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0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270"/>
        <w:gridCol w:w="8650"/>
      </w:tblGrid>
      <w:tr w:rsidR="002400F8" w:rsidRPr="003E62AB" w14:paraId="7EC3617E" w14:textId="77777777" w:rsidTr="00091CA0">
        <w:trPr>
          <w:trHeight w:val="144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488EC1" w14:textId="36000CDF" w:rsidR="002400F8" w:rsidRPr="00091CA0" w:rsidRDefault="00153FA6" w:rsidP="0080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091CA0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99720E" w14:textId="77777777" w:rsidR="002400F8" w:rsidRPr="00153FA6" w:rsidRDefault="002400F8" w:rsidP="0080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8650" w:type="dxa"/>
            <w:tcBorders>
              <w:top w:val="nil"/>
              <w:left w:val="nil"/>
              <w:bottom w:val="nil"/>
              <w:right w:val="nil"/>
            </w:tcBorders>
          </w:tcPr>
          <w:p w14:paraId="03B9822B" w14:textId="3AFA8760" w:rsidR="002400F8" w:rsidRPr="00091CA0" w:rsidRDefault="00153FA6" w:rsidP="0080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091CA0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สารบัญ</w:t>
            </w:r>
          </w:p>
        </w:tc>
      </w:tr>
      <w:tr w:rsidR="00E34707" w:rsidRPr="003E62AB" w14:paraId="5FB019D6" w14:textId="77777777" w:rsidTr="00091CA0">
        <w:trPr>
          <w:trHeight w:val="144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9AA361" w14:textId="77777777" w:rsidR="00E34707" w:rsidRPr="00091CA0" w:rsidRDefault="00E34707" w:rsidP="0080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7A7178" w14:textId="77777777" w:rsidR="00E34707" w:rsidRPr="00153FA6" w:rsidRDefault="00E34707" w:rsidP="0080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8650" w:type="dxa"/>
            <w:tcBorders>
              <w:top w:val="nil"/>
              <w:left w:val="nil"/>
              <w:bottom w:val="nil"/>
              <w:right w:val="nil"/>
            </w:tcBorders>
          </w:tcPr>
          <w:p w14:paraId="725FC908" w14:textId="77777777" w:rsidR="00E34707" w:rsidRPr="00091CA0" w:rsidRDefault="00E34707" w:rsidP="0080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</w:tr>
      <w:tr w:rsidR="002400F8" w:rsidRPr="003E62AB" w14:paraId="179DE4FD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41705890" w14:textId="77777777" w:rsidR="002400F8" w:rsidRPr="00091CA0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91CA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E02555F" w14:textId="77777777" w:rsidR="002400F8" w:rsidRPr="00BC53DD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0A91D4D0" w14:textId="2C1422EB" w:rsidR="002400F8" w:rsidRPr="00091CA0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</w:rPr>
            </w:pPr>
            <w:r w:rsidRPr="00091CA0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2400F8" w:rsidRPr="003E62AB" w14:paraId="71298F74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1F6684F2" w14:textId="77777777" w:rsidR="002400F8" w:rsidRPr="00091CA0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91CA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B06F2E2" w14:textId="77777777" w:rsidR="002400F8" w:rsidRPr="00BC53DD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14A0A012" w14:textId="7098BAB9" w:rsidR="002400F8" w:rsidRPr="00091CA0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lang w:val="x-none"/>
              </w:rPr>
            </w:pPr>
            <w:r w:rsidRPr="00091CA0">
              <w:rPr>
                <w:rFonts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2400F8" w:rsidRPr="003E62AB" w14:paraId="1DD05476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627148D4" w14:textId="77777777" w:rsidR="002400F8" w:rsidRPr="00091CA0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91CA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F03D83D" w14:textId="77777777" w:rsidR="002400F8" w:rsidRPr="00BC53DD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418B733A" w14:textId="022D0D36" w:rsidR="002400F8" w:rsidRPr="00091CA0" w:rsidRDefault="002400F8" w:rsidP="002400F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sz w:val="30"/>
                <w:szCs w:val="30"/>
                <w:rtl/>
                <w:lang w:val="en-US"/>
              </w:rPr>
            </w:pPr>
            <w:r w:rsidRPr="00091CA0">
              <w:rPr>
                <w:rFonts w:cs="Angsana New"/>
                <w:sz w:val="30"/>
                <w:szCs w:val="30"/>
                <w:cs/>
                <w:lang w:val="en-US" w:bidi="th-TH"/>
              </w:rPr>
              <w:t>นโยบายการบัญชีที่</w:t>
            </w:r>
            <w:r w:rsidR="00555E2C">
              <w:rPr>
                <w:rFonts w:cs="Angsana New" w:hint="cs"/>
                <w:sz w:val="30"/>
                <w:szCs w:val="30"/>
                <w:cs/>
                <w:lang w:val="en-US" w:bidi="th-TH"/>
              </w:rPr>
              <w:t>มีสาระสำคัญ</w:t>
            </w:r>
          </w:p>
        </w:tc>
      </w:tr>
      <w:tr w:rsidR="002400F8" w:rsidRPr="003E62AB" w14:paraId="33588778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5C44E4EB" w14:textId="77777777" w:rsidR="002400F8" w:rsidRPr="00091CA0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91CA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A0EF219" w14:textId="77777777" w:rsidR="002400F8" w:rsidRPr="00BC53DD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0A6A840C" w14:textId="05FF927B" w:rsidR="002400F8" w:rsidRPr="00091CA0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091CA0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ประมาณการทางบัญชีที่สำคัญ ข้อสมมติ และการใช้ดุลยพินิจ</w:t>
            </w:r>
          </w:p>
        </w:tc>
      </w:tr>
      <w:tr w:rsidR="002400F8" w:rsidRPr="003E62AB" w14:paraId="60826515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6651C887" w14:textId="471E3B0A" w:rsidR="002400F8" w:rsidRPr="00091CA0" w:rsidRDefault="000D188C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188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A86DD40" w14:textId="77777777" w:rsidR="002400F8" w:rsidRPr="00BC53DD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52E2C3E7" w14:textId="3D0E8F8B" w:rsidR="002400F8" w:rsidRPr="00091CA0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lang w:val="x-none"/>
              </w:rPr>
            </w:pPr>
            <w:r w:rsidRPr="00091CA0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2400F8" w:rsidRPr="003E62AB" w14:paraId="78E15D0A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056CD39D" w14:textId="77777777" w:rsidR="002400F8" w:rsidRPr="00091CA0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91CA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AFEE09D" w14:textId="77777777" w:rsidR="002400F8" w:rsidRPr="00BC53DD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5EFBB1D0" w14:textId="58B22053" w:rsidR="002400F8" w:rsidRPr="00091CA0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  <w:r w:rsidRPr="00091CA0">
              <w:rPr>
                <w:rFonts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400F8" w:rsidRPr="003E62AB" w14:paraId="4E0A5C0E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78BB38B9" w14:textId="77777777" w:rsidR="002400F8" w:rsidRPr="00091CA0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91CA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17C0738" w14:textId="77777777" w:rsidR="002400F8" w:rsidRPr="00BC53DD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4E2DCC7B" w14:textId="38A33647" w:rsidR="002400F8" w:rsidRPr="00091CA0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  <w:lang w:val="x-none"/>
              </w:rPr>
            </w:pPr>
            <w:r w:rsidRPr="00091CA0">
              <w:rPr>
                <w:rFonts w:cs="Angsana New"/>
                <w:b w:val="0"/>
                <w:bCs w:val="0"/>
                <w:sz w:val="30"/>
                <w:szCs w:val="30"/>
                <w:cs/>
              </w:rPr>
              <w:t>เงินลงทุนระยะสั้นและเงินลงทุนในตราสารหนี้ที่วัดมูลค่าด้วยราคาทุนตัดจำหน่าย</w:t>
            </w:r>
          </w:p>
        </w:tc>
      </w:tr>
      <w:tr w:rsidR="002400F8" w:rsidRPr="003E62AB" w14:paraId="7C033965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7E7A68F6" w14:textId="77777777" w:rsidR="002400F8" w:rsidRPr="00091CA0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91CA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919AA71" w14:textId="77777777" w:rsidR="002400F8" w:rsidRPr="00BC53DD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28AC7B4E" w14:textId="1E8DA54E" w:rsidR="002400F8" w:rsidRPr="00091CA0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  <w:r w:rsidRPr="00091CA0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ลูกหนี้การค้าและลูกหนี้อื่น สุทธิ</w:t>
            </w:r>
          </w:p>
        </w:tc>
      </w:tr>
      <w:tr w:rsidR="002400F8" w:rsidRPr="003E62AB" w14:paraId="21400770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22BDE4A2" w14:textId="77777777" w:rsidR="002400F8" w:rsidRPr="00091CA0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91CA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9F8E7F3" w14:textId="77777777" w:rsidR="002400F8" w:rsidRPr="00BC53DD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0CE751F6" w14:textId="407056D1" w:rsidR="002400F8" w:rsidRPr="00091CA0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  <w:r w:rsidRPr="00091CA0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สินทรัพย์ไม่หมุนเวียนที่จัดประเภทเป็นสินทรัพย์ที่ถือไว้เพื่อขายและการดำเนินงานที่ยกเลิก</w:t>
            </w:r>
          </w:p>
        </w:tc>
      </w:tr>
      <w:tr w:rsidR="002400F8" w:rsidRPr="003E62AB" w14:paraId="3C202346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306A0897" w14:textId="77777777" w:rsidR="002400F8" w:rsidRPr="00091CA0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91CA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6ED84578" w14:textId="77777777" w:rsidR="002400F8" w:rsidRPr="00BC53DD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79EE0AC5" w14:textId="38DF262C" w:rsidR="002400F8" w:rsidRPr="00091CA0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  <w:lang w:val="x-none"/>
              </w:rPr>
            </w:pPr>
            <w:r w:rsidRPr="00091CA0">
              <w:rPr>
                <w:rFonts w:cs="Angsana New"/>
                <w:b w:val="0"/>
                <w:bCs w:val="0"/>
                <w:sz w:val="30"/>
                <w:szCs w:val="30"/>
                <w:cs/>
              </w:rPr>
              <w:t>เงินลงทุนตามวิธีราคาทุน และเงินลงทุนที่รับรู้ตามวิธีส่วนได้เสีย สุทธิ</w:t>
            </w:r>
          </w:p>
        </w:tc>
      </w:tr>
      <w:tr w:rsidR="002400F8" w:rsidRPr="003E62AB" w14:paraId="6F4EDFAA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37F60A13" w14:textId="77777777" w:rsidR="002400F8" w:rsidRPr="00091CA0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91CA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74ED45FA" w14:textId="77777777" w:rsidR="002400F8" w:rsidRPr="00BC53DD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4DA2882C" w14:textId="6866011B" w:rsidR="002400F8" w:rsidRPr="00091CA0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  <w:lang w:val="x-none"/>
              </w:rPr>
            </w:pPr>
            <w:r w:rsidRPr="00091CA0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 สินทรัพย์ไม่มีตัวตน และค่าความนิยม สุทธิ</w:t>
            </w:r>
          </w:p>
        </w:tc>
      </w:tr>
      <w:tr w:rsidR="002400F8" w:rsidRPr="003E62AB" w14:paraId="2A39A7BE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3FE77B3D" w14:textId="77777777" w:rsidR="002400F8" w:rsidRPr="00091CA0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91CA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2E6F9E04" w14:textId="77777777" w:rsidR="002400F8" w:rsidRPr="00BC53DD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0B0DC48A" w14:textId="151FE140" w:rsidR="002400F8" w:rsidRPr="00091CA0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  <w:lang w:val="x-none"/>
              </w:rPr>
            </w:pPr>
            <w:r w:rsidRPr="00091CA0">
              <w:rPr>
                <w:rFonts w:cs="Angsana New"/>
                <w:b w:val="0"/>
                <w:bCs w:val="0"/>
                <w:sz w:val="30"/>
                <w:szCs w:val="30"/>
                <w:cs/>
              </w:rPr>
              <w:t>เงินกู้ยืมระยะยาวจากสถาบันการเงิน และหุ้นกู้ สุทธิ</w:t>
            </w:r>
          </w:p>
        </w:tc>
      </w:tr>
      <w:tr w:rsidR="003325E6" w:rsidRPr="003E62AB" w14:paraId="2A14D9D2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00E4F40D" w14:textId="747C1F25" w:rsidR="003325E6" w:rsidRPr="00091CA0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91CA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A7349E5" w14:textId="77777777" w:rsidR="003325E6" w:rsidRPr="00BC53DD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63E6D8B7" w14:textId="58C3B46B" w:rsidR="003325E6" w:rsidRPr="00091CA0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  <w:r w:rsidRPr="00091CA0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ทุนเรือนหุ้น ส่วนเกินมูลค่าหุ้น และหุ้นทุนซื้อคืน</w:t>
            </w:r>
          </w:p>
        </w:tc>
      </w:tr>
      <w:tr w:rsidR="003325E6" w:rsidRPr="003E62AB" w14:paraId="77AB6E10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7CF511FF" w14:textId="66ED4EF3" w:rsidR="003325E6" w:rsidRPr="00091CA0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91CA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0C05321" w14:textId="77777777" w:rsidR="003325E6" w:rsidRPr="00BC53DD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4D41FD9E" w14:textId="38FAB790" w:rsidR="003325E6" w:rsidRPr="00091CA0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  <w:r w:rsidRPr="00091CA0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กำไร (ขาดทุน) อื่น</w:t>
            </w:r>
            <w:r>
              <w:rPr>
                <w:rFonts w:cs="Angsana New"/>
                <w:b w:val="0"/>
                <w:bCs w:val="0"/>
                <w:sz w:val="30"/>
                <w:szCs w:val="30"/>
              </w:rPr>
              <w:t xml:space="preserve"> </w:t>
            </w:r>
            <w:r w:rsidRPr="00091CA0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สุทธิ</w:t>
            </w:r>
          </w:p>
        </w:tc>
      </w:tr>
      <w:tr w:rsidR="003325E6" w:rsidRPr="003E62AB" w14:paraId="59A17FB0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06AA4996" w14:textId="0560EFC0" w:rsidR="003325E6" w:rsidRPr="00091CA0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91CA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DD5B703" w14:textId="77777777" w:rsidR="003325E6" w:rsidRPr="00BC53DD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1ADADEC9" w14:textId="4898D348" w:rsidR="003325E6" w:rsidRPr="00091CA0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  <w:r w:rsidRPr="00091CA0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3325E6" w:rsidRPr="003E62AB" w14:paraId="78538ACD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23AC6565" w14:textId="29EE40E2" w:rsidR="003325E6" w:rsidRPr="00091CA0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91CA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7BAA118" w14:textId="77777777" w:rsidR="003325E6" w:rsidRPr="00BC53DD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3DC2E18C" w14:textId="61165AAB" w:rsidR="003325E6" w:rsidRPr="00091CA0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  <w:r w:rsidRPr="00091CA0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กำไร</w:t>
            </w:r>
            <w:r w:rsidR="007F57CD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 xml:space="preserve"> (ขาดทุน) </w:t>
            </w:r>
            <w:r w:rsidRPr="00091CA0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ต่อหุ้นขั้นพื้นฐาน</w:t>
            </w:r>
            <w:r w:rsidR="008733C1" w:rsidRPr="008733C1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และหุ้นปรับลด</w:t>
            </w:r>
          </w:p>
        </w:tc>
      </w:tr>
      <w:tr w:rsidR="003325E6" w:rsidRPr="00413571" w14:paraId="4ECCB4AB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3800DD99" w14:textId="776ADAD9" w:rsidR="003325E6" w:rsidRPr="00413571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135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14420BA1" w14:textId="77777777" w:rsidR="003325E6" w:rsidRPr="00413571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44C4D92F" w14:textId="23B3AC6F" w:rsidR="003325E6" w:rsidRPr="00413571" w:rsidRDefault="00413571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135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413571" w:rsidRPr="003E62AB" w14:paraId="268A590F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1E3BE0BC" w14:textId="0FFD6015" w:rsidR="00413571" w:rsidRPr="00091CA0" w:rsidRDefault="00413571" w:rsidP="004135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7A295340" w14:textId="77777777" w:rsidR="00413571" w:rsidRPr="00BC53DD" w:rsidRDefault="00413571" w:rsidP="004135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1E6BBEFB" w14:textId="422106C2" w:rsidR="00413571" w:rsidRPr="00091CA0" w:rsidRDefault="00413571" w:rsidP="004135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  <w:r w:rsidRPr="00091CA0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413571" w:rsidRPr="003E62AB" w14:paraId="15DDF97B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24875EEE" w14:textId="065BBB5B" w:rsidR="00413571" w:rsidRPr="00091CA0" w:rsidRDefault="00413571" w:rsidP="004135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78519910" w14:textId="77777777" w:rsidR="00413571" w:rsidRPr="00BC53DD" w:rsidRDefault="00413571" w:rsidP="004135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6D69FB63" w14:textId="7F08565E" w:rsidR="00413571" w:rsidRPr="00091CA0" w:rsidRDefault="00413571" w:rsidP="004135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  <w:r w:rsidRPr="00091CA0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ข้อมูลกระแสเงินสด</w:t>
            </w:r>
          </w:p>
        </w:tc>
      </w:tr>
      <w:tr w:rsidR="00413571" w:rsidRPr="003E62AB" w14:paraId="0AD9A630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7FB8A88A" w14:textId="082F4E9B" w:rsidR="00413571" w:rsidRPr="00091CA0" w:rsidRDefault="00413571" w:rsidP="004135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91CA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6A26B38F" w14:textId="77777777" w:rsidR="00413571" w:rsidRPr="00BC53DD" w:rsidRDefault="00413571" w:rsidP="004135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69C377D9" w14:textId="1D515865" w:rsidR="00413571" w:rsidRPr="00091CA0" w:rsidRDefault="00413571" w:rsidP="004135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  <w:r w:rsidRPr="00091CA0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ภาระผูกพันและหนี้สินที่อาจจะเกิดขึ้น</w:t>
            </w:r>
          </w:p>
        </w:tc>
      </w:tr>
      <w:tr w:rsidR="00413571" w:rsidRPr="003E62AB" w14:paraId="073B76D2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5AC9378F" w14:textId="7D59E744" w:rsidR="00413571" w:rsidRPr="00091CA0" w:rsidRDefault="00413571" w:rsidP="004135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746544A9" w14:textId="77777777" w:rsidR="00413571" w:rsidRPr="00BC53DD" w:rsidRDefault="00413571" w:rsidP="004135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6C07EDD2" w14:textId="1B48B159" w:rsidR="00413571" w:rsidRPr="00091CA0" w:rsidRDefault="00413571" w:rsidP="004135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  <w:r w:rsidRPr="00091CA0">
              <w:rPr>
                <w:rFonts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7D203A43" w14:textId="6E3F0840" w:rsidR="00E214B1" w:rsidRDefault="00E214B1" w:rsidP="008F2F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  <w:sectPr w:rsidR="00E214B1" w:rsidSect="00E24935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245"/>
        </w:sectPr>
      </w:pPr>
    </w:p>
    <w:p w14:paraId="2FE2F589" w14:textId="7C7F2736" w:rsidR="00D453F8" w:rsidRPr="00091CA0" w:rsidRDefault="00D453F8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</w:rPr>
      </w:pPr>
      <w:r w:rsidRPr="00091CA0">
        <w:rPr>
          <w:rFonts w:ascii="Angsana New" w:hAnsi="Angsana New" w:cs="Angsana New"/>
          <w:szCs w:val="30"/>
          <w:cs/>
        </w:rPr>
        <w:lastRenderedPageBreak/>
        <w:t>ข้อมูลทั่วไป</w:t>
      </w:r>
      <w:r w:rsidR="00A81B3E" w:rsidRPr="00091CA0">
        <w:rPr>
          <w:rFonts w:ascii="Angsana New" w:hAnsi="Angsana New" w:cs="Angsana New"/>
          <w:szCs w:val="30"/>
        </w:rPr>
        <w:t xml:space="preserve"> </w:t>
      </w:r>
    </w:p>
    <w:p w14:paraId="2BF76E2D" w14:textId="77777777" w:rsidR="00D453F8" w:rsidRPr="00665100" w:rsidRDefault="00D453F8" w:rsidP="00A539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14"/>
        <w:jc w:val="thaiDistribute"/>
        <w:rPr>
          <w:rFonts w:asciiTheme="majorBidi" w:hAnsiTheme="majorBidi" w:cstheme="majorBidi"/>
          <w:sz w:val="30"/>
          <w:szCs w:val="30"/>
        </w:rPr>
      </w:pPr>
    </w:p>
    <w:p w14:paraId="3E95E509" w14:textId="01C6715D" w:rsidR="00D453F8" w:rsidRPr="00D453F8" w:rsidRDefault="00D453F8" w:rsidP="00D453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14:stylisticSets>
            <w14:styleSet w14:id="1"/>
          </w14:stylisticSets>
        </w:rPr>
      </w:pPr>
      <w:r w:rsidRPr="00D453F8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ไทยยูเนี่ยน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กรุ๊ป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จํากัด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มหาชน</w:t>
      </w:r>
      <w:r w:rsidRPr="00D453F8">
        <w:rPr>
          <w:rFonts w:asciiTheme="majorBidi" w:hAnsiTheme="majorBidi" w:cs="Angsana New"/>
          <w:sz w:val="30"/>
          <w:szCs w:val="30"/>
          <w:cs/>
        </w:rPr>
        <w:t>) (“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Pr="00D453F8">
        <w:rPr>
          <w:rFonts w:asciiTheme="majorBidi" w:hAnsiTheme="majorBidi" w:cs="Angsana New" w:hint="eastAsia"/>
          <w:sz w:val="30"/>
          <w:szCs w:val="30"/>
          <w:cs/>
        </w:rPr>
        <w:t>”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) </w:t>
      </w:r>
      <w:r w:rsidR="00B051F0">
        <w:rPr>
          <w:rFonts w:asciiTheme="majorBidi" w:hAnsiTheme="majorBidi" w:cs="Angsana New" w:hint="cs"/>
          <w:sz w:val="30"/>
          <w:szCs w:val="30"/>
          <w:cs/>
        </w:rPr>
        <w:t xml:space="preserve">และบริษัทย่อย </w:t>
      </w:r>
      <w:r w:rsidR="00B051F0">
        <w:rPr>
          <w:rFonts w:asciiTheme="majorBidi" w:hAnsiTheme="majorBidi" w:cs="Angsana New"/>
          <w:sz w:val="30"/>
          <w:szCs w:val="30"/>
        </w:rPr>
        <w:t>(“</w:t>
      </w:r>
      <w:r w:rsidR="00B051F0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="00B051F0">
        <w:rPr>
          <w:rFonts w:asciiTheme="majorBidi" w:hAnsiTheme="majorBidi" w:cs="Angsana New"/>
          <w:sz w:val="30"/>
          <w:szCs w:val="30"/>
        </w:rPr>
        <w:t xml:space="preserve">”) </w:t>
      </w:r>
      <w:r w:rsidR="007D4469" w:rsidRPr="007D4469">
        <w:rPr>
          <w:rFonts w:asciiTheme="majorBidi" w:hAnsiTheme="majorBidi" w:cs="Angsana New" w:hint="cs"/>
          <w:sz w:val="30"/>
          <w:szCs w:val="30"/>
          <w:cs/>
        </w:rPr>
        <w:t>เป็นนิติบุคคลที่จัดตั้งขึ้นในประเทศไทยและจดทะเบียน</w:t>
      </w:r>
      <w:r w:rsidR="008F2F17">
        <w:rPr>
          <w:rFonts w:asciiTheme="majorBidi" w:hAnsiTheme="majorBidi" w:cs="Angsana New" w:hint="cs"/>
          <w:sz w:val="30"/>
          <w:szCs w:val="30"/>
          <w:cs/>
        </w:rPr>
        <w:t>ใน</w:t>
      </w:r>
      <w:r w:rsidR="007D4469" w:rsidRPr="007D4469">
        <w:rPr>
          <w:rFonts w:asciiTheme="majorBidi" w:hAnsiTheme="majorBidi" w:cs="Angsana New" w:hint="cs"/>
          <w:sz w:val="30"/>
          <w:szCs w:val="30"/>
          <w:cs/>
        </w:rPr>
        <w:t>ตลาดหลักทรัพย์แห่งประเทศไทยเมื่อเดือน</w:t>
      </w:r>
      <w:r w:rsidR="00833CC0">
        <w:rPr>
          <w:rFonts w:asciiTheme="majorBidi" w:hAnsiTheme="majorBidi" w:cs="Angsana New" w:hint="cs"/>
          <w:sz w:val="30"/>
          <w:szCs w:val="30"/>
          <w:cs/>
        </w:rPr>
        <w:t>พฤศจิกายน</w:t>
      </w:r>
      <w:r w:rsidR="007D4469" w:rsidRPr="007D446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D4469" w:rsidRPr="007D4469">
        <w:rPr>
          <w:rFonts w:asciiTheme="majorBidi" w:hAnsiTheme="majorBidi" w:cs="Angsana New"/>
          <w:sz w:val="30"/>
          <w:szCs w:val="30"/>
        </w:rPr>
        <w:t>2</w:t>
      </w:r>
      <w:r w:rsidR="00833CC0">
        <w:rPr>
          <w:rFonts w:asciiTheme="majorBidi" w:hAnsiTheme="majorBidi" w:cs="Angsana New"/>
          <w:sz w:val="30"/>
          <w:szCs w:val="30"/>
        </w:rPr>
        <w:t>537</w:t>
      </w:r>
      <w:r w:rsidR="007D4469" w:rsidRPr="007D4469">
        <w:rPr>
          <w:rFonts w:asciiTheme="majorBidi" w:hAnsiTheme="majorBidi" w:cs="Angsana New"/>
          <w:sz w:val="30"/>
          <w:szCs w:val="30"/>
        </w:rPr>
        <w:t xml:space="preserve"> </w:t>
      </w:r>
      <w:r w:rsidR="007D4469" w:rsidRPr="007D4469">
        <w:rPr>
          <w:rFonts w:asciiTheme="majorBidi" w:hAnsiTheme="majorBidi" w:cs="Angsana New" w:hint="cs"/>
          <w:sz w:val="30"/>
          <w:szCs w:val="30"/>
          <w:cs/>
        </w:rPr>
        <w:t>โดยมีที่อยู่จดทะเบียน</w:t>
      </w:r>
      <w:r w:rsidR="00F06051" w:rsidRPr="00EC721A">
        <w:rPr>
          <w:rFonts w:asciiTheme="majorBidi" w:hAnsiTheme="majorBidi" w:cs="Angsana New"/>
          <w:spacing w:val="-4"/>
          <w:sz w:val="30"/>
          <w:szCs w:val="30"/>
          <w:cs/>
        </w:rPr>
        <w:t>ของบริษัท</w:t>
      </w:r>
      <w:r w:rsidR="00C70B18" w:rsidRPr="00EC721A">
        <w:rPr>
          <w:rFonts w:asciiTheme="majorBidi" w:hAnsiTheme="majorBidi" w:cs="Angsana New"/>
          <w:spacing w:val="-4"/>
          <w:sz w:val="30"/>
          <w:szCs w:val="30"/>
          <w:cs/>
        </w:rPr>
        <w:t>ตั้งอยู่เลขที่</w:t>
      </w:r>
      <w:r w:rsidRPr="00EC721A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F06051" w:rsidRPr="00EC721A">
        <w:rPr>
          <w:rFonts w:asciiTheme="majorBidi" w:hAnsiTheme="majorBidi" w:cs="Angsana New"/>
          <w:spacing w:val="-4"/>
          <w:sz w:val="30"/>
          <w:szCs w:val="30"/>
        </w:rPr>
        <w:t>72/1</w:t>
      </w:r>
      <w:r w:rsidRPr="00EC721A">
        <w:rPr>
          <w:rFonts w:asciiTheme="majorBidi" w:hAnsiTheme="majorBidi" w:cs="Angsana New"/>
          <w:spacing w:val="-4"/>
          <w:sz w:val="30"/>
          <w:szCs w:val="30"/>
          <w:cs/>
        </w:rPr>
        <w:t xml:space="preserve"> หมู่ที่ </w:t>
      </w:r>
      <w:r w:rsidR="00F06051" w:rsidRPr="00EC721A">
        <w:rPr>
          <w:rFonts w:asciiTheme="majorBidi" w:hAnsiTheme="majorBidi" w:cs="Angsana New"/>
          <w:spacing w:val="-4"/>
          <w:sz w:val="30"/>
          <w:szCs w:val="30"/>
        </w:rPr>
        <w:t>7</w:t>
      </w:r>
      <w:r w:rsidRPr="00EC721A">
        <w:rPr>
          <w:rFonts w:asciiTheme="majorBidi" w:hAnsiTheme="majorBidi" w:cs="Angsana New"/>
          <w:spacing w:val="-4"/>
          <w:sz w:val="30"/>
          <w:szCs w:val="30"/>
          <w:cs/>
        </w:rPr>
        <w:t xml:space="preserve"> ถนนเศรษฐกิจ</w:t>
      </w:r>
      <w:r w:rsidRPr="00EC721A">
        <w:rPr>
          <w:rFonts w:asciiTheme="majorBidi" w:hAnsiTheme="majorBidi" w:cs="Angsana New"/>
          <w:spacing w:val="-4"/>
          <w:w w:val="80"/>
          <w:sz w:val="30"/>
          <w:szCs w:val="30"/>
        </w:rPr>
        <w:t xml:space="preserve"> </w:t>
      </w:r>
      <w:r w:rsidR="005F38B1" w:rsidRPr="00EC721A">
        <w:rPr>
          <w:rFonts w:asciiTheme="majorBidi" w:hAnsiTheme="majorBidi" w:cs="Angsana New"/>
          <w:spacing w:val="-4"/>
          <w:w w:val="80"/>
          <w:sz w:val="30"/>
          <w:szCs w:val="30"/>
        </w:rPr>
        <w:t>1</w:t>
      </w:r>
      <w:r w:rsidRPr="00EC721A">
        <w:rPr>
          <w:rFonts w:asciiTheme="majorBidi" w:hAnsiTheme="majorBidi" w:cs="Angsana New"/>
          <w:spacing w:val="-4"/>
          <w:sz w:val="30"/>
          <w:szCs w:val="30"/>
          <w:cs/>
        </w:rPr>
        <w:t xml:space="preserve"> ตําบลท่าทราย อําเภอเมือง จังหวัดสมุทรสาคร</w:t>
      </w:r>
      <w:r w:rsidR="007F0B2F" w:rsidRPr="00EC721A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7F0B2F" w:rsidRPr="00EC721A">
        <w:rPr>
          <w:rFonts w:asciiTheme="majorBidi" w:hAnsiTheme="majorBidi" w:cs="Angsana New"/>
          <w:spacing w:val="-4"/>
          <w:sz w:val="30"/>
          <w:szCs w:val="30"/>
        </w:rPr>
        <w:t xml:space="preserve">74000 </w:t>
      </w:r>
      <w:r w:rsidR="007F0B2F" w:rsidRPr="00EC721A">
        <w:rPr>
          <w:rFonts w:asciiTheme="majorBidi" w:hAnsiTheme="majorBidi" w:cs="Angsana New"/>
          <w:spacing w:val="-4"/>
          <w:sz w:val="30"/>
          <w:szCs w:val="30"/>
          <w:cs/>
        </w:rPr>
        <w:t>ประเทศไทย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บริษัทมีสํานักงานสาขา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06051">
        <w:rPr>
          <w:rFonts w:asciiTheme="majorBidi" w:hAnsiTheme="majorBidi" w:cs="Angsana New"/>
          <w:sz w:val="30"/>
          <w:szCs w:val="30"/>
        </w:rPr>
        <w:t>17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แห่งในจังหวัดกรุงเทพมหานครแล</w:t>
      </w:r>
      <w:r>
        <w:rPr>
          <w:rFonts w:asciiTheme="majorBidi" w:hAnsiTheme="majorBidi" w:cs="Angsana New" w:hint="cs"/>
          <w:sz w:val="30"/>
          <w:szCs w:val="30"/>
          <w:cs/>
        </w:rPr>
        <w:t>ะ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สมุทรสาคร</w:t>
      </w:r>
    </w:p>
    <w:p w14:paraId="6AF55B9B" w14:textId="5D6D2747" w:rsidR="00170A7C" w:rsidRDefault="00170A7C" w:rsidP="00A539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6F302932" w14:textId="0B60EE32" w:rsidR="00D453F8" w:rsidRPr="00D453F8" w:rsidRDefault="00D453F8" w:rsidP="00D453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453F8">
        <w:rPr>
          <w:rFonts w:asciiTheme="majorBidi" w:hAnsiTheme="majorBidi" w:cs="Angsana New" w:hint="cs"/>
          <w:sz w:val="30"/>
          <w:szCs w:val="30"/>
          <w:cs/>
        </w:rPr>
        <w:t>บริษัทประกอบกิจการในประเทศไทย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ส่วนบริษัทย่อยประกอบกิจการทั้งในประเทศไทยและต่างประเทศ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70A7C">
        <w:rPr>
          <w:rFonts w:asciiTheme="majorBidi" w:hAnsiTheme="majorBidi" w:cs="Angsana New"/>
          <w:sz w:val="30"/>
          <w:szCs w:val="30"/>
        </w:rPr>
        <w:br/>
      </w:r>
      <w:r w:rsidRPr="00D453F8">
        <w:rPr>
          <w:rFonts w:asciiTheme="majorBidi" w:hAnsiTheme="majorBidi" w:cs="Angsana New" w:hint="cs"/>
          <w:sz w:val="30"/>
          <w:szCs w:val="30"/>
          <w:cs/>
        </w:rPr>
        <w:t>ธุรกิจหลักของบริษัทและบริษัทย่อยในประเทศคือเป็นผู้ผลิตและจัดจําหน่ายอาหารทะเลแช่แข็ง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แช่เย็น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และบรรจุกระป๋อง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นอกจากนี้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บริษัทย่อยในประเทศยังประกอบธุรกิจบรรจุภัณฑ์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สิ่งพิมพ์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ธุรกิจอาหารสัตว์</w:t>
      </w:r>
      <w:r w:rsidR="003A043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ส่วนประกอบอาหาร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และผลิตภัณฑ์อาหารเสริม</w:t>
      </w:r>
    </w:p>
    <w:p w14:paraId="286EBB55" w14:textId="77777777" w:rsidR="00D453F8" w:rsidRDefault="00D453F8" w:rsidP="00D453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71ABD690" w14:textId="1F61FE7F" w:rsidR="00D453F8" w:rsidRPr="00D453F8" w:rsidRDefault="00D453F8" w:rsidP="00D453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453F8">
        <w:rPr>
          <w:rFonts w:asciiTheme="majorBidi" w:hAnsiTheme="majorBidi" w:cs="Angsana New" w:hint="cs"/>
          <w:sz w:val="30"/>
          <w:szCs w:val="30"/>
          <w:cs/>
        </w:rPr>
        <w:t>ส่วนธุรกิจหลักของบริษัทย่อยในต่างประเทศประกอบด้วยบริษัทย่อยในทวีปอเมริกา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ซึ่งเป็นผู้จัดจําหน่ายอาหารสัตว์เลี้ยง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ผลิตภัณฑ์จากกุ้งมังกรและอาหารทะเลอื่น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ๆ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และเป็นผู้นําเข้ากุ้งและอาหารทะเลแช่แข็ง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เพื่อจัดจําหน่ายให้ภัตตาคาร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ร้านค้าปลีก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ร้านค้าส่ง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และบริษัทย่อยต่าง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ๆ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ในทวีปยุโรปซึ่งเป็นผู้ผลิตและจําหน่ายอาหารทะเล</w:t>
      </w:r>
      <w:r w:rsidR="003A0439">
        <w:rPr>
          <w:rFonts w:asciiTheme="majorBidi" w:hAnsiTheme="majorBidi" w:cs="Angsana New"/>
          <w:sz w:val="30"/>
          <w:szCs w:val="30"/>
          <w:cs/>
        </w:rPr>
        <w:br/>
      </w:r>
      <w:r w:rsidRPr="00D453F8">
        <w:rPr>
          <w:rFonts w:asciiTheme="majorBidi" w:hAnsiTheme="majorBidi" w:cs="Angsana New" w:hint="cs"/>
          <w:sz w:val="30"/>
          <w:szCs w:val="30"/>
          <w:cs/>
        </w:rPr>
        <w:t>แปรรูปและแช่เย็นแบบครบวงจรให้แก่ประเทศต่าง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ๆ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ในทวีปยุโรป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ทวีปอเมริกา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และทวีปออสเตรเลีย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ภายใต้เครื่องหมายการค้าของตนเอง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รวมทั้งบริษัทย่อยในทวีปเอเชียซึ่งเป็นผู้ผลิตและจําหน่ายอาหารทะเล</w:t>
      </w:r>
      <w:r w:rsidR="003A0439">
        <w:rPr>
          <w:rFonts w:asciiTheme="majorBidi" w:hAnsiTheme="majorBidi" w:cs="Angsana New" w:hint="cs"/>
          <w:sz w:val="30"/>
          <w:szCs w:val="30"/>
          <w:cs/>
        </w:rPr>
        <w:t>และอาหารสัตว์</w:t>
      </w:r>
    </w:p>
    <w:p w14:paraId="2890A70E" w14:textId="77777777" w:rsidR="00D453F8" w:rsidRDefault="00D453F8" w:rsidP="00D453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5B3615E1" w14:textId="5BDFB4C3" w:rsidR="00D453F8" w:rsidRPr="00D453F8" w:rsidRDefault="00A611F4" w:rsidP="00D453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="00D453F8" w:rsidRPr="00D453F8">
        <w:rPr>
          <w:rFonts w:asciiTheme="majorBidi" w:hAnsiTheme="majorBidi" w:cs="Angsana New" w:hint="cs"/>
          <w:sz w:val="30"/>
          <w:szCs w:val="30"/>
          <w:cs/>
        </w:rPr>
        <w:t>รวมและ</w:t>
      </w: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="00D453F8" w:rsidRPr="00D453F8">
        <w:rPr>
          <w:rFonts w:asciiTheme="majorBidi" w:hAnsiTheme="majorBidi" w:cs="Angsana New" w:hint="cs"/>
          <w:sz w:val="30"/>
          <w:szCs w:val="30"/>
          <w:cs/>
        </w:rPr>
        <w:t>เฉพาะกิจการระหว่างกาลนี้แสดงในสกุลเงินบาทด้วยหน่วยพันบาท</w:t>
      </w:r>
      <w:r w:rsidR="00D453F8"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453F8" w:rsidRPr="00D453F8">
        <w:rPr>
          <w:rFonts w:asciiTheme="majorBidi" w:hAnsiTheme="majorBidi" w:cs="Angsana New" w:hint="cs"/>
          <w:sz w:val="30"/>
          <w:szCs w:val="30"/>
          <w:cs/>
        </w:rPr>
        <w:t>เว้นแต่ได้ระบุเป็นอย่างอื่น</w:t>
      </w:r>
      <w:r w:rsidR="00D453F8"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453F8" w:rsidRPr="00D453F8">
        <w:rPr>
          <w:rFonts w:asciiTheme="majorBidi" w:hAnsiTheme="majorBidi" w:cs="Angsana New" w:hint="cs"/>
          <w:sz w:val="30"/>
          <w:szCs w:val="30"/>
          <w:cs/>
        </w:rPr>
        <w:t>และ</w:t>
      </w: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="00D453F8" w:rsidRPr="00D453F8">
        <w:rPr>
          <w:rFonts w:asciiTheme="majorBidi" w:hAnsiTheme="majorBidi" w:cs="Angsana New" w:hint="cs"/>
          <w:sz w:val="30"/>
          <w:szCs w:val="30"/>
          <w:cs/>
        </w:rPr>
        <w:t>รวมระหว่างกาลและ</w:t>
      </w: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="00D453F8" w:rsidRPr="00D453F8">
        <w:rPr>
          <w:rFonts w:asciiTheme="majorBidi" w:hAnsiTheme="majorBidi" w:cs="Angsana New" w:hint="cs"/>
          <w:sz w:val="30"/>
          <w:szCs w:val="30"/>
          <w:cs/>
        </w:rPr>
        <w:t>เฉพาะบริษัทระหว่างกาลที่นําเสนอนี้ได้มีการสอบทานแต่ยังไม่ได้ตรวจสอบ</w:t>
      </w:r>
    </w:p>
    <w:p w14:paraId="39768565" w14:textId="77777777" w:rsidR="008F2F17" w:rsidRPr="008F2F17" w:rsidRDefault="008F2F17" w:rsidP="008F2F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EB8938A" w14:textId="609C7B52" w:rsidR="00BE1A6A" w:rsidRDefault="00F06051" w:rsidP="008F2F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รวมและ</w:t>
      </w: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เฉพาะกิจการระหว่างกาล</w:t>
      </w:r>
      <w:r w:rsidR="008F2F17" w:rsidRPr="008F2F17">
        <w:rPr>
          <w:rFonts w:asciiTheme="majorBidi" w:hAnsiTheme="majorBidi" w:cs="Angsana New" w:hint="cs"/>
          <w:sz w:val="30"/>
          <w:szCs w:val="30"/>
          <w:cs/>
        </w:rPr>
        <w:t>นี้ได้รับอนุมัติให้ออกงบการเงินจากคณะกรรมการ</w:t>
      </w:r>
      <w:r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="008F2F17" w:rsidRPr="008F2F17">
        <w:rPr>
          <w:rFonts w:asciiTheme="majorBidi" w:hAnsiTheme="majorBidi" w:cs="Angsana New" w:hint="cs"/>
          <w:sz w:val="30"/>
          <w:szCs w:val="30"/>
          <w:cs/>
        </w:rPr>
        <w:t>เมื่อวันที่</w:t>
      </w:r>
      <w:r w:rsidR="008F2F17" w:rsidRPr="008F2F1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D62A9">
        <w:rPr>
          <w:rFonts w:asciiTheme="majorBidi" w:hAnsiTheme="majorBidi" w:cs="Angsana New"/>
          <w:sz w:val="30"/>
          <w:szCs w:val="30"/>
        </w:rPr>
        <w:t>7</w:t>
      </w:r>
      <w:r w:rsidR="007D62A9">
        <w:rPr>
          <w:rFonts w:asciiTheme="majorBidi" w:hAnsiTheme="majorBidi" w:cs="Angsana New" w:hint="cs"/>
          <w:sz w:val="30"/>
          <w:szCs w:val="30"/>
          <w:cs/>
        </w:rPr>
        <w:t xml:space="preserve"> สิงหาคม</w:t>
      </w:r>
      <w:r w:rsidR="008F2F17" w:rsidRPr="008F2F1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33E82">
        <w:rPr>
          <w:rFonts w:asciiTheme="majorBidi" w:hAnsiTheme="majorBidi" w:cs="Angsana New"/>
          <w:sz w:val="30"/>
          <w:szCs w:val="30"/>
        </w:rPr>
        <w:t>2567</w:t>
      </w:r>
      <w:r w:rsidR="00D453F8"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2443B2D6" w14:textId="515CB989" w:rsidR="00D453F8" w:rsidRPr="00D453F8" w:rsidRDefault="00D453F8" w:rsidP="00D453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br w:type="page"/>
      </w:r>
    </w:p>
    <w:p w14:paraId="188F1625" w14:textId="484B4D37" w:rsidR="007A12F2" w:rsidRPr="00091CA0" w:rsidRDefault="00BE1A6A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  <w:cs/>
        </w:rPr>
      </w:pPr>
      <w:r w:rsidRPr="00091CA0">
        <w:rPr>
          <w:rFonts w:ascii="Angsana New" w:hAnsi="Angsana New" w:cs="Angsana New"/>
          <w:szCs w:val="30"/>
          <w:cs/>
        </w:rPr>
        <w:lastRenderedPageBreak/>
        <w:t>เกณฑ์การจัดทำงบการเงินระหว่างกาล</w:t>
      </w:r>
      <w:r w:rsidR="002D0877" w:rsidRPr="00091CA0">
        <w:rPr>
          <w:rFonts w:ascii="Angsana New" w:hAnsi="Angsana New" w:cs="Angsana New"/>
          <w:szCs w:val="30"/>
        </w:rPr>
        <w:t xml:space="preserve"> </w:t>
      </w:r>
    </w:p>
    <w:p w14:paraId="44513640" w14:textId="77777777" w:rsidR="007A12F2" w:rsidRPr="00665100" w:rsidRDefault="007A12F2" w:rsidP="00E17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0879842" w14:textId="2904778B" w:rsidR="00AC37C3" w:rsidRDefault="00F06051" w:rsidP="00AC3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bookmarkStart w:id="0" w:name="_Hlk66464858"/>
      <w:r w:rsidRPr="00F06051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F06051">
        <w:rPr>
          <w:rFonts w:ascii="Angsana New" w:hAnsi="Angsana New" w:cs="Angsana New"/>
          <w:sz w:val="30"/>
          <w:szCs w:val="30"/>
        </w:rPr>
        <w:t xml:space="preserve">34 </w:t>
      </w:r>
      <w:r w:rsidRPr="00F06051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F06051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F06051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0"/>
      <w:r w:rsidRPr="00F06051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F06051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Pr="00F06051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F06051">
        <w:rPr>
          <w:rFonts w:ascii="Angsana New" w:hAnsi="Angsana New" w:cs="Angsana New"/>
          <w:sz w:val="30"/>
          <w:szCs w:val="30"/>
        </w:rPr>
        <w:t xml:space="preserve"> </w:t>
      </w:r>
      <w:r w:rsidRPr="00F06051">
        <w:rPr>
          <w:rFonts w:ascii="Angsana New" w:hAnsi="Angsana New" w:cs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7F0B2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06051">
        <w:rPr>
          <w:rFonts w:ascii="Angsana New" w:hAnsi="Angsana New" w:cs="Angsana New"/>
          <w:sz w:val="30"/>
          <w:szCs w:val="30"/>
          <w:cs/>
        </w:rPr>
        <w:t>ๆ เพื่อไม่ให้ซ้ำซ้อนกับข้อมูลที่ได้นำเสนอไปแล้วใน</w:t>
      </w:r>
      <w:r w:rsidR="00DB2DD8">
        <w:rPr>
          <w:rFonts w:ascii="Angsana New" w:hAnsi="Angsana New" w:cs="Angsana New"/>
          <w:sz w:val="30"/>
          <w:szCs w:val="30"/>
        </w:rPr>
        <w:br/>
      </w:r>
      <w:r w:rsidRPr="00F06051">
        <w:rPr>
          <w:rFonts w:ascii="Angsana New" w:hAnsi="Angsana New" w:cs="Angsana New"/>
          <w:sz w:val="30"/>
          <w:szCs w:val="30"/>
          <w:cs/>
        </w:rPr>
        <w:t>งบการเงินประจำปี</w:t>
      </w:r>
      <w:r w:rsidRPr="00F060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06051">
        <w:rPr>
          <w:rFonts w:ascii="Angsana New" w:hAnsi="Angsana New" w:cs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Pr="00F06051">
        <w:rPr>
          <w:rFonts w:ascii="Angsana New" w:hAnsi="Angsana New" w:cs="Angsana New"/>
          <w:sz w:val="30"/>
          <w:szCs w:val="30"/>
        </w:rPr>
        <w:t xml:space="preserve"> 31 </w:t>
      </w:r>
      <w:r w:rsidRPr="00F06051">
        <w:rPr>
          <w:rFonts w:ascii="Angsana New" w:hAnsi="Angsana New" w:cs="Angsana New"/>
          <w:sz w:val="30"/>
          <w:szCs w:val="30"/>
          <w:cs/>
        </w:rPr>
        <w:t>ธันวาคม</w:t>
      </w:r>
      <w:r w:rsidRPr="00F06051">
        <w:rPr>
          <w:rFonts w:ascii="Angsana New" w:hAnsi="Angsana New" w:cs="Angsana New"/>
          <w:sz w:val="30"/>
          <w:szCs w:val="30"/>
        </w:rPr>
        <w:t xml:space="preserve"> 2566</w:t>
      </w:r>
    </w:p>
    <w:p w14:paraId="7449AF97" w14:textId="77777777" w:rsidR="00F06051" w:rsidRPr="00F06051" w:rsidRDefault="00F06051" w:rsidP="00AC3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0E87D94" w14:textId="2AEAAD58" w:rsidR="00A53944" w:rsidRPr="00EA5366" w:rsidRDefault="00AC37C3" w:rsidP="00EA5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A5366">
        <w:rPr>
          <w:rFonts w:asciiTheme="majorBidi" w:hAnsiTheme="majorBidi" w:cs="Angsana New" w:hint="cs"/>
          <w:sz w:val="30"/>
          <w:szCs w:val="30"/>
          <w:cs/>
        </w:rPr>
        <w:t>งบการเงินระหว่างกาลฉบับภาษาอังกฤษจัดทําขึ้นจากงบการเงินระหว่างกาลภาษาไทยที่จัดทําตามกฎหมาย</w:t>
      </w:r>
      <w:r w:rsidRPr="00EA536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5366">
        <w:rPr>
          <w:rFonts w:asciiTheme="majorBidi" w:hAnsiTheme="majorBidi" w:cs="Angsana New" w:hint="cs"/>
          <w:sz w:val="30"/>
          <w:szCs w:val="30"/>
          <w:cs/>
        </w:rPr>
        <w:t>ในกรณีที่มีเนื้อความขัดแย้งกันหรือมีการตีความแตกต่างกัน</w:t>
      </w:r>
      <w:r w:rsidRPr="00EA536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5366">
        <w:rPr>
          <w:rFonts w:asciiTheme="majorBidi" w:hAnsiTheme="majorBidi" w:cs="Angsana New" w:hint="cs"/>
          <w:sz w:val="30"/>
          <w:szCs w:val="30"/>
          <w:cs/>
        </w:rPr>
        <w:t>ให้ใช้งบการเงินระหว่างกาลฉบับภาษาไทยเป็นหลัก</w:t>
      </w:r>
    </w:p>
    <w:p w14:paraId="775FCBC1" w14:textId="557406B5" w:rsidR="00A53944" w:rsidRPr="00A53944" w:rsidRDefault="00A53944" w:rsidP="00A53944">
      <w:pPr>
        <w:pStyle w:val="block"/>
        <w:spacing w:after="0" w:line="240" w:lineRule="auto"/>
        <w:ind w:left="540" w:right="14"/>
        <w:rPr>
          <w:rFonts w:ascii="Angsana New" w:hAnsi="Angsana New" w:cs="Angsana New"/>
          <w:bCs/>
          <w:sz w:val="30"/>
          <w:szCs w:val="30"/>
          <w:lang w:val="en-US" w:bidi="th-TH"/>
        </w:rPr>
      </w:pPr>
    </w:p>
    <w:p w14:paraId="0FA1A817" w14:textId="156081B3" w:rsidR="00AC37C3" w:rsidRPr="00091CA0" w:rsidRDefault="00AC37C3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  <w:cs/>
        </w:rPr>
      </w:pPr>
      <w:r w:rsidRPr="00091CA0">
        <w:rPr>
          <w:rFonts w:ascii="Angsana New" w:hAnsi="Angsana New" w:cs="Angsana New"/>
          <w:szCs w:val="30"/>
          <w:cs/>
        </w:rPr>
        <w:t>นโยบายการบัญชี</w:t>
      </w:r>
      <w:r w:rsidR="00F06051" w:rsidRPr="00091CA0">
        <w:rPr>
          <w:rFonts w:ascii="Angsana New" w:hAnsi="Angsana New" w:cs="Angsana New"/>
          <w:szCs w:val="30"/>
          <w:cs/>
        </w:rPr>
        <w:t>ที่</w:t>
      </w:r>
      <w:r w:rsidR="005D271A">
        <w:rPr>
          <w:rFonts w:cs="Angsana New" w:hint="cs"/>
          <w:szCs w:val="30"/>
          <w:cs/>
        </w:rPr>
        <w:t>มีสาระสำคัญ</w:t>
      </w:r>
    </w:p>
    <w:p w14:paraId="47BA2AD5" w14:textId="77777777" w:rsidR="00AC37C3" w:rsidRPr="00AC37C3" w:rsidRDefault="00AC37C3" w:rsidP="00AC3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rPr>
          <w:rFonts w:asciiTheme="majorBidi" w:hAnsiTheme="majorBidi" w:cstheme="majorBidi"/>
          <w:sz w:val="30"/>
          <w:szCs w:val="30"/>
        </w:rPr>
      </w:pPr>
    </w:p>
    <w:p w14:paraId="6784F815" w14:textId="5962B7E9" w:rsidR="00AC37C3" w:rsidRPr="00AC37C3" w:rsidRDefault="00AC37C3" w:rsidP="00AC3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C37C3">
        <w:rPr>
          <w:rFonts w:asciiTheme="majorBidi" w:hAnsiTheme="majorBidi" w:cs="Angsana New" w:hint="cs"/>
          <w:sz w:val="30"/>
          <w:szCs w:val="30"/>
          <w:cs/>
        </w:rPr>
        <w:t>นโยบายการบัญชี</w:t>
      </w:r>
      <w:r w:rsidR="00E944CF">
        <w:rPr>
          <w:rFonts w:asciiTheme="majorBidi" w:hAnsiTheme="majorBidi" w:cs="Angsana New"/>
          <w:sz w:val="30"/>
          <w:szCs w:val="30"/>
        </w:rPr>
        <w:t xml:space="preserve"> </w:t>
      </w:r>
      <w:r w:rsidR="00E944CF">
        <w:rPr>
          <w:rFonts w:asciiTheme="majorBidi" w:hAnsiTheme="majorBidi" w:cs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วิธีการคำนวณและแหล่งข้อมูลสำคัญที่ใช้ในการประมาณการที่อาจมีความไม่แน่นอนนั้น</w:t>
      </w:r>
      <w:r w:rsidR="00DB2DD8">
        <w:rPr>
          <w:rFonts w:asciiTheme="majorBidi" w:hAnsiTheme="majorBidi" w:cs="Angsana New"/>
          <w:sz w:val="30"/>
          <w:szCs w:val="30"/>
        </w:rPr>
        <w:br/>
      </w:r>
      <w:r w:rsidR="00E944CF">
        <w:rPr>
          <w:rFonts w:asciiTheme="majorBidi" w:hAnsiTheme="majorBidi" w:cs="Angsana New" w:hint="cs"/>
          <w:sz w:val="30"/>
          <w:szCs w:val="30"/>
          <w:cs/>
        </w:rPr>
        <w:t>ไม่แตกต่างจากที่ได้อธิบายไว้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ในงบการเงินสําหรับปีสิ้นสุดวันที่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A731E">
        <w:rPr>
          <w:rFonts w:asciiTheme="majorBidi" w:hAnsiTheme="majorBidi" w:cs="Angsana New"/>
          <w:sz w:val="30"/>
          <w:szCs w:val="30"/>
        </w:rPr>
        <w:t>31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="00A53944">
        <w:rPr>
          <w:rFonts w:asciiTheme="majorBidi" w:hAnsiTheme="majorBidi" w:cs="Angsana New"/>
          <w:sz w:val="30"/>
          <w:szCs w:val="30"/>
        </w:rPr>
        <w:t xml:space="preserve"> </w:t>
      </w:r>
      <w:r w:rsidR="00BA731E">
        <w:rPr>
          <w:rFonts w:asciiTheme="majorBidi" w:hAnsiTheme="majorBidi" w:cs="Angsana New"/>
          <w:sz w:val="30"/>
          <w:szCs w:val="30"/>
        </w:rPr>
        <w:t>2566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450A3EE1" w14:textId="77777777" w:rsidR="00AC37C3" w:rsidRPr="00AC37C3" w:rsidRDefault="00AC37C3" w:rsidP="00A53944">
      <w:pPr>
        <w:pStyle w:val="block"/>
        <w:spacing w:after="0" w:line="240" w:lineRule="auto"/>
        <w:ind w:left="540" w:right="14"/>
        <w:rPr>
          <w:rFonts w:ascii="Angsana New" w:hAnsi="Angsana New" w:cs="Angsana New"/>
          <w:bCs/>
          <w:sz w:val="30"/>
          <w:szCs w:val="30"/>
          <w:lang w:val="en-US" w:bidi="th-TH"/>
        </w:rPr>
      </w:pPr>
    </w:p>
    <w:p w14:paraId="179CC2F9" w14:textId="7AE66BC5" w:rsidR="00AF7B49" w:rsidRPr="00091CA0" w:rsidRDefault="00AF7B49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  <w:cs/>
        </w:rPr>
      </w:pPr>
      <w:r w:rsidRPr="00091CA0">
        <w:rPr>
          <w:rFonts w:ascii="Angsana New" w:hAnsi="Angsana New" w:cs="Angsana New"/>
          <w:szCs w:val="30"/>
          <w:cs/>
        </w:rPr>
        <w:t>ประมาณการทางบัญชีที่สำคัญ ข้อสมมติ และการใช้ดุลยพินิจ</w:t>
      </w:r>
    </w:p>
    <w:p w14:paraId="195EDEE3" w14:textId="3C1E950B" w:rsidR="00AF7B49" w:rsidRPr="00AC37C3" w:rsidRDefault="00AF7B49" w:rsidP="00AC37C3">
      <w:pPr>
        <w:pStyle w:val="block"/>
        <w:spacing w:after="0" w:line="240" w:lineRule="auto"/>
        <w:ind w:left="547" w:right="-432"/>
        <w:rPr>
          <w:rFonts w:asciiTheme="majorBidi" w:hAnsiTheme="majorBidi" w:cstheme="minorBidi"/>
          <w:bCs/>
          <w:sz w:val="30"/>
          <w:szCs w:val="30"/>
          <w:lang w:val="en-US" w:bidi="th-TH"/>
        </w:rPr>
      </w:pPr>
    </w:p>
    <w:p w14:paraId="041796F1" w14:textId="74C16DFB" w:rsidR="00AC37C3" w:rsidRPr="00AC37C3" w:rsidRDefault="00AC37C3" w:rsidP="00AC3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C37C3">
        <w:rPr>
          <w:rFonts w:asciiTheme="majorBidi" w:hAnsiTheme="majorBidi" w:cs="Angsana New" w:hint="cs"/>
          <w:sz w:val="30"/>
          <w:szCs w:val="30"/>
          <w:cs/>
        </w:rPr>
        <w:t>การประมาณการ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ข้อสมมติ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และการใช้ดุลยพินิจ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ได้มีการประเมินทบทวนอย่างต่อเนื่อง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และอยู่บนพื้นฐานของประสบการณ์ในอดีตและปัจจัยอื่น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ๆ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ซึ่งรวมถึงการคาดการณ์ถึงเหตุการณ์ในอนาคตที่เชื่อว่ามีเหตุผลในสถานการณ์ขณะนั้น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18064DAE" w14:textId="77777777" w:rsidR="00AC37C3" w:rsidRPr="00AC37C3" w:rsidRDefault="00AC37C3" w:rsidP="00AC3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4DED38B" w14:textId="3BA53B7B" w:rsidR="00AC37C3" w:rsidRDefault="00AC37C3" w:rsidP="00AC37C3">
      <w:pPr>
        <w:pStyle w:val="block"/>
        <w:spacing w:line="240" w:lineRule="auto"/>
        <w:ind w:left="547" w:right="14"/>
        <w:jc w:val="thaiDistribute"/>
        <w:rPr>
          <w:rFonts w:ascii="Angsana New" w:hAnsi="Angsana New" w:cs="Angsana New"/>
          <w:b/>
          <w:sz w:val="30"/>
          <w:szCs w:val="30"/>
          <w:lang w:val="en-US" w:bidi="th-TH"/>
        </w:rPr>
      </w:pPr>
      <w:r w:rsidRPr="00AC37C3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>ในการจัดทํางบการเงินระหว่างกาลนี้</w:t>
      </w:r>
      <w:r w:rsidRPr="00AC37C3">
        <w:rPr>
          <w:rFonts w:ascii="Angsana New" w:hAnsi="Angsana New" w:cs="Angsana New"/>
          <w:b/>
          <w:sz w:val="30"/>
          <w:szCs w:val="30"/>
          <w:cs/>
          <w:lang w:val="en-US" w:bidi="th-TH"/>
        </w:rPr>
        <w:t xml:space="preserve"> </w:t>
      </w:r>
      <w:r w:rsidRPr="00AC37C3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>ประมาณการทางบัญชีที่สําคัญ</w:t>
      </w:r>
      <w:r w:rsidRPr="00AC37C3">
        <w:rPr>
          <w:rFonts w:ascii="Angsana New" w:hAnsi="Angsana New" w:cs="Angsana New"/>
          <w:b/>
          <w:sz w:val="30"/>
          <w:szCs w:val="30"/>
          <w:cs/>
          <w:lang w:val="en-US" w:bidi="th-TH"/>
        </w:rPr>
        <w:t xml:space="preserve"> </w:t>
      </w:r>
      <w:r w:rsidRPr="00AC37C3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>ข้อสมมติ</w:t>
      </w:r>
      <w:r w:rsidRPr="00AC37C3">
        <w:rPr>
          <w:rFonts w:ascii="Angsana New" w:hAnsi="Angsana New" w:cs="Angsana New"/>
          <w:b/>
          <w:sz w:val="30"/>
          <w:szCs w:val="30"/>
          <w:cs/>
          <w:lang w:val="en-US" w:bidi="th-TH"/>
        </w:rPr>
        <w:t xml:space="preserve"> </w:t>
      </w:r>
      <w:r w:rsidRPr="00AC37C3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>และการใช้ดุลยพินิจเป็น</w:t>
      </w:r>
      <w:r w:rsidR="00DB2DD8">
        <w:rPr>
          <w:rFonts w:ascii="Angsana New" w:hAnsi="Angsana New" w:cs="Angsana New"/>
          <w:b/>
          <w:sz w:val="30"/>
          <w:szCs w:val="30"/>
          <w:lang w:val="en-US" w:bidi="th-TH"/>
        </w:rPr>
        <w:br/>
      </w:r>
      <w:r w:rsidRPr="00AC37C3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>การประมาณการเดียวกันกับการประมาณการที่ใช้ในการจัดทํางบการเงินสําหรับปีสิ้นสุด</w:t>
      </w:r>
      <w:r w:rsidRPr="00DC51F8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>วันที่</w:t>
      </w:r>
      <w:r w:rsidRPr="00DC51F8">
        <w:rPr>
          <w:rFonts w:ascii="Angsana New" w:hAnsi="Angsana New" w:cs="Angsana New"/>
          <w:b/>
          <w:sz w:val="30"/>
          <w:szCs w:val="30"/>
          <w:cs/>
          <w:lang w:val="en-US" w:bidi="th-TH"/>
        </w:rPr>
        <w:t xml:space="preserve"> </w:t>
      </w:r>
      <w:r w:rsidR="00DC51F8">
        <w:rPr>
          <w:rFonts w:ascii="Angsana New" w:hAnsi="Angsana New" w:cs="Angsana New"/>
          <w:bCs/>
          <w:sz w:val="30"/>
          <w:szCs w:val="30"/>
          <w:lang w:val="en-US" w:bidi="th-TH"/>
        </w:rPr>
        <w:t>31</w:t>
      </w:r>
      <w:r w:rsidRPr="00AC37C3">
        <w:rPr>
          <w:rFonts w:ascii="Angsana New" w:hAnsi="Angsana New" w:cs="Angsana New"/>
          <w:b/>
          <w:sz w:val="30"/>
          <w:szCs w:val="30"/>
          <w:cs/>
          <w:lang w:val="en-US" w:bidi="th-TH"/>
        </w:rPr>
        <w:t xml:space="preserve"> </w:t>
      </w:r>
      <w:r w:rsidRPr="00AC37C3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>ธันวาคม</w:t>
      </w:r>
      <w:r w:rsidR="008118D3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 xml:space="preserve"> </w:t>
      </w:r>
      <w:r w:rsidR="008358F3" w:rsidRPr="008358F3">
        <w:rPr>
          <w:rFonts w:ascii="Angsana New" w:hAnsi="Angsana New" w:cs="Angsana New"/>
          <w:bCs/>
          <w:sz w:val="30"/>
          <w:szCs w:val="30"/>
          <w:lang w:val="en-US" w:bidi="th-TH"/>
        </w:rPr>
        <w:t>2566</w:t>
      </w:r>
    </w:p>
    <w:p w14:paraId="4C10CE73" w14:textId="77777777" w:rsidR="00AC37C3" w:rsidRDefault="00AC3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BEEC0CD" w14:textId="484FD790" w:rsidR="00CA37E0" w:rsidRPr="00091CA0" w:rsidRDefault="00CA37E0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  <w:cs/>
        </w:rPr>
      </w:pPr>
      <w:r w:rsidRPr="00091CA0">
        <w:rPr>
          <w:rFonts w:ascii="Angsana New" w:hAnsi="Angsana New" w:cs="Angsana New"/>
          <w:szCs w:val="30"/>
          <w:cs/>
        </w:rPr>
        <w:lastRenderedPageBreak/>
        <w:t>ส่วนงานดำเนินงานและการจำแนกรายได้</w:t>
      </w:r>
      <w:r w:rsidRPr="00091CA0">
        <w:rPr>
          <w:rFonts w:ascii="Angsana New" w:hAnsi="Angsana New" w:cs="Angsana New"/>
          <w:szCs w:val="30"/>
        </w:rPr>
        <w:t xml:space="preserve"> </w:t>
      </w:r>
    </w:p>
    <w:p w14:paraId="616728BA" w14:textId="77777777" w:rsidR="00CA37E0" w:rsidRPr="008118D3" w:rsidRDefault="00CA37E0" w:rsidP="00811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4D924082" w14:textId="21FD6556" w:rsidR="00CA37E0" w:rsidRPr="00E36050" w:rsidRDefault="00CA37E0" w:rsidP="0089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6050">
        <w:rPr>
          <w:rFonts w:asciiTheme="majorBidi" w:hAnsiTheme="majorBidi" w:cs="Angsana New" w:hint="cs"/>
          <w:sz w:val="30"/>
          <w:szCs w:val="30"/>
          <w:cs/>
        </w:rPr>
        <w:t>คณะผู้บริหารกลุ่มไทยยูเนี่ยน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คือ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ผู้มีอํานาจตัดสินใจสูงสุดด้านการดําเนินงานของกลุ่มบริษัท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ผู้บริหารกําหนด</w:t>
      </w:r>
      <w:r w:rsidR="008967A5">
        <w:rPr>
          <w:rFonts w:asciiTheme="majorBidi" w:hAnsiTheme="majorBidi" w:cs="Angsana New"/>
          <w:sz w:val="30"/>
          <w:szCs w:val="30"/>
        </w:rPr>
        <w:br/>
      </w:r>
      <w:r w:rsidRPr="00E36050">
        <w:rPr>
          <w:rFonts w:asciiTheme="majorBidi" w:hAnsiTheme="majorBidi" w:cs="Angsana New" w:hint="cs"/>
          <w:sz w:val="30"/>
          <w:szCs w:val="30"/>
          <w:cs/>
        </w:rPr>
        <w:t>ส่วนงานดําเนินงานจากข้อมูลที่จะถูกสอบทานโดยคณะผู้บริหารกลุ่มไทยยูเนี่ยน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โดยมีจุดประสงค์เพื่อจัดสรรทรัพยากรแล</w:t>
      </w:r>
      <w:r>
        <w:rPr>
          <w:rFonts w:asciiTheme="majorBidi" w:hAnsiTheme="majorBidi" w:cs="Angsana New" w:hint="cs"/>
          <w:sz w:val="30"/>
          <w:szCs w:val="30"/>
          <w:cs/>
        </w:rPr>
        <w:t>ะ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ประเมินผลการดําเนินงานของส่วนงาน</w:t>
      </w:r>
    </w:p>
    <w:p w14:paraId="7EC1AC5D" w14:textId="77777777" w:rsidR="00CA37E0" w:rsidRDefault="00CA37E0" w:rsidP="0089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sz w:val="30"/>
          <w:szCs w:val="30"/>
        </w:rPr>
      </w:pPr>
    </w:p>
    <w:p w14:paraId="4B19C84B" w14:textId="77EED3D3" w:rsidR="00CA37E0" w:rsidRDefault="00CA37E0" w:rsidP="00991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sz w:val="30"/>
          <w:szCs w:val="30"/>
        </w:rPr>
      </w:pPr>
      <w:r w:rsidRPr="00E36050">
        <w:rPr>
          <w:rFonts w:asciiTheme="majorBidi" w:hAnsiTheme="majorBidi" w:cs="Angsana New" w:hint="cs"/>
          <w:sz w:val="30"/>
          <w:szCs w:val="30"/>
          <w:cs/>
        </w:rPr>
        <w:t>เพื่อวัตถุประสงค์ในการบริหารงาน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กลุ่มบริษัทจัดโครงสร้างองค์กรเป็นหน่วยธุรกิจตามประเภทของผลิตภัณฑ์และบริการ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กลุ่มบริษัทมีส่วนงานที่รายงานทั้งสิ้น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A7EF0">
        <w:rPr>
          <w:rFonts w:asciiTheme="majorBidi" w:hAnsiTheme="majorBidi" w:cs="Angsana New"/>
          <w:sz w:val="30"/>
          <w:szCs w:val="30"/>
        </w:rPr>
        <w:t>4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ส่วนงาน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ดังนี้</w:t>
      </w:r>
    </w:p>
    <w:p w14:paraId="1D115D61" w14:textId="77777777" w:rsidR="0099195B" w:rsidRPr="008967A5" w:rsidRDefault="0099195B" w:rsidP="00991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sz w:val="30"/>
          <w:szCs w:val="30"/>
          <w:cs/>
        </w:rPr>
      </w:pPr>
    </w:p>
    <w:p w14:paraId="3725BBDD" w14:textId="1DF8F897" w:rsidR="00CA37E0" w:rsidRPr="00E36050" w:rsidRDefault="00CA37E0" w:rsidP="005C4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firstLine="706"/>
        <w:rPr>
          <w:rFonts w:asciiTheme="majorBidi" w:hAnsiTheme="majorBidi" w:cstheme="majorBidi"/>
          <w:sz w:val="30"/>
          <w:szCs w:val="30"/>
        </w:rPr>
      </w:pPr>
      <w:r w:rsidRPr="00091CA0">
        <w:rPr>
          <w:rFonts w:ascii="Angsana New" w:hAnsi="Angsana New" w:cs="Angsana New"/>
          <w:sz w:val="30"/>
          <w:szCs w:val="30"/>
          <w:cs/>
        </w:rPr>
        <w:t>•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967A5">
        <w:rPr>
          <w:rFonts w:asciiTheme="majorBidi" w:hAnsiTheme="majorBidi" w:cs="Angsana New"/>
          <w:sz w:val="30"/>
          <w:szCs w:val="30"/>
        </w:rPr>
        <w:t xml:space="preserve"> 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ผลิตภัณฑ์อาหารทะเลแปรรูป</w:t>
      </w:r>
    </w:p>
    <w:p w14:paraId="3DA4E63A" w14:textId="16559AE8" w:rsidR="00CA37E0" w:rsidRPr="00E36050" w:rsidRDefault="00CA37E0" w:rsidP="005C4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firstLine="706"/>
        <w:rPr>
          <w:rFonts w:asciiTheme="majorBidi" w:hAnsiTheme="majorBidi" w:cstheme="majorBidi"/>
          <w:sz w:val="30"/>
          <w:szCs w:val="30"/>
        </w:rPr>
      </w:pPr>
      <w:r w:rsidRPr="00E36050">
        <w:rPr>
          <w:rFonts w:asciiTheme="majorBidi" w:hAnsiTheme="majorBidi" w:cs="Angsana New" w:hint="eastAsia"/>
          <w:sz w:val="30"/>
          <w:szCs w:val="30"/>
          <w:cs/>
        </w:rPr>
        <w:t>•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967A5">
        <w:rPr>
          <w:rFonts w:asciiTheme="majorBidi" w:hAnsiTheme="majorBidi" w:cs="Angsana New"/>
          <w:sz w:val="30"/>
          <w:szCs w:val="30"/>
        </w:rPr>
        <w:t xml:space="preserve"> 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ผลิตภัณฑ์อาหารทะเลแช่แข็ง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แช่เย็น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และธุรกิจที่เกี่ยวข้อง</w:t>
      </w:r>
    </w:p>
    <w:p w14:paraId="7A2109D8" w14:textId="28EE89AB" w:rsidR="00CA37E0" w:rsidRPr="00E36050" w:rsidRDefault="00CA37E0" w:rsidP="005C4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firstLine="706"/>
        <w:rPr>
          <w:rFonts w:asciiTheme="majorBidi" w:hAnsiTheme="majorBidi" w:cstheme="majorBidi"/>
          <w:sz w:val="30"/>
          <w:szCs w:val="30"/>
        </w:rPr>
      </w:pPr>
      <w:r w:rsidRPr="00E36050">
        <w:rPr>
          <w:rFonts w:asciiTheme="majorBidi" w:hAnsiTheme="majorBidi" w:cs="Angsana New" w:hint="eastAsia"/>
          <w:sz w:val="30"/>
          <w:szCs w:val="30"/>
          <w:cs/>
        </w:rPr>
        <w:t>•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967A5">
        <w:rPr>
          <w:rFonts w:asciiTheme="majorBidi" w:hAnsiTheme="majorBidi" w:cs="Angsana New"/>
          <w:sz w:val="30"/>
          <w:szCs w:val="30"/>
        </w:rPr>
        <w:t xml:space="preserve"> 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ผลิตภัณฑ์อาหารสัตว์เลี้ยง</w:t>
      </w:r>
    </w:p>
    <w:p w14:paraId="6083AE4F" w14:textId="6CE52A62" w:rsidR="00CA37E0" w:rsidRDefault="00CA37E0" w:rsidP="005C4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firstLine="706"/>
        <w:rPr>
          <w:rFonts w:asciiTheme="majorBidi" w:hAnsiTheme="majorBidi" w:cs="Angsana New"/>
          <w:sz w:val="30"/>
          <w:szCs w:val="30"/>
        </w:rPr>
      </w:pPr>
      <w:r w:rsidRPr="00E36050">
        <w:rPr>
          <w:rFonts w:asciiTheme="majorBidi" w:hAnsiTheme="majorBidi" w:cs="Angsana New" w:hint="eastAsia"/>
          <w:sz w:val="30"/>
          <w:szCs w:val="30"/>
          <w:cs/>
        </w:rPr>
        <w:t>•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967A5">
        <w:rPr>
          <w:rFonts w:asciiTheme="majorBidi" w:hAnsiTheme="majorBidi" w:cs="Angsana New"/>
          <w:sz w:val="30"/>
          <w:szCs w:val="30"/>
        </w:rPr>
        <w:t xml:space="preserve"> 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ผลิตภัณฑ์เพิ่มมูลค่า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และธุรกิจอื่น</w:t>
      </w:r>
    </w:p>
    <w:p w14:paraId="2E97EA63" w14:textId="77777777" w:rsidR="008967A5" w:rsidRPr="00E36050" w:rsidRDefault="008967A5" w:rsidP="00AC3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/>
        <w:rPr>
          <w:rFonts w:asciiTheme="majorBidi" w:hAnsiTheme="majorBidi" w:cstheme="majorBidi"/>
          <w:sz w:val="30"/>
          <w:szCs w:val="30"/>
        </w:rPr>
      </w:pPr>
    </w:p>
    <w:p w14:paraId="716BA743" w14:textId="77777777" w:rsidR="00CA37E0" w:rsidRPr="00E36050" w:rsidRDefault="00CA37E0" w:rsidP="0089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6050">
        <w:rPr>
          <w:rFonts w:asciiTheme="majorBidi" w:hAnsiTheme="majorBidi" w:cs="Angsana New" w:hint="cs"/>
          <w:sz w:val="30"/>
          <w:szCs w:val="30"/>
          <w:cs/>
        </w:rPr>
        <w:t>ผู้มีอํานาจตัดสินใจสูงสุดด้านการดําเนินงานสอบทานผลการดําเนินงานของแต่ละส่วนงานแยกจากกันเพื่อวัตถุประสงค์ในการตัดสินใจเกี่ยวกับการจัดสรรทรัพยากรและการประเมินผลการปฏิบัติงาน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กลุ่มบริษัทประเมินผลการปฏิบัติงานของส่วนงานโดยพิจารณาจากกําไรขั้นต้น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ซึ่งวัดมูลค่าโดยใช้เกณฑ์เดียวกับที่ใช้ในการวัดกําไรขั้นต้นในงบกําไรขาดทุน</w:t>
      </w:r>
    </w:p>
    <w:p w14:paraId="49FCB4A5" w14:textId="77777777" w:rsidR="00CA37E0" w:rsidRDefault="00CA37E0" w:rsidP="0089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/>
        <w:jc w:val="thaiDistribute"/>
        <w:rPr>
          <w:rFonts w:asciiTheme="majorBidi" w:hAnsiTheme="majorBidi" w:cs="Angsana New"/>
          <w:sz w:val="30"/>
          <w:szCs w:val="30"/>
        </w:rPr>
      </w:pPr>
    </w:p>
    <w:p w14:paraId="7EAAE8CB" w14:textId="77777777" w:rsidR="00CA37E0" w:rsidRPr="00E36050" w:rsidRDefault="00CA37E0" w:rsidP="0089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6050">
        <w:rPr>
          <w:rFonts w:asciiTheme="majorBidi" w:hAnsiTheme="majorBidi" w:cs="Angsana New" w:hint="cs"/>
          <w:sz w:val="30"/>
          <w:szCs w:val="30"/>
          <w:cs/>
        </w:rPr>
        <w:t>การบันทึกบัญชีสําหรับรายการระหว่างส่วนงานที่รายงานเป็นไปในลักษณะเดียวกับการบันทึกบัญชีสําหรับรายการธุรกิจกับบุคคลภายนอก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รวมได้ตัดรายการระหว่างกันออกแล้ว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ข้อมูลเกี่ยวกับการจําแนกรายได้เป็นข้อมูลเดียวกันกับข้อมูลรายได้ที่ได้เปิดเผยตามส่วนงาน</w:t>
      </w:r>
    </w:p>
    <w:p w14:paraId="5DB52DFA" w14:textId="77777777" w:rsidR="008967A5" w:rsidRDefault="008967A5" w:rsidP="00C82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FD945AD" w14:textId="77777777" w:rsidR="008967A5" w:rsidRDefault="008967A5" w:rsidP="0089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Theme="majorBidi" w:hAnsiTheme="majorBidi" w:cstheme="majorBidi"/>
          <w:sz w:val="30"/>
          <w:szCs w:val="30"/>
        </w:rPr>
      </w:pPr>
    </w:p>
    <w:p w14:paraId="6BA7652E" w14:textId="10A222C0" w:rsidR="002B0462" w:rsidRDefault="002B0462" w:rsidP="0089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Theme="majorBidi" w:hAnsiTheme="majorBidi" w:cstheme="majorBidi"/>
          <w:sz w:val="30"/>
          <w:szCs w:val="30"/>
          <w:cs/>
        </w:rPr>
        <w:sectPr w:rsidR="002B0462" w:rsidSect="00E24935"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245"/>
        </w:sectPr>
      </w:pPr>
    </w:p>
    <w:p w14:paraId="3738C0F1" w14:textId="4CE7BCEB" w:rsidR="005F38B1" w:rsidRPr="00196AB4" w:rsidRDefault="00730041" w:rsidP="00EC721A">
      <w:pPr>
        <w:ind w:left="450"/>
        <w:rPr>
          <w:rFonts w:ascii="Angsana New" w:hAnsi="Angsana New" w:cs="Angsana New"/>
          <w:sz w:val="28"/>
          <w:szCs w:val="28"/>
        </w:rPr>
      </w:pPr>
      <w:r w:rsidRPr="00196AB4">
        <w:rPr>
          <w:rFonts w:ascii="Angsana New" w:hAnsi="Angsana New" w:cs="Angsana New" w:hint="cs"/>
          <w:sz w:val="28"/>
          <w:szCs w:val="28"/>
          <w:cs/>
        </w:rPr>
        <w:lastRenderedPageBreak/>
        <w:t>ข้อมูลผลการดำเนินงานจำแนกส่วนงานตามส่วนงานของกลุ่มบริษัทมีดังต่อไปนี้</w:t>
      </w:r>
    </w:p>
    <w:tbl>
      <w:tblPr>
        <w:tblW w:w="150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220"/>
        <w:gridCol w:w="990"/>
        <w:gridCol w:w="270"/>
        <w:gridCol w:w="1709"/>
        <w:gridCol w:w="270"/>
        <w:gridCol w:w="1081"/>
        <w:gridCol w:w="270"/>
        <w:gridCol w:w="1170"/>
        <w:gridCol w:w="269"/>
        <w:gridCol w:w="1081"/>
        <w:gridCol w:w="269"/>
        <w:gridCol w:w="1081"/>
        <w:gridCol w:w="269"/>
        <w:gridCol w:w="1081"/>
      </w:tblGrid>
      <w:tr w:rsidR="0096526C" w:rsidRPr="001F2AB0" w14:paraId="6B2594EE" w14:textId="77777777" w:rsidTr="00DE00BE">
        <w:trPr>
          <w:cantSplit/>
          <w:trHeight w:hRule="exact" w:val="317"/>
        </w:trPr>
        <w:tc>
          <w:tcPr>
            <w:tcW w:w="5220" w:type="dxa"/>
          </w:tcPr>
          <w:p w14:paraId="25CF8A20" w14:textId="7428C6B0" w:rsidR="002B0462" w:rsidRPr="00196AB4" w:rsidRDefault="002B0462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7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5B5B3BDB" w14:textId="77777777" w:rsidR="002B0462" w:rsidRPr="00196AB4" w:rsidRDefault="002B0462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7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698EFA59" w14:textId="77777777" w:rsidR="002B0462" w:rsidRPr="00196AB4" w:rsidRDefault="002B0462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7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1F8182D6" w14:textId="6B6DACE7" w:rsidR="002B0462" w:rsidRPr="00196AB4" w:rsidRDefault="002B0462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7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810" w:type="dxa"/>
            <w:gridSpan w:val="13"/>
          </w:tcPr>
          <w:p w14:paraId="4684FE2B" w14:textId="77777777" w:rsidR="00CA37E0" w:rsidRPr="001F2AB0" w:rsidRDefault="00CA37E0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  <w:p w14:paraId="77179AD3" w14:textId="77777777" w:rsidR="00CA37E0" w:rsidRPr="001F2AB0" w:rsidRDefault="00CA37E0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  <w:p w14:paraId="5F9B7D5F" w14:textId="77777777" w:rsidR="00CA37E0" w:rsidRPr="001F2AB0" w:rsidRDefault="00CA37E0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A7A4C" w:rsidRPr="001F2AB0" w14:paraId="7B29CD47" w14:textId="77777777" w:rsidTr="00DE00BE">
        <w:trPr>
          <w:cantSplit/>
          <w:trHeight w:hRule="exact" w:val="317"/>
        </w:trPr>
        <w:tc>
          <w:tcPr>
            <w:tcW w:w="5220" w:type="dxa"/>
          </w:tcPr>
          <w:p w14:paraId="536B3F86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99" w:right="-108" w:firstLine="19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470E23A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70" w:type="dxa"/>
          </w:tcPr>
          <w:p w14:paraId="09A3B027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9" w:type="dxa"/>
          </w:tcPr>
          <w:p w14:paraId="67A97CEA" w14:textId="07353749" w:rsidR="00730041" w:rsidRPr="001F2AB0" w:rsidRDefault="00730041" w:rsidP="00593412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ผลิตภัณฑ์อาหารทะเล</w:t>
            </w:r>
          </w:p>
        </w:tc>
        <w:tc>
          <w:tcPr>
            <w:tcW w:w="270" w:type="dxa"/>
          </w:tcPr>
          <w:p w14:paraId="6C2A186A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</w:tcPr>
          <w:p w14:paraId="25F77A91" w14:textId="77777777" w:rsidR="00730041" w:rsidRPr="001F2AB0" w:rsidRDefault="00730041" w:rsidP="00593412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70" w:type="dxa"/>
          </w:tcPr>
          <w:p w14:paraId="2225E16C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245B06C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69" w:type="dxa"/>
          </w:tcPr>
          <w:p w14:paraId="668DDDF3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</w:tcPr>
          <w:p w14:paraId="6B888E63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83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69" w:type="dxa"/>
          </w:tcPr>
          <w:p w14:paraId="70CB675E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</w:tcPr>
          <w:p w14:paraId="464987A5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9" w:type="dxa"/>
          </w:tcPr>
          <w:p w14:paraId="0DE5A095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</w:tcPr>
          <w:p w14:paraId="3D4E2D3A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DA7A4C" w:rsidRPr="001F2AB0" w14:paraId="2D75DBBB" w14:textId="77777777" w:rsidTr="00DE00BE">
        <w:trPr>
          <w:cantSplit/>
          <w:trHeight w:hRule="exact" w:val="317"/>
        </w:trPr>
        <w:tc>
          <w:tcPr>
            <w:tcW w:w="5220" w:type="dxa"/>
          </w:tcPr>
          <w:p w14:paraId="0DB51A60" w14:textId="2B4A5A33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24"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7D62A9" w:rsidRPr="001F2AB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1F2AB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เดือนสิ้นสุด</w:t>
            </w:r>
          </w:p>
        </w:tc>
        <w:tc>
          <w:tcPr>
            <w:tcW w:w="990" w:type="dxa"/>
          </w:tcPr>
          <w:p w14:paraId="77C198D5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อาหารทะเล</w:t>
            </w:r>
          </w:p>
        </w:tc>
        <w:tc>
          <w:tcPr>
            <w:tcW w:w="270" w:type="dxa"/>
          </w:tcPr>
          <w:p w14:paraId="591119EA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9" w:type="dxa"/>
          </w:tcPr>
          <w:p w14:paraId="001C0DA3" w14:textId="67FC2A44" w:rsidR="00730041" w:rsidRPr="001F2AB0" w:rsidRDefault="00730041" w:rsidP="00593412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แช่แข็งแช่เย็น</w:t>
            </w:r>
          </w:p>
        </w:tc>
        <w:tc>
          <w:tcPr>
            <w:tcW w:w="270" w:type="dxa"/>
          </w:tcPr>
          <w:p w14:paraId="4F43E1B5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</w:tcPr>
          <w:p w14:paraId="7A36BF22" w14:textId="77777777" w:rsidR="00730041" w:rsidRPr="001F2AB0" w:rsidRDefault="00730041" w:rsidP="00593412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อาหาร</w:t>
            </w:r>
          </w:p>
        </w:tc>
        <w:tc>
          <w:tcPr>
            <w:tcW w:w="270" w:type="dxa"/>
          </w:tcPr>
          <w:p w14:paraId="214F7689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08330ED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เพิ่มมูลค่า</w:t>
            </w:r>
          </w:p>
        </w:tc>
        <w:tc>
          <w:tcPr>
            <w:tcW w:w="269" w:type="dxa"/>
          </w:tcPr>
          <w:p w14:paraId="43F8AEB1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</w:tcPr>
          <w:p w14:paraId="365297CA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83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269" w:type="dxa"/>
          </w:tcPr>
          <w:p w14:paraId="1995FD5F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</w:tcPr>
          <w:p w14:paraId="2A25E8F3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ตัดรายการ</w:t>
            </w:r>
          </w:p>
        </w:tc>
        <w:tc>
          <w:tcPr>
            <w:tcW w:w="269" w:type="dxa"/>
          </w:tcPr>
          <w:p w14:paraId="0B66780A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</w:tcPr>
          <w:p w14:paraId="7517CF3A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DA7A4C" w:rsidRPr="001F2AB0" w14:paraId="3B88CC38" w14:textId="77777777" w:rsidTr="00DE00BE">
        <w:trPr>
          <w:cantSplit/>
          <w:trHeight w:hRule="exact" w:val="362"/>
        </w:trPr>
        <w:tc>
          <w:tcPr>
            <w:tcW w:w="5220" w:type="dxa"/>
          </w:tcPr>
          <w:p w14:paraId="1D7B71EC" w14:textId="556D01BC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1"/>
                <w:tab w:val="left" w:pos="313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  วันที่ </w:t>
            </w:r>
            <w:r w:rsidR="005F38B1" w:rsidRPr="001F2AB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</w:t>
            </w:r>
            <w:r w:rsidR="007D62A9" w:rsidRPr="001F2AB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0 </w:t>
            </w:r>
            <w:r w:rsidR="007D62A9" w:rsidRPr="001F2AB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1F2AB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1F2AB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990" w:type="dxa"/>
          </w:tcPr>
          <w:p w14:paraId="23CE2E2C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แปรรูป</w:t>
            </w:r>
          </w:p>
        </w:tc>
        <w:tc>
          <w:tcPr>
            <w:tcW w:w="270" w:type="dxa"/>
          </w:tcPr>
          <w:p w14:paraId="37CE13BE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9" w:type="dxa"/>
          </w:tcPr>
          <w:p w14:paraId="77D83DFB" w14:textId="13DFCA88" w:rsidR="00730041" w:rsidRPr="001F2AB0" w:rsidRDefault="00730041" w:rsidP="00593412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และธุรกิจที่เกี่ยวข้อง</w:t>
            </w:r>
          </w:p>
        </w:tc>
        <w:tc>
          <w:tcPr>
            <w:tcW w:w="270" w:type="dxa"/>
          </w:tcPr>
          <w:p w14:paraId="3DCEBDD8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</w:tcPr>
          <w:p w14:paraId="3F55E475" w14:textId="77777777" w:rsidR="00730041" w:rsidRPr="001F2AB0" w:rsidRDefault="00730041" w:rsidP="00593412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สัตว์เลี้ยง</w:t>
            </w:r>
          </w:p>
        </w:tc>
        <w:tc>
          <w:tcPr>
            <w:tcW w:w="270" w:type="dxa"/>
          </w:tcPr>
          <w:p w14:paraId="5D2A1FF0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418264F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และธุรกิจอื่น</w:t>
            </w:r>
          </w:p>
        </w:tc>
        <w:tc>
          <w:tcPr>
            <w:tcW w:w="269" w:type="dxa"/>
          </w:tcPr>
          <w:p w14:paraId="1D8282A9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</w:tcPr>
          <w:p w14:paraId="32DB5EB1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83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  <w:t>ที่รายงาน</w:t>
            </w:r>
          </w:p>
        </w:tc>
        <w:tc>
          <w:tcPr>
            <w:tcW w:w="269" w:type="dxa"/>
          </w:tcPr>
          <w:p w14:paraId="24CC8937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</w:tcPr>
          <w:p w14:paraId="55B8BF72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269" w:type="dxa"/>
          </w:tcPr>
          <w:p w14:paraId="2B9568A9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</w:tcPr>
          <w:p w14:paraId="1DDCD29E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96526C" w:rsidRPr="001F2AB0" w14:paraId="093E4EC8" w14:textId="77777777" w:rsidTr="00DE00BE">
        <w:trPr>
          <w:cantSplit/>
          <w:trHeight w:hRule="exact" w:val="317"/>
        </w:trPr>
        <w:tc>
          <w:tcPr>
            <w:tcW w:w="5220" w:type="dxa"/>
          </w:tcPr>
          <w:p w14:paraId="0A0F4B80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810" w:type="dxa"/>
            <w:gridSpan w:val="13"/>
          </w:tcPr>
          <w:p w14:paraId="07D02819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00" w:lineRule="exact"/>
              <w:ind w:lef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  <w:p w14:paraId="579EFC35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00" w:lineRule="exact"/>
              <w:ind w:lef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DA7A4C" w:rsidRPr="001F2AB0" w14:paraId="594A4671" w14:textId="77777777" w:rsidTr="00DE00BE">
        <w:trPr>
          <w:cantSplit/>
          <w:trHeight w:val="299"/>
        </w:trPr>
        <w:tc>
          <w:tcPr>
            <w:tcW w:w="5220" w:type="dxa"/>
          </w:tcPr>
          <w:p w14:paraId="77B3012E" w14:textId="77777777" w:rsidR="00E84C9A" w:rsidRPr="001F2AB0" w:rsidRDefault="00E84C9A" w:rsidP="00E8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990" w:type="dxa"/>
          </w:tcPr>
          <w:p w14:paraId="29412930" w14:textId="6439C013" w:rsidR="00E84C9A" w:rsidRPr="001F2AB0" w:rsidRDefault="00E84C9A" w:rsidP="00DE00BE">
            <w:pPr>
              <w:pStyle w:val="acctfourfigures"/>
              <w:tabs>
                <w:tab w:val="clear" w:pos="765"/>
                <w:tab w:val="decimal" w:pos="700"/>
              </w:tabs>
              <w:spacing w:line="300" w:lineRule="exact"/>
              <w:ind w:left="-20" w:right="-200"/>
              <w:rPr>
                <w:rFonts w:ascii="Angsana New" w:hAnsi="Angsana New" w:cs="Angsana New"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sz w:val="28"/>
                <w:szCs w:val="28"/>
              </w:rPr>
              <w:t>41,358,680</w:t>
            </w:r>
          </w:p>
        </w:tc>
        <w:tc>
          <w:tcPr>
            <w:tcW w:w="270" w:type="dxa"/>
          </w:tcPr>
          <w:p w14:paraId="43D5EA6F" w14:textId="77777777" w:rsidR="00E84C9A" w:rsidRPr="001F2AB0" w:rsidRDefault="00E84C9A" w:rsidP="00E8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09" w:type="dxa"/>
          </w:tcPr>
          <w:p w14:paraId="008F6F8E" w14:textId="2017957C" w:rsidR="00E84C9A" w:rsidRPr="001F2AB0" w:rsidRDefault="00E84C9A" w:rsidP="00DE00BE">
            <w:pPr>
              <w:pStyle w:val="acctfourfigures"/>
              <w:tabs>
                <w:tab w:val="clear" w:pos="765"/>
                <w:tab w:val="decimal" w:pos="1420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sz w:val="28"/>
                <w:szCs w:val="28"/>
              </w:rPr>
              <w:t>21,979,216</w:t>
            </w:r>
          </w:p>
        </w:tc>
        <w:tc>
          <w:tcPr>
            <w:tcW w:w="270" w:type="dxa"/>
          </w:tcPr>
          <w:p w14:paraId="19B75C27" w14:textId="77777777" w:rsidR="00E84C9A" w:rsidRPr="001F2AB0" w:rsidRDefault="00E84C9A" w:rsidP="00E8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2A56F52D" w14:textId="1942E89E" w:rsidR="00E84C9A" w:rsidRPr="001F2AB0" w:rsidRDefault="00E84C9A" w:rsidP="00DE00BE">
            <w:pPr>
              <w:pStyle w:val="acctfourfigures"/>
              <w:tabs>
                <w:tab w:val="clear" w:pos="765"/>
                <w:tab w:val="decimal" w:pos="880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sz w:val="28"/>
                <w:szCs w:val="28"/>
              </w:rPr>
              <w:t>10,570,807</w:t>
            </w:r>
          </w:p>
        </w:tc>
        <w:tc>
          <w:tcPr>
            <w:tcW w:w="270" w:type="dxa"/>
          </w:tcPr>
          <w:p w14:paraId="65087661" w14:textId="77777777" w:rsidR="00E84C9A" w:rsidRPr="001F2AB0" w:rsidRDefault="00E84C9A" w:rsidP="00E8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0B2642F" w14:textId="4069E171" w:rsidR="00E84C9A" w:rsidRPr="001F2AB0" w:rsidRDefault="00E84C9A" w:rsidP="00E84C9A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sz w:val="28"/>
                <w:szCs w:val="28"/>
              </w:rPr>
              <w:t>8,833,833</w:t>
            </w:r>
          </w:p>
        </w:tc>
        <w:tc>
          <w:tcPr>
            <w:tcW w:w="269" w:type="dxa"/>
          </w:tcPr>
          <w:p w14:paraId="26BA2150" w14:textId="77777777" w:rsidR="00E84C9A" w:rsidRPr="001F2AB0" w:rsidRDefault="00E84C9A" w:rsidP="00E8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4D9CC36B" w14:textId="5C831484" w:rsidR="00E84C9A" w:rsidRPr="001F2AB0" w:rsidRDefault="00E84C9A" w:rsidP="00DE00BE">
            <w:pPr>
              <w:pStyle w:val="acctfourfigures"/>
              <w:tabs>
                <w:tab w:val="clear" w:pos="765"/>
                <w:tab w:val="decimal" w:pos="860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sz w:val="28"/>
                <w:szCs w:val="28"/>
              </w:rPr>
              <w:t>82,742,536</w:t>
            </w:r>
          </w:p>
        </w:tc>
        <w:tc>
          <w:tcPr>
            <w:tcW w:w="269" w:type="dxa"/>
          </w:tcPr>
          <w:p w14:paraId="1201B30B" w14:textId="77777777" w:rsidR="00E84C9A" w:rsidRPr="001F2AB0" w:rsidRDefault="00E84C9A" w:rsidP="00E8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663E784C" w14:textId="18E2E51D" w:rsidR="00E84C9A" w:rsidRPr="001F2AB0" w:rsidRDefault="00E84C9A" w:rsidP="00DE00BE">
            <w:pPr>
              <w:pStyle w:val="acctfourfigures"/>
              <w:tabs>
                <w:tab w:val="clear" w:pos="765"/>
                <w:tab w:val="decimal" w:pos="880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sz w:val="28"/>
                <w:szCs w:val="28"/>
              </w:rPr>
              <w:t>(14,239,843)</w:t>
            </w:r>
          </w:p>
        </w:tc>
        <w:tc>
          <w:tcPr>
            <w:tcW w:w="269" w:type="dxa"/>
          </w:tcPr>
          <w:p w14:paraId="0599EA82" w14:textId="77777777" w:rsidR="00E84C9A" w:rsidRPr="001F2AB0" w:rsidRDefault="00E84C9A" w:rsidP="00E8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7CC62A1B" w14:textId="0D045CAA" w:rsidR="00E84C9A" w:rsidRPr="001F2AB0" w:rsidRDefault="00E84C9A" w:rsidP="00E84C9A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sz w:val="28"/>
                <w:szCs w:val="28"/>
              </w:rPr>
              <w:t>68,502,693</w:t>
            </w:r>
          </w:p>
        </w:tc>
      </w:tr>
      <w:tr w:rsidR="00DA7A4C" w:rsidRPr="001F2AB0" w14:paraId="0B074061" w14:textId="77777777" w:rsidTr="00DE00BE">
        <w:trPr>
          <w:cantSplit/>
          <w:trHeight w:hRule="exact" w:val="272"/>
        </w:trPr>
        <w:tc>
          <w:tcPr>
            <w:tcW w:w="5220" w:type="dxa"/>
          </w:tcPr>
          <w:p w14:paraId="117D47FA" w14:textId="77777777" w:rsidR="00E84C9A" w:rsidRPr="001F2AB0" w:rsidRDefault="00E84C9A" w:rsidP="00E8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1F2AB0">
              <w:rPr>
                <w:rFonts w:ascii="Angsana New" w:hAnsi="Angsana New" w:cs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E3EFD04" w14:textId="168A91EA" w:rsidR="00E84C9A" w:rsidRPr="001F2AB0" w:rsidRDefault="00E84C9A" w:rsidP="00DE00BE">
            <w:pPr>
              <w:pStyle w:val="acctfourfigures"/>
              <w:tabs>
                <w:tab w:val="clear" w:pos="765"/>
                <w:tab w:val="decimal" w:pos="790"/>
              </w:tabs>
              <w:spacing w:line="300" w:lineRule="exact"/>
              <w:ind w:left="-20" w:right="-200"/>
              <w:rPr>
                <w:rFonts w:ascii="Angsana New" w:hAnsi="Angsana New" w:cs="Angsana New"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sz w:val="28"/>
                <w:szCs w:val="28"/>
              </w:rPr>
              <w:t>(6,826,380)</w:t>
            </w:r>
          </w:p>
        </w:tc>
        <w:tc>
          <w:tcPr>
            <w:tcW w:w="270" w:type="dxa"/>
          </w:tcPr>
          <w:p w14:paraId="217D48F6" w14:textId="77777777" w:rsidR="00E84C9A" w:rsidRPr="001F2AB0" w:rsidRDefault="00E84C9A" w:rsidP="00E8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14:paraId="5E64DC48" w14:textId="43CE74C3" w:rsidR="00E84C9A" w:rsidRPr="001F2AB0" w:rsidRDefault="00E84C9A" w:rsidP="00DE00BE">
            <w:pPr>
              <w:pStyle w:val="acctfourfigures"/>
              <w:tabs>
                <w:tab w:val="clear" w:pos="765"/>
                <w:tab w:val="decimal" w:pos="1420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sz w:val="28"/>
                <w:szCs w:val="28"/>
              </w:rPr>
              <w:t>(1,519,330)</w:t>
            </w:r>
          </w:p>
        </w:tc>
        <w:tc>
          <w:tcPr>
            <w:tcW w:w="270" w:type="dxa"/>
          </w:tcPr>
          <w:p w14:paraId="5E63AAF8" w14:textId="77777777" w:rsidR="00E84C9A" w:rsidRPr="001F2AB0" w:rsidRDefault="00E84C9A" w:rsidP="00E8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30A2CCC1" w14:textId="36E2A6C7" w:rsidR="00E84C9A" w:rsidRPr="001F2AB0" w:rsidRDefault="00E84C9A" w:rsidP="00DE00BE">
            <w:pPr>
              <w:pStyle w:val="acctfourfigures"/>
              <w:tabs>
                <w:tab w:val="clear" w:pos="765"/>
                <w:tab w:val="decimal" w:pos="880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sz w:val="28"/>
                <w:szCs w:val="28"/>
              </w:rPr>
              <w:t>(2,159,887)</w:t>
            </w:r>
          </w:p>
        </w:tc>
        <w:tc>
          <w:tcPr>
            <w:tcW w:w="270" w:type="dxa"/>
          </w:tcPr>
          <w:p w14:paraId="7095C7BA" w14:textId="77777777" w:rsidR="00E84C9A" w:rsidRPr="001F2AB0" w:rsidRDefault="00E84C9A" w:rsidP="00E8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1C0C94" w14:textId="38FA8511" w:rsidR="00E84C9A" w:rsidRPr="001F2AB0" w:rsidRDefault="00E84C9A" w:rsidP="00E84C9A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sz w:val="28"/>
                <w:szCs w:val="28"/>
              </w:rPr>
              <w:t>(3,734,246)</w:t>
            </w:r>
          </w:p>
        </w:tc>
        <w:tc>
          <w:tcPr>
            <w:tcW w:w="269" w:type="dxa"/>
          </w:tcPr>
          <w:p w14:paraId="781B53B7" w14:textId="77777777" w:rsidR="00E84C9A" w:rsidRPr="001F2AB0" w:rsidRDefault="00E84C9A" w:rsidP="00E8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4B679E66" w14:textId="2BB6F528" w:rsidR="00E84C9A" w:rsidRPr="001F2AB0" w:rsidRDefault="00E84C9A" w:rsidP="00DE00BE">
            <w:pPr>
              <w:pStyle w:val="acctfourfigures"/>
              <w:tabs>
                <w:tab w:val="clear" w:pos="765"/>
                <w:tab w:val="decimal" w:pos="763"/>
              </w:tabs>
              <w:spacing w:line="300" w:lineRule="exact"/>
              <w:ind w:left="-20" w:right="-200"/>
              <w:rPr>
                <w:rFonts w:ascii="Angsana New" w:hAnsi="Angsana New" w:cs="Angsana New"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sz w:val="28"/>
                <w:szCs w:val="28"/>
              </w:rPr>
              <w:t>(14,239,843)</w:t>
            </w:r>
          </w:p>
        </w:tc>
        <w:tc>
          <w:tcPr>
            <w:tcW w:w="269" w:type="dxa"/>
          </w:tcPr>
          <w:p w14:paraId="61347FE7" w14:textId="77777777" w:rsidR="00E84C9A" w:rsidRPr="001F2AB0" w:rsidRDefault="00E84C9A" w:rsidP="00E8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361B9A62" w14:textId="537C3EBC" w:rsidR="00E84C9A" w:rsidRPr="001F2AB0" w:rsidRDefault="00E84C9A" w:rsidP="00DE00BE">
            <w:pPr>
              <w:pStyle w:val="acctfourfigures"/>
              <w:tabs>
                <w:tab w:val="clear" w:pos="765"/>
                <w:tab w:val="decimal" w:pos="880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sz w:val="28"/>
                <w:szCs w:val="28"/>
              </w:rPr>
              <w:t>14,239,843</w:t>
            </w:r>
          </w:p>
        </w:tc>
        <w:tc>
          <w:tcPr>
            <w:tcW w:w="269" w:type="dxa"/>
          </w:tcPr>
          <w:p w14:paraId="5BFE76CB" w14:textId="77777777" w:rsidR="00E84C9A" w:rsidRPr="001F2AB0" w:rsidRDefault="00E84C9A" w:rsidP="00E8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4C2037BE" w14:textId="7B63993B" w:rsidR="00E84C9A" w:rsidRPr="00DE00BE" w:rsidRDefault="00E84C9A" w:rsidP="00DE0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00" w:lineRule="exact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DE00BE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DA7A4C" w:rsidRPr="001F2AB0" w14:paraId="3AAB400B" w14:textId="77777777" w:rsidTr="00DE00BE">
        <w:trPr>
          <w:cantSplit/>
          <w:trHeight w:hRule="exact" w:val="318"/>
        </w:trPr>
        <w:tc>
          <w:tcPr>
            <w:tcW w:w="5220" w:type="dxa"/>
          </w:tcPr>
          <w:p w14:paraId="303D803D" w14:textId="77777777" w:rsidR="0064463C" w:rsidRPr="001F2AB0" w:rsidRDefault="0064463C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รวมรายได้จากลูกค้าภายนอก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26D6413" w14:textId="68A6A046" w:rsidR="0064463C" w:rsidRPr="001F2AB0" w:rsidRDefault="00E84C9A" w:rsidP="00DE00BE">
            <w:pPr>
              <w:pStyle w:val="acctfourfigures"/>
              <w:tabs>
                <w:tab w:val="clear" w:pos="765"/>
                <w:tab w:val="decimal" w:pos="776"/>
              </w:tabs>
              <w:spacing w:line="300" w:lineRule="exact"/>
              <w:ind w:left="-20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</w:rPr>
              <w:t>34,532,300</w:t>
            </w:r>
          </w:p>
        </w:tc>
        <w:tc>
          <w:tcPr>
            <w:tcW w:w="270" w:type="dxa"/>
          </w:tcPr>
          <w:p w14:paraId="79A5046A" w14:textId="77777777" w:rsidR="0064463C" w:rsidRPr="001F2AB0" w:rsidRDefault="0064463C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</w:tcPr>
          <w:p w14:paraId="4AA75CB4" w14:textId="2E228B4A" w:rsidR="0064463C" w:rsidRPr="001F2AB0" w:rsidRDefault="00E84C9A" w:rsidP="00DE00BE">
            <w:pPr>
              <w:pStyle w:val="acctfourfigures"/>
              <w:tabs>
                <w:tab w:val="clear" w:pos="765"/>
                <w:tab w:val="decimal" w:pos="1420"/>
              </w:tabs>
              <w:spacing w:line="300" w:lineRule="exact"/>
              <w:ind w:right="-11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20,459,886</w:t>
            </w:r>
          </w:p>
        </w:tc>
        <w:tc>
          <w:tcPr>
            <w:tcW w:w="270" w:type="dxa"/>
          </w:tcPr>
          <w:p w14:paraId="119C4B85" w14:textId="77777777" w:rsidR="0064463C" w:rsidRPr="001F2AB0" w:rsidRDefault="0064463C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3409F6E6" w14:textId="52717679" w:rsidR="0064463C" w:rsidRPr="001F2AB0" w:rsidRDefault="00E84C9A" w:rsidP="00DE00BE">
            <w:pPr>
              <w:pStyle w:val="acctfourfigures"/>
              <w:tabs>
                <w:tab w:val="clear" w:pos="765"/>
                <w:tab w:val="decimal" w:pos="880"/>
              </w:tabs>
              <w:spacing w:line="300" w:lineRule="exact"/>
              <w:ind w:right="-11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</w:rPr>
              <w:t>8,410,920</w:t>
            </w:r>
          </w:p>
        </w:tc>
        <w:tc>
          <w:tcPr>
            <w:tcW w:w="270" w:type="dxa"/>
          </w:tcPr>
          <w:p w14:paraId="7D519743" w14:textId="77777777" w:rsidR="0064463C" w:rsidRPr="001F2AB0" w:rsidRDefault="0064463C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E24F102" w14:textId="16D8FDC8" w:rsidR="0064463C" w:rsidRPr="001F2AB0" w:rsidRDefault="00E84C9A" w:rsidP="00E84C9A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-11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</w:rPr>
              <w:t>5,099,587</w:t>
            </w:r>
          </w:p>
        </w:tc>
        <w:tc>
          <w:tcPr>
            <w:tcW w:w="269" w:type="dxa"/>
          </w:tcPr>
          <w:p w14:paraId="2A3EA362" w14:textId="77777777" w:rsidR="0064463C" w:rsidRPr="001F2AB0" w:rsidRDefault="0064463C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400EAF48" w14:textId="7F1DC201" w:rsidR="0064463C" w:rsidRPr="001F2AB0" w:rsidRDefault="00E84C9A" w:rsidP="00DE00BE">
            <w:pPr>
              <w:pStyle w:val="acctfourfigures"/>
              <w:tabs>
                <w:tab w:val="clear" w:pos="765"/>
                <w:tab w:val="decimal" w:pos="860"/>
              </w:tabs>
              <w:spacing w:line="300" w:lineRule="exact"/>
              <w:ind w:right="-11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</w:rPr>
              <w:t>68,502,693</w:t>
            </w:r>
          </w:p>
        </w:tc>
        <w:tc>
          <w:tcPr>
            <w:tcW w:w="269" w:type="dxa"/>
          </w:tcPr>
          <w:p w14:paraId="0E673E57" w14:textId="77777777" w:rsidR="0064463C" w:rsidRPr="001F2AB0" w:rsidRDefault="0064463C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29CF59A3" w14:textId="215F6C0D" w:rsidR="0064463C" w:rsidRPr="001F2AB0" w:rsidRDefault="00E84C9A" w:rsidP="00593412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9" w:type="dxa"/>
          </w:tcPr>
          <w:p w14:paraId="12AE8760" w14:textId="77777777" w:rsidR="0064463C" w:rsidRPr="001F2AB0" w:rsidRDefault="0064463C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4C8C3A74" w14:textId="3D42752D" w:rsidR="0064463C" w:rsidRPr="001F2AB0" w:rsidRDefault="00E84C9A" w:rsidP="00593412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</w:rPr>
              <w:t>68,502,693</w:t>
            </w:r>
          </w:p>
        </w:tc>
      </w:tr>
      <w:tr w:rsidR="00DA7A4C" w:rsidRPr="001F2AB0" w14:paraId="513D1801" w14:textId="77777777" w:rsidTr="00DE00BE">
        <w:trPr>
          <w:cantSplit/>
          <w:trHeight w:hRule="exact" w:val="113"/>
        </w:trPr>
        <w:tc>
          <w:tcPr>
            <w:tcW w:w="5220" w:type="dxa"/>
          </w:tcPr>
          <w:p w14:paraId="56C4BFE9" w14:textId="77777777" w:rsidR="0064463C" w:rsidRPr="001F2AB0" w:rsidRDefault="0064463C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5032649" w14:textId="77777777" w:rsidR="0064463C" w:rsidRPr="001F2AB0" w:rsidRDefault="0064463C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4E093C9" w14:textId="77777777" w:rsidR="0064463C" w:rsidRPr="001F2AB0" w:rsidRDefault="0064463C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double" w:sz="4" w:space="0" w:color="auto"/>
            </w:tcBorders>
          </w:tcPr>
          <w:p w14:paraId="66927AFB" w14:textId="77777777" w:rsidR="0064463C" w:rsidRPr="001F2AB0" w:rsidRDefault="0064463C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C84DDDB" w14:textId="77777777" w:rsidR="0064463C" w:rsidRPr="001F2AB0" w:rsidRDefault="0064463C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303FD8E6" w14:textId="77777777" w:rsidR="0064463C" w:rsidRPr="001F2AB0" w:rsidRDefault="0064463C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C70CE31" w14:textId="77777777" w:rsidR="0064463C" w:rsidRPr="001F2AB0" w:rsidRDefault="0064463C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EA2F116" w14:textId="77777777" w:rsidR="0064463C" w:rsidRPr="001F2AB0" w:rsidRDefault="0064463C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3C07B72D" w14:textId="77777777" w:rsidR="0064463C" w:rsidRPr="001F2AB0" w:rsidRDefault="0064463C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0F0B1F8E" w14:textId="77777777" w:rsidR="0064463C" w:rsidRPr="001F2AB0" w:rsidRDefault="0064463C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38C634C5" w14:textId="77777777" w:rsidR="0064463C" w:rsidRPr="001F2AB0" w:rsidRDefault="0064463C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26E34D86" w14:textId="77777777" w:rsidR="0064463C" w:rsidRPr="001F2AB0" w:rsidRDefault="0064463C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7921CCFE" w14:textId="77777777" w:rsidR="0064463C" w:rsidRPr="001F2AB0" w:rsidRDefault="0064463C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20C218C6" w14:textId="77777777" w:rsidR="0064463C" w:rsidRPr="001F2AB0" w:rsidRDefault="0064463C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DA7A4C" w:rsidRPr="001F2AB0" w14:paraId="5CB55E52" w14:textId="77777777" w:rsidTr="00DE00BE">
        <w:trPr>
          <w:cantSplit/>
          <w:trHeight w:hRule="exact" w:val="317"/>
        </w:trPr>
        <w:tc>
          <w:tcPr>
            <w:tcW w:w="5220" w:type="dxa"/>
          </w:tcPr>
          <w:p w14:paraId="2AF6EEAD" w14:textId="33615647" w:rsidR="00E84C9A" w:rsidRPr="001F2AB0" w:rsidRDefault="00E84C9A" w:rsidP="00E8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990" w:type="dxa"/>
          </w:tcPr>
          <w:p w14:paraId="5E2F2036" w14:textId="5448AD8A" w:rsidR="00E84C9A" w:rsidRPr="001F2AB0" w:rsidRDefault="00E84C9A" w:rsidP="00E84C9A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F3AEC1" w14:textId="77777777" w:rsidR="00E84C9A" w:rsidRPr="001F2AB0" w:rsidRDefault="00E84C9A" w:rsidP="00E84C9A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9" w:type="dxa"/>
          </w:tcPr>
          <w:p w14:paraId="2F83F49C" w14:textId="15C8D2B9" w:rsidR="00E84C9A" w:rsidRPr="001F2AB0" w:rsidRDefault="00E84C9A" w:rsidP="00E84C9A">
            <w:pPr>
              <w:pStyle w:val="acctfourfigures"/>
              <w:tabs>
                <w:tab w:val="clear" w:pos="765"/>
                <w:tab w:val="decimal" w:pos="1560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4BDDFC" w14:textId="77777777" w:rsidR="00E84C9A" w:rsidRPr="001F2AB0" w:rsidRDefault="00E84C9A" w:rsidP="00E84C9A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D8FFA2B" w14:textId="235F3033" w:rsidR="00E84C9A" w:rsidRPr="001F2AB0" w:rsidRDefault="00E84C9A" w:rsidP="00E84C9A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7D1392" w14:textId="77777777" w:rsidR="00E84C9A" w:rsidRPr="001F2AB0" w:rsidRDefault="00E84C9A" w:rsidP="00E84C9A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4649A9C" w14:textId="0F9D5F56" w:rsidR="00E84C9A" w:rsidRPr="001F2AB0" w:rsidRDefault="00E84C9A" w:rsidP="00E84C9A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328C32F5" w14:textId="77777777" w:rsidR="00E84C9A" w:rsidRPr="001F2AB0" w:rsidRDefault="00E84C9A" w:rsidP="00E84C9A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</w:tcPr>
          <w:p w14:paraId="478BA424" w14:textId="2D4D7565" w:rsidR="00E84C9A" w:rsidRPr="001F2AB0" w:rsidRDefault="00E84C9A" w:rsidP="00E84C9A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5324C953" w14:textId="77777777" w:rsidR="00E84C9A" w:rsidRPr="001F2AB0" w:rsidRDefault="00E84C9A" w:rsidP="00E84C9A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</w:tcPr>
          <w:p w14:paraId="454C6399" w14:textId="1DC1C273" w:rsidR="00E84C9A" w:rsidRPr="001F2AB0" w:rsidRDefault="00E84C9A" w:rsidP="00E84C9A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1E95B462" w14:textId="77777777" w:rsidR="00E84C9A" w:rsidRPr="001F2AB0" w:rsidRDefault="00E84C9A" w:rsidP="00E84C9A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035D83C" w14:textId="2E917853" w:rsidR="00E84C9A" w:rsidRPr="001F2AB0" w:rsidRDefault="00E84C9A" w:rsidP="00E84C9A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A7A4C" w:rsidRPr="001F2AB0" w14:paraId="68966759" w14:textId="77777777" w:rsidTr="00DE00BE">
        <w:trPr>
          <w:cantSplit/>
          <w:trHeight w:hRule="exact" w:val="317"/>
        </w:trPr>
        <w:tc>
          <w:tcPr>
            <w:tcW w:w="5220" w:type="dxa"/>
          </w:tcPr>
          <w:p w14:paraId="78463EAD" w14:textId="22FF0683" w:rsidR="00E84C9A" w:rsidRPr="001F2AB0" w:rsidRDefault="00E84C9A" w:rsidP="00E8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กำไรขั้นต้นของส่วนงาน</w:t>
            </w:r>
          </w:p>
        </w:tc>
        <w:tc>
          <w:tcPr>
            <w:tcW w:w="990" w:type="dxa"/>
          </w:tcPr>
          <w:p w14:paraId="39DF5A06" w14:textId="06D6DC07" w:rsidR="00E84C9A" w:rsidRPr="001F2AB0" w:rsidRDefault="00E84C9A" w:rsidP="00E84C9A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sz w:val="28"/>
                <w:szCs w:val="28"/>
              </w:rPr>
              <w:t>5,667,265</w:t>
            </w:r>
          </w:p>
        </w:tc>
        <w:tc>
          <w:tcPr>
            <w:tcW w:w="270" w:type="dxa"/>
          </w:tcPr>
          <w:p w14:paraId="488D76AA" w14:textId="77777777" w:rsidR="00E84C9A" w:rsidRPr="001F2AB0" w:rsidRDefault="00E84C9A" w:rsidP="00E8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09" w:type="dxa"/>
          </w:tcPr>
          <w:p w14:paraId="760E3378" w14:textId="7BC3A4BF" w:rsidR="00E84C9A" w:rsidRPr="001F2AB0" w:rsidRDefault="00E84C9A" w:rsidP="00DE00BE">
            <w:pPr>
              <w:pStyle w:val="acctfourfigures"/>
              <w:tabs>
                <w:tab w:val="clear" w:pos="765"/>
                <w:tab w:val="decimal" w:pos="1420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sz w:val="28"/>
                <w:szCs w:val="28"/>
              </w:rPr>
              <w:t>2,273,222</w:t>
            </w:r>
          </w:p>
        </w:tc>
        <w:tc>
          <w:tcPr>
            <w:tcW w:w="270" w:type="dxa"/>
          </w:tcPr>
          <w:p w14:paraId="19D96906" w14:textId="77777777" w:rsidR="00E84C9A" w:rsidRPr="001F2AB0" w:rsidRDefault="00E84C9A" w:rsidP="00E8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449ECA58" w14:textId="325C6288" w:rsidR="00E84C9A" w:rsidRPr="001F2AB0" w:rsidRDefault="00E84C9A" w:rsidP="00DE00BE">
            <w:pPr>
              <w:pStyle w:val="acctfourfigures"/>
              <w:tabs>
                <w:tab w:val="clear" w:pos="765"/>
                <w:tab w:val="decimal" w:pos="880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sz w:val="28"/>
                <w:szCs w:val="28"/>
              </w:rPr>
              <w:t>2,5</w:t>
            </w:r>
            <w:r w:rsidR="008A40DF">
              <w:rPr>
                <w:rFonts w:ascii="Angsana New" w:hAnsi="Angsana New" w:cs="Angsana New"/>
                <w:sz w:val="28"/>
                <w:szCs w:val="28"/>
              </w:rPr>
              <w:t>60,662</w:t>
            </w:r>
          </w:p>
        </w:tc>
        <w:tc>
          <w:tcPr>
            <w:tcW w:w="270" w:type="dxa"/>
          </w:tcPr>
          <w:p w14:paraId="1AC57088" w14:textId="77777777" w:rsidR="00E84C9A" w:rsidRPr="001F2AB0" w:rsidRDefault="00E84C9A" w:rsidP="00E8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7ACDBA" w14:textId="1D3CD639" w:rsidR="00E84C9A" w:rsidRPr="001F2AB0" w:rsidRDefault="00E84C9A" w:rsidP="00E84C9A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sz w:val="28"/>
                <w:szCs w:val="28"/>
              </w:rPr>
              <w:t>1,6</w:t>
            </w:r>
            <w:r w:rsidR="008A40DF">
              <w:rPr>
                <w:rFonts w:ascii="Angsana New" w:hAnsi="Angsana New" w:cs="Angsana New"/>
                <w:sz w:val="28"/>
                <w:szCs w:val="28"/>
              </w:rPr>
              <w:t>43,768</w:t>
            </w:r>
          </w:p>
        </w:tc>
        <w:tc>
          <w:tcPr>
            <w:tcW w:w="269" w:type="dxa"/>
          </w:tcPr>
          <w:p w14:paraId="39331484" w14:textId="77777777" w:rsidR="00E84C9A" w:rsidRPr="001F2AB0" w:rsidRDefault="00E84C9A" w:rsidP="00E8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77A6CB6A" w14:textId="639AFBE6" w:rsidR="00E84C9A" w:rsidRPr="001F2AB0" w:rsidRDefault="00E84C9A" w:rsidP="00DE00BE">
            <w:pPr>
              <w:pStyle w:val="acctfourfigures"/>
              <w:tabs>
                <w:tab w:val="clear" w:pos="765"/>
                <w:tab w:val="decimal" w:pos="860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sz w:val="28"/>
                <w:szCs w:val="28"/>
              </w:rPr>
              <w:t>12,144,917</w:t>
            </w:r>
          </w:p>
        </w:tc>
        <w:tc>
          <w:tcPr>
            <w:tcW w:w="269" w:type="dxa"/>
          </w:tcPr>
          <w:p w14:paraId="54D69BF1" w14:textId="77777777" w:rsidR="00E84C9A" w:rsidRPr="001F2AB0" w:rsidRDefault="00E84C9A" w:rsidP="00E8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48293EE6" w14:textId="4BBE90E1" w:rsidR="00E84C9A" w:rsidRPr="001F2AB0" w:rsidRDefault="00E84C9A" w:rsidP="00DE00BE">
            <w:pPr>
              <w:pStyle w:val="acctfourfigures"/>
              <w:tabs>
                <w:tab w:val="clear" w:pos="765"/>
                <w:tab w:val="decimal" w:pos="880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sz w:val="28"/>
                <w:szCs w:val="28"/>
              </w:rPr>
              <w:t>131,945</w:t>
            </w:r>
          </w:p>
        </w:tc>
        <w:tc>
          <w:tcPr>
            <w:tcW w:w="269" w:type="dxa"/>
          </w:tcPr>
          <w:p w14:paraId="715EC8EE" w14:textId="77777777" w:rsidR="00E84C9A" w:rsidRPr="001F2AB0" w:rsidRDefault="00E84C9A" w:rsidP="00E8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5C4F4852" w14:textId="68C8D7E9" w:rsidR="00E84C9A" w:rsidRPr="001F2AB0" w:rsidRDefault="00E84C9A" w:rsidP="00E84C9A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sz w:val="28"/>
                <w:szCs w:val="28"/>
              </w:rPr>
              <w:t>12,276,862</w:t>
            </w:r>
          </w:p>
        </w:tc>
      </w:tr>
      <w:tr w:rsidR="00DA7A4C" w:rsidRPr="001F2AB0" w14:paraId="6B2E182C" w14:textId="77777777" w:rsidTr="00DE00BE">
        <w:trPr>
          <w:cantSplit/>
          <w:trHeight w:hRule="exact" w:val="317"/>
        </w:trPr>
        <w:tc>
          <w:tcPr>
            <w:tcW w:w="5220" w:type="dxa"/>
          </w:tcPr>
          <w:p w14:paraId="4DF06BEB" w14:textId="77777777" w:rsidR="00AB5EF0" w:rsidRPr="001F2AB0" w:rsidRDefault="00AB5EF0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ค่าใช้จ่ายในการขายและบริหาร</w:t>
            </w:r>
          </w:p>
        </w:tc>
        <w:tc>
          <w:tcPr>
            <w:tcW w:w="990" w:type="dxa"/>
          </w:tcPr>
          <w:p w14:paraId="1B68F502" w14:textId="77777777" w:rsidR="00AB5EF0" w:rsidRPr="001F2AB0" w:rsidRDefault="00AB5EF0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48C1104" w14:textId="77777777" w:rsidR="00AB5EF0" w:rsidRPr="001F2AB0" w:rsidRDefault="00AB5EF0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09" w:type="dxa"/>
          </w:tcPr>
          <w:p w14:paraId="2C757E47" w14:textId="77777777" w:rsidR="00AB5EF0" w:rsidRPr="001F2AB0" w:rsidRDefault="00AB5EF0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27A29A2" w14:textId="77777777" w:rsidR="00AB5EF0" w:rsidRPr="001F2AB0" w:rsidRDefault="00AB5EF0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139BFC67" w14:textId="77777777" w:rsidR="00AB5EF0" w:rsidRPr="001F2AB0" w:rsidRDefault="00AB5EF0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22EB902" w14:textId="77777777" w:rsidR="00AB5EF0" w:rsidRPr="001F2AB0" w:rsidRDefault="00AB5EF0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7C6768" w14:textId="77777777" w:rsidR="00AB5EF0" w:rsidRPr="001F2AB0" w:rsidRDefault="00AB5EF0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0097C6EB" w14:textId="77777777" w:rsidR="00AB5EF0" w:rsidRPr="001F2AB0" w:rsidRDefault="00AB5EF0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59B6D972" w14:textId="77777777" w:rsidR="00AB5EF0" w:rsidRPr="001F2AB0" w:rsidRDefault="00AB5EF0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56C0CD78" w14:textId="77777777" w:rsidR="00AB5EF0" w:rsidRPr="001F2AB0" w:rsidRDefault="00AB5EF0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3D975ED8" w14:textId="77777777" w:rsidR="00AB5EF0" w:rsidRPr="001F2AB0" w:rsidRDefault="00AB5EF0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731E4DAC" w14:textId="77777777" w:rsidR="00AB5EF0" w:rsidRPr="001F2AB0" w:rsidRDefault="00AB5EF0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6C96AB14" w14:textId="0A53A31A" w:rsidR="00AB5EF0" w:rsidRPr="001F2AB0" w:rsidRDefault="00E84C9A" w:rsidP="00593412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60"/>
              <w:rPr>
                <w:rFonts w:ascii="Angsana New" w:hAnsi="Angsana New" w:cs="Angsana New"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sz w:val="28"/>
                <w:szCs w:val="28"/>
              </w:rPr>
              <w:t>(8,779,003)</w:t>
            </w:r>
          </w:p>
        </w:tc>
      </w:tr>
      <w:tr w:rsidR="00DA7A4C" w:rsidRPr="001F2AB0" w14:paraId="02FD1DCF" w14:textId="77777777" w:rsidTr="00DE00BE">
        <w:trPr>
          <w:cantSplit/>
          <w:trHeight w:hRule="exact" w:val="111"/>
        </w:trPr>
        <w:tc>
          <w:tcPr>
            <w:tcW w:w="5220" w:type="dxa"/>
          </w:tcPr>
          <w:p w14:paraId="0DD5A1F9" w14:textId="77777777" w:rsidR="008C0E9A" w:rsidRPr="001F2AB0" w:rsidRDefault="008C0E9A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7B3862D" w14:textId="77777777" w:rsidR="008C0E9A" w:rsidRPr="001F2AB0" w:rsidRDefault="008C0E9A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D2F5972" w14:textId="77777777" w:rsidR="008C0E9A" w:rsidRPr="001F2AB0" w:rsidRDefault="008C0E9A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09" w:type="dxa"/>
          </w:tcPr>
          <w:p w14:paraId="3C872FE0" w14:textId="77777777" w:rsidR="008C0E9A" w:rsidRPr="001F2AB0" w:rsidRDefault="008C0E9A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9446677" w14:textId="77777777" w:rsidR="008C0E9A" w:rsidRPr="001F2AB0" w:rsidRDefault="008C0E9A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401B9EA6" w14:textId="77777777" w:rsidR="008C0E9A" w:rsidRPr="001F2AB0" w:rsidRDefault="008C0E9A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EA221B7" w14:textId="77777777" w:rsidR="008C0E9A" w:rsidRPr="001F2AB0" w:rsidRDefault="008C0E9A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F45A66" w14:textId="77777777" w:rsidR="008C0E9A" w:rsidRPr="001F2AB0" w:rsidRDefault="008C0E9A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353CCAB4" w14:textId="77777777" w:rsidR="008C0E9A" w:rsidRPr="001F2AB0" w:rsidRDefault="008C0E9A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78393873" w14:textId="77777777" w:rsidR="008C0E9A" w:rsidRPr="001F2AB0" w:rsidRDefault="008C0E9A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637848B" w14:textId="77777777" w:rsidR="008C0E9A" w:rsidRPr="001F2AB0" w:rsidRDefault="008C0E9A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5AE4B092" w14:textId="77777777" w:rsidR="008C0E9A" w:rsidRPr="001F2AB0" w:rsidRDefault="008C0E9A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1256B658" w14:textId="77777777" w:rsidR="008C0E9A" w:rsidRPr="001F2AB0" w:rsidRDefault="008C0E9A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239E17A0" w14:textId="77777777" w:rsidR="008C0E9A" w:rsidRPr="001F2AB0" w:rsidRDefault="008C0E9A" w:rsidP="00593412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6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A7A4C" w:rsidRPr="001F2AB0" w14:paraId="432A52C1" w14:textId="77777777" w:rsidTr="00DE00BE">
        <w:trPr>
          <w:cantSplit/>
          <w:trHeight w:hRule="exact" w:val="317"/>
        </w:trPr>
        <w:tc>
          <w:tcPr>
            <w:tcW w:w="5220" w:type="dxa"/>
          </w:tcPr>
          <w:p w14:paraId="62623E34" w14:textId="77777777" w:rsidR="00E84C9A" w:rsidRPr="001F2AB0" w:rsidRDefault="00E84C9A" w:rsidP="00E8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กำไรจากการดำเนินงาน</w:t>
            </w:r>
          </w:p>
        </w:tc>
        <w:tc>
          <w:tcPr>
            <w:tcW w:w="990" w:type="dxa"/>
          </w:tcPr>
          <w:p w14:paraId="6DF93238" w14:textId="6544BE60" w:rsidR="00E84C9A" w:rsidRPr="001F2AB0" w:rsidRDefault="00E84C9A" w:rsidP="00E8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0C088CAD" w14:textId="77777777" w:rsidR="00E84C9A" w:rsidRPr="001F2AB0" w:rsidRDefault="00E84C9A" w:rsidP="00E8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09" w:type="dxa"/>
          </w:tcPr>
          <w:p w14:paraId="3F0985EA" w14:textId="77777777" w:rsidR="00E84C9A" w:rsidRPr="001F2AB0" w:rsidRDefault="00E84C9A" w:rsidP="00E8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B633D45" w14:textId="77777777" w:rsidR="00E84C9A" w:rsidRPr="001F2AB0" w:rsidRDefault="00E84C9A" w:rsidP="00E8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5932630C" w14:textId="77777777" w:rsidR="00E84C9A" w:rsidRPr="001F2AB0" w:rsidRDefault="00E84C9A" w:rsidP="00E8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D0E9B3F" w14:textId="77777777" w:rsidR="00E84C9A" w:rsidRPr="001F2AB0" w:rsidRDefault="00E84C9A" w:rsidP="00E8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66C290" w14:textId="77777777" w:rsidR="00E84C9A" w:rsidRPr="001F2AB0" w:rsidRDefault="00E84C9A" w:rsidP="00E8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6542DFC2" w14:textId="77777777" w:rsidR="00E84C9A" w:rsidRPr="001F2AB0" w:rsidRDefault="00E84C9A" w:rsidP="00E8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518F0053" w14:textId="77777777" w:rsidR="00E84C9A" w:rsidRPr="001F2AB0" w:rsidRDefault="00E84C9A" w:rsidP="00E8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760C4ABD" w14:textId="77777777" w:rsidR="00E84C9A" w:rsidRPr="001F2AB0" w:rsidRDefault="00E84C9A" w:rsidP="00E8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509C25A7" w14:textId="77777777" w:rsidR="00E84C9A" w:rsidRPr="001F2AB0" w:rsidRDefault="00E84C9A" w:rsidP="00E8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115D4E37" w14:textId="77777777" w:rsidR="00E84C9A" w:rsidRPr="001F2AB0" w:rsidRDefault="00E84C9A" w:rsidP="00E8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438E3F97" w14:textId="020637FE" w:rsidR="00E84C9A" w:rsidRPr="001F2AB0" w:rsidRDefault="00E84C9A" w:rsidP="00E84C9A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3,497,859</w:t>
            </w:r>
          </w:p>
        </w:tc>
      </w:tr>
      <w:tr w:rsidR="00DA7A4C" w:rsidRPr="001F2AB0" w14:paraId="2BB73B1B" w14:textId="77777777" w:rsidTr="00DE00BE">
        <w:trPr>
          <w:cantSplit/>
          <w:trHeight w:hRule="exact" w:val="317"/>
        </w:trPr>
        <w:tc>
          <w:tcPr>
            <w:tcW w:w="5220" w:type="dxa"/>
          </w:tcPr>
          <w:p w14:paraId="49B59A38" w14:textId="77777777" w:rsidR="00E84C9A" w:rsidRPr="001F2AB0" w:rsidRDefault="00E84C9A" w:rsidP="00E8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990" w:type="dxa"/>
          </w:tcPr>
          <w:p w14:paraId="56EA2398" w14:textId="77777777" w:rsidR="00E84C9A" w:rsidRPr="001F2AB0" w:rsidRDefault="00E84C9A" w:rsidP="00E8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F646278" w14:textId="77777777" w:rsidR="00E84C9A" w:rsidRPr="001F2AB0" w:rsidRDefault="00E84C9A" w:rsidP="00E8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09" w:type="dxa"/>
          </w:tcPr>
          <w:p w14:paraId="79229724" w14:textId="77777777" w:rsidR="00E84C9A" w:rsidRPr="001F2AB0" w:rsidRDefault="00E84C9A" w:rsidP="00E8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F0D4287" w14:textId="77777777" w:rsidR="00E84C9A" w:rsidRPr="001F2AB0" w:rsidRDefault="00E84C9A" w:rsidP="00E8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7ABE1805" w14:textId="77777777" w:rsidR="00E84C9A" w:rsidRPr="001F2AB0" w:rsidRDefault="00E84C9A" w:rsidP="00E8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00" w:lineRule="exact"/>
              <w:ind w:left="-115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9AC75FE" w14:textId="77777777" w:rsidR="00E84C9A" w:rsidRPr="001F2AB0" w:rsidRDefault="00E84C9A" w:rsidP="00E8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378CFC" w14:textId="77777777" w:rsidR="00E84C9A" w:rsidRPr="001F2AB0" w:rsidRDefault="00E84C9A" w:rsidP="00E8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6284EC1" w14:textId="77777777" w:rsidR="00E84C9A" w:rsidRPr="001F2AB0" w:rsidRDefault="00E84C9A" w:rsidP="00E8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73620638" w14:textId="77777777" w:rsidR="00E84C9A" w:rsidRPr="001F2AB0" w:rsidRDefault="00E84C9A" w:rsidP="00E8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129596D2" w14:textId="77777777" w:rsidR="00E84C9A" w:rsidRPr="001F2AB0" w:rsidRDefault="00E84C9A" w:rsidP="00E8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0FC7AF2A" w14:textId="77777777" w:rsidR="00E84C9A" w:rsidRPr="001F2AB0" w:rsidRDefault="00E84C9A" w:rsidP="00E8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7A978C8F" w14:textId="77777777" w:rsidR="00E84C9A" w:rsidRPr="001F2AB0" w:rsidRDefault="00E84C9A" w:rsidP="00E8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22F853E5" w14:textId="39036037" w:rsidR="00E84C9A" w:rsidRPr="001F2AB0" w:rsidRDefault="00E84C9A" w:rsidP="00E84C9A">
            <w:pPr>
              <w:pStyle w:val="acctfourfigures"/>
              <w:tabs>
                <w:tab w:val="clear" w:pos="765"/>
                <w:tab w:val="decimal" w:pos="1027"/>
              </w:tabs>
              <w:spacing w:line="300" w:lineRule="exact"/>
              <w:ind w:right="-6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sz w:val="28"/>
                <w:szCs w:val="28"/>
              </w:rPr>
              <w:t>(1,267,172)</w:t>
            </w:r>
          </w:p>
        </w:tc>
      </w:tr>
      <w:tr w:rsidR="00DA7A4C" w:rsidRPr="001F2AB0" w14:paraId="5552989F" w14:textId="77777777" w:rsidTr="00DE00BE">
        <w:trPr>
          <w:cantSplit/>
          <w:trHeight w:hRule="exact" w:val="317"/>
        </w:trPr>
        <w:tc>
          <w:tcPr>
            <w:tcW w:w="5220" w:type="dxa"/>
          </w:tcPr>
          <w:p w14:paraId="2F633627" w14:textId="3EA688A8" w:rsidR="00196AB4" w:rsidRPr="001F2AB0" w:rsidRDefault="00196AB4" w:rsidP="0019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sz w:val="28"/>
                <w:szCs w:val="28"/>
                <w:cs/>
              </w:rPr>
              <w:t>ส่วนแบ่งกำไรจากเงินลงทุนที่รับรู้ตามวิธีส่วนได้เสีย</w:t>
            </w:r>
          </w:p>
        </w:tc>
        <w:tc>
          <w:tcPr>
            <w:tcW w:w="990" w:type="dxa"/>
          </w:tcPr>
          <w:p w14:paraId="0C214A9E" w14:textId="77777777" w:rsidR="00196AB4" w:rsidRPr="001F2AB0" w:rsidRDefault="00196AB4" w:rsidP="0019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43837B5" w14:textId="77777777" w:rsidR="00196AB4" w:rsidRPr="001F2AB0" w:rsidRDefault="00196AB4" w:rsidP="0019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09" w:type="dxa"/>
          </w:tcPr>
          <w:p w14:paraId="2BBE1051" w14:textId="77777777" w:rsidR="00196AB4" w:rsidRPr="001F2AB0" w:rsidRDefault="00196AB4" w:rsidP="0019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84CD1E" w14:textId="77777777" w:rsidR="00196AB4" w:rsidRPr="001F2AB0" w:rsidRDefault="00196AB4" w:rsidP="0019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42BDBBA2" w14:textId="77777777" w:rsidR="00196AB4" w:rsidRPr="001F2AB0" w:rsidRDefault="00196AB4" w:rsidP="0019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3D4177D" w14:textId="77777777" w:rsidR="00196AB4" w:rsidRPr="001F2AB0" w:rsidRDefault="00196AB4" w:rsidP="0019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A95BD85" w14:textId="77777777" w:rsidR="00196AB4" w:rsidRPr="001F2AB0" w:rsidRDefault="00196AB4" w:rsidP="0019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5D949079" w14:textId="77777777" w:rsidR="00196AB4" w:rsidRPr="001F2AB0" w:rsidRDefault="00196AB4" w:rsidP="0019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27776739" w14:textId="77777777" w:rsidR="00196AB4" w:rsidRPr="001F2AB0" w:rsidRDefault="00196AB4" w:rsidP="0019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ABFB373" w14:textId="77777777" w:rsidR="00196AB4" w:rsidRPr="001F2AB0" w:rsidRDefault="00196AB4" w:rsidP="0019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17541008" w14:textId="77777777" w:rsidR="00196AB4" w:rsidRPr="001F2AB0" w:rsidRDefault="00196AB4" w:rsidP="0019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0EF7C0CD" w14:textId="77777777" w:rsidR="00196AB4" w:rsidRPr="001F2AB0" w:rsidRDefault="00196AB4" w:rsidP="0019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51AC2D4C" w14:textId="537B67F7" w:rsidR="00196AB4" w:rsidRPr="001F2AB0" w:rsidRDefault="00196AB4" w:rsidP="00DE00BE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sz w:val="28"/>
                <w:szCs w:val="28"/>
              </w:rPr>
              <w:t>338,249</w:t>
            </w:r>
          </w:p>
        </w:tc>
      </w:tr>
      <w:tr w:rsidR="00DA7A4C" w:rsidRPr="001F2AB0" w14:paraId="7A9F88D4" w14:textId="77777777" w:rsidTr="00DE00BE">
        <w:trPr>
          <w:cantSplit/>
          <w:trHeight w:hRule="exact" w:val="317"/>
        </w:trPr>
        <w:tc>
          <w:tcPr>
            <w:tcW w:w="5220" w:type="dxa"/>
          </w:tcPr>
          <w:p w14:paraId="4CECDAD3" w14:textId="340FB652" w:rsidR="00196AB4" w:rsidRPr="001F2AB0" w:rsidRDefault="00196AB4" w:rsidP="00196AB4">
            <w:pPr>
              <w:pStyle w:val="acctfourfigures"/>
              <w:tabs>
                <w:tab w:val="clear" w:pos="765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sz w:val="28"/>
                <w:szCs w:val="28"/>
                <w:cs/>
              </w:rPr>
              <w:t>รายได้อื่น ๆ</w:t>
            </w:r>
          </w:p>
        </w:tc>
        <w:tc>
          <w:tcPr>
            <w:tcW w:w="990" w:type="dxa"/>
          </w:tcPr>
          <w:p w14:paraId="3593B488" w14:textId="77777777" w:rsidR="00196AB4" w:rsidRPr="001F2AB0" w:rsidRDefault="00196AB4" w:rsidP="0019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E81A41D" w14:textId="77777777" w:rsidR="00196AB4" w:rsidRPr="001F2AB0" w:rsidRDefault="00196AB4" w:rsidP="0019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09" w:type="dxa"/>
          </w:tcPr>
          <w:p w14:paraId="4E81DD27" w14:textId="77777777" w:rsidR="00196AB4" w:rsidRPr="001F2AB0" w:rsidRDefault="00196AB4" w:rsidP="0019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70DFB4E" w14:textId="77777777" w:rsidR="00196AB4" w:rsidRPr="001F2AB0" w:rsidRDefault="00196AB4" w:rsidP="0019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1E6ECCE2" w14:textId="77777777" w:rsidR="00196AB4" w:rsidRPr="001F2AB0" w:rsidRDefault="00196AB4" w:rsidP="0019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BB6C302" w14:textId="77777777" w:rsidR="00196AB4" w:rsidRPr="001F2AB0" w:rsidRDefault="00196AB4" w:rsidP="0019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63F373" w14:textId="77777777" w:rsidR="00196AB4" w:rsidRPr="001F2AB0" w:rsidRDefault="00196AB4" w:rsidP="0019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0E7F66CF" w14:textId="77777777" w:rsidR="00196AB4" w:rsidRPr="001F2AB0" w:rsidRDefault="00196AB4" w:rsidP="0019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4897D97B" w14:textId="77777777" w:rsidR="00196AB4" w:rsidRPr="001F2AB0" w:rsidRDefault="00196AB4" w:rsidP="0019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047F2C10" w14:textId="77777777" w:rsidR="00196AB4" w:rsidRPr="001F2AB0" w:rsidRDefault="00196AB4" w:rsidP="0019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1DCA1644" w14:textId="77777777" w:rsidR="00196AB4" w:rsidRPr="001F2AB0" w:rsidRDefault="00196AB4" w:rsidP="0019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6CC4E7DF" w14:textId="77777777" w:rsidR="00196AB4" w:rsidRPr="001F2AB0" w:rsidRDefault="00196AB4" w:rsidP="0019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5900468E" w14:textId="41F301E1" w:rsidR="00196AB4" w:rsidRPr="001F2AB0" w:rsidRDefault="00D16483" w:rsidP="00DE00BE">
            <w:pPr>
              <w:pStyle w:val="acctfourfigures"/>
              <w:tabs>
                <w:tab w:val="clear" w:pos="765"/>
                <w:tab w:val="decimal" w:pos="860"/>
              </w:tabs>
              <w:spacing w:line="300" w:lineRule="exact"/>
              <w:ind w:right="-60"/>
              <w:rPr>
                <w:rFonts w:ascii="Angsana New" w:hAnsi="Angsana New" w:cs="Angsana New"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sz w:val="28"/>
                <w:szCs w:val="28"/>
              </w:rPr>
              <w:t>512,048</w:t>
            </w:r>
          </w:p>
        </w:tc>
      </w:tr>
      <w:tr w:rsidR="00DA7A4C" w:rsidRPr="001F2AB0" w14:paraId="391CBD0E" w14:textId="77777777" w:rsidTr="00DE00BE">
        <w:trPr>
          <w:cantSplit/>
          <w:trHeight w:hRule="exact" w:val="84"/>
        </w:trPr>
        <w:tc>
          <w:tcPr>
            <w:tcW w:w="5220" w:type="dxa"/>
          </w:tcPr>
          <w:p w14:paraId="7748C375" w14:textId="77777777" w:rsidR="008C0E9A" w:rsidRPr="001F2AB0" w:rsidRDefault="008C0E9A" w:rsidP="00593412">
            <w:pPr>
              <w:pStyle w:val="acctfourfigures"/>
              <w:tabs>
                <w:tab w:val="clear" w:pos="765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D7F4748" w14:textId="77777777" w:rsidR="008C0E9A" w:rsidRPr="001F2AB0" w:rsidRDefault="008C0E9A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6DE5EA9" w14:textId="77777777" w:rsidR="008C0E9A" w:rsidRPr="001F2AB0" w:rsidRDefault="008C0E9A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09" w:type="dxa"/>
          </w:tcPr>
          <w:p w14:paraId="2BE25A81" w14:textId="77777777" w:rsidR="008C0E9A" w:rsidRPr="001F2AB0" w:rsidRDefault="008C0E9A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5B6C9ED" w14:textId="77777777" w:rsidR="008C0E9A" w:rsidRPr="001F2AB0" w:rsidRDefault="008C0E9A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706D5260" w14:textId="77777777" w:rsidR="008C0E9A" w:rsidRPr="001F2AB0" w:rsidRDefault="008C0E9A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CFE1F71" w14:textId="77777777" w:rsidR="008C0E9A" w:rsidRPr="001F2AB0" w:rsidRDefault="008C0E9A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09018D" w14:textId="77777777" w:rsidR="008C0E9A" w:rsidRPr="001F2AB0" w:rsidRDefault="008C0E9A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708D4D58" w14:textId="77777777" w:rsidR="008C0E9A" w:rsidRPr="001F2AB0" w:rsidRDefault="008C0E9A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77DD21FA" w14:textId="77777777" w:rsidR="008C0E9A" w:rsidRPr="001F2AB0" w:rsidRDefault="008C0E9A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796D5B25" w14:textId="77777777" w:rsidR="008C0E9A" w:rsidRPr="001F2AB0" w:rsidRDefault="008C0E9A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734E86DC" w14:textId="77777777" w:rsidR="008C0E9A" w:rsidRPr="001F2AB0" w:rsidRDefault="008C0E9A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6989FD5" w14:textId="77777777" w:rsidR="008C0E9A" w:rsidRPr="001F2AB0" w:rsidRDefault="008C0E9A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4838763C" w14:textId="77777777" w:rsidR="008C0E9A" w:rsidRPr="001F2AB0" w:rsidRDefault="008C0E9A" w:rsidP="00593412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6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A7A4C" w:rsidRPr="001F2AB0" w14:paraId="3E884197" w14:textId="77777777" w:rsidTr="00DE00BE">
        <w:trPr>
          <w:cantSplit/>
          <w:trHeight w:hRule="exact" w:val="317"/>
        </w:trPr>
        <w:tc>
          <w:tcPr>
            <w:tcW w:w="5220" w:type="dxa"/>
          </w:tcPr>
          <w:p w14:paraId="3AD8E297" w14:textId="5E08A2BD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990" w:type="dxa"/>
          </w:tcPr>
          <w:p w14:paraId="2D797D05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8BDEB34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09" w:type="dxa"/>
          </w:tcPr>
          <w:p w14:paraId="18F5012F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A3B3302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1C20796B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4DEBF5C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05FFCD3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D72DA4E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4A2DD041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5A9B395C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0FF45FE8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9" w:type="dxa"/>
          </w:tcPr>
          <w:p w14:paraId="2D1006D2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5AE28153" w14:textId="229BDEEB" w:rsidR="00A57ED6" w:rsidRPr="001F2AB0" w:rsidRDefault="00D16483" w:rsidP="00593412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3,080,984</w:t>
            </w:r>
          </w:p>
        </w:tc>
      </w:tr>
      <w:tr w:rsidR="00DA7A4C" w:rsidRPr="001F2AB0" w14:paraId="18B3ED79" w14:textId="77777777" w:rsidTr="00DE00BE">
        <w:trPr>
          <w:cantSplit/>
          <w:trHeight w:hRule="exact" w:val="317"/>
        </w:trPr>
        <w:tc>
          <w:tcPr>
            <w:tcW w:w="5220" w:type="dxa"/>
          </w:tcPr>
          <w:p w14:paraId="0C49220A" w14:textId="463A681B" w:rsidR="00A57ED6" w:rsidRPr="001F2AB0" w:rsidRDefault="00D97E8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</w:t>
            </w:r>
            <w:r w:rsidR="00A57ED6" w:rsidRPr="001F2AB0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90" w:type="dxa"/>
          </w:tcPr>
          <w:p w14:paraId="6CAB877D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B79A68C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09" w:type="dxa"/>
          </w:tcPr>
          <w:p w14:paraId="54F6FE22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2803DD0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2CD017C6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62CDE25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531BC4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095CFE61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4F97905A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0489A09E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2EE391A9" w14:textId="17EABC7D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6B57C613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2156C442" w14:textId="50C3B077" w:rsidR="00A57ED6" w:rsidRPr="001F2AB0" w:rsidRDefault="00D16483" w:rsidP="00DE00BE">
            <w:pPr>
              <w:pStyle w:val="acctfourfigures"/>
              <w:tabs>
                <w:tab w:val="clear" w:pos="765"/>
                <w:tab w:val="decimal" w:pos="860"/>
              </w:tabs>
              <w:spacing w:line="300" w:lineRule="exact"/>
              <w:ind w:right="-60"/>
              <w:rPr>
                <w:rFonts w:ascii="Angsana New" w:hAnsi="Angsana New" w:cs="Angsana New"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sz w:val="28"/>
                <w:szCs w:val="28"/>
              </w:rPr>
              <w:t>(172,510)</w:t>
            </w:r>
          </w:p>
        </w:tc>
      </w:tr>
      <w:tr w:rsidR="00DA7A4C" w:rsidRPr="001F2AB0" w14:paraId="728B5BE0" w14:textId="77777777" w:rsidTr="00DE00BE">
        <w:trPr>
          <w:cantSplit/>
          <w:trHeight w:hRule="exact" w:val="84"/>
        </w:trPr>
        <w:tc>
          <w:tcPr>
            <w:tcW w:w="5220" w:type="dxa"/>
          </w:tcPr>
          <w:p w14:paraId="16F89AC9" w14:textId="77777777" w:rsidR="00AF0A32" w:rsidRPr="001F2AB0" w:rsidRDefault="00AF0A32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A56D32E" w14:textId="77777777" w:rsidR="00AF0A32" w:rsidRPr="001F2AB0" w:rsidRDefault="00AF0A32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FF07476" w14:textId="77777777" w:rsidR="00AF0A32" w:rsidRPr="001F2AB0" w:rsidRDefault="00AF0A32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09" w:type="dxa"/>
          </w:tcPr>
          <w:p w14:paraId="56B0AA28" w14:textId="77777777" w:rsidR="00AF0A32" w:rsidRPr="001F2AB0" w:rsidRDefault="00AF0A32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27CB1D2" w14:textId="77777777" w:rsidR="00AF0A32" w:rsidRPr="001F2AB0" w:rsidRDefault="00AF0A32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14BEB7B5" w14:textId="77777777" w:rsidR="00AF0A32" w:rsidRPr="001F2AB0" w:rsidRDefault="00AF0A32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39A5C3D" w14:textId="77777777" w:rsidR="00AF0A32" w:rsidRPr="001F2AB0" w:rsidRDefault="00AF0A32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D186ED" w14:textId="77777777" w:rsidR="00AF0A32" w:rsidRPr="001F2AB0" w:rsidRDefault="00AF0A32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1831E1D4" w14:textId="77777777" w:rsidR="00AF0A32" w:rsidRPr="001F2AB0" w:rsidRDefault="00AF0A32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4CB1508A" w14:textId="77777777" w:rsidR="00AF0A32" w:rsidRPr="001F2AB0" w:rsidRDefault="00AF0A32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96BA5C2" w14:textId="77777777" w:rsidR="00AF0A32" w:rsidRPr="001F2AB0" w:rsidRDefault="00AF0A32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41C2E555" w14:textId="77777777" w:rsidR="00AF0A32" w:rsidRPr="001F2AB0" w:rsidRDefault="00AF0A32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6CE4D042" w14:textId="77777777" w:rsidR="00AF0A32" w:rsidRPr="001F2AB0" w:rsidRDefault="00AF0A32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211660C6" w14:textId="77777777" w:rsidR="00AF0A32" w:rsidRPr="001F2AB0" w:rsidRDefault="00AF0A32" w:rsidP="00593412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A7A4C" w:rsidRPr="001F2AB0" w14:paraId="1131279F" w14:textId="77777777" w:rsidTr="00DE00BE">
        <w:trPr>
          <w:cantSplit/>
          <w:trHeight w:hRule="exact" w:val="317"/>
        </w:trPr>
        <w:tc>
          <w:tcPr>
            <w:tcW w:w="5220" w:type="dxa"/>
          </w:tcPr>
          <w:p w14:paraId="49A9F819" w14:textId="150A42F5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กำไรสำหรับงวดจากการดำเนินงานต่อเนื่อง</w:t>
            </w:r>
          </w:p>
        </w:tc>
        <w:tc>
          <w:tcPr>
            <w:tcW w:w="990" w:type="dxa"/>
          </w:tcPr>
          <w:p w14:paraId="189FB951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29510EC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09" w:type="dxa"/>
          </w:tcPr>
          <w:p w14:paraId="6BB705EC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76B26EB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14C0ECB3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8455503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6DB2098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3F7E2C27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6670B233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0C714D29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71A9D052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1AA9BCFF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7CC448FE" w14:textId="7E55AFED" w:rsidR="00A57ED6" w:rsidRPr="001F2AB0" w:rsidRDefault="00D16483" w:rsidP="00593412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2,908,474</w:t>
            </w:r>
          </w:p>
        </w:tc>
      </w:tr>
      <w:tr w:rsidR="00DA7A4C" w:rsidRPr="001F2AB0" w14:paraId="76322CA2" w14:textId="77777777" w:rsidTr="00DE00BE">
        <w:trPr>
          <w:cantSplit/>
          <w:trHeight w:hRule="exact" w:val="317"/>
        </w:trPr>
        <w:tc>
          <w:tcPr>
            <w:tcW w:w="5220" w:type="dxa"/>
          </w:tcPr>
          <w:p w14:paraId="5329BF81" w14:textId="384B0A1D" w:rsidR="0091681A" w:rsidRPr="001F2AB0" w:rsidRDefault="00D97E8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</w:t>
            </w:r>
            <w:r w:rsidR="0091681A" w:rsidRPr="001F2AB0">
              <w:rPr>
                <w:rFonts w:ascii="Angsana New" w:hAnsi="Angsana New" w:cs="Angsana New"/>
                <w:sz w:val="28"/>
                <w:szCs w:val="28"/>
                <w:cs/>
              </w:rPr>
              <w:t>สำหรับ</w:t>
            </w:r>
            <w:r w:rsidR="0096526C" w:rsidRPr="001F2AB0">
              <w:rPr>
                <w:rFonts w:ascii="Angsana New" w:hAnsi="Angsana New" w:cs="Angsana New"/>
                <w:sz w:val="28"/>
                <w:szCs w:val="28"/>
                <w:cs/>
              </w:rPr>
              <w:t>งวด</w:t>
            </w:r>
            <w:r w:rsidR="0091681A" w:rsidRPr="001F2AB0">
              <w:rPr>
                <w:rFonts w:ascii="Angsana New" w:hAnsi="Angsana New" w:cs="Angsana New"/>
                <w:sz w:val="28"/>
                <w:szCs w:val="28"/>
                <w:cs/>
              </w:rPr>
              <w:t>จากการดำเนินงานที่ยกเลิก</w:t>
            </w:r>
          </w:p>
        </w:tc>
        <w:tc>
          <w:tcPr>
            <w:tcW w:w="990" w:type="dxa"/>
          </w:tcPr>
          <w:p w14:paraId="03A4A5C9" w14:textId="77777777" w:rsidR="0091681A" w:rsidRPr="001F2AB0" w:rsidRDefault="0091681A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E78D567" w14:textId="77777777" w:rsidR="0091681A" w:rsidRPr="001F2AB0" w:rsidRDefault="0091681A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09" w:type="dxa"/>
          </w:tcPr>
          <w:p w14:paraId="5C9FB1E6" w14:textId="77777777" w:rsidR="0091681A" w:rsidRPr="001F2AB0" w:rsidRDefault="0091681A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578AA74" w14:textId="77777777" w:rsidR="0091681A" w:rsidRPr="001F2AB0" w:rsidRDefault="0091681A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3130258B" w14:textId="77777777" w:rsidR="0091681A" w:rsidRPr="001F2AB0" w:rsidRDefault="0091681A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F1D13A6" w14:textId="77777777" w:rsidR="0091681A" w:rsidRPr="001F2AB0" w:rsidRDefault="0091681A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878C17" w14:textId="77777777" w:rsidR="0091681A" w:rsidRPr="001F2AB0" w:rsidRDefault="0091681A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0161E75" w14:textId="77777777" w:rsidR="0091681A" w:rsidRPr="001F2AB0" w:rsidRDefault="0091681A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0B9B28A7" w14:textId="77777777" w:rsidR="0091681A" w:rsidRPr="001F2AB0" w:rsidRDefault="0091681A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5A734058" w14:textId="77777777" w:rsidR="0091681A" w:rsidRPr="001F2AB0" w:rsidRDefault="0091681A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12785A38" w14:textId="77777777" w:rsidR="0091681A" w:rsidRPr="001F2AB0" w:rsidRDefault="0091681A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E29DF8D" w14:textId="77777777" w:rsidR="0091681A" w:rsidRPr="001F2AB0" w:rsidRDefault="0091681A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1771E976" w14:textId="02DD7580" w:rsidR="0091681A" w:rsidRPr="001F2AB0" w:rsidRDefault="00196AB4" w:rsidP="00593412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F2AB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DA7A4C" w:rsidRPr="001F2AB0" w14:paraId="4ED9940E" w14:textId="77777777" w:rsidTr="00DE00BE">
        <w:trPr>
          <w:cantSplit/>
          <w:trHeight w:hRule="exact" w:val="317"/>
        </w:trPr>
        <w:tc>
          <w:tcPr>
            <w:tcW w:w="5220" w:type="dxa"/>
          </w:tcPr>
          <w:p w14:paraId="21ED01CA" w14:textId="522BC6FE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990" w:type="dxa"/>
          </w:tcPr>
          <w:p w14:paraId="1C6A728F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AB99910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09" w:type="dxa"/>
          </w:tcPr>
          <w:p w14:paraId="7D31CEBB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AD4C68E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4FD221B5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B63FACA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98EFA6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672E8C18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7FC157EC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3756E575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1BAD8290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6A76859B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5FF08D75" w14:textId="31CFCD7B" w:rsidR="00A57ED6" w:rsidRPr="001F2AB0" w:rsidRDefault="00D16483" w:rsidP="00593412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2,908,474</w:t>
            </w:r>
          </w:p>
        </w:tc>
      </w:tr>
      <w:tr w:rsidR="00DA7A4C" w:rsidRPr="001F2AB0" w14:paraId="39F5B5DE" w14:textId="77777777" w:rsidTr="00DE00BE">
        <w:trPr>
          <w:cantSplit/>
          <w:trHeight w:hRule="exact" w:val="90"/>
        </w:trPr>
        <w:tc>
          <w:tcPr>
            <w:tcW w:w="5220" w:type="dxa"/>
          </w:tcPr>
          <w:p w14:paraId="25C9AF3E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554A501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B4AFC24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09" w:type="dxa"/>
          </w:tcPr>
          <w:p w14:paraId="66B7D6AE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B3B6BD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4A764F38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7C9FA06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899A7C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6BF86CDF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3475A172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1FBF64C3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0C895839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0C0A2BD9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7D40CC97" w14:textId="77777777" w:rsidR="00A57ED6" w:rsidRPr="001F2AB0" w:rsidRDefault="00A57ED6" w:rsidP="00593412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A7A4C" w:rsidRPr="001F2AB0" w14:paraId="7CE25A23" w14:textId="77777777" w:rsidTr="00DE00BE">
        <w:trPr>
          <w:cantSplit/>
          <w:trHeight w:hRule="exact" w:val="335"/>
        </w:trPr>
        <w:tc>
          <w:tcPr>
            <w:tcW w:w="5220" w:type="dxa"/>
          </w:tcPr>
          <w:p w14:paraId="3C0AAF28" w14:textId="2215608B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จังหวะการรับรู้รายได้</w:t>
            </w:r>
          </w:p>
        </w:tc>
        <w:tc>
          <w:tcPr>
            <w:tcW w:w="990" w:type="dxa"/>
          </w:tcPr>
          <w:p w14:paraId="00EE6CCC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5D08ABA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09" w:type="dxa"/>
          </w:tcPr>
          <w:p w14:paraId="3C66D963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0AE8BC6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5334F87B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22D6073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D9E67C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6F6BDA31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179E7E04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36552ECE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7CF15605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517DFF11" w14:textId="77777777" w:rsidR="00A57ED6" w:rsidRPr="001F2AB0" w:rsidRDefault="00A57ED6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69AF15C0" w14:textId="77777777" w:rsidR="00A57ED6" w:rsidRPr="001F2AB0" w:rsidRDefault="00A57ED6" w:rsidP="00593412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A7A4C" w:rsidRPr="00196AB4" w14:paraId="2C3FFB4B" w14:textId="77777777" w:rsidTr="00DE00BE">
        <w:trPr>
          <w:cantSplit/>
          <w:trHeight w:hRule="exact" w:val="623"/>
        </w:trPr>
        <w:tc>
          <w:tcPr>
            <w:tcW w:w="5220" w:type="dxa"/>
          </w:tcPr>
          <w:p w14:paraId="50DD0E44" w14:textId="0C0AC473" w:rsidR="009824F8" w:rsidRPr="001F2AB0" w:rsidRDefault="00196AB4" w:rsidP="00DA7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sz w:val="28"/>
                <w:szCs w:val="28"/>
                <w:cs/>
              </w:rPr>
              <w:t>เมื่อปฏิบัติตามภาระที่ต้องปฏิบัติ</w:t>
            </w:r>
            <w:r w:rsidR="009824F8" w:rsidRPr="001F2AB0">
              <w:rPr>
                <w:rFonts w:ascii="Angsana New" w:hAnsi="Angsana New" w:cs="Angsana New" w:hint="cs"/>
                <w:sz w:val="28"/>
                <w:szCs w:val="28"/>
                <w:cs/>
              </w:rPr>
              <w:t>เสร็จสิ้น</w:t>
            </w:r>
            <w:r w:rsidR="00DA7A4C" w:rsidRPr="001F2AB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  <w:p w14:paraId="31C8BB42" w14:textId="7B8B6E83" w:rsidR="00196AB4" w:rsidRPr="00FB4C4B" w:rsidRDefault="009824F8" w:rsidP="00DA7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="00DA7A4C" w:rsidRPr="001F2AB0">
              <w:rPr>
                <w:rFonts w:ascii="Angsana New" w:hAnsi="Angsana New" w:cs="Angsana New" w:hint="cs"/>
                <w:sz w:val="28"/>
                <w:szCs w:val="28"/>
                <w:cs/>
              </w:rPr>
              <w:t>ณ เวลาใดเวลาหนึ่ง</w:t>
            </w:r>
            <w:r w:rsidR="00196AB4" w:rsidRPr="001F2AB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196AB4" w:rsidRPr="001F2AB0">
              <w:rPr>
                <w:rFonts w:ascii="Angsana New" w:hAnsi="Angsana New" w:cs="Angsana New"/>
                <w:sz w:val="28"/>
                <w:szCs w:val="28"/>
              </w:rPr>
              <w:t>(Point in time)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A1CEFF6" w14:textId="77777777" w:rsidR="009824F8" w:rsidRPr="001F2AB0" w:rsidRDefault="009824F8">
            <w:pPr>
              <w:pStyle w:val="acctfourfigures"/>
              <w:tabs>
                <w:tab w:val="clear" w:pos="765"/>
                <w:tab w:val="decimal" w:pos="700"/>
              </w:tabs>
              <w:spacing w:line="300" w:lineRule="exact"/>
              <w:ind w:left="-20" w:right="-20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7CC4997B" w14:textId="650CE0E7" w:rsidR="00196AB4" w:rsidRPr="001F2AB0" w:rsidRDefault="007317BC" w:rsidP="00DE00BE">
            <w:pPr>
              <w:pStyle w:val="acctfourfigures"/>
              <w:tabs>
                <w:tab w:val="clear" w:pos="765"/>
                <w:tab w:val="decimal" w:pos="700"/>
              </w:tabs>
              <w:spacing w:line="300" w:lineRule="exact"/>
              <w:ind w:left="-20" w:right="-20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00BE">
              <w:rPr>
                <w:rFonts w:ascii="Angsana New" w:hAnsi="Angsana New" w:cs="Angsana New"/>
                <w:b/>
                <w:bCs/>
                <w:sz w:val="28"/>
                <w:szCs w:val="28"/>
              </w:rPr>
              <w:t>34</w:t>
            </w:r>
            <w:r w:rsidR="00196AB4" w:rsidRPr="001F2AB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E00BE">
              <w:rPr>
                <w:rFonts w:ascii="Angsana New" w:hAnsi="Angsana New" w:cs="Angsana New"/>
                <w:b/>
                <w:bCs/>
                <w:sz w:val="28"/>
                <w:szCs w:val="28"/>
              </w:rPr>
              <w:t>532</w:t>
            </w:r>
            <w:r w:rsidR="00196AB4" w:rsidRPr="001F2AB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E00BE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300</w:t>
            </w:r>
          </w:p>
        </w:tc>
        <w:tc>
          <w:tcPr>
            <w:tcW w:w="270" w:type="dxa"/>
          </w:tcPr>
          <w:p w14:paraId="1D4100F7" w14:textId="77777777" w:rsidR="00196AB4" w:rsidRPr="001F2AB0" w:rsidRDefault="00196AB4" w:rsidP="0019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  <w:tab w:val="decimal" w:pos="1062"/>
              </w:tabs>
              <w:spacing w:line="300" w:lineRule="exact"/>
              <w:ind w:left="-108" w:right="-113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709" w:type="dxa"/>
            <w:tcBorders>
              <w:bottom w:val="double" w:sz="4" w:space="0" w:color="auto"/>
            </w:tcBorders>
          </w:tcPr>
          <w:p w14:paraId="24B4C40A" w14:textId="77777777" w:rsidR="009824F8" w:rsidRPr="001F2AB0" w:rsidRDefault="009824F8">
            <w:pPr>
              <w:pStyle w:val="acctfourfigures"/>
              <w:tabs>
                <w:tab w:val="clear" w:pos="765"/>
                <w:tab w:val="decimal" w:pos="1420"/>
              </w:tabs>
              <w:spacing w:line="300" w:lineRule="exact"/>
              <w:ind w:right="-11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61CED22E" w14:textId="0ED1E116" w:rsidR="00196AB4" w:rsidRPr="001F2AB0" w:rsidRDefault="00196AB4" w:rsidP="00DE00BE">
            <w:pPr>
              <w:pStyle w:val="acctfourfigures"/>
              <w:tabs>
                <w:tab w:val="clear" w:pos="765"/>
                <w:tab w:val="decimal" w:pos="1420"/>
              </w:tabs>
              <w:spacing w:line="300" w:lineRule="exact"/>
              <w:ind w:right="-11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20,459,886</w:t>
            </w:r>
          </w:p>
        </w:tc>
        <w:tc>
          <w:tcPr>
            <w:tcW w:w="270" w:type="dxa"/>
          </w:tcPr>
          <w:p w14:paraId="56620F5E" w14:textId="77777777" w:rsidR="00196AB4" w:rsidRPr="001F2AB0" w:rsidRDefault="00196AB4" w:rsidP="0019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  <w:tab w:val="decimal" w:pos="1062"/>
              </w:tabs>
              <w:spacing w:line="300" w:lineRule="exact"/>
              <w:ind w:left="-108" w:right="-113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620688A8" w14:textId="77777777" w:rsidR="009824F8" w:rsidRPr="001F2AB0" w:rsidRDefault="009824F8">
            <w:pPr>
              <w:pStyle w:val="acctfourfigures"/>
              <w:tabs>
                <w:tab w:val="clear" w:pos="765"/>
                <w:tab w:val="decimal" w:pos="880"/>
              </w:tabs>
              <w:spacing w:line="300" w:lineRule="exact"/>
              <w:ind w:right="-11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0AF46F21" w14:textId="3301AAE9" w:rsidR="00196AB4" w:rsidRPr="001F2AB0" w:rsidRDefault="00196AB4" w:rsidP="00DE00BE">
            <w:pPr>
              <w:pStyle w:val="acctfourfigures"/>
              <w:tabs>
                <w:tab w:val="clear" w:pos="765"/>
                <w:tab w:val="decimal" w:pos="880"/>
              </w:tabs>
              <w:spacing w:line="300" w:lineRule="exact"/>
              <w:ind w:right="-11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</w:rPr>
              <w:t>8,410,920</w:t>
            </w:r>
          </w:p>
        </w:tc>
        <w:tc>
          <w:tcPr>
            <w:tcW w:w="270" w:type="dxa"/>
          </w:tcPr>
          <w:p w14:paraId="5E5800A1" w14:textId="77777777" w:rsidR="00196AB4" w:rsidRPr="001F2AB0" w:rsidRDefault="00196AB4" w:rsidP="0019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  <w:tab w:val="decimal" w:pos="1062"/>
              </w:tabs>
              <w:spacing w:line="300" w:lineRule="exact"/>
              <w:ind w:left="-108" w:right="-113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975BD8C" w14:textId="77777777" w:rsidR="009824F8" w:rsidRPr="001F2AB0" w:rsidRDefault="009824F8" w:rsidP="00196AB4">
            <w:pPr>
              <w:pStyle w:val="acctfourfigures"/>
              <w:tabs>
                <w:tab w:val="clear" w:pos="765"/>
                <w:tab w:val="decimal" w:pos="980"/>
              </w:tabs>
              <w:spacing w:line="300" w:lineRule="exact"/>
              <w:ind w:right="-11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711D10CE" w14:textId="439BC231" w:rsidR="00196AB4" w:rsidRPr="001F2AB0" w:rsidRDefault="00196AB4" w:rsidP="00196AB4">
            <w:pPr>
              <w:pStyle w:val="acctfourfigures"/>
              <w:tabs>
                <w:tab w:val="clear" w:pos="765"/>
                <w:tab w:val="decimal" w:pos="980"/>
              </w:tabs>
              <w:spacing w:line="300" w:lineRule="exact"/>
              <w:ind w:right="-11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</w:rPr>
              <w:t>5,099,587</w:t>
            </w:r>
          </w:p>
        </w:tc>
        <w:tc>
          <w:tcPr>
            <w:tcW w:w="269" w:type="dxa"/>
          </w:tcPr>
          <w:p w14:paraId="031A9365" w14:textId="77777777" w:rsidR="00196AB4" w:rsidRPr="001F2AB0" w:rsidRDefault="00196AB4" w:rsidP="0019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  <w:tab w:val="decimal" w:pos="1062"/>
              </w:tabs>
              <w:spacing w:line="300" w:lineRule="exact"/>
              <w:ind w:left="-108" w:right="-113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208B7E2D" w14:textId="77777777" w:rsidR="009824F8" w:rsidRPr="001F2AB0" w:rsidRDefault="009824F8">
            <w:pPr>
              <w:pStyle w:val="acctfourfigures"/>
              <w:tabs>
                <w:tab w:val="clear" w:pos="765"/>
                <w:tab w:val="decimal" w:pos="860"/>
              </w:tabs>
              <w:spacing w:line="300" w:lineRule="exact"/>
              <w:ind w:right="-11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2D95342D" w14:textId="07068791" w:rsidR="00196AB4" w:rsidRPr="001F2AB0" w:rsidRDefault="00196AB4" w:rsidP="00DE00BE">
            <w:pPr>
              <w:pStyle w:val="acctfourfigures"/>
              <w:tabs>
                <w:tab w:val="clear" w:pos="765"/>
                <w:tab w:val="decimal" w:pos="860"/>
              </w:tabs>
              <w:spacing w:line="300" w:lineRule="exact"/>
              <w:ind w:right="-11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</w:rPr>
              <w:t>68,502,693</w:t>
            </w:r>
          </w:p>
        </w:tc>
        <w:tc>
          <w:tcPr>
            <w:tcW w:w="269" w:type="dxa"/>
          </w:tcPr>
          <w:p w14:paraId="4FFF7BD0" w14:textId="77777777" w:rsidR="00196AB4" w:rsidRPr="001F2AB0" w:rsidRDefault="00196AB4" w:rsidP="0019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  <w:tab w:val="left" w:pos="1044"/>
              </w:tabs>
              <w:spacing w:line="300" w:lineRule="exact"/>
              <w:ind w:left="-108" w:right="-113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70B2DB4B" w14:textId="77777777" w:rsidR="009824F8" w:rsidRPr="001F2AB0" w:rsidRDefault="009824F8">
            <w:pPr>
              <w:pStyle w:val="acctfourfigures"/>
              <w:tabs>
                <w:tab w:val="clear" w:pos="765"/>
                <w:tab w:val="decimal" w:pos="880"/>
              </w:tabs>
              <w:spacing w:line="300" w:lineRule="exact"/>
              <w:ind w:right="-11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173DC6C3" w14:textId="7B11B0A6" w:rsidR="00196AB4" w:rsidRPr="001F2AB0" w:rsidRDefault="00196AB4" w:rsidP="00DE00BE">
            <w:pPr>
              <w:pStyle w:val="acctfourfigures"/>
              <w:tabs>
                <w:tab w:val="clear" w:pos="765"/>
                <w:tab w:val="decimal" w:pos="880"/>
              </w:tabs>
              <w:spacing w:line="300" w:lineRule="exact"/>
              <w:ind w:right="-11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37FEE568" w14:textId="77777777" w:rsidR="00196AB4" w:rsidRPr="001F2AB0" w:rsidRDefault="00196AB4" w:rsidP="0019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  <w:tab w:val="left" w:pos="1044"/>
              </w:tabs>
              <w:spacing w:line="300" w:lineRule="exact"/>
              <w:ind w:left="-108" w:right="-113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10DA54F5" w14:textId="77777777" w:rsidR="009824F8" w:rsidRPr="001F2AB0" w:rsidRDefault="009824F8" w:rsidP="00196AB4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48B393F5" w14:textId="7B554238" w:rsidR="00196AB4" w:rsidRPr="00196AB4" w:rsidRDefault="00196AB4" w:rsidP="00196AB4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</w:rPr>
              <w:t>68,502,693</w:t>
            </w:r>
          </w:p>
        </w:tc>
      </w:tr>
    </w:tbl>
    <w:p w14:paraId="5935B19F" w14:textId="77777777" w:rsidR="00593412" w:rsidRDefault="00593412">
      <w:r>
        <w:br w:type="page"/>
      </w:r>
    </w:p>
    <w:tbl>
      <w:tblPr>
        <w:tblW w:w="150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220"/>
        <w:gridCol w:w="990"/>
        <w:gridCol w:w="269"/>
        <w:gridCol w:w="1711"/>
        <w:gridCol w:w="269"/>
        <w:gridCol w:w="1081"/>
        <w:gridCol w:w="270"/>
        <w:gridCol w:w="1158"/>
        <w:gridCol w:w="269"/>
        <w:gridCol w:w="1093"/>
        <w:gridCol w:w="269"/>
        <w:gridCol w:w="1081"/>
        <w:gridCol w:w="269"/>
        <w:gridCol w:w="1081"/>
      </w:tblGrid>
      <w:tr w:rsidR="00CF231B" w:rsidRPr="00196AB4" w14:paraId="4273C1B5" w14:textId="77777777" w:rsidTr="00DE00BE">
        <w:trPr>
          <w:cantSplit/>
          <w:trHeight w:hRule="exact" w:val="331"/>
        </w:trPr>
        <w:tc>
          <w:tcPr>
            <w:tcW w:w="5220" w:type="dxa"/>
          </w:tcPr>
          <w:p w14:paraId="0485E674" w14:textId="4CD66D8E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7"/>
              </w:tabs>
              <w:spacing w:line="320" w:lineRule="atLeas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1FE6AAD0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7"/>
              </w:tabs>
              <w:spacing w:line="320" w:lineRule="atLeas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6F33A9A7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7"/>
              </w:tabs>
              <w:spacing w:line="320" w:lineRule="atLeas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2C005F6F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7"/>
              </w:tabs>
              <w:spacing w:line="320" w:lineRule="atLeas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810" w:type="dxa"/>
            <w:gridSpan w:val="13"/>
          </w:tcPr>
          <w:p w14:paraId="2559F13B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  <w:p w14:paraId="068817FD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  <w:p w14:paraId="2E0CF730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20F5A" w:rsidRPr="00196AB4" w14:paraId="077EDE61" w14:textId="77777777" w:rsidTr="00DE00BE">
        <w:trPr>
          <w:cantSplit/>
          <w:trHeight w:hRule="exact" w:val="331"/>
        </w:trPr>
        <w:tc>
          <w:tcPr>
            <w:tcW w:w="5220" w:type="dxa"/>
          </w:tcPr>
          <w:p w14:paraId="6DDB0B5A" w14:textId="77777777" w:rsidR="00CF231B" w:rsidRPr="008E6772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99" w:right="-108" w:firstLine="19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74F6A4B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69" w:type="dxa"/>
          </w:tcPr>
          <w:p w14:paraId="0CAD769F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1" w:type="dxa"/>
          </w:tcPr>
          <w:p w14:paraId="75AC6E27" w14:textId="77777777" w:rsidR="00CF231B" w:rsidRPr="00196AB4" w:rsidRDefault="00CF231B" w:rsidP="00D911A9">
            <w:pPr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ผลิตภัณฑ์อาหารทะเล</w:t>
            </w:r>
          </w:p>
        </w:tc>
        <w:tc>
          <w:tcPr>
            <w:tcW w:w="269" w:type="dxa"/>
          </w:tcPr>
          <w:p w14:paraId="730AB770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</w:tcPr>
          <w:p w14:paraId="7D2C4BD4" w14:textId="77777777" w:rsidR="00CF231B" w:rsidRPr="00196AB4" w:rsidRDefault="00CF231B" w:rsidP="00D911A9">
            <w:pPr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70" w:type="dxa"/>
          </w:tcPr>
          <w:p w14:paraId="276605DE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0FFBE740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69" w:type="dxa"/>
          </w:tcPr>
          <w:p w14:paraId="4DE32E4F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3" w:type="dxa"/>
          </w:tcPr>
          <w:p w14:paraId="1F745F0C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17" w:right="-83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69" w:type="dxa"/>
          </w:tcPr>
          <w:p w14:paraId="4E6F1ABD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</w:tcPr>
          <w:p w14:paraId="17619429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9" w:type="dxa"/>
          </w:tcPr>
          <w:p w14:paraId="157DB806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</w:tcPr>
          <w:p w14:paraId="13096A77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D20F5A" w:rsidRPr="00196AB4" w14:paraId="4E296DD2" w14:textId="77777777" w:rsidTr="00DE00BE">
        <w:trPr>
          <w:cantSplit/>
          <w:trHeight w:hRule="exact" w:val="331"/>
        </w:trPr>
        <w:tc>
          <w:tcPr>
            <w:tcW w:w="5220" w:type="dxa"/>
          </w:tcPr>
          <w:p w14:paraId="7B181C46" w14:textId="2E0FF0B3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24"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7D62A9" w:rsidRPr="00196AB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196AB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เดือนสิ้นสุด</w:t>
            </w:r>
          </w:p>
        </w:tc>
        <w:tc>
          <w:tcPr>
            <w:tcW w:w="990" w:type="dxa"/>
          </w:tcPr>
          <w:p w14:paraId="6701A07D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อาหารทะเล</w:t>
            </w:r>
          </w:p>
        </w:tc>
        <w:tc>
          <w:tcPr>
            <w:tcW w:w="269" w:type="dxa"/>
          </w:tcPr>
          <w:p w14:paraId="4476CD60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1" w:type="dxa"/>
          </w:tcPr>
          <w:p w14:paraId="1CB1C048" w14:textId="77777777" w:rsidR="00CF231B" w:rsidRPr="00196AB4" w:rsidRDefault="00CF231B" w:rsidP="00D911A9">
            <w:pPr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แช่แข็งแช่เย็น</w:t>
            </w:r>
          </w:p>
        </w:tc>
        <w:tc>
          <w:tcPr>
            <w:tcW w:w="269" w:type="dxa"/>
          </w:tcPr>
          <w:p w14:paraId="6A2A4CEA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</w:tcPr>
          <w:p w14:paraId="73D5A723" w14:textId="77777777" w:rsidR="00CF231B" w:rsidRPr="00196AB4" w:rsidRDefault="00CF231B" w:rsidP="00D911A9">
            <w:pPr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อาหาร</w:t>
            </w:r>
          </w:p>
        </w:tc>
        <w:tc>
          <w:tcPr>
            <w:tcW w:w="270" w:type="dxa"/>
          </w:tcPr>
          <w:p w14:paraId="6679ECC3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6E7CE933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เพิ่มมูลค่า</w:t>
            </w:r>
          </w:p>
        </w:tc>
        <w:tc>
          <w:tcPr>
            <w:tcW w:w="269" w:type="dxa"/>
          </w:tcPr>
          <w:p w14:paraId="490B4D1A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3" w:type="dxa"/>
          </w:tcPr>
          <w:p w14:paraId="5199B6C9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17" w:right="-83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269" w:type="dxa"/>
          </w:tcPr>
          <w:p w14:paraId="11061CC8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</w:tcPr>
          <w:p w14:paraId="328ADD61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ตัดรายการ</w:t>
            </w:r>
          </w:p>
        </w:tc>
        <w:tc>
          <w:tcPr>
            <w:tcW w:w="269" w:type="dxa"/>
          </w:tcPr>
          <w:p w14:paraId="145B98F9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</w:tcPr>
          <w:p w14:paraId="19084DEB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D20F5A" w:rsidRPr="00196AB4" w14:paraId="58DA9BB3" w14:textId="77777777" w:rsidTr="00DE00BE">
        <w:trPr>
          <w:cantSplit/>
          <w:trHeight w:hRule="exact" w:val="371"/>
        </w:trPr>
        <w:tc>
          <w:tcPr>
            <w:tcW w:w="5220" w:type="dxa"/>
          </w:tcPr>
          <w:p w14:paraId="55DF5449" w14:textId="262F271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1"/>
                <w:tab w:val="left" w:pos="313"/>
              </w:tabs>
              <w:spacing w:line="320" w:lineRule="atLeas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  วันที่ </w:t>
            </w:r>
            <w:r w:rsidR="007D62A9" w:rsidRPr="00196AB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7D62A9" w:rsidRPr="00196AB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196AB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196AB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="007317BC" w:rsidRPr="007317B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990" w:type="dxa"/>
          </w:tcPr>
          <w:p w14:paraId="73B15001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แปรรูป</w:t>
            </w:r>
          </w:p>
        </w:tc>
        <w:tc>
          <w:tcPr>
            <w:tcW w:w="269" w:type="dxa"/>
          </w:tcPr>
          <w:p w14:paraId="74572E3F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1" w:type="dxa"/>
          </w:tcPr>
          <w:p w14:paraId="4F9618B4" w14:textId="77777777" w:rsidR="00CF231B" w:rsidRPr="00196AB4" w:rsidRDefault="00CF231B" w:rsidP="00D911A9">
            <w:pPr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และธุรกิจที่เกี่ยวข้อง</w:t>
            </w:r>
          </w:p>
        </w:tc>
        <w:tc>
          <w:tcPr>
            <w:tcW w:w="269" w:type="dxa"/>
          </w:tcPr>
          <w:p w14:paraId="4C3E87EF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</w:tcPr>
          <w:p w14:paraId="15F1ADCC" w14:textId="77777777" w:rsidR="00CF231B" w:rsidRPr="00196AB4" w:rsidRDefault="00CF231B" w:rsidP="00D911A9">
            <w:pPr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สัตว์เลี้ยง</w:t>
            </w:r>
          </w:p>
        </w:tc>
        <w:tc>
          <w:tcPr>
            <w:tcW w:w="270" w:type="dxa"/>
          </w:tcPr>
          <w:p w14:paraId="73A53A02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24AF42D5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และธุรกิจอื่น</w:t>
            </w:r>
          </w:p>
        </w:tc>
        <w:tc>
          <w:tcPr>
            <w:tcW w:w="269" w:type="dxa"/>
          </w:tcPr>
          <w:p w14:paraId="72A3B2A1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3" w:type="dxa"/>
          </w:tcPr>
          <w:p w14:paraId="0D08AEBF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17" w:right="-83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  <w:t>ที่รายงาน</w:t>
            </w:r>
          </w:p>
        </w:tc>
        <w:tc>
          <w:tcPr>
            <w:tcW w:w="269" w:type="dxa"/>
          </w:tcPr>
          <w:p w14:paraId="21248A5D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</w:tcPr>
          <w:p w14:paraId="11DCD560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269" w:type="dxa"/>
          </w:tcPr>
          <w:p w14:paraId="5FF27134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</w:tcPr>
          <w:p w14:paraId="72EDD3F8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20" w:lineRule="atLeast"/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F231B" w:rsidRPr="00196AB4" w14:paraId="5BE293A5" w14:textId="77777777" w:rsidTr="00DE00BE">
        <w:trPr>
          <w:cantSplit/>
          <w:trHeight w:hRule="exact" w:val="331"/>
        </w:trPr>
        <w:tc>
          <w:tcPr>
            <w:tcW w:w="5220" w:type="dxa"/>
          </w:tcPr>
          <w:p w14:paraId="2BE42FCF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810" w:type="dxa"/>
            <w:gridSpan w:val="13"/>
          </w:tcPr>
          <w:p w14:paraId="6C0AD8C9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20" w:lineRule="atLeast"/>
              <w:ind w:lef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  <w:p w14:paraId="772B86E2" w14:textId="77777777" w:rsidR="00CF231B" w:rsidRPr="00196AB4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20" w:lineRule="atLeast"/>
              <w:ind w:lef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D62A9" w:rsidRPr="00196AB4" w14:paraId="403C2C47" w14:textId="77777777" w:rsidTr="00DE00BE">
        <w:trPr>
          <w:cantSplit/>
          <w:trHeight w:hRule="exact" w:val="331"/>
        </w:trPr>
        <w:tc>
          <w:tcPr>
            <w:tcW w:w="5220" w:type="dxa"/>
          </w:tcPr>
          <w:p w14:paraId="1E471169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990" w:type="dxa"/>
          </w:tcPr>
          <w:p w14:paraId="1CFE06E3" w14:textId="3288E24D" w:rsidR="007D62A9" w:rsidRPr="006C1F10" w:rsidRDefault="007D62A9" w:rsidP="00DE00BE">
            <w:pPr>
              <w:pStyle w:val="acctfourfigures"/>
              <w:tabs>
                <w:tab w:val="clear" w:pos="765"/>
                <w:tab w:val="decimal" w:pos="700"/>
              </w:tabs>
              <w:spacing w:line="300" w:lineRule="exact"/>
              <w:ind w:left="-20" w:right="-200"/>
              <w:rPr>
                <w:rFonts w:ascii="Angsana New" w:hAnsi="Angsana New" w:cs="Angsana New"/>
                <w:sz w:val="28"/>
                <w:szCs w:val="28"/>
              </w:rPr>
            </w:pPr>
            <w:r w:rsidRPr="00DE00BE">
              <w:rPr>
                <w:rFonts w:ascii="Angsana New" w:hAnsi="Angsana New" w:cs="Angsana New"/>
                <w:sz w:val="28"/>
                <w:szCs w:val="28"/>
              </w:rPr>
              <w:t>38,647,054</w:t>
            </w:r>
          </w:p>
        </w:tc>
        <w:tc>
          <w:tcPr>
            <w:tcW w:w="269" w:type="dxa"/>
          </w:tcPr>
          <w:p w14:paraId="585AFEBE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35EB956B" w14:textId="4B2A6816" w:rsidR="007D62A9" w:rsidRPr="00196AB4" w:rsidRDefault="007D62A9" w:rsidP="00DE00BE">
            <w:pPr>
              <w:pStyle w:val="acctfourfigures"/>
              <w:tabs>
                <w:tab w:val="clear" w:pos="765"/>
                <w:tab w:val="decimal" w:pos="1420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sz w:val="28"/>
                <w:szCs w:val="28"/>
              </w:rPr>
              <w:t>24,479,488</w:t>
            </w:r>
          </w:p>
        </w:tc>
        <w:tc>
          <w:tcPr>
            <w:tcW w:w="269" w:type="dxa"/>
          </w:tcPr>
          <w:p w14:paraId="29CFEDE8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28E6B46D" w14:textId="23B2A02E" w:rsidR="007D62A9" w:rsidRPr="00196AB4" w:rsidRDefault="007D62A9" w:rsidP="00DE00BE">
            <w:pPr>
              <w:pStyle w:val="acctfourfigures"/>
              <w:tabs>
                <w:tab w:val="clear" w:pos="765"/>
                <w:tab w:val="decimal" w:pos="880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sz w:val="28"/>
                <w:szCs w:val="28"/>
              </w:rPr>
              <w:t>8,116,104</w:t>
            </w:r>
          </w:p>
        </w:tc>
        <w:tc>
          <w:tcPr>
            <w:tcW w:w="270" w:type="dxa"/>
          </w:tcPr>
          <w:p w14:paraId="35A47697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01665327" w14:textId="4F917FC3" w:rsidR="007D62A9" w:rsidRPr="00196AB4" w:rsidRDefault="00F835DB" w:rsidP="00DE00BE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sz w:val="28"/>
                <w:szCs w:val="28"/>
              </w:rPr>
              <w:t>7,817,728</w:t>
            </w:r>
          </w:p>
        </w:tc>
        <w:tc>
          <w:tcPr>
            <w:tcW w:w="269" w:type="dxa"/>
          </w:tcPr>
          <w:p w14:paraId="4D90BFE8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451EFEB9" w14:textId="2851DA3D" w:rsidR="007D62A9" w:rsidRPr="00196AB4" w:rsidRDefault="00F835DB" w:rsidP="00DE00BE">
            <w:pPr>
              <w:pStyle w:val="acctfourfigures"/>
              <w:tabs>
                <w:tab w:val="clear" w:pos="765"/>
                <w:tab w:val="decimal" w:pos="890"/>
              </w:tabs>
              <w:spacing w:line="300" w:lineRule="exact"/>
              <w:ind w:right="-200"/>
              <w:rPr>
                <w:rFonts w:ascii="Angsana New" w:hAnsi="Angsana New" w:cs="Angsana New"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sz w:val="28"/>
                <w:szCs w:val="28"/>
              </w:rPr>
              <w:t>79,060,374</w:t>
            </w:r>
          </w:p>
        </w:tc>
        <w:tc>
          <w:tcPr>
            <w:tcW w:w="269" w:type="dxa"/>
          </w:tcPr>
          <w:p w14:paraId="511EE389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290BE0ED" w14:textId="7A8A9781" w:rsidR="007D62A9" w:rsidRPr="00196AB4" w:rsidRDefault="00F835DB" w:rsidP="00DE00BE">
            <w:pPr>
              <w:pStyle w:val="acctfourfigures"/>
              <w:tabs>
                <w:tab w:val="clear" w:pos="765"/>
                <w:tab w:val="decimal" w:pos="610"/>
              </w:tabs>
              <w:spacing w:line="320" w:lineRule="atLeast"/>
              <w:ind w:left="-20" w:right="-200"/>
              <w:rPr>
                <w:rFonts w:ascii="Angsana New" w:hAnsi="Angsana New" w:cs="Angsana New"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sz w:val="28"/>
                <w:szCs w:val="28"/>
              </w:rPr>
              <w:t>(12,351,275)</w:t>
            </w:r>
          </w:p>
        </w:tc>
        <w:tc>
          <w:tcPr>
            <w:tcW w:w="269" w:type="dxa"/>
          </w:tcPr>
          <w:p w14:paraId="47C0BBFD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47F8B539" w14:textId="0DF6B483" w:rsidR="007D62A9" w:rsidRPr="00196AB4" w:rsidRDefault="00F835DB" w:rsidP="007D62A9">
            <w:pPr>
              <w:pStyle w:val="acctfourfigures"/>
              <w:tabs>
                <w:tab w:val="clear" w:pos="765"/>
              </w:tabs>
              <w:spacing w:line="32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sz w:val="28"/>
                <w:szCs w:val="28"/>
              </w:rPr>
              <w:t>66,709,099</w:t>
            </w:r>
          </w:p>
        </w:tc>
      </w:tr>
      <w:tr w:rsidR="007D62A9" w:rsidRPr="00196AB4" w14:paraId="4608E119" w14:textId="77777777" w:rsidTr="00DE00BE">
        <w:trPr>
          <w:cantSplit/>
          <w:trHeight w:hRule="exact" w:val="331"/>
        </w:trPr>
        <w:tc>
          <w:tcPr>
            <w:tcW w:w="5220" w:type="dxa"/>
          </w:tcPr>
          <w:p w14:paraId="48644C04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196AB4">
              <w:rPr>
                <w:rFonts w:ascii="Angsana New" w:hAnsi="Angsana New" w:cs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AC5100B" w14:textId="03DA8F63" w:rsidR="007D62A9" w:rsidRPr="00DE00BE" w:rsidRDefault="007D62A9" w:rsidP="00DE00BE">
            <w:pPr>
              <w:pStyle w:val="acctfourfigures"/>
              <w:tabs>
                <w:tab w:val="clear" w:pos="765"/>
                <w:tab w:val="decimal" w:pos="700"/>
              </w:tabs>
              <w:spacing w:line="300" w:lineRule="exact"/>
              <w:ind w:left="-20" w:right="-200"/>
              <w:rPr>
                <w:rFonts w:ascii="Angsana New" w:hAnsi="Angsana New" w:cs="Angsana New"/>
                <w:sz w:val="28"/>
                <w:szCs w:val="28"/>
              </w:rPr>
            </w:pPr>
            <w:r w:rsidRPr="00DE00BE">
              <w:rPr>
                <w:rFonts w:ascii="Angsana New" w:hAnsi="Angsana New" w:cs="Angsana New"/>
                <w:sz w:val="28"/>
                <w:szCs w:val="28"/>
              </w:rPr>
              <w:t>(6,286,345)</w:t>
            </w:r>
          </w:p>
        </w:tc>
        <w:tc>
          <w:tcPr>
            <w:tcW w:w="269" w:type="dxa"/>
          </w:tcPr>
          <w:p w14:paraId="050540A1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14:paraId="358D10AB" w14:textId="71A64146" w:rsidR="007D62A9" w:rsidRPr="00196AB4" w:rsidRDefault="007D62A9" w:rsidP="00DE00BE">
            <w:pPr>
              <w:pStyle w:val="acctfourfigures"/>
              <w:tabs>
                <w:tab w:val="clear" w:pos="765"/>
                <w:tab w:val="decimal" w:pos="1420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sz w:val="28"/>
                <w:szCs w:val="28"/>
              </w:rPr>
              <w:t>(1,302,029)</w:t>
            </w:r>
          </w:p>
        </w:tc>
        <w:tc>
          <w:tcPr>
            <w:tcW w:w="269" w:type="dxa"/>
          </w:tcPr>
          <w:p w14:paraId="7FC54217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4D85619E" w14:textId="35733A24" w:rsidR="007D62A9" w:rsidRPr="00196AB4" w:rsidRDefault="007D62A9" w:rsidP="00DE00BE">
            <w:pPr>
              <w:pStyle w:val="acctfourfigures"/>
              <w:tabs>
                <w:tab w:val="clear" w:pos="765"/>
                <w:tab w:val="decimal" w:pos="880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sz w:val="28"/>
                <w:szCs w:val="28"/>
              </w:rPr>
              <w:t>(1,452,791)</w:t>
            </w:r>
          </w:p>
        </w:tc>
        <w:tc>
          <w:tcPr>
            <w:tcW w:w="270" w:type="dxa"/>
          </w:tcPr>
          <w:p w14:paraId="10FECE95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20" w:lineRule="atLeast"/>
              <w:ind w:left="-108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1A47D7FD" w14:textId="1B47C89C" w:rsidR="007D62A9" w:rsidRPr="00196AB4" w:rsidRDefault="00F835DB" w:rsidP="00DE00BE">
            <w:pPr>
              <w:pStyle w:val="acctfourfigures"/>
              <w:tabs>
                <w:tab w:val="clear" w:pos="765"/>
                <w:tab w:val="decimal" w:pos="940"/>
              </w:tabs>
              <w:spacing w:line="300" w:lineRule="exact"/>
              <w:ind w:right="-120"/>
              <w:rPr>
                <w:rFonts w:ascii="Angsana New" w:hAnsi="Angsana New" w:cs="Angsana New"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sz w:val="28"/>
                <w:szCs w:val="28"/>
              </w:rPr>
              <w:t>(3,310,110)</w:t>
            </w:r>
          </w:p>
        </w:tc>
        <w:tc>
          <w:tcPr>
            <w:tcW w:w="269" w:type="dxa"/>
          </w:tcPr>
          <w:p w14:paraId="5135BEAE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15E0F4C7" w14:textId="03349D59" w:rsidR="007D62A9" w:rsidRPr="00196AB4" w:rsidRDefault="00F835DB" w:rsidP="00DE00BE">
            <w:pPr>
              <w:pStyle w:val="acctfourfigures"/>
              <w:tabs>
                <w:tab w:val="clear" w:pos="765"/>
                <w:tab w:val="decimal" w:pos="710"/>
              </w:tabs>
              <w:spacing w:line="300" w:lineRule="exact"/>
              <w:ind w:left="-10" w:right="-200"/>
              <w:rPr>
                <w:rFonts w:ascii="Angsana New" w:hAnsi="Angsana New" w:cs="Angsana New"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sz w:val="28"/>
                <w:szCs w:val="28"/>
              </w:rPr>
              <w:t>(12,351,275)</w:t>
            </w:r>
          </w:p>
        </w:tc>
        <w:tc>
          <w:tcPr>
            <w:tcW w:w="269" w:type="dxa"/>
          </w:tcPr>
          <w:p w14:paraId="721B286B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16EA7E92" w14:textId="2BCA60E0" w:rsidR="007D62A9" w:rsidRPr="00196AB4" w:rsidRDefault="00F835DB" w:rsidP="007D62A9">
            <w:pPr>
              <w:pStyle w:val="acctfourfigures"/>
              <w:tabs>
                <w:tab w:val="clear" w:pos="765"/>
              </w:tabs>
              <w:spacing w:line="32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sz w:val="28"/>
                <w:szCs w:val="28"/>
              </w:rPr>
              <w:t>12,351,27</w:t>
            </w:r>
            <w:r w:rsidR="00726E7E" w:rsidRPr="00196AB4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69" w:type="dxa"/>
          </w:tcPr>
          <w:p w14:paraId="3D065785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375850CD" w14:textId="4C77CA73" w:rsidR="007D62A9" w:rsidRPr="00DE00BE" w:rsidRDefault="00F835DB" w:rsidP="00DE0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atLeast"/>
              <w:ind w:left="-108" w:right="-200"/>
              <w:rPr>
                <w:rFonts w:ascii="Angsana New" w:hAnsi="Angsana New" w:cs="Angsana New"/>
                <w:sz w:val="28"/>
                <w:szCs w:val="28"/>
              </w:rPr>
            </w:pPr>
            <w:r w:rsidRPr="00DE00B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D62A9" w:rsidRPr="00196AB4" w14:paraId="15FB57C2" w14:textId="77777777" w:rsidTr="00DE00BE">
        <w:trPr>
          <w:cantSplit/>
          <w:trHeight w:hRule="exact" w:val="363"/>
        </w:trPr>
        <w:tc>
          <w:tcPr>
            <w:tcW w:w="5220" w:type="dxa"/>
          </w:tcPr>
          <w:p w14:paraId="44E39811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รวมรายได้จากลูกค้าภายนอก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A4DA9B4" w14:textId="6E66F0CE" w:rsidR="007D62A9" w:rsidRPr="00196AB4" w:rsidRDefault="007D62A9" w:rsidP="00DE00BE">
            <w:pPr>
              <w:pStyle w:val="acctfourfigures"/>
              <w:tabs>
                <w:tab w:val="clear" w:pos="765"/>
                <w:tab w:val="left" w:pos="796"/>
              </w:tabs>
              <w:spacing w:line="300" w:lineRule="exact"/>
              <w:ind w:left="-20" w:right="-20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</w:rPr>
              <w:t>32,360,709</w:t>
            </w:r>
          </w:p>
        </w:tc>
        <w:tc>
          <w:tcPr>
            <w:tcW w:w="269" w:type="dxa"/>
          </w:tcPr>
          <w:p w14:paraId="40743CF3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double" w:sz="4" w:space="0" w:color="auto"/>
            </w:tcBorders>
          </w:tcPr>
          <w:p w14:paraId="465318F5" w14:textId="37973D3B" w:rsidR="007D62A9" w:rsidRPr="006C1F10" w:rsidRDefault="007D62A9" w:rsidP="00DE00BE">
            <w:pPr>
              <w:pStyle w:val="acctfourfigures"/>
              <w:tabs>
                <w:tab w:val="clear" w:pos="765"/>
                <w:tab w:val="decimal" w:pos="1420"/>
              </w:tabs>
              <w:spacing w:line="300" w:lineRule="exact"/>
              <w:ind w:right="-11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C1F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23,177,459</w:t>
            </w:r>
          </w:p>
        </w:tc>
        <w:tc>
          <w:tcPr>
            <w:tcW w:w="269" w:type="dxa"/>
          </w:tcPr>
          <w:p w14:paraId="7CF1514E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50C92987" w14:textId="5096D443" w:rsidR="007D62A9" w:rsidRPr="006C1F10" w:rsidRDefault="007D62A9" w:rsidP="00DE00BE">
            <w:pPr>
              <w:pStyle w:val="acctfourfigures"/>
              <w:tabs>
                <w:tab w:val="clear" w:pos="765"/>
                <w:tab w:val="decimal" w:pos="880"/>
              </w:tabs>
              <w:spacing w:line="300" w:lineRule="exact"/>
              <w:ind w:right="-11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C1F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6,663,313</w:t>
            </w:r>
          </w:p>
        </w:tc>
        <w:tc>
          <w:tcPr>
            <w:tcW w:w="270" w:type="dxa"/>
          </w:tcPr>
          <w:p w14:paraId="504AF430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6686AE9A" w14:textId="67FED844" w:rsidR="007D62A9" w:rsidRPr="006C1F10" w:rsidRDefault="00F835DB" w:rsidP="00DE00BE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C1F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4,507,618</w:t>
            </w:r>
          </w:p>
        </w:tc>
        <w:tc>
          <w:tcPr>
            <w:tcW w:w="269" w:type="dxa"/>
          </w:tcPr>
          <w:p w14:paraId="57E529A1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0D7ADD9B" w14:textId="3D8DB8C4" w:rsidR="007D62A9" w:rsidRPr="006C1F10" w:rsidRDefault="00F835DB" w:rsidP="00DE00BE">
            <w:pPr>
              <w:pStyle w:val="acctfourfigures"/>
              <w:tabs>
                <w:tab w:val="clear" w:pos="765"/>
                <w:tab w:val="decimal" w:pos="890"/>
              </w:tabs>
              <w:spacing w:line="300" w:lineRule="exact"/>
              <w:ind w:right="-20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C1F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66,709,099</w:t>
            </w:r>
          </w:p>
        </w:tc>
        <w:tc>
          <w:tcPr>
            <w:tcW w:w="269" w:type="dxa"/>
          </w:tcPr>
          <w:p w14:paraId="3D944E2A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7D876657" w14:textId="11E5E0CB" w:rsidR="007D62A9" w:rsidRPr="00C04FFB" w:rsidRDefault="00F835DB" w:rsidP="00DE00BE">
            <w:pPr>
              <w:pStyle w:val="acctfourfigures"/>
              <w:tabs>
                <w:tab w:val="clear" w:pos="765"/>
                <w:tab w:val="decimal" w:pos="806"/>
              </w:tabs>
              <w:spacing w:line="320" w:lineRule="atLeast"/>
              <w:ind w:right="-20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04FFB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4E6E0394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6D8C14DD" w14:textId="7B4BADF8" w:rsidR="007D62A9" w:rsidRPr="00196AB4" w:rsidRDefault="00F835DB" w:rsidP="007D62A9">
            <w:pPr>
              <w:pStyle w:val="acctfourfigures"/>
              <w:tabs>
                <w:tab w:val="clear" w:pos="765"/>
              </w:tabs>
              <w:spacing w:line="32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</w:rPr>
              <w:t>66,709,099</w:t>
            </w:r>
          </w:p>
        </w:tc>
      </w:tr>
      <w:tr w:rsidR="007D62A9" w:rsidRPr="00196AB4" w14:paraId="31C6AC3C" w14:textId="77777777" w:rsidTr="00DE00BE">
        <w:trPr>
          <w:cantSplit/>
          <w:trHeight w:hRule="exact" w:val="113"/>
        </w:trPr>
        <w:tc>
          <w:tcPr>
            <w:tcW w:w="5220" w:type="dxa"/>
          </w:tcPr>
          <w:p w14:paraId="28543DCA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2D33245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3B3C4A46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  <w:tcBorders>
              <w:top w:val="double" w:sz="4" w:space="0" w:color="auto"/>
            </w:tcBorders>
          </w:tcPr>
          <w:p w14:paraId="12FA24AB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15D614E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166AB51F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6B31A31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double" w:sz="4" w:space="0" w:color="auto"/>
            </w:tcBorders>
          </w:tcPr>
          <w:p w14:paraId="7000788E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5D1DC69C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double" w:sz="4" w:space="0" w:color="auto"/>
            </w:tcBorders>
          </w:tcPr>
          <w:p w14:paraId="5A594595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DCF4916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04339050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933ECD5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681181D1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7D62A9" w:rsidRPr="00196AB4" w14:paraId="7A849CA2" w14:textId="77777777" w:rsidTr="00DE00BE">
        <w:trPr>
          <w:cantSplit/>
          <w:trHeight w:hRule="exact" w:val="331"/>
        </w:trPr>
        <w:tc>
          <w:tcPr>
            <w:tcW w:w="5220" w:type="dxa"/>
          </w:tcPr>
          <w:p w14:paraId="6AF4A8F7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990" w:type="dxa"/>
          </w:tcPr>
          <w:p w14:paraId="47030351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59A32772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632D2544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55FB8E46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2E8DF4D6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6F694AE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0CB29003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394B6A6E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1D3EBF4D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0B3DAF70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58801395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47C284D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6A22DE66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7D62A9" w:rsidRPr="00196AB4" w14:paraId="7F09D1F3" w14:textId="77777777" w:rsidTr="00DE00BE">
        <w:trPr>
          <w:cantSplit/>
          <w:trHeight w:hRule="exact" w:val="331"/>
        </w:trPr>
        <w:tc>
          <w:tcPr>
            <w:tcW w:w="5220" w:type="dxa"/>
          </w:tcPr>
          <w:p w14:paraId="584C38C2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กำไรขั้นต้นของส่วนงาน</w:t>
            </w:r>
          </w:p>
        </w:tc>
        <w:tc>
          <w:tcPr>
            <w:tcW w:w="990" w:type="dxa"/>
          </w:tcPr>
          <w:p w14:paraId="7F2A425D" w14:textId="7DBD52AE" w:rsidR="007D62A9" w:rsidRPr="00196AB4" w:rsidRDefault="00F835DB" w:rsidP="00DE00BE">
            <w:pPr>
              <w:pStyle w:val="acctfourfigures"/>
              <w:tabs>
                <w:tab w:val="clear" w:pos="765"/>
                <w:tab w:val="decimal" w:pos="776"/>
              </w:tabs>
              <w:spacing w:line="300" w:lineRule="exact"/>
              <w:ind w:left="-20" w:right="-200"/>
              <w:rPr>
                <w:rFonts w:ascii="Angsana New" w:hAnsi="Angsana New" w:cs="Angsana New"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sz w:val="28"/>
                <w:szCs w:val="28"/>
              </w:rPr>
              <w:t>6,096,732</w:t>
            </w:r>
          </w:p>
        </w:tc>
        <w:tc>
          <w:tcPr>
            <w:tcW w:w="269" w:type="dxa"/>
          </w:tcPr>
          <w:p w14:paraId="1340EC77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3CBC3C51" w14:textId="2ECA129B" w:rsidR="007D62A9" w:rsidRPr="00196AB4" w:rsidRDefault="00F835DB" w:rsidP="00DE00BE">
            <w:pPr>
              <w:pStyle w:val="acctfourfigures"/>
              <w:tabs>
                <w:tab w:val="clear" w:pos="765"/>
                <w:tab w:val="decimal" w:pos="1420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sz w:val="28"/>
                <w:szCs w:val="28"/>
              </w:rPr>
              <w:t>1,936,138</w:t>
            </w:r>
          </w:p>
        </w:tc>
        <w:tc>
          <w:tcPr>
            <w:tcW w:w="269" w:type="dxa"/>
          </w:tcPr>
          <w:p w14:paraId="1C62B3EA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119CCC3C" w14:textId="09196D6C" w:rsidR="007D62A9" w:rsidRPr="00196AB4" w:rsidRDefault="00F835DB" w:rsidP="00DE00BE">
            <w:pPr>
              <w:pStyle w:val="acctfourfigures"/>
              <w:tabs>
                <w:tab w:val="clear" w:pos="765"/>
                <w:tab w:val="decimal" w:pos="880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sz w:val="28"/>
                <w:szCs w:val="28"/>
              </w:rPr>
              <w:t>1,202,526</w:t>
            </w:r>
          </w:p>
        </w:tc>
        <w:tc>
          <w:tcPr>
            <w:tcW w:w="270" w:type="dxa"/>
          </w:tcPr>
          <w:p w14:paraId="4753E46D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786F0023" w14:textId="4E7EA980" w:rsidR="007D62A9" w:rsidRPr="00196AB4" w:rsidRDefault="00F835DB" w:rsidP="00DE00BE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sz w:val="28"/>
                <w:szCs w:val="28"/>
              </w:rPr>
              <w:t>1,104,868</w:t>
            </w:r>
          </w:p>
        </w:tc>
        <w:tc>
          <w:tcPr>
            <w:tcW w:w="269" w:type="dxa"/>
          </w:tcPr>
          <w:p w14:paraId="5565370C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26FDBCC6" w14:textId="046437F1" w:rsidR="007D62A9" w:rsidRPr="00196AB4" w:rsidRDefault="00F835DB" w:rsidP="00DE00BE">
            <w:pPr>
              <w:pStyle w:val="acctfourfigures"/>
              <w:tabs>
                <w:tab w:val="clear" w:pos="765"/>
                <w:tab w:val="decimal" w:pos="890"/>
              </w:tabs>
              <w:spacing w:line="300" w:lineRule="exact"/>
              <w:ind w:right="-200"/>
              <w:rPr>
                <w:rFonts w:ascii="Angsana New" w:hAnsi="Angsana New" w:cs="Angsana New"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sz w:val="28"/>
                <w:szCs w:val="28"/>
              </w:rPr>
              <w:t>10,340,264</w:t>
            </w:r>
          </w:p>
        </w:tc>
        <w:tc>
          <w:tcPr>
            <w:tcW w:w="269" w:type="dxa"/>
          </w:tcPr>
          <w:p w14:paraId="6F3FC39B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7C3FFCAD" w14:textId="116A3C1A" w:rsidR="007D62A9" w:rsidRPr="00C04FFB" w:rsidRDefault="00F835DB" w:rsidP="00DE00BE">
            <w:pPr>
              <w:pStyle w:val="acctfourfigures"/>
              <w:tabs>
                <w:tab w:val="clear" w:pos="765"/>
                <w:tab w:val="decimal" w:pos="806"/>
              </w:tabs>
              <w:spacing w:line="320" w:lineRule="atLeast"/>
              <w:ind w:right="-200"/>
              <w:rPr>
                <w:rFonts w:ascii="Angsana New" w:hAnsi="Angsana New" w:cs="Angsana New"/>
                <w:sz w:val="28"/>
                <w:szCs w:val="28"/>
              </w:rPr>
            </w:pPr>
            <w:r w:rsidRPr="00C04FFB">
              <w:rPr>
                <w:rFonts w:ascii="Angsana New" w:hAnsi="Angsana New" w:cs="Angsana New"/>
                <w:sz w:val="28"/>
                <w:szCs w:val="28"/>
              </w:rPr>
              <w:t>324,060</w:t>
            </w:r>
          </w:p>
        </w:tc>
        <w:tc>
          <w:tcPr>
            <w:tcW w:w="269" w:type="dxa"/>
          </w:tcPr>
          <w:p w14:paraId="3DCD844A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1058E613" w14:textId="32F401FA" w:rsidR="007D62A9" w:rsidRPr="00196AB4" w:rsidRDefault="00F835DB" w:rsidP="007D62A9">
            <w:pPr>
              <w:pStyle w:val="acctfourfigures"/>
              <w:tabs>
                <w:tab w:val="clear" w:pos="765"/>
              </w:tabs>
              <w:spacing w:line="32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sz w:val="28"/>
                <w:szCs w:val="28"/>
              </w:rPr>
              <w:t>10,664,324</w:t>
            </w:r>
          </w:p>
        </w:tc>
      </w:tr>
      <w:tr w:rsidR="007D62A9" w:rsidRPr="00196AB4" w14:paraId="3110DA2F" w14:textId="77777777" w:rsidTr="00DE00BE">
        <w:trPr>
          <w:cantSplit/>
          <w:trHeight w:hRule="exact" w:val="331"/>
        </w:trPr>
        <w:tc>
          <w:tcPr>
            <w:tcW w:w="5220" w:type="dxa"/>
          </w:tcPr>
          <w:p w14:paraId="50772929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ค่าใช้จ่ายในการขายและบริหาร</w:t>
            </w:r>
          </w:p>
        </w:tc>
        <w:tc>
          <w:tcPr>
            <w:tcW w:w="990" w:type="dxa"/>
          </w:tcPr>
          <w:p w14:paraId="0672DEDE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7FDC9D5F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4D8E4497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65EA3117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646A3032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8C7DD22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067B3B92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0A8F7D4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2D3844CD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62B43C92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37848D8C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73370BE6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21D060CE" w14:textId="549EF2CE" w:rsidR="007D62A9" w:rsidRPr="00196AB4" w:rsidRDefault="00F835DB" w:rsidP="007D62A9">
            <w:pPr>
              <w:pStyle w:val="acctfourfigures"/>
              <w:tabs>
                <w:tab w:val="clear" w:pos="765"/>
                <w:tab w:val="decimal" w:pos="1114"/>
              </w:tabs>
              <w:spacing w:line="320" w:lineRule="atLeast"/>
              <w:ind w:right="-60"/>
              <w:rPr>
                <w:rFonts w:ascii="Angsana New" w:hAnsi="Angsana New" w:cs="Angsana New"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sz w:val="28"/>
                <w:szCs w:val="28"/>
              </w:rPr>
              <w:t>(8,096,174)</w:t>
            </w:r>
          </w:p>
        </w:tc>
      </w:tr>
      <w:tr w:rsidR="007D62A9" w:rsidRPr="00196AB4" w14:paraId="569D3587" w14:textId="77777777" w:rsidTr="00DE00BE">
        <w:trPr>
          <w:cantSplit/>
          <w:trHeight w:hRule="exact" w:val="70"/>
        </w:trPr>
        <w:tc>
          <w:tcPr>
            <w:tcW w:w="5220" w:type="dxa"/>
          </w:tcPr>
          <w:p w14:paraId="76B963EE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13BAB1B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91FF836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4A81FB72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7798175B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20C5012F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0CB3D1E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4FF487F5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73109698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5E6E4831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7D46D1F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3B6B18A0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169C8E37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0F089087" w14:textId="77777777" w:rsidR="007D62A9" w:rsidRPr="00196AB4" w:rsidRDefault="007D62A9" w:rsidP="007D62A9">
            <w:pPr>
              <w:pStyle w:val="acctfourfigures"/>
              <w:tabs>
                <w:tab w:val="clear" w:pos="765"/>
                <w:tab w:val="decimal" w:pos="1114"/>
              </w:tabs>
              <w:spacing w:line="320" w:lineRule="atLeast"/>
              <w:ind w:right="-6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D62A9" w:rsidRPr="00196AB4" w14:paraId="00F0CCDE" w14:textId="77777777" w:rsidTr="00DE00BE">
        <w:trPr>
          <w:cantSplit/>
          <w:trHeight w:hRule="exact" w:val="331"/>
        </w:trPr>
        <w:tc>
          <w:tcPr>
            <w:tcW w:w="5220" w:type="dxa"/>
          </w:tcPr>
          <w:p w14:paraId="785B92F8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กำไรจากการดำเนินงาน</w:t>
            </w:r>
          </w:p>
        </w:tc>
        <w:tc>
          <w:tcPr>
            <w:tcW w:w="990" w:type="dxa"/>
          </w:tcPr>
          <w:p w14:paraId="6C2225C2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69" w:type="dxa"/>
          </w:tcPr>
          <w:p w14:paraId="750F7271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6CA659B3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4CC2396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667DF932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9CDECDA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3C041A12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04690B32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4CDF2ACC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8799F57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5CE28E2B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7A74DEFC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709B61CE" w14:textId="1D36E15A" w:rsidR="007D62A9" w:rsidRPr="00196AB4" w:rsidRDefault="00F835DB" w:rsidP="007D62A9">
            <w:pPr>
              <w:pStyle w:val="acctfourfigures"/>
              <w:tabs>
                <w:tab w:val="clear" w:pos="765"/>
              </w:tabs>
              <w:spacing w:line="32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2,568,150</w:t>
            </w:r>
          </w:p>
        </w:tc>
      </w:tr>
      <w:tr w:rsidR="007D62A9" w:rsidRPr="00196AB4" w14:paraId="2818FCCB" w14:textId="77777777" w:rsidTr="00DE00BE">
        <w:trPr>
          <w:cantSplit/>
          <w:trHeight w:hRule="exact" w:val="331"/>
        </w:trPr>
        <w:tc>
          <w:tcPr>
            <w:tcW w:w="5220" w:type="dxa"/>
          </w:tcPr>
          <w:p w14:paraId="7A085C28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990" w:type="dxa"/>
          </w:tcPr>
          <w:p w14:paraId="2DC4609F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61BB716D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6EFB4F3E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3A1BE5E6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5B4F8371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20" w:lineRule="atLeast"/>
              <w:ind w:left="-115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4726C8E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04BB49A6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005126A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7DA02D51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04F78134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26245646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5B0E7F9D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56428F1D" w14:textId="46547782" w:rsidR="007D62A9" w:rsidRPr="00196AB4" w:rsidRDefault="00F835DB" w:rsidP="007D62A9">
            <w:pPr>
              <w:pStyle w:val="acctfourfigures"/>
              <w:tabs>
                <w:tab w:val="clear" w:pos="765"/>
                <w:tab w:val="decimal" w:pos="1114"/>
              </w:tabs>
              <w:spacing w:line="320" w:lineRule="atLeast"/>
              <w:ind w:right="-60"/>
              <w:rPr>
                <w:rFonts w:ascii="Angsana New" w:hAnsi="Angsana New" w:cs="Angsana New"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sz w:val="28"/>
                <w:szCs w:val="28"/>
              </w:rPr>
              <w:t>(1,082,602)</w:t>
            </w:r>
          </w:p>
        </w:tc>
      </w:tr>
      <w:tr w:rsidR="007D62A9" w:rsidRPr="00196AB4" w14:paraId="6B82C79E" w14:textId="77777777" w:rsidTr="00DE00BE">
        <w:trPr>
          <w:cantSplit/>
          <w:trHeight w:hRule="exact" w:val="331"/>
        </w:trPr>
        <w:tc>
          <w:tcPr>
            <w:tcW w:w="5220" w:type="dxa"/>
          </w:tcPr>
          <w:p w14:paraId="0CCC835A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sz w:val="28"/>
                <w:szCs w:val="28"/>
                <w:cs/>
              </w:rPr>
              <w:t>ส่วนแบ่งกำไรจากเงินลงทุนที่รับรู้ตามวิธีส่วนได้เสีย</w:t>
            </w:r>
          </w:p>
        </w:tc>
        <w:tc>
          <w:tcPr>
            <w:tcW w:w="990" w:type="dxa"/>
          </w:tcPr>
          <w:p w14:paraId="1CD7CD64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1DEF49ED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7FF3BF58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500804A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3F467152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C7639D9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2E95F241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97B78D6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20D77FB0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064A4388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6A0D5B8C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1D7DEAF8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02ABEF29" w14:textId="366A20B0" w:rsidR="007D62A9" w:rsidRPr="00196AB4" w:rsidRDefault="00196AB4" w:rsidP="007D62A9">
            <w:pPr>
              <w:pStyle w:val="acctfourfigures"/>
              <w:tabs>
                <w:tab w:val="clear" w:pos="765"/>
              </w:tabs>
              <w:spacing w:line="320" w:lineRule="atLeast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196AB4">
              <w:rPr>
                <w:rFonts w:ascii="Angsana New" w:hAnsi="Angsana New" w:cs="Angsana New"/>
                <w:sz w:val="28"/>
                <w:szCs w:val="28"/>
              </w:rPr>
              <w:t>264,523</w:t>
            </w:r>
          </w:p>
        </w:tc>
      </w:tr>
      <w:tr w:rsidR="007D62A9" w:rsidRPr="00196AB4" w14:paraId="09406D28" w14:textId="77777777" w:rsidTr="00DE00BE">
        <w:trPr>
          <w:cantSplit/>
          <w:trHeight w:hRule="exact" w:val="331"/>
        </w:trPr>
        <w:tc>
          <w:tcPr>
            <w:tcW w:w="5220" w:type="dxa"/>
          </w:tcPr>
          <w:p w14:paraId="13F9E9C5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sz w:val="28"/>
                <w:szCs w:val="28"/>
                <w:cs/>
              </w:rPr>
              <w:t>รายได้อื่น ๆ</w:t>
            </w:r>
          </w:p>
        </w:tc>
        <w:tc>
          <w:tcPr>
            <w:tcW w:w="990" w:type="dxa"/>
          </w:tcPr>
          <w:p w14:paraId="7589EAA1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6FB07F1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276C804B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08828BA0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13332C74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D3D21E1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1D497002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55ACA34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270BFFB0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125CD1C4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0DE802FB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18C70232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25ABF5AF" w14:textId="7327985E" w:rsidR="007D62A9" w:rsidRPr="00196AB4" w:rsidRDefault="00F835DB" w:rsidP="007D62A9">
            <w:pPr>
              <w:pStyle w:val="acctfourfigures"/>
              <w:tabs>
                <w:tab w:val="clear" w:pos="765"/>
              </w:tabs>
              <w:spacing w:line="32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sz w:val="28"/>
                <w:szCs w:val="28"/>
              </w:rPr>
              <w:t>323,912</w:t>
            </w:r>
          </w:p>
        </w:tc>
      </w:tr>
      <w:tr w:rsidR="007D62A9" w:rsidRPr="00196AB4" w14:paraId="1D1434F2" w14:textId="77777777" w:rsidTr="00DE00BE">
        <w:trPr>
          <w:cantSplit/>
          <w:trHeight w:hRule="exact" w:val="111"/>
        </w:trPr>
        <w:tc>
          <w:tcPr>
            <w:tcW w:w="5220" w:type="dxa"/>
          </w:tcPr>
          <w:p w14:paraId="78353428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C1EC94C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341D33EA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5F5D6089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1C4D6161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5F9D9882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BF09E00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18EA399F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6CB15782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6A7712C1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7517721E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1F81DA58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53A215BE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0C290792" w14:textId="77777777" w:rsidR="007D62A9" w:rsidRPr="00196AB4" w:rsidRDefault="007D62A9" w:rsidP="007D62A9">
            <w:pPr>
              <w:pStyle w:val="acctfourfigures"/>
              <w:tabs>
                <w:tab w:val="clear" w:pos="765"/>
              </w:tabs>
              <w:spacing w:line="32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D62A9" w:rsidRPr="00196AB4" w14:paraId="0A64ADA4" w14:textId="77777777" w:rsidTr="00DE00BE">
        <w:trPr>
          <w:cantSplit/>
          <w:trHeight w:hRule="exact" w:val="331"/>
        </w:trPr>
        <w:tc>
          <w:tcPr>
            <w:tcW w:w="5220" w:type="dxa"/>
          </w:tcPr>
          <w:p w14:paraId="130011FE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990" w:type="dxa"/>
          </w:tcPr>
          <w:p w14:paraId="04BEF0FA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C2F6709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3190914C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1222DFF6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5EF6A18E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6A09F7A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4B12CB75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B1433ED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4118DE91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721F47D9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3514549B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9" w:type="dxa"/>
          </w:tcPr>
          <w:p w14:paraId="67FE930D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2C5C4446" w14:textId="0154D2CC" w:rsidR="007D62A9" w:rsidRPr="00196AB4" w:rsidRDefault="00196AB4" w:rsidP="007D62A9">
            <w:pPr>
              <w:pStyle w:val="acctfourfigures"/>
              <w:tabs>
                <w:tab w:val="clear" w:pos="765"/>
              </w:tabs>
              <w:spacing w:line="32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2,073,983</w:t>
            </w:r>
          </w:p>
        </w:tc>
      </w:tr>
      <w:tr w:rsidR="007D62A9" w:rsidRPr="00196AB4" w14:paraId="3D3DC6CC" w14:textId="77777777" w:rsidTr="00DE00BE">
        <w:trPr>
          <w:cantSplit/>
          <w:trHeight w:hRule="exact" w:val="331"/>
        </w:trPr>
        <w:tc>
          <w:tcPr>
            <w:tcW w:w="5220" w:type="dxa"/>
          </w:tcPr>
          <w:p w14:paraId="1410968F" w14:textId="6663BC0E" w:rsidR="007D62A9" w:rsidRPr="00196AB4" w:rsidRDefault="00F93BA2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</w:t>
            </w:r>
            <w:r w:rsidR="007D62A9" w:rsidRPr="00196AB4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90" w:type="dxa"/>
          </w:tcPr>
          <w:p w14:paraId="5B6C9AA1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7074F28B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5189B974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B9C73D4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2C1459F1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3CB48CC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48B47035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D4180A3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64F0CFD2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056186A1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09769214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4CEB699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293FE14D" w14:textId="0D9B7E22" w:rsidR="007D62A9" w:rsidRPr="00196AB4" w:rsidRDefault="00F835DB" w:rsidP="007D62A9">
            <w:pPr>
              <w:pStyle w:val="acctfourfigures"/>
              <w:tabs>
                <w:tab w:val="clear" w:pos="765"/>
              </w:tabs>
              <w:spacing w:line="32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sz w:val="28"/>
                <w:szCs w:val="28"/>
              </w:rPr>
              <w:t>439,568</w:t>
            </w:r>
          </w:p>
        </w:tc>
      </w:tr>
      <w:tr w:rsidR="007D62A9" w:rsidRPr="00196AB4" w14:paraId="52D6B047" w14:textId="77777777" w:rsidTr="00DE00BE">
        <w:trPr>
          <w:cantSplit/>
          <w:trHeight w:hRule="exact" w:val="70"/>
        </w:trPr>
        <w:tc>
          <w:tcPr>
            <w:tcW w:w="5220" w:type="dxa"/>
          </w:tcPr>
          <w:p w14:paraId="5013C2D5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12654B9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568D13E6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7D413E76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B0621E3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454EE665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EE97DDD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5E8E8AEF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1D74D236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25B11DDD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16D35C43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458739ED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6FC60CCA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1BE59D77" w14:textId="77777777" w:rsidR="007D62A9" w:rsidRPr="00196AB4" w:rsidRDefault="007D62A9" w:rsidP="007D62A9">
            <w:pPr>
              <w:pStyle w:val="acctfourfigures"/>
              <w:tabs>
                <w:tab w:val="clear" w:pos="765"/>
              </w:tabs>
              <w:spacing w:line="32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D62A9" w:rsidRPr="00196AB4" w14:paraId="6964FC5E" w14:textId="77777777" w:rsidTr="00DE00BE">
        <w:trPr>
          <w:cantSplit/>
          <w:trHeight w:hRule="exact" w:val="331"/>
        </w:trPr>
        <w:tc>
          <w:tcPr>
            <w:tcW w:w="5220" w:type="dxa"/>
          </w:tcPr>
          <w:p w14:paraId="7BD3AAAE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กำไรสำหรับงวดจากการดำเนินงานต่อเนื่อง</w:t>
            </w:r>
          </w:p>
        </w:tc>
        <w:tc>
          <w:tcPr>
            <w:tcW w:w="990" w:type="dxa"/>
          </w:tcPr>
          <w:p w14:paraId="0247DB90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19BECAA7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47712A02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5B656831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5C5AF4FE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875A245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43DEFD6B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5CACCF3B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6C96F0B5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759D4DA1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2EB81FB0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68A462B3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056B5CF9" w14:textId="20A40DD0" w:rsidR="007D62A9" w:rsidRPr="00196AB4" w:rsidRDefault="00196AB4" w:rsidP="007D62A9">
            <w:pPr>
              <w:pStyle w:val="acctfourfigures"/>
              <w:tabs>
                <w:tab w:val="clear" w:pos="765"/>
              </w:tabs>
              <w:spacing w:line="32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2,513,551</w:t>
            </w:r>
          </w:p>
        </w:tc>
      </w:tr>
      <w:tr w:rsidR="007D62A9" w:rsidRPr="00196AB4" w14:paraId="69D84533" w14:textId="77777777" w:rsidTr="00DE00BE">
        <w:trPr>
          <w:cantSplit/>
          <w:trHeight w:hRule="exact" w:val="331"/>
        </w:trPr>
        <w:tc>
          <w:tcPr>
            <w:tcW w:w="5220" w:type="dxa"/>
          </w:tcPr>
          <w:p w14:paraId="13271CED" w14:textId="141F1E50" w:rsidR="007D62A9" w:rsidRPr="00196AB4" w:rsidRDefault="00F93BA2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</w:t>
            </w:r>
            <w:r w:rsidR="007D62A9" w:rsidRPr="00196AB4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สำหรับงวดจากการดำเนินงานที่ยกเลิก</w:t>
            </w:r>
          </w:p>
        </w:tc>
        <w:tc>
          <w:tcPr>
            <w:tcW w:w="990" w:type="dxa"/>
          </w:tcPr>
          <w:p w14:paraId="5E8D79C1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7484C0CB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23E52A3A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991BDED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572FF22E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56ABAAE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4A889B99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75C6161E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4B4B7F6C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A643C42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62688AA3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5F9B872C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6C9D9BC4" w14:textId="1995897E" w:rsidR="007D62A9" w:rsidRPr="00196AB4" w:rsidRDefault="00196AB4" w:rsidP="00196AB4">
            <w:pPr>
              <w:pStyle w:val="acctfourfigures"/>
              <w:tabs>
                <w:tab w:val="clear" w:pos="765"/>
                <w:tab w:val="decimal" w:pos="1114"/>
              </w:tabs>
              <w:spacing w:line="320" w:lineRule="atLeast"/>
              <w:ind w:right="-6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196AB4">
              <w:rPr>
                <w:rFonts w:ascii="Angsana New" w:hAnsi="Angsana New" w:cs="Angsana New"/>
                <w:sz w:val="28"/>
                <w:szCs w:val="28"/>
              </w:rPr>
              <w:t>(170,152)</w:t>
            </w:r>
          </w:p>
        </w:tc>
      </w:tr>
      <w:tr w:rsidR="007D62A9" w:rsidRPr="00196AB4" w14:paraId="7272A7EA" w14:textId="77777777" w:rsidTr="00DE00BE">
        <w:trPr>
          <w:cantSplit/>
          <w:trHeight w:hRule="exact" w:val="70"/>
        </w:trPr>
        <w:tc>
          <w:tcPr>
            <w:tcW w:w="5220" w:type="dxa"/>
          </w:tcPr>
          <w:p w14:paraId="5648B610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990" w:type="dxa"/>
          </w:tcPr>
          <w:p w14:paraId="3E7D7362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6DC03BD5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02C4544B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0E262BD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47F2CDEB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8D2985F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522C52D8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09731C9C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201D54FB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051DF87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7FF8F64F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0D0E44B7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776ED873" w14:textId="77777777" w:rsidR="007D62A9" w:rsidRPr="00196AB4" w:rsidRDefault="007D62A9" w:rsidP="007D62A9">
            <w:pPr>
              <w:pStyle w:val="acctfourfigures"/>
              <w:tabs>
                <w:tab w:val="clear" w:pos="765"/>
              </w:tabs>
              <w:spacing w:line="32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D62A9" w:rsidRPr="00196AB4" w14:paraId="099482D9" w14:textId="77777777" w:rsidTr="00DE00BE">
        <w:trPr>
          <w:cantSplit/>
          <w:trHeight w:hRule="exact" w:val="331"/>
        </w:trPr>
        <w:tc>
          <w:tcPr>
            <w:tcW w:w="5220" w:type="dxa"/>
          </w:tcPr>
          <w:p w14:paraId="0AA92A77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990" w:type="dxa"/>
          </w:tcPr>
          <w:p w14:paraId="16CEC76A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15C4D91E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3BCA22CC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54A5D036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78319B3A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21D0AB1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4F2FDD46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7A48B060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51A34CEF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00CB429F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10C7806B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50963441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2D5F8D79" w14:textId="11E4E9E5" w:rsidR="007D62A9" w:rsidRPr="00196AB4" w:rsidRDefault="00196AB4" w:rsidP="007D62A9">
            <w:pPr>
              <w:pStyle w:val="acctfourfigures"/>
              <w:tabs>
                <w:tab w:val="clear" w:pos="765"/>
              </w:tabs>
              <w:spacing w:line="32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2,343,399</w:t>
            </w:r>
          </w:p>
        </w:tc>
      </w:tr>
      <w:tr w:rsidR="007D62A9" w:rsidRPr="00196AB4" w14:paraId="7A936167" w14:textId="77777777" w:rsidTr="00DE00BE">
        <w:trPr>
          <w:cantSplit/>
          <w:trHeight w:hRule="exact" w:val="90"/>
        </w:trPr>
        <w:tc>
          <w:tcPr>
            <w:tcW w:w="5220" w:type="dxa"/>
          </w:tcPr>
          <w:p w14:paraId="6CA229B8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42768B0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16E7F0B2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5B099E73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1B108E0D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65264E41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9950309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34A22791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BD4C176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3C0EB943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1BE620AD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66803E73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60E8A50E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5810FDC6" w14:textId="77777777" w:rsidR="007D62A9" w:rsidRPr="00196AB4" w:rsidRDefault="007D62A9" w:rsidP="007D62A9">
            <w:pPr>
              <w:pStyle w:val="acctfourfigures"/>
              <w:tabs>
                <w:tab w:val="clear" w:pos="765"/>
              </w:tabs>
              <w:spacing w:line="32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D62A9" w:rsidRPr="00196AB4" w14:paraId="401F1FA4" w14:textId="77777777" w:rsidTr="00DE00BE">
        <w:trPr>
          <w:cantSplit/>
          <w:trHeight w:hRule="exact" w:val="331"/>
        </w:trPr>
        <w:tc>
          <w:tcPr>
            <w:tcW w:w="5220" w:type="dxa"/>
          </w:tcPr>
          <w:p w14:paraId="3F152F3C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จังหวะการรับรู้รายได้</w:t>
            </w:r>
          </w:p>
        </w:tc>
        <w:tc>
          <w:tcPr>
            <w:tcW w:w="990" w:type="dxa"/>
          </w:tcPr>
          <w:p w14:paraId="2AC1ED2F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6CB4FC7D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76472E22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3C1CFC1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5D4BED43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4DA0E7D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7C6AA181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1C2D8BD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4B017C56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130BD97E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48A37FFA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371856B" w14:textId="77777777" w:rsidR="007D62A9" w:rsidRPr="00196AB4" w:rsidRDefault="007D62A9" w:rsidP="007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75182D6A" w14:textId="77777777" w:rsidR="007D62A9" w:rsidRPr="00196AB4" w:rsidRDefault="007D62A9" w:rsidP="007D62A9">
            <w:pPr>
              <w:pStyle w:val="acctfourfigures"/>
              <w:tabs>
                <w:tab w:val="clear" w:pos="765"/>
              </w:tabs>
              <w:spacing w:line="32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E6772" w:rsidRPr="00196AB4" w14:paraId="0B55DDFA" w14:textId="77777777" w:rsidTr="00DE00BE">
        <w:trPr>
          <w:cantSplit/>
          <w:trHeight w:hRule="exact" w:val="731"/>
        </w:trPr>
        <w:tc>
          <w:tcPr>
            <w:tcW w:w="5220" w:type="dxa"/>
          </w:tcPr>
          <w:p w14:paraId="4DE4C62E" w14:textId="77777777" w:rsidR="009824F8" w:rsidRDefault="008E6772" w:rsidP="008E6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sz w:val="28"/>
                <w:szCs w:val="28"/>
                <w:cs/>
              </w:rPr>
              <w:t>เมื่อปฏิบัติตามภาระที่ต้องปฏิบัติ</w:t>
            </w:r>
            <w:r w:rsidR="009824F8">
              <w:rPr>
                <w:rFonts w:ascii="Angsana New" w:hAnsi="Angsana New" w:cs="Angsana New" w:hint="cs"/>
                <w:sz w:val="28"/>
                <w:szCs w:val="28"/>
                <w:cs/>
              </w:rPr>
              <w:t>เสร็จสิ้น</w:t>
            </w:r>
          </w:p>
          <w:p w14:paraId="17B1C61C" w14:textId="43A5EB20" w:rsidR="008E6772" w:rsidRPr="00196AB4" w:rsidRDefault="009824F8" w:rsidP="008E6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</w:t>
            </w:r>
            <w:r w:rsidR="008E677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ณ เวลาใดเวลาหนึ่ง</w:t>
            </w:r>
            <w:r w:rsidR="008E6772" w:rsidRPr="00196AB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8E6772" w:rsidRPr="00196AB4">
              <w:rPr>
                <w:rFonts w:ascii="Angsana New" w:hAnsi="Angsana New" w:cs="Angsana New"/>
                <w:sz w:val="28"/>
                <w:szCs w:val="28"/>
              </w:rPr>
              <w:t>(Point in time)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CACDACC" w14:textId="77777777" w:rsidR="009824F8" w:rsidRDefault="009824F8" w:rsidP="009824F8">
            <w:pPr>
              <w:pStyle w:val="acctfourfigures"/>
              <w:tabs>
                <w:tab w:val="clear" w:pos="765"/>
                <w:tab w:val="decimal" w:pos="700"/>
              </w:tabs>
              <w:spacing w:line="300" w:lineRule="exact"/>
              <w:ind w:left="-20" w:right="-20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1A09DCDE" w14:textId="7C289A1A" w:rsidR="008E6772" w:rsidRPr="006C1F10" w:rsidRDefault="008E6772" w:rsidP="00DE00BE">
            <w:pPr>
              <w:pStyle w:val="acctfourfigures"/>
              <w:tabs>
                <w:tab w:val="clear" w:pos="765"/>
                <w:tab w:val="decimal" w:pos="700"/>
              </w:tabs>
              <w:spacing w:line="300" w:lineRule="exact"/>
              <w:ind w:left="-20" w:right="-20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C1F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32,360,709</w:t>
            </w:r>
          </w:p>
        </w:tc>
        <w:tc>
          <w:tcPr>
            <w:tcW w:w="269" w:type="dxa"/>
          </w:tcPr>
          <w:p w14:paraId="076AE913" w14:textId="77777777" w:rsidR="008E6772" w:rsidRPr="00196AB4" w:rsidRDefault="008E6772" w:rsidP="008E6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  <w:tcBorders>
              <w:bottom w:val="double" w:sz="4" w:space="0" w:color="auto"/>
            </w:tcBorders>
            <w:vAlign w:val="bottom"/>
          </w:tcPr>
          <w:p w14:paraId="15273738" w14:textId="77777777" w:rsidR="009824F8" w:rsidRDefault="009824F8" w:rsidP="009824F8">
            <w:pPr>
              <w:pStyle w:val="acctfourfigures"/>
              <w:tabs>
                <w:tab w:val="clear" w:pos="765"/>
                <w:tab w:val="decimal" w:pos="1420"/>
              </w:tabs>
              <w:spacing w:line="300" w:lineRule="exact"/>
              <w:ind w:right="-11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2B7C28C3" w14:textId="3857A379" w:rsidR="008E6772" w:rsidRPr="006C1F10" w:rsidRDefault="008E6772" w:rsidP="00DE00BE">
            <w:pPr>
              <w:pStyle w:val="acctfourfigures"/>
              <w:tabs>
                <w:tab w:val="clear" w:pos="765"/>
                <w:tab w:val="decimal" w:pos="1420"/>
              </w:tabs>
              <w:spacing w:line="300" w:lineRule="exact"/>
              <w:ind w:right="-11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C1F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23,177,459</w:t>
            </w:r>
          </w:p>
        </w:tc>
        <w:tc>
          <w:tcPr>
            <w:tcW w:w="269" w:type="dxa"/>
          </w:tcPr>
          <w:p w14:paraId="553496C8" w14:textId="77777777" w:rsidR="008E6772" w:rsidRPr="00196AB4" w:rsidRDefault="008E6772" w:rsidP="008E6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7C76F949" w14:textId="77777777" w:rsidR="009824F8" w:rsidRDefault="009824F8" w:rsidP="009824F8">
            <w:pPr>
              <w:pStyle w:val="acctfourfigures"/>
              <w:tabs>
                <w:tab w:val="clear" w:pos="765"/>
                <w:tab w:val="decimal" w:pos="880"/>
              </w:tabs>
              <w:spacing w:line="300" w:lineRule="exact"/>
              <w:ind w:right="-11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5D895D9B" w14:textId="1BED5F8A" w:rsidR="008E6772" w:rsidRPr="006C1F10" w:rsidRDefault="008E6772" w:rsidP="00DE00BE">
            <w:pPr>
              <w:pStyle w:val="acctfourfigures"/>
              <w:tabs>
                <w:tab w:val="clear" w:pos="765"/>
                <w:tab w:val="decimal" w:pos="880"/>
              </w:tabs>
              <w:spacing w:line="300" w:lineRule="exact"/>
              <w:ind w:right="-11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C1F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6,663,313</w:t>
            </w:r>
          </w:p>
        </w:tc>
        <w:tc>
          <w:tcPr>
            <w:tcW w:w="270" w:type="dxa"/>
          </w:tcPr>
          <w:p w14:paraId="79D8F32C" w14:textId="77777777" w:rsidR="008E6772" w:rsidRPr="00196AB4" w:rsidRDefault="008E6772" w:rsidP="008E6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  <w:vAlign w:val="bottom"/>
          </w:tcPr>
          <w:p w14:paraId="794ACD48" w14:textId="77777777" w:rsidR="009824F8" w:rsidRDefault="009824F8" w:rsidP="009824F8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12F5E675" w14:textId="737F64CC" w:rsidR="008E6772" w:rsidRPr="006C1F10" w:rsidRDefault="008E6772" w:rsidP="00DE00BE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C1F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4,507,618</w:t>
            </w:r>
          </w:p>
        </w:tc>
        <w:tc>
          <w:tcPr>
            <w:tcW w:w="269" w:type="dxa"/>
          </w:tcPr>
          <w:p w14:paraId="7E96D990" w14:textId="77777777" w:rsidR="008E6772" w:rsidRPr="00196AB4" w:rsidRDefault="008E6772" w:rsidP="008E6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double" w:sz="4" w:space="0" w:color="auto"/>
            </w:tcBorders>
            <w:vAlign w:val="bottom"/>
          </w:tcPr>
          <w:p w14:paraId="31C46D20" w14:textId="77777777" w:rsidR="009824F8" w:rsidRDefault="009824F8" w:rsidP="009824F8">
            <w:pPr>
              <w:pStyle w:val="acctfourfigures"/>
              <w:tabs>
                <w:tab w:val="clear" w:pos="765"/>
                <w:tab w:val="decimal" w:pos="890"/>
              </w:tabs>
              <w:spacing w:line="300" w:lineRule="exact"/>
              <w:ind w:right="-20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7C2558F4" w14:textId="5A3EAECA" w:rsidR="008E6772" w:rsidRPr="006C1F10" w:rsidRDefault="008E6772" w:rsidP="00DE00BE">
            <w:pPr>
              <w:pStyle w:val="acctfourfigures"/>
              <w:tabs>
                <w:tab w:val="clear" w:pos="765"/>
                <w:tab w:val="decimal" w:pos="890"/>
              </w:tabs>
              <w:spacing w:line="300" w:lineRule="exact"/>
              <w:ind w:right="-20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C1F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66,709,099</w:t>
            </w:r>
          </w:p>
        </w:tc>
        <w:tc>
          <w:tcPr>
            <w:tcW w:w="269" w:type="dxa"/>
          </w:tcPr>
          <w:p w14:paraId="3FD27B5B" w14:textId="77777777" w:rsidR="008E6772" w:rsidRPr="00196AB4" w:rsidRDefault="008E6772" w:rsidP="008E6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547C487A" w14:textId="77777777" w:rsidR="009824F8" w:rsidRDefault="009824F8" w:rsidP="009824F8">
            <w:pPr>
              <w:pStyle w:val="acctfourfigures"/>
              <w:tabs>
                <w:tab w:val="clear" w:pos="765"/>
                <w:tab w:val="decimal" w:pos="806"/>
              </w:tabs>
              <w:spacing w:line="320" w:lineRule="atLeast"/>
              <w:ind w:right="-20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08D32F7F" w14:textId="2703B67B" w:rsidR="008E6772" w:rsidRPr="00C04FFB" w:rsidRDefault="008E6772" w:rsidP="00DE00BE">
            <w:pPr>
              <w:pStyle w:val="acctfourfigures"/>
              <w:tabs>
                <w:tab w:val="clear" w:pos="765"/>
                <w:tab w:val="decimal" w:pos="806"/>
              </w:tabs>
              <w:spacing w:line="320" w:lineRule="atLeast"/>
              <w:ind w:right="-20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04FFB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28D1E205" w14:textId="77777777" w:rsidR="008E6772" w:rsidRPr="00196AB4" w:rsidRDefault="008E6772" w:rsidP="008E6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4DDF3C2C" w14:textId="77777777" w:rsidR="009824F8" w:rsidRDefault="009824F8" w:rsidP="009824F8">
            <w:pPr>
              <w:pStyle w:val="acctfourfigures"/>
              <w:tabs>
                <w:tab w:val="clear" w:pos="765"/>
              </w:tabs>
              <w:spacing w:line="32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16D8AD37" w14:textId="68277C7A" w:rsidR="008E6772" w:rsidRPr="00196AB4" w:rsidRDefault="008E6772" w:rsidP="009824F8">
            <w:pPr>
              <w:pStyle w:val="acctfourfigures"/>
              <w:tabs>
                <w:tab w:val="clear" w:pos="765"/>
              </w:tabs>
              <w:spacing w:line="32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</w:rPr>
              <w:t>66,709,099</w:t>
            </w:r>
          </w:p>
        </w:tc>
      </w:tr>
    </w:tbl>
    <w:p w14:paraId="1D0E2920" w14:textId="1FCC4A14" w:rsidR="0022294F" w:rsidRPr="00EC721A" w:rsidRDefault="0022294F" w:rsidP="00EC721A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cstheme="minorBidi"/>
        </w:rPr>
        <w:sectPr w:rsidR="0022294F" w:rsidRPr="00EC721A" w:rsidSect="00593412">
          <w:footerReference w:type="default" r:id="rId13"/>
          <w:pgSz w:w="16834" w:h="11909" w:orient="landscape" w:code="9"/>
          <w:pgMar w:top="691" w:right="1152" w:bottom="576" w:left="1152" w:header="720" w:footer="576" w:gutter="0"/>
          <w:pgNumType w:start="18"/>
          <w:cols w:space="720"/>
          <w:docGrid w:linePitch="272"/>
        </w:sectPr>
      </w:pPr>
    </w:p>
    <w:tbl>
      <w:tblPr>
        <w:tblpPr w:leftFromText="180" w:rightFromText="180" w:vertAnchor="page" w:horzAnchor="margin" w:tblpX="450" w:tblpY="2554"/>
        <w:tblW w:w="9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210"/>
        <w:gridCol w:w="360"/>
        <w:gridCol w:w="1260"/>
        <w:gridCol w:w="180"/>
        <w:gridCol w:w="1350"/>
      </w:tblGrid>
      <w:tr w:rsidR="001227FA" w:rsidRPr="00CA4865" w14:paraId="6BE4A519" w14:textId="77777777" w:rsidTr="00DE00BE">
        <w:trPr>
          <w:cantSplit/>
          <w:trHeight w:val="320"/>
          <w:tblHeader/>
        </w:trPr>
        <w:tc>
          <w:tcPr>
            <w:tcW w:w="6210" w:type="dxa"/>
            <w:vAlign w:val="bottom"/>
          </w:tcPr>
          <w:p w14:paraId="68CC99E4" w14:textId="77777777" w:rsidR="00112C65" w:rsidRPr="00CA4865" w:rsidRDefault="00112C65" w:rsidP="00112C65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  <w:vAlign w:val="bottom"/>
          </w:tcPr>
          <w:p w14:paraId="0C38AFA0" w14:textId="77777777" w:rsidR="00112C65" w:rsidRPr="00CA4865" w:rsidRDefault="00112C65" w:rsidP="00112C65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2790" w:type="dxa"/>
            <w:gridSpan w:val="3"/>
          </w:tcPr>
          <w:p w14:paraId="75B640E6" w14:textId="77777777" w:rsidR="00112C65" w:rsidRPr="00CA4865" w:rsidRDefault="00112C65" w:rsidP="00112C65">
            <w:pPr>
              <w:pStyle w:val="acctmergecolhdg"/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CA4865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F020AA" w:rsidRPr="00CA4865" w14:paraId="7A7F10E9" w14:textId="77777777" w:rsidTr="00DE00BE">
        <w:trPr>
          <w:cantSplit/>
          <w:trHeight w:val="327"/>
          <w:tblHeader/>
        </w:trPr>
        <w:tc>
          <w:tcPr>
            <w:tcW w:w="6210" w:type="dxa"/>
            <w:vAlign w:val="bottom"/>
          </w:tcPr>
          <w:p w14:paraId="3D9E9F80" w14:textId="5D33B2FB" w:rsidR="00112C65" w:rsidRPr="00F020AA" w:rsidRDefault="00112C65" w:rsidP="00F020AA">
            <w:pPr>
              <w:pStyle w:val="acctfourfigures"/>
              <w:tabs>
                <w:tab w:val="left" w:pos="10"/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F020AA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8445F0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หก</w:t>
            </w:r>
            <w:r w:rsidRPr="00F020AA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F020A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F020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3</w:t>
            </w:r>
            <w:r w:rsidR="008445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0</w:t>
            </w:r>
            <w:r w:rsidRPr="00F020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="008445F0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360" w:type="dxa"/>
            <w:vAlign w:val="bottom"/>
          </w:tcPr>
          <w:p w14:paraId="0959CF3D" w14:textId="77777777" w:rsidR="00112C65" w:rsidRPr="00CA4865" w:rsidRDefault="00112C65" w:rsidP="00112C65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570138D" w14:textId="77777777" w:rsidR="00112C65" w:rsidRPr="00CA4865" w:rsidRDefault="00112C65" w:rsidP="0011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47AAF17F" w14:textId="77777777" w:rsidR="00112C65" w:rsidRPr="00CA4865" w:rsidRDefault="00112C65" w:rsidP="00112C65">
            <w:pPr>
              <w:pStyle w:val="acctmergecolhdg"/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3FF76D9" w14:textId="77777777" w:rsidR="00112C65" w:rsidRPr="00CA4865" w:rsidRDefault="00112C65" w:rsidP="00112C6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2566</w:t>
            </w:r>
          </w:p>
        </w:tc>
      </w:tr>
      <w:tr w:rsidR="001227FA" w:rsidRPr="00CA4865" w14:paraId="1CC26F48" w14:textId="77777777" w:rsidTr="00DE00BE">
        <w:trPr>
          <w:cantSplit/>
          <w:trHeight w:val="306"/>
        </w:trPr>
        <w:tc>
          <w:tcPr>
            <w:tcW w:w="6210" w:type="dxa"/>
          </w:tcPr>
          <w:p w14:paraId="77B8AFAE" w14:textId="77777777" w:rsidR="00112C65" w:rsidRPr="00CA4865" w:rsidRDefault="00112C65" w:rsidP="00112C6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03389BED" w14:textId="77777777" w:rsidR="00112C65" w:rsidRPr="00CA4865" w:rsidRDefault="00112C65" w:rsidP="00112C6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90" w:type="dxa"/>
            <w:gridSpan w:val="3"/>
          </w:tcPr>
          <w:p w14:paraId="2DC2945D" w14:textId="77777777" w:rsidR="00112C65" w:rsidRPr="00CA4865" w:rsidRDefault="00112C65" w:rsidP="00112C6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A486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CA486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CA486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1227FA" w:rsidRPr="00CA4865" w14:paraId="3CD31A98" w14:textId="77777777" w:rsidTr="00DE00BE">
        <w:trPr>
          <w:cantSplit/>
          <w:trHeight w:val="313"/>
        </w:trPr>
        <w:tc>
          <w:tcPr>
            <w:tcW w:w="6210" w:type="dxa"/>
          </w:tcPr>
          <w:p w14:paraId="17DC044A" w14:textId="4F3A067D" w:rsidR="00106608" w:rsidRDefault="00112C65" w:rsidP="00112C6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7EF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รายได้รวม </w:t>
            </w:r>
            <w:r w:rsidR="001066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 w:rsidRPr="00DA7E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A7EF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เมื่อต้องปฏิบัติตามภาระที่ต้องปฏิบัติ</w:t>
            </w:r>
            <w:r w:rsidR="001066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เสร็จสิ้น</w:t>
            </w:r>
            <w:r w:rsidR="009014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  <w:p w14:paraId="6A33F02D" w14:textId="0017B76A" w:rsidR="00112C65" w:rsidRPr="00DE00BE" w:rsidRDefault="00106608" w:rsidP="00112C65">
            <w:pPr>
              <w:spacing w:line="240" w:lineRule="auto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</w:t>
            </w:r>
            <w:r w:rsidR="009014EB" w:rsidRPr="009014EB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ณ</w:t>
            </w:r>
            <w:r w:rsidR="009014EB" w:rsidRPr="009014E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9014EB" w:rsidRPr="009014EB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เวลาใดเวลาหนึ่ง</w:t>
            </w:r>
            <w:r w:rsidR="009014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112C65" w:rsidRPr="00DA7E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(Point in time)</w:t>
            </w:r>
            <w:r w:rsidR="00112C65" w:rsidRPr="00DA7EF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60" w:type="dxa"/>
          </w:tcPr>
          <w:p w14:paraId="6591D213" w14:textId="77777777" w:rsidR="00112C65" w:rsidRPr="00CA4865" w:rsidRDefault="00112C65" w:rsidP="00112C6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6351A0A" w14:textId="77777777" w:rsidR="00112C65" w:rsidRPr="00CA4865" w:rsidRDefault="00112C65" w:rsidP="00112C65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E34C421" w14:textId="77777777" w:rsidR="00112C65" w:rsidRPr="00CA4865" w:rsidRDefault="00112C65" w:rsidP="00112C6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54FF4E" w14:textId="77777777" w:rsidR="00112C65" w:rsidRDefault="00112C65" w:rsidP="00112C6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6AB4" w:rsidRPr="00CA4865" w14:paraId="496DDB56" w14:textId="77777777" w:rsidTr="00DE00BE">
        <w:trPr>
          <w:cantSplit/>
          <w:trHeight w:val="306"/>
        </w:trPr>
        <w:tc>
          <w:tcPr>
            <w:tcW w:w="6210" w:type="dxa"/>
          </w:tcPr>
          <w:p w14:paraId="09B00919" w14:textId="77777777" w:rsidR="00196AB4" w:rsidRPr="00CA4865" w:rsidRDefault="00196AB4" w:rsidP="00196AB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ผลิตภัณฑ์อาหารทะเลแปรรูป</w:t>
            </w:r>
          </w:p>
        </w:tc>
        <w:tc>
          <w:tcPr>
            <w:tcW w:w="360" w:type="dxa"/>
          </w:tcPr>
          <w:p w14:paraId="4159A952" w14:textId="77777777" w:rsidR="00196AB4" w:rsidRPr="00CA4865" w:rsidRDefault="00196AB4" w:rsidP="00196AB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7C19332" w14:textId="62340311" w:rsidR="00196AB4" w:rsidRPr="00196AB4" w:rsidRDefault="00196AB4" w:rsidP="00196A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96A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6,172,725</w:t>
            </w:r>
          </w:p>
        </w:tc>
        <w:tc>
          <w:tcPr>
            <w:tcW w:w="180" w:type="dxa"/>
          </w:tcPr>
          <w:p w14:paraId="4838A7ED" w14:textId="77777777" w:rsidR="00196AB4" w:rsidRPr="00CA4865" w:rsidRDefault="00196AB4" w:rsidP="00196AB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08F02DE" w14:textId="426EE250" w:rsidR="00196AB4" w:rsidRPr="008445F0" w:rsidRDefault="00196AB4" w:rsidP="00196A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6,421,729</w:t>
            </w:r>
          </w:p>
        </w:tc>
      </w:tr>
      <w:tr w:rsidR="00196AB4" w:rsidRPr="00CA4865" w14:paraId="71784252" w14:textId="77777777" w:rsidTr="00DE00BE">
        <w:trPr>
          <w:cantSplit/>
          <w:trHeight w:val="313"/>
        </w:trPr>
        <w:tc>
          <w:tcPr>
            <w:tcW w:w="6210" w:type="dxa"/>
          </w:tcPr>
          <w:p w14:paraId="1684402C" w14:textId="77777777" w:rsidR="00196AB4" w:rsidRPr="00CA4865" w:rsidRDefault="00196AB4" w:rsidP="00196AB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ผลิตภัณฑ์อาหารทะเลแช่แข็ง แช่เย็นและธุรกิจที่กี่ยวข้อง</w:t>
            </w:r>
          </w:p>
        </w:tc>
        <w:tc>
          <w:tcPr>
            <w:tcW w:w="360" w:type="dxa"/>
          </w:tcPr>
          <w:p w14:paraId="6A9E87DC" w14:textId="77777777" w:rsidR="00196AB4" w:rsidRPr="00CA4865" w:rsidRDefault="00196AB4" w:rsidP="00196AB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ECF05BF" w14:textId="006690CD" w:rsidR="00196AB4" w:rsidRPr="00196AB4" w:rsidRDefault="00196AB4" w:rsidP="00196A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96A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2,744,801</w:t>
            </w:r>
          </w:p>
        </w:tc>
        <w:tc>
          <w:tcPr>
            <w:tcW w:w="180" w:type="dxa"/>
          </w:tcPr>
          <w:p w14:paraId="471C4FC5" w14:textId="77777777" w:rsidR="00196AB4" w:rsidRPr="00CA4865" w:rsidRDefault="00196AB4" w:rsidP="00196AB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42D1B2D" w14:textId="0081093E" w:rsidR="00196AB4" w:rsidRPr="00CA4865" w:rsidRDefault="00196AB4" w:rsidP="00196A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3,040,359</w:t>
            </w:r>
          </w:p>
        </w:tc>
      </w:tr>
      <w:tr w:rsidR="00196AB4" w:rsidRPr="00CA4865" w14:paraId="71BC7EAD" w14:textId="77777777" w:rsidTr="00DE00BE">
        <w:trPr>
          <w:cantSplit/>
          <w:trHeight w:val="306"/>
        </w:trPr>
        <w:tc>
          <w:tcPr>
            <w:tcW w:w="6210" w:type="dxa"/>
          </w:tcPr>
          <w:p w14:paraId="2D952DBD" w14:textId="069E0F3C" w:rsidR="00196AB4" w:rsidRPr="00CA4865" w:rsidRDefault="00196AB4" w:rsidP="00196AB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ผลิตภัณฑ์เพิ่มมูลค่าและธุรกิจอื่น</w:t>
            </w:r>
          </w:p>
        </w:tc>
        <w:tc>
          <w:tcPr>
            <w:tcW w:w="360" w:type="dxa"/>
          </w:tcPr>
          <w:p w14:paraId="4F087F81" w14:textId="77777777" w:rsidR="00196AB4" w:rsidRPr="00CA4865" w:rsidRDefault="00196AB4" w:rsidP="00196AB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4105B85" w14:textId="79CDB1FB" w:rsidR="00196AB4" w:rsidRPr="00196AB4" w:rsidRDefault="00196AB4" w:rsidP="00196A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96A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843,170</w:t>
            </w:r>
          </w:p>
        </w:tc>
        <w:tc>
          <w:tcPr>
            <w:tcW w:w="180" w:type="dxa"/>
          </w:tcPr>
          <w:p w14:paraId="5293C71F" w14:textId="77777777" w:rsidR="00196AB4" w:rsidRPr="00CA4865" w:rsidRDefault="00196AB4" w:rsidP="00196AB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A4AC6E2" w14:textId="0E8A3C28" w:rsidR="00196AB4" w:rsidRPr="00CA4865" w:rsidRDefault="00196AB4" w:rsidP="00196A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</w:t>
            </w:r>
            <w:r w:rsidR="00C607E8" w:rsidRPr="00C607E8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,448</w:t>
            </w:r>
          </w:p>
        </w:tc>
      </w:tr>
      <w:tr w:rsidR="00196AB4" w:rsidRPr="00CA4865" w14:paraId="6F106A95" w14:textId="77777777" w:rsidTr="00DE00BE">
        <w:trPr>
          <w:cantSplit/>
          <w:trHeight w:val="313"/>
        </w:trPr>
        <w:tc>
          <w:tcPr>
            <w:tcW w:w="6210" w:type="dxa"/>
          </w:tcPr>
          <w:p w14:paraId="6754A3FD" w14:textId="77777777" w:rsidR="00196AB4" w:rsidRPr="003040BD" w:rsidRDefault="00196AB4" w:rsidP="00196AB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40B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3524058A" w14:textId="77777777" w:rsidR="00196AB4" w:rsidRPr="00CA4865" w:rsidRDefault="00196AB4" w:rsidP="00196AB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1F556CD" w14:textId="6331DC26" w:rsidR="00196AB4" w:rsidRPr="00196AB4" w:rsidRDefault="00196AB4" w:rsidP="00196A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96A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9,760,696</w:t>
            </w:r>
          </w:p>
        </w:tc>
        <w:tc>
          <w:tcPr>
            <w:tcW w:w="180" w:type="dxa"/>
          </w:tcPr>
          <w:p w14:paraId="7C0FBDE0" w14:textId="77777777" w:rsidR="00196AB4" w:rsidRPr="00CA4865" w:rsidRDefault="00196AB4" w:rsidP="00196AB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2F43E8D" w14:textId="33138F3B" w:rsidR="00196AB4" w:rsidRPr="00901178" w:rsidRDefault="00196AB4" w:rsidP="00196A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10,356,536</w:t>
            </w:r>
          </w:p>
        </w:tc>
      </w:tr>
    </w:tbl>
    <w:p w14:paraId="0F6BC523" w14:textId="00D49C30" w:rsidR="00112C65" w:rsidRPr="00E85A21" w:rsidRDefault="00112C65" w:rsidP="00E85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41DA5490" w14:textId="7342B68A" w:rsidR="00D632B9" w:rsidRDefault="00D632B9" w:rsidP="00112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b/>
          <w:bCs/>
          <w:i/>
          <w:iCs/>
          <w:sz w:val="30"/>
          <w:szCs w:val="30"/>
        </w:rPr>
      </w:pPr>
      <w:r w:rsidRPr="00C7419B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การจำแนกรายได้</w:t>
      </w:r>
    </w:p>
    <w:p w14:paraId="5AEEF4A9" w14:textId="77777777" w:rsidR="00D632B9" w:rsidRPr="00C7419B" w:rsidRDefault="00D632B9" w:rsidP="00112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4AED048" w14:textId="384ECB4F" w:rsidR="00CA37E0" w:rsidRPr="00CA4865" w:rsidRDefault="00CA37E0" w:rsidP="00112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CA4865">
        <w:rPr>
          <w:rFonts w:asciiTheme="majorBidi" w:hAnsiTheme="majorBidi" w:cstheme="majorBidi" w:hint="cs"/>
          <w:b/>
          <w:bCs/>
          <w:sz w:val="30"/>
          <w:szCs w:val="30"/>
          <w:cs/>
        </w:rPr>
        <w:t>ข้อมูลเกี่ยวกับเขตภูมิศาสตร์</w:t>
      </w:r>
    </w:p>
    <w:p w14:paraId="017924DD" w14:textId="77777777" w:rsidR="00CA37E0" w:rsidRPr="00E85A21" w:rsidRDefault="00CA37E0" w:rsidP="00415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4662A675" w14:textId="7FB45BAA" w:rsidR="00CA37E0" w:rsidRDefault="00CA37E0" w:rsidP="00DA7E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CA4865">
        <w:rPr>
          <w:rFonts w:asciiTheme="majorBidi" w:hAnsiTheme="majorBidi" w:cstheme="majorBidi" w:hint="cs"/>
          <w:sz w:val="30"/>
          <w:szCs w:val="30"/>
          <w:cs/>
        </w:rPr>
        <w:t>รายได้จากลูกค้าภายนอกตามสถานที่ตั้งของลูกค้าสามารถแสดงได้ดังนี้</w:t>
      </w:r>
    </w:p>
    <w:p w14:paraId="4F6CE3B7" w14:textId="77777777" w:rsidR="00136935" w:rsidRDefault="00136935" w:rsidP="00DA7E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313" w:type="dxa"/>
        <w:tblInd w:w="45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04"/>
        <w:gridCol w:w="290"/>
        <w:gridCol w:w="1245"/>
        <w:gridCol w:w="179"/>
        <w:gridCol w:w="1295"/>
      </w:tblGrid>
      <w:tr w:rsidR="008C109A" w:rsidRPr="00CA4865" w14:paraId="7074B83E" w14:textId="77777777" w:rsidTr="008C109A">
        <w:trPr>
          <w:trHeight w:val="320"/>
          <w:tblHeader/>
        </w:trPr>
        <w:tc>
          <w:tcPr>
            <w:tcW w:w="6304" w:type="dxa"/>
            <w:vAlign w:val="bottom"/>
          </w:tcPr>
          <w:p w14:paraId="544169B9" w14:textId="1330B424" w:rsidR="008C109A" w:rsidRPr="00D42E08" w:rsidRDefault="008C109A" w:rsidP="008C109A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90" w:type="dxa"/>
            <w:vAlign w:val="bottom"/>
          </w:tcPr>
          <w:p w14:paraId="6C81D38B" w14:textId="77777777" w:rsidR="008C109A" w:rsidRPr="00D42E08" w:rsidRDefault="008C109A" w:rsidP="008C109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2719" w:type="dxa"/>
            <w:gridSpan w:val="3"/>
          </w:tcPr>
          <w:p w14:paraId="4B9D6691" w14:textId="77777777" w:rsidR="008C109A" w:rsidRPr="00D42E08" w:rsidRDefault="008C109A" w:rsidP="008C109A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D42E08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C109A" w:rsidRPr="00CA4865" w14:paraId="53E4A7B6" w14:textId="77777777" w:rsidTr="00D42E08">
        <w:trPr>
          <w:trHeight w:val="327"/>
          <w:tblHeader/>
        </w:trPr>
        <w:tc>
          <w:tcPr>
            <w:tcW w:w="6304" w:type="dxa"/>
            <w:vAlign w:val="bottom"/>
          </w:tcPr>
          <w:p w14:paraId="48CD0E1F" w14:textId="474BDC18" w:rsidR="008C109A" w:rsidRPr="00D42E08" w:rsidRDefault="009014EB" w:rsidP="008C109A">
            <w:pPr>
              <w:pStyle w:val="acctfourfigures"/>
              <w:tabs>
                <w:tab w:val="left" w:pos="10"/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D42E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D42E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หก</w:t>
            </w:r>
            <w:r w:rsidRPr="00D42E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D42E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30 </w:t>
            </w:r>
            <w:r w:rsidRPr="00D42E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290" w:type="dxa"/>
            <w:vAlign w:val="bottom"/>
          </w:tcPr>
          <w:p w14:paraId="7DA38ECE" w14:textId="77777777" w:rsidR="008C109A" w:rsidRPr="00D42E08" w:rsidRDefault="008C109A" w:rsidP="008C109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245" w:type="dxa"/>
            <w:vAlign w:val="bottom"/>
          </w:tcPr>
          <w:p w14:paraId="06AA62FC" w14:textId="77777777" w:rsidR="008C109A" w:rsidRPr="00D42E08" w:rsidRDefault="008C109A" w:rsidP="008C1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2E0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9" w:type="dxa"/>
          </w:tcPr>
          <w:p w14:paraId="51A4119F" w14:textId="77777777" w:rsidR="008C109A" w:rsidRPr="00D42E08" w:rsidRDefault="008C109A" w:rsidP="008C109A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295" w:type="dxa"/>
            <w:vAlign w:val="bottom"/>
          </w:tcPr>
          <w:p w14:paraId="1E44E3D2" w14:textId="77777777" w:rsidR="008C109A" w:rsidRPr="00D42E08" w:rsidRDefault="008C109A" w:rsidP="008C109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D42E08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2566</w:t>
            </w:r>
          </w:p>
        </w:tc>
      </w:tr>
      <w:tr w:rsidR="008C109A" w:rsidRPr="00CA4865" w14:paraId="6B719311" w14:textId="77777777" w:rsidTr="008C109A">
        <w:trPr>
          <w:trHeight w:val="306"/>
        </w:trPr>
        <w:tc>
          <w:tcPr>
            <w:tcW w:w="6304" w:type="dxa"/>
          </w:tcPr>
          <w:p w14:paraId="0602C258" w14:textId="77777777" w:rsidR="008C109A" w:rsidRPr="00D42E08" w:rsidRDefault="008C109A" w:rsidP="008C109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0" w:type="dxa"/>
          </w:tcPr>
          <w:p w14:paraId="32E6598D" w14:textId="77777777" w:rsidR="008C109A" w:rsidRPr="00D42E08" w:rsidRDefault="008C109A" w:rsidP="008C109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19" w:type="dxa"/>
            <w:gridSpan w:val="3"/>
          </w:tcPr>
          <w:p w14:paraId="4A0636D0" w14:textId="77777777" w:rsidR="008C109A" w:rsidRPr="00D42E08" w:rsidRDefault="008C109A" w:rsidP="008C109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D42E0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D42E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D42E0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C109A" w:rsidRPr="00CA4865" w14:paraId="2AD35BD6" w14:textId="77777777" w:rsidTr="00D42E08">
        <w:trPr>
          <w:trHeight w:val="313"/>
        </w:trPr>
        <w:tc>
          <w:tcPr>
            <w:tcW w:w="6304" w:type="dxa"/>
          </w:tcPr>
          <w:p w14:paraId="7F23D448" w14:textId="3407A2BC" w:rsidR="008C109A" w:rsidRPr="00D42E08" w:rsidRDefault="008C109A" w:rsidP="008C109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2E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290" w:type="dxa"/>
          </w:tcPr>
          <w:p w14:paraId="1C93B795" w14:textId="77777777" w:rsidR="008C109A" w:rsidRPr="00D42E08" w:rsidRDefault="008C109A" w:rsidP="008C109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45" w:type="dxa"/>
          </w:tcPr>
          <w:p w14:paraId="69F6987B" w14:textId="77777777" w:rsidR="008C109A" w:rsidRPr="00D42E08" w:rsidRDefault="008C109A" w:rsidP="008C109A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9" w:type="dxa"/>
          </w:tcPr>
          <w:p w14:paraId="3444A038" w14:textId="77777777" w:rsidR="008C109A" w:rsidRPr="00D42E08" w:rsidRDefault="008C109A" w:rsidP="008C109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</w:tcPr>
          <w:p w14:paraId="47C34FA6" w14:textId="77777777" w:rsidR="008C109A" w:rsidRPr="00D42E08" w:rsidRDefault="008C109A" w:rsidP="008C109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6AB4" w:rsidRPr="00CA4865" w14:paraId="43A65D2E" w14:textId="77777777" w:rsidTr="00D42E08">
        <w:trPr>
          <w:trHeight w:val="306"/>
        </w:trPr>
        <w:tc>
          <w:tcPr>
            <w:tcW w:w="6304" w:type="dxa"/>
          </w:tcPr>
          <w:p w14:paraId="0976F3FE" w14:textId="0468F7BD" w:rsidR="00196AB4" w:rsidRPr="00D42E08" w:rsidRDefault="00196AB4" w:rsidP="00196AB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E08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90" w:type="dxa"/>
          </w:tcPr>
          <w:p w14:paraId="337B032F" w14:textId="77777777" w:rsidR="00196AB4" w:rsidRPr="00D42E08" w:rsidRDefault="00196AB4" w:rsidP="00196AB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45" w:type="dxa"/>
          </w:tcPr>
          <w:p w14:paraId="1135E67D" w14:textId="4E446527" w:rsidR="00196AB4" w:rsidRPr="00D42E08" w:rsidRDefault="00196AB4" w:rsidP="00196A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96AB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7,225,177</w:t>
            </w:r>
          </w:p>
        </w:tc>
        <w:tc>
          <w:tcPr>
            <w:tcW w:w="179" w:type="dxa"/>
          </w:tcPr>
          <w:p w14:paraId="5BD7F6AA" w14:textId="77777777" w:rsidR="00196AB4" w:rsidRPr="00D42E08" w:rsidRDefault="00196AB4" w:rsidP="00196AB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</w:tcPr>
          <w:p w14:paraId="071ECCE0" w14:textId="0B7B8029" w:rsidR="00196AB4" w:rsidRPr="00D42E08" w:rsidRDefault="00196AB4" w:rsidP="00196A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42E0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7,949,220</w:t>
            </w:r>
          </w:p>
        </w:tc>
      </w:tr>
      <w:tr w:rsidR="00196AB4" w:rsidRPr="00CA4865" w14:paraId="24B2F41E" w14:textId="77777777" w:rsidTr="00D42E08">
        <w:trPr>
          <w:trHeight w:val="306"/>
        </w:trPr>
        <w:tc>
          <w:tcPr>
            <w:tcW w:w="6304" w:type="dxa"/>
          </w:tcPr>
          <w:p w14:paraId="084D52A1" w14:textId="2E52B13E" w:rsidR="00196AB4" w:rsidRPr="00D42E08" w:rsidRDefault="00196AB4" w:rsidP="00196AB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E08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ประเทศสหรัฐอเมริกา</w:t>
            </w:r>
          </w:p>
        </w:tc>
        <w:tc>
          <w:tcPr>
            <w:tcW w:w="290" w:type="dxa"/>
          </w:tcPr>
          <w:p w14:paraId="1967A8AE" w14:textId="77777777" w:rsidR="00196AB4" w:rsidRPr="00D42E08" w:rsidRDefault="00196AB4" w:rsidP="00196AB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45" w:type="dxa"/>
          </w:tcPr>
          <w:p w14:paraId="38BEEBE9" w14:textId="30E9640F" w:rsidR="00196AB4" w:rsidRPr="00D42E08" w:rsidRDefault="00196AB4" w:rsidP="00196A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96AB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25,840,363</w:t>
            </w:r>
          </w:p>
        </w:tc>
        <w:tc>
          <w:tcPr>
            <w:tcW w:w="179" w:type="dxa"/>
          </w:tcPr>
          <w:p w14:paraId="0F6D152D" w14:textId="77777777" w:rsidR="00196AB4" w:rsidRPr="00D42E08" w:rsidRDefault="00196AB4" w:rsidP="00196AB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</w:tcPr>
          <w:p w14:paraId="66D2166B" w14:textId="1BF04D82" w:rsidR="00196AB4" w:rsidRPr="00D42E08" w:rsidRDefault="00196AB4" w:rsidP="00196A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2E0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26,153,683</w:t>
            </w:r>
          </w:p>
        </w:tc>
      </w:tr>
      <w:tr w:rsidR="00196AB4" w:rsidRPr="00CA4865" w14:paraId="3B85FC1E" w14:textId="77777777" w:rsidTr="00D42E08">
        <w:trPr>
          <w:trHeight w:val="306"/>
        </w:trPr>
        <w:tc>
          <w:tcPr>
            <w:tcW w:w="6304" w:type="dxa"/>
          </w:tcPr>
          <w:p w14:paraId="1C714836" w14:textId="296E4699" w:rsidR="00196AB4" w:rsidRPr="00D42E08" w:rsidRDefault="00196AB4" w:rsidP="00196AB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E08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ประเทศญี่ปุ่น</w:t>
            </w:r>
          </w:p>
        </w:tc>
        <w:tc>
          <w:tcPr>
            <w:tcW w:w="290" w:type="dxa"/>
          </w:tcPr>
          <w:p w14:paraId="40EBFEA2" w14:textId="77777777" w:rsidR="00196AB4" w:rsidRPr="00D42E08" w:rsidRDefault="00196AB4" w:rsidP="00196AB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45" w:type="dxa"/>
          </w:tcPr>
          <w:p w14:paraId="38945D7A" w14:textId="04B05397" w:rsidR="00196AB4" w:rsidRPr="00D42E08" w:rsidRDefault="00196AB4" w:rsidP="00196A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96AB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3,925,517</w:t>
            </w:r>
          </w:p>
        </w:tc>
        <w:tc>
          <w:tcPr>
            <w:tcW w:w="179" w:type="dxa"/>
          </w:tcPr>
          <w:p w14:paraId="2ED2D5E2" w14:textId="77777777" w:rsidR="00196AB4" w:rsidRPr="00D42E08" w:rsidRDefault="00196AB4" w:rsidP="00196AB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</w:tcPr>
          <w:p w14:paraId="6963FA4B" w14:textId="6CDA38EF" w:rsidR="00196AB4" w:rsidRPr="00D42E08" w:rsidRDefault="00196AB4" w:rsidP="00196A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2E0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4,034,590</w:t>
            </w:r>
          </w:p>
        </w:tc>
      </w:tr>
      <w:tr w:rsidR="00196AB4" w:rsidRPr="00CA4865" w14:paraId="700CD60A" w14:textId="77777777" w:rsidTr="00D42E08">
        <w:trPr>
          <w:trHeight w:val="313"/>
        </w:trPr>
        <w:tc>
          <w:tcPr>
            <w:tcW w:w="6304" w:type="dxa"/>
          </w:tcPr>
          <w:p w14:paraId="60518334" w14:textId="3596EEAB" w:rsidR="00196AB4" w:rsidRPr="00D42E08" w:rsidRDefault="00196AB4" w:rsidP="00196AB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E08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ประเทศในทวีปยุโรป</w:t>
            </w:r>
          </w:p>
        </w:tc>
        <w:tc>
          <w:tcPr>
            <w:tcW w:w="290" w:type="dxa"/>
          </w:tcPr>
          <w:p w14:paraId="32234566" w14:textId="77777777" w:rsidR="00196AB4" w:rsidRPr="00D42E08" w:rsidRDefault="00196AB4" w:rsidP="00196AB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45" w:type="dxa"/>
          </w:tcPr>
          <w:p w14:paraId="0E2A15ED" w14:textId="7B838DE9" w:rsidR="00196AB4" w:rsidRPr="00D42E08" w:rsidRDefault="00196AB4" w:rsidP="00196A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96AB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21,243,153</w:t>
            </w:r>
          </w:p>
        </w:tc>
        <w:tc>
          <w:tcPr>
            <w:tcW w:w="179" w:type="dxa"/>
          </w:tcPr>
          <w:p w14:paraId="7F97DD97" w14:textId="77777777" w:rsidR="00196AB4" w:rsidRPr="00D42E08" w:rsidRDefault="00196AB4" w:rsidP="00196AB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</w:tcPr>
          <w:p w14:paraId="001CE86A" w14:textId="0AC71852" w:rsidR="00196AB4" w:rsidRPr="00D42E08" w:rsidRDefault="00196AB4" w:rsidP="00196A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2E0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19,659,635</w:t>
            </w:r>
          </w:p>
        </w:tc>
      </w:tr>
      <w:tr w:rsidR="00196AB4" w:rsidRPr="00CA4865" w14:paraId="376A4C34" w14:textId="77777777" w:rsidTr="00D42E08">
        <w:trPr>
          <w:trHeight w:val="306"/>
        </w:trPr>
        <w:tc>
          <w:tcPr>
            <w:tcW w:w="6304" w:type="dxa"/>
          </w:tcPr>
          <w:p w14:paraId="377C2BEE" w14:textId="5EE8E2E2" w:rsidR="00196AB4" w:rsidRPr="00D42E08" w:rsidRDefault="00196AB4" w:rsidP="00196AB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E08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ประเทศอื่น</w:t>
            </w:r>
            <w:r w:rsidR="009014E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42E08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290" w:type="dxa"/>
          </w:tcPr>
          <w:p w14:paraId="31AE19B6" w14:textId="77777777" w:rsidR="00196AB4" w:rsidRPr="00D42E08" w:rsidRDefault="00196AB4" w:rsidP="00196AB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7F1D2332" w14:textId="00E81D7B" w:rsidR="00196AB4" w:rsidRPr="00D42E08" w:rsidRDefault="00196AB4" w:rsidP="00196A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96AB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10,268,483</w:t>
            </w:r>
          </w:p>
        </w:tc>
        <w:tc>
          <w:tcPr>
            <w:tcW w:w="179" w:type="dxa"/>
          </w:tcPr>
          <w:p w14:paraId="1BDC2B54" w14:textId="77777777" w:rsidR="00196AB4" w:rsidRPr="00D42E08" w:rsidRDefault="00196AB4" w:rsidP="00196AB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6876FA39" w14:textId="12FCC00F" w:rsidR="00196AB4" w:rsidRPr="00D42E08" w:rsidRDefault="00196AB4" w:rsidP="00196A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2E0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8,911,971</w:t>
            </w:r>
          </w:p>
        </w:tc>
      </w:tr>
      <w:tr w:rsidR="00196AB4" w:rsidRPr="00CA4865" w14:paraId="3AAD088E" w14:textId="77777777" w:rsidTr="00D42E08">
        <w:trPr>
          <w:trHeight w:val="313"/>
        </w:trPr>
        <w:tc>
          <w:tcPr>
            <w:tcW w:w="6304" w:type="dxa"/>
          </w:tcPr>
          <w:p w14:paraId="03FA2529" w14:textId="06BBA9F2" w:rsidR="00196AB4" w:rsidRPr="00D42E08" w:rsidRDefault="00196AB4" w:rsidP="00196AB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2E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รวมรายได้จากลูกค้าภายนอก</w:t>
            </w:r>
          </w:p>
        </w:tc>
        <w:tc>
          <w:tcPr>
            <w:tcW w:w="290" w:type="dxa"/>
          </w:tcPr>
          <w:p w14:paraId="2E704733" w14:textId="77777777" w:rsidR="00196AB4" w:rsidRPr="00D42E08" w:rsidRDefault="00196AB4" w:rsidP="00196AB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</w:tcPr>
          <w:p w14:paraId="246836F0" w14:textId="63BFB8A5" w:rsidR="00196AB4" w:rsidRPr="00196AB4" w:rsidRDefault="00196AB4" w:rsidP="00196A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96AB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68,502,693</w:t>
            </w:r>
          </w:p>
        </w:tc>
        <w:tc>
          <w:tcPr>
            <w:tcW w:w="179" w:type="dxa"/>
          </w:tcPr>
          <w:p w14:paraId="4D104CA2" w14:textId="77777777" w:rsidR="00196AB4" w:rsidRPr="00D42E08" w:rsidRDefault="00196AB4" w:rsidP="00196AB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</w:tcPr>
          <w:p w14:paraId="0558CC94" w14:textId="0560B0C2" w:rsidR="00196AB4" w:rsidRPr="00D42E08" w:rsidRDefault="00196AB4" w:rsidP="00196A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2E0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66,709,099</w:t>
            </w:r>
          </w:p>
        </w:tc>
      </w:tr>
    </w:tbl>
    <w:p w14:paraId="307EA192" w14:textId="4AE2E4BE" w:rsidR="008C109A" w:rsidRDefault="008C109A"/>
    <w:p w14:paraId="04EFC84F" w14:textId="77777777" w:rsidR="008C109A" w:rsidRDefault="008C109A"/>
    <w:p w14:paraId="452D87D4" w14:textId="7EC09D1D" w:rsidR="004B6033" w:rsidRDefault="004B6033" w:rsidP="00DA7E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3E585E37" w14:textId="77777777" w:rsidR="004B6033" w:rsidRPr="0030677F" w:rsidRDefault="004B6033" w:rsidP="004B6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51989F42" w14:textId="77777777" w:rsidR="00CA37E0" w:rsidRPr="00B5292A" w:rsidRDefault="00CA37E0" w:rsidP="00306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rFonts w:asciiTheme="majorBidi" w:hAnsiTheme="majorBidi" w:cstheme="majorBidi"/>
          <w:b/>
          <w:bCs/>
          <w:sz w:val="30"/>
          <w:szCs w:val="30"/>
        </w:rPr>
      </w:pPr>
    </w:p>
    <w:p w14:paraId="72308044" w14:textId="77777777" w:rsidR="0030677F" w:rsidRDefault="0030677F" w:rsidP="004B6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color w:val="C45911" w:themeColor="accent2" w:themeShade="BF"/>
          <w:sz w:val="30"/>
          <w:szCs w:val="30"/>
          <w:cs/>
        </w:rPr>
        <w:sectPr w:rsidR="0030677F" w:rsidSect="00593412">
          <w:footerReference w:type="default" r:id="rId14"/>
          <w:pgSz w:w="11909" w:h="16834" w:code="9"/>
          <w:pgMar w:top="691" w:right="1152" w:bottom="576" w:left="1152" w:header="720" w:footer="720" w:gutter="0"/>
          <w:pgNumType w:start="20"/>
          <w:cols w:space="720"/>
          <w:docGrid w:linePitch="245"/>
        </w:sectPr>
      </w:pPr>
    </w:p>
    <w:p w14:paraId="0105D49C" w14:textId="726A38EB" w:rsidR="00CA37E0" w:rsidRPr="00E17ED0" w:rsidRDefault="00CA37E0" w:rsidP="00E17ED0">
      <w:pPr>
        <w:pStyle w:val="Heading1"/>
        <w:tabs>
          <w:tab w:val="clear" w:pos="283"/>
          <w:tab w:val="left" w:pos="450"/>
        </w:tabs>
        <w:ind w:left="0" w:firstLine="0"/>
        <w:rPr>
          <w:rFonts w:ascii="Angsana New" w:hAnsi="Angsana New" w:cs="Angsana New"/>
          <w:szCs w:val="30"/>
          <w:cs/>
        </w:rPr>
      </w:pPr>
      <w:r w:rsidRPr="00E17ED0">
        <w:rPr>
          <w:rFonts w:ascii="Angsana New" w:hAnsi="Angsana New" w:cs="Angsana New"/>
          <w:szCs w:val="30"/>
          <w:cs/>
        </w:rPr>
        <w:lastRenderedPageBreak/>
        <w:t>เครื่องมือทางการเงิน</w:t>
      </w:r>
    </w:p>
    <w:p w14:paraId="15F44F58" w14:textId="77777777" w:rsidR="00313DD4" w:rsidRPr="00646BF6" w:rsidRDefault="00313DD4" w:rsidP="00811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44"/>
        <w:jc w:val="both"/>
        <w:rPr>
          <w:rFonts w:eastAsia="Cordia New"/>
          <w:sz w:val="8"/>
          <w:szCs w:val="8"/>
        </w:rPr>
      </w:pPr>
    </w:p>
    <w:p w14:paraId="56DDEAC6" w14:textId="09621880" w:rsidR="00313DD4" w:rsidRPr="00313DD4" w:rsidRDefault="001F0342" w:rsidP="001F0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44"/>
        <w:jc w:val="both"/>
        <w:rPr>
          <w:rFonts w:ascii="Angsana New" w:eastAsia="Cordia New" w:hAnsi="Angsana New" w:cs="Angsana New"/>
          <w:i/>
          <w:iCs/>
          <w:sz w:val="30"/>
          <w:szCs w:val="30"/>
          <w:cs/>
        </w:rPr>
      </w:pPr>
      <w:r>
        <w:rPr>
          <w:rFonts w:ascii="Angsana New" w:eastAsia="Cordia New" w:hAnsi="Angsana New" w:cs="Angsana New" w:hint="cs"/>
          <w:i/>
          <w:iCs/>
          <w:sz w:val="30"/>
          <w:szCs w:val="30"/>
          <w:cs/>
        </w:rPr>
        <w:t>มูลค่า</w:t>
      </w:r>
      <w:r w:rsidR="00313DD4" w:rsidRPr="00313DD4">
        <w:rPr>
          <w:rFonts w:ascii="Angsana New" w:eastAsia="Cordia New" w:hAnsi="Angsana New" w:cs="Angsana New" w:hint="cs"/>
          <w:i/>
          <w:iCs/>
          <w:sz w:val="30"/>
          <w:szCs w:val="30"/>
          <w:cs/>
        </w:rPr>
        <w:t>ตามบัญช</w:t>
      </w:r>
      <w:r w:rsidR="002E0F37">
        <w:rPr>
          <w:rFonts w:ascii="Angsana New" w:eastAsia="Cordia New" w:hAnsi="Angsana New" w:cs="Angsana New" w:hint="cs"/>
          <w:i/>
          <w:iCs/>
          <w:sz w:val="30"/>
          <w:szCs w:val="30"/>
          <w:cs/>
        </w:rPr>
        <w:t>ี</w:t>
      </w:r>
      <w:r w:rsidR="00313DD4" w:rsidRPr="00313DD4">
        <w:rPr>
          <w:rFonts w:ascii="Angsana New" w:eastAsia="Cordia New" w:hAnsi="Angsana New" w:cs="Angsana New" w:hint="cs"/>
          <w:i/>
          <w:iCs/>
          <w:sz w:val="30"/>
          <w:szCs w:val="30"/>
          <w:cs/>
        </w:rPr>
        <w:t>และมูลค่ายุติธรรม</w:t>
      </w:r>
    </w:p>
    <w:p w14:paraId="1D738AC7" w14:textId="77777777" w:rsidR="00313DD4" w:rsidRPr="00646BF6" w:rsidRDefault="00313DD4" w:rsidP="00811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rPr>
          <w:rFonts w:eastAsia="Cordia New"/>
          <w:sz w:val="10"/>
          <w:szCs w:val="10"/>
        </w:rPr>
      </w:pPr>
    </w:p>
    <w:p w14:paraId="40297142" w14:textId="6FA06107" w:rsidR="002D421C" w:rsidRDefault="001F0342" w:rsidP="001F0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eastAsia="Cordia New" w:cs="Angsana New"/>
          <w:sz w:val="30"/>
          <w:szCs w:val="30"/>
        </w:rPr>
      </w:pPr>
      <w:r w:rsidRPr="001F0342">
        <w:rPr>
          <w:rFonts w:eastAsia="Cordia New" w:cs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1F0342">
        <w:rPr>
          <w:rFonts w:eastAsia="Cordia New" w:cs="Angsana New"/>
          <w:sz w:val="30"/>
          <w:szCs w:val="30"/>
          <w:cs/>
        </w:rPr>
        <w:t xml:space="preserve"> </w:t>
      </w:r>
      <w:r w:rsidRPr="001F0342">
        <w:rPr>
          <w:rFonts w:eastAsia="Cordia New" w:cs="Angsana New" w:hint="cs"/>
          <w:sz w:val="30"/>
          <w:szCs w:val="30"/>
          <w:cs/>
        </w:rPr>
        <w:t>รวมถึงลำดับชั้นมูลค่ายุติธรรม</w:t>
      </w:r>
      <w:r w:rsidRPr="001F0342">
        <w:rPr>
          <w:rFonts w:eastAsia="Cordia New" w:cs="Angsana New"/>
          <w:sz w:val="30"/>
          <w:szCs w:val="30"/>
          <w:cs/>
        </w:rPr>
        <w:t xml:space="preserve"> </w:t>
      </w:r>
      <w:r w:rsidRPr="001F0342">
        <w:rPr>
          <w:rFonts w:eastAsia="Cordia New" w:cs="Angsana New" w:hint="cs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4FA2549" w14:textId="77777777" w:rsidR="00DF3C19" w:rsidRPr="00C7419B" w:rsidRDefault="00DF3C19" w:rsidP="001F0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eastAsia="Cordia New" w:cs="Angsana New"/>
          <w:sz w:val="10"/>
          <w:szCs w:val="10"/>
        </w:rPr>
      </w:pPr>
    </w:p>
    <w:tbl>
      <w:tblPr>
        <w:tblW w:w="147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134"/>
        <w:gridCol w:w="271"/>
        <w:gridCol w:w="1067"/>
        <w:gridCol w:w="13"/>
        <w:gridCol w:w="260"/>
        <w:gridCol w:w="13"/>
        <w:gridCol w:w="1086"/>
        <w:gridCol w:w="263"/>
        <w:gridCol w:w="1113"/>
        <w:gridCol w:w="236"/>
        <w:gridCol w:w="1118"/>
        <w:gridCol w:w="239"/>
        <w:gridCol w:w="1111"/>
        <w:gridCol w:w="6"/>
        <w:gridCol w:w="259"/>
        <w:gridCol w:w="6"/>
        <w:gridCol w:w="1113"/>
        <w:gridCol w:w="270"/>
        <w:gridCol w:w="1087"/>
      </w:tblGrid>
      <w:tr w:rsidR="0096793C" w:rsidRPr="00196AB4" w14:paraId="468450B2" w14:textId="77777777" w:rsidTr="00DE00BE">
        <w:trPr>
          <w:trHeight w:hRule="exact" w:val="331"/>
        </w:trPr>
        <w:tc>
          <w:tcPr>
            <w:tcW w:w="4050" w:type="dxa"/>
            <w:vAlign w:val="bottom"/>
          </w:tcPr>
          <w:p w14:paraId="1BAA1F8C" w14:textId="77777777" w:rsidR="00B404C2" w:rsidRPr="00196AB4" w:rsidRDefault="00B404C2" w:rsidP="00E2040F">
            <w:pPr>
              <w:tabs>
                <w:tab w:val="left" w:pos="348"/>
              </w:tabs>
              <w:ind w:right="-9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5" w:type="dxa"/>
            <w:gridSpan w:val="19"/>
          </w:tcPr>
          <w:p w14:paraId="691ADC5A" w14:textId="77777777" w:rsidR="00B404C2" w:rsidRPr="00196AB4" w:rsidRDefault="00B404C2" w:rsidP="00E2040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96AB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96793C" w:rsidRPr="00196AB4" w14:paraId="354B5631" w14:textId="77777777" w:rsidTr="00DE00BE">
        <w:trPr>
          <w:trHeight w:hRule="exact" w:val="380"/>
        </w:trPr>
        <w:tc>
          <w:tcPr>
            <w:tcW w:w="4050" w:type="dxa"/>
            <w:vAlign w:val="bottom"/>
            <w:hideMark/>
          </w:tcPr>
          <w:p w14:paraId="5D189AFF" w14:textId="77777777" w:rsidR="00B404C2" w:rsidRPr="00196AB4" w:rsidRDefault="00B404C2" w:rsidP="008118D3">
            <w:pPr>
              <w:ind w:left="71" w:right="-90" w:hanging="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472" w:type="dxa"/>
            <w:gridSpan w:val="3"/>
            <w:vAlign w:val="bottom"/>
          </w:tcPr>
          <w:p w14:paraId="3CFFC699" w14:textId="77777777" w:rsidR="00B404C2" w:rsidRPr="00196AB4" w:rsidRDefault="00B404C2" w:rsidP="00E2040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ข้อมูลระดับ </w:t>
            </w:r>
            <w:r w:rsidRPr="00196AB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3" w:type="dxa"/>
            <w:gridSpan w:val="2"/>
          </w:tcPr>
          <w:p w14:paraId="3B72C049" w14:textId="77777777" w:rsidR="00B404C2" w:rsidRPr="00196AB4" w:rsidRDefault="00B404C2" w:rsidP="00E2040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75" w:type="dxa"/>
            <w:gridSpan w:val="4"/>
            <w:vAlign w:val="bottom"/>
          </w:tcPr>
          <w:p w14:paraId="3C478F28" w14:textId="77777777" w:rsidR="00B404C2" w:rsidRPr="00196AB4" w:rsidRDefault="00B404C2" w:rsidP="00E2040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ข้อมูลระดับ </w:t>
            </w:r>
            <w:r w:rsidRPr="00196AB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204BB4D2" w14:textId="77777777" w:rsidR="00B404C2" w:rsidRPr="00196AB4" w:rsidRDefault="00B404C2" w:rsidP="00E2040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74" w:type="dxa"/>
            <w:gridSpan w:val="4"/>
            <w:vAlign w:val="bottom"/>
          </w:tcPr>
          <w:p w14:paraId="1364941D" w14:textId="77777777" w:rsidR="00B404C2" w:rsidRPr="00196AB4" w:rsidRDefault="00B404C2" w:rsidP="00E2040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ข้อมูลระดับ </w:t>
            </w:r>
            <w:r w:rsidRPr="00196AB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5" w:type="dxa"/>
            <w:gridSpan w:val="2"/>
          </w:tcPr>
          <w:p w14:paraId="1492DC61" w14:textId="77777777" w:rsidR="00B404C2" w:rsidRPr="00196AB4" w:rsidRDefault="00B404C2" w:rsidP="00E2040F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0" w:type="dxa"/>
            <w:gridSpan w:val="3"/>
            <w:vAlign w:val="bottom"/>
          </w:tcPr>
          <w:p w14:paraId="611D1F6C" w14:textId="77777777" w:rsidR="00B404C2" w:rsidRPr="00196AB4" w:rsidRDefault="00B404C2" w:rsidP="00E2040F">
            <w:pPr>
              <w:tabs>
                <w:tab w:val="clear" w:pos="1871"/>
                <w:tab w:val="left" w:pos="1403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960A11" w:rsidRPr="00196AB4" w14:paraId="38E6E2D9" w14:textId="77777777" w:rsidTr="00DE00BE">
        <w:trPr>
          <w:trHeight w:val="407"/>
        </w:trPr>
        <w:tc>
          <w:tcPr>
            <w:tcW w:w="4050" w:type="dxa"/>
            <w:vAlign w:val="bottom"/>
          </w:tcPr>
          <w:p w14:paraId="2636551E" w14:textId="77140148" w:rsidR="00B404C2" w:rsidRPr="00196AB4" w:rsidRDefault="00B404C2" w:rsidP="008118D3">
            <w:pPr>
              <w:tabs>
                <w:tab w:val="clear" w:pos="454"/>
                <w:tab w:val="left" w:pos="350"/>
              </w:tabs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134" w:type="dxa"/>
          </w:tcPr>
          <w:p w14:paraId="411AA206" w14:textId="1A64DE28" w:rsidR="00B404C2" w:rsidRPr="00196AB4" w:rsidRDefault="00860D9A" w:rsidP="00666EA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30 </w:t>
            </w:r>
            <w:r w:rsidRPr="00196AB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271" w:type="dxa"/>
          </w:tcPr>
          <w:p w14:paraId="35C69EF7" w14:textId="77777777" w:rsidR="00B404C2" w:rsidRPr="00196AB4" w:rsidRDefault="00B404C2" w:rsidP="00E2040F">
            <w:pPr>
              <w:pStyle w:val="NoSpacing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F5B7896" w14:textId="6F624DDC" w:rsidR="00B404C2" w:rsidRPr="00196AB4" w:rsidRDefault="00B404C2" w:rsidP="00812D4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31 </w:t>
            </w:r>
            <w:r w:rsidRPr="00196AB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ธันวาค</w:t>
            </w:r>
            <w:r w:rsidR="00812D4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</w:t>
            </w:r>
          </w:p>
        </w:tc>
        <w:tc>
          <w:tcPr>
            <w:tcW w:w="273" w:type="dxa"/>
            <w:gridSpan w:val="2"/>
          </w:tcPr>
          <w:p w14:paraId="132DD315" w14:textId="77777777" w:rsidR="00B404C2" w:rsidRPr="00196AB4" w:rsidRDefault="00B404C2" w:rsidP="00E2040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6" w:type="dxa"/>
          </w:tcPr>
          <w:p w14:paraId="1E177776" w14:textId="58601CD3" w:rsidR="00B404C2" w:rsidRPr="00196AB4" w:rsidRDefault="00860D9A" w:rsidP="00666EA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30 </w:t>
            </w:r>
            <w:r w:rsidRPr="00196AB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263" w:type="dxa"/>
          </w:tcPr>
          <w:p w14:paraId="054EACEF" w14:textId="77777777" w:rsidR="00B404C2" w:rsidRPr="00196AB4" w:rsidRDefault="00B404C2" w:rsidP="00E2040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13" w:type="dxa"/>
            <w:vAlign w:val="bottom"/>
          </w:tcPr>
          <w:p w14:paraId="4096183A" w14:textId="526939AA" w:rsidR="00B404C2" w:rsidRPr="00196AB4" w:rsidRDefault="00B404C2" w:rsidP="00812D4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31 </w:t>
            </w:r>
            <w:r w:rsidRPr="00196AB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592C387E" w14:textId="77777777" w:rsidR="00B404C2" w:rsidRPr="00196AB4" w:rsidRDefault="00B404C2" w:rsidP="00E2040F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8" w:type="dxa"/>
            <w:vAlign w:val="bottom"/>
          </w:tcPr>
          <w:p w14:paraId="1F969C04" w14:textId="68AF9D31" w:rsidR="00B404C2" w:rsidRPr="00196AB4" w:rsidRDefault="00860D9A" w:rsidP="00812D4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30 </w:t>
            </w:r>
            <w:r w:rsidRPr="00196AB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239" w:type="dxa"/>
          </w:tcPr>
          <w:p w14:paraId="6FEC05F7" w14:textId="77777777" w:rsidR="00B404C2" w:rsidRPr="00196AB4" w:rsidRDefault="00B404C2" w:rsidP="00E2040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11" w:type="dxa"/>
            <w:vAlign w:val="bottom"/>
          </w:tcPr>
          <w:p w14:paraId="4050AEB7" w14:textId="6E311347" w:rsidR="00B404C2" w:rsidRPr="00196AB4" w:rsidRDefault="00B404C2" w:rsidP="00812D4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31 </w:t>
            </w:r>
            <w:r w:rsidRPr="00196AB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65" w:type="dxa"/>
            <w:gridSpan w:val="2"/>
          </w:tcPr>
          <w:p w14:paraId="724B8B87" w14:textId="77777777" w:rsidR="00B404C2" w:rsidRPr="00196AB4" w:rsidRDefault="00B404C2" w:rsidP="00E2040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1AE5AB24" w14:textId="78417688" w:rsidR="00B404C2" w:rsidRPr="00196AB4" w:rsidRDefault="00860D9A" w:rsidP="00666EA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30 </w:t>
            </w:r>
            <w:r w:rsidRPr="00196AB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270" w:type="dxa"/>
          </w:tcPr>
          <w:p w14:paraId="77E3323B" w14:textId="77777777" w:rsidR="00B404C2" w:rsidRPr="00196AB4" w:rsidRDefault="00B404C2" w:rsidP="00E2040F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5AA9A334" w14:textId="66EE7487" w:rsidR="00B404C2" w:rsidRPr="00196AB4" w:rsidRDefault="00B404C2" w:rsidP="00812D4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31 </w:t>
            </w:r>
            <w:r w:rsidRPr="00196AB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960A11" w:rsidRPr="00196AB4" w14:paraId="5A52C74B" w14:textId="77777777" w:rsidTr="00DE00BE">
        <w:trPr>
          <w:trHeight w:hRule="exact" w:val="331"/>
        </w:trPr>
        <w:tc>
          <w:tcPr>
            <w:tcW w:w="4050" w:type="dxa"/>
            <w:vAlign w:val="bottom"/>
          </w:tcPr>
          <w:p w14:paraId="68DC1EE1" w14:textId="77777777" w:rsidR="00B404C2" w:rsidRPr="00196AB4" w:rsidRDefault="00B404C2" w:rsidP="008118D3">
            <w:pPr>
              <w:tabs>
                <w:tab w:val="clear" w:pos="454"/>
                <w:tab w:val="left" w:pos="350"/>
              </w:tabs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134" w:type="dxa"/>
          </w:tcPr>
          <w:p w14:paraId="201C9CF4" w14:textId="450BDC2E" w:rsidR="00B404C2" w:rsidRPr="00196AB4" w:rsidRDefault="00B404C2" w:rsidP="004150F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1" w:type="dxa"/>
          </w:tcPr>
          <w:p w14:paraId="04BE0327" w14:textId="77777777" w:rsidR="00B404C2" w:rsidRPr="00196AB4" w:rsidRDefault="00B404C2" w:rsidP="00E2040F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88B9FBA" w14:textId="19C01631" w:rsidR="00B404C2" w:rsidRPr="00196AB4" w:rsidRDefault="00B404C2" w:rsidP="00091CA0">
            <w:pPr>
              <w:pStyle w:val="acctfourfigures"/>
              <w:tabs>
                <w:tab w:val="left" w:pos="720"/>
              </w:tabs>
              <w:ind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273" w:type="dxa"/>
            <w:gridSpan w:val="2"/>
          </w:tcPr>
          <w:p w14:paraId="6F7B4AA8" w14:textId="77777777" w:rsidR="00B404C2" w:rsidRPr="00196AB4" w:rsidRDefault="00B404C2" w:rsidP="00E2040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6" w:type="dxa"/>
          </w:tcPr>
          <w:p w14:paraId="67EBEFB0" w14:textId="5D4E1891" w:rsidR="00B404C2" w:rsidRPr="00196AB4" w:rsidRDefault="00B404C2" w:rsidP="00E2040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263" w:type="dxa"/>
          </w:tcPr>
          <w:p w14:paraId="61571910" w14:textId="77777777" w:rsidR="00B404C2" w:rsidRPr="00196AB4" w:rsidRDefault="00B404C2" w:rsidP="00E2040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13" w:type="dxa"/>
            <w:vAlign w:val="bottom"/>
          </w:tcPr>
          <w:p w14:paraId="65696AC1" w14:textId="3E8CDE30" w:rsidR="00B404C2" w:rsidRPr="00196AB4" w:rsidRDefault="00B404C2" w:rsidP="00E2040F">
            <w:pPr>
              <w:pStyle w:val="acctfourfigures"/>
              <w:tabs>
                <w:tab w:val="left" w:pos="720"/>
              </w:tabs>
              <w:ind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236" w:type="dxa"/>
            <w:vAlign w:val="bottom"/>
          </w:tcPr>
          <w:p w14:paraId="18315631" w14:textId="77777777" w:rsidR="00B404C2" w:rsidRPr="00196AB4" w:rsidRDefault="00B404C2" w:rsidP="00E2040F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8" w:type="dxa"/>
            <w:vAlign w:val="bottom"/>
          </w:tcPr>
          <w:p w14:paraId="37C454BE" w14:textId="23193D45" w:rsidR="00B404C2" w:rsidRPr="00196AB4" w:rsidRDefault="00B404C2" w:rsidP="00E2040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239" w:type="dxa"/>
          </w:tcPr>
          <w:p w14:paraId="01F3C6AF" w14:textId="77777777" w:rsidR="00B404C2" w:rsidRPr="00196AB4" w:rsidRDefault="00B404C2" w:rsidP="00E2040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11" w:type="dxa"/>
            <w:vAlign w:val="bottom"/>
          </w:tcPr>
          <w:p w14:paraId="0019C9E5" w14:textId="29449480" w:rsidR="00B404C2" w:rsidRPr="00196AB4" w:rsidRDefault="00B404C2" w:rsidP="00E2040F">
            <w:pPr>
              <w:pStyle w:val="acctfourfigures"/>
              <w:tabs>
                <w:tab w:val="left" w:pos="720"/>
              </w:tabs>
              <w:ind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265" w:type="dxa"/>
            <w:gridSpan w:val="2"/>
          </w:tcPr>
          <w:p w14:paraId="78631102" w14:textId="77777777" w:rsidR="00B404C2" w:rsidRPr="00196AB4" w:rsidRDefault="00B404C2" w:rsidP="00E2040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0B90811F" w14:textId="531F57AA" w:rsidR="00B404C2" w:rsidRPr="00196AB4" w:rsidRDefault="00B404C2" w:rsidP="00E2040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270" w:type="dxa"/>
          </w:tcPr>
          <w:p w14:paraId="41B62D7F" w14:textId="77777777" w:rsidR="00B404C2" w:rsidRPr="00196AB4" w:rsidRDefault="00B404C2" w:rsidP="00E2040F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04FC3390" w14:textId="415D1C45" w:rsidR="00B404C2" w:rsidRPr="00196AB4" w:rsidRDefault="00B404C2" w:rsidP="00E2040F">
            <w:pPr>
              <w:pStyle w:val="acctfourfigures"/>
              <w:tabs>
                <w:tab w:val="left" w:pos="720"/>
              </w:tabs>
              <w:ind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bidi="th-TH"/>
              </w:rPr>
              <w:t>2566</w:t>
            </w:r>
          </w:p>
        </w:tc>
      </w:tr>
      <w:tr w:rsidR="0096793C" w:rsidRPr="00196AB4" w14:paraId="49C5DB7F" w14:textId="77777777" w:rsidTr="00DE00BE">
        <w:trPr>
          <w:trHeight w:hRule="exact" w:val="331"/>
        </w:trPr>
        <w:tc>
          <w:tcPr>
            <w:tcW w:w="4050" w:type="dxa"/>
          </w:tcPr>
          <w:p w14:paraId="0C997A53" w14:textId="77777777" w:rsidR="00B404C2" w:rsidRPr="00196AB4" w:rsidRDefault="00B404C2" w:rsidP="00E2040F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cyan"/>
                <w:cs/>
                <w:lang w:val="en-GB"/>
              </w:rPr>
            </w:pPr>
          </w:p>
        </w:tc>
        <w:tc>
          <w:tcPr>
            <w:tcW w:w="10665" w:type="dxa"/>
            <w:gridSpan w:val="19"/>
          </w:tcPr>
          <w:p w14:paraId="66CC6183" w14:textId="77777777" w:rsidR="00B404C2" w:rsidRPr="00196AB4" w:rsidRDefault="00B404C2" w:rsidP="00E2040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196AB4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196AB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196AB4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960A11" w:rsidRPr="00196AB4" w14:paraId="43BA28DC" w14:textId="77777777" w:rsidTr="00DE00BE">
        <w:trPr>
          <w:trHeight w:hRule="exact" w:val="360"/>
        </w:trPr>
        <w:tc>
          <w:tcPr>
            <w:tcW w:w="4050" w:type="dxa"/>
            <w:hideMark/>
          </w:tcPr>
          <w:p w14:paraId="78730667" w14:textId="77777777" w:rsidR="00B404C2" w:rsidRPr="00196AB4" w:rsidRDefault="00B404C2" w:rsidP="008118D3">
            <w:pPr>
              <w:tabs>
                <w:tab w:val="clear" w:pos="227"/>
                <w:tab w:val="left" w:pos="-14"/>
                <w:tab w:val="left" w:pos="161"/>
              </w:tabs>
              <w:ind w:left="-14"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196AB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สินทรัพย์</w:t>
            </w:r>
          </w:p>
        </w:tc>
        <w:tc>
          <w:tcPr>
            <w:tcW w:w="1134" w:type="dxa"/>
          </w:tcPr>
          <w:p w14:paraId="22B6C546" w14:textId="77777777" w:rsidR="00B404C2" w:rsidRPr="00196AB4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58BAC4E7" w14:textId="77777777" w:rsidR="00B404C2" w:rsidRPr="00196AB4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020ADC9" w14:textId="77777777" w:rsidR="00B404C2" w:rsidRPr="00196AB4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3" w:type="dxa"/>
            <w:gridSpan w:val="2"/>
          </w:tcPr>
          <w:p w14:paraId="50B79FA8" w14:textId="77777777" w:rsidR="00B404C2" w:rsidRPr="00196AB4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F74CD3E" w14:textId="77777777" w:rsidR="00B404C2" w:rsidRPr="00196AB4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2EF29BDE" w14:textId="77777777" w:rsidR="00B404C2" w:rsidRPr="00196AB4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2C524D0C" w14:textId="77777777" w:rsidR="00B404C2" w:rsidRPr="00196AB4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627E14" w14:textId="77777777" w:rsidR="00B404C2" w:rsidRPr="00196AB4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14:paraId="198BB25D" w14:textId="77777777" w:rsidR="00B404C2" w:rsidRPr="00196AB4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1F465F3F" w14:textId="77777777" w:rsidR="00B404C2" w:rsidRPr="00196AB4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14:paraId="69C0B5F9" w14:textId="77777777" w:rsidR="00B404C2" w:rsidRPr="00196AB4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gridSpan w:val="2"/>
          </w:tcPr>
          <w:p w14:paraId="2111F33E" w14:textId="77777777" w:rsidR="00B404C2" w:rsidRPr="00196AB4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9" w:type="dxa"/>
            <w:gridSpan w:val="2"/>
          </w:tcPr>
          <w:p w14:paraId="48AD4693" w14:textId="77777777" w:rsidR="00B404C2" w:rsidRPr="00196AB4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793FF5" w14:textId="77777777" w:rsidR="00B404C2" w:rsidRPr="00196AB4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58976994" w14:textId="77777777" w:rsidR="00B404C2" w:rsidRPr="00196AB4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60A11" w:rsidRPr="00196AB4" w14:paraId="65562C1F" w14:textId="77777777" w:rsidTr="00DE00BE">
        <w:trPr>
          <w:trHeight w:hRule="exact" w:val="360"/>
        </w:trPr>
        <w:tc>
          <w:tcPr>
            <w:tcW w:w="4050" w:type="dxa"/>
            <w:vAlign w:val="bottom"/>
            <w:hideMark/>
          </w:tcPr>
          <w:p w14:paraId="57BE4E72" w14:textId="77777777" w:rsidR="00B404C2" w:rsidRPr="00196AB4" w:rsidRDefault="00B404C2" w:rsidP="00E2040F">
            <w:pPr>
              <w:ind w:left="160" w:right="-90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134" w:type="dxa"/>
            <w:vAlign w:val="bottom"/>
          </w:tcPr>
          <w:p w14:paraId="7E82887C" w14:textId="77777777" w:rsidR="00B404C2" w:rsidRPr="00196AB4" w:rsidRDefault="00B404C2" w:rsidP="00E2040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70BB05CA" w14:textId="77777777" w:rsidR="00B404C2" w:rsidRPr="00196AB4" w:rsidRDefault="00B404C2" w:rsidP="00E2040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  <w:hideMark/>
          </w:tcPr>
          <w:p w14:paraId="51DA0341" w14:textId="77777777" w:rsidR="00B404C2" w:rsidRPr="00196AB4" w:rsidRDefault="00B404C2" w:rsidP="00E2040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3" w:type="dxa"/>
            <w:gridSpan w:val="2"/>
            <w:vAlign w:val="bottom"/>
          </w:tcPr>
          <w:p w14:paraId="33BBAB9B" w14:textId="77777777" w:rsidR="00B404C2" w:rsidRPr="00196AB4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41B32EBA" w14:textId="77777777" w:rsidR="00B404C2" w:rsidRPr="00196AB4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vAlign w:val="bottom"/>
          </w:tcPr>
          <w:p w14:paraId="1214721C" w14:textId="77777777" w:rsidR="00B404C2" w:rsidRPr="00196AB4" w:rsidRDefault="00B404C2" w:rsidP="00E2040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  <w:hideMark/>
          </w:tcPr>
          <w:p w14:paraId="356A5C29" w14:textId="77777777" w:rsidR="00B404C2" w:rsidRPr="00196AB4" w:rsidRDefault="00B404C2" w:rsidP="00E2040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C5E6F61" w14:textId="77777777" w:rsidR="00B404C2" w:rsidRPr="00196AB4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  <w:hideMark/>
          </w:tcPr>
          <w:p w14:paraId="5DE3B7F3" w14:textId="77777777" w:rsidR="00B404C2" w:rsidRPr="00196AB4" w:rsidRDefault="00B404C2" w:rsidP="00E2040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0414CBB5" w14:textId="77777777" w:rsidR="00B404C2" w:rsidRPr="00196AB4" w:rsidRDefault="00B404C2" w:rsidP="00E2040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2CD79DD8" w14:textId="77777777" w:rsidR="00B404C2" w:rsidRPr="00196AB4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66CF3F0F" w14:textId="77777777" w:rsidR="00B404C2" w:rsidRPr="00196AB4" w:rsidRDefault="00B404C2" w:rsidP="00E2040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37B30940" w14:textId="77777777" w:rsidR="00B404C2" w:rsidRPr="00196AB4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A76BE2E" w14:textId="77777777" w:rsidR="00B404C2" w:rsidRPr="00196AB4" w:rsidRDefault="00B404C2" w:rsidP="00E2040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7" w:type="dxa"/>
            <w:vAlign w:val="bottom"/>
          </w:tcPr>
          <w:p w14:paraId="686AD40F" w14:textId="77777777" w:rsidR="00B404C2" w:rsidRPr="00196AB4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60A11" w:rsidRPr="00196AB4" w14:paraId="0A5CDDF5" w14:textId="77777777" w:rsidTr="00DE00BE">
        <w:trPr>
          <w:trHeight w:hRule="exact" w:val="360"/>
        </w:trPr>
        <w:tc>
          <w:tcPr>
            <w:tcW w:w="4050" w:type="dxa"/>
            <w:hideMark/>
          </w:tcPr>
          <w:p w14:paraId="35E797F3" w14:textId="77777777" w:rsidR="00B404C2" w:rsidRPr="00196AB4" w:rsidRDefault="00B404C2" w:rsidP="00E2040F">
            <w:pPr>
              <w:ind w:left="160" w:right="-9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มูลค่ายุติธรรมผ่านกำไรขาดทุน</w:t>
            </w:r>
          </w:p>
        </w:tc>
        <w:tc>
          <w:tcPr>
            <w:tcW w:w="1134" w:type="dxa"/>
          </w:tcPr>
          <w:p w14:paraId="40C1A632" w14:textId="77777777" w:rsidR="00B404C2" w:rsidRPr="00196AB4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011912C" w14:textId="77777777" w:rsidR="00B404C2" w:rsidRPr="00196AB4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CFB29FD" w14:textId="77777777" w:rsidR="00B404C2" w:rsidRPr="00196AB4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3" w:type="dxa"/>
            <w:gridSpan w:val="2"/>
          </w:tcPr>
          <w:p w14:paraId="6A86A30D" w14:textId="77777777" w:rsidR="00B404C2" w:rsidRPr="00196AB4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4A2A2940" w14:textId="77777777" w:rsidR="00B404C2" w:rsidRPr="00196AB4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4E7D5BEF" w14:textId="77777777" w:rsidR="00B404C2" w:rsidRPr="00196AB4" w:rsidRDefault="00B404C2" w:rsidP="00B31CD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3A3CB7F1" w14:textId="77777777" w:rsidR="00B404C2" w:rsidRPr="00196AB4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6696367" w14:textId="77777777" w:rsidR="00B404C2" w:rsidRPr="00196AB4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541751DD" w14:textId="77777777" w:rsidR="00B404C2" w:rsidRPr="00196AB4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1DAC7742" w14:textId="77777777" w:rsidR="00B404C2" w:rsidRPr="00196AB4" w:rsidRDefault="00B404C2" w:rsidP="00B31CD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7C67EEFF" w14:textId="77777777" w:rsidR="00B404C2" w:rsidRPr="00196AB4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3A48AC8A" w14:textId="77777777" w:rsidR="00B404C2" w:rsidRPr="00196AB4" w:rsidRDefault="00B404C2" w:rsidP="00B31CD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1110065F" w14:textId="77777777" w:rsidR="00B404C2" w:rsidRPr="00196AB4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ED134FE" w14:textId="77777777" w:rsidR="00B404C2" w:rsidRPr="00196AB4" w:rsidRDefault="00B404C2" w:rsidP="00B31CDB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7" w:type="dxa"/>
            <w:vAlign w:val="bottom"/>
          </w:tcPr>
          <w:p w14:paraId="2AEABCE1" w14:textId="77777777" w:rsidR="00B404C2" w:rsidRPr="00196AB4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14A0A" w:rsidRPr="00196AB4" w14:paraId="21885C4C" w14:textId="77777777" w:rsidTr="00DE00BE">
        <w:trPr>
          <w:trHeight w:hRule="exact" w:val="360"/>
        </w:trPr>
        <w:tc>
          <w:tcPr>
            <w:tcW w:w="4050" w:type="dxa"/>
            <w:hideMark/>
          </w:tcPr>
          <w:p w14:paraId="27BBA7CB" w14:textId="54A36DB1" w:rsidR="00A14A0A" w:rsidRPr="00196AB4" w:rsidRDefault="00A14A0A" w:rsidP="00A14A0A">
            <w:pPr>
              <w:tabs>
                <w:tab w:val="clear" w:pos="227"/>
              </w:tabs>
              <w:ind w:right="-9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ตราสารหนี้</w:t>
            </w:r>
          </w:p>
        </w:tc>
        <w:tc>
          <w:tcPr>
            <w:tcW w:w="1134" w:type="dxa"/>
          </w:tcPr>
          <w:p w14:paraId="3892C081" w14:textId="737E3313" w:rsidR="00A14A0A" w:rsidRPr="00196AB4" w:rsidRDefault="00CC0C21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70EFF55E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  <w:hideMark/>
          </w:tcPr>
          <w:p w14:paraId="40A5158E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2"/>
          </w:tcPr>
          <w:p w14:paraId="1838AC8C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51404708" w14:textId="6705CEFE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4A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29F1E562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  <w:hideMark/>
          </w:tcPr>
          <w:p w14:paraId="3FF9B486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98F3CF0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3721AF3C" w14:textId="0230DDFA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4A0A">
              <w:rPr>
                <w:rFonts w:ascii="Angsana New" w:hAnsi="Angsana New" w:cs="Angsana New"/>
                <w:sz w:val="30"/>
                <w:szCs w:val="30"/>
              </w:rPr>
              <w:t>89,734</w:t>
            </w:r>
          </w:p>
        </w:tc>
        <w:tc>
          <w:tcPr>
            <w:tcW w:w="239" w:type="dxa"/>
            <w:vAlign w:val="bottom"/>
          </w:tcPr>
          <w:p w14:paraId="224C67CA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  <w:hideMark/>
          </w:tcPr>
          <w:p w14:paraId="683685CD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</w:rPr>
              <w:t>81,219</w:t>
            </w:r>
          </w:p>
        </w:tc>
        <w:tc>
          <w:tcPr>
            <w:tcW w:w="265" w:type="dxa"/>
            <w:gridSpan w:val="2"/>
            <w:vAlign w:val="bottom"/>
          </w:tcPr>
          <w:p w14:paraId="0EB7E603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9" w:type="dxa"/>
            <w:gridSpan w:val="2"/>
          </w:tcPr>
          <w:p w14:paraId="3FFFC114" w14:textId="7CE95092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4A0A">
              <w:rPr>
                <w:rFonts w:ascii="Angsana New" w:hAnsi="Angsana New" w:cs="Angsana New"/>
                <w:sz w:val="30"/>
                <w:szCs w:val="30"/>
              </w:rPr>
              <w:t>89,734</w:t>
            </w:r>
          </w:p>
        </w:tc>
        <w:tc>
          <w:tcPr>
            <w:tcW w:w="270" w:type="dxa"/>
            <w:vAlign w:val="bottom"/>
          </w:tcPr>
          <w:p w14:paraId="519EFAC0" w14:textId="77777777" w:rsidR="00A14A0A" w:rsidRPr="00196AB4" w:rsidRDefault="00A14A0A" w:rsidP="00A14A0A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7" w:type="dxa"/>
            <w:vAlign w:val="bottom"/>
            <w:hideMark/>
          </w:tcPr>
          <w:p w14:paraId="5B067376" w14:textId="54958DD4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</w:rPr>
              <w:t>81,219</w:t>
            </w:r>
          </w:p>
        </w:tc>
      </w:tr>
      <w:tr w:rsidR="00A14A0A" w:rsidRPr="00196AB4" w14:paraId="0CBE15B3" w14:textId="77777777" w:rsidTr="00DE00BE">
        <w:trPr>
          <w:trHeight w:hRule="exact" w:val="360"/>
        </w:trPr>
        <w:tc>
          <w:tcPr>
            <w:tcW w:w="4050" w:type="dxa"/>
            <w:hideMark/>
          </w:tcPr>
          <w:p w14:paraId="07498EB4" w14:textId="74354EDF" w:rsidR="00A14A0A" w:rsidRPr="00196AB4" w:rsidRDefault="00A14A0A" w:rsidP="00A14A0A">
            <w:pPr>
              <w:tabs>
                <w:tab w:val="clear" w:pos="227"/>
              </w:tabs>
              <w:ind w:right="-90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ตราสารทุน</w:t>
            </w:r>
          </w:p>
        </w:tc>
        <w:tc>
          <w:tcPr>
            <w:tcW w:w="1134" w:type="dxa"/>
          </w:tcPr>
          <w:p w14:paraId="545FD433" w14:textId="4B7A4C1A" w:rsidR="00A14A0A" w:rsidRPr="00196AB4" w:rsidRDefault="00CC0C21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7B5C8A75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  <w:hideMark/>
          </w:tcPr>
          <w:p w14:paraId="283893DB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2"/>
          </w:tcPr>
          <w:p w14:paraId="1D8CFB06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4486CD14" w14:textId="64E2C821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4A0A">
              <w:rPr>
                <w:rFonts w:ascii="Angsana New" w:hAnsi="Angsana New" w:cs="Angsana New"/>
                <w:sz w:val="30"/>
                <w:szCs w:val="30"/>
              </w:rPr>
              <w:t>205</w:t>
            </w:r>
          </w:p>
        </w:tc>
        <w:tc>
          <w:tcPr>
            <w:tcW w:w="263" w:type="dxa"/>
          </w:tcPr>
          <w:p w14:paraId="02763F14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hideMark/>
          </w:tcPr>
          <w:p w14:paraId="0D5E8855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</w:rPr>
              <w:t>224</w:t>
            </w:r>
          </w:p>
        </w:tc>
        <w:tc>
          <w:tcPr>
            <w:tcW w:w="236" w:type="dxa"/>
            <w:vAlign w:val="bottom"/>
          </w:tcPr>
          <w:p w14:paraId="7EA0E2D8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7D2B71A0" w14:textId="27C08415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4A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vAlign w:val="bottom"/>
          </w:tcPr>
          <w:p w14:paraId="06B2FC64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  <w:hideMark/>
          </w:tcPr>
          <w:p w14:paraId="1B894626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7C54CDA8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9" w:type="dxa"/>
            <w:gridSpan w:val="2"/>
          </w:tcPr>
          <w:p w14:paraId="5C62AC87" w14:textId="1DC4FC2F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4A0A">
              <w:rPr>
                <w:rFonts w:ascii="Angsana New" w:hAnsi="Angsana New" w:cs="Angsana New"/>
                <w:sz w:val="30"/>
                <w:szCs w:val="30"/>
              </w:rPr>
              <w:t>205</w:t>
            </w:r>
          </w:p>
        </w:tc>
        <w:tc>
          <w:tcPr>
            <w:tcW w:w="270" w:type="dxa"/>
            <w:vAlign w:val="bottom"/>
          </w:tcPr>
          <w:p w14:paraId="508192AE" w14:textId="77777777" w:rsidR="00A14A0A" w:rsidRPr="00196AB4" w:rsidRDefault="00A14A0A" w:rsidP="00A14A0A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7" w:type="dxa"/>
            <w:vAlign w:val="bottom"/>
          </w:tcPr>
          <w:p w14:paraId="15E4FCAC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</w:rPr>
              <w:t>224</w:t>
            </w:r>
          </w:p>
        </w:tc>
      </w:tr>
      <w:tr w:rsidR="00A14A0A" w:rsidRPr="00196AB4" w14:paraId="6891A397" w14:textId="77777777" w:rsidTr="00DE00BE">
        <w:trPr>
          <w:trHeight w:hRule="exact" w:val="360"/>
        </w:trPr>
        <w:tc>
          <w:tcPr>
            <w:tcW w:w="4050" w:type="dxa"/>
            <w:vAlign w:val="bottom"/>
          </w:tcPr>
          <w:p w14:paraId="735324E1" w14:textId="18EAE1EE" w:rsidR="00A14A0A" w:rsidRPr="00196AB4" w:rsidRDefault="00A14A0A" w:rsidP="00A14A0A">
            <w:pPr>
              <w:tabs>
                <w:tab w:val="clear" w:pos="227"/>
              </w:tabs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134" w:type="dxa"/>
          </w:tcPr>
          <w:p w14:paraId="30E75410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3590B1E5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B056DFE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3" w:type="dxa"/>
            <w:gridSpan w:val="2"/>
          </w:tcPr>
          <w:p w14:paraId="6A596DE8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03DA45CF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67B4D895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1FE5C9C9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D7AEEF3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002DAC55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7338FA5D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6BE9B88C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0059B758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0CDB4E6A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45BE8C3" w14:textId="77777777" w:rsidR="00A14A0A" w:rsidRPr="00196AB4" w:rsidRDefault="00A14A0A" w:rsidP="00A14A0A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7" w:type="dxa"/>
            <w:vAlign w:val="bottom"/>
          </w:tcPr>
          <w:p w14:paraId="64FD6828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14A0A" w:rsidRPr="00196AB4" w14:paraId="7E516FDC" w14:textId="77777777" w:rsidTr="00DE00BE">
        <w:trPr>
          <w:trHeight w:hRule="exact" w:val="360"/>
        </w:trPr>
        <w:tc>
          <w:tcPr>
            <w:tcW w:w="4050" w:type="dxa"/>
          </w:tcPr>
          <w:p w14:paraId="307CA201" w14:textId="77777777" w:rsidR="00A14A0A" w:rsidRPr="00196AB4" w:rsidRDefault="00A14A0A" w:rsidP="00A14A0A">
            <w:pPr>
              <w:tabs>
                <w:tab w:val="clear" w:pos="227"/>
              </w:tabs>
              <w:ind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ตราสารทุน</w:t>
            </w:r>
          </w:p>
        </w:tc>
        <w:tc>
          <w:tcPr>
            <w:tcW w:w="1134" w:type="dxa"/>
          </w:tcPr>
          <w:p w14:paraId="4CB0B7B0" w14:textId="7E70201C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4A0A">
              <w:rPr>
                <w:rFonts w:ascii="Angsana New" w:hAnsi="Angsana New" w:cs="Angsana New"/>
                <w:sz w:val="30"/>
                <w:szCs w:val="30"/>
              </w:rPr>
              <w:t>234,633</w:t>
            </w:r>
          </w:p>
        </w:tc>
        <w:tc>
          <w:tcPr>
            <w:tcW w:w="271" w:type="dxa"/>
          </w:tcPr>
          <w:p w14:paraId="3283BA79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2957E24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</w:rPr>
              <w:t>355,399</w:t>
            </w:r>
          </w:p>
        </w:tc>
        <w:tc>
          <w:tcPr>
            <w:tcW w:w="273" w:type="dxa"/>
            <w:gridSpan w:val="2"/>
          </w:tcPr>
          <w:p w14:paraId="3C14D7D0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06A80AE7" w14:textId="003E5CE3" w:rsidR="00A14A0A" w:rsidRPr="00196AB4" w:rsidRDefault="00CC0C21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77B6FD35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421CCA6C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58E67ED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2335CF02" w14:textId="1F97DF51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4A0A">
              <w:rPr>
                <w:rFonts w:ascii="Angsana New" w:hAnsi="Angsana New" w:cs="Angsana New"/>
                <w:sz w:val="30"/>
                <w:szCs w:val="30"/>
              </w:rPr>
              <w:t>175,292</w:t>
            </w:r>
          </w:p>
        </w:tc>
        <w:tc>
          <w:tcPr>
            <w:tcW w:w="239" w:type="dxa"/>
            <w:vAlign w:val="bottom"/>
          </w:tcPr>
          <w:p w14:paraId="62534662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2FC00275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</w:rPr>
              <w:t>163,440</w:t>
            </w:r>
          </w:p>
        </w:tc>
        <w:tc>
          <w:tcPr>
            <w:tcW w:w="265" w:type="dxa"/>
            <w:gridSpan w:val="2"/>
            <w:vAlign w:val="bottom"/>
          </w:tcPr>
          <w:p w14:paraId="742B08B5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9" w:type="dxa"/>
            <w:gridSpan w:val="2"/>
          </w:tcPr>
          <w:p w14:paraId="31FA0F86" w14:textId="1A50C979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4A0A">
              <w:rPr>
                <w:rFonts w:ascii="Angsana New" w:hAnsi="Angsana New" w:cs="Angsana New"/>
                <w:sz w:val="30"/>
                <w:szCs w:val="30"/>
              </w:rPr>
              <w:t>409,925</w:t>
            </w:r>
          </w:p>
        </w:tc>
        <w:tc>
          <w:tcPr>
            <w:tcW w:w="270" w:type="dxa"/>
            <w:vAlign w:val="bottom"/>
          </w:tcPr>
          <w:p w14:paraId="6132669D" w14:textId="77777777" w:rsidR="00A14A0A" w:rsidRPr="00196AB4" w:rsidRDefault="00A14A0A" w:rsidP="00A14A0A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7" w:type="dxa"/>
            <w:vAlign w:val="bottom"/>
          </w:tcPr>
          <w:p w14:paraId="65977431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</w:rPr>
              <w:t>518,839</w:t>
            </w:r>
          </w:p>
        </w:tc>
      </w:tr>
      <w:tr w:rsidR="00A14A0A" w:rsidRPr="00196AB4" w14:paraId="5E5AE708" w14:textId="77777777" w:rsidTr="00DE00BE">
        <w:trPr>
          <w:trHeight w:hRule="exact" w:val="360"/>
        </w:trPr>
        <w:tc>
          <w:tcPr>
            <w:tcW w:w="4050" w:type="dxa"/>
          </w:tcPr>
          <w:p w14:paraId="4FE8C08E" w14:textId="7971BA8C" w:rsidR="00A14A0A" w:rsidRPr="00196AB4" w:rsidRDefault="00A14A0A" w:rsidP="00A14A0A">
            <w:pPr>
              <w:tabs>
                <w:tab w:val="clear" w:pos="227"/>
              </w:tabs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สัญญาอนุพันธ์</w:t>
            </w:r>
          </w:p>
        </w:tc>
        <w:tc>
          <w:tcPr>
            <w:tcW w:w="1134" w:type="dxa"/>
          </w:tcPr>
          <w:p w14:paraId="5D54C855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18965CD8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B747686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3" w:type="dxa"/>
            <w:gridSpan w:val="2"/>
          </w:tcPr>
          <w:p w14:paraId="1DF3EB64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319A26B5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01CBBD42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02835BE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1A26650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6E3BBC95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04BE928C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1E08C66D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51B0F49A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9" w:type="dxa"/>
            <w:gridSpan w:val="2"/>
          </w:tcPr>
          <w:p w14:paraId="0CA489D8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F48EB67" w14:textId="77777777" w:rsidR="00A14A0A" w:rsidRPr="00196AB4" w:rsidRDefault="00A14A0A" w:rsidP="00A14A0A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7" w:type="dxa"/>
            <w:vAlign w:val="bottom"/>
          </w:tcPr>
          <w:p w14:paraId="4B7B9048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14A0A" w:rsidRPr="00196AB4" w14:paraId="77433976" w14:textId="77777777" w:rsidTr="00DE00BE">
        <w:trPr>
          <w:trHeight w:hRule="exact" w:val="360"/>
        </w:trPr>
        <w:tc>
          <w:tcPr>
            <w:tcW w:w="4050" w:type="dxa"/>
          </w:tcPr>
          <w:p w14:paraId="70A97029" w14:textId="3CEA3F42" w:rsidR="00A14A0A" w:rsidRPr="00196AB4" w:rsidRDefault="00A14A0A" w:rsidP="00A14A0A">
            <w:pPr>
              <w:tabs>
                <w:tab w:val="clear" w:pos="227"/>
              </w:tabs>
              <w:ind w:right="-90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สัญญาแลกเปลี่ยนเงินตราต่างประเทศล่วงหน้า</w:t>
            </w:r>
          </w:p>
        </w:tc>
        <w:tc>
          <w:tcPr>
            <w:tcW w:w="1134" w:type="dxa"/>
            <w:vAlign w:val="bottom"/>
          </w:tcPr>
          <w:p w14:paraId="2F40D64C" w14:textId="18CFBBDE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6569EFC2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C1FD0A0" w14:textId="2463265E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2"/>
          </w:tcPr>
          <w:p w14:paraId="5B935A39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3EF91D37" w14:textId="440278B8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4A0A">
              <w:rPr>
                <w:rFonts w:ascii="Angsana New" w:hAnsi="Angsana New" w:cs="Angsana New"/>
                <w:sz w:val="30"/>
                <w:szCs w:val="30"/>
              </w:rPr>
              <w:t>490,379</w:t>
            </w:r>
          </w:p>
        </w:tc>
        <w:tc>
          <w:tcPr>
            <w:tcW w:w="263" w:type="dxa"/>
          </w:tcPr>
          <w:p w14:paraId="75E29F05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11FB6D11" w14:textId="11A1A3FF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</w:rPr>
              <w:t>1,588,905</w:t>
            </w:r>
          </w:p>
        </w:tc>
        <w:tc>
          <w:tcPr>
            <w:tcW w:w="236" w:type="dxa"/>
            <w:vAlign w:val="bottom"/>
          </w:tcPr>
          <w:p w14:paraId="7593EE87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4732AA94" w14:textId="2C0AA415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vAlign w:val="bottom"/>
          </w:tcPr>
          <w:p w14:paraId="7DC6BB37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4C0929D0" w14:textId="540538CB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1695DBB8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9" w:type="dxa"/>
            <w:gridSpan w:val="2"/>
          </w:tcPr>
          <w:p w14:paraId="0E1ADC71" w14:textId="284DF5A2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4A0A">
              <w:rPr>
                <w:rFonts w:ascii="Angsana New" w:hAnsi="Angsana New" w:cs="Angsana New"/>
                <w:sz w:val="30"/>
                <w:szCs w:val="30"/>
              </w:rPr>
              <w:t>490,379</w:t>
            </w:r>
          </w:p>
        </w:tc>
        <w:tc>
          <w:tcPr>
            <w:tcW w:w="270" w:type="dxa"/>
            <w:vAlign w:val="bottom"/>
          </w:tcPr>
          <w:p w14:paraId="3787902D" w14:textId="77777777" w:rsidR="00A14A0A" w:rsidRPr="00196AB4" w:rsidRDefault="00A14A0A" w:rsidP="00A14A0A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7" w:type="dxa"/>
            <w:vAlign w:val="bottom"/>
          </w:tcPr>
          <w:p w14:paraId="66B2DFDE" w14:textId="03F9F90F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</w:rPr>
              <w:t>1,588,905</w:t>
            </w:r>
          </w:p>
        </w:tc>
      </w:tr>
      <w:tr w:rsidR="00A14A0A" w:rsidRPr="00196AB4" w14:paraId="1ECCB4C0" w14:textId="77777777" w:rsidTr="00DE00BE">
        <w:trPr>
          <w:trHeight w:hRule="exact" w:val="360"/>
        </w:trPr>
        <w:tc>
          <w:tcPr>
            <w:tcW w:w="4050" w:type="dxa"/>
          </w:tcPr>
          <w:p w14:paraId="4C599217" w14:textId="132FCAA0" w:rsidR="00A14A0A" w:rsidRPr="00196AB4" w:rsidRDefault="00A14A0A" w:rsidP="00A14A0A">
            <w:pPr>
              <w:tabs>
                <w:tab w:val="clear" w:pos="227"/>
              </w:tabs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96AB4">
              <w:rPr>
                <w:rFonts w:ascii="Angsana New" w:hAnsi="Angsana New" w:cs="Angsana New"/>
                <w:sz w:val="30"/>
                <w:szCs w:val="30"/>
                <w:cs/>
              </w:rPr>
              <w:t xml:space="preserve">  สัญญาแลกเปลี่ยนสกุลเงินและอัตราดอกเบี้ย</w:t>
            </w:r>
          </w:p>
        </w:tc>
        <w:tc>
          <w:tcPr>
            <w:tcW w:w="1134" w:type="dxa"/>
            <w:vAlign w:val="bottom"/>
          </w:tcPr>
          <w:p w14:paraId="5C727D37" w14:textId="7466E566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1" w:type="dxa"/>
          </w:tcPr>
          <w:p w14:paraId="2F3A90B5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4CE2E8A" w14:textId="7792DB33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3" w:type="dxa"/>
            <w:gridSpan w:val="2"/>
          </w:tcPr>
          <w:p w14:paraId="24DC6C94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73E3AC4" w14:textId="2DDDF387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4A0A">
              <w:rPr>
                <w:rFonts w:ascii="Angsana New" w:hAnsi="Angsana New" w:cs="Angsana New"/>
                <w:sz w:val="30"/>
                <w:szCs w:val="30"/>
              </w:rPr>
              <w:t>1,277,276</w:t>
            </w:r>
          </w:p>
        </w:tc>
        <w:tc>
          <w:tcPr>
            <w:tcW w:w="263" w:type="dxa"/>
          </w:tcPr>
          <w:p w14:paraId="6961323D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50D14179" w14:textId="35C695A1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</w:rPr>
              <w:t>850,613</w:t>
            </w:r>
          </w:p>
        </w:tc>
        <w:tc>
          <w:tcPr>
            <w:tcW w:w="236" w:type="dxa"/>
            <w:vAlign w:val="bottom"/>
          </w:tcPr>
          <w:p w14:paraId="06C9ADB4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021997B4" w14:textId="2F45853C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vAlign w:val="bottom"/>
          </w:tcPr>
          <w:p w14:paraId="2ADD888B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0FCC0029" w14:textId="728DAE56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202EF033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9" w:type="dxa"/>
            <w:gridSpan w:val="2"/>
          </w:tcPr>
          <w:p w14:paraId="43C19D0F" w14:textId="51D5170D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4A0A">
              <w:rPr>
                <w:rFonts w:ascii="Angsana New" w:hAnsi="Angsana New" w:cs="Angsana New"/>
                <w:sz w:val="30"/>
                <w:szCs w:val="30"/>
              </w:rPr>
              <w:t>1,277,276</w:t>
            </w:r>
          </w:p>
        </w:tc>
        <w:tc>
          <w:tcPr>
            <w:tcW w:w="270" w:type="dxa"/>
            <w:vAlign w:val="bottom"/>
          </w:tcPr>
          <w:p w14:paraId="75B31BB1" w14:textId="77777777" w:rsidR="00A14A0A" w:rsidRPr="00196AB4" w:rsidRDefault="00A14A0A" w:rsidP="00A14A0A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7" w:type="dxa"/>
            <w:vAlign w:val="bottom"/>
          </w:tcPr>
          <w:p w14:paraId="733A4DEF" w14:textId="236A5019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</w:rPr>
              <w:t>850,613</w:t>
            </w:r>
          </w:p>
        </w:tc>
      </w:tr>
      <w:tr w:rsidR="00A14A0A" w:rsidRPr="00196AB4" w14:paraId="3B21B7ED" w14:textId="77777777" w:rsidTr="00DE00BE">
        <w:trPr>
          <w:trHeight w:hRule="exact" w:val="360"/>
        </w:trPr>
        <w:tc>
          <w:tcPr>
            <w:tcW w:w="4050" w:type="dxa"/>
          </w:tcPr>
          <w:p w14:paraId="33587EE9" w14:textId="0ED14293" w:rsidR="00A14A0A" w:rsidRPr="00196AB4" w:rsidRDefault="00A14A0A" w:rsidP="00A14A0A">
            <w:pPr>
              <w:tabs>
                <w:tab w:val="clear" w:pos="227"/>
              </w:tabs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สัญญาแลกเปลี่ยนอัตราดอกเบี้ย</w:t>
            </w:r>
          </w:p>
        </w:tc>
        <w:tc>
          <w:tcPr>
            <w:tcW w:w="1134" w:type="dxa"/>
            <w:vAlign w:val="bottom"/>
          </w:tcPr>
          <w:p w14:paraId="3A3DB248" w14:textId="2A7B8247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6BED44C7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8747138" w14:textId="7E9114D6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2"/>
          </w:tcPr>
          <w:p w14:paraId="76282C9C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7E445082" w14:textId="36D43CDD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4A0A">
              <w:rPr>
                <w:rFonts w:ascii="Angsana New" w:hAnsi="Angsana New" w:cs="Angsana New"/>
                <w:sz w:val="30"/>
                <w:szCs w:val="30"/>
              </w:rPr>
              <w:t>105,864</w:t>
            </w:r>
          </w:p>
        </w:tc>
        <w:tc>
          <w:tcPr>
            <w:tcW w:w="263" w:type="dxa"/>
          </w:tcPr>
          <w:p w14:paraId="1DD1848A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09D6589C" w14:textId="10561299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</w:rPr>
              <w:t>119,255</w:t>
            </w:r>
          </w:p>
        </w:tc>
        <w:tc>
          <w:tcPr>
            <w:tcW w:w="236" w:type="dxa"/>
            <w:vAlign w:val="bottom"/>
          </w:tcPr>
          <w:p w14:paraId="7F120E2B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72B67BFB" w14:textId="19150CD7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vAlign w:val="bottom"/>
          </w:tcPr>
          <w:p w14:paraId="5DBF4FD5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0F667DC4" w14:textId="0FE9B76C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69F38471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9" w:type="dxa"/>
            <w:gridSpan w:val="2"/>
          </w:tcPr>
          <w:p w14:paraId="3E2CE4C1" w14:textId="76E22755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4A0A">
              <w:rPr>
                <w:rFonts w:ascii="Angsana New" w:hAnsi="Angsana New" w:cs="Angsana New"/>
                <w:sz w:val="30"/>
                <w:szCs w:val="30"/>
              </w:rPr>
              <w:t>105,864</w:t>
            </w:r>
          </w:p>
        </w:tc>
        <w:tc>
          <w:tcPr>
            <w:tcW w:w="270" w:type="dxa"/>
            <w:vAlign w:val="bottom"/>
          </w:tcPr>
          <w:p w14:paraId="5B5083B2" w14:textId="77777777" w:rsidR="00A14A0A" w:rsidRPr="00196AB4" w:rsidRDefault="00A14A0A" w:rsidP="00A14A0A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7" w:type="dxa"/>
            <w:vAlign w:val="bottom"/>
          </w:tcPr>
          <w:p w14:paraId="3AD93DB9" w14:textId="5482A19F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</w:rPr>
              <w:t>119,255</w:t>
            </w:r>
          </w:p>
        </w:tc>
      </w:tr>
      <w:tr w:rsidR="00A14A0A" w:rsidRPr="00196AB4" w14:paraId="4D224A6C" w14:textId="77777777" w:rsidTr="00DE00BE">
        <w:trPr>
          <w:trHeight w:hRule="exact" w:val="360"/>
        </w:trPr>
        <w:tc>
          <w:tcPr>
            <w:tcW w:w="4050" w:type="dxa"/>
          </w:tcPr>
          <w:p w14:paraId="3BBF4DC0" w14:textId="1A67D767" w:rsidR="00A14A0A" w:rsidRPr="00196AB4" w:rsidRDefault="00A14A0A" w:rsidP="00A14A0A">
            <w:pPr>
              <w:tabs>
                <w:tab w:val="clear" w:pos="227"/>
              </w:tabs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ตราสารอนุพันธ์อื่น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0C5D50F" w14:textId="5F4199F5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008B8049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02C53036" w14:textId="7093A1E7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2"/>
          </w:tcPr>
          <w:p w14:paraId="61D74A3A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1B478AC5" w14:textId="7D59F85B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22A35DD1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7052E1E1" w14:textId="0BF778D7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</w:rPr>
              <w:t>55,461</w:t>
            </w:r>
          </w:p>
        </w:tc>
        <w:tc>
          <w:tcPr>
            <w:tcW w:w="236" w:type="dxa"/>
            <w:vAlign w:val="bottom"/>
          </w:tcPr>
          <w:p w14:paraId="36B07577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2A973278" w14:textId="579A56DE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vAlign w:val="bottom"/>
          </w:tcPr>
          <w:p w14:paraId="0577F014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6541D182" w14:textId="45D16196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290F4271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9" w:type="dxa"/>
            <w:gridSpan w:val="2"/>
            <w:tcBorders>
              <w:bottom w:val="single" w:sz="4" w:space="0" w:color="auto"/>
            </w:tcBorders>
          </w:tcPr>
          <w:p w14:paraId="4974B733" w14:textId="5D0BF15F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4A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DA50AAD" w14:textId="77777777" w:rsidR="00A14A0A" w:rsidRPr="00196AB4" w:rsidRDefault="00A14A0A" w:rsidP="00A14A0A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5F975EF2" w14:textId="7A329E01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</w:rPr>
              <w:t>55,461</w:t>
            </w:r>
          </w:p>
        </w:tc>
      </w:tr>
      <w:tr w:rsidR="00A14A0A" w:rsidRPr="00196AB4" w14:paraId="2B01FA2F" w14:textId="77777777" w:rsidTr="00DE00BE">
        <w:trPr>
          <w:trHeight w:hRule="exact" w:val="360"/>
        </w:trPr>
        <w:tc>
          <w:tcPr>
            <w:tcW w:w="4050" w:type="dxa"/>
          </w:tcPr>
          <w:p w14:paraId="24FCE04B" w14:textId="78BB240B" w:rsidR="00A14A0A" w:rsidRPr="00196AB4" w:rsidRDefault="00A14A0A" w:rsidP="00A14A0A">
            <w:pPr>
              <w:tabs>
                <w:tab w:val="clear" w:pos="227"/>
              </w:tabs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C8079B7" w14:textId="47B8F691" w:rsidR="00A14A0A" w:rsidRPr="00A14A0A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14A0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234,633</w:t>
            </w:r>
          </w:p>
        </w:tc>
        <w:tc>
          <w:tcPr>
            <w:tcW w:w="271" w:type="dxa"/>
          </w:tcPr>
          <w:p w14:paraId="47CA3C25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72290A" w14:textId="36110FF7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355,399</w:t>
            </w:r>
          </w:p>
        </w:tc>
        <w:tc>
          <w:tcPr>
            <w:tcW w:w="273" w:type="dxa"/>
            <w:gridSpan w:val="2"/>
          </w:tcPr>
          <w:p w14:paraId="1A9D370E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1C55E66F" w14:textId="74FE0688" w:rsidR="00A14A0A" w:rsidRPr="00A14A0A" w:rsidRDefault="00A14A0A" w:rsidP="00A14A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14A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1,873,724</w:t>
            </w:r>
          </w:p>
        </w:tc>
        <w:tc>
          <w:tcPr>
            <w:tcW w:w="263" w:type="dxa"/>
          </w:tcPr>
          <w:p w14:paraId="2675FBB4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45F7E4" w14:textId="1BEDEC19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2,614,458</w:t>
            </w:r>
          </w:p>
        </w:tc>
        <w:tc>
          <w:tcPr>
            <w:tcW w:w="236" w:type="dxa"/>
            <w:vAlign w:val="bottom"/>
          </w:tcPr>
          <w:p w14:paraId="7243B4F3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81C74A" w14:textId="008C5369" w:rsidR="00A14A0A" w:rsidRPr="00A14A0A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14A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265,026</w:t>
            </w:r>
          </w:p>
        </w:tc>
        <w:tc>
          <w:tcPr>
            <w:tcW w:w="239" w:type="dxa"/>
            <w:vAlign w:val="bottom"/>
          </w:tcPr>
          <w:p w14:paraId="4FC722D8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90A4D1" w14:textId="0C289D92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244,659</w:t>
            </w:r>
          </w:p>
        </w:tc>
        <w:tc>
          <w:tcPr>
            <w:tcW w:w="265" w:type="dxa"/>
            <w:gridSpan w:val="2"/>
            <w:vAlign w:val="bottom"/>
          </w:tcPr>
          <w:p w14:paraId="390FB26E" w14:textId="77777777" w:rsidR="00A14A0A" w:rsidRPr="00196AB4" w:rsidRDefault="00A14A0A" w:rsidP="00A14A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A3CEAE6" w14:textId="2E37AF57" w:rsidR="00A14A0A" w:rsidRPr="00A14A0A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14A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2,373,383</w:t>
            </w:r>
          </w:p>
        </w:tc>
        <w:tc>
          <w:tcPr>
            <w:tcW w:w="270" w:type="dxa"/>
            <w:vAlign w:val="bottom"/>
          </w:tcPr>
          <w:p w14:paraId="7E0C3139" w14:textId="77777777" w:rsidR="00A14A0A" w:rsidRPr="00196AB4" w:rsidRDefault="00A14A0A" w:rsidP="00A14A0A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C95656" w14:textId="4380221C" w:rsidR="00A14A0A" w:rsidRPr="00196AB4" w:rsidRDefault="00A14A0A" w:rsidP="00A14A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3,214,516</w:t>
            </w:r>
          </w:p>
        </w:tc>
      </w:tr>
      <w:tr w:rsidR="00FF18CC" w:rsidRPr="00196AB4" w14:paraId="29068819" w14:textId="77777777" w:rsidTr="00DE00BE">
        <w:trPr>
          <w:trHeight w:hRule="exact" w:val="331"/>
        </w:trPr>
        <w:tc>
          <w:tcPr>
            <w:tcW w:w="4050" w:type="dxa"/>
            <w:vAlign w:val="bottom"/>
          </w:tcPr>
          <w:p w14:paraId="0F80A7C4" w14:textId="01899907" w:rsidR="00FF18CC" w:rsidRPr="00196AB4" w:rsidRDefault="00FF18CC" w:rsidP="00C7419B">
            <w:pPr>
              <w:ind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665" w:type="dxa"/>
            <w:gridSpan w:val="19"/>
          </w:tcPr>
          <w:p w14:paraId="170B569D" w14:textId="2EB6CEA7" w:rsidR="00FF18CC" w:rsidRPr="00196AB4" w:rsidRDefault="00FF18CC" w:rsidP="00C7419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812D46" w:rsidRPr="00196AB4" w14:paraId="2752E637" w14:textId="77777777" w:rsidTr="00DE00BE">
        <w:trPr>
          <w:trHeight w:hRule="exact" w:val="331"/>
        </w:trPr>
        <w:tc>
          <w:tcPr>
            <w:tcW w:w="4050" w:type="dxa"/>
            <w:vAlign w:val="bottom"/>
          </w:tcPr>
          <w:p w14:paraId="6472E287" w14:textId="77777777" w:rsidR="00812D46" w:rsidRPr="00196AB4" w:rsidRDefault="00812D46" w:rsidP="00C7419B">
            <w:pPr>
              <w:ind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472" w:type="dxa"/>
            <w:gridSpan w:val="3"/>
            <w:vAlign w:val="bottom"/>
          </w:tcPr>
          <w:p w14:paraId="17F572C5" w14:textId="100F9E9D" w:rsidR="00812D46" w:rsidRPr="00196AB4" w:rsidRDefault="00812D46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ข้อมูลระดับ </w:t>
            </w:r>
            <w:r w:rsidRPr="00196AB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3" w:type="dxa"/>
            <w:gridSpan w:val="2"/>
          </w:tcPr>
          <w:p w14:paraId="3E40A91D" w14:textId="77777777" w:rsidR="00812D46" w:rsidRPr="00196AB4" w:rsidRDefault="00812D46" w:rsidP="00C7419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5" w:type="dxa"/>
            <w:gridSpan w:val="4"/>
            <w:vAlign w:val="bottom"/>
          </w:tcPr>
          <w:p w14:paraId="7E07633C" w14:textId="38001C90" w:rsidR="00812D46" w:rsidRPr="00196AB4" w:rsidRDefault="00812D46" w:rsidP="00812D4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ข้อมูลระดับ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236" w:type="dxa"/>
            <w:vAlign w:val="bottom"/>
          </w:tcPr>
          <w:p w14:paraId="7C76FC90" w14:textId="77777777" w:rsidR="00812D46" w:rsidRPr="00196AB4" w:rsidRDefault="00812D46" w:rsidP="00C7419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4" w:type="dxa"/>
            <w:gridSpan w:val="4"/>
            <w:tcBorders>
              <w:top w:val="nil"/>
              <w:left w:val="nil"/>
            </w:tcBorders>
            <w:vAlign w:val="bottom"/>
          </w:tcPr>
          <w:p w14:paraId="70068906" w14:textId="14AC839F" w:rsidR="00812D46" w:rsidRPr="00196AB4" w:rsidRDefault="00812D46" w:rsidP="00C7419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12D4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ข้อมูลระดับ</w:t>
            </w:r>
            <w:r w:rsidRPr="00812D4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265" w:type="dxa"/>
            <w:gridSpan w:val="2"/>
            <w:vAlign w:val="bottom"/>
          </w:tcPr>
          <w:p w14:paraId="45C395BA" w14:textId="77777777" w:rsidR="00812D46" w:rsidRPr="00196AB4" w:rsidRDefault="00812D46" w:rsidP="00C7419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0" w:type="dxa"/>
            <w:gridSpan w:val="3"/>
          </w:tcPr>
          <w:p w14:paraId="0E106DD9" w14:textId="76888BA6" w:rsidR="00812D46" w:rsidRPr="00196AB4" w:rsidRDefault="00812D46" w:rsidP="00C7419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F18CC" w:rsidRPr="00196AB4" w14:paraId="4D5AFA90" w14:textId="77777777" w:rsidTr="00DE00BE">
        <w:trPr>
          <w:trHeight w:val="416"/>
        </w:trPr>
        <w:tc>
          <w:tcPr>
            <w:tcW w:w="4050" w:type="dxa"/>
            <w:vAlign w:val="bottom"/>
          </w:tcPr>
          <w:p w14:paraId="1773F65D" w14:textId="77777777" w:rsidR="00FF18CC" w:rsidRPr="00196AB4" w:rsidRDefault="00FF18CC" w:rsidP="00C7419B">
            <w:pPr>
              <w:ind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34" w:type="dxa"/>
          </w:tcPr>
          <w:p w14:paraId="56BF0D40" w14:textId="4D32D235" w:rsidR="00FF18CC" w:rsidRPr="00196AB4" w:rsidRDefault="00D42E08" w:rsidP="00666EAD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30 </w:t>
            </w:r>
            <w:r w:rsidRPr="00196AB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271" w:type="dxa"/>
          </w:tcPr>
          <w:p w14:paraId="7A6C2451" w14:textId="77777777" w:rsidR="00FF18CC" w:rsidRPr="00196AB4" w:rsidRDefault="00FF18CC" w:rsidP="006A2E7E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1BA2FFD" w14:textId="3FA76490" w:rsidR="00FF18CC" w:rsidRPr="00196AB4" w:rsidRDefault="00FF18CC" w:rsidP="00666EAD">
            <w:pPr>
              <w:pStyle w:val="acctfourfigures"/>
              <w:tabs>
                <w:tab w:val="clear" w:pos="765"/>
              </w:tabs>
              <w:ind w:left="-109" w:right="-11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31 </w:t>
            </w:r>
            <w:r w:rsidRPr="00196AB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73" w:type="dxa"/>
            <w:gridSpan w:val="2"/>
          </w:tcPr>
          <w:p w14:paraId="7ECFBA6C" w14:textId="77777777" w:rsidR="00FF18CC" w:rsidRPr="00196AB4" w:rsidRDefault="00FF18CC" w:rsidP="006A2E7E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22FC650" w14:textId="39E01456" w:rsidR="00FF18CC" w:rsidRPr="00196AB4" w:rsidRDefault="00D42E08" w:rsidP="00666EAD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30 </w:t>
            </w:r>
            <w:r w:rsidRPr="00196AB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263" w:type="dxa"/>
          </w:tcPr>
          <w:p w14:paraId="7DD78EF3" w14:textId="77777777" w:rsidR="00FF18CC" w:rsidRPr="00196AB4" w:rsidRDefault="00FF18CC" w:rsidP="006A2E7E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nil"/>
              <w:left w:val="nil"/>
              <w:right w:val="nil"/>
            </w:tcBorders>
            <w:vAlign w:val="bottom"/>
          </w:tcPr>
          <w:p w14:paraId="519400B5" w14:textId="6478EF52" w:rsidR="00FF18CC" w:rsidRPr="00196AB4" w:rsidRDefault="00FF18CC" w:rsidP="00666EAD">
            <w:pPr>
              <w:pStyle w:val="acctfourfigures"/>
              <w:tabs>
                <w:tab w:val="clear" w:pos="765"/>
              </w:tabs>
              <w:ind w:left="-109" w:right="-11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31 </w:t>
            </w:r>
            <w:r w:rsidRPr="00196AB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35EBF70C" w14:textId="77777777" w:rsidR="00FF18CC" w:rsidRPr="00196AB4" w:rsidRDefault="00FF18CC" w:rsidP="006A2E7E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vAlign w:val="bottom"/>
          </w:tcPr>
          <w:p w14:paraId="3871524A" w14:textId="4D90256E" w:rsidR="00FF18CC" w:rsidRPr="00196AB4" w:rsidRDefault="00D42E08" w:rsidP="00666EAD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bidi="th-TH"/>
              </w:rPr>
              <w:t>30</w:t>
            </w:r>
            <w:r w:rsidRPr="00196AB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มิถุนายน</w:t>
            </w:r>
          </w:p>
        </w:tc>
        <w:tc>
          <w:tcPr>
            <w:tcW w:w="239" w:type="dxa"/>
          </w:tcPr>
          <w:p w14:paraId="6E6EACEF" w14:textId="77777777" w:rsidR="00FF18CC" w:rsidRPr="00196AB4" w:rsidRDefault="00FF18CC" w:rsidP="006A2E7E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26ED34AD" w14:textId="383C9F03" w:rsidR="00FF18CC" w:rsidRPr="00196AB4" w:rsidRDefault="00FF18CC" w:rsidP="00666EAD">
            <w:pPr>
              <w:pStyle w:val="acctfourfigures"/>
              <w:tabs>
                <w:tab w:val="clear" w:pos="765"/>
              </w:tabs>
              <w:ind w:left="-109" w:right="-11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31 </w:t>
            </w:r>
            <w:r w:rsidRPr="00196AB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65" w:type="dxa"/>
            <w:gridSpan w:val="2"/>
          </w:tcPr>
          <w:p w14:paraId="750AA165" w14:textId="77777777" w:rsidR="00FF18CC" w:rsidRPr="00196AB4" w:rsidRDefault="00FF18CC" w:rsidP="006A2E7E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33DE83A6" w14:textId="368F5BB2" w:rsidR="00FF18CC" w:rsidRPr="00196AB4" w:rsidRDefault="00D42E08" w:rsidP="006A2E7E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bidi="th-TH"/>
              </w:rPr>
              <w:t>30</w:t>
            </w:r>
            <w:r w:rsidRPr="00196AB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196AB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7A6D36C4" w14:textId="77777777" w:rsidR="00FF18CC" w:rsidRPr="00196AB4" w:rsidRDefault="00FF18CC" w:rsidP="006A2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9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7" w:type="dxa"/>
            <w:vAlign w:val="bottom"/>
          </w:tcPr>
          <w:p w14:paraId="4ADAF7A3" w14:textId="344EC6F1" w:rsidR="00FF18CC" w:rsidRPr="00196AB4" w:rsidRDefault="00FF18CC" w:rsidP="00666EAD">
            <w:pPr>
              <w:pStyle w:val="acctfourfigures"/>
              <w:tabs>
                <w:tab w:val="clear" w:pos="765"/>
              </w:tabs>
              <w:ind w:left="-109" w:right="-11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31 </w:t>
            </w:r>
            <w:r w:rsidRPr="00196AB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FF18CC" w:rsidRPr="00196AB4" w14:paraId="64BA70FB" w14:textId="77777777" w:rsidTr="00DE00BE">
        <w:trPr>
          <w:trHeight w:hRule="exact" w:val="331"/>
        </w:trPr>
        <w:tc>
          <w:tcPr>
            <w:tcW w:w="4050" w:type="dxa"/>
            <w:vAlign w:val="bottom"/>
          </w:tcPr>
          <w:p w14:paraId="432C3881" w14:textId="77777777" w:rsidR="00FF18CC" w:rsidRPr="00196AB4" w:rsidRDefault="00FF18CC" w:rsidP="00C7419B">
            <w:pPr>
              <w:ind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34" w:type="dxa"/>
          </w:tcPr>
          <w:p w14:paraId="12809458" w14:textId="2B9758B4" w:rsidR="00FF18CC" w:rsidRPr="00196AB4" w:rsidRDefault="00FF18CC" w:rsidP="006A2E7E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1" w:type="dxa"/>
          </w:tcPr>
          <w:p w14:paraId="69C7A186" w14:textId="77777777" w:rsidR="00FF18CC" w:rsidRPr="00196AB4" w:rsidRDefault="00FF18CC" w:rsidP="006A2E7E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A8C7C4E" w14:textId="6832BDF7" w:rsidR="00FF18CC" w:rsidRPr="00196AB4" w:rsidRDefault="00FF18CC" w:rsidP="006A2E7E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273" w:type="dxa"/>
            <w:gridSpan w:val="2"/>
          </w:tcPr>
          <w:p w14:paraId="6A898204" w14:textId="77777777" w:rsidR="00FF18CC" w:rsidRPr="00196AB4" w:rsidRDefault="00FF18CC" w:rsidP="006A2E7E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84DD0CF" w14:textId="7DAE9EFE" w:rsidR="00FF18CC" w:rsidRPr="00196AB4" w:rsidRDefault="00FF18CC" w:rsidP="006A2E7E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263" w:type="dxa"/>
          </w:tcPr>
          <w:p w14:paraId="1C506A9F" w14:textId="77777777" w:rsidR="00FF18CC" w:rsidRPr="00196AB4" w:rsidRDefault="00FF18CC" w:rsidP="006A2E7E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nil"/>
              <w:left w:val="nil"/>
              <w:right w:val="nil"/>
            </w:tcBorders>
            <w:vAlign w:val="bottom"/>
          </w:tcPr>
          <w:p w14:paraId="54170BEF" w14:textId="2F16768D" w:rsidR="00FF18CC" w:rsidRPr="00196AB4" w:rsidRDefault="00FF18CC" w:rsidP="006A2E7E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236" w:type="dxa"/>
            <w:vAlign w:val="bottom"/>
          </w:tcPr>
          <w:p w14:paraId="1331B62E" w14:textId="77777777" w:rsidR="00FF18CC" w:rsidRPr="00196AB4" w:rsidRDefault="00FF18CC" w:rsidP="006A2E7E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vAlign w:val="bottom"/>
          </w:tcPr>
          <w:p w14:paraId="7526BAD4" w14:textId="0BCED7DE" w:rsidR="00FF18CC" w:rsidRPr="00196AB4" w:rsidRDefault="00FF18CC" w:rsidP="006A2E7E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239" w:type="dxa"/>
          </w:tcPr>
          <w:p w14:paraId="69DA5917" w14:textId="77777777" w:rsidR="00FF18CC" w:rsidRPr="00196AB4" w:rsidRDefault="00FF18CC" w:rsidP="006A2E7E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7898ADC8" w14:textId="193C0E8E" w:rsidR="00FF18CC" w:rsidRPr="00196AB4" w:rsidRDefault="00FF18CC" w:rsidP="006A2E7E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265" w:type="dxa"/>
            <w:gridSpan w:val="2"/>
          </w:tcPr>
          <w:p w14:paraId="144FB71D" w14:textId="77777777" w:rsidR="00FF18CC" w:rsidRPr="00196AB4" w:rsidRDefault="00FF18CC" w:rsidP="006A2E7E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513084EA" w14:textId="30072C30" w:rsidR="00FF18CC" w:rsidRPr="00196AB4" w:rsidRDefault="00FF18CC" w:rsidP="006A2E7E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270" w:type="dxa"/>
          </w:tcPr>
          <w:p w14:paraId="4D67D362" w14:textId="77777777" w:rsidR="00FF18CC" w:rsidRPr="00196AB4" w:rsidRDefault="00FF18CC" w:rsidP="006A2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9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7" w:type="dxa"/>
            <w:vAlign w:val="bottom"/>
          </w:tcPr>
          <w:p w14:paraId="2325304B" w14:textId="1E36F5AC" w:rsidR="00FF18CC" w:rsidRPr="00196AB4" w:rsidRDefault="00FF18CC" w:rsidP="006A2E7E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bidi="th-TH"/>
              </w:rPr>
              <w:t>2566</w:t>
            </w:r>
          </w:p>
        </w:tc>
      </w:tr>
      <w:tr w:rsidR="00FF18CC" w:rsidRPr="00196AB4" w14:paraId="0F5917A4" w14:textId="77777777" w:rsidTr="00DE00BE">
        <w:trPr>
          <w:trHeight w:hRule="exact" w:val="331"/>
        </w:trPr>
        <w:tc>
          <w:tcPr>
            <w:tcW w:w="4050" w:type="dxa"/>
          </w:tcPr>
          <w:p w14:paraId="2F6D2FB6" w14:textId="77777777" w:rsidR="00FF18CC" w:rsidRPr="00196AB4" w:rsidRDefault="00FF18CC" w:rsidP="00C7419B">
            <w:pPr>
              <w:ind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0665" w:type="dxa"/>
            <w:gridSpan w:val="19"/>
          </w:tcPr>
          <w:p w14:paraId="3FA09AA2" w14:textId="5C676F8F" w:rsidR="00FF18CC" w:rsidRPr="00196AB4" w:rsidRDefault="00FF18CC" w:rsidP="00C7419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196AB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196AB4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FF18CC" w:rsidRPr="00196AB4" w14:paraId="1F1B904C" w14:textId="77777777" w:rsidTr="00DE00BE">
        <w:trPr>
          <w:trHeight w:hRule="exact" w:val="371"/>
        </w:trPr>
        <w:tc>
          <w:tcPr>
            <w:tcW w:w="4050" w:type="dxa"/>
          </w:tcPr>
          <w:p w14:paraId="5DA4395B" w14:textId="5730A83F" w:rsidR="00FF18CC" w:rsidRPr="00196AB4" w:rsidRDefault="00FF18CC" w:rsidP="00FF18CC">
            <w:pPr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196AB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หนี้สิน</w:t>
            </w:r>
          </w:p>
        </w:tc>
        <w:tc>
          <w:tcPr>
            <w:tcW w:w="1134" w:type="dxa"/>
            <w:vAlign w:val="bottom"/>
          </w:tcPr>
          <w:p w14:paraId="00393845" w14:textId="77777777" w:rsidR="00FF18CC" w:rsidRPr="00196AB4" w:rsidRDefault="00FF18CC" w:rsidP="00FF18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E306B3C" w14:textId="77777777" w:rsidR="00FF18CC" w:rsidRPr="00196AB4" w:rsidRDefault="00FF18CC" w:rsidP="00FF18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28EB12C" w14:textId="77777777" w:rsidR="00FF18CC" w:rsidRPr="00196AB4" w:rsidRDefault="00FF18CC" w:rsidP="00FF18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right="-1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3" w:type="dxa"/>
            <w:gridSpan w:val="2"/>
          </w:tcPr>
          <w:p w14:paraId="072F94B8" w14:textId="77777777" w:rsidR="00FF18CC" w:rsidRPr="00196AB4" w:rsidRDefault="00FF18CC" w:rsidP="00FF18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4768FF01" w14:textId="77777777" w:rsidR="00FF18CC" w:rsidRPr="00196AB4" w:rsidRDefault="00FF18CC" w:rsidP="00FF18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220BB0FE" w14:textId="77777777" w:rsidR="00FF18CC" w:rsidRPr="00196AB4" w:rsidRDefault="00FF18CC" w:rsidP="00FF18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nil"/>
              <w:left w:val="nil"/>
              <w:right w:val="nil"/>
            </w:tcBorders>
            <w:vAlign w:val="bottom"/>
          </w:tcPr>
          <w:p w14:paraId="3591BBC4" w14:textId="77777777" w:rsidR="00FF18CC" w:rsidRPr="00196AB4" w:rsidRDefault="00FF18CC" w:rsidP="00FF18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2DD3096" w14:textId="77777777" w:rsidR="00FF18CC" w:rsidRPr="00196AB4" w:rsidRDefault="00FF18CC" w:rsidP="00FF18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vAlign w:val="bottom"/>
          </w:tcPr>
          <w:p w14:paraId="6A9DB0EC" w14:textId="77777777" w:rsidR="00FF18CC" w:rsidRPr="00196AB4" w:rsidRDefault="00FF18CC" w:rsidP="00FF18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3E99440C" w14:textId="77777777" w:rsidR="00FF18CC" w:rsidRPr="00196AB4" w:rsidRDefault="00FF18CC" w:rsidP="00FF18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18D452EF" w14:textId="77777777" w:rsidR="00FF18CC" w:rsidRPr="00196AB4" w:rsidRDefault="00FF18CC" w:rsidP="00FF18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247E54BF" w14:textId="77777777" w:rsidR="00FF18CC" w:rsidRPr="00196AB4" w:rsidRDefault="00FF18CC" w:rsidP="00FF18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9" w:type="dxa"/>
            <w:gridSpan w:val="2"/>
          </w:tcPr>
          <w:p w14:paraId="1D85E686" w14:textId="77777777" w:rsidR="00FF18CC" w:rsidRPr="00196AB4" w:rsidRDefault="00FF18CC" w:rsidP="00FF18C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4E972EE" w14:textId="77777777" w:rsidR="00FF18CC" w:rsidRPr="00196AB4" w:rsidRDefault="00FF18CC" w:rsidP="00FF18CC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7" w:type="dxa"/>
            <w:vAlign w:val="bottom"/>
          </w:tcPr>
          <w:p w14:paraId="7AEADC8A" w14:textId="77777777" w:rsidR="00FF18CC" w:rsidRPr="00196AB4" w:rsidRDefault="00FF18CC" w:rsidP="00FF18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F18CC" w:rsidRPr="00196AB4" w14:paraId="04E8F2BE" w14:textId="77777777" w:rsidTr="00DE00BE">
        <w:trPr>
          <w:trHeight w:hRule="exact" w:val="398"/>
        </w:trPr>
        <w:tc>
          <w:tcPr>
            <w:tcW w:w="4050" w:type="dxa"/>
          </w:tcPr>
          <w:p w14:paraId="39A7658B" w14:textId="4E7B85FF" w:rsidR="00FF18CC" w:rsidRPr="00196AB4" w:rsidRDefault="00FF18CC" w:rsidP="00FF18CC">
            <w:pPr>
              <w:ind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สัญญาอนุพันธ์</w:t>
            </w:r>
          </w:p>
        </w:tc>
        <w:tc>
          <w:tcPr>
            <w:tcW w:w="1134" w:type="dxa"/>
            <w:vAlign w:val="bottom"/>
          </w:tcPr>
          <w:p w14:paraId="29322E8C" w14:textId="3D7C9039" w:rsidR="00FF18CC" w:rsidRPr="00196AB4" w:rsidRDefault="00FF18CC" w:rsidP="00FF18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05308289" w14:textId="77777777" w:rsidR="00FF18CC" w:rsidRPr="00196AB4" w:rsidRDefault="00FF18CC" w:rsidP="00FF18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10C74CC" w14:textId="6EB5B824" w:rsidR="00FF18CC" w:rsidRPr="00196AB4" w:rsidRDefault="00FF18CC" w:rsidP="00FF18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3" w:type="dxa"/>
            <w:gridSpan w:val="2"/>
          </w:tcPr>
          <w:p w14:paraId="45E98456" w14:textId="77777777" w:rsidR="00FF18CC" w:rsidRPr="00196AB4" w:rsidRDefault="00FF18CC" w:rsidP="00FF18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A86A2FF" w14:textId="4C662A53" w:rsidR="00FF18CC" w:rsidRPr="00196AB4" w:rsidRDefault="00FF18CC" w:rsidP="00FF18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0A27DC9E" w14:textId="77777777" w:rsidR="00FF18CC" w:rsidRPr="00196AB4" w:rsidRDefault="00FF18CC" w:rsidP="00FF18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nil"/>
              <w:left w:val="nil"/>
              <w:right w:val="nil"/>
            </w:tcBorders>
            <w:vAlign w:val="bottom"/>
          </w:tcPr>
          <w:p w14:paraId="364753EB" w14:textId="067285B4" w:rsidR="00FF18CC" w:rsidRPr="00196AB4" w:rsidRDefault="00FF18CC" w:rsidP="00FF18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96B32E3" w14:textId="77777777" w:rsidR="00FF18CC" w:rsidRPr="00196AB4" w:rsidRDefault="00FF18CC" w:rsidP="00FF18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vAlign w:val="bottom"/>
          </w:tcPr>
          <w:p w14:paraId="508C2A78" w14:textId="727FEBCE" w:rsidR="00FF18CC" w:rsidRPr="00196AB4" w:rsidRDefault="00FF18CC" w:rsidP="00FF18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2C462F09" w14:textId="77777777" w:rsidR="00FF18CC" w:rsidRPr="00196AB4" w:rsidRDefault="00FF18CC" w:rsidP="00FF18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1B874643" w14:textId="30863E7D" w:rsidR="00FF18CC" w:rsidRPr="00196AB4" w:rsidRDefault="00FF18CC" w:rsidP="00FF18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2F9F3196" w14:textId="77777777" w:rsidR="00FF18CC" w:rsidRPr="00196AB4" w:rsidRDefault="00FF18CC" w:rsidP="00FF18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9" w:type="dxa"/>
            <w:gridSpan w:val="2"/>
          </w:tcPr>
          <w:p w14:paraId="093E18A5" w14:textId="2918169B" w:rsidR="00FF18CC" w:rsidRPr="00196AB4" w:rsidRDefault="00FF18CC" w:rsidP="00FF18C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E441A8E" w14:textId="77777777" w:rsidR="00FF18CC" w:rsidRPr="00196AB4" w:rsidRDefault="00FF18CC" w:rsidP="00FF18CC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7" w:type="dxa"/>
            <w:vAlign w:val="bottom"/>
          </w:tcPr>
          <w:p w14:paraId="05BB7E4D" w14:textId="1C27FFF1" w:rsidR="00FF18CC" w:rsidRPr="00196AB4" w:rsidRDefault="00FF18CC" w:rsidP="00FF18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7D9F" w:rsidRPr="00196AB4" w14:paraId="3C5D8D88" w14:textId="77777777" w:rsidTr="00DE00BE">
        <w:trPr>
          <w:trHeight w:hRule="exact" w:val="346"/>
        </w:trPr>
        <w:tc>
          <w:tcPr>
            <w:tcW w:w="4050" w:type="dxa"/>
          </w:tcPr>
          <w:p w14:paraId="64F8F7EC" w14:textId="6AF21957" w:rsidR="00877D9F" w:rsidRPr="00196AB4" w:rsidRDefault="00877D9F" w:rsidP="00877D9F">
            <w:pPr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   </w:t>
            </w:r>
            <w:r w:rsidRPr="00196AB4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34" w:type="dxa"/>
          </w:tcPr>
          <w:p w14:paraId="0765AC60" w14:textId="5746EFE8" w:rsidR="00877D9F" w:rsidRPr="00877D9F" w:rsidRDefault="00877D9F" w:rsidP="00877D9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77D9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1" w:type="dxa"/>
          </w:tcPr>
          <w:p w14:paraId="6292810A" w14:textId="77777777" w:rsidR="00877D9F" w:rsidRPr="00196AB4" w:rsidRDefault="00877D9F" w:rsidP="00877D9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296D563E" w14:textId="2B3822B2" w:rsidR="00877D9F" w:rsidRPr="00196AB4" w:rsidRDefault="00877D9F" w:rsidP="00877D9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3" w:type="dxa"/>
            <w:gridSpan w:val="2"/>
          </w:tcPr>
          <w:p w14:paraId="62925ACB" w14:textId="77777777" w:rsidR="00877D9F" w:rsidRPr="00196AB4" w:rsidRDefault="00877D9F" w:rsidP="00877D9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</w:tcPr>
          <w:p w14:paraId="23B20885" w14:textId="1BF437C3" w:rsidR="00877D9F" w:rsidRPr="00877D9F" w:rsidRDefault="00877D9F" w:rsidP="00877D9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77D9F">
              <w:rPr>
                <w:rFonts w:ascii="Angsana New" w:hAnsi="Angsana New" w:cs="Angsana New"/>
                <w:sz w:val="30"/>
                <w:szCs w:val="30"/>
              </w:rPr>
              <w:t>2,930,292</w:t>
            </w:r>
          </w:p>
        </w:tc>
        <w:tc>
          <w:tcPr>
            <w:tcW w:w="263" w:type="dxa"/>
          </w:tcPr>
          <w:p w14:paraId="7FFDA9EF" w14:textId="77777777" w:rsidR="00877D9F" w:rsidRPr="00196AB4" w:rsidRDefault="00877D9F" w:rsidP="00877D9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</w:tcPr>
          <w:p w14:paraId="416D2AF0" w14:textId="14D1836F" w:rsidR="00877D9F" w:rsidRPr="00196AB4" w:rsidRDefault="00877D9F" w:rsidP="00877D9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</w:rPr>
              <w:t>1,374,973</w:t>
            </w:r>
          </w:p>
        </w:tc>
        <w:tc>
          <w:tcPr>
            <w:tcW w:w="236" w:type="dxa"/>
            <w:vAlign w:val="bottom"/>
          </w:tcPr>
          <w:p w14:paraId="14150F6F" w14:textId="77777777" w:rsidR="00877D9F" w:rsidRPr="00196AB4" w:rsidRDefault="00877D9F" w:rsidP="00877D9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</w:tcPr>
          <w:p w14:paraId="06FDCB6D" w14:textId="083FA0D3" w:rsidR="00877D9F" w:rsidRPr="00877D9F" w:rsidRDefault="00877D9F" w:rsidP="00877D9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5171CD9E" w14:textId="77777777" w:rsidR="00877D9F" w:rsidRPr="00196AB4" w:rsidRDefault="00877D9F" w:rsidP="00877D9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</w:tcPr>
          <w:p w14:paraId="15EA0902" w14:textId="1503EAFD" w:rsidR="00877D9F" w:rsidRPr="00877D9F" w:rsidRDefault="00877D9F" w:rsidP="00877D9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77D9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4E6846B3" w14:textId="77777777" w:rsidR="00877D9F" w:rsidRPr="00196AB4" w:rsidRDefault="00877D9F" w:rsidP="00877D9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gridSpan w:val="2"/>
          </w:tcPr>
          <w:p w14:paraId="116D2AFB" w14:textId="3FF12783" w:rsidR="00877D9F" w:rsidRPr="00877D9F" w:rsidRDefault="00877D9F" w:rsidP="00877D9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77D9F">
              <w:rPr>
                <w:rFonts w:ascii="Angsana New" w:hAnsi="Angsana New" w:cs="Angsana New"/>
                <w:sz w:val="30"/>
                <w:szCs w:val="30"/>
              </w:rPr>
              <w:t>2,930,292</w:t>
            </w:r>
          </w:p>
        </w:tc>
        <w:tc>
          <w:tcPr>
            <w:tcW w:w="270" w:type="dxa"/>
            <w:vAlign w:val="bottom"/>
          </w:tcPr>
          <w:p w14:paraId="24168C84" w14:textId="77777777" w:rsidR="00877D9F" w:rsidRPr="00196AB4" w:rsidRDefault="00877D9F" w:rsidP="00877D9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</w:tcPr>
          <w:p w14:paraId="101979AD" w14:textId="7C19CE2F" w:rsidR="00877D9F" w:rsidRPr="00196AB4" w:rsidRDefault="00877D9F" w:rsidP="00877D9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</w:rPr>
              <w:t>1,374,973</w:t>
            </w:r>
          </w:p>
        </w:tc>
      </w:tr>
      <w:tr w:rsidR="00877D9F" w:rsidRPr="00196AB4" w14:paraId="3223ACAB" w14:textId="77777777" w:rsidTr="00DE00BE">
        <w:trPr>
          <w:trHeight w:hRule="exact" w:val="407"/>
        </w:trPr>
        <w:tc>
          <w:tcPr>
            <w:tcW w:w="4050" w:type="dxa"/>
            <w:vAlign w:val="bottom"/>
          </w:tcPr>
          <w:p w14:paraId="13E90AB9" w14:textId="1BD18DF1" w:rsidR="00877D9F" w:rsidRPr="00196AB4" w:rsidRDefault="00877D9F" w:rsidP="00877D9F">
            <w:pPr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cs/>
              </w:rPr>
              <w:t xml:space="preserve">    สัญญาแลกเปลี่ยนสกุลเงินและอัตราดอกเบี้ย</w:t>
            </w:r>
          </w:p>
        </w:tc>
        <w:tc>
          <w:tcPr>
            <w:tcW w:w="1134" w:type="dxa"/>
            <w:vAlign w:val="bottom"/>
          </w:tcPr>
          <w:p w14:paraId="1E6413CC" w14:textId="448611F5" w:rsidR="00877D9F" w:rsidRPr="00877D9F" w:rsidRDefault="00877D9F" w:rsidP="00877D9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1" w:type="dxa"/>
          </w:tcPr>
          <w:p w14:paraId="00584C0F" w14:textId="77777777" w:rsidR="00877D9F" w:rsidRPr="00196AB4" w:rsidRDefault="00877D9F" w:rsidP="00877D9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vAlign w:val="bottom"/>
          </w:tcPr>
          <w:p w14:paraId="566A91D9" w14:textId="7DA0DB7C" w:rsidR="00877D9F" w:rsidRPr="00196AB4" w:rsidRDefault="00877D9F" w:rsidP="00877D9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3" w:type="dxa"/>
            <w:gridSpan w:val="2"/>
          </w:tcPr>
          <w:p w14:paraId="516A06BA" w14:textId="77777777" w:rsidR="00877D9F" w:rsidRPr="00196AB4" w:rsidRDefault="00877D9F" w:rsidP="00877D9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</w:tcPr>
          <w:p w14:paraId="6B90EE13" w14:textId="7D7BE027" w:rsidR="00877D9F" w:rsidRPr="00877D9F" w:rsidRDefault="00877D9F" w:rsidP="00877D9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77D9F">
              <w:rPr>
                <w:rFonts w:ascii="Angsana New" w:hAnsi="Angsana New" w:cs="Angsana New"/>
                <w:sz w:val="30"/>
                <w:szCs w:val="30"/>
              </w:rPr>
              <w:t>2,234,913</w:t>
            </w:r>
          </w:p>
        </w:tc>
        <w:tc>
          <w:tcPr>
            <w:tcW w:w="263" w:type="dxa"/>
          </w:tcPr>
          <w:p w14:paraId="320A4D4F" w14:textId="77777777" w:rsidR="00877D9F" w:rsidRPr="00196AB4" w:rsidRDefault="00877D9F" w:rsidP="00877D9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vAlign w:val="bottom"/>
          </w:tcPr>
          <w:p w14:paraId="504493A9" w14:textId="6CABDF65" w:rsidR="00877D9F" w:rsidRPr="00196AB4" w:rsidRDefault="00877D9F" w:rsidP="00877D9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</w:rPr>
              <w:t>1,710,941</w:t>
            </w:r>
          </w:p>
        </w:tc>
        <w:tc>
          <w:tcPr>
            <w:tcW w:w="236" w:type="dxa"/>
            <w:vAlign w:val="bottom"/>
          </w:tcPr>
          <w:p w14:paraId="71E18A91" w14:textId="77777777" w:rsidR="00877D9F" w:rsidRPr="00196AB4" w:rsidRDefault="00877D9F" w:rsidP="00877D9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  <w:vAlign w:val="bottom"/>
          </w:tcPr>
          <w:p w14:paraId="748DC426" w14:textId="0C097847" w:rsidR="00877D9F" w:rsidRPr="00877D9F" w:rsidRDefault="00877D9F" w:rsidP="00877D9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7DAAE029" w14:textId="77777777" w:rsidR="00877D9F" w:rsidRPr="00196AB4" w:rsidRDefault="00877D9F" w:rsidP="00877D9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1F667690" w14:textId="379004CE" w:rsidR="00877D9F" w:rsidRPr="00877D9F" w:rsidRDefault="00877D9F" w:rsidP="00877D9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77D9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38DF3AEB" w14:textId="77777777" w:rsidR="00877D9F" w:rsidRPr="00196AB4" w:rsidRDefault="00877D9F" w:rsidP="00877D9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gridSpan w:val="2"/>
          </w:tcPr>
          <w:p w14:paraId="66E42395" w14:textId="2185AAB4" w:rsidR="00877D9F" w:rsidRPr="00196AB4" w:rsidRDefault="00877D9F" w:rsidP="00877D9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77D9F">
              <w:rPr>
                <w:rFonts w:ascii="Angsana New" w:hAnsi="Angsana New" w:cs="Angsana New"/>
                <w:sz w:val="30"/>
                <w:szCs w:val="30"/>
              </w:rPr>
              <w:t>2,234,913</w:t>
            </w:r>
          </w:p>
        </w:tc>
        <w:tc>
          <w:tcPr>
            <w:tcW w:w="270" w:type="dxa"/>
            <w:vAlign w:val="bottom"/>
          </w:tcPr>
          <w:p w14:paraId="5935FFA4" w14:textId="77777777" w:rsidR="00877D9F" w:rsidRPr="00196AB4" w:rsidRDefault="00877D9F" w:rsidP="00877D9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079D21BB" w14:textId="66B8D682" w:rsidR="00877D9F" w:rsidRPr="00196AB4" w:rsidRDefault="00877D9F" w:rsidP="00877D9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</w:rPr>
              <w:t>1,710,941</w:t>
            </w:r>
          </w:p>
        </w:tc>
      </w:tr>
      <w:tr w:rsidR="00877D9F" w:rsidRPr="00196AB4" w14:paraId="397FADE2" w14:textId="77777777" w:rsidTr="00DE00BE">
        <w:trPr>
          <w:trHeight w:hRule="exact" w:val="398"/>
        </w:trPr>
        <w:tc>
          <w:tcPr>
            <w:tcW w:w="4050" w:type="dxa"/>
          </w:tcPr>
          <w:p w14:paraId="608A5C65" w14:textId="0507C88E" w:rsidR="00877D9F" w:rsidRPr="00196AB4" w:rsidRDefault="00877D9F" w:rsidP="00877D9F">
            <w:pPr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 w:rsidRPr="00196AB4">
              <w:rPr>
                <w:rFonts w:ascii="Angsana New" w:hAnsi="Angsana New" w:cs="Angsana New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134" w:type="dxa"/>
            <w:vAlign w:val="bottom"/>
          </w:tcPr>
          <w:p w14:paraId="340266E8" w14:textId="666BC004" w:rsidR="00877D9F" w:rsidRPr="00877D9F" w:rsidRDefault="00877D9F" w:rsidP="00877D9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1" w:type="dxa"/>
          </w:tcPr>
          <w:p w14:paraId="5B328E99" w14:textId="77777777" w:rsidR="00877D9F" w:rsidRPr="00196AB4" w:rsidRDefault="00877D9F" w:rsidP="00877D9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vAlign w:val="bottom"/>
          </w:tcPr>
          <w:p w14:paraId="3D9565E3" w14:textId="27D797DC" w:rsidR="00877D9F" w:rsidRPr="00196AB4" w:rsidRDefault="00877D9F" w:rsidP="00877D9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2"/>
          </w:tcPr>
          <w:p w14:paraId="27729B4B" w14:textId="77777777" w:rsidR="00877D9F" w:rsidRPr="00196AB4" w:rsidRDefault="00877D9F" w:rsidP="00877D9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</w:tcPr>
          <w:p w14:paraId="72BC6050" w14:textId="54848158" w:rsidR="00877D9F" w:rsidRPr="00877D9F" w:rsidRDefault="00877D9F" w:rsidP="00877D9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77D9F">
              <w:rPr>
                <w:rFonts w:ascii="Angsana New" w:hAnsi="Angsana New" w:cs="Angsana New"/>
                <w:sz w:val="30"/>
                <w:szCs w:val="30"/>
              </w:rPr>
              <w:t>69,442</w:t>
            </w:r>
          </w:p>
        </w:tc>
        <w:tc>
          <w:tcPr>
            <w:tcW w:w="263" w:type="dxa"/>
          </w:tcPr>
          <w:p w14:paraId="3FC7D59F" w14:textId="77777777" w:rsidR="00877D9F" w:rsidRPr="00196AB4" w:rsidRDefault="00877D9F" w:rsidP="00877D9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vAlign w:val="bottom"/>
          </w:tcPr>
          <w:p w14:paraId="705B18A3" w14:textId="62F76D9F" w:rsidR="00877D9F" w:rsidRPr="00196AB4" w:rsidRDefault="00877D9F" w:rsidP="00877D9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</w:rPr>
              <w:t>87,347</w:t>
            </w:r>
          </w:p>
        </w:tc>
        <w:tc>
          <w:tcPr>
            <w:tcW w:w="236" w:type="dxa"/>
            <w:vAlign w:val="bottom"/>
          </w:tcPr>
          <w:p w14:paraId="71CD2A49" w14:textId="77777777" w:rsidR="00877D9F" w:rsidRPr="00196AB4" w:rsidRDefault="00877D9F" w:rsidP="00877D9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  <w:vAlign w:val="bottom"/>
          </w:tcPr>
          <w:p w14:paraId="66DC2322" w14:textId="6257E30E" w:rsidR="00877D9F" w:rsidRPr="00877D9F" w:rsidRDefault="00877D9F" w:rsidP="00877D9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263CCFDB" w14:textId="77777777" w:rsidR="00877D9F" w:rsidRPr="00196AB4" w:rsidRDefault="00877D9F" w:rsidP="00877D9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05FECBBF" w14:textId="2109B842" w:rsidR="00877D9F" w:rsidRPr="00877D9F" w:rsidRDefault="00877D9F" w:rsidP="00877D9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77D9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1ADB00EE" w14:textId="77777777" w:rsidR="00877D9F" w:rsidRPr="00196AB4" w:rsidRDefault="00877D9F" w:rsidP="00877D9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gridSpan w:val="2"/>
          </w:tcPr>
          <w:p w14:paraId="5EBF7A2F" w14:textId="1FF27443" w:rsidR="00877D9F" w:rsidRPr="00196AB4" w:rsidRDefault="00877D9F" w:rsidP="00877D9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77D9F">
              <w:rPr>
                <w:rFonts w:ascii="Angsana New" w:hAnsi="Angsana New" w:cs="Angsana New"/>
                <w:sz w:val="30"/>
                <w:szCs w:val="30"/>
              </w:rPr>
              <w:t>69,442</w:t>
            </w:r>
          </w:p>
        </w:tc>
        <w:tc>
          <w:tcPr>
            <w:tcW w:w="270" w:type="dxa"/>
            <w:vAlign w:val="bottom"/>
          </w:tcPr>
          <w:p w14:paraId="72BF411A" w14:textId="77777777" w:rsidR="00877D9F" w:rsidRPr="00196AB4" w:rsidRDefault="00877D9F" w:rsidP="00877D9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2E316F18" w14:textId="3621B9AE" w:rsidR="00877D9F" w:rsidRPr="00196AB4" w:rsidRDefault="00877D9F" w:rsidP="00877D9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</w:rPr>
              <w:t>87,347</w:t>
            </w:r>
          </w:p>
        </w:tc>
      </w:tr>
      <w:tr w:rsidR="00877D9F" w:rsidRPr="00196AB4" w14:paraId="4F34353A" w14:textId="77777777" w:rsidTr="00DE00BE">
        <w:trPr>
          <w:trHeight w:hRule="exact" w:val="398"/>
        </w:trPr>
        <w:tc>
          <w:tcPr>
            <w:tcW w:w="4050" w:type="dxa"/>
          </w:tcPr>
          <w:p w14:paraId="12A42963" w14:textId="5CC5713E" w:rsidR="00877D9F" w:rsidRPr="00196AB4" w:rsidRDefault="00877D9F" w:rsidP="00877D9F">
            <w:pPr>
              <w:ind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</w:t>
            </w:r>
            <w:r w:rsidRPr="00196AB4">
              <w:rPr>
                <w:rFonts w:ascii="Angsana New" w:hAnsi="Angsana New" w:cs="Angsana New"/>
                <w:sz w:val="30"/>
                <w:szCs w:val="30"/>
                <w:cs/>
              </w:rPr>
              <w:t>ตราสารอนุพันธ์อื่น</w:t>
            </w:r>
          </w:p>
        </w:tc>
        <w:tc>
          <w:tcPr>
            <w:tcW w:w="1134" w:type="dxa"/>
            <w:vAlign w:val="bottom"/>
          </w:tcPr>
          <w:p w14:paraId="3ED48345" w14:textId="4EB23564" w:rsidR="00877D9F" w:rsidRPr="00877D9F" w:rsidRDefault="00877D9F" w:rsidP="00877D9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1" w:type="dxa"/>
          </w:tcPr>
          <w:p w14:paraId="79BCD2C4" w14:textId="77777777" w:rsidR="00877D9F" w:rsidRPr="00196AB4" w:rsidRDefault="00877D9F" w:rsidP="00877D9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vAlign w:val="bottom"/>
          </w:tcPr>
          <w:p w14:paraId="5BEEAE33" w14:textId="69ABAB3B" w:rsidR="00877D9F" w:rsidRPr="00196AB4" w:rsidRDefault="00877D9F" w:rsidP="00877D9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3" w:type="dxa"/>
            <w:gridSpan w:val="2"/>
          </w:tcPr>
          <w:p w14:paraId="6E9DC440" w14:textId="77777777" w:rsidR="00877D9F" w:rsidRPr="00196AB4" w:rsidRDefault="00877D9F" w:rsidP="00877D9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357EB067" w14:textId="7A62E322" w:rsidR="00877D9F" w:rsidRPr="00877D9F" w:rsidRDefault="00877D9F" w:rsidP="00877D9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77D9F">
              <w:rPr>
                <w:rFonts w:ascii="Angsana New" w:hAnsi="Angsana New" w:cs="Angsana New"/>
                <w:sz w:val="30"/>
                <w:szCs w:val="30"/>
              </w:rPr>
              <w:t>32,619</w:t>
            </w:r>
          </w:p>
        </w:tc>
        <w:tc>
          <w:tcPr>
            <w:tcW w:w="263" w:type="dxa"/>
          </w:tcPr>
          <w:p w14:paraId="584241A6" w14:textId="77777777" w:rsidR="00877D9F" w:rsidRPr="00196AB4" w:rsidRDefault="00877D9F" w:rsidP="00877D9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DD5C2B" w14:textId="1D965182" w:rsidR="00877D9F" w:rsidRPr="00196AB4" w:rsidRDefault="00877D9F" w:rsidP="00877D9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7258F73" w14:textId="77777777" w:rsidR="00877D9F" w:rsidRPr="00196AB4" w:rsidRDefault="00877D9F" w:rsidP="00877D9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FD009B" w14:textId="60AE70D1" w:rsidR="00877D9F" w:rsidRPr="00877D9F" w:rsidRDefault="00877D9F" w:rsidP="00877D9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330CE060" w14:textId="77777777" w:rsidR="00877D9F" w:rsidRPr="00196AB4" w:rsidRDefault="00877D9F" w:rsidP="00877D9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100880D8" w14:textId="5744DF84" w:rsidR="00877D9F" w:rsidRPr="00877D9F" w:rsidRDefault="00877D9F" w:rsidP="00877D9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31439A43" w14:textId="77777777" w:rsidR="00877D9F" w:rsidRPr="00196AB4" w:rsidRDefault="00877D9F" w:rsidP="00877D9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gridSpan w:val="2"/>
            <w:tcBorders>
              <w:bottom w:val="single" w:sz="4" w:space="0" w:color="auto"/>
            </w:tcBorders>
          </w:tcPr>
          <w:p w14:paraId="0981D43C" w14:textId="33630303" w:rsidR="00877D9F" w:rsidRPr="00196AB4" w:rsidRDefault="00877D9F" w:rsidP="00877D9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77D9F">
              <w:rPr>
                <w:rFonts w:ascii="Angsana New" w:hAnsi="Angsana New" w:cs="Angsana New"/>
                <w:sz w:val="30"/>
                <w:szCs w:val="30"/>
              </w:rPr>
              <w:t>32,619</w:t>
            </w:r>
          </w:p>
        </w:tc>
        <w:tc>
          <w:tcPr>
            <w:tcW w:w="270" w:type="dxa"/>
            <w:vAlign w:val="bottom"/>
          </w:tcPr>
          <w:p w14:paraId="54B7B7BF" w14:textId="77777777" w:rsidR="00877D9F" w:rsidRPr="00196AB4" w:rsidRDefault="00877D9F" w:rsidP="00877D9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2710EBD6" w14:textId="2AC1B6FA" w:rsidR="00877D9F" w:rsidRPr="00196AB4" w:rsidRDefault="00877D9F" w:rsidP="00877D9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877D9F" w:rsidRPr="00196AB4" w14:paraId="2D1E78BE" w14:textId="77777777" w:rsidTr="00DE00BE">
        <w:trPr>
          <w:trHeight w:hRule="exact" w:val="390"/>
        </w:trPr>
        <w:tc>
          <w:tcPr>
            <w:tcW w:w="4050" w:type="dxa"/>
          </w:tcPr>
          <w:p w14:paraId="50A67F1E" w14:textId="6A8D3892" w:rsidR="00877D9F" w:rsidRPr="00196AB4" w:rsidRDefault="00877D9F" w:rsidP="00877D9F">
            <w:pPr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196A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B816B3" w14:textId="576E7B89" w:rsidR="00877D9F" w:rsidRPr="00877D9F" w:rsidRDefault="00877D9F" w:rsidP="00877D9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1" w:type="dxa"/>
          </w:tcPr>
          <w:p w14:paraId="6B4B7C1C" w14:textId="77777777" w:rsidR="00877D9F" w:rsidRPr="00196AB4" w:rsidRDefault="00877D9F" w:rsidP="00877D9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E52906" w14:textId="2C36AD8C" w:rsidR="00877D9F" w:rsidRPr="00196AB4" w:rsidRDefault="00877D9F" w:rsidP="00877D9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96AB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3" w:type="dxa"/>
            <w:gridSpan w:val="2"/>
          </w:tcPr>
          <w:p w14:paraId="7763967B" w14:textId="77777777" w:rsidR="00877D9F" w:rsidRPr="00196AB4" w:rsidRDefault="00877D9F" w:rsidP="00877D9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4290DB94" w14:textId="15D953D6" w:rsidR="00877D9F" w:rsidRPr="00877D9F" w:rsidRDefault="00877D9F" w:rsidP="00877D9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77D9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5,267,266</w:t>
            </w:r>
          </w:p>
        </w:tc>
        <w:tc>
          <w:tcPr>
            <w:tcW w:w="263" w:type="dxa"/>
          </w:tcPr>
          <w:p w14:paraId="4A449003" w14:textId="77777777" w:rsidR="00877D9F" w:rsidRPr="00196AB4" w:rsidRDefault="00877D9F" w:rsidP="00877D9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55955C" w14:textId="3EA7B944" w:rsidR="00877D9F" w:rsidRPr="00196AB4" w:rsidRDefault="00877D9F" w:rsidP="00877D9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3,173,261</w:t>
            </w:r>
          </w:p>
        </w:tc>
        <w:tc>
          <w:tcPr>
            <w:tcW w:w="236" w:type="dxa"/>
            <w:vAlign w:val="bottom"/>
          </w:tcPr>
          <w:p w14:paraId="454FD532" w14:textId="77777777" w:rsidR="00877D9F" w:rsidRPr="00196AB4" w:rsidRDefault="00877D9F" w:rsidP="00877D9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B2B2C9" w14:textId="1F2AEEE0" w:rsidR="00877D9F" w:rsidRPr="00877D9F" w:rsidRDefault="00877D9F" w:rsidP="00877D9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77D9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3C8197C5" w14:textId="77777777" w:rsidR="00877D9F" w:rsidRPr="00196AB4" w:rsidRDefault="00877D9F" w:rsidP="00877D9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A836BC" w14:textId="02643B5D" w:rsidR="00877D9F" w:rsidRPr="00196AB4" w:rsidRDefault="00877D9F" w:rsidP="00877D9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1A489FCB" w14:textId="77777777" w:rsidR="00877D9F" w:rsidRPr="00196AB4" w:rsidRDefault="00877D9F" w:rsidP="00877D9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26EBE3" w14:textId="7877474E" w:rsidR="00877D9F" w:rsidRPr="00196AB4" w:rsidRDefault="00877D9F" w:rsidP="00877D9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65A8F">
              <w:rPr>
                <w:b/>
                <w:bCs/>
                <w:sz w:val="20"/>
                <w:lang w:val="en-US" w:bidi="th-TH"/>
              </w:rPr>
              <w:t>5,267,</w:t>
            </w:r>
            <w:r w:rsidRPr="00877D9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266</w:t>
            </w:r>
          </w:p>
        </w:tc>
        <w:tc>
          <w:tcPr>
            <w:tcW w:w="270" w:type="dxa"/>
            <w:vAlign w:val="bottom"/>
          </w:tcPr>
          <w:p w14:paraId="433445B2" w14:textId="77777777" w:rsidR="00877D9F" w:rsidRPr="00196AB4" w:rsidRDefault="00877D9F" w:rsidP="00877D9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629C99" w14:textId="5CD04238" w:rsidR="00877D9F" w:rsidRPr="00196AB4" w:rsidRDefault="00877D9F" w:rsidP="00877D9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6A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3,173,261</w:t>
            </w:r>
          </w:p>
        </w:tc>
      </w:tr>
      <w:tr w:rsidR="00FF18CC" w:rsidRPr="00196AB4" w14:paraId="53D5E3E0" w14:textId="77777777" w:rsidTr="00DE00BE">
        <w:trPr>
          <w:trHeight w:hRule="exact" w:val="331"/>
        </w:trPr>
        <w:tc>
          <w:tcPr>
            <w:tcW w:w="4050" w:type="dxa"/>
          </w:tcPr>
          <w:p w14:paraId="545CBB76" w14:textId="27283FFB" w:rsidR="00FF18CC" w:rsidRPr="00196AB4" w:rsidRDefault="00FF18CC" w:rsidP="00FF18CC">
            <w:pPr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34" w:type="dxa"/>
          </w:tcPr>
          <w:p w14:paraId="3835AAEE" w14:textId="77777777" w:rsidR="00FF18CC" w:rsidRPr="00196AB4" w:rsidRDefault="00FF18CC" w:rsidP="00FF18C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</w:tcPr>
          <w:p w14:paraId="7DEB4CAA" w14:textId="77777777" w:rsidR="00FF18CC" w:rsidRPr="00196AB4" w:rsidRDefault="00FF18CC" w:rsidP="00FF18C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vAlign w:val="bottom"/>
          </w:tcPr>
          <w:p w14:paraId="46E91EA7" w14:textId="77777777" w:rsidR="00FF18CC" w:rsidRPr="00196AB4" w:rsidRDefault="00FF18CC" w:rsidP="00FF18C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3" w:type="dxa"/>
            <w:gridSpan w:val="2"/>
          </w:tcPr>
          <w:p w14:paraId="7849C11C" w14:textId="77777777" w:rsidR="00FF18CC" w:rsidRPr="00196AB4" w:rsidRDefault="00FF18CC" w:rsidP="00FF18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40824436" w14:textId="77777777" w:rsidR="00FF18CC" w:rsidRPr="00196AB4" w:rsidRDefault="00FF18CC" w:rsidP="00FF18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607F9AF7" w14:textId="77777777" w:rsidR="00FF18CC" w:rsidRPr="00196AB4" w:rsidRDefault="00FF18CC" w:rsidP="00FF18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68DD49" w14:textId="77777777" w:rsidR="00FF18CC" w:rsidRPr="00196AB4" w:rsidRDefault="00FF18CC" w:rsidP="00FF18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3FDEE0B" w14:textId="77777777" w:rsidR="00FF18CC" w:rsidRPr="00196AB4" w:rsidRDefault="00FF18CC" w:rsidP="00FF18C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A2027F" w14:textId="77777777" w:rsidR="00FF18CC" w:rsidRPr="00196AB4" w:rsidRDefault="00FF18CC" w:rsidP="00FF18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0546AE90" w14:textId="77777777" w:rsidR="00FF18CC" w:rsidRPr="00196AB4" w:rsidRDefault="00FF18CC" w:rsidP="00FF18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03A37780" w14:textId="77777777" w:rsidR="00FF18CC" w:rsidRPr="00196AB4" w:rsidRDefault="00FF18CC" w:rsidP="00FF18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312C0AEB" w14:textId="77777777" w:rsidR="00FF18CC" w:rsidRPr="00196AB4" w:rsidRDefault="00FF18CC" w:rsidP="00FF18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</w:tcBorders>
            <w:vAlign w:val="bottom"/>
          </w:tcPr>
          <w:p w14:paraId="01ABB3AA" w14:textId="77777777" w:rsidR="00FF18CC" w:rsidRPr="00196AB4" w:rsidRDefault="00FF18CC" w:rsidP="00FF18C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3182F84" w14:textId="77777777" w:rsidR="00FF18CC" w:rsidRPr="00196AB4" w:rsidRDefault="00FF18CC" w:rsidP="00FF18C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41E39B9E" w14:textId="77777777" w:rsidR="00FF18CC" w:rsidRPr="00196AB4" w:rsidRDefault="00FF18CC" w:rsidP="00FF18C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2A67C72F" w14:textId="3D279AAC" w:rsidR="00137E45" w:rsidRPr="00B31CDB" w:rsidRDefault="00137E45">
      <w:pPr>
        <w:rPr>
          <w:rFonts w:cstheme="minorBidi"/>
        </w:rPr>
      </w:pPr>
    </w:p>
    <w:p w14:paraId="3D412FF9" w14:textId="77777777" w:rsidR="005642A3" w:rsidRDefault="005642A3">
      <w:r>
        <w:br w:type="page"/>
      </w:r>
    </w:p>
    <w:tbl>
      <w:tblPr>
        <w:tblW w:w="147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  <w:gridCol w:w="360"/>
        <w:gridCol w:w="1080"/>
        <w:gridCol w:w="270"/>
        <w:gridCol w:w="1080"/>
        <w:gridCol w:w="270"/>
        <w:gridCol w:w="1080"/>
        <w:gridCol w:w="270"/>
        <w:gridCol w:w="1080"/>
      </w:tblGrid>
      <w:tr w:rsidR="00F06A32" w:rsidRPr="007C2814" w14:paraId="1F189E47" w14:textId="77777777" w:rsidTr="00DE00BE">
        <w:trPr>
          <w:trHeight w:hRule="exact" w:val="331"/>
          <w:tblHeader/>
        </w:trPr>
        <w:tc>
          <w:tcPr>
            <w:tcW w:w="4140" w:type="dxa"/>
            <w:vAlign w:val="bottom"/>
          </w:tcPr>
          <w:p w14:paraId="5BBF649C" w14:textId="03B120BA" w:rsidR="00F06A32" w:rsidRPr="007C2814" w:rsidRDefault="00F06A32" w:rsidP="00812D46">
            <w:pPr>
              <w:tabs>
                <w:tab w:val="left" w:pos="348"/>
              </w:tabs>
              <w:spacing w:line="240" w:lineRule="auto"/>
              <w:ind w:right="-9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20" w:type="dxa"/>
            <w:gridSpan w:val="15"/>
          </w:tcPr>
          <w:p w14:paraId="4938B22F" w14:textId="77777777" w:rsidR="00F06A32" w:rsidRPr="007C2814" w:rsidRDefault="00F06A32" w:rsidP="00812D4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C281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06A32" w:rsidRPr="007C2814" w14:paraId="5599F839" w14:textId="77777777" w:rsidTr="00DE00BE">
        <w:trPr>
          <w:trHeight w:hRule="exact" w:val="331"/>
          <w:tblHeader/>
        </w:trPr>
        <w:tc>
          <w:tcPr>
            <w:tcW w:w="4140" w:type="dxa"/>
            <w:vAlign w:val="bottom"/>
            <w:hideMark/>
          </w:tcPr>
          <w:p w14:paraId="0E7CBE2C" w14:textId="77777777" w:rsidR="00F06A32" w:rsidRPr="007C2814" w:rsidRDefault="00F06A32" w:rsidP="00812D46">
            <w:pPr>
              <w:spacing w:line="240" w:lineRule="auto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8490FBE" w14:textId="77777777" w:rsidR="00F06A32" w:rsidRPr="007C2814" w:rsidRDefault="00F06A32" w:rsidP="00812D46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ข้อมูลระดับ </w:t>
            </w:r>
            <w:r w:rsidRPr="007C28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75ED9861" w14:textId="77777777" w:rsidR="00F06A32" w:rsidRPr="007C2814" w:rsidRDefault="00F06A32" w:rsidP="00812D46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36FBAF75" w14:textId="77777777" w:rsidR="00F06A32" w:rsidRPr="007C2814" w:rsidRDefault="00F06A32" w:rsidP="00812D46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ข้อมูลระดับ </w:t>
            </w:r>
            <w:r w:rsidRPr="007C28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360" w:type="dxa"/>
          </w:tcPr>
          <w:p w14:paraId="7086FCD5" w14:textId="77777777" w:rsidR="00F06A32" w:rsidRPr="007C2814" w:rsidRDefault="00F06A32" w:rsidP="00812D4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59E75B6" w14:textId="77777777" w:rsidR="00F06A32" w:rsidRPr="007C2814" w:rsidRDefault="00F06A32" w:rsidP="00812D4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ข้อมูลระดับ </w:t>
            </w:r>
            <w:r w:rsidRPr="007C28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2B16842F" w14:textId="77777777" w:rsidR="00F06A32" w:rsidRPr="007C2814" w:rsidRDefault="00F06A32" w:rsidP="00812D46">
            <w:pPr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19D9DA57" w14:textId="77777777" w:rsidR="00F06A32" w:rsidRPr="007C2814" w:rsidRDefault="00F06A32" w:rsidP="00812D46">
            <w:pPr>
              <w:tabs>
                <w:tab w:val="clear" w:pos="1871"/>
                <w:tab w:val="left" w:pos="1403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D42E08" w:rsidRPr="007C2814" w14:paraId="40EF7A3C" w14:textId="77777777" w:rsidTr="00DE00BE">
        <w:trPr>
          <w:trHeight w:hRule="exact" w:val="331"/>
          <w:tblHeader/>
        </w:trPr>
        <w:tc>
          <w:tcPr>
            <w:tcW w:w="4140" w:type="dxa"/>
            <w:vAlign w:val="bottom"/>
          </w:tcPr>
          <w:p w14:paraId="0ED47A87" w14:textId="6D284B84" w:rsidR="00D42E08" w:rsidRPr="007C2814" w:rsidRDefault="00D42E08" w:rsidP="00812D46">
            <w:pPr>
              <w:tabs>
                <w:tab w:val="clear" w:pos="454"/>
                <w:tab w:val="left" w:pos="120"/>
                <w:tab w:val="left" w:pos="350"/>
              </w:tabs>
              <w:spacing w:line="240" w:lineRule="auto"/>
              <w:ind w:right="-90" w:firstLine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80" w:type="dxa"/>
          </w:tcPr>
          <w:p w14:paraId="7FF894DB" w14:textId="1FE95057" w:rsidR="00D42E08" w:rsidRPr="007C2814" w:rsidRDefault="00D42E08" w:rsidP="00812D46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30 </w:t>
            </w:r>
            <w:r w:rsidRPr="007C28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270" w:type="dxa"/>
          </w:tcPr>
          <w:p w14:paraId="7E739A07" w14:textId="77777777" w:rsidR="00D42E08" w:rsidRPr="007C2814" w:rsidRDefault="00D42E08" w:rsidP="00812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3E90424" w14:textId="77777777" w:rsidR="00D42E08" w:rsidRPr="007C2814" w:rsidRDefault="00D42E08" w:rsidP="00812D46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31 </w:t>
            </w:r>
            <w:r w:rsidRPr="007C28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ธันวาคม</w:t>
            </w:r>
          </w:p>
          <w:p w14:paraId="0D50ADD3" w14:textId="77777777" w:rsidR="00D42E08" w:rsidRPr="007C2814" w:rsidRDefault="00D42E08" w:rsidP="00812D46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270" w:type="dxa"/>
          </w:tcPr>
          <w:p w14:paraId="6B293BD6" w14:textId="77777777" w:rsidR="00D42E08" w:rsidRPr="007C2814" w:rsidRDefault="00D42E08" w:rsidP="00812D46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FF4047A" w14:textId="3AD583E8" w:rsidR="00D42E08" w:rsidRPr="007C2814" w:rsidRDefault="00D42E08" w:rsidP="00812D46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30 </w:t>
            </w:r>
            <w:r w:rsidRPr="007C28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270" w:type="dxa"/>
          </w:tcPr>
          <w:p w14:paraId="0F5C9856" w14:textId="77777777" w:rsidR="00D42E08" w:rsidRPr="007C2814" w:rsidRDefault="00D42E08" w:rsidP="00812D46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E4CD0D0" w14:textId="77777777" w:rsidR="00D42E08" w:rsidRPr="007C2814" w:rsidRDefault="00D42E08" w:rsidP="00812D46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31 </w:t>
            </w:r>
            <w:r w:rsidRPr="007C28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ธันวาคม</w:t>
            </w:r>
          </w:p>
          <w:p w14:paraId="13F3B6E6" w14:textId="77777777" w:rsidR="00D42E08" w:rsidRPr="007C2814" w:rsidRDefault="00D42E08" w:rsidP="00812D46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360" w:type="dxa"/>
            <w:vAlign w:val="bottom"/>
          </w:tcPr>
          <w:p w14:paraId="07BC486F" w14:textId="77777777" w:rsidR="00D42E08" w:rsidRPr="007C2814" w:rsidRDefault="00D42E08" w:rsidP="0081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D597D08" w14:textId="19CBD59E" w:rsidR="00D42E08" w:rsidRPr="007C2814" w:rsidRDefault="00D42E08" w:rsidP="00812D46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30 </w:t>
            </w:r>
            <w:r w:rsidRPr="007C28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270" w:type="dxa"/>
          </w:tcPr>
          <w:p w14:paraId="0D1E6723" w14:textId="77777777" w:rsidR="00D42E08" w:rsidRPr="007C2814" w:rsidRDefault="00D42E08" w:rsidP="00812D46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2676B46" w14:textId="77777777" w:rsidR="00D42E08" w:rsidRPr="007C2814" w:rsidRDefault="00D42E08" w:rsidP="00812D46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31 </w:t>
            </w:r>
            <w:r w:rsidRPr="007C28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ธันวาคม</w:t>
            </w:r>
          </w:p>
          <w:p w14:paraId="348B5A29" w14:textId="77777777" w:rsidR="00D42E08" w:rsidRPr="007C2814" w:rsidRDefault="00D42E08" w:rsidP="00812D46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270" w:type="dxa"/>
          </w:tcPr>
          <w:p w14:paraId="610EA8CA" w14:textId="77777777" w:rsidR="00D42E08" w:rsidRPr="007C2814" w:rsidRDefault="00D42E08" w:rsidP="00812D46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1F44413" w14:textId="3379880D" w:rsidR="00D42E08" w:rsidRPr="007C2814" w:rsidRDefault="00D42E08" w:rsidP="00812D46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30 </w:t>
            </w:r>
            <w:r w:rsidRPr="007C28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270" w:type="dxa"/>
          </w:tcPr>
          <w:p w14:paraId="52E459C7" w14:textId="77777777" w:rsidR="00D42E08" w:rsidRPr="007C2814" w:rsidRDefault="00D42E08" w:rsidP="0081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550F12" w14:textId="77777777" w:rsidR="00D42E08" w:rsidRPr="007C2814" w:rsidRDefault="00D42E08" w:rsidP="00812D46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31 </w:t>
            </w:r>
            <w:r w:rsidRPr="007C28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ธันวาคม</w:t>
            </w:r>
          </w:p>
          <w:p w14:paraId="632FEEF8" w14:textId="77777777" w:rsidR="00D42E08" w:rsidRPr="007C2814" w:rsidRDefault="00D42E08" w:rsidP="0081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F06A32" w:rsidRPr="007C2814" w14:paraId="1D6907F3" w14:textId="77777777" w:rsidTr="00DE00BE">
        <w:trPr>
          <w:trHeight w:hRule="exact" w:val="331"/>
          <w:tblHeader/>
        </w:trPr>
        <w:tc>
          <w:tcPr>
            <w:tcW w:w="4140" w:type="dxa"/>
            <w:vAlign w:val="bottom"/>
          </w:tcPr>
          <w:p w14:paraId="30850122" w14:textId="77777777" w:rsidR="00F06A32" w:rsidRPr="007C2814" w:rsidRDefault="00F06A32" w:rsidP="00812D46">
            <w:pPr>
              <w:tabs>
                <w:tab w:val="clear" w:pos="454"/>
                <w:tab w:val="left" w:pos="120"/>
                <w:tab w:val="left" w:pos="350"/>
              </w:tabs>
              <w:spacing w:line="240" w:lineRule="auto"/>
              <w:ind w:right="-90" w:firstLine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80" w:type="dxa"/>
            <w:vAlign w:val="center"/>
          </w:tcPr>
          <w:p w14:paraId="2006C6A3" w14:textId="23D16AED" w:rsidR="00F06A32" w:rsidRPr="007C2814" w:rsidRDefault="00F06A32" w:rsidP="001A5C9F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270" w:type="dxa"/>
            <w:vAlign w:val="center"/>
          </w:tcPr>
          <w:p w14:paraId="3EFF0EFE" w14:textId="77777777" w:rsidR="00F06A32" w:rsidRPr="007C2814" w:rsidRDefault="00F06A32" w:rsidP="001A5C9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59EEED74" w14:textId="27B590A9" w:rsidR="00F06A32" w:rsidRPr="007C2814" w:rsidRDefault="00F06A32" w:rsidP="001A5C9F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270" w:type="dxa"/>
            <w:vAlign w:val="center"/>
          </w:tcPr>
          <w:p w14:paraId="3E186A69" w14:textId="77777777" w:rsidR="00F06A32" w:rsidRPr="007C2814" w:rsidRDefault="00F06A32" w:rsidP="001A5C9F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49B70DDE" w14:textId="1443F97F" w:rsidR="00F06A32" w:rsidRPr="007C2814" w:rsidRDefault="00F06A32" w:rsidP="001A5C9F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270" w:type="dxa"/>
            <w:vAlign w:val="center"/>
          </w:tcPr>
          <w:p w14:paraId="0E9BE1AE" w14:textId="77777777" w:rsidR="00F06A32" w:rsidRPr="007C2814" w:rsidRDefault="00F06A32" w:rsidP="001A5C9F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0D2D967F" w14:textId="72273CE4" w:rsidR="00F06A32" w:rsidRPr="007C2814" w:rsidRDefault="00F06A32" w:rsidP="001A5C9F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360" w:type="dxa"/>
            <w:vAlign w:val="center"/>
          </w:tcPr>
          <w:p w14:paraId="28F34826" w14:textId="77777777" w:rsidR="00F06A32" w:rsidRPr="007C2814" w:rsidRDefault="00F06A32" w:rsidP="001A5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1823B49F" w14:textId="0BB5EF1E" w:rsidR="00F06A32" w:rsidRPr="007C2814" w:rsidRDefault="00F06A32" w:rsidP="001A5C9F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270" w:type="dxa"/>
            <w:vAlign w:val="center"/>
          </w:tcPr>
          <w:p w14:paraId="2CD4F0EF" w14:textId="77777777" w:rsidR="00F06A32" w:rsidRPr="007C2814" w:rsidRDefault="00F06A32" w:rsidP="001A5C9F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002BCB02" w14:textId="752DAB9F" w:rsidR="00F06A32" w:rsidRPr="007C2814" w:rsidRDefault="00F06A32" w:rsidP="001A5C9F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270" w:type="dxa"/>
            <w:vAlign w:val="center"/>
          </w:tcPr>
          <w:p w14:paraId="2B17B876" w14:textId="77777777" w:rsidR="00F06A32" w:rsidRPr="007C2814" w:rsidRDefault="00F06A32" w:rsidP="001A5C9F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480C4B34" w14:textId="5B19A091" w:rsidR="00F06A32" w:rsidRPr="007C2814" w:rsidRDefault="00F06A32" w:rsidP="001A5C9F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270" w:type="dxa"/>
            <w:vAlign w:val="center"/>
          </w:tcPr>
          <w:p w14:paraId="1AADE4EE" w14:textId="77777777" w:rsidR="00F06A32" w:rsidRPr="007C2814" w:rsidRDefault="00F06A32" w:rsidP="001A5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C344C8A" w14:textId="0C7CCDFB" w:rsidR="00F06A32" w:rsidRPr="007C2814" w:rsidRDefault="00F06A32" w:rsidP="001A5C9F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  <w:lang w:bidi="th-TH"/>
              </w:rPr>
              <w:t>2566</w:t>
            </w:r>
          </w:p>
        </w:tc>
      </w:tr>
      <w:tr w:rsidR="00F06A32" w:rsidRPr="007C2814" w14:paraId="35C9614C" w14:textId="77777777" w:rsidTr="00DE00BE">
        <w:trPr>
          <w:trHeight w:hRule="exact" w:val="331"/>
          <w:tblHeader/>
        </w:trPr>
        <w:tc>
          <w:tcPr>
            <w:tcW w:w="4140" w:type="dxa"/>
          </w:tcPr>
          <w:p w14:paraId="3E3116FB" w14:textId="77777777" w:rsidR="00F06A32" w:rsidRPr="007C2814" w:rsidRDefault="00F06A32" w:rsidP="00812D46">
            <w:pPr>
              <w:spacing w:line="240" w:lineRule="auto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cyan"/>
                <w:cs/>
                <w:lang w:val="en-GB"/>
              </w:rPr>
            </w:pPr>
          </w:p>
        </w:tc>
        <w:tc>
          <w:tcPr>
            <w:tcW w:w="10620" w:type="dxa"/>
            <w:gridSpan w:val="15"/>
          </w:tcPr>
          <w:p w14:paraId="734B9614" w14:textId="77777777" w:rsidR="00F06A32" w:rsidRPr="007C2814" w:rsidRDefault="00F06A32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7C281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C2814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F06A32" w:rsidRPr="007C2814" w14:paraId="60966558" w14:textId="77777777" w:rsidTr="00DE00BE">
        <w:trPr>
          <w:trHeight w:hRule="exact" w:val="335"/>
        </w:trPr>
        <w:tc>
          <w:tcPr>
            <w:tcW w:w="4140" w:type="dxa"/>
            <w:vAlign w:val="center"/>
          </w:tcPr>
          <w:p w14:paraId="5D361F5D" w14:textId="3B4287D6" w:rsidR="00F06A32" w:rsidRPr="007C2814" w:rsidRDefault="00F06A32" w:rsidP="00812D46">
            <w:pPr>
              <w:spacing w:line="240" w:lineRule="auto"/>
              <w:ind w:left="72"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7C281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สินทรัพย์</w:t>
            </w:r>
          </w:p>
        </w:tc>
        <w:tc>
          <w:tcPr>
            <w:tcW w:w="1080" w:type="dxa"/>
          </w:tcPr>
          <w:p w14:paraId="33ACA113" w14:textId="77777777" w:rsidR="00F06A32" w:rsidRPr="007C2814" w:rsidRDefault="00F06A32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AC18D2" w14:textId="77777777" w:rsidR="00F06A32" w:rsidRPr="007C2814" w:rsidRDefault="00F06A32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40D3A7" w14:textId="77777777" w:rsidR="00F06A32" w:rsidRPr="007C2814" w:rsidRDefault="00F06A32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04A3AF" w14:textId="77777777" w:rsidR="00F06A32" w:rsidRPr="007C2814" w:rsidRDefault="00F06A32" w:rsidP="00812D4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0832BC" w14:textId="77777777" w:rsidR="00F06A32" w:rsidRPr="007C2814" w:rsidRDefault="00F06A32" w:rsidP="00812D4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8F3F0D" w14:textId="77777777" w:rsidR="00F06A32" w:rsidRPr="007C2814" w:rsidRDefault="00F06A32" w:rsidP="00812D4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729DA7" w14:textId="77777777" w:rsidR="00F06A32" w:rsidRPr="007C2814" w:rsidRDefault="00F06A32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0316F7E6" w14:textId="77777777" w:rsidR="00F06A32" w:rsidRPr="007C2814" w:rsidRDefault="00F06A32" w:rsidP="00812D4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30D925" w14:textId="77777777" w:rsidR="00F06A32" w:rsidRPr="007C2814" w:rsidRDefault="00F06A32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0728D4" w14:textId="77777777" w:rsidR="00F06A32" w:rsidRPr="007C2814" w:rsidRDefault="00F06A32" w:rsidP="00812D4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B602F7" w14:textId="77777777" w:rsidR="00F06A32" w:rsidRPr="007C2814" w:rsidRDefault="00F06A32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9C8F2D" w14:textId="77777777" w:rsidR="00F06A32" w:rsidRPr="007C2814" w:rsidRDefault="00F06A32" w:rsidP="00812D4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2D9C32" w14:textId="77777777" w:rsidR="00F06A32" w:rsidRPr="007C2814" w:rsidRDefault="00F06A32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CE04E8" w14:textId="77777777" w:rsidR="00F06A32" w:rsidRPr="007C2814" w:rsidRDefault="00F06A32" w:rsidP="00812D4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9EEA7B" w14:textId="77777777" w:rsidR="00F06A32" w:rsidRPr="007C2814" w:rsidRDefault="00F06A32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06A32" w:rsidRPr="007C2814" w14:paraId="4B40169E" w14:textId="77777777" w:rsidTr="00DE00BE">
        <w:trPr>
          <w:trHeight w:hRule="exact" w:val="362"/>
        </w:trPr>
        <w:tc>
          <w:tcPr>
            <w:tcW w:w="4140" w:type="dxa"/>
            <w:vAlign w:val="center"/>
            <w:hideMark/>
          </w:tcPr>
          <w:p w14:paraId="35F9AF8B" w14:textId="77777777" w:rsidR="00F06A32" w:rsidRPr="007C2814" w:rsidRDefault="00F06A32" w:rsidP="00812D46">
            <w:pPr>
              <w:spacing w:line="240" w:lineRule="auto"/>
              <w:ind w:left="160" w:right="-90" w:hanging="8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C28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080" w:type="dxa"/>
            <w:vAlign w:val="bottom"/>
          </w:tcPr>
          <w:p w14:paraId="3B4555FF" w14:textId="77777777" w:rsidR="00F06A32" w:rsidRPr="007C2814" w:rsidRDefault="00F06A32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E00EFE6" w14:textId="77777777" w:rsidR="00F06A32" w:rsidRPr="007C2814" w:rsidRDefault="00F06A32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350049B6" w14:textId="77777777" w:rsidR="00F06A32" w:rsidRPr="007C2814" w:rsidRDefault="00F06A32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7188808" w14:textId="77777777" w:rsidR="00F06A32" w:rsidRPr="007C2814" w:rsidRDefault="00F06A32" w:rsidP="00812D4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3278E99" w14:textId="77777777" w:rsidR="00F06A32" w:rsidRPr="007C2814" w:rsidRDefault="00F06A32" w:rsidP="00812D4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F964872" w14:textId="77777777" w:rsidR="00F06A32" w:rsidRPr="007C2814" w:rsidRDefault="00F06A32" w:rsidP="00812D4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1365EE1F" w14:textId="77777777" w:rsidR="00F06A32" w:rsidRPr="007C2814" w:rsidRDefault="00F06A32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486CD149" w14:textId="77777777" w:rsidR="00F06A32" w:rsidRPr="007C2814" w:rsidRDefault="00F06A32" w:rsidP="00812D46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11A5B5F0" w14:textId="77777777" w:rsidR="00F06A32" w:rsidRPr="007C2814" w:rsidRDefault="00F06A32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D41788E" w14:textId="77777777" w:rsidR="00F06A32" w:rsidRPr="007C2814" w:rsidRDefault="00F06A32" w:rsidP="00812D4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BA942F" w14:textId="77777777" w:rsidR="00F06A32" w:rsidRPr="007C2814" w:rsidRDefault="00F06A32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7D3BC8B" w14:textId="77777777" w:rsidR="00F06A32" w:rsidRPr="007C2814" w:rsidRDefault="00F06A32" w:rsidP="00812D4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F508DE" w14:textId="77777777" w:rsidR="00F06A32" w:rsidRPr="007C2814" w:rsidRDefault="00F06A32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3622DD4" w14:textId="77777777" w:rsidR="00F06A32" w:rsidRPr="007C2814" w:rsidRDefault="00F06A32" w:rsidP="00812D46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84D72F" w14:textId="77777777" w:rsidR="00F06A32" w:rsidRPr="007C2814" w:rsidRDefault="00F06A32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06A32" w:rsidRPr="007C2814" w14:paraId="6BF1CBC2" w14:textId="77777777" w:rsidTr="00DE00BE">
        <w:trPr>
          <w:trHeight w:hRule="exact" w:val="362"/>
        </w:trPr>
        <w:tc>
          <w:tcPr>
            <w:tcW w:w="4140" w:type="dxa"/>
            <w:vAlign w:val="center"/>
            <w:hideMark/>
          </w:tcPr>
          <w:p w14:paraId="74B07E7E" w14:textId="2BC8D339" w:rsidR="00F06A32" w:rsidRPr="007C2814" w:rsidRDefault="00F06A32" w:rsidP="00812D46">
            <w:pPr>
              <w:spacing w:line="240" w:lineRule="auto"/>
              <w:ind w:left="160" w:right="-90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C28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</w:t>
            </w:r>
            <w:r w:rsidRPr="007C28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7C28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0" w:type="dxa"/>
          </w:tcPr>
          <w:p w14:paraId="1B8CF89C" w14:textId="77777777" w:rsidR="00F06A32" w:rsidRPr="007C2814" w:rsidRDefault="00F06A32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2A4B8C" w14:textId="77777777" w:rsidR="00F06A32" w:rsidRPr="007C2814" w:rsidRDefault="00F06A32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3A0E94B" w14:textId="77777777" w:rsidR="00F06A32" w:rsidRPr="007C2814" w:rsidRDefault="00F06A32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2294E6" w14:textId="77777777" w:rsidR="00F06A32" w:rsidRPr="007C2814" w:rsidRDefault="00F06A32" w:rsidP="00812D4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B70D4E" w14:textId="77777777" w:rsidR="00F06A32" w:rsidRPr="007C2814" w:rsidRDefault="00F06A32" w:rsidP="00812D4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862354" w14:textId="77777777" w:rsidR="00F06A32" w:rsidRPr="007C2814" w:rsidRDefault="00F06A32" w:rsidP="00812D4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6063DFB" w14:textId="77777777" w:rsidR="00F06A32" w:rsidRPr="007C2814" w:rsidRDefault="00F06A32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1884B8AD" w14:textId="77777777" w:rsidR="00F06A32" w:rsidRPr="007C2814" w:rsidRDefault="00F06A32" w:rsidP="00812D46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6AD8D4E" w14:textId="77777777" w:rsidR="00F06A32" w:rsidRPr="007C2814" w:rsidRDefault="00F06A32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B12B59D" w14:textId="77777777" w:rsidR="00F06A32" w:rsidRPr="007C2814" w:rsidRDefault="00F06A32" w:rsidP="00812D4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CE1E6D" w14:textId="77777777" w:rsidR="00F06A32" w:rsidRPr="007C2814" w:rsidRDefault="00F06A32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9722600" w14:textId="77777777" w:rsidR="00F06A32" w:rsidRPr="007C2814" w:rsidRDefault="00F06A32" w:rsidP="00812D4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B287EC7" w14:textId="77777777" w:rsidR="00F06A32" w:rsidRPr="007C2814" w:rsidRDefault="00F06A32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B947BA5" w14:textId="77777777" w:rsidR="00F06A32" w:rsidRPr="007C2814" w:rsidRDefault="00F06A32" w:rsidP="00812D46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A58639A" w14:textId="77777777" w:rsidR="00F06A32" w:rsidRPr="007C2814" w:rsidRDefault="00F06A32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C2814" w:rsidRPr="007C2814" w14:paraId="1F442DC4" w14:textId="77777777" w:rsidTr="00DE00BE">
        <w:trPr>
          <w:trHeight w:hRule="exact" w:val="362"/>
        </w:trPr>
        <w:tc>
          <w:tcPr>
            <w:tcW w:w="4140" w:type="dxa"/>
            <w:vAlign w:val="center"/>
            <w:hideMark/>
          </w:tcPr>
          <w:p w14:paraId="37D90868" w14:textId="525C0135" w:rsidR="007C2814" w:rsidRPr="007C2814" w:rsidRDefault="007C2814" w:rsidP="00812D46">
            <w:pPr>
              <w:tabs>
                <w:tab w:val="clear" w:pos="227"/>
                <w:tab w:val="left" w:pos="176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 w:rsidRPr="007C2814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080" w:type="dxa"/>
          </w:tcPr>
          <w:p w14:paraId="3992BCD0" w14:textId="19B3D06E" w:rsidR="007C2814" w:rsidRPr="007C2814" w:rsidRDefault="007C2814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133,850</w:t>
            </w:r>
          </w:p>
        </w:tc>
        <w:tc>
          <w:tcPr>
            <w:tcW w:w="270" w:type="dxa"/>
          </w:tcPr>
          <w:p w14:paraId="4D6250A7" w14:textId="77777777" w:rsidR="007C2814" w:rsidRPr="007C2814" w:rsidRDefault="007C2814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4FBCEF62" w14:textId="77777777" w:rsidR="007C2814" w:rsidRPr="007C2814" w:rsidRDefault="007C2814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211,816</w:t>
            </w:r>
          </w:p>
        </w:tc>
        <w:tc>
          <w:tcPr>
            <w:tcW w:w="270" w:type="dxa"/>
          </w:tcPr>
          <w:p w14:paraId="1E385ED7" w14:textId="77777777" w:rsidR="007C2814" w:rsidRPr="007C2814" w:rsidRDefault="007C2814" w:rsidP="00812D4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9B2895" w14:textId="28BCAF44" w:rsidR="007C2814" w:rsidRPr="007C2814" w:rsidRDefault="00CC0C21" w:rsidP="00812D4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70CB1A" w14:textId="77777777" w:rsidR="007C2814" w:rsidRPr="007C2814" w:rsidRDefault="007C2814" w:rsidP="00812D4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5C2C585F" w14:textId="77777777" w:rsidR="007C2814" w:rsidRPr="007C2814" w:rsidRDefault="007C2814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" w:type="dxa"/>
            <w:vAlign w:val="bottom"/>
          </w:tcPr>
          <w:p w14:paraId="2C4709A2" w14:textId="77777777" w:rsidR="007C2814" w:rsidRPr="007C2814" w:rsidRDefault="007C2814" w:rsidP="00812D46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C494C84" w14:textId="2B4C5A7C" w:rsidR="007C2814" w:rsidRPr="007C2814" w:rsidRDefault="007C2814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9,000</w:t>
            </w:r>
          </w:p>
        </w:tc>
        <w:tc>
          <w:tcPr>
            <w:tcW w:w="270" w:type="dxa"/>
            <w:vAlign w:val="bottom"/>
          </w:tcPr>
          <w:p w14:paraId="6309346D" w14:textId="77777777" w:rsidR="007C2814" w:rsidRPr="007C2814" w:rsidRDefault="007C2814" w:rsidP="00812D4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732D1695" w14:textId="77777777" w:rsidR="007C2814" w:rsidRPr="007C2814" w:rsidRDefault="007C2814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9,000</w:t>
            </w:r>
          </w:p>
        </w:tc>
        <w:tc>
          <w:tcPr>
            <w:tcW w:w="270" w:type="dxa"/>
            <w:vAlign w:val="bottom"/>
          </w:tcPr>
          <w:p w14:paraId="23C83BEE" w14:textId="77777777" w:rsidR="007C2814" w:rsidRPr="007C2814" w:rsidRDefault="007C2814" w:rsidP="00812D4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AFDF38" w14:textId="43D815C0" w:rsidR="007C2814" w:rsidRPr="007C2814" w:rsidRDefault="007C2814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142,850</w:t>
            </w:r>
          </w:p>
        </w:tc>
        <w:tc>
          <w:tcPr>
            <w:tcW w:w="270" w:type="dxa"/>
            <w:vAlign w:val="bottom"/>
          </w:tcPr>
          <w:p w14:paraId="1D13454E" w14:textId="77777777" w:rsidR="007C2814" w:rsidRPr="007C2814" w:rsidRDefault="007C2814" w:rsidP="00812D46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5692A3" w14:textId="77777777" w:rsidR="007C2814" w:rsidRPr="007C2814" w:rsidRDefault="007C2814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220,816</w:t>
            </w:r>
          </w:p>
        </w:tc>
      </w:tr>
      <w:tr w:rsidR="007C2814" w:rsidRPr="007C2814" w14:paraId="56B6EE7A" w14:textId="77777777" w:rsidTr="00DE00BE">
        <w:trPr>
          <w:trHeight w:hRule="exact" w:val="398"/>
        </w:trPr>
        <w:tc>
          <w:tcPr>
            <w:tcW w:w="4140" w:type="dxa"/>
            <w:vAlign w:val="center"/>
          </w:tcPr>
          <w:p w14:paraId="159C74AC" w14:textId="77777777" w:rsidR="007C2814" w:rsidRPr="007C2814" w:rsidRDefault="007C2814" w:rsidP="00812D46">
            <w:pPr>
              <w:tabs>
                <w:tab w:val="clear" w:pos="227"/>
              </w:tabs>
              <w:spacing w:line="240" w:lineRule="auto"/>
              <w:ind w:right="-90" w:firstLine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C28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สัญญาอนุพันธ์</w:t>
            </w:r>
          </w:p>
        </w:tc>
        <w:tc>
          <w:tcPr>
            <w:tcW w:w="1080" w:type="dxa"/>
          </w:tcPr>
          <w:p w14:paraId="36F8315F" w14:textId="77777777" w:rsidR="007C2814" w:rsidRPr="007C2814" w:rsidRDefault="007C2814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8ADE54" w14:textId="77777777" w:rsidR="007C2814" w:rsidRPr="007C2814" w:rsidRDefault="007C2814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C802E08" w14:textId="77777777" w:rsidR="007C2814" w:rsidRPr="007C2814" w:rsidRDefault="007C2814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72C9DE" w14:textId="77777777" w:rsidR="007C2814" w:rsidRPr="007C2814" w:rsidRDefault="007C2814" w:rsidP="00812D4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B6FEED" w14:textId="77777777" w:rsidR="007C2814" w:rsidRPr="007C2814" w:rsidRDefault="007C2814" w:rsidP="00812D4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5E8331" w14:textId="77777777" w:rsidR="007C2814" w:rsidRPr="007C2814" w:rsidRDefault="007C2814" w:rsidP="00812D4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DBD860" w14:textId="77777777" w:rsidR="007C2814" w:rsidRPr="007C2814" w:rsidRDefault="007C2814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1208B218" w14:textId="77777777" w:rsidR="007C2814" w:rsidRPr="007C2814" w:rsidRDefault="007C2814" w:rsidP="00812D46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A506AD" w14:textId="77777777" w:rsidR="007C2814" w:rsidRPr="007C2814" w:rsidRDefault="007C2814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FFE1162" w14:textId="77777777" w:rsidR="007C2814" w:rsidRPr="007C2814" w:rsidRDefault="007C2814" w:rsidP="00812D4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0EDC43B" w14:textId="77777777" w:rsidR="007C2814" w:rsidRPr="007C2814" w:rsidRDefault="007C2814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C8DC6EE" w14:textId="77777777" w:rsidR="007C2814" w:rsidRPr="007C2814" w:rsidRDefault="007C2814" w:rsidP="00812D4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615547B" w14:textId="77777777" w:rsidR="007C2814" w:rsidRPr="007C2814" w:rsidRDefault="007C2814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B56B91D" w14:textId="77777777" w:rsidR="007C2814" w:rsidRPr="007C2814" w:rsidRDefault="007C2814" w:rsidP="00812D46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90883D8" w14:textId="77777777" w:rsidR="007C2814" w:rsidRPr="007C2814" w:rsidRDefault="007C2814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C0C21" w:rsidRPr="007C2814" w14:paraId="27B05FB8" w14:textId="77777777" w:rsidTr="00DE00BE">
        <w:trPr>
          <w:trHeight w:hRule="exact" w:val="353"/>
        </w:trPr>
        <w:tc>
          <w:tcPr>
            <w:tcW w:w="4140" w:type="dxa"/>
            <w:vAlign w:val="center"/>
          </w:tcPr>
          <w:p w14:paraId="4C2490E8" w14:textId="7287EAE1" w:rsidR="00CC0C21" w:rsidRPr="007C2814" w:rsidRDefault="00CC0C21" w:rsidP="00812D46">
            <w:pPr>
              <w:tabs>
                <w:tab w:val="clear" w:pos="227"/>
                <w:tab w:val="left" w:pos="191"/>
                <w:tab w:val="left" w:pos="321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 w:rsidRPr="007C2814">
              <w:rPr>
                <w:rFonts w:ascii="Angsana New" w:hAnsi="Angsana New" w:cs="Angsana New"/>
                <w:sz w:val="30"/>
                <w:szCs w:val="30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080" w:type="dxa"/>
            <w:vAlign w:val="bottom"/>
          </w:tcPr>
          <w:p w14:paraId="46DC2A25" w14:textId="224FCB47" w:rsidR="00CC0C21" w:rsidRPr="007C2814" w:rsidRDefault="00CC0C21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49AACE" w14:textId="77777777" w:rsidR="00CC0C21" w:rsidRPr="007C2814" w:rsidRDefault="00CC0C21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2A60C0" w14:textId="452A8C98" w:rsidR="00CC0C21" w:rsidRPr="007C2814" w:rsidRDefault="00CC0C21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4CE7D44" w14:textId="77777777" w:rsidR="00CC0C21" w:rsidRPr="007C2814" w:rsidRDefault="00CC0C21" w:rsidP="00812D4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A87989" w14:textId="11D1B294" w:rsidR="00CC0C21" w:rsidRPr="007C2814" w:rsidRDefault="00CC0C21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0C21">
              <w:rPr>
                <w:rFonts w:ascii="Angsana New" w:hAnsi="Angsana New" w:cs="Angsana New"/>
                <w:sz w:val="30"/>
                <w:szCs w:val="30"/>
              </w:rPr>
              <w:t>791,371</w:t>
            </w:r>
          </w:p>
        </w:tc>
        <w:tc>
          <w:tcPr>
            <w:tcW w:w="270" w:type="dxa"/>
          </w:tcPr>
          <w:p w14:paraId="3A4B62D3" w14:textId="77777777" w:rsidR="00CC0C21" w:rsidRPr="007C2814" w:rsidRDefault="00CC0C21" w:rsidP="00812D4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1AFB43" w14:textId="6D58F39C" w:rsidR="00CC0C21" w:rsidRPr="007C2814" w:rsidRDefault="00CC0C21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1,229,742</w:t>
            </w:r>
          </w:p>
        </w:tc>
        <w:tc>
          <w:tcPr>
            <w:tcW w:w="360" w:type="dxa"/>
            <w:vAlign w:val="bottom"/>
          </w:tcPr>
          <w:p w14:paraId="1B26258A" w14:textId="77777777" w:rsidR="00CC0C21" w:rsidRPr="007C2814" w:rsidRDefault="00CC0C21" w:rsidP="00812D46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7ADDB3" w14:textId="2B38035E" w:rsidR="00CC0C21" w:rsidRPr="007C2814" w:rsidRDefault="00CC0C21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197E935" w14:textId="77777777" w:rsidR="00CC0C21" w:rsidRPr="007C2814" w:rsidRDefault="00CC0C21" w:rsidP="00812D4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BDA4D2D" w14:textId="08869A51" w:rsidR="00CC0C21" w:rsidRPr="007C2814" w:rsidRDefault="00CC0C21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0CF96A8" w14:textId="77777777" w:rsidR="00CC0C21" w:rsidRPr="007C2814" w:rsidRDefault="00CC0C21" w:rsidP="00812D4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D39221" w14:textId="53C736FF" w:rsidR="00CC0C21" w:rsidRPr="007C2814" w:rsidRDefault="00CC0C21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791,371</w:t>
            </w:r>
          </w:p>
        </w:tc>
        <w:tc>
          <w:tcPr>
            <w:tcW w:w="270" w:type="dxa"/>
            <w:vAlign w:val="bottom"/>
          </w:tcPr>
          <w:p w14:paraId="2D99F9CB" w14:textId="77777777" w:rsidR="00CC0C21" w:rsidRPr="007C2814" w:rsidRDefault="00CC0C21" w:rsidP="00812D46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10B9B1" w14:textId="192DA20F" w:rsidR="00CC0C21" w:rsidRPr="007C2814" w:rsidRDefault="00CC0C21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1,229,742</w:t>
            </w:r>
          </w:p>
        </w:tc>
      </w:tr>
      <w:tr w:rsidR="00CC0C21" w:rsidRPr="007C2814" w14:paraId="24332456" w14:textId="77777777" w:rsidTr="00DE00BE">
        <w:trPr>
          <w:trHeight w:hRule="exact" w:val="362"/>
        </w:trPr>
        <w:tc>
          <w:tcPr>
            <w:tcW w:w="4140" w:type="dxa"/>
            <w:vAlign w:val="center"/>
          </w:tcPr>
          <w:p w14:paraId="7CBDE385" w14:textId="45D05E73" w:rsidR="00CC0C21" w:rsidRPr="007C2814" w:rsidRDefault="00CC0C21" w:rsidP="00812D46">
            <w:pPr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C281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C281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C2814">
              <w:rPr>
                <w:rFonts w:ascii="Angsana New" w:hAnsi="Angsana New" w:cs="Angsana New"/>
                <w:sz w:val="30"/>
                <w:szCs w:val="30"/>
                <w:cs/>
              </w:rPr>
              <w:t xml:space="preserve"> สัญญาแลกเปลี่ยนสกุลเงินและอัตราดอกเบี้ย</w:t>
            </w:r>
          </w:p>
        </w:tc>
        <w:tc>
          <w:tcPr>
            <w:tcW w:w="1080" w:type="dxa"/>
            <w:vAlign w:val="bottom"/>
          </w:tcPr>
          <w:p w14:paraId="59B19EB3" w14:textId="6A3628EC" w:rsidR="00CC0C21" w:rsidRPr="007C2814" w:rsidRDefault="00CC0C21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220FA6" w14:textId="77777777" w:rsidR="00CC0C21" w:rsidRPr="007C2814" w:rsidRDefault="00CC0C21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BBF05E2" w14:textId="37EB4F0F" w:rsidR="00CC0C21" w:rsidRPr="007C2814" w:rsidRDefault="00CC0C21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5179E0" w14:textId="77777777" w:rsidR="00CC0C21" w:rsidRPr="007C2814" w:rsidRDefault="00CC0C21" w:rsidP="00812D4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BD9138" w14:textId="34BC9F2C" w:rsidR="00CC0C21" w:rsidRPr="007C2814" w:rsidRDefault="00CC0C21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0C21">
              <w:rPr>
                <w:rFonts w:ascii="Angsana New" w:hAnsi="Angsana New" w:cs="Angsana New"/>
                <w:sz w:val="30"/>
                <w:szCs w:val="30"/>
              </w:rPr>
              <w:t>1,277,276</w:t>
            </w:r>
          </w:p>
        </w:tc>
        <w:tc>
          <w:tcPr>
            <w:tcW w:w="270" w:type="dxa"/>
          </w:tcPr>
          <w:p w14:paraId="5D78DB26" w14:textId="77777777" w:rsidR="00CC0C21" w:rsidRPr="007C2814" w:rsidRDefault="00CC0C21" w:rsidP="00812D4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07C176D" w14:textId="36AC1758" w:rsidR="00CC0C21" w:rsidRPr="007C2814" w:rsidRDefault="00CC0C21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850,613</w:t>
            </w:r>
          </w:p>
        </w:tc>
        <w:tc>
          <w:tcPr>
            <w:tcW w:w="360" w:type="dxa"/>
            <w:vAlign w:val="bottom"/>
          </w:tcPr>
          <w:p w14:paraId="339B632D" w14:textId="77777777" w:rsidR="00CC0C21" w:rsidRPr="007C2814" w:rsidRDefault="00CC0C21" w:rsidP="00812D46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B388020" w14:textId="1EE5E918" w:rsidR="00CC0C21" w:rsidRPr="007C2814" w:rsidRDefault="00CC0C21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1983B9A" w14:textId="77777777" w:rsidR="00CC0C21" w:rsidRPr="007C2814" w:rsidRDefault="00CC0C21" w:rsidP="00812D4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3381CC" w14:textId="4A284741" w:rsidR="00CC0C21" w:rsidRPr="007C2814" w:rsidRDefault="00CC0C21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B075CE1" w14:textId="77777777" w:rsidR="00CC0C21" w:rsidRPr="007C2814" w:rsidRDefault="00CC0C21" w:rsidP="00812D4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8301A0" w14:textId="1C95C315" w:rsidR="00CC0C21" w:rsidRPr="007C2814" w:rsidRDefault="00CC0C21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1,277,276</w:t>
            </w:r>
          </w:p>
        </w:tc>
        <w:tc>
          <w:tcPr>
            <w:tcW w:w="270" w:type="dxa"/>
            <w:vAlign w:val="bottom"/>
          </w:tcPr>
          <w:p w14:paraId="00E22188" w14:textId="77777777" w:rsidR="00CC0C21" w:rsidRPr="007C2814" w:rsidRDefault="00CC0C21" w:rsidP="00812D46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E2D200A" w14:textId="2943853C" w:rsidR="00CC0C21" w:rsidRPr="007C2814" w:rsidRDefault="00CC0C21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850,613</w:t>
            </w:r>
          </w:p>
        </w:tc>
      </w:tr>
      <w:tr w:rsidR="00CC0C21" w:rsidRPr="007C2814" w14:paraId="25037C90" w14:textId="77777777" w:rsidTr="00DE00BE">
        <w:trPr>
          <w:trHeight w:hRule="exact" w:val="362"/>
        </w:trPr>
        <w:tc>
          <w:tcPr>
            <w:tcW w:w="4140" w:type="dxa"/>
            <w:vAlign w:val="center"/>
          </w:tcPr>
          <w:p w14:paraId="662A8B13" w14:textId="5CE0CC95" w:rsidR="00CC0C21" w:rsidRPr="007C2814" w:rsidRDefault="00CC0C21" w:rsidP="00812D46">
            <w:pPr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7C281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C2814">
              <w:rPr>
                <w:rFonts w:ascii="Angsana New" w:hAnsi="Angsana New" w:cs="Angsana New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vAlign w:val="bottom"/>
          </w:tcPr>
          <w:p w14:paraId="1F0BF59D" w14:textId="3ACCE689" w:rsidR="00CC0C21" w:rsidRPr="007C2814" w:rsidRDefault="00CC0C21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DA3F2F" w14:textId="77777777" w:rsidR="00CC0C21" w:rsidRPr="007C2814" w:rsidRDefault="00CC0C21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7B6BBEC" w14:textId="77777777" w:rsidR="00CC0C21" w:rsidRPr="007C2814" w:rsidRDefault="00CC0C21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544260" w14:textId="77777777" w:rsidR="00CC0C21" w:rsidRPr="007C2814" w:rsidRDefault="00CC0C21" w:rsidP="00812D4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831717" w14:textId="433338CB" w:rsidR="00CC0C21" w:rsidRPr="007C2814" w:rsidRDefault="00CC0C21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0C21">
              <w:rPr>
                <w:rFonts w:ascii="Angsana New" w:hAnsi="Angsana New" w:cs="Angsana New"/>
                <w:sz w:val="30"/>
                <w:szCs w:val="30"/>
              </w:rPr>
              <w:t>105,864</w:t>
            </w:r>
          </w:p>
        </w:tc>
        <w:tc>
          <w:tcPr>
            <w:tcW w:w="270" w:type="dxa"/>
          </w:tcPr>
          <w:p w14:paraId="0719D2BB" w14:textId="77777777" w:rsidR="00CC0C21" w:rsidRPr="007C2814" w:rsidRDefault="00CC0C21" w:rsidP="00812D4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4B60FB4" w14:textId="77777777" w:rsidR="00CC0C21" w:rsidRPr="007C2814" w:rsidRDefault="00CC0C21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119,255</w:t>
            </w:r>
          </w:p>
        </w:tc>
        <w:tc>
          <w:tcPr>
            <w:tcW w:w="360" w:type="dxa"/>
            <w:vAlign w:val="bottom"/>
          </w:tcPr>
          <w:p w14:paraId="57850F9B" w14:textId="77777777" w:rsidR="00CC0C21" w:rsidRPr="007C2814" w:rsidRDefault="00CC0C21" w:rsidP="00812D46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6B49563" w14:textId="752BFD2E" w:rsidR="00CC0C21" w:rsidRPr="007C2814" w:rsidRDefault="00CC0C21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8D3B5E7" w14:textId="77777777" w:rsidR="00CC0C21" w:rsidRPr="007C2814" w:rsidRDefault="00CC0C21" w:rsidP="00812D4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CF64EEF" w14:textId="77777777" w:rsidR="00CC0C21" w:rsidRPr="007C2814" w:rsidRDefault="00CC0C21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03F15F1" w14:textId="77777777" w:rsidR="00CC0C21" w:rsidRPr="007C2814" w:rsidRDefault="00CC0C21" w:rsidP="00812D4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39A6C7" w14:textId="3869CC6E" w:rsidR="00CC0C21" w:rsidRPr="007C2814" w:rsidRDefault="00CC0C21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105,864</w:t>
            </w:r>
          </w:p>
        </w:tc>
        <w:tc>
          <w:tcPr>
            <w:tcW w:w="270" w:type="dxa"/>
            <w:vAlign w:val="bottom"/>
          </w:tcPr>
          <w:p w14:paraId="71BFED2B" w14:textId="77777777" w:rsidR="00CC0C21" w:rsidRPr="007C2814" w:rsidRDefault="00CC0C21" w:rsidP="00812D46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FA7265" w14:textId="77777777" w:rsidR="00CC0C21" w:rsidRPr="007C2814" w:rsidRDefault="00CC0C21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119,255</w:t>
            </w:r>
          </w:p>
        </w:tc>
      </w:tr>
      <w:tr w:rsidR="007C2814" w:rsidRPr="007C2814" w14:paraId="2076DF70" w14:textId="77777777" w:rsidTr="00DE00BE">
        <w:trPr>
          <w:trHeight w:hRule="exact" w:val="353"/>
        </w:trPr>
        <w:tc>
          <w:tcPr>
            <w:tcW w:w="4140" w:type="dxa"/>
            <w:vAlign w:val="center"/>
          </w:tcPr>
          <w:p w14:paraId="11CE5B22" w14:textId="37154BB1" w:rsidR="007C2814" w:rsidRPr="007C2814" w:rsidRDefault="007C2814" w:rsidP="00812D46">
            <w:pPr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  <w:r w:rsidRPr="007C281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C2814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ตราสารอนุพันธ์อื่น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15B01C2" w14:textId="61B4F8D3" w:rsidR="007C2814" w:rsidRPr="007C2814" w:rsidRDefault="007C2814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5F626B" w14:textId="77777777" w:rsidR="007C2814" w:rsidRPr="007C2814" w:rsidRDefault="007C2814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4F6EC7" w14:textId="77777777" w:rsidR="007C2814" w:rsidRPr="007C2814" w:rsidRDefault="007C2814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597BD8" w14:textId="77777777" w:rsidR="007C2814" w:rsidRPr="007C2814" w:rsidRDefault="007C2814" w:rsidP="00812D4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F0E61C" w14:textId="0E3F2D62" w:rsidR="007C2814" w:rsidRPr="007C2814" w:rsidRDefault="00CC0C21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B89570" w14:textId="77777777" w:rsidR="007C2814" w:rsidRPr="007C2814" w:rsidRDefault="007C2814" w:rsidP="00812D4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49DEA7" w14:textId="77777777" w:rsidR="007C2814" w:rsidRPr="007C2814" w:rsidRDefault="007C2814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" w:type="dxa"/>
            <w:vAlign w:val="bottom"/>
          </w:tcPr>
          <w:p w14:paraId="06EF74FA" w14:textId="77777777" w:rsidR="007C2814" w:rsidRPr="007C2814" w:rsidRDefault="007C2814" w:rsidP="00812D46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67592A" w14:textId="339CC825" w:rsidR="007C2814" w:rsidRPr="007C2814" w:rsidRDefault="007C2814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10,890</w:t>
            </w:r>
          </w:p>
        </w:tc>
        <w:tc>
          <w:tcPr>
            <w:tcW w:w="270" w:type="dxa"/>
            <w:vAlign w:val="bottom"/>
          </w:tcPr>
          <w:p w14:paraId="36D45888" w14:textId="77777777" w:rsidR="007C2814" w:rsidRPr="007C2814" w:rsidRDefault="007C2814" w:rsidP="00812D4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B551CB2" w14:textId="77777777" w:rsidR="007C2814" w:rsidRPr="007C2814" w:rsidRDefault="007C2814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10,890</w:t>
            </w:r>
          </w:p>
        </w:tc>
        <w:tc>
          <w:tcPr>
            <w:tcW w:w="270" w:type="dxa"/>
            <w:vAlign w:val="bottom"/>
          </w:tcPr>
          <w:p w14:paraId="5B3A907C" w14:textId="77777777" w:rsidR="007C2814" w:rsidRPr="007C2814" w:rsidRDefault="007C2814" w:rsidP="00812D4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0C5CB3F" w14:textId="4DD45C98" w:rsidR="007C2814" w:rsidRPr="007C2814" w:rsidRDefault="007C2814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10,890</w:t>
            </w:r>
          </w:p>
        </w:tc>
        <w:tc>
          <w:tcPr>
            <w:tcW w:w="270" w:type="dxa"/>
            <w:vAlign w:val="bottom"/>
          </w:tcPr>
          <w:p w14:paraId="6F1326CC" w14:textId="77777777" w:rsidR="007C2814" w:rsidRPr="007C2814" w:rsidRDefault="007C2814" w:rsidP="00812D46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CC44423" w14:textId="77777777" w:rsidR="007C2814" w:rsidRPr="007C2814" w:rsidRDefault="007C2814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10,890</w:t>
            </w:r>
          </w:p>
        </w:tc>
      </w:tr>
      <w:tr w:rsidR="007C2814" w:rsidRPr="007C2814" w14:paraId="17183851" w14:textId="77777777" w:rsidTr="00DE00BE">
        <w:trPr>
          <w:trHeight w:hRule="exact" w:val="331"/>
        </w:trPr>
        <w:tc>
          <w:tcPr>
            <w:tcW w:w="4140" w:type="dxa"/>
            <w:vAlign w:val="center"/>
            <w:hideMark/>
          </w:tcPr>
          <w:p w14:paraId="0B6694AC" w14:textId="77777777" w:rsidR="007C2814" w:rsidRPr="007C2814" w:rsidRDefault="007C2814" w:rsidP="00812D46">
            <w:pPr>
              <w:tabs>
                <w:tab w:val="clear" w:pos="227"/>
                <w:tab w:val="left" w:pos="252"/>
              </w:tabs>
              <w:spacing w:line="240" w:lineRule="auto"/>
              <w:ind w:right="-90" w:firstLine="72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7C281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8771D78" w14:textId="76BA956F" w:rsidR="007C2814" w:rsidRPr="007C2814" w:rsidRDefault="007C2814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133,850</w:t>
            </w:r>
          </w:p>
        </w:tc>
        <w:tc>
          <w:tcPr>
            <w:tcW w:w="270" w:type="dxa"/>
          </w:tcPr>
          <w:p w14:paraId="1CB2719E" w14:textId="77777777" w:rsidR="007C2814" w:rsidRPr="007C2814" w:rsidRDefault="007C2814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4BD78E5" w14:textId="77777777" w:rsidR="007C2814" w:rsidRPr="007C2814" w:rsidRDefault="007C2814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211,816</w:t>
            </w:r>
          </w:p>
        </w:tc>
        <w:tc>
          <w:tcPr>
            <w:tcW w:w="270" w:type="dxa"/>
          </w:tcPr>
          <w:p w14:paraId="73D38908" w14:textId="77777777" w:rsidR="007C2814" w:rsidRPr="007C2814" w:rsidRDefault="007C2814" w:rsidP="00812D4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53CFFAE" w14:textId="78D70CE8" w:rsidR="007C2814" w:rsidRPr="00CC0C21" w:rsidRDefault="00CC0C21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C0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2,174,511</w:t>
            </w:r>
          </w:p>
        </w:tc>
        <w:tc>
          <w:tcPr>
            <w:tcW w:w="270" w:type="dxa"/>
          </w:tcPr>
          <w:p w14:paraId="60296EC8" w14:textId="77777777" w:rsidR="007C2814" w:rsidRPr="007C2814" w:rsidRDefault="007C2814" w:rsidP="00812D4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08BCDD1" w14:textId="77777777" w:rsidR="007C2814" w:rsidRPr="007C2814" w:rsidRDefault="007C2814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2,199,610</w:t>
            </w:r>
          </w:p>
        </w:tc>
        <w:tc>
          <w:tcPr>
            <w:tcW w:w="360" w:type="dxa"/>
            <w:vAlign w:val="bottom"/>
          </w:tcPr>
          <w:p w14:paraId="7E63989F" w14:textId="77777777" w:rsidR="007C2814" w:rsidRPr="007C2814" w:rsidRDefault="007C2814" w:rsidP="00812D46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E319D3" w14:textId="11323FE5" w:rsidR="007C2814" w:rsidRPr="007C2814" w:rsidRDefault="007C2814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19,890</w:t>
            </w:r>
          </w:p>
        </w:tc>
        <w:tc>
          <w:tcPr>
            <w:tcW w:w="270" w:type="dxa"/>
            <w:vAlign w:val="bottom"/>
          </w:tcPr>
          <w:p w14:paraId="1C629C7B" w14:textId="77777777" w:rsidR="007C2814" w:rsidRPr="007C2814" w:rsidRDefault="007C2814" w:rsidP="00812D4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19D295" w14:textId="77777777" w:rsidR="007C2814" w:rsidRPr="007C2814" w:rsidRDefault="007C2814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19,890</w:t>
            </w:r>
          </w:p>
        </w:tc>
        <w:tc>
          <w:tcPr>
            <w:tcW w:w="270" w:type="dxa"/>
            <w:vAlign w:val="bottom"/>
          </w:tcPr>
          <w:p w14:paraId="0FB064F0" w14:textId="77777777" w:rsidR="007C2814" w:rsidRPr="007C2814" w:rsidRDefault="007C2814" w:rsidP="00812D4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1D179C" w14:textId="66F11BBE" w:rsidR="007C2814" w:rsidRPr="007C2814" w:rsidRDefault="007C2814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2,328,251</w:t>
            </w:r>
          </w:p>
        </w:tc>
        <w:tc>
          <w:tcPr>
            <w:tcW w:w="270" w:type="dxa"/>
            <w:vAlign w:val="bottom"/>
          </w:tcPr>
          <w:p w14:paraId="601FC65D" w14:textId="77777777" w:rsidR="007C2814" w:rsidRPr="007C2814" w:rsidRDefault="007C2814" w:rsidP="00812D46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09C004" w14:textId="645F5195" w:rsidR="007C2814" w:rsidRPr="007C2814" w:rsidRDefault="007C2814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2,4</w:t>
            </w:r>
            <w:r w:rsidRPr="007C281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</w:t>
            </w:r>
            <w:r w:rsidRPr="007C28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,316</w:t>
            </w:r>
          </w:p>
        </w:tc>
      </w:tr>
      <w:tr w:rsidR="00F06A32" w:rsidRPr="007C2814" w14:paraId="4D9F9C26" w14:textId="77777777" w:rsidTr="00DE00BE">
        <w:trPr>
          <w:trHeight w:hRule="exact" w:val="302"/>
        </w:trPr>
        <w:tc>
          <w:tcPr>
            <w:tcW w:w="4140" w:type="dxa"/>
            <w:vAlign w:val="center"/>
          </w:tcPr>
          <w:p w14:paraId="17352D42" w14:textId="77777777" w:rsidR="00F06A32" w:rsidRPr="007C2814" w:rsidRDefault="00F06A32" w:rsidP="00812D46">
            <w:pPr>
              <w:spacing w:line="240" w:lineRule="auto"/>
              <w:ind w:left="-14" w:right="-90"/>
              <w:rPr>
                <w:rFonts w:ascii="Angsana New" w:hAnsi="Angsana New" w:cs="Angsana New"/>
                <w:sz w:val="30"/>
                <w:szCs w:val="30"/>
                <w:highlight w:val="cyan"/>
                <w:cs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982D1A6" w14:textId="77777777" w:rsidR="00F06A32" w:rsidRPr="007C2814" w:rsidRDefault="00F06A32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B1B9BB" w14:textId="77777777" w:rsidR="00F06A32" w:rsidRPr="007C2814" w:rsidRDefault="00F06A32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F2EE80A" w14:textId="77777777" w:rsidR="00F06A32" w:rsidRPr="007C2814" w:rsidRDefault="00F06A32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88AED0" w14:textId="77777777" w:rsidR="00F06A32" w:rsidRPr="007C2814" w:rsidRDefault="00F06A32" w:rsidP="00812D4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7A7199D" w14:textId="77777777" w:rsidR="00F06A32" w:rsidRPr="007C2814" w:rsidRDefault="00F06A32" w:rsidP="00812D4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8E4A6B" w14:textId="77777777" w:rsidR="00F06A32" w:rsidRPr="007C2814" w:rsidRDefault="00F06A32" w:rsidP="00812D4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DC9AF0E" w14:textId="77777777" w:rsidR="00F06A32" w:rsidRPr="007C2814" w:rsidRDefault="00F06A32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1D4D912B" w14:textId="77777777" w:rsidR="00F06A32" w:rsidRPr="007C2814" w:rsidRDefault="00F06A32" w:rsidP="00812D46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3C6D35F" w14:textId="77777777" w:rsidR="00F06A32" w:rsidRPr="007C2814" w:rsidRDefault="00F06A32" w:rsidP="00812D4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A7B88E" w14:textId="77777777" w:rsidR="00F06A32" w:rsidRPr="007C2814" w:rsidRDefault="00F06A32" w:rsidP="00812D4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65FFFA4" w14:textId="77777777" w:rsidR="00F06A32" w:rsidRPr="007C2814" w:rsidRDefault="00F06A32" w:rsidP="00812D4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BDF318A" w14:textId="77777777" w:rsidR="00F06A32" w:rsidRPr="007C2814" w:rsidRDefault="00F06A32" w:rsidP="00812D4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C7C3162" w14:textId="77777777" w:rsidR="00F06A32" w:rsidRPr="007C2814" w:rsidRDefault="00F06A32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37F4390" w14:textId="77777777" w:rsidR="00F06A32" w:rsidRPr="007C2814" w:rsidRDefault="00F06A32" w:rsidP="00812D46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44F9F51" w14:textId="77777777" w:rsidR="00F06A32" w:rsidRPr="007C2814" w:rsidRDefault="00F06A32" w:rsidP="00812D46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06A32" w:rsidRPr="007C2814" w14:paraId="052B1736" w14:textId="77777777" w:rsidTr="00DE00BE">
        <w:trPr>
          <w:trHeight w:hRule="exact" w:val="317"/>
        </w:trPr>
        <w:tc>
          <w:tcPr>
            <w:tcW w:w="4140" w:type="dxa"/>
            <w:vAlign w:val="center"/>
          </w:tcPr>
          <w:p w14:paraId="4128B774" w14:textId="1F22303B" w:rsidR="00F06A32" w:rsidRPr="007C2814" w:rsidRDefault="00F06A32" w:rsidP="00812D46">
            <w:pPr>
              <w:spacing w:line="240" w:lineRule="auto"/>
              <w:ind w:left="72"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7C28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080" w:type="dxa"/>
          </w:tcPr>
          <w:p w14:paraId="3095BFCB" w14:textId="77777777" w:rsidR="00F06A32" w:rsidRPr="007C2814" w:rsidRDefault="00F06A32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EBA6DC" w14:textId="77777777" w:rsidR="00F06A32" w:rsidRPr="007C2814" w:rsidRDefault="00F06A32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6D3724" w14:textId="77777777" w:rsidR="00F06A32" w:rsidRPr="007C2814" w:rsidRDefault="00F06A32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E9253C" w14:textId="77777777" w:rsidR="00F06A32" w:rsidRPr="007C2814" w:rsidRDefault="00F06A32" w:rsidP="00812D4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4661BE" w14:textId="77777777" w:rsidR="00F06A32" w:rsidRPr="007C2814" w:rsidRDefault="00F06A32" w:rsidP="00812D4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205BB6" w14:textId="77777777" w:rsidR="00F06A32" w:rsidRPr="007C2814" w:rsidRDefault="00F06A32" w:rsidP="00812D4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6B3CF8" w14:textId="77777777" w:rsidR="00F06A32" w:rsidRPr="007C2814" w:rsidRDefault="00F06A32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310EC67E" w14:textId="77777777" w:rsidR="00F06A32" w:rsidRPr="007C2814" w:rsidRDefault="00F06A32" w:rsidP="00812D4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E1A5CB" w14:textId="77777777" w:rsidR="00F06A32" w:rsidRPr="007C2814" w:rsidRDefault="00F06A32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A2244D" w14:textId="77777777" w:rsidR="00F06A32" w:rsidRPr="007C2814" w:rsidRDefault="00F06A32" w:rsidP="00812D4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5789B8" w14:textId="77777777" w:rsidR="00F06A32" w:rsidRPr="007C2814" w:rsidRDefault="00F06A32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4B3953" w14:textId="77777777" w:rsidR="00F06A32" w:rsidRPr="007C2814" w:rsidRDefault="00F06A32" w:rsidP="00812D4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E30B0F" w14:textId="77777777" w:rsidR="00F06A32" w:rsidRPr="007C2814" w:rsidRDefault="00F06A32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2BF31F" w14:textId="77777777" w:rsidR="00F06A32" w:rsidRPr="007C2814" w:rsidRDefault="00F06A32" w:rsidP="00812D4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1AE0B3" w14:textId="77777777" w:rsidR="00F06A32" w:rsidRPr="007C2814" w:rsidRDefault="00F06A32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06A32" w:rsidRPr="007C2814" w14:paraId="2B8450D1" w14:textId="77777777" w:rsidTr="00DE00BE">
        <w:trPr>
          <w:trHeight w:hRule="exact" w:val="398"/>
        </w:trPr>
        <w:tc>
          <w:tcPr>
            <w:tcW w:w="4140" w:type="dxa"/>
            <w:vAlign w:val="center"/>
            <w:hideMark/>
          </w:tcPr>
          <w:p w14:paraId="61262079" w14:textId="25647BB2" w:rsidR="00F06A32" w:rsidRPr="007C2814" w:rsidRDefault="00F06A32" w:rsidP="00812D46">
            <w:pPr>
              <w:spacing w:line="240" w:lineRule="auto"/>
              <w:ind w:left="160" w:right="-90" w:hanging="8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C28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สัญญาอนุพันธ์</w:t>
            </w:r>
          </w:p>
        </w:tc>
        <w:tc>
          <w:tcPr>
            <w:tcW w:w="1080" w:type="dxa"/>
            <w:vAlign w:val="bottom"/>
          </w:tcPr>
          <w:p w14:paraId="5C2F27EB" w14:textId="77777777" w:rsidR="00F06A32" w:rsidRPr="007C2814" w:rsidRDefault="00F06A32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81B3ADD" w14:textId="77777777" w:rsidR="00F06A32" w:rsidRPr="007C2814" w:rsidRDefault="00F06A32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67ADF79D" w14:textId="77777777" w:rsidR="00F06A32" w:rsidRPr="007C2814" w:rsidRDefault="00F06A32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8013F3E" w14:textId="77777777" w:rsidR="00F06A32" w:rsidRPr="007C2814" w:rsidRDefault="00F06A32" w:rsidP="00812D4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E3F502" w14:textId="77777777" w:rsidR="00F06A32" w:rsidRPr="007C2814" w:rsidRDefault="00F06A32" w:rsidP="00812D4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E3B0C23" w14:textId="77777777" w:rsidR="00F06A32" w:rsidRPr="007C2814" w:rsidRDefault="00F06A32" w:rsidP="00812D4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3A4DA6AF" w14:textId="77777777" w:rsidR="00F06A32" w:rsidRPr="007C2814" w:rsidRDefault="00F06A32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50005DD1" w14:textId="77777777" w:rsidR="00F06A32" w:rsidRPr="007C2814" w:rsidRDefault="00F06A32" w:rsidP="00812D46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391BF763" w14:textId="77777777" w:rsidR="00F06A32" w:rsidRPr="007C2814" w:rsidRDefault="00F06A32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0EE705A" w14:textId="77777777" w:rsidR="00F06A32" w:rsidRPr="007C2814" w:rsidRDefault="00F06A32" w:rsidP="00812D4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58E8F0" w14:textId="77777777" w:rsidR="00F06A32" w:rsidRPr="007C2814" w:rsidRDefault="00F06A32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BED1A87" w14:textId="77777777" w:rsidR="00F06A32" w:rsidRPr="007C2814" w:rsidRDefault="00F06A32" w:rsidP="00812D4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1F7C18" w14:textId="77777777" w:rsidR="00F06A32" w:rsidRPr="007C2814" w:rsidRDefault="00F06A32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CE87065" w14:textId="77777777" w:rsidR="00F06A32" w:rsidRPr="007C2814" w:rsidRDefault="00F06A32" w:rsidP="00812D46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C2CBE11" w14:textId="77777777" w:rsidR="00F06A32" w:rsidRPr="007C2814" w:rsidRDefault="00F06A32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C2814" w:rsidRPr="007C2814" w14:paraId="54B99597" w14:textId="77777777" w:rsidTr="00DE00BE">
        <w:trPr>
          <w:trHeight w:hRule="exact" w:val="362"/>
        </w:trPr>
        <w:tc>
          <w:tcPr>
            <w:tcW w:w="4140" w:type="dxa"/>
            <w:vAlign w:val="center"/>
          </w:tcPr>
          <w:p w14:paraId="62907E57" w14:textId="2C666E23" w:rsidR="007C2814" w:rsidRPr="007C2814" w:rsidRDefault="007C2814" w:rsidP="00812D46">
            <w:pPr>
              <w:tabs>
                <w:tab w:val="clear" w:pos="227"/>
                <w:tab w:val="left" w:pos="191"/>
                <w:tab w:val="left" w:pos="321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 w:rsidRPr="007C2814">
              <w:rPr>
                <w:rFonts w:ascii="Angsana New" w:hAnsi="Angsana New" w:cs="Angsana New"/>
                <w:sz w:val="30"/>
                <w:szCs w:val="30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080" w:type="dxa"/>
            <w:vAlign w:val="bottom"/>
          </w:tcPr>
          <w:p w14:paraId="5EEF5DBB" w14:textId="4B5DB9CF" w:rsidR="007C2814" w:rsidRPr="007C2814" w:rsidRDefault="007C2814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EBAB3F" w14:textId="77777777" w:rsidR="007C2814" w:rsidRPr="007C2814" w:rsidRDefault="007C2814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156156" w14:textId="07CBFA3D" w:rsidR="007C2814" w:rsidRPr="007C2814" w:rsidRDefault="007C2814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43E4BA" w14:textId="77777777" w:rsidR="007C2814" w:rsidRPr="007C2814" w:rsidRDefault="007C2814" w:rsidP="00812D4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AA8E28" w14:textId="60331EB5" w:rsidR="007C2814" w:rsidRPr="007C2814" w:rsidRDefault="007C2814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2,446,602</w:t>
            </w:r>
          </w:p>
        </w:tc>
        <w:tc>
          <w:tcPr>
            <w:tcW w:w="270" w:type="dxa"/>
          </w:tcPr>
          <w:p w14:paraId="671C8585" w14:textId="77777777" w:rsidR="007C2814" w:rsidRPr="007C2814" w:rsidRDefault="007C2814" w:rsidP="00812D4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C3B3C39" w14:textId="374BA391" w:rsidR="007C2814" w:rsidRPr="007C2814" w:rsidRDefault="007C2814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1,559,131</w:t>
            </w:r>
          </w:p>
        </w:tc>
        <w:tc>
          <w:tcPr>
            <w:tcW w:w="360" w:type="dxa"/>
            <w:vAlign w:val="bottom"/>
          </w:tcPr>
          <w:p w14:paraId="178228AE" w14:textId="77777777" w:rsidR="007C2814" w:rsidRPr="007C2814" w:rsidRDefault="007C2814" w:rsidP="00812D46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5F6A1B" w14:textId="0F1707DB" w:rsidR="007C2814" w:rsidRPr="007C2814" w:rsidRDefault="007C2814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2769847" w14:textId="77777777" w:rsidR="007C2814" w:rsidRPr="007C2814" w:rsidRDefault="007C2814" w:rsidP="00812D4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ABCA90B" w14:textId="6BCECE5C" w:rsidR="007C2814" w:rsidRPr="007C2814" w:rsidRDefault="007C2814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2ADEF3F" w14:textId="77777777" w:rsidR="007C2814" w:rsidRPr="007C2814" w:rsidRDefault="007C2814" w:rsidP="00812D4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C04571" w14:textId="585207D7" w:rsidR="007C2814" w:rsidRPr="007C2814" w:rsidRDefault="007C2814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2,446,602</w:t>
            </w:r>
          </w:p>
        </w:tc>
        <w:tc>
          <w:tcPr>
            <w:tcW w:w="270" w:type="dxa"/>
            <w:vAlign w:val="bottom"/>
          </w:tcPr>
          <w:p w14:paraId="0C34B5C7" w14:textId="77777777" w:rsidR="007C2814" w:rsidRPr="007C2814" w:rsidRDefault="007C2814" w:rsidP="00812D46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2E4FD5" w14:textId="77CF93B5" w:rsidR="007C2814" w:rsidRPr="007C2814" w:rsidRDefault="007C2814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1,559,131</w:t>
            </w:r>
          </w:p>
        </w:tc>
      </w:tr>
      <w:tr w:rsidR="007C2814" w:rsidRPr="007C2814" w14:paraId="4D6C3F67" w14:textId="77777777" w:rsidTr="00DE00BE">
        <w:trPr>
          <w:trHeight w:hRule="exact" w:val="353"/>
        </w:trPr>
        <w:tc>
          <w:tcPr>
            <w:tcW w:w="4140" w:type="dxa"/>
            <w:vAlign w:val="center"/>
          </w:tcPr>
          <w:p w14:paraId="37A1D534" w14:textId="2D3EB01A" w:rsidR="007C2814" w:rsidRPr="007C2814" w:rsidRDefault="007C2814" w:rsidP="00812D46">
            <w:pPr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  <w:cs/>
              </w:rPr>
              <w:t xml:space="preserve">    สัญญาแลกเปลี่ยนสกุลเงินและอัตราดอกเบี้ย</w:t>
            </w:r>
          </w:p>
        </w:tc>
        <w:tc>
          <w:tcPr>
            <w:tcW w:w="1080" w:type="dxa"/>
            <w:vAlign w:val="bottom"/>
          </w:tcPr>
          <w:p w14:paraId="11A892C5" w14:textId="65AE1F6D" w:rsidR="007C2814" w:rsidRPr="007C2814" w:rsidRDefault="007C2814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134358" w14:textId="77777777" w:rsidR="007C2814" w:rsidRPr="007C2814" w:rsidRDefault="007C2814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D0B4E26" w14:textId="7750EEEE" w:rsidR="007C2814" w:rsidRPr="007C2814" w:rsidRDefault="007C2814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C1F713" w14:textId="77777777" w:rsidR="007C2814" w:rsidRPr="007C2814" w:rsidRDefault="007C2814" w:rsidP="00812D4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3063B3" w14:textId="242DEB6F" w:rsidR="007C2814" w:rsidRPr="007C2814" w:rsidRDefault="007C2814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2,234,913</w:t>
            </w:r>
          </w:p>
        </w:tc>
        <w:tc>
          <w:tcPr>
            <w:tcW w:w="270" w:type="dxa"/>
          </w:tcPr>
          <w:p w14:paraId="746DB506" w14:textId="77777777" w:rsidR="007C2814" w:rsidRPr="007C2814" w:rsidRDefault="007C2814" w:rsidP="00812D4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FC68FB5" w14:textId="76EB06A9" w:rsidR="007C2814" w:rsidRPr="007C2814" w:rsidRDefault="007C2814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1,710,941</w:t>
            </w:r>
          </w:p>
        </w:tc>
        <w:tc>
          <w:tcPr>
            <w:tcW w:w="360" w:type="dxa"/>
            <w:vAlign w:val="bottom"/>
          </w:tcPr>
          <w:p w14:paraId="6F83D536" w14:textId="77777777" w:rsidR="007C2814" w:rsidRPr="007C2814" w:rsidRDefault="007C2814" w:rsidP="00812D46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F977D3E" w14:textId="01951B21" w:rsidR="007C2814" w:rsidRPr="007C2814" w:rsidRDefault="007C2814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1AC7A7B" w14:textId="77777777" w:rsidR="007C2814" w:rsidRPr="007C2814" w:rsidRDefault="007C2814" w:rsidP="00812D4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E39B0C" w14:textId="316B784F" w:rsidR="007C2814" w:rsidRPr="007C2814" w:rsidRDefault="007C2814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6BFF773" w14:textId="77777777" w:rsidR="007C2814" w:rsidRPr="007C2814" w:rsidRDefault="007C2814" w:rsidP="00812D4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84B352" w14:textId="5E03A0FD" w:rsidR="007C2814" w:rsidRPr="007C2814" w:rsidRDefault="007C2814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2,234,913</w:t>
            </w:r>
          </w:p>
        </w:tc>
        <w:tc>
          <w:tcPr>
            <w:tcW w:w="270" w:type="dxa"/>
            <w:vAlign w:val="bottom"/>
          </w:tcPr>
          <w:p w14:paraId="56E021A3" w14:textId="77777777" w:rsidR="007C2814" w:rsidRPr="007C2814" w:rsidRDefault="007C2814" w:rsidP="00812D46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7743AD" w14:textId="02F32C5F" w:rsidR="007C2814" w:rsidRPr="007C2814" w:rsidRDefault="007C2814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1,710,941</w:t>
            </w:r>
          </w:p>
        </w:tc>
      </w:tr>
      <w:tr w:rsidR="007C2814" w:rsidRPr="007C2814" w14:paraId="699EB2AE" w14:textId="77777777" w:rsidTr="00DE00BE">
        <w:trPr>
          <w:trHeight w:hRule="exact" w:val="380"/>
        </w:trPr>
        <w:tc>
          <w:tcPr>
            <w:tcW w:w="4140" w:type="dxa"/>
            <w:vAlign w:val="center"/>
          </w:tcPr>
          <w:p w14:paraId="71ECD671" w14:textId="16D9FFDC" w:rsidR="007C2814" w:rsidRPr="007C2814" w:rsidRDefault="007C2814" w:rsidP="00812D46">
            <w:pPr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  <w:r w:rsidRPr="007C2814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7C2814">
              <w:rPr>
                <w:rFonts w:ascii="Angsana New" w:hAnsi="Angsana New" w:cs="Angsana New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ABC06E1" w14:textId="63F881A5" w:rsidR="007C2814" w:rsidRPr="007C2814" w:rsidRDefault="007C2814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60D394" w14:textId="77777777" w:rsidR="007C2814" w:rsidRPr="007C2814" w:rsidRDefault="007C2814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A1DFE8" w14:textId="10953342" w:rsidR="007C2814" w:rsidRPr="007C2814" w:rsidRDefault="007C2814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17ACF6" w14:textId="77777777" w:rsidR="007C2814" w:rsidRPr="007C2814" w:rsidRDefault="007C2814" w:rsidP="00812D4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531F94" w14:textId="10ADC776" w:rsidR="007C2814" w:rsidRPr="007C2814" w:rsidRDefault="007C2814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69,442</w:t>
            </w:r>
          </w:p>
        </w:tc>
        <w:tc>
          <w:tcPr>
            <w:tcW w:w="270" w:type="dxa"/>
          </w:tcPr>
          <w:p w14:paraId="6AEF2BCF" w14:textId="77777777" w:rsidR="007C2814" w:rsidRPr="007C2814" w:rsidRDefault="007C2814" w:rsidP="00812D4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708321" w14:textId="3EB10A7A" w:rsidR="007C2814" w:rsidRPr="007C2814" w:rsidRDefault="007C2814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87,347</w:t>
            </w:r>
          </w:p>
        </w:tc>
        <w:tc>
          <w:tcPr>
            <w:tcW w:w="360" w:type="dxa"/>
            <w:vAlign w:val="bottom"/>
          </w:tcPr>
          <w:p w14:paraId="1B638E97" w14:textId="77777777" w:rsidR="007C2814" w:rsidRPr="007C2814" w:rsidRDefault="007C2814" w:rsidP="00812D46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61E53C" w14:textId="503E67CD" w:rsidR="007C2814" w:rsidRPr="007C2814" w:rsidRDefault="007C2814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7A41959" w14:textId="77777777" w:rsidR="007C2814" w:rsidRPr="007C2814" w:rsidRDefault="007C2814" w:rsidP="00812D4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D6D2A0C" w14:textId="28EBD1F3" w:rsidR="007C2814" w:rsidRPr="007C2814" w:rsidRDefault="007C2814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FF2E979" w14:textId="77777777" w:rsidR="007C2814" w:rsidRPr="007C2814" w:rsidRDefault="007C2814" w:rsidP="00812D4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F39C00" w14:textId="4C43FA9A" w:rsidR="007C2814" w:rsidRPr="007C2814" w:rsidRDefault="007C2814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69,442</w:t>
            </w:r>
          </w:p>
        </w:tc>
        <w:tc>
          <w:tcPr>
            <w:tcW w:w="270" w:type="dxa"/>
            <w:vAlign w:val="bottom"/>
          </w:tcPr>
          <w:p w14:paraId="70B48C0E" w14:textId="77777777" w:rsidR="007C2814" w:rsidRPr="007C2814" w:rsidRDefault="007C2814" w:rsidP="00812D46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96DF00B" w14:textId="380456C4" w:rsidR="007C2814" w:rsidRPr="007C2814" w:rsidRDefault="007C2814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87,347</w:t>
            </w:r>
          </w:p>
        </w:tc>
      </w:tr>
      <w:tr w:rsidR="007C2814" w:rsidRPr="007C2814" w14:paraId="47F04D9D" w14:textId="77777777" w:rsidTr="00DE00BE">
        <w:trPr>
          <w:trHeight w:hRule="exact" w:val="331"/>
        </w:trPr>
        <w:tc>
          <w:tcPr>
            <w:tcW w:w="4140" w:type="dxa"/>
            <w:vAlign w:val="center"/>
          </w:tcPr>
          <w:p w14:paraId="68BCECED" w14:textId="41CE6C16" w:rsidR="007C2814" w:rsidRPr="007C2814" w:rsidRDefault="007C2814" w:rsidP="00812D46">
            <w:pPr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28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D647AB" w14:textId="4F928A1B" w:rsidR="007C2814" w:rsidRPr="007C2814" w:rsidRDefault="007C2814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886A80" w14:textId="77777777" w:rsidR="007C2814" w:rsidRPr="007C2814" w:rsidRDefault="007C2814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6A823F" w14:textId="27155F6F" w:rsidR="007C2814" w:rsidRPr="007C2814" w:rsidRDefault="007C2814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138B3E" w14:textId="77777777" w:rsidR="007C2814" w:rsidRPr="007C2814" w:rsidRDefault="007C2814" w:rsidP="00812D4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D1B9FE" w14:textId="75C9ADF0" w:rsidR="007C2814" w:rsidRPr="007C2814" w:rsidRDefault="007C2814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A62CB">
              <w:rPr>
                <w:b/>
                <w:bCs/>
                <w:sz w:val="20"/>
                <w:lang w:val="en-US" w:bidi="th-TH"/>
              </w:rPr>
              <w:t>4,</w:t>
            </w:r>
            <w:r w:rsidRPr="007C28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750</w:t>
            </w:r>
            <w:r w:rsidRPr="005A62CB">
              <w:rPr>
                <w:b/>
                <w:bCs/>
                <w:sz w:val="20"/>
                <w:lang w:val="en-US" w:bidi="th-TH"/>
              </w:rPr>
              <w:t>,95</w:t>
            </w:r>
            <w:r>
              <w:rPr>
                <w:b/>
                <w:bCs/>
                <w:sz w:val="2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04D9117B" w14:textId="77777777" w:rsidR="007C2814" w:rsidRPr="007C2814" w:rsidRDefault="007C2814" w:rsidP="00812D4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8044BF" w14:textId="79FAFE30" w:rsidR="007C2814" w:rsidRPr="007C2814" w:rsidRDefault="007C2814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3,357,419</w:t>
            </w:r>
          </w:p>
        </w:tc>
        <w:tc>
          <w:tcPr>
            <w:tcW w:w="360" w:type="dxa"/>
            <w:vAlign w:val="bottom"/>
          </w:tcPr>
          <w:p w14:paraId="51DA1B8B" w14:textId="77777777" w:rsidR="007C2814" w:rsidRPr="007C2814" w:rsidRDefault="007C2814" w:rsidP="00812D46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5F7A44" w14:textId="29F71A38" w:rsidR="007C2814" w:rsidRPr="007C2814" w:rsidRDefault="007C2814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4E24337" w14:textId="77777777" w:rsidR="007C2814" w:rsidRPr="007C2814" w:rsidRDefault="007C2814" w:rsidP="00812D4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397DE1" w14:textId="2CF6619D" w:rsidR="007C2814" w:rsidRPr="007C2814" w:rsidRDefault="007C2814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39F05F7" w14:textId="77777777" w:rsidR="007C2814" w:rsidRPr="007C2814" w:rsidRDefault="007C2814" w:rsidP="00812D4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6B4BDC8" w14:textId="66F1C6FA" w:rsidR="007C2814" w:rsidRPr="007C2814" w:rsidRDefault="007C2814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4,750,957</w:t>
            </w:r>
          </w:p>
        </w:tc>
        <w:tc>
          <w:tcPr>
            <w:tcW w:w="270" w:type="dxa"/>
            <w:vAlign w:val="bottom"/>
          </w:tcPr>
          <w:p w14:paraId="2EE16E76" w14:textId="77777777" w:rsidR="007C2814" w:rsidRPr="007C2814" w:rsidRDefault="007C2814" w:rsidP="00812D46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575F50" w14:textId="030B865A" w:rsidR="007C2814" w:rsidRPr="007C2814" w:rsidRDefault="007C2814" w:rsidP="00812D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3,357,419</w:t>
            </w:r>
          </w:p>
        </w:tc>
      </w:tr>
    </w:tbl>
    <w:p w14:paraId="15D8B41E" w14:textId="77777777" w:rsidR="00812D46" w:rsidRDefault="00812D46" w:rsidP="00C842DE">
      <w:pPr>
        <w:tabs>
          <w:tab w:val="clear" w:pos="227"/>
          <w:tab w:val="clear" w:pos="454"/>
          <w:tab w:val="left" w:pos="191"/>
          <w:tab w:val="left" w:pos="321"/>
          <w:tab w:val="left" w:pos="540"/>
        </w:tabs>
        <w:ind w:left="540" w:right="-90"/>
        <w:rPr>
          <w:rFonts w:asciiTheme="majorBidi" w:hAnsiTheme="majorBidi" w:cs="Angsana New"/>
          <w:sz w:val="30"/>
          <w:szCs w:val="30"/>
        </w:rPr>
      </w:pPr>
    </w:p>
    <w:p w14:paraId="39F51FA4" w14:textId="47E0CB01" w:rsidR="0090579D" w:rsidRDefault="00045BE7" w:rsidP="00C842DE">
      <w:pPr>
        <w:tabs>
          <w:tab w:val="clear" w:pos="227"/>
          <w:tab w:val="clear" w:pos="454"/>
          <w:tab w:val="left" w:pos="191"/>
          <w:tab w:val="left" w:pos="321"/>
          <w:tab w:val="left" w:pos="540"/>
        </w:tabs>
        <w:ind w:left="540" w:right="-90"/>
        <w:rPr>
          <w:rFonts w:asciiTheme="majorBidi" w:hAnsiTheme="majorBidi" w:cs="Angsana New"/>
          <w:sz w:val="30"/>
          <w:szCs w:val="30"/>
          <w:cs/>
        </w:rPr>
        <w:sectPr w:rsidR="0090579D" w:rsidSect="00812D46">
          <w:footerReference w:type="default" r:id="rId15"/>
          <w:pgSz w:w="16834" w:h="11909" w:orient="landscape" w:code="9"/>
          <w:pgMar w:top="691" w:right="1152" w:bottom="288" w:left="1152" w:header="720" w:footer="596" w:gutter="0"/>
          <w:pgNumType w:start="21"/>
          <w:cols w:space="720"/>
          <w:docGrid w:linePitch="245"/>
        </w:sectPr>
      </w:pPr>
      <w:r w:rsidRPr="00045BE7">
        <w:rPr>
          <w:rFonts w:asciiTheme="majorBidi" w:hAnsiTheme="majorBidi" w:cs="Angsana New" w:hint="cs"/>
          <w:sz w:val="30"/>
          <w:szCs w:val="30"/>
          <w:cs/>
        </w:rPr>
        <w:t>ไม่มีรายการโอนระหว่างลําดับชั้นมูลค่ายุติธรรมในระหว่างงวด</w:t>
      </w:r>
    </w:p>
    <w:p w14:paraId="78C22619" w14:textId="5535EB0A" w:rsidR="00CA37E0" w:rsidRDefault="00CA37E0" w:rsidP="00A94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lastRenderedPageBreak/>
        <w:t>สินทรัพย์และหนี้สินทางการเงินที่มีมูลค่ายุติธรรมใกล้เคียงกับราคาตามบัญชี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มีดังต่อไปนี้</w:t>
      </w:r>
    </w:p>
    <w:p w14:paraId="1086B5ED" w14:textId="77777777" w:rsidR="008118D3" w:rsidRPr="00153671" w:rsidRDefault="008118D3" w:rsidP="00A94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B3C9381" w14:textId="2DC55AC4" w:rsidR="00CA37E0" w:rsidRPr="00B300FF" w:rsidRDefault="00CA37E0" w:rsidP="00C61EBF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300FF">
        <w:rPr>
          <w:rFonts w:asciiTheme="majorBidi" w:hAnsiTheme="majorBidi" w:hint="cs"/>
          <w:color w:val="000000" w:themeColor="text1"/>
          <w:sz w:val="30"/>
          <w:szCs w:val="30"/>
          <w:cs/>
        </w:rPr>
        <w:t>เงินสดและรายการเทียบเท่าเงินสด</w:t>
      </w:r>
      <w:r w:rsidRPr="00B300F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B300FF">
        <w:rPr>
          <w:rFonts w:asciiTheme="majorBidi" w:hAnsiTheme="majorBidi" w:hint="cs"/>
          <w:color w:val="000000" w:themeColor="text1"/>
          <w:sz w:val="30"/>
          <w:szCs w:val="30"/>
          <w:cs/>
        </w:rPr>
        <w:t>รวมทั้งเงินฝากสถาบันการเงินที่มีภาระคํ้าประกัน</w:t>
      </w:r>
    </w:p>
    <w:p w14:paraId="6DF3909B" w14:textId="76DD9345" w:rsidR="00CA37E0" w:rsidRPr="00B300FF" w:rsidRDefault="00CA37E0" w:rsidP="00C61EBF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300FF">
        <w:rPr>
          <w:rFonts w:asciiTheme="majorBidi" w:hAnsiTheme="majorBidi" w:hint="cs"/>
          <w:color w:val="000000" w:themeColor="text1"/>
          <w:sz w:val="30"/>
          <w:szCs w:val="30"/>
          <w:cs/>
        </w:rPr>
        <w:t>เงินลงทุนระยะสั้น</w:t>
      </w:r>
    </w:p>
    <w:p w14:paraId="33FF74DC" w14:textId="3E354477" w:rsidR="00CA37E0" w:rsidRPr="00B300FF" w:rsidRDefault="00CA37E0" w:rsidP="00C61EBF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300FF">
        <w:rPr>
          <w:rFonts w:asciiTheme="majorBidi" w:hAnsiTheme="majorBidi" w:hint="cs"/>
          <w:color w:val="000000" w:themeColor="text1"/>
          <w:sz w:val="30"/>
          <w:szCs w:val="30"/>
          <w:cs/>
        </w:rPr>
        <w:t>ลูกหนี้การค้าและลูกหนี้อื่น</w:t>
      </w:r>
    </w:p>
    <w:p w14:paraId="6A32DAC9" w14:textId="6A1A622B" w:rsidR="00CA37E0" w:rsidRPr="00B300FF" w:rsidRDefault="00CA37E0" w:rsidP="00C61EBF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300FF">
        <w:rPr>
          <w:rFonts w:asciiTheme="majorBidi" w:hAnsiTheme="majorBidi" w:hint="cs"/>
          <w:color w:val="000000" w:themeColor="text1"/>
          <w:sz w:val="30"/>
          <w:szCs w:val="30"/>
          <w:cs/>
        </w:rPr>
        <w:t>เงินให้กู้ยืมระยะสั้นและระยะยาวแก่กิจการที่เกี่ยวข้องกันและกิจการอื่น</w:t>
      </w:r>
    </w:p>
    <w:p w14:paraId="3C003A12" w14:textId="25DF5EC7" w:rsidR="00CA37E0" w:rsidRPr="00B300FF" w:rsidRDefault="00CA37E0" w:rsidP="00C61EBF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300FF">
        <w:rPr>
          <w:rFonts w:asciiTheme="majorBidi" w:hAnsiTheme="majorBidi" w:hint="cs"/>
          <w:color w:val="000000" w:themeColor="text1"/>
          <w:sz w:val="30"/>
          <w:szCs w:val="30"/>
          <w:cs/>
        </w:rPr>
        <w:t>สินทรัพย์หมุนเวียนและไม่หมุนเวียนอื่น</w:t>
      </w:r>
    </w:p>
    <w:p w14:paraId="6FC09157" w14:textId="6F810E37" w:rsidR="00CA37E0" w:rsidRPr="00B300FF" w:rsidRDefault="00CA37E0" w:rsidP="00C61EBF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300FF">
        <w:rPr>
          <w:rFonts w:asciiTheme="majorBidi" w:hAnsiTheme="majorBidi" w:hint="cs"/>
          <w:color w:val="000000" w:themeColor="text1"/>
          <w:sz w:val="30"/>
          <w:szCs w:val="30"/>
          <w:cs/>
        </w:rPr>
        <w:t>เงินกู้ยืมระยะสั้นและระยะยาวจากสถาบันการเงิน</w:t>
      </w:r>
      <w:r w:rsidRPr="00B300F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B300FF">
        <w:rPr>
          <w:rFonts w:asciiTheme="majorBidi" w:hAnsiTheme="majorBidi" w:hint="cs"/>
          <w:color w:val="000000" w:themeColor="text1"/>
          <w:sz w:val="30"/>
          <w:szCs w:val="30"/>
          <w:cs/>
        </w:rPr>
        <w:t>จากกิจการที่เกี่ยวข้องกันและกิจการอื่น</w:t>
      </w:r>
    </w:p>
    <w:p w14:paraId="4994976A" w14:textId="221466AE" w:rsidR="00CA37E0" w:rsidRPr="00B300FF" w:rsidRDefault="00CA37E0" w:rsidP="00C61EBF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300FF">
        <w:rPr>
          <w:rFonts w:asciiTheme="majorBidi" w:hAnsiTheme="majorBidi" w:hint="cs"/>
          <w:color w:val="000000" w:themeColor="text1"/>
          <w:sz w:val="30"/>
          <w:szCs w:val="30"/>
          <w:cs/>
        </w:rPr>
        <w:t>เจ้าหนี้การค้าและเจ้าหนี้อื่น</w:t>
      </w:r>
    </w:p>
    <w:p w14:paraId="64818B0F" w14:textId="68FF6D29" w:rsidR="00CA37E0" w:rsidRPr="00B300FF" w:rsidRDefault="00CA37E0" w:rsidP="00C61EBF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  <w:r w:rsidRPr="00B300FF">
        <w:rPr>
          <w:rFonts w:asciiTheme="majorBidi" w:hAnsiTheme="majorBidi" w:hint="cs"/>
          <w:color w:val="000000" w:themeColor="text1"/>
          <w:sz w:val="30"/>
          <w:szCs w:val="30"/>
          <w:cs/>
        </w:rPr>
        <w:t>หนี้สินหมุนเวียนและไม่หมุนเวียนอื่น</w:t>
      </w:r>
    </w:p>
    <w:p w14:paraId="58C09836" w14:textId="77777777" w:rsidR="00CA37E0" w:rsidRPr="00153671" w:rsidRDefault="00CA37E0" w:rsidP="001536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2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F9C40AE" w14:textId="77777777" w:rsidR="00CA37E0" w:rsidRPr="00153671" w:rsidRDefault="00CA37E0" w:rsidP="00A94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มูลค่ายุติธรรมของเงินให้กู้ยืมระยะยาวและเงินกู้ยืมระยะยาวดังกล่าวมีมูลค่าใกล้เคียงราคาตามบัญชี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เนื่องจากผลกระทบของการคิดลดไม่มีสาระสําคัญ</w:t>
      </w:r>
    </w:p>
    <w:p w14:paraId="4F9807BE" w14:textId="77777777" w:rsidR="007546E9" w:rsidRPr="00153671" w:rsidRDefault="007546E9" w:rsidP="00A94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  <w:u w:val="single"/>
        </w:rPr>
      </w:pPr>
    </w:p>
    <w:p w14:paraId="586A5715" w14:textId="37C9B0FF" w:rsidR="00CA37E0" w:rsidRPr="00810AE8" w:rsidRDefault="00CA37E0" w:rsidP="00A94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810AE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มูลค่ายุติธรรมและวิธีการประเมินมูลค่าแบ่งออกเป็นลําดับชั้นตามข้อมูลที่ใช้ดังนี้</w:t>
      </w:r>
    </w:p>
    <w:p w14:paraId="029BB4D9" w14:textId="77777777" w:rsidR="00CA37E0" w:rsidRPr="00153671" w:rsidRDefault="00CA37E0" w:rsidP="00A94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</w:p>
    <w:p w14:paraId="2A7591BF" w14:textId="5D7F8408" w:rsidR="00CA37E0" w:rsidRPr="00153671" w:rsidRDefault="00CA37E0" w:rsidP="00A94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ข้อมูลระดับ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1: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มูลค่ายุติธรรมของเครื่องมือทางการเงินที่ซื้อขายในตลาดที่มีสภาพคล่องอ้างอิงจากราคาเสนอซื้อขาย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ณ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วันที่ในงบฐานะการเงิน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ตลาดจะถือเป็นตลาดที่มีสภาพคล่องเมื่อราคาเสนอซื้อขายมีพร้อมและสมํ่าเสมอ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จากการแลกเปลี่ยนจากตัวแทน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นายหน้า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กลุ่มอุตสาหกรรม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ผู้ให้บริการด้านราคา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หรือหน่วยงานกํากับดูแล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และราคานั้น</w:t>
      </w:r>
      <w:r w:rsidRPr="000A05F8">
        <w:rPr>
          <w:rFonts w:asciiTheme="majorBidi" w:hAnsiTheme="majorBidi" w:cs="Angsana New" w:hint="cs"/>
          <w:color w:val="000000" w:themeColor="text1"/>
          <w:spacing w:val="-4"/>
          <w:sz w:val="30"/>
          <w:szCs w:val="30"/>
          <w:cs/>
        </w:rPr>
        <w:t>แสดงถึงรายการในตลาดที่เกิดขึ้นจริงอย่างสมํ่าเสมอ</w:t>
      </w:r>
      <w:r w:rsidRPr="000A05F8">
        <w:rPr>
          <w:rFonts w:asciiTheme="majorBidi" w:hAnsiTheme="majorBidi" w:cs="Angsana New"/>
          <w:color w:val="000000" w:themeColor="text1"/>
          <w:spacing w:val="-4"/>
          <w:sz w:val="30"/>
          <w:szCs w:val="30"/>
          <w:cs/>
        </w:rPr>
        <w:t xml:space="preserve"> </w:t>
      </w:r>
      <w:r w:rsidRPr="000A05F8">
        <w:rPr>
          <w:rFonts w:asciiTheme="majorBidi" w:hAnsiTheme="majorBidi" w:cs="Angsana New" w:hint="cs"/>
          <w:color w:val="000000" w:themeColor="text1"/>
          <w:spacing w:val="-4"/>
          <w:sz w:val="30"/>
          <w:szCs w:val="30"/>
          <w:cs/>
        </w:rPr>
        <w:t>ในราคาซึ่งคู่สัญญาซึ่งเป็นอิสระจากกันพึงกําหนดในการซื้อ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ขาย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(</w:t>
      </w:r>
      <w:r w:rsidRPr="00153671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Arm’s length basis)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ราคาเสนอซื้อขายที่ใช้สําหรับสินทรัพย์ทางการเงินที่ถือโดยกลุ่มบริษัท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ได้แก่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ราคาเสนอซื้อปัจจุบัน</w:t>
      </w:r>
    </w:p>
    <w:p w14:paraId="7B65069B" w14:textId="77777777" w:rsidR="00CA37E0" w:rsidRPr="00153671" w:rsidRDefault="00CA37E0" w:rsidP="00A94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</w:p>
    <w:p w14:paraId="6DBB5E51" w14:textId="21392327" w:rsidR="00CA37E0" w:rsidRDefault="00CA37E0" w:rsidP="00A94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ข้อมูลระดับ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2: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มูลค่ายุติธรรมของเครื่องมือทางการเงินที่มีการซื้อขายแบบไม่เป็นทางการ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เช่นการซื้อขายตราสารอนุพันธุ์นอกตลาดหลักทรัพย์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(</w:t>
      </w:r>
      <w:r w:rsidRPr="00153671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Over the counter)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โดยจะเป็นการตกลงรายละเอียดกันเองโดยตรงระหว่างผู้ซื้อและผู้ขาย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และใช้ข้อมูลที่มีอยู่โดยสามารถสังเกตได้โดยตรงในตลาด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หรือใช้ข้อมูลที่มาจากการอ้างอิงหรือการคํานวณจากข้อมูลที่สามารถสังเกตได้โดยตรงในตลาดร่วมด้วยในการประเมินมูลค่ายุติธรรม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วิธีการประเมินมูลค่ายุติธรรมประกอบด้วย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มูลค่าปัจจุบันของประมาณการกระแสเงินสดในอนาคตโดยอ้างอิงจากเส้นอัตราผลตอบแทน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(</w:t>
      </w:r>
      <w:r w:rsidRPr="00153671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Yield curves)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ที่สังเกตได้ในตลาด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และมูลค่าปัจจุบันของกระแสเงินสดในอนาคตโดยอ้างอิงจากอัตราแลกเปลี่ยนล่วงหน้า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ณ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วันที่รายงาน</w:t>
      </w:r>
    </w:p>
    <w:p w14:paraId="28064D0F" w14:textId="77777777" w:rsidR="00012B87" w:rsidRPr="00153671" w:rsidRDefault="00012B87" w:rsidP="00A94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D79F18B" w14:textId="4D2DF028" w:rsidR="00CA37E0" w:rsidRDefault="00CA37E0" w:rsidP="00754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lastRenderedPageBreak/>
        <w:t>ข้อมูลระดับ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3: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กลุ่มบริษัทใช้เทคนิคการประเมินมูลค่าสําหรับการวัดมูลค่ายุติธรรมระดับที่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โดยใช้วิธีแบบจําลองการกําหนดราคาและการคิดลดกระแสเงินสด</w:t>
      </w:r>
    </w:p>
    <w:p w14:paraId="7663006D" w14:textId="77777777" w:rsidR="0024539C" w:rsidRPr="00153671" w:rsidRDefault="0024539C" w:rsidP="00754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2361A68F" w14:textId="77777777" w:rsidR="00CA37E0" w:rsidRPr="00153671" w:rsidRDefault="00CA37E0" w:rsidP="00754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กลุ่มบริษัทไม่มีการเปลี่ยนแปลงวิธีการประมาณมูลค่ายุติธรรมระหว่างงวด</w:t>
      </w:r>
    </w:p>
    <w:p w14:paraId="743F8693" w14:textId="77777777" w:rsidR="00CA37E0" w:rsidRPr="00153671" w:rsidRDefault="00CA37E0" w:rsidP="00754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</w:p>
    <w:p w14:paraId="186E3F42" w14:textId="398D2687" w:rsidR="00CA37E0" w:rsidRPr="009609DE" w:rsidRDefault="00CA37E0" w:rsidP="00F95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ลุ่มบริษัทจัดประเภทเงินลงทุนในตราสารหนี้ที่ไม่เป็นไปตามเงื่อนไขการวัดมูลค่าด้วยราคาทุนตัดจําหน่ายหรือการวัดมูลค่าด้วยมูลค่ายุติธรรมผ่านกําไรขาดทุนเบ็ดเสร็จอื่นเป็นประเภทมูลค่ายุติธรรมผ่านกําไรขาดทุน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สินทรัพย์ทางการเงินที่ต้องวัดด้วยมูลค่ายุติธรรมผ่านกําไรขาดทุน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มีรายการดังต่อไปนี</w:t>
      </w:r>
      <w:r w:rsidR="009609DE"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้</w:t>
      </w:r>
    </w:p>
    <w:p w14:paraId="2266F579" w14:textId="3ADD54D8" w:rsidR="007546E9" w:rsidRDefault="00754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/>
          <w:bCs/>
          <w:sz w:val="30"/>
          <w:szCs w:val="30"/>
          <w:cs/>
        </w:rPr>
      </w:pPr>
    </w:p>
    <w:tbl>
      <w:tblPr>
        <w:tblpPr w:leftFromText="180" w:rightFromText="180" w:vertAnchor="page" w:horzAnchor="margin" w:tblpX="450" w:tblpY="6591"/>
        <w:tblW w:w="91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030"/>
        <w:gridCol w:w="180"/>
        <w:gridCol w:w="1350"/>
        <w:gridCol w:w="180"/>
        <w:gridCol w:w="1440"/>
      </w:tblGrid>
      <w:tr w:rsidR="0024539C" w:rsidRPr="00CA4865" w14:paraId="223C15D8" w14:textId="77777777" w:rsidTr="0024539C">
        <w:trPr>
          <w:cantSplit/>
          <w:trHeight w:val="320"/>
          <w:tblHeader/>
        </w:trPr>
        <w:tc>
          <w:tcPr>
            <w:tcW w:w="6030" w:type="dxa"/>
            <w:vAlign w:val="bottom"/>
          </w:tcPr>
          <w:p w14:paraId="67698848" w14:textId="77777777" w:rsidR="0024539C" w:rsidRPr="00CA4865" w:rsidRDefault="0024539C" w:rsidP="0024539C">
            <w:pPr>
              <w:pStyle w:val="acctfourfigures"/>
              <w:tabs>
                <w:tab w:val="left" w:pos="213"/>
                <w:tab w:val="left" w:pos="327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69E0F97" w14:textId="77777777" w:rsidR="0024539C" w:rsidRPr="00CA4865" w:rsidRDefault="0024539C" w:rsidP="0024539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2970" w:type="dxa"/>
            <w:gridSpan w:val="3"/>
          </w:tcPr>
          <w:p w14:paraId="08C9011B" w14:textId="77777777" w:rsidR="0024539C" w:rsidRPr="00CA4865" w:rsidRDefault="0024539C" w:rsidP="0024539C">
            <w:pPr>
              <w:pStyle w:val="acctmergecolhdg"/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CA4865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4539C" w:rsidRPr="00CA4865" w14:paraId="62EDDE4B" w14:textId="77777777" w:rsidTr="0024539C">
        <w:trPr>
          <w:cantSplit/>
          <w:trHeight w:val="327"/>
          <w:tblHeader/>
        </w:trPr>
        <w:tc>
          <w:tcPr>
            <w:tcW w:w="6030" w:type="dxa"/>
            <w:vAlign w:val="bottom"/>
          </w:tcPr>
          <w:p w14:paraId="761EB94F" w14:textId="6810A752" w:rsidR="0024539C" w:rsidRDefault="0024539C" w:rsidP="0024539C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3B81499" w14:textId="77777777" w:rsidR="0024539C" w:rsidRPr="00CA4865" w:rsidRDefault="0024539C" w:rsidP="0024539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7FADFAA" w14:textId="41B8B52A" w:rsidR="0024539C" w:rsidRDefault="006A2E7E" w:rsidP="0024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0E634B70" w14:textId="77777777" w:rsidR="0024539C" w:rsidRPr="00CA4865" w:rsidRDefault="0024539C" w:rsidP="0024539C">
            <w:pPr>
              <w:pStyle w:val="acctmergecolhdg"/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1251B087" w14:textId="77777777" w:rsidR="0024539C" w:rsidRDefault="0024539C" w:rsidP="0024539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24539C" w:rsidRPr="00CA4865" w14:paraId="2DFAFCAA" w14:textId="77777777" w:rsidTr="0024539C">
        <w:trPr>
          <w:cantSplit/>
          <w:trHeight w:val="327"/>
          <w:tblHeader/>
        </w:trPr>
        <w:tc>
          <w:tcPr>
            <w:tcW w:w="6030" w:type="dxa"/>
            <w:vAlign w:val="bottom"/>
          </w:tcPr>
          <w:p w14:paraId="5A75C660" w14:textId="77777777" w:rsidR="0024539C" w:rsidRDefault="0024539C" w:rsidP="0024539C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34836A0" w14:textId="77777777" w:rsidR="0024539C" w:rsidRPr="00CA4865" w:rsidRDefault="0024539C" w:rsidP="0024539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4648B97" w14:textId="77777777" w:rsidR="0024539C" w:rsidRDefault="0024539C" w:rsidP="0024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104BF640" w14:textId="77777777" w:rsidR="0024539C" w:rsidRPr="00CA4865" w:rsidRDefault="0024539C" w:rsidP="0024539C">
            <w:pPr>
              <w:pStyle w:val="acctmergecolhdg"/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4D32B949" w14:textId="77777777" w:rsidR="0024539C" w:rsidRDefault="0024539C" w:rsidP="0024539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2566</w:t>
            </w:r>
          </w:p>
        </w:tc>
      </w:tr>
      <w:tr w:rsidR="0024539C" w:rsidRPr="00CA4865" w14:paraId="71DE8385" w14:textId="77777777" w:rsidTr="0024539C">
        <w:trPr>
          <w:cantSplit/>
          <w:trHeight w:val="306"/>
        </w:trPr>
        <w:tc>
          <w:tcPr>
            <w:tcW w:w="6030" w:type="dxa"/>
          </w:tcPr>
          <w:p w14:paraId="10BBC2C1" w14:textId="77777777" w:rsidR="0024539C" w:rsidRPr="00CA4865" w:rsidRDefault="0024539C" w:rsidP="0024539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0E2B140C" w14:textId="77777777" w:rsidR="0024539C" w:rsidRPr="00CA4865" w:rsidRDefault="0024539C" w:rsidP="0024539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</w:tcPr>
          <w:p w14:paraId="25ACD119" w14:textId="77777777" w:rsidR="0024539C" w:rsidRPr="00CA4865" w:rsidRDefault="0024539C" w:rsidP="0024539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A486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CA486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CA486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4539C" w:rsidRPr="00CA4865" w14:paraId="1A75D10B" w14:textId="77777777" w:rsidTr="0024539C">
        <w:trPr>
          <w:cantSplit/>
          <w:trHeight w:val="313"/>
        </w:trPr>
        <w:tc>
          <w:tcPr>
            <w:tcW w:w="6030" w:type="dxa"/>
          </w:tcPr>
          <w:p w14:paraId="0068848D" w14:textId="77777777" w:rsidR="0024539C" w:rsidRPr="00536FBF" w:rsidRDefault="0024539C" w:rsidP="0024539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6FB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80" w:type="dxa"/>
          </w:tcPr>
          <w:p w14:paraId="44B1B2D2" w14:textId="77777777" w:rsidR="0024539C" w:rsidRPr="00CA4865" w:rsidRDefault="0024539C" w:rsidP="0024539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025F276" w14:textId="77777777" w:rsidR="0024539C" w:rsidRPr="00CA4865" w:rsidRDefault="0024539C" w:rsidP="0024539C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AD38EBA" w14:textId="77777777" w:rsidR="0024539C" w:rsidRPr="00CA4865" w:rsidRDefault="0024539C" w:rsidP="0024539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1176B23" w14:textId="77777777" w:rsidR="0024539C" w:rsidRPr="00764E41" w:rsidRDefault="0024539C" w:rsidP="0024539C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C2814" w:rsidRPr="00CA4865" w14:paraId="3F97C5B9" w14:textId="77777777" w:rsidTr="0024539C">
        <w:trPr>
          <w:cantSplit/>
          <w:trHeight w:val="306"/>
        </w:trPr>
        <w:tc>
          <w:tcPr>
            <w:tcW w:w="6030" w:type="dxa"/>
          </w:tcPr>
          <w:p w14:paraId="34E156BB" w14:textId="73F49055" w:rsidR="007C2814" w:rsidRPr="00CA4865" w:rsidRDefault="007C2814" w:rsidP="007C281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CB4B0C">
              <w:rPr>
                <w:rFonts w:asciiTheme="majorBidi" w:hAnsiTheme="majorBidi" w:cs="Angsana New" w:hint="cs"/>
                <w:sz w:val="30"/>
                <w:szCs w:val="30"/>
                <w:cs/>
              </w:rPr>
              <w:t>หุ้นกู้แปลงสภาพ</w:t>
            </w:r>
          </w:p>
        </w:tc>
        <w:tc>
          <w:tcPr>
            <w:tcW w:w="180" w:type="dxa"/>
          </w:tcPr>
          <w:p w14:paraId="43C92591" w14:textId="77777777" w:rsidR="007C2814" w:rsidRPr="00CA4865" w:rsidRDefault="007C2814" w:rsidP="007C281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6B2F928" w14:textId="1DFB5105" w:rsidR="007C2814" w:rsidRPr="007C2814" w:rsidRDefault="007C2814" w:rsidP="007C2814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7C2814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89,734</w:t>
            </w:r>
          </w:p>
        </w:tc>
        <w:tc>
          <w:tcPr>
            <w:tcW w:w="180" w:type="dxa"/>
          </w:tcPr>
          <w:p w14:paraId="6B0D1FF6" w14:textId="77777777" w:rsidR="007C2814" w:rsidRPr="00CA4865" w:rsidRDefault="007C2814" w:rsidP="007C281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190158D" w14:textId="7330C149" w:rsidR="007C2814" w:rsidRPr="00764E41" w:rsidRDefault="007C2814" w:rsidP="007C2814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D188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81</w:t>
            </w:r>
            <w:r w:rsidRPr="00CB4B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D188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219</w:t>
            </w:r>
          </w:p>
        </w:tc>
      </w:tr>
      <w:tr w:rsidR="007C2814" w:rsidRPr="00CA4865" w14:paraId="0DD42987" w14:textId="77777777" w:rsidTr="0024539C">
        <w:trPr>
          <w:cantSplit/>
          <w:trHeight w:val="306"/>
        </w:trPr>
        <w:tc>
          <w:tcPr>
            <w:tcW w:w="6030" w:type="dxa"/>
          </w:tcPr>
          <w:p w14:paraId="768D6FDC" w14:textId="77777777" w:rsidR="007C2814" w:rsidRDefault="007C2814" w:rsidP="007C281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ตราสารทุน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กองทุนเปิด</w:t>
            </w:r>
          </w:p>
        </w:tc>
        <w:tc>
          <w:tcPr>
            <w:tcW w:w="180" w:type="dxa"/>
          </w:tcPr>
          <w:p w14:paraId="2B094E46" w14:textId="77777777" w:rsidR="007C2814" w:rsidRPr="00CA4865" w:rsidRDefault="007C2814" w:rsidP="007C281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F0C96F1" w14:textId="4D5FF280" w:rsidR="007C2814" w:rsidRPr="007C2814" w:rsidRDefault="007C2814" w:rsidP="007C2814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7C2814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205</w:t>
            </w:r>
          </w:p>
        </w:tc>
        <w:tc>
          <w:tcPr>
            <w:tcW w:w="180" w:type="dxa"/>
          </w:tcPr>
          <w:p w14:paraId="41076847" w14:textId="77777777" w:rsidR="007C2814" w:rsidRPr="00CA4865" w:rsidRDefault="007C2814" w:rsidP="007C281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3845A2" w14:textId="77777777" w:rsidR="007C2814" w:rsidRPr="007546E9" w:rsidRDefault="007C2814" w:rsidP="007C2814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224</w:t>
            </w:r>
          </w:p>
        </w:tc>
      </w:tr>
      <w:tr w:rsidR="007C2814" w:rsidRPr="00CA4865" w14:paraId="51514B96" w14:textId="77777777" w:rsidTr="0024539C">
        <w:trPr>
          <w:cantSplit/>
          <w:trHeight w:val="306"/>
        </w:trPr>
        <w:tc>
          <w:tcPr>
            <w:tcW w:w="6030" w:type="dxa"/>
          </w:tcPr>
          <w:p w14:paraId="1F49D312" w14:textId="77777777" w:rsidR="007C2814" w:rsidRPr="00AF351C" w:rsidRDefault="007C2814" w:rsidP="007C281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351C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รวมสินทรัพย์ทางการเงินที่วัดมูลค่าด้วยมูลค่ายุติธรรมผ่านกำไรขาดทุน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80" w:type="dxa"/>
          </w:tcPr>
          <w:p w14:paraId="6E3327C3" w14:textId="77777777" w:rsidR="007C2814" w:rsidRPr="00CA4865" w:rsidRDefault="007C2814" w:rsidP="007C281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B8955F5" w14:textId="74E6EF7D" w:rsidR="007C2814" w:rsidRPr="007C2814" w:rsidRDefault="007C2814" w:rsidP="007C2814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C28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89,939</w:t>
            </w:r>
          </w:p>
        </w:tc>
        <w:tc>
          <w:tcPr>
            <w:tcW w:w="180" w:type="dxa"/>
          </w:tcPr>
          <w:p w14:paraId="1EB3640F" w14:textId="77777777" w:rsidR="007C2814" w:rsidRPr="00396A44" w:rsidRDefault="007C2814" w:rsidP="007C281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31254EF" w14:textId="77777777" w:rsidR="007C2814" w:rsidRPr="00396A44" w:rsidRDefault="007C2814" w:rsidP="007C2814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96A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81,443</w:t>
            </w:r>
          </w:p>
        </w:tc>
      </w:tr>
    </w:tbl>
    <w:p w14:paraId="6290FF91" w14:textId="77777777" w:rsidR="00764E41" w:rsidRPr="00764E41" w:rsidRDefault="00764E41" w:rsidP="00556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rPr>
          <w:rFonts w:asciiTheme="majorBidi" w:hAnsiTheme="majorBidi" w:cs="Angsana New"/>
          <w:sz w:val="30"/>
          <w:szCs w:val="30"/>
        </w:rPr>
      </w:pPr>
    </w:p>
    <w:p w14:paraId="6D9AE432" w14:textId="74CA056B" w:rsidR="0024539C" w:rsidRPr="009609DE" w:rsidRDefault="0024539C" w:rsidP="002453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rPr>
          <w:rFonts w:asciiTheme="majorBidi" w:hAnsiTheme="majorBidi" w:cs="Angsana New"/>
          <w:b/>
          <w:bCs/>
          <w:sz w:val="30"/>
          <w:szCs w:val="30"/>
        </w:rPr>
      </w:pPr>
      <w:r w:rsidRPr="00D86CB5">
        <w:rPr>
          <w:rFonts w:asciiTheme="majorBidi" w:hAnsiTheme="majorBidi" w:cs="Angsana New" w:hint="cs"/>
          <w:b/>
          <w:bCs/>
          <w:sz w:val="30"/>
          <w:szCs w:val="30"/>
          <w:cs/>
        </w:rPr>
        <w:t>การวัดมูลค่ายุติธรรมโดยใช้เทคนิคการประเมินมูลค่าซึ่งไม่ได้มาจากข้อมูลที่สังเกตได้ในตลาด</w:t>
      </w:r>
      <w:r w:rsidRPr="00D86CB5">
        <w:rPr>
          <w:rFonts w:asciiTheme="majorBidi" w:hAnsiTheme="majorBidi" w:cs="Angsana New"/>
          <w:b/>
          <w:bCs/>
          <w:sz w:val="30"/>
          <w:szCs w:val="30"/>
          <w:cs/>
        </w:rPr>
        <w:t xml:space="preserve"> (</w:t>
      </w:r>
      <w:r w:rsidRPr="00D86CB5">
        <w:rPr>
          <w:rFonts w:asciiTheme="majorBidi" w:hAnsiTheme="majorBidi" w:cs="Angsana New" w:hint="cs"/>
          <w:b/>
          <w:bCs/>
          <w:sz w:val="30"/>
          <w:szCs w:val="30"/>
          <w:cs/>
        </w:rPr>
        <w:t>ข้อมูลระดับ</w:t>
      </w:r>
      <w:r w:rsidRPr="00D86CB5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="000D188C" w:rsidRPr="000D188C">
        <w:rPr>
          <w:rFonts w:asciiTheme="majorBidi" w:hAnsiTheme="majorBidi" w:cs="Angsana New"/>
          <w:b/>
          <w:bCs/>
          <w:sz w:val="30"/>
          <w:szCs w:val="30"/>
        </w:rPr>
        <w:t>3</w:t>
      </w:r>
      <w:r w:rsidRPr="00D86CB5">
        <w:rPr>
          <w:rFonts w:asciiTheme="majorBidi" w:hAnsiTheme="majorBidi" w:cs="Angsana New"/>
          <w:b/>
          <w:bCs/>
          <w:sz w:val="30"/>
          <w:szCs w:val="30"/>
          <w:cs/>
        </w:rPr>
        <w:t>)</w:t>
      </w:r>
    </w:p>
    <w:p w14:paraId="6C6E7A97" w14:textId="79C1AA8D" w:rsidR="00754196" w:rsidRDefault="00754196" w:rsidP="00556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Theme="majorBidi" w:hAnsiTheme="majorBidi" w:cstheme="majorBidi"/>
          <w:sz w:val="30"/>
          <w:szCs w:val="30"/>
        </w:rPr>
      </w:pPr>
    </w:p>
    <w:p w14:paraId="5BE5F9F4" w14:textId="1BC9A70F" w:rsidR="00CA357C" w:rsidRDefault="008F6152" w:rsidP="00556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Theme="majorBidi" w:hAnsiTheme="majorBidi" w:cs="Angsana New"/>
          <w:sz w:val="30"/>
          <w:szCs w:val="30"/>
        </w:rPr>
      </w:pPr>
      <w:r w:rsidRPr="008F6152">
        <w:rPr>
          <w:rFonts w:asciiTheme="majorBidi" w:hAnsiTheme="majorBidi" w:cs="Angsana New" w:hint="cs"/>
          <w:sz w:val="30"/>
          <w:szCs w:val="30"/>
          <w:cs/>
        </w:rPr>
        <w:t>ตารางต่อไปนี้แสดงการเปล</w:t>
      </w:r>
      <w:r>
        <w:rPr>
          <w:rFonts w:asciiTheme="majorBidi" w:hAnsiTheme="majorBidi" w:cs="Angsana New" w:hint="cs"/>
          <w:sz w:val="30"/>
          <w:szCs w:val="30"/>
          <w:cs/>
        </w:rPr>
        <w:t>ี่ย</w:t>
      </w:r>
      <w:r w:rsidRPr="008F6152">
        <w:rPr>
          <w:rFonts w:asciiTheme="majorBidi" w:hAnsiTheme="majorBidi" w:cs="Angsana New" w:hint="cs"/>
          <w:sz w:val="30"/>
          <w:szCs w:val="30"/>
          <w:cs/>
        </w:rPr>
        <w:t>นแปลงของตราสารหนี้ซ</w:t>
      </w:r>
      <w:r>
        <w:rPr>
          <w:rFonts w:asciiTheme="majorBidi" w:hAnsiTheme="majorBidi" w:cs="Angsana New" w:hint="cs"/>
          <w:sz w:val="30"/>
          <w:szCs w:val="30"/>
          <w:cs/>
        </w:rPr>
        <w:t>ึ่งวัดมูลค่า</w:t>
      </w:r>
      <w:r w:rsidRPr="008F6152">
        <w:rPr>
          <w:rFonts w:asciiTheme="majorBidi" w:hAnsiTheme="majorBidi" w:cs="Angsana New" w:hint="cs"/>
          <w:sz w:val="30"/>
          <w:szCs w:val="30"/>
          <w:cs/>
        </w:rPr>
        <w:t>ยุต</w:t>
      </w:r>
      <w:r>
        <w:rPr>
          <w:rFonts w:asciiTheme="majorBidi" w:hAnsiTheme="majorBidi" w:cs="Angsana New" w:hint="cs"/>
          <w:sz w:val="30"/>
          <w:szCs w:val="30"/>
          <w:cs/>
        </w:rPr>
        <w:t>ิธรรมผ่านกำไรหรือขาดทุน ด้วยข้อมูล</w:t>
      </w:r>
      <w:r w:rsidRPr="008F6152">
        <w:rPr>
          <w:rFonts w:asciiTheme="majorBidi" w:hAnsiTheme="majorBidi" w:cs="Angsana New" w:hint="cs"/>
          <w:sz w:val="30"/>
          <w:szCs w:val="30"/>
          <w:cs/>
        </w:rPr>
        <w:t>ระด</w:t>
      </w:r>
      <w:r>
        <w:rPr>
          <w:rFonts w:asciiTheme="majorBidi" w:hAnsiTheme="majorBidi" w:cs="Angsana New" w:hint="cs"/>
          <w:sz w:val="30"/>
          <w:szCs w:val="30"/>
          <w:cs/>
        </w:rPr>
        <w:t>ับ</w:t>
      </w:r>
      <w:r w:rsidRPr="008F6152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3</w:t>
      </w:r>
    </w:p>
    <w:p w14:paraId="73C51821" w14:textId="1D088E62" w:rsidR="008F6152" w:rsidRDefault="008F6152" w:rsidP="002453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W w:w="927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290"/>
        <w:gridCol w:w="180"/>
        <w:gridCol w:w="1800"/>
      </w:tblGrid>
      <w:tr w:rsidR="00396A44" w:rsidRPr="00CA4865" w14:paraId="0B911D1D" w14:textId="77777777" w:rsidTr="00396A44">
        <w:trPr>
          <w:cantSplit/>
          <w:trHeight w:val="327"/>
          <w:tblHeader/>
        </w:trPr>
        <w:tc>
          <w:tcPr>
            <w:tcW w:w="7290" w:type="dxa"/>
            <w:vAlign w:val="bottom"/>
          </w:tcPr>
          <w:p w14:paraId="5F8F6087" w14:textId="77777777" w:rsidR="00396A44" w:rsidRDefault="00396A44" w:rsidP="00015F39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A76FBEE" w14:textId="77777777" w:rsidR="00396A44" w:rsidRPr="00CA4865" w:rsidRDefault="00396A44" w:rsidP="00015F3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61AB879D" w14:textId="6DD0629B" w:rsidR="00396A44" w:rsidRDefault="00396A44" w:rsidP="00015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4865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รวม</w:t>
            </w:r>
          </w:p>
        </w:tc>
      </w:tr>
      <w:tr w:rsidR="00396A44" w:rsidRPr="00CA4865" w14:paraId="3A53D924" w14:textId="77777777" w:rsidTr="00396A44">
        <w:trPr>
          <w:cantSplit/>
          <w:trHeight w:val="327"/>
          <w:tblHeader/>
        </w:trPr>
        <w:tc>
          <w:tcPr>
            <w:tcW w:w="7290" w:type="dxa"/>
            <w:vAlign w:val="bottom"/>
          </w:tcPr>
          <w:p w14:paraId="65C00969" w14:textId="77777777" w:rsidR="00396A44" w:rsidRDefault="00396A44" w:rsidP="00015F39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335F2E4" w14:textId="77777777" w:rsidR="00396A44" w:rsidRPr="00CA4865" w:rsidRDefault="00396A44" w:rsidP="00015F3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17B3BDF7" w14:textId="750C766A" w:rsidR="00396A44" w:rsidRDefault="00396A44" w:rsidP="00015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486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A486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CA486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96A44" w:rsidRPr="00CA4865" w14:paraId="189CF1C7" w14:textId="77777777" w:rsidTr="00396A44">
        <w:trPr>
          <w:cantSplit/>
          <w:trHeight w:val="313"/>
        </w:trPr>
        <w:tc>
          <w:tcPr>
            <w:tcW w:w="7290" w:type="dxa"/>
          </w:tcPr>
          <w:p w14:paraId="0B5FF9BF" w14:textId="515985D5" w:rsidR="00396A44" w:rsidRPr="00536FBF" w:rsidRDefault="00396A44" w:rsidP="00015F3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7BFCDD83" w14:textId="77777777" w:rsidR="00396A44" w:rsidRPr="00CA4865" w:rsidRDefault="00396A44" w:rsidP="00015F3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</w:tcPr>
          <w:p w14:paraId="2ECAF595" w14:textId="01DCE798" w:rsidR="00396A44" w:rsidRPr="00396A44" w:rsidRDefault="006A2E7E" w:rsidP="00015F39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81,219</w:t>
            </w:r>
          </w:p>
        </w:tc>
      </w:tr>
      <w:tr w:rsidR="007C2814" w:rsidRPr="00CA4865" w14:paraId="2C0A94F9" w14:textId="77777777" w:rsidTr="00396A44">
        <w:trPr>
          <w:cantSplit/>
          <w:trHeight w:val="306"/>
        </w:trPr>
        <w:tc>
          <w:tcPr>
            <w:tcW w:w="7290" w:type="dxa"/>
          </w:tcPr>
          <w:p w14:paraId="7D1B20C3" w14:textId="26BDC4A5" w:rsidR="007C2814" w:rsidRPr="00CA4865" w:rsidRDefault="007C2814" w:rsidP="007C281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กำไรจากการวัดมูลค่ายุติธรรมของตราสารหนี้ที่รับรู้ผ่านกำไรหรือขาดทุน</w:t>
            </w:r>
          </w:p>
        </w:tc>
        <w:tc>
          <w:tcPr>
            <w:tcW w:w="180" w:type="dxa"/>
          </w:tcPr>
          <w:p w14:paraId="14C4E0D6" w14:textId="77777777" w:rsidR="007C2814" w:rsidRPr="00CA4865" w:rsidRDefault="007C2814" w:rsidP="007C281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</w:tcPr>
          <w:p w14:paraId="5FF23F4B" w14:textId="2FD33DDB" w:rsidR="007C2814" w:rsidRPr="007C2814" w:rsidRDefault="007C2814" w:rsidP="007C2814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7C2814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2,240</w:t>
            </w:r>
          </w:p>
        </w:tc>
      </w:tr>
      <w:tr w:rsidR="007C2814" w:rsidRPr="00CA4865" w14:paraId="2EF16DB1" w14:textId="77777777" w:rsidTr="00396A44">
        <w:trPr>
          <w:cantSplit/>
          <w:trHeight w:val="306"/>
        </w:trPr>
        <w:tc>
          <w:tcPr>
            <w:tcW w:w="7290" w:type="dxa"/>
          </w:tcPr>
          <w:p w14:paraId="67A5DDB2" w14:textId="73D054F6" w:rsidR="007C2814" w:rsidRDefault="007C2814" w:rsidP="007C281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ผลต่างจากการแปลงค่า</w:t>
            </w:r>
            <w:r w:rsidR="00984E8A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80" w:type="dxa"/>
          </w:tcPr>
          <w:p w14:paraId="6136E72E" w14:textId="77777777" w:rsidR="007C2814" w:rsidRPr="00CA4865" w:rsidRDefault="007C2814" w:rsidP="007C281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24FB0AC" w14:textId="55F8BDC5" w:rsidR="007C2814" w:rsidRPr="007C2814" w:rsidRDefault="007C2814" w:rsidP="007C2814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7C2814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6,275</w:t>
            </w:r>
          </w:p>
        </w:tc>
      </w:tr>
      <w:tr w:rsidR="007C2814" w:rsidRPr="00CA4865" w14:paraId="45C2B810" w14:textId="77777777" w:rsidTr="00396A44">
        <w:trPr>
          <w:cantSplit/>
          <w:trHeight w:val="306"/>
        </w:trPr>
        <w:tc>
          <w:tcPr>
            <w:tcW w:w="7290" w:type="dxa"/>
          </w:tcPr>
          <w:p w14:paraId="466561DE" w14:textId="39282F75" w:rsidR="007C2814" w:rsidRPr="00AF351C" w:rsidRDefault="007C2814" w:rsidP="007C281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3A684CA8" w14:textId="77777777" w:rsidR="007C2814" w:rsidRPr="00CA4865" w:rsidRDefault="007C2814" w:rsidP="007C281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E518CB1" w14:textId="429505C8" w:rsidR="007C2814" w:rsidRPr="007C2814" w:rsidRDefault="007C2814" w:rsidP="007C2814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C28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89,734</w:t>
            </w:r>
          </w:p>
        </w:tc>
      </w:tr>
    </w:tbl>
    <w:p w14:paraId="495F6619" w14:textId="77777777" w:rsidR="0024539C" w:rsidRDefault="0024539C" w:rsidP="00556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Theme="majorBidi" w:hAnsiTheme="majorBidi" w:cstheme="majorBidi"/>
          <w:sz w:val="30"/>
          <w:szCs w:val="30"/>
        </w:rPr>
      </w:pPr>
    </w:p>
    <w:p w14:paraId="037BEC7C" w14:textId="77777777" w:rsidR="00041B0A" w:rsidRPr="00697388" w:rsidRDefault="00041B0A" w:rsidP="00556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Theme="majorBidi" w:hAnsiTheme="majorBidi" w:cstheme="majorBidi"/>
          <w:sz w:val="30"/>
          <w:szCs w:val="30"/>
        </w:rPr>
      </w:pPr>
    </w:p>
    <w:p w14:paraId="084CFD21" w14:textId="1A584C98" w:rsidR="00872143" w:rsidRPr="00091CA0" w:rsidRDefault="00E17ED0" w:rsidP="00091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>ใน</w:t>
      </w:r>
      <w:r w:rsidR="0091681A">
        <w:rPr>
          <w:rFonts w:ascii="Angsana New" w:hAnsi="Angsana New" w:cs="Angsana New" w:hint="cs"/>
          <w:sz w:val="30"/>
          <w:szCs w:val="30"/>
          <w:cs/>
        </w:rPr>
        <w:t xml:space="preserve">ไตรมาสสี่ </w:t>
      </w:r>
      <w:r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>
        <w:rPr>
          <w:rFonts w:ascii="Angsana New" w:hAnsi="Angsana New" w:cs="Angsana New"/>
          <w:sz w:val="30"/>
          <w:szCs w:val="30"/>
        </w:rPr>
        <w:t xml:space="preserve">2566 </w:t>
      </w:r>
      <w:r>
        <w:rPr>
          <w:rFonts w:ascii="Angsana New" w:hAnsi="Angsana New" w:cs="Angsana New" w:hint="cs"/>
          <w:sz w:val="30"/>
          <w:szCs w:val="30"/>
          <w:cs/>
        </w:rPr>
        <w:t>กลุ่มบริษัทได้</w:t>
      </w:r>
      <w:r w:rsidR="00872143" w:rsidRPr="00091CA0">
        <w:rPr>
          <w:rFonts w:ascii="Angsana New" w:hAnsi="Angsana New" w:cs="Angsana New"/>
          <w:sz w:val="30"/>
          <w:szCs w:val="30"/>
          <w:cs/>
        </w:rPr>
        <w:t>ตัดสินใจถอนเงินลงทุนใน</w:t>
      </w:r>
      <w:r w:rsidR="00041B0A">
        <w:rPr>
          <w:rFonts w:ascii="Angsana New" w:hAnsi="Angsana New" w:cs="Angsana New"/>
          <w:sz w:val="30"/>
          <w:szCs w:val="30"/>
        </w:rPr>
        <w:t xml:space="preserve"> Red Lobster</w:t>
      </w:r>
      <w:r w:rsidR="00872143" w:rsidRPr="00091CA0">
        <w:rPr>
          <w:rFonts w:ascii="Angsana New" w:hAnsi="Angsana New" w:cs="Angsana New"/>
          <w:sz w:val="30"/>
          <w:szCs w:val="30"/>
          <w:cs/>
        </w:rPr>
        <w:t xml:space="preserve"> </w:t>
      </w:r>
      <w:r w:rsidR="00041B0A">
        <w:rPr>
          <w:rFonts w:ascii="Angsana New" w:hAnsi="Angsana New" w:cs="Angsana New"/>
          <w:sz w:val="30"/>
          <w:szCs w:val="30"/>
        </w:rPr>
        <w:t>(</w:t>
      </w:r>
      <w:r w:rsidR="00872143" w:rsidRPr="00091CA0">
        <w:rPr>
          <w:rFonts w:ascii="Angsana New" w:hAnsi="Angsana New" w:cs="Angsana New"/>
          <w:sz w:val="30"/>
          <w:szCs w:val="30"/>
        </w:rPr>
        <w:t>RL</w:t>
      </w:r>
      <w:r w:rsidR="00041B0A">
        <w:rPr>
          <w:rFonts w:ascii="Angsana New" w:hAnsi="Angsana New" w:cs="Angsana New"/>
          <w:sz w:val="30"/>
          <w:szCs w:val="30"/>
        </w:rPr>
        <w:t>)</w:t>
      </w:r>
      <w:r w:rsidR="00872143" w:rsidRPr="00091CA0">
        <w:rPr>
          <w:rFonts w:ascii="Angsana New" w:hAnsi="Angsana New" w:cs="Angsana New"/>
          <w:sz w:val="30"/>
          <w:szCs w:val="30"/>
        </w:rPr>
        <w:t xml:space="preserve"> </w:t>
      </w:r>
      <w:r w:rsidR="00872143" w:rsidRPr="00091CA0">
        <w:rPr>
          <w:rFonts w:ascii="Angsana New" w:hAnsi="Angsana New" w:cs="Angsana New"/>
          <w:sz w:val="30"/>
          <w:szCs w:val="30"/>
          <w:cs/>
        </w:rPr>
        <w:t xml:space="preserve">ตามที่เปิดเผยไว้ในหมายเหตุข้อ </w:t>
      </w:r>
      <w:r w:rsidR="00041B0A">
        <w:rPr>
          <w:rFonts w:ascii="Angsana New" w:hAnsi="Angsana New" w:cs="Angsana New"/>
          <w:sz w:val="30"/>
          <w:szCs w:val="30"/>
        </w:rPr>
        <w:t>9</w:t>
      </w:r>
      <w:r w:rsidR="00872143" w:rsidRPr="00091CA0">
        <w:rPr>
          <w:rFonts w:ascii="Angsana New" w:hAnsi="Angsana New" w:cs="Angsana New"/>
          <w:sz w:val="30"/>
          <w:szCs w:val="30"/>
          <w:cs/>
        </w:rPr>
        <w:t xml:space="preserve"> เงินลงทุนระยะยาวในหุ้นบุริมสิทธิของ </w:t>
      </w:r>
      <w:r w:rsidR="00872143" w:rsidRPr="00091CA0">
        <w:rPr>
          <w:rFonts w:ascii="Angsana New" w:hAnsi="Angsana New" w:cs="Angsana New"/>
          <w:sz w:val="30"/>
          <w:szCs w:val="30"/>
        </w:rPr>
        <w:t xml:space="preserve">RL </w:t>
      </w:r>
      <w:r w:rsidR="00872143" w:rsidRPr="00091CA0">
        <w:rPr>
          <w:rFonts w:ascii="Angsana New" w:hAnsi="Angsana New" w:cs="Angsana New"/>
          <w:sz w:val="30"/>
          <w:szCs w:val="30"/>
          <w:cs/>
        </w:rPr>
        <w:t>จะวัดมูลค่าด้วยจำนวนที่ต่ำกว</w:t>
      </w:r>
      <w:r w:rsidR="003E5560">
        <w:rPr>
          <w:rFonts w:ascii="Angsana New" w:hAnsi="Angsana New" w:cs="Angsana New" w:hint="cs"/>
          <w:sz w:val="30"/>
          <w:szCs w:val="30"/>
          <w:cs/>
        </w:rPr>
        <w:t>่า</w:t>
      </w:r>
      <w:r w:rsidR="00872143" w:rsidRPr="00091CA0">
        <w:rPr>
          <w:rFonts w:ascii="Angsana New" w:hAnsi="Angsana New" w:cs="Angsana New"/>
          <w:sz w:val="30"/>
          <w:szCs w:val="30"/>
          <w:cs/>
        </w:rPr>
        <w:t>ระหว่างมูลค่าตามบัญชีกับมูลค่ายุติธรรมหักต้นทุนในการขาย เนื่องจากการเปลี่ยนแปลงกลยุทธ์ในการลงทุนของกลุ่มบริษัทและผลการดำเนินงานของบริษัทร่วม</w:t>
      </w:r>
      <w:r w:rsidR="009168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72143" w:rsidRPr="00091CA0">
        <w:rPr>
          <w:rFonts w:ascii="Angsana New" w:hAnsi="Angsana New" w:cs="Angsana New"/>
          <w:sz w:val="30"/>
          <w:szCs w:val="30"/>
          <w:cs/>
        </w:rPr>
        <w:t xml:space="preserve">กลุ่มบริษัทจึงประเมินมูลค่ายุติธรรมของหุ้นบุริมสิทธิของ </w:t>
      </w:r>
      <w:r w:rsidR="00872143" w:rsidRPr="00091CA0">
        <w:rPr>
          <w:rFonts w:ascii="Angsana New" w:hAnsi="Angsana New" w:cs="Angsana New"/>
          <w:sz w:val="30"/>
          <w:szCs w:val="30"/>
        </w:rPr>
        <w:t xml:space="preserve">RL </w:t>
      </w:r>
      <w:r w:rsidR="00872143" w:rsidRPr="00091CA0">
        <w:rPr>
          <w:rFonts w:ascii="Angsana New" w:hAnsi="Angsana New" w:cs="Angsana New"/>
          <w:sz w:val="30"/>
          <w:szCs w:val="30"/>
          <w:cs/>
        </w:rPr>
        <w:t xml:space="preserve">โดยใช้วิธี </w:t>
      </w:r>
      <w:r w:rsidR="00872143" w:rsidRPr="00091CA0">
        <w:rPr>
          <w:rFonts w:ascii="Angsana New" w:hAnsi="Angsana New" w:cs="Angsana New"/>
          <w:sz w:val="30"/>
          <w:szCs w:val="30"/>
        </w:rPr>
        <w:t>Market</w:t>
      </w:r>
      <w:r w:rsidR="00872143" w:rsidRPr="00091CA0">
        <w:rPr>
          <w:rFonts w:ascii="Angsana New" w:hAnsi="Angsana New" w:cs="Angsana New"/>
          <w:sz w:val="30"/>
          <w:szCs w:val="30"/>
          <w:cs/>
        </w:rPr>
        <w:t xml:space="preserve"> </w:t>
      </w:r>
      <w:r w:rsidR="00872143" w:rsidRPr="00091CA0">
        <w:rPr>
          <w:rFonts w:ascii="Angsana New" w:hAnsi="Angsana New" w:cs="Angsana New"/>
          <w:sz w:val="30"/>
          <w:szCs w:val="30"/>
        </w:rPr>
        <w:t xml:space="preserve">Multiples Approach </w:t>
      </w:r>
      <w:r w:rsidR="00872143" w:rsidRPr="00091CA0">
        <w:rPr>
          <w:rFonts w:ascii="Angsana New" w:hAnsi="Angsana New" w:cs="Angsana New"/>
          <w:sz w:val="30"/>
          <w:szCs w:val="30"/>
          <w:cs/>
        </w:rPr>
        <w:t xml:space="preserve">จากผลการประเมินมูลค่า มูลค่าประเมินของ </w:t>
      </w:r>
      <w:r w:rsidR="00872143" w:rsidRPr="00091CA0">
        <w:rPr>
          <w:rFonts w:ascii="Angsana New" w:hAnsi="Angsana New" w:cs="Angsana New"/>
          <w:sz w:val="30"/>
          <w:szCs w:val="30"/>
        </w:rPr>
        <w:t xml:space="preserve">RL </w:t>
      </w:r>
      <w:r w:rsidR="00872143" w:rsidRPr="00091CA0">
        <w:rPr>
          <w:rFonts w:ascii="Angsana New" w:hAnsi="Angsana New" w:cs="Angsana New"/>
          <w:sz w:val="30"/>
          <w:szCs w:val="30"/>
          <w:cs/>
        </w:rPr>
        <w:t>ไม่เพียงพอที่จะชำระหนี้ของหุ้นบุริมสิทธิเหล่านี้ ดังนั้น มูลค่ายุติธรรมของห้นบุริมสิทธิดังกล่าวจึงถูกปรับปรุงเป็นศูนย์</w:t>
      </w:r>
      <w:r>
        <w:rPr>
          <w:rFonts w:ascii="Angsana New" w:hAnsi="Angsana New" w:cs="Angsana New" w:hint="cs"/>
          <w:sz w:val="30"/>
          <w:szCs w:val="30"/>
          <w:cs/>
        </w:rPr>
        <w:t xml:space="preserve"> ต่อมา ณ รอบระยะเวลาบัญชีสิ้นงวด </w:t>
      </w:r>
      <w:r>
        <w:rPr>
          <w:rFonts w:ascii="Angsana New" w:hAnsi="Angsana New" w:cs="Angsana New"/>
          <w:sz w:val="30"/>
          <w:szCs w:val="30"/>
        </w:rPr>
        <w:t>3</w:t>
      </w:r>
      <w:r w:rsidR="00C607E8" w:rsidRPr="00C607E8">
        <w:rPr>
          <w:rFonts w:ascii="Angsana New" w:hAnsi="Angsana New" w:cs="Angsana New" w:hint="cs"/>
          <w:sz w:val="30"/>
          <w:szCs w:val="30"/>
        </w:rPr>
        <w:t>0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7317BC">
        <w:rPr>
          <w:rFonts w:ascii="Angsana New" w:hAnsi="Angsana New" w:cs="Angsana New" w:hint="cs"/>
          <w:sz w:val="30"/>
          <w:szCs w:val="30"/>
          <w:cs/>
        </w:rPr>
        <w:t>มิถุนายน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2567 </w:t>
      </w:r>
      <w:r>
        <w:rPr>
          <w:rFonts w:ascii="Angsana New" w:hAnsi="Angsana New" w:cs="Angsana New" w:hint="cs"/>
          <w:sz w:val="30"/>
          <w:szCs w:val="30"/>
          <w:cs/>
        </w:rPr>
        <w:t>มูลค่ายุติธรรมดังกล่าวยังคงเป็นศูนย์</w:t>
      </w:r>
    </w:p>
    <w:p w14:paraId="27948F8B" w14:textId="77777777" w:rsidR="00872143" w:rsidRDefault="008721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p w14:paraId="41C7F3C4" w14:textId="77712E9B" w:rsidR="00CA37E0" w:rsidRPr="00594664" w:rsidRDefault="00CA37E0" w:rsidP="00091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="Angsana New"/>
          <w:b/>
          <w:bCs/>
          <w:sz w:val="30"/>
          <w:szCs w:val="30"/>
        </w:rPr>
      </w:pPr>
      <w:r w:rsidRPr="00594664">
        <w:rPr>
          <w:rFonts w:asciiTheme="majorBidi" w:hAnsiTheme="majorBidi" w:cs="Angsana New" w:hint="cs"/>
          <w:b/>
          <w:bCs/>
          <w:sz w:val="30"/>
          <w:szCs w:val="30"/>
          <w:cs/>
        </w:rPr>
        <w:t>ขั้นตอนการประเมินมูลค่ายุติธรรมของกลุ่มบริษัท</w:t>
      </w:r>
    </w:p>
    <w:p w14:paraId="2EDF8224" w14:textId="77777777" w:rsidR="00CA37E0" w:rsidRDefault="00CA37E0" w:rsidP="00DB43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="Angsana New"/>
          <w:sz w:val="30"/>
          <w:szCs w:val="30"/>
        </w:rPr>
      </w:pPr>
    </w:p>
    <w:p w14:paraId="4F90740C" w14:textId="686B1160" w:rsidR="00CA37E0" w:rsidRDefault="00CA37E0" w:rsidP="00091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="Angsana New"/>
          <w:sz w:val="30"/>
          <w:szCs w:val="30"/>
        </w:rPr>
      </w:pPr>
      <w:r w:rsidRPr="00594664">
        <w:rPr>
          <w:rFonts w:asciiTheme="majorBidi" w:hAnsiTheme="majorBidi" w:cs="Angsana New" w:hint="cs"/>
          <w:sz w:val="30"/>
          <w:szCs w:val="30"/>
          <w:cs/>
        </w:rPr>
        <w:t>ฝ่ายการเงินของกลุ่มบริษัทรวมถึงคณะทํางานที่ได้ทําการประเมินมูลค่ายุติธรรมของสินทรัพย์ทางการเงินสําหรับการรายงานในงบการเงิน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94664">
        <w:rPr>
          <w:rFonts w:asciiTheme="majorBidi" w:hAnsiTheme="majorBidi" w:cs="Angsana New" w:hint="cs"/>
          <w:sz w:val="30"/>
          <w:szCs w:val="30"/>
          <w:cs/>
        </w:rPr>
        <w:t>รวมถึงมูลค่ายุติธรรมระดับที่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94664">
        <w:rPr>
          <w:rFonts w:asciiTheme="majorBidi" w:hAnsiTheme="majorBidi" w:cstheme="majorBidi"/>
          <w:sz w:val="30"/>
          <w:szCs w:val="30"/>
        </w:rPr>
        <w:t>3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94664">
        <w:rPr>
          <w:rFonts w:asciiTheme="majorBidi" w:hAnsiTheme="majorBidi" w:cs="Angsana New" w:hint="cs"/>
          <w:sz w:val="30"/>
          <w:szCs w:val="30"/>
          <w:cs/>
        </w:rPr>
        <w:t>คณะทํางานนี้ได้รายงานโดยตรงต่อผู้อํานวยการสายการเงิน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594664">
        <w:rPr>
          <w:rFonts w:asciiTheme="majorBidi" w:hAnsiTheme="majorBidi" w:cstheme="majorBidi"/>
          <w:sz w:val="30"/>
          <w:szCs w:val="30"/>
        </w:rPr>
        <w:t xml:space="preserve">CFO) </w:t>
      </w:r>
      <w:r w:rsidRPr="00594664">
        <w:rPr>
          <w:rFonts w:asciiTheme="majorBidi" w:hAnsiTheme="majorBidi" w:cs="Angsana New" w:hint="cs"/>
          <w:sz w:val="30"/>
          <w:szCs w:val="30"/>
          <w:cs/>
        </w:rPr>
        <w:t>และคณะกรรมการบริหารการเงินของกลุ่มบริษัท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94664">
        <w:rPr>
          <w:rFonts w:asciiTheme="majorBidi" w:hAnsiTheme="majorBidi" w:cs="Angsana New" w:hint="cs"/>
          <w:sz w:val="30"/>
          <w:szCs w:val="30"/>
          <w:cs/>
        </w:rPr>
        <w:t>การประชุมระหว่างผู้อํานวยการสายการเงิน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94664">
        <w:rPr>
          <w:rFonts w:asciiTheme="majorBidi" w:hAnsiTheme="majorBidi" w:cs="Angsana New" w:hint="cs"/>
          <w:sz w:val="30"/>
          <w:szCs w:val="30"/>
          <w:cs/>
        </w:rPr>
        <w:t>และคณะทํางานเกี่ยวกับการประเมินมูลค่ายุติธรรมได้จัดขึ้นอย่างน้อยหนึ่งครั้งในแต่ละไตรมาส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94664">
        <w:rPr>
          <w:rFonts w:asciiTheme="majorBidi" w:hAnsiTheme="majorBidi" w:cs="Angsana New" w:hint="cs"/>
          <w:sz w:val="30"/>
          <w:szCs w:val="30"/>
          <w:cs/>
        </w:rPr>
        <w:t>ซึ่งสอดคล้องกับวันที่รายงานไตรมาสของกลุ่มบริษัท</w:t>
      </w:r>
    </w:p>
    <w:p w14:paraId="6E866CDC" w14:textId="77777777" w:rsidR="00E55941" w:rsidRPr="00594664" w:rsidRDefault="00E55941" w:rsidP="00017E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FD197E" w14:textId="3C96235E" w:rsidR="00CA37E0" w:rsidRDefault="00CA37E0" w:rsidP="00091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="Angsana New"/>
          <w:sz w:val="30"/>
          <w:szCs w:val="30"/>
        </w:rPr>
      </w:pPr>
      <w:r w:rsidRPr="00594664">
        <w:rPr>
          <w:rFonts w:asciiTheme="majorBidi" w:hAnsiTheme="majorBidi" w:cs="Angsana New" w:hint="cs"/>
          <w:sz w:val="30"/>
          <w:szCs w:val="30"/>
          <w:cs/>
        </w:rPr>
        <w:t>ข้อมูลที่ไม่สามารถสังเกตได้ที่มีสาระสําคัญของลําดับชั้นของมูลค่ายุติธรรมที่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94664">
        <w:rPr>
          <w:rFonts w:asciiTheme="majorBidi" w:hAnsiTheme="majorBidi" w:cstheme="majorBidi"/>
          <w:sz w:val="30"/>
          <w:szCs w:val="30"/>
        </w:rPr>
        <w:t>3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94664">
        <w:rPr>
          <w:rFonts w:asciiTheme="majorBidi" w:hAnsiTheme="majorBidi" w:cs="Angsana New" w:hint="cs"/>
          <w:sz w:val="30"/>
          <w:szCs w:val="30"/>
          <w:cs/>
        </w:rPr>
        <w:t>ที่กลุ่มบริษัทใช้ในการประเมินได้แก่</w:t>
      </w:r>
    </w:p>
    <w:p w14:paraId="66D79D8B" w14:textId="77777777" w:rsidR="00DB434B" w:rsidRPr="00594664" w:rsidRDefault="00DB434B" w:rsidP="00017E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D4097A" w14:textId="77777777" w:rsidR="00BE4858" w:rsidRPr="00BE4858" w:rsidRDefault="00CA37E0" w:rsidP="00BE4858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  <w:tab w:val="left" w:pos="810"/>
          <w:tab w:val="left" w:pos="900"/>
          <w:tab w:val="num" w:pos="2243"/>
        </w:tabs>
        <w:spacing w:line="240" w:lineRule="auto"/>
        <w:ind w:left="126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594664">
        <w:rPr>
          <w:rFonts w:asciiTheme="majorBidi" w:hAnsiTheme="majorBidi" w:hint="cs"/>
          <w:sz w:val="30"/>
          <w:szCs w:val="30"/>
          <w:cs/>
        </w:rPr>
        <w:t>อัตราคิดลดสําหรับสินทรัพย์และหนี้สินทางการเงิน</w:t>
      </w:r>
      <w:r w:rsidRPr="00594664">
        <w:rPr>
          <w:rFonts w:asciiTheme="majorBidi" w:hAnsiTheme="majorBidi"/>
          <w:sz w:val="30"/>
          <w:szCs w:val="30"/>
          <w:cs/>
        </w:rPr>
        <w:t xml:space="preserve"> </w:t>
      </w:r>
      <w:r w:rsidRPr="00594664">
        <w:rPr>
          <w:rFonts w:asciiTheme="majorBidi" w:hAnsiTheme="majorBidi" w:hint="cs"/>
          <w:sz w:val="30"/>
          <w:szCs w:val="30"/>
          <w:cs/>
        </w:rPr>
        <w:t>ซึ่งพิจารณาจากแบบจําลองการประเมินราคาหลักทรัพย</w:t>
      </w:r>
      <w:r w:rsidR="00556C30">
        <w:rPr>
          <w:rFonts w:asciiTheme="majorBidi" w:hAnsiTheme="majorBidi" w:hint="cs"/>
          <w:sz w:val="30"/>
          <w:szCs w:val="30"/>
          <w:cs/>
        </w:rPr>
        <w:t>์</w:t>
      </w:r>
      <w:r w:rsidR="00161445">
        <w:rPr>
          <w:rFonts w:asciiTheme="majorBidi" w:hAnsiTheme="majorBidi" w:hint="cs"/>
          <w:sz w:val="30"/>
          <w:szCs w:val="30"/>
          <w:cs/>
        </w:rPr>
        <w:t xml:space="preserve"> </w:t>
      </w:r>
      <w:r w:rsidR="00161445">
        <w:rPr>
          <w:rFonts w:asciiTheme="majorBidi" w:hAnsiTheme="majorBidi"/>
          <w:sz w:val="30"/>
          <w:szCs w:val="30"/>
        </w:rPr>
        <w:t>(</w:t>
      </w:r>
      <w:r w:rsidRPr="00161445">
        <w:rPr>
          <w:rFonts w:asciiTheme="majorBidi" w:hAnsiTheme="majorBidi" w:cstheme="majorBidi"/>
          <w:sz w:val="30"/>
          <w:szCs w:val="30"/>
        </w:rPr>
        <w:t>CAPM</w:t>
      </w:r>
      <w:r w:rsidR="00161445">
        <w:rPr>
          <w:rFonts w:asciiTheme="majorBidi" w:hAnsiTheme="majorBidi" w:cstheme="majorBidi"/>
          <w:sz w:val="30"/>
          <w:szCs w:val="30"/>
        </w:rPr>
        <w:t>)</w:t>
      </w:r>
      <w:r w:rsidRPr="00161445">
        <w:rPr>
          <w:rFonts w:asciiTheme="majorBidi" w:hAnsiTheme="majorBidi" w:cstheme="majorBidi"/>
          <w:sz w:val="30"/>
          <w:szCs w:val="30"/>
        </w:rPr>
        <w:t xml:space="preserve"> </w:t>
      </w:r>
      <w:r w:rsidRPr="00161445">
        <w:rPr>
          <w:rFonts w:ascii="Angsana New" w:hAnsi="Angsana New" w:hint="cs"/>
          <w:sz w:val="30"/>
          <w:szCs w:val="30"/>
          <w:cs/>
        </w:rPr>
        <w:t>เพื่อคํานวณอัตราก่อนภาษีที่สะท้อนผลการประเมินตลาดในปัจจุบันของมูลค่าของเงินตามเวลาและ</w:t>
      </w:r>
      <w:r w:rsidRPr="003D0898">
        <w:rPr>
          <w:rFonts w:asciiTheme="majorBidi" w:hAnsiTheme="majorBidi" w:hint="cs"/>
          <w:sz w:val="30"/>
          <w:szCs w:val="30"/>
          <w:cs/>
        </w:rPr>
        <w:t>ความเสี่ยงที่เฉพาะเจาะจงของสินทรัพย์</w:t>
      </w:r>
    </w:p>
    <w:p w14:paraId="21F6E492" w14:textId="175FE4AA" w:rsidR="00CA37E0" w:rsidRPr="00BE4858" w:rsidRDefault="00CA37E0" w:rsidP="00BE4858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  <w:tab w:val="left" w:pos="810"/>
          <w:tab w:val="left" w:pos="900"/>
          <w:tab w:val="num" w:pos="2243"/>
        </w:tabs>
        <w:spacing w:line="240" w:lineRule="auto"/>
        <w:ind w:left="126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BE4858">
        <w:rPr>
          <w:rFonts w:asciiTheme="majorBidi" w:hAnsiTheme="majorBidi" w:hint="cs"/>
          <w:sz w:val="30"/>
          <w:szCs w:val="30"/>
          <w:cs/>
        </w:rPr>
        <w:t>การปรับปรุงความเสี่ยงเฉพาะสําหรับคู่สัญญา</w:t>
      </w:r>
    </w:p>
    <w:p w14:paraId="5980FA2F" w14:textId="1589BBD4" w:rsidR="005F38B1" w:rsidRDefault="005F3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A25705D" w14:textId="068DE627" w:rsidR="00CA37E0" w:rsidRPr="00091CA0" w:rsidRDefault="00CA37E0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</w:rPr>
      </w:pPr>
      <w:r w:rsidRPr="00091CA0">
        <w:rPr>
          <w:rFonts w:ascii="Angsana New" w:hAnsi="Angsana New" w:cs="Angsana New"/>
          <w:szCs w:val="30"/>
          <w:cs/>
        </w:rPr>
        <w:lastRenderedPageBreak/>
        <w:t>เงินลงทุนระยะสั้นและเงินลงทุนในตราสารหนี้ที่วัดมูลค่าด้วยวิธีราคาทุนตัดจำหน่าย</w:t>
      </w:r>
      <w:r w:rsidRPr="00091CA0">
        <w:rPr>
          <w:rFonts w:ascii="Angsana New" w:hAnsi="Angsana New" w:cs="Angsana New"/>
          <w:szCs w:val="30"/>
        </w:rPr>
        <w:t xml:space="preserve"> </w:t>
      </w:r>
    </w:p>
    <w:p w14:paraId="5954659E" w14:textId="77777777" w:rsidR="00CA37E0" w:rsidRPr="00556C30" w:rsidRDefault="00CA37E0" w:rsidP="00556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450" w:firstLine="90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1"/>
        <w:gridCol w:w="1619"/>
        <w:gridCol w:w="274"/>
        <w:gridCol w:w="1706"/>
      </w:tblGrid>
      <w:tr w:rsidR="00CA37E0" w:rsidRPr="005E76BF" w14:paraId="6220F596" w14:textId="77777777" w:rsidTr="001227FA">
        <w:trPr>
          <w:tblHeader/>
        </w:trPr>
        <w:tc>
          <w:tcPr>
            <w:tcW w:w="3040" w:type="pct"/>
            <w:shd w:val="clear" w:color="auto" w:fill="auto"/>
          </w:tcPr>
          <w:p w14:paraId="15CB4354" w14:textId="77777777" w:rsidR="00CA37E0" w:rsidRPr="005E76BF" w:rsidRDefault="00CA37E0" w:rsidP="00E2040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60" w:type="pct"/>
            <w:gridSpan w:val="3"/>
            <w:shd w:val="clear" w:color="auto" w:fill="auto"/>
          </w:tcPr>
          <w:p w14:paraId="31E2BAB1" w14:textId="77777777" w:rsidR="00CA37E0" w:rsidRPr="005E76BF" w:rsidRDefault="00CA37E0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76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E76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CA37E0" w:rsidRPr="005E76BF" w14:paraId="22869608" w14:textId="77777777" w:rsidTr="001227FA">
        <w:trPr>
          <w:tblHeader/>
        </w:trPr>
        <w:tc>
          <w:tcPr>
            <w:tcW w:w="3040" w:type="pct"/>
            <w:shd w:val="clear" w:color="auto" w:fill="auto"/>
          </w:tcPr>
          <w:p w14:paraId="257A5ACE" w14:textId="7B79CA28" w:rsidR="00CA37E0" w:rsidRPr="005E76BF" w:rsidRDefault="00CA37E0" w:rsidP="00122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2" w:type="pct"/>
            <w:shd w:val="clear" w:color="auto" w:fill="auto"/>
          </w:tcPr>
          <w:p w14:paraId="61FA461C" w14:textId="4D8856C9" w:rsidR="00CA37E0" w:rsidRPr="005E76BF" w:rsidRDefault="006A2E7E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="00CA37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  <w:shd w:val="clear" w:color="auto" w:fill="auto"/>
          </w:tcPr>
          <w:p w14:paraId="59607FA1" w14:textId="77777777" w:rsidR="00CA37E0" w:rsidRPr="005E76BF" w:rsidRDefault="00CA37E0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  <w:shd w:val="clear" w:color="auto" w:fill="auto"/>
          </w:tcPr>
          <w:p w14:paraId="660D2D0F" w14:textId="1891F9CD" w:rsidR="00CA37E0" w:rsidRPr="005E76BF" w:rsidRDefault="00CA37E0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76B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E76BF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A50626" w:rsidRPr="005E76BF" w14:paraId="3A480ACF" w14:textId="77777777" w:rsidTr="001227FA">
        <w:trPr>
          <w:tblHeader/>
        </w:trPr>
        <w:tc>
          <w:tcPr>
            <w:tcW w:w="3040" w:type="pct"/>
            <w:shd w:val="clear" w:color="auto" w:fill="auto"/>
          </w:tcPr>
          <w:p w14:paraId="6E119C3A" w14:textId="77777777" w:rsidR="00A50626" w:rsidRPr="005E76BF" w:rsidRDefault="00A50626" w:rsidP="00122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2" w:type="pct"/>
            <w:shd w:val="clear" w:color="auto" w:fill="auto"/>
          </w:tcPr>
          <w:p w14:paraId="34A3527C" w14:textId="3DA777FC" w:rsidR="00A50626" w:rsidRPr="005E76BF" w:rsidRDefault="00A50626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9" w:type="pct"/>
            <w:shd w:val="clear" w:color="auto" w:fill="auto"/>
          </w:tcPr>
          <w:p w14:paraId="78A02ACC" w14:textId="77777777" w:rsidR="00A50626" w:rsidRPr="005E76BF" w:rsidRDefault="00A50626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  <w:shd w:val="clear" w:color="auto" w:fill="auto"/>
          </w:tcPr>
          <w:p w14:paraId="3396C673" w14:textId="278CCA4B" w:rsidR="00A50626" w:rsidRPr="005E76BF" w:rsidRDefault="00A50626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CA37E0" w:rsidRPr="005E76BF" w14:paraId="5C46B7C3" w14:textId="77777777" w:rsidTr="001227FA">
        <w:trPr>
          <w:tblHeader/>
        </w:trPr>
        <w:tc>
          <w:tcPr>
            <w:tcW w:w="3040" w:type="pct"/>
          </w:tcPr>
          <w:p w14:paraId="203674DE" w14:textId="77777777" w:rsidR="00CA37E0" w:rsidRPr="005E76BF" w:rsidRDefault="00CA37E0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60" w:type="pct"/>
            <w:gridSpan w:val="3"/>
          </w:tcPr>
          <w:p w14:paraId="642E38D2" w14:textId="77777777" w:rsidR="00CA37E0" w:rsidRPr="005E76BF" w:rsidRDefault="00CA37E0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76B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A37E0" w:rsidRPr="005E76BF" w14:paraId="2BDF0258" w14:textId="77777777" w:rsidTr="001227FA">
        <w:tc>
          <w:tcPr>
            <w:tcW w:w="3040" w:type="pct"/>
          </w:tcPr>
          <w:p w14:paraId="2004AE20" w14:textId="77777777" w:rsidR="00CA37E0" w:rsidRPr="005E76BF" w:rsidRDefault="00CA37E0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76B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882" w:type="pct"/>
          </w:tcPr>
          <w:p w14:paraId="6E98C5E2" w14:textId="77777777" w:rsidR="00CA37E0" w:rsidRPr="005E76BF" w:rsidRDefault="00CA37E0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5EC5B25" w14:textId="77777777" w:rsidR="00CA37E0" w:rsidRPr="005E76BF" w:rsidRDefault="00CA37E0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077197F3" w14:textId="77777777" w:rsidR="00CA37E0" w:rsidRPr="005E76BF" w:rsidRDefault="00CA37E0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C2814" w:rsidRPr="005E76BF" w14:paraId="00C56FB6" w14:textId="77777777" w:rsidTr="001227FA">
        <w:tc>
          <w:tcPr>
            <w:tcW w:w="3040" w:type="pct"/>
          </w:tcPr>
          <w:p w14:paraId="2569C53C" w14:textId="77777777" w:rsidR="007C2814" w:rsidRPr="005E76BF" w:rsidRDefault="007C2814" w:rsidP="007C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3"/>
                <w:tab w:val="left" w:pos="308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76B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เงินฝากประจำที่มีกำหนดมากกว่า </w:t>
            </w:r>
            <w:r w:rsidRPr="005E76BF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5E76B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เดือน </w:t>
            </w:r>
          </w:p>
        </w:tc>
        <w:tc>
          <w:tcPr>
            <w:tcW w:w="882" w:type="pct"/>
          </w:tcPr>
          <w:p w14:paraId="65C04B69" w14:textId="0E8732B3" w:rsidR="007C2814" w:rsidRPr="00BD7508" w:rsidRDefault="007C2814" w:rsidP="007C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1,200,000</w:t>
            </w:r>
          </w:p>
        </w:tc>
        <w:tc>
          <w:tcPr>
            <w:tcW w:w="149" w:type="pct"/>
          </w:tcPr>
          <w:p w14:paraId="1D19F954" w14:textId="77777777" w:rsidR="007C2814" w:rsidRPr="005E76BF" w:rsidRDefault="007C2814" w:rsidP="007C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087EBA80" w14:textId="77777777" w:rsidR="007C2814" w:rsidRPr="005E76BF" w:rsidRDefault="007C2814" w:rsidP="007C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E76BF">
              <w:rPr>
                <w:rFonts w:ascii="Angsana New" w:hAnsi="Angsana New" w:cs="Angsana New"/>
                <w:sz w:val="30"/>
                <w:szCs w:val="30"/>
              </w:rPr>
              <w:t>200,000</w:t>
            </w:r>
          </w:p>
        </w:tc>
      </w:tr>
      <w:tr w:rsidR="007C2814" w:rsidRPr="005E76BF" w14:paraId="63B383FF" w14:textId="77777777" w:rsidTr="001227FA">
        <w:tc>
          <w:tcPr>
            <w:tcW w:w="3040" w:type="pct"/>
          </w:tcPr>
          <w:p w14:paraId="315B36DD" w14:textId="77777777" w:rsidR="007C2814" w:rsidRPr="005E76BF" w:rsidRDefault="007C2814" w:rsidP="007C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76B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เงินลงทุนในหุ้นกู้</w:t>
            </w:r>
          </w:p>
        </w:tc>
        <w:tc>
          <w:tcPr>
            <w:tcW w:w="882" w:type="pct"/>
            <w:tcBorders>
              <w:bottom w:val="single" w:sz="4" w:space="0" w:color="auto"/>
            </w:tcBorders>
          </w:tcPr>
          <w:p w14:paraId="13549A66" w14:textId="73B0B585" w:rsidR="007C2814" w:rsidRPr="00BD7508" w:rsidRDefault="007C2814" w:rsidP="007C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1,144,576</w:t>
            </w:r>
          </w:p>
        </w:tc>
        <w:tc>
          <w:tcPr>
            <w:tcW w:w="149" w:type="pct"/>
          </w:tcPr>
          <w:p w14:paraId="2FB3FF6E" w14:textId="77777777" w:rsidR="007C2814" w:rsidRPr="005E76BF" w:rsidRDefault="007C2814" w:rsidP="007C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  <w:tcBorders>
              <w:bottom w:val="single" w:sz="4" w:space="0" w:color="auto"/>
            </w:tcBorders>
          </w:tcPr>
          <w:p w14:paraId="275ADBEB" w14:textId="77777777" w:rsidR="007C2814" w:rsidRPr="005E76BF" w:rsidRDefault="007C2814" w:rsidP="007C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E76BF">
              <w:rPr>
                <w:rFonts w:ascii="Angsana New" w:hAnsi="Angsana New" w:cs="Angsana New"/>
                <w:sz w:val="30"/>
                <w:szCs w:val="30"/>
              </w:rPr>
              <w:t>1,760,811</w:t>
            </w:r>
          </w:p>
        </w:tc>
      </w:tr>
      <w:tr w:rsidR="007C2814" w:rsidRPr="005E76BF" w14:paraId="72F7609E" w14:textId="77777777" w:rsidTr="001227FA">
        <w:tc>
          <w:tcPr>
            <w:tcW w:w="3040" w:type="pct"/>
          </w:tcPr>
          <w:p w14:paraId="78DBC9FA" w14:textId="77777777" w:rsidR="007C2814" w:rsidRPr="00556C30" w:rsidRDefault="007C2814" w:rsidP="007C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6C3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รวมเงินลงทุนระยะสั้น</w:t>
            </w:r>
          </w:p>
        </w:tc>
        <w:tc>
          <w:tcPr>
            <w:tcW w:w="882" w:type="pct"/>
            <w:tcBorders>
              <w:top w:val="single" w:sz="4" w:space="0" w:color="auto"/>
            </w:tcBorders>
          </w:tcPr>
          <w:p w14:paraId="22E07967" w14:textId="5D30ADDE" w:rsidR="007C2814" w:rsidRPr="00BD7508" w:rsidRDefault="007C2814" w:rsidP="007C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2,344,576</w:t>
            </w:r>
          </w:p>
        </w:tc>
        <w:tc>
          <w:tcPr>
            <w:tcW w:w="149" w:type="pct"/>
          </w:tcPr>
          <w:p w14:paraId="189E2861" w14:textId="77777777" w:rsidR="007C2814" w:rsidRPr="00556C30" w:rsidRDefault="007C2814" w:rsidP="007C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9" w:type="pct"/>
            <w:tcBorders>
              <w:top w:val="single" w:sz="4" w:space="0" w:color="auto"/>
            </w:tcBorders>
          </w:tcPr>
          <w:p w14:paraId="067FE16A" w14:textId="77777777" w:rsidR="007C2814" w:rsidRPr="00556C30" w:rsidRDefault="007C2814" w:rsidP="007C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56C3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1,960,811</w:t>
            </w:r>
          </w:p>
        </w:tc>
      </w:tr>
      <w:tr w:rsidR="007C2814" w:rsidRPr="005E76BF" w14:paraId="49462904" w14:textId="77777777" w:rsidTr="00AF351C">
        <w:tc>
          <w:tcPr>
            <w:tcW w:w="3040" w:type="pct"/>
          </w:tcPr>
          <w:p w14:paraId="174287AF" w14:textId="04FA38B3" w:rsidR="007C2814" w:rsidRPr="005E76BF" w:rsidRDefault="007C2814" w:rsidP="007C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76B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ส่วนที่ไม่หมุนเวียน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E76B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E76B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เงินลงทุนในหุ้นกู้</w:t>
            </w:r>
          </w:p>
        </w:tc>
        <w:tc>
          <w:tcPr>
            <w:tcW w:w="882" w:type="pct"/>
            <w:tcBorders>
              <w:bottom w:val="single" w:sz="4" w:space="0" w:color="auto"/>
            </w:tcBorders>
          </w:tcPr>
          <w:p w14:paraId="6E5C08D5" w14:textId="2F8B15E9" w:rsidR="007C2814" w:rsidRPr="00BD7508" w:rsidRDefault="007C2814" w:rsidP="007C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100,859</w:t>
            </w:r>
          </w:p>
        </w:tc>
        <w:tc>
          <w:tcPr>
            <w:tcW w:w="149" w:type="pct"/>
          </w:tcPr>
          <w:p w14:paraId="5BCBBF6D" w14:textId="77777777" w:rsidR="007C2814" w:rsidRPr="005E76BF" w:rsidRDefault="007C2814" w:rsidP="007C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  <w:tcBorders>
              <w:bottom w:val="single" w:sz="4" w:space="0" w:color="auto"/>
            </w:tcBorders>
          </w:tcPr>
          <w:p w14:paraId="327B8FBE" w14:textId="77777777" w:rsidR="007C2814" w:rsidRPr="005E76BF" w:rsidRDefault="007C2814" w:rsidP="007C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E76BF">
              <w:rPr>
                <w:rFonts w:ascii="Angsana New" w:hAnsi="Angsana New" w:cs="Angsana New"/>
                <w:sz w:val="30"/>
                <w:szCs w:val="30"/>
              </w:rPr>
              <w:t>877,924</w:t>
            </w:r>
          </w:p>
        </w:tc>
      </w:tr>
      <w:tr w:rsidR="007C2814" w:rsidRPr="005E76BF" w14:paraId="06244FA0" w14:textId="77777777" w:rsidTr="00AF351C">
        <w:tc>
          <w:tcPr>
            <w:tcW w:w="3040" w:type="pct"/>
          </w:tcPr>
          <w:p w14:paraId="23A052C0" w14:textId="77777777" w:rsidR="007C2814" w:rsidRPr="00556C30" w:rsidRDefault="007C2814" w:rsidP="007C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6C3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รวมเงินลงทุนระยะสั้นและเงินลงทุนในตราสารหนี้</w:t>
            </w:r>
          </w:p>
        </w:tc>
        <w:tc>
          <w:tcPr>
            <w:tcW w:w="882" w:type="pct"/>
            <w:tcBorders>
              <w:top w:val="single" w:sz="4" w:space="0" w:color="auto"/>
            </w:tcBorders>
          </w:tcPr>
          <w:p w14:paraId="5893507D" w14:textId="77777777" w:rsidR="007C2814" w:rsidRPr="00BD7508" w:rsidRDefault="007C2814" w:rsidP="007C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2683A2DA" w14:textId="77777777" w:rsidR="007C2814" w:rsidRPr="00556C30" w:rsidRDefault="007C2814" w:rsidP="007C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9" w:type="pct"/>
            <w:tcBorders>
              <w:top w:val="single" w:sz="4" w:space="0" w:color="auto"/>
            </w:tcBorders>
          </w:tcPr>
          <w:p w14:paraId="230B5E10" w14:textId="77777777" w:rsidR="007C2814" w:rsidRPr="00556C30" w:rsidRDefault="007C2814" w:rsidP="007C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C2814" w:rsidRPr="005E76BF" w14:paraId="20CB9DDC" w14:textId="77777777" w:rsidTr="00A50626">
        <w:tc>
          <w:tcPr>
            <w:tcW w:w="3040" w:type="pct"/>
          </w:tcPr>
          <w:p w14:paraId="3A0F6F5D" w14:textId="77777777" w:rsidR="007C2814" w:rsidRPr="00556C30" w:rsidRDefault="007C2814" w:rsidP="007C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6C3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ที่วัดมูลค่าด้วยวิธีราคาทุนตัดจำหน่าย</w:t>
            </w:r>
          </w:p>
        </w:tc>
        <w:tc>
          <w:tcPr>
            <w:tcW w:w="882" w:type="pct"/>
            <w:tcBorders>
              <w:bottom w:val="double" w:sz="4" w:space="0" w:color="auto"/>
            </w:tcBorders>
          </w:tcPr>
          <w:p w14:paraId="7D300C23" w14:textId="05D45394" w:rsidR="007C2814" w:rsidRPr="00902236" w:rsidRDefault="007C2814" w:rsidP="007C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2,445,435</w:t>
            </w:r>
          </w:p>
        </w:tc>
        <w:tc>
          <w:tcPr>
            <w:tcW w:w="149" w:type="pct"/>
          </w:tcPr>
          <w:p w14:paraId="374E9440" w14:textId="77777777" w:rsidR="007C2814" w:rsidRPr="00556C30" w:rsidRDefault="007C2814" w:rsidP="007C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9" w:type="pct"/>
            <w:tcBorders>
              <w:bottom w:val="double" w:sz="4" w:space="0" w:color="auto"/>
            </w:tcBorders>
          </w:tcPr>
          <w:p w14:paraId="5C9A26B4" w14:textId="77777777" w:rsidR="007C2814" w:rsidRPr="00556C30" w:rsidRDefault="007C2814" w:rsidP="007C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56C3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2,838,735</w:t>
            </w:r>
          </w:p>
        </w:tc>
      </w:tr>
    </w:tbl>
    <w:p w14:paraId="3E73CBED" w14:textId="77777777" w:rsidR="00CA37E0" w:rsidRPr="004100EC" w:rsidRDefault="00CA37E0" w:rsidP="00CA37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B89ED41" w14:textId="4E2F00FE" w:rsidR="004100EC" w:rsidRPr="004B6033" w:rsidRDefault="004100EC" w:rsidP="00223F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4100EC">
        <w:rPr>
          <w:rFonts w:asciiTheme="majorBidi" w:hAnsiTheme="majorBidi" w:cs="Angsana New" w:hint="cs"/>
          <w:sz w:val="30"/>
          <w:szCs w:val="30"/>
          <w:cs/>
        </w:rPr>
        <w:t>ณ</w:t>
      </w:r>
      <w:r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100EC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23F88">
        <w:rPr>
          <w:rFonts w:asciiTheme="majorBidi" w:hAnsiTheme="majorBidi" w:cs="Angsana New"/>
          <w:sz w:val="30"/>
          <w:szCs w:val="30"/>
        </w:rPr>
        <w:t xml:space="preserve">30 </w:t>
      </w:r>
      <w:r w:rsidR="00223F88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210F8">
        <w:rPr>
          <w:rFonts w:asciiTheme="majorBidi" w:hAnsiTheme="majorBidi" w:cs="Angsana New"/>
          <w:sz w:val="30"/>
          <w:szCs w:val="30"/>
        </w:rPr>
        <w:t>2567</w:t>
      </w:r>
      <w:r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100EC">
        <w:rPr>
          <w:rFonts w:asciiTheme="majorBidi" w:hAnsiTheme="majorBidi" w:cs="Angsana New" w:hint="cs"/>
          <w:sz w:val="30"/>
          <w:szCs w:val="30"/>
          <w:cs/>
        </w:rPr>
        <w:t>เงินฝากประจําที่มีกําหนดมากกว่า</w:t>
      </w:r>
      <w:r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D188C" w:rsidRPr="000D188C">
        <w:rPr>
          <w:rFonts w:asciiTheme="majorBidi" w:hAnsiTheme="majorBidi" w:cs="Angsana New"/>
          <w:sz w:val="30"/>
          <w:szCs w:val="30"/>
        </w:rPr>
        <w:t>3</w:t>
      </w:r>
      <w:r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100EC">
        <w:rPr>
          <w:rFonts w:asciiTheme="majorBidi" w:hAnsiTheme="majorBidi" w:cs="Angsana New" w:hint="cs"/>
          <w:sz w:val="30"/>
          <w:szCs w:val="30"/>
          <w:cs/>
        </w:rPr>
        <w:t>เดือน</w:t>
      </w:r>
      <w:r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100EC">
        <w:rPr>
          <w:rFonts w:asciiTheme="majorBidi" w:hAnsiTheme="majorBidi" w:cs="Angsana New" w:hint="cs"/>
          <w:sz w:val="30"/>
          <w:szCs w:val="30"/>
          <w:cs/>
        </w:rPr>
        <w:t>จํานวน</w:t>
      </w:r>
      <w:r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C0C21">
        <w:rPr>
          <w:rFonts w:asciiTheme="majorBidi" w:hAnsiTheme="majorBidi" w:cs="Angsana New"/>
          <w:sz w:val="30"/>
          <w:szCs w:val="30"/>
        </w:rPr>
        <w:t>1,200</w:t>
      </w:r>
      <w:r w:rsidR="00BD7508">
        <w:rPr>
          <w:rFonts w:asciiTheme="majorBidi" w:hAnsiTheme="majorBidi" w:cs="Angsana New"/>
          <w:sz w:val="30"/>
          <w:szCs w:val="30"/>
        </w:rPr>
        <w:t xml:space="preserve"> </w:t>
      </w:r>
      <w:r w:rsidRPr="004100EC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D337D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764536">
        <w:rPr>
          <w:rFonts w:asciiTheme="majorBidi" w:hAnsiTheme="majorBidi" w:cs="Angsana New"/>
          <w:i/>
          <w:iCs/>
          <w:sz w:val="30"/>
          <w:szCs w:val="30"/>
        </w:rPr>
        <w:t>31</w:t>
      </w:r>
      <w:r w:rsidRPr="00AD337D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AD337D">
        <w:rPr>
          <w:rFonts w:asciiTheme="majorBidi" w:hAnsiTheme="majorBidi" w:cs="Angsana New" w:hint="cs"/>
          <w:i/>
          <w:iCs/>
          <w:sz w:val="30"/>
          <w:szCs w:val="30"/>
          <w:cs/>
        </w:rPr>
        <w:t>ธันวาคม</w:t>
      </w:r>
      <w:r w:rsidRPr="00AD337D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764536">
        <w:rPr>
          <w:rFonts w:asciiTheme="majorBidi" w:hAnsiTheme="majorBidi" w:cs="Angsana New"/>
          <w:i/>
          <w:iCs/>
          <w:sz w:val="30"/>
          <w:szCs w:val="30"/>
        </w:rPr>
        <w:t>2566</w:t>
      </w:r>
      <w:r w:rsidR="000210F8">
        <w:rPr>
          <w:rFonts w:asciiTheme="majorBidi" w:hAnsiTheme="majorBidi" w:cs="Angsana New"/>
          <w:i/>
          <w:iCs/>
          <w:sz w:val="30"/>
          <w:szCs w:val="30"/>
        </w:rPr>
        <w:t>:</w:t>
      </w:r>
      <w:r w:rsidRPr="00AD337D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AD337D">
        <w:rPr>
          <w:rFonts w:asciiTheme="majorBidi" w:hAnsiTheme="majorBidi" w:cs="Angsana New" w:hint="cs"/>
          <w:i/>
          <w:iCs/>
          <w:sz w:val="30"/>
          <w:szCs w:val="30"/>
          <w:cs/>
        </w:rPr>
        <w:t>จํานวน</w:t>
      </w:r>
      <w:r w:rsidRPr="00AD337D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0210F8">
        <w:rPr>
          <w:rFonts w:asciiTheme="majorBidi" w:hAnsiTheme="majorBidi" w:cs="Angsana New"/>
          <w:i/>
          <w:iCs/>
          <w:sz w:val="30"/>
          <w:szCs w:val="30"/>
        </w:rPr>
        <w:t>200</w:t>
      </w:r>
      <w:r w:rsidRPr="00AD337D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AD337D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Pr="00AD337D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100EC">
        <w:rPr>
          <w:rFonts w:asciiTheme="majorBidi" w:hAnsiTheme="majorBidi" w:cs="Angsana New" w:hint="cs"/>
          <w:sz w:val="30"/>
          <w:szCs w:val="30"/>
          <w:cs/>
        </w:rPr>
        <w:t>มีอัตราดอกเบี้ยคงที่ระหว่างร้อยละ</w:t>
      </w:r>
      <w:r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C0C21">
        <w:rPr>
          <w:rFonts w:asciiTheme="majorBidi" w:hAnsiTheme="majorBidi" w:cs="Angsana New"/>
          <w:sz w:val="30"/>
          <w:szCs w:val="30"/>
        </w:rPr>
        <w:t>2.1</w:t>
      </w:r>
      <w:r w:rsidRPr="004100EC">
        <w:rPr>
          <w:rFonts w:asciiTheme="majorBidi" w:hAnsiTheme="majorBidi" w:cstheme="majorBidi"/>
          <w:sz w:val="30"/>
          <w:szCs w:val="30"/>
        </w:rPr>
        <w:t xml:space="preserve"> </w:t>
      </w:r>
      <w:r w:rsidR="00DE5DEC">
        <w:rPr>
          <w:rFonts w:asciiTheme="majorBidi" w:hAnsiTheme="majorBidi" w:cs="Angsana New" w:hint="cs"/>
          <w:sz w:val="30"/>
          <w:szCs w:val="30"/>
          <w:cs/>
        </w:rPr>
        <w:t>ถึง</w:t>
      </w:r>
      <w:r w:rsidR="002B77AC">
        <w:rPr>
          <w:rFonts w:asciiTheme="majorBidi" w:hAnsiTheme="majorBidi" w:cs="Angsana New" w:hint="cs"/>
          <w:sz w:val="30"/>
          <w:szCs w:val="30"/>
          <w:cs/>
        </w:rPr>
        <w:t>ร้อยละ</w:t>
      </w:r>
      <w:r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C0C21">
        <w:rPr>
          <w:rFonts w:asciiTheme="majorBidi" w:hAnsiTheme="majorBidi" w:cs="Angsana New"/>
          <w:sz w:val="30"/>
          <w:szCs w:val="30"/>
        </w:rPr>
        <w:t>2.25</w:t>
      </w:r>
      <w:r w:rsidRPr="004100EC">
        <w:rPr>
          <w:rFonts w:asciiTheme="majorBidi" w:hAnsiTheme="majorBidi" w:cstheme="majorBidi"/>
          <w:sz w:val="30"/>
          <w:szCs w:val="30"/>
        </w:rPr>
        <w:t xml:space="preserve"> </w:t>
      </w:r>
      <w:r w:rsidRPr="004100EC">
        <w:rPr>
          <w:rFonts w:asciiTheme="majorBidi" w:hAnsiTheme="majorBidi" w:cs="Angsana New" w:hint="cs"/>
          <w:sz w:val="30"/>
          <w:szCs w:val="30"/>
          <w:cs/>
        </w:rPr>
        <w:t>ต่อปี</w:t>
      </w:r>
      <w:r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B6033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0C6C05">
        <w:rPr>
          <w:rFonts w:asciiTheme="majorBidi" w:hAnsiTheme="majorBidi" w:cs="Angsana New"/>
          <w:i/>
          <w:iCs/>
          <w:sz w:val="30"/>
          <w:szCs w:val="30"/>
        </w:rPr>
        <w:t>31</w:t>
      </w:r>
      <w:r w:rsidRPr="004B6033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4B6033">
        <w:rPr>
          <w:rFonts w:asciiTheme="majorBidi" w:hAnsiTheme="majorBidi" w:cs="Angsana New" w:hint="cs"/>
          <w:i/>
          <w:iCs/>
          <w:sz w:val="30"/>
          <w:szCs w:val="30"/>
          <w:cs/>
        </w:rPr>
        <w:t>ธันวาคม</w:t>
      </w:r>
      <w:r w:rsidRPr="004B6033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0C6C05">
        <w:rPr>
          <w:rFonts w:asciiTheme="majorBidi" w:hAnsiTheme="majorBidi" w:cs="Angsana New"/>
          <w:i/>
          <w:iCs/>
          <w:sz w:val="30"/>
          <w:szCs w:val="30"/>
        </w:rPr>
        <w:t>2566:</w:t>
      </w:r>
      <w:r w:rsidRPr="004B6033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4B6033">
        <w:rPr>
          <w:rFonts w:asciiTheme="majorBidi" w:hAnsiTheme="majorBidi" w:cs="Angsana New" w:hint="cs"/>
          <w:i/>
          <w:iCs/>
          <w:sz w:val="30"/>
          <w:szCs w:val="30"/>
          <w:cs/>
        </w:rPr>
        <w:t>ร้อยละ</w:t>
      </w:r>
      <w:r w:rsidR="00191675">
        <w:rPr>
          <w:rFonts w:asciiTheme="majorBidi" w:hAnsiTheme="majorBidi" w:cs="Angsana New"/>
          <w:i/>
          <w:iCs/>
          <w:sz w:val="30"/>
          <w:szCs w:val="30"/>
        </w:rPr>
        <w:t xml:space="preserve"> 1.9 </w:t>
      </w:r>
      <w:r w:rsidR="00191675">
        <w:rPr>
          <w:rFonts w:asciiTheme="majorBidi" w:hAnsiTheme="majorBidi" w:cs="Angsana New" w:hint="cs"/>
          <w:i/>
          <w:iCs/>
          <w:sz w:val="30"/>
          <w:szCs w:val="30"/>
          <w:cs/>
        </w:rPr>
        <w:t>และ</w:t>
      </w:r>
      <w:r w:rsidR="002B77AC">
        <w:rPr>
          <w:rFonts w:asciiTheme="majorBidi" w:hAnsiTheme="majorBidi" w:cs="Angsana New" w:hint="cs"/>
          <w:i/>
          <w:iCs/>
          <w:sz w:val="30"/>
          <w:szCs w:val="30"/>
          <w:cs/>
        </w:rPr>
        <w:t>ร้อยละ</w:t>
      </w:r>
      <w:r w:rsidR="00191675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 </w:t>
      </w:r>
      <w:r w:rsidR="00191675">
        <w:rPr>
          <w:rFonts w:asciiTheme="majorBidi" w:hAnsiTheme="majorBidi" w:cs="Angsana New"/>
          <w:i/>
          <w:iCs/>
          <w:sz w:val="30"/>
          <w:szCs w:val="30"/>
        </w:rPr>
        <w:t xml:space="preserve">2.2 </w:t>
      </w:r>
      <w:r w:rsidRPr="004B6033">
        <w:rPr>
          <w:rFonts w:asciiTheme="majorBidi" w:hAnsiTheme="majorBidi" w:cs="Angsana New" w:hint="cs"/>
          <w:i/>
          <w:iCs/>
          <w:sz w:val="30"/>
          <w:szCs w:val="30"/>
          <w:cs/>
        </w:rPr>
        <w:t>ต่อปี</w:t>
      </w:r>
      <w:r w:rsidRPr="004B6033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100EC">
        <w:rPr>
          <w:rFonts w:asciiTheme="majorBidi" w:hAnsiTheme="majorBidi" w:cs="Angsana New" w:hint="cs"/>
          <w:sz w:val="30"/>
          <w:szCs w:val="30"/>
          <w:cs/>
        </w:rPr>
        <w:t>และจะครบกําหนดภายในเดือน</w:t>
      </w:r>
      <w:r w:rsidR="008044B8">
        <w:rPr>
          <w:rFonts w:asciiTheme="majorBidi" w:hAnsiTheme="majorBidi" w:cs="Angsana New" w:hint="cs"/>
          <w:sz w:val="30"/>
          <w:szCs w:val="30"/>
          <w:cs/>
        </w:rPr>
        <w:t xml:space="preserve">สิงหาคม </w:t>
      </w:r>
      <w:r w:rsidR="00EC7812">
        <w:rPr>
          <w:rFonts w:asciiTheme="majorBidi" w:hAnsiTheme="majorBidi" w:cs="Angsana New"/>
          <w:sz w:val="30"/>
          <w:szCs w:val="30"/>
        </w:rPr>
        <w:t>2567</w:t>
      </w:r>
      <w:r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B6033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77087B">
        <w:rPr>
          <w:rFonts w:asciiTheme="majorBidi" w:hAnsiTheme="majorBidi" w:cs="Angsana New"/>
          <w:i/>
          <w:iCs/>
          <w:sz w:val="30"/>
          <w:szCs w:val="30"/>
        </w:rPr>
        <w:t>31</w:t>
      </w:r>
      <w:r w:rsidRPr="004B6033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4B6033">
        <w:rPr>
          <w:rFonts w:asciiTheme="majorBidi" w:hAnsiTheme="majorBidi" w:cs="Angsana New" w:hint="cs"/>
          <w:i/>
          <w:iCs/>
          <w:sz w:val="30"/>
          <w:szCs w:val="30"/>
          <w:cs/>
        </w:rPr>
        <w:t>ธันวาคม</w:t>
      </w:r>
      <w:r w:rsidRPr="004B6033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77087B">
        <w:rPr>
          <w:rFonts w:asciiTheme="majorBidi" w:hAnsiTheme="majorBidi" w:cs="Angsana New"/>
          <w:i/>
          <w:iCs/>
          <w:sz w:val="30"/>
          <w:szCs w:val="30"/>
        </w:rPr>
        <w:t>2566:</w:t>
      </w:r>
      <w:r w:rsidRPr="004B6033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4B6033">
        <w:rPr>
          <w:rFonts w:asciiTheme="majorBidi" w:hAnsiTheme="majorBidi" w:cs="Angsana New" w:hint="cs"/>
          <w:i/>
          <w:iCs/>
          <w:sz w:val="30"/>
          <w:szCs w:val="30"/>
          <w:cs/>
        </w:rPr>
        <w:t>ครบกําหนดภายในเดือนเมษายน</w:t>
      </w:r>
      <w:r w:rsidR="0077087B">
        <w:rPr>
          <w:rFonts w:asciiTheme="majorBidi" w:hAnsiTheme="majorBidi" w:cs="Angsana New"/>
          <w:i/>
          <w:iCs/>
          <w:sz w:val="30"/>
          <w:szCs w:val="30"/>
        </w:rPr>
        <w:t xml:space="preserve"> 256</w:t>
      </w:r>
      <w:r w:rsidR="002B77AC">
        <w:rPr>
          <w:rFonts w:asciiTheme="majorBidi" w:hAnsiTheme="majorBidi" w:cs="Angsana New"/>
          <w:i/>
          <w:iCs/>
          <w:sz w:val="30"/>
          <w:szCs w:val="30"/>
        </w:rPr>
        <w:t>7</w:t>
      </w:r>
      <w:r w:rsidRPr="004B6033">
        <w:rPr>
          <w:rFonts w:asciiTheme="majorBidi" w:hAnsiTheme="majorBidi" w:cs="Angsana New"/>
          <w:i/>
          <w:iCs/>
          <w:sz w:val="30"/>
          <w:szCs w:val="30"/>
          <w:cs/>
        </w:rPr>
        <w:t>)</w:t>
      </w:r>
    </w:p>
    <w:p w14:paraId="1C251F4B" w14:textId="4BDE164B" w:rsidR="004100EC" w:rsidRPr="00556C30" w:rsidRDefault="004100EC" w:rsidP="00223F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jc w:val="thaiDistribute"/>
        <w:rPr>
          <w:rFonts w:asciiTheme="majorBidi" w:hAnsiTheme="majorBidi" w:cs="Angsana New"/>
          <w:sz w:val="30"/>
          <w:szCs w:val="30"/>
        </w:rPr>
      </w:pPr>
    </w:p>
    <w:p w14:paraId="3B64611F" w14:textId="3D7AC12F" w:rsidR="004100EC" w:rsidRDefault="004100EC" w:rsidP="00223F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1A5C9F">
        <w:rPr>
          <w:rFonts w:asciiTheme="majorBidi" w:hAnsiTheme="majorBidi" w:cs="Angsana New" w:hint="cs"/>
          <w:spacing w:val="-2"/>
          <w:sz w:val="30"/>
          <w:szCs w:val="30"/>
          <w:cs/>
        </w:rPr>
        <w:t>ณ</w:t>
      </w:r>
      <w:r w:rsidRPr="001A5C9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1A5C9F">
        <w:rPr>
          <w:rFonts w:asciiTheme="majorBidi" w:hAnsiTheme="majorBidi" w:cs="Angsana New" w:hint="cs"/>
          <w:spacing w:val="-2"/>
          <w:sz w:val="30"/>
          <w:szCs w:val="30"/>
          <w:cs/>
        </w:rPr>
        <w:t>วันที่</w:t>
      </w:r>
      <w:r w:rsidRPr="001A5C9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223F88" w:rsidRPr="001A5C9F">
        <w:rPr>
          <w:rFonts w:asciiTheme="majorBidi" w:hAnsiTheme="majorBidi" w:cs="Angsana New"/>
          <w:spacing w:val="-2"/>
          <w:sz w:val="30"/>
          <w:szCs w:val="30"/>
        </w:rPr>
        <w:t xml:space="preserve">30 </w:t>
      </w:r>
      <w:r w:rsidR="00223F88" w:rsidRPr="001A5C9F">
        <w:rPr>
          <w:rFonts w:asciiTheme="majorBidi" w:hAnsiTheme="majorBidi" w:cs="Angsana New" w:hint="cs"/>
          <w:spacing w:val="-2"/>
          <w:sz w:val="30"/>
          <w:szCs w:val="30"/>
          <w:cs/>
        </w:rPr>
        <w:t>มิถุนายน</w:t>
      </w:r>
      <w:r w:rsidR="00223F88" w:rsidRPr="001A5C9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255C8F" w:rsidRPr="001A5C9F">
        <w:rPr>
          <w:rFonts w:asciiTheme="majorBidi" w:hAnsiTheme="majorBidi" w:cs="Angsana New"/>
          <w:spacing w:val="-2"/>
          <w:sz w:val="30"/>
          <w:szCs w:val="30"/>
        </w:rPr>
        <w:t>2567</w:t>
      </w:r>
      <w:r w:rsidRPr="001A5C9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1A5C9F">
        <w:rPr>
          <w:rFonts w:asciiTheme="majorBidi" w:hAnsiTheme="majorBidi" w:cs="Angsana New" w:hint="cs"/>
          <w:spacing w:val="-2"/>
          <w:sz w:val="30"/>
          <w:szCs w:val="30"/>
          <w:cs/>
        </w:rPr>
        <w:t>บริษัทย่อยแห่งหนึ่งของกลุ่มบริษัทมีเงินลงทุนในตราสารหนี้ของบริษัท</w:t>
      </w:r>
      <w:r w:rsidRPr="001A5C9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1A5C9F">
        <w:rPr>
          <w:rFonts w:asciiTheme="majorBidi" w:hAnsiTheme="majorBidi" w:cs="Angsana New" w:hint="cs"/>
          <w:spacing w:val="-2"/>
          <w:sz w:val="30"/>
          <w:szCs w:val="30"/>
          <w:cs/>
        </w:rPr>
        <w:t>ซึ่งมีอัตราดอกเบี้ย</w:t>
      </w:r>
      <w:r w:rsidRPr="004100EC">
        <w:rPr>
          <w:rFonts w:asciiTheme="majorBidi" w:hAnsiTheme="majorBidi" w:cs="Angsana New" w:hint="cs"/>
          <w:sz w:val="30"/>
          <w:szCs w:val="30"/>
          <w:cs/>
        </w:rPr>
        <w:t>ระหว่างร้อยละ</w:t>
      </w:r>
      <w:r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C0C21">
        <w:rPr>
          <w:rFonts w:asciiTheme="majorBidi" w:hAnsiTheme="majorBidi" w:cs="Angsana New"/>
          <w:sz w:val="30"/>
          <w:szCs w:val="30"/>
        </w:rPr>
        <w:t>1.0</w:t>
      </w:r>
      <w:r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100EC">
        <w:rPr>
          <w:rFonts w:asciiTheme="majorBidi" w:hAnsiTheme="majorBidi" w:cs="Angsana New" w:hint="cs"/>
          <w:sz w:val="30"/>
          <w:szCs w:val="30"/>
          <w:cs/>
        </w:rPr>
        <w:t>ถึงร้อยละ</w:t>
      </w:r>
      <w:r w:rsidR="00F505F4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CC0C21">
        <w:rPr>
          <w:rFonts w:asciiTheme="majorBidi" w:hAnsiTheme="majorBidi" w:cs="Angsana New"/>
          <w:sz w:val="30"/>
          <w:szCs w:val="30"/>
        </w:rPr>
        <w:t>4.0</w:t>
      </w:r>
      <w:r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B77AC">
        <w:rPr>
          <w:rFonts w:asciiTheme="majorBidi" w:hAnsiTheme="majorBidi" w:cs="Angsana New" w:hint="cs"/>
          <w:sz w:val="30"/>
          <w:szCs w:val="30"/>
          <w:cs/>
        </w:rPr>
        <w:t>ต่อปี</w:t>
      </w:r>
      <w:r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B6033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4B6033" w:rsidRPr="004B6033">
        <w:rPr>
          <w:rFonts w:asciiTheme="majorBidi" w:hAnsiTheme="majorBidi" w:cs="Angsana New"/>
          <w:i/>
          <w:iCs/>
          <w:sz w:val="30"/>
          <w:szCs w:val="30"/>
        </w:rPr>
        <w:t xml:space="preserve">31 </w:t>
      </w:r>
      <w:r w:rsidR="004B6033" w:rsidRPr="004B6033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ธันวาคม </w:t>
      </w:r>
      <w:r w:rsidR="00C872CF">
        <w:rPr>
          <w:rFonts w:asciiTheme="majorBidi" w:hAnsiTheme="majorBidi" w:cs="Angsana New"/>
          <w:i/>
          <w:iCs/>
          <w:sz w:val="30"/>
          <w:szCs w:val="30"/>
        </w:rPr>
        <w:t>2566</w:t>
      </w:r>
      <w:r w:rsidRPr="004B6033">
        <w:rPr>
          <w:rFonts w:asciiTheme="majorBidi" w:hAnsiTheme="majorBidi" w:cs="Angsana New"/>
          <w:i/>
          <w:iCs/>
          <w:sz w:val="30"/>
          <w:szCs w:val="30"/>
          <w:cs/>
        </w:rPr>
        <w:t xml:space="preserve">: </w:t>
      </w:r>
      <w:r w:rsidRPr="004B6033">
        <w:rPr>
          <w:rFonts w:asciiTheme="majorBidi" w:hAnsiTheme="majorBidi" w:cs="Angsana New" w:hint="cs"/>
          <w:i/>
          <w:iCs/>
          <w:sz w:val="30"/>
          <w:szCs w:val="30"/>
          <w:cs/>
        </w:rPr>
        <w:t>อัตราดอกเบี้ยระหว่างร้อยละ</w:t>
      </w:r>
      <w:r w:rsidRPr="004B6033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134756">
        <w:rPr>
          <w:rFonts w:asciiTheme="majorBidi" w:hAnsiTheme="majorBidi" w:cs="Angsana New"/>
          <w:i/>
          <w:iCs/>
          <w:sz w:val="30"/>
          <w:szCs w:val="30"/>
        </w:rPr>
        <w:t>1.0</w:t>
      </w:r>
      <w:r w:rsidRPr="004B6033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4B6033">
        <w:rPr>
          <w:rFonts w:asciiTheme="majorBidi" w:hAnsiTheme="majorBidi" w:cs="Angsana New" w:hint="cs"/>
          <w:i/>
          <w:iCs/>
          <w:sz w:val="30"/>
          <w:szCs w:val="30"/>
          <w:cs/>
        </w:rPr>
        <w:t>ถึงร้อยละ</w:t>
      </w:r>
      <w:r w:rsidRPr="004B6033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134756">
        <w:rPr>
          <w:rFonts w:asciiTheme="majorBidi" w:hAnsiTheme="majorBidi" w:cs="Angsana New"/>
          <w:i/>
          <w:iCs/>
          <w:sz w:val="30"/>
          <w:szCs w:val="30"/>
        </w:rPr>
        <w:t>3.5</w:t>
      </w:r>
      <w:r w:rsidRPr="004B6033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6C129F">
        <w:rPr>
          <w:rFonts w:asciiTheme="majorBidi" w:hAnsiTheme="majorBidi" w:cs="Angsana New" w:hint="cs"/>
          <w:i/>
          <w:iCs/>
          <w:sz w:val="30"/>
          <w:szCs w:val="30"/>
          <w:cs/>
        </w:rPr>
        <w:t>ต่อปี</w:t>
      </w:r>
      <w:r w:rsidRPr="004B6033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="00556C3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1A5C9F">
        <w:rPr>
          <w:rFonts w:asciiTheme="majorBidi" w:hAnsiTheme="majorBidi" w:cs="Angsana New" w:hint="cs"/>
          <w:spacing w:val="-2"/>
          <w:sz w:val="30"/>
          <w:szCs w:val="30"/>
          <w:cs/>
        </w:rPr>
        <w:t>ตราสารหนี้ดังกล่าว</w:t>
      </w:r>
      <w:r w:rsidRPr="001A5C9F">
        <w:rPr>
          <w:rFonts w:asciiTheme="majorBidi" w:hAnsiTheme="majorBidi" w:cstheme="minorBidi" w:hint="cs"/>
          <w:spacing w:val="-2"/>
          <w:sz w:val="30"/>
          <w:szCs w:val="30"/>
          <w:cs/>
        </w:rPr>
        <w:t xml:space="preserve"> </w:t>
      </w:r>
      <w:r w:rsidRPr="001A5C9F">
        <w:rPr>
          <w:rFonts w:asciiTheme="majorBidi" w:hAnsiTheme="majorBidi" w:cs="Angsana New" w:hint="cs"/>
          <w:spacing w:val="-2"/>
          <w:sz w:val="30"/>
          <w:szCs w:val="30"/>
          <w:cs/>
        </w:rPr>
        <w:t>มีวันครบกำหนดอายุระหว่าง</w:t>
      </w:r>
      <w:r w:rsidRPr="001A5C9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CC0C21" w:rsidRPr="001A5C9F">
        <w:rPr>
          <w:rFonts w:asciiTheme="majorBidi" w:hAnsiTheme="majorBidi" w:cs="Angsana New"/>
          <w:spacing w:val="-2"/>
          <w:sz w:val="30"/>
          <w:szCs w:val="30"/>
        </w:rPr>
        <w:t>2</w:t>
      </w:r>
      <w:r w:rsidRPr="001A5C9F"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1A5C9F">
        <w:rPr>
          <w:rFonts w:asciiTheme="majorBidi" w:hAnsiTheme="majorBidi" w:cs="Angsana New" w:hint="cs"/>
          <w:spacing w:val="-2"/>
          <w:sz w:val="30"/>
          <w:szCs w:val="30"/>
          <w:cs/>
        </w:rPr>
        <w:t>ถึง</w:t>
      </w:r>
      <w:r w:rsidRPr="001A5C9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CC0C21" w:rsidRPr="001A5C9F">
        <w:rPr>
          <w:rFonts w:asciiTheme="majorBidi" w:hAnsiTheme="majorBidi" w:cs="Angsana New"/>
          <w:spacing w:val="-2"/>
          <w:sz w:val="30"/>
          <w:szCs w:val="30"/>
        </w:rPr>
        <w:t>18</w:t>
      </w:r>
      <w:r w:rsidRPr="001A5C9F"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1A5C9F">
        <w:rPr>
          <w:rFonts w:asciiTheme="majorBidi" w:hAnsiTheme="majorBidi" w:cs="Angsana New" w:hint="cs"/>
          <w:spacing w:val="-2"/>
          <w:sz w:val="30"/>
          <w:szCs w:val="30"/>
          <w:cs/>
        </w:rPr>
        <w:t>เดือน</w:t>
      </w:r>
      <w:r w:rsidRPr="001A5C9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1A5C9F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>(</w:t>
      </w:r>
      <w:r w:rsidR="00556C30" w:rsidRPr="001A5C9F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31 </w:t>
      </w:r>
      <w:r w:rsidR="00556C30" w:rsidRPr="001A5C9F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 xml:space="preserve">ธันวาคม </w:t>
      </w:r>
      <w:r w:rsidR="005C458B" w:rsidRPr="001A5C9F">
        <w:rPr>
          <w:rFonts w:asciiTheme="majorBidi" w:hAnsiTheme="majorBidi" w:cs="Angsana New"/>
          <w:i/>
          <w:iCs/>
          <w:spacing w:val="-2"/>
          <w:sz w:val="30"/>
          <w:szCs w:val="30"/>
        </w:rPr>
        <w:t>2566</w:t>
      </w:r>
      <w:r w:rsidRPr="001A5C9F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: </w:t>
      </w:r>
      <w:r w:rsidRPr="001A5C9F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วันครบกำหนดอายุระหว่าง</w:t>
      </w:r>
      <w:r w:rsidRPr="001A5C9F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 </w:t>
      </w:r>
      <w:r w:rsidR="005C458B" w:rsidRPr="001A5C9F">
        <w:rPr>
          <w:rFonts w:asciiTheme="majorBidi" w:hAnsiTheme="majorBidi" w:cs="Angsana New"/>
          <w:i/>
          <w:iCs/>
          <w:spacing w:val="-2"/>
          <w:sz w:val="30"/>
          <w:szCs w:val="30"/>
        </w:rPr>
        <w:t>2</w:t>
      </w:r>
      <w:r w:rsidRPr="001A5C9F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 </w:t>
      </w:r>
      <w:r w:rsidRPr="001A5C9F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ถึง</w:t>
      </w:r>
      <w:r w:rsidRPr="004327AD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5C458B">
        <w:rPr>
          <w:rFonts w:asciiTheme="majorBidi" w:hAnsiTheme="majorBidi" w:cs="Angsana New"/>
          <w:i/>
          <w:iCs/>
          <w:sz w:val="30"/>
          <w:szCs w:val="30"/>
        </w:rPr>
        <w:t>24</w:t>
      </w:r>
      <w:r w:rsidR="00556C30" w:rsidRPr="004327AD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 </w:t>
      </w:r>
      <w:r w:rsidRPr="004327AD">
        <w:rPr>
          <w:rFonts w:asciiTheme="majorBidi" w:hAnsiTheme="majorBidi" w:cs="Angsana New" w:hint="cs"/>
          <w:i/>
          <w:iCs/>
          <w:sz w:val="30"/>
          <w:szCs w:val="30"/>
          <w:cs/>
        </w:rPr>
        <w:t>เดือน</w:t>
      </w:r>
      <w:r w:rsidRPr="004327AD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="0069738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4100EC">
        <w:rPr>
          <w:rFonts w:asciiTheme="majorBidi" w:hAnsiTheme="majorBidi" w:cs="Angsana New" w:hint="cs"/>
          <w:sz w:val="30"/>
          <w:szCs w:val="30"/>
          <w:cs/>
        </w:rPr>
        <w:t>นับจากวันที่ในรายงานทางการเงิน</w:t>
      </w:r>
    </w:p>
    <w:p w14:paraId="774649B4" w14:textId="12517A28" w:rsidR="00075F2A" w:rsidRDefault="00075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br w:type="page"/>
      </w:r>
    </w:p>
    <w:p w14:paraId="1B16F8EB" w14:textId="6DCFBB15" w:rsidR="00CA37E0" w:rsidRPr="00091CA0" w:rsidRDefault="00CA37E0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 w:val="44"/>
          <w:szCs w:val="30"/>
        </w:rPr>
      </w:pPr>
      <w:r w:rsidRPr="00091CA0">
        <w:rPr>
          <w:rFonts w:ascii="Angsana New" w:hAnsi="Angsana New" w:cs="Angsana New"/>
          <w:sz w:val="44"/>
          <w:szCs w:val="30"/>
          <w:cs/>
        </w:rPr>
        <w:lastRenderedPageBreak/>
        <w:t>ลูกหนี้การค้าและลูกหนี้อื่น</w:t>
      </w:r>
      <w:r w:rsidRPr="00091CA0">
        <w:rPr>
          <w:rFonts w:ascii="Angsana New" w:hAnsi="Angsana New" w:cs="Angsana New"/>
          <w:sz w:val="44"/>
          <w:szCs w:val="30"/>
        </w:rPr>
        <w:t xml:space="preserve"> </w:t>
      </w:r>
      <w:r w:rsidRPr="00091CA0">
        <w:rPr>
          <w:rFonts w:ascii="Angsana New" w:hAnsi="Angsana New" w:cs="Angsana New"/>
          <w:sz w:val="44"/>
          <w:szCs w:val="30"/>
          <w:cs/>
        </w:rPr>
        <w:t>สุทธิ</w:t>
      </w:r>
    </w:p>
    <w:p w14:paraId="5B58083E" w14:textId="77777777" w:rsidR="00CA37E0" w:rsidRPr="00091CA0" w:rsidRDefault="00CA37E0" w:rsidP="00CA37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/>
          <w:bCs/>
          <w:sz w:val="24"/>
          <w:szCs w:val="24"/>
        </w:rPr>
      </w:pPr>
    </w:p>
    <w:tbl>
      <w:tblPr>
        <w:tblW w:w="972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38"/>
        <w:gridCol w:w="1262"/>
        <w:gridCol w:w="180"/>
        <w:gridCol w:w="1260"/>
        <w:gridCol w:w="180"/>
        <w:gridCol w:w="1260"/>
        <w:gridCol w:w="180"/>
        <w:gridCol w:w="1260"/>
      </w:tblGrid>
      <w:tr w:rsidR="00CA37E0" w:rsidRPr="00A85D0A" w14:paraId="752EC529" w14:textId="77777777" w:rsidTr="00F05D93">
        <w:trPr>
          <w:cantSplit/>
          <w:trHeight w:val="344"/>
          <w:tblHeader/>
        </w:trPr>
        <w:tc>
          <w:tcPr>
            <w:tcW w:w="4138" w:type="dxa"/>
            <w:vAlign w:val="bottom"/>
            <w:hideMark/>
          </w:tcPr>
          <w:p w14:paraId="5B410731" w14:textId="77777777" w:rsidR="00CA37E0" w:rsidRPr="00A85D0A" w:rsidRDefault="00CA37E0" w:rsidP="004100EC">
            <w:pPr>
              <w:pStyle w:val="acctfourfigures"/>
              <w:tabs>
                <w:tab w:val="left" w:pos="46"/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2" w:type="dxa"/>
            <w:gridSpan w:val="3"/>
            <w:vAlign w:val="bottom"/>
            <w:hideMark/>
          </w:tcPr>
          <w:p w14:paraId="68BDC661" w14:textId="77777777" w:rsidR="00CA37E0" w:rsidRPr="00A85D0A" w:rsidRDefault="00CA37E0" w:rsidP="00E2040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3706070" w14:textId="77777777" w:rsidR="00CA37E0" w:rsidRPr="00A85D0A" w:rsidRDefault="00CA37E0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1930836E" w14:textId="77777777" w:rsidR="00CA37E0" w:rsidRPr="00A85D0A" w:rsidRDefault="00CA37E0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05D93" w:rsidRPr="00A85D0A" w14:paraId="600ED234" w14:textId="77777777" w:rsidTr="00F05D93">
        <w:trPr>
          <w:cantSplit/>
          <w:trHeight w:val="344"/>
          <w:tblHeader/>
        </w:trPr>
        <w:tc>
          <w:tcPr>
            <w:tcW w:w="4138" w:type="dxa"/>
            <w:vAlign w:val="bottom"/>
          </w:tcPr>
          <w:p w14:paraId="1E4EAA8F" w14:textId="0722CCDD" w:rsidR="00F05D93" w:rsidRPr="00950787" w:rsidRDefault="00F05D93" w:rsidP="00F05D9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262" w:type="dxa"/>
            <w:vAlign w:val="bottom"/>
          </w:tcPr>
          <w:p w14:paraId="4AF202BF" w14:textId="240677EB" w:rsidR="00F05D93" w:rsidRPr="00F92A58" w:rsidRDefault="00F05D93" w:rsidP="00F05D9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 w:val="0"/>
                <w:spacing w:val="-8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41602836" w14:textId="77777777" w:rsidR="00F05D93" w:rsidRPr="00A85D0A" w:rsidRDefault="00F05D93" w:rsidP="00F05D9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20F37CC1" w14:textId="3D7990C5" w:rsidR="00F05D93" w:rsidRPr="00F92A58" w:rsidRDefault="00F05D93" w:rsidP="00F05D9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pacing w:val="-8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3805C97C" w14:textId="77777777" w:rsidR="00F05D93" w:rsidRPr="00A85D0A" w:rsidRDefault="00F05D93" w:rsidP="00F05D9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10F7DED" w14:textId="4ED54989" w:rsidR="00F05D93" w:rsidRPr="00A85D0A" w:rsidRDefault="00F05D93" w:rsidP="00F05D9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 w:val="0"/>
                <w:spacing w:val="-8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5A5ECBCE" w14:textId="77777777" w:rsidR="00F05D93" w:rsidRPr="00A85D0A" w:rsidRDefault="00F05D93" w:rsidP="00F05D9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1BD8E75" w14:textId="712CCED3" w:rsidR="00F05D93" w:rsidRPr="00A85D0A" w:rsidRDefault="00F05D93" w:rsidP="00F05D9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pacing w:val="-8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F05D93" w:rsidRPr="00A85D0A" w14:paraId="161AFC15" w14:textId="77777777" w:rsidTr="00F05D93">
        <w:trPr>
          <w:cantSplit/>
          <w:trHeight w:val="344"/>
          <w:tblHeader/>
        </w:trPr>
        <w:tc>
          <w:tcPr>
            <w:tcW w:w="4138" w:type="dxa"/>
            <w:vAlign w:val="bottom"/>
          </w:tcPr>
          <w:p w14:paraId="1EB55ABF" w14:textId="77777777" w:rsidR="00F05D93" w:rsidRDefault="00F05D93" w:rsidP="00F05D9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2" w:type="dxa"/>
            <w:vAlign w:val="bottom"/>
          </w:tcPr>
          <w:p w14:paraId="2E6711FA" w14:textId="0940DB3E" w:rsidR="00F05D93" w:rsidRPr="009B0838" w:rsidRDefault="00F05D93" w:rsidP="00F05D9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43296D53" w14:textId="77777777" w:rsidR="00F05D93" w:rsidRPr="00A85D0A" w:rsidRDefault="00F05D93" w:rsidP="00F05D9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2753EA43" w14:textId="58511B62" w:rsidR="00F05D93" w:rsidRDefault="00F05D93" w:rsidP="00F05D9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80" w:type="dxa"/>
          </w:tcPr>
          <w:p w14:paraId="594ECF66" w14:textId="77777777" w:rsidR="00F05D93" w:rsidRPr="00A85D0A" w:rsidRDefault="00F05D93" w:rsidP="00F05D9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F776BB3" w14:textId="4753B0DE" w:rsidR="00F05D93" w:rsidRDefault="00F05D93" w:rsidP="00F05D9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636B7E3A" w14:textId="77777777" w:rsidR="00F05D93" w:rsidRPr="00A85D0A" w:rsidRDefault="00F05D93" w:rsidP="00F05D9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2DD66CDC" w14:textId="50A7CC85" w:rsidR="00F05D93" w:rsidRDefault="00F05D93" w:rsidP="00F05D9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2566</w:t>
            </w:r>
          </w:p>
        </w:tc>
      </w:tr>
      <w:tr w:rsidR="00F05D93" w:rsidRPr="00A85D0A" w14:paraId="2DBBD669" w14:textId="77777777" w:rsidTr="00F05D93">
        <w:trPr>
          <w:cantSplit/>
          <w:trHeight w:val="425"/>
          <w:tblHeader/>
        </w:trPr>
        <w:tc>
          <w:tcPr>
            <w:tcW w:w="4138" w:type="dxa"/>
            <w:vAlign w:val="bottom"/>
          </w:tcPr>
          <w:p w14:paraId="33A2FB79" w14:textId="77777777" w:rsidR="00F05D93" w:rsidRPr="00A85D0A" w:rsidRDefault="00F05D93" w:rsidP="00F05D93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5582" w:type="dxa"/>
            <w:gridSpan w:val="7"/>
            <w:vAlign w:val="bottom"/>
            <w:hideMark/>
          </w:tcPr>
          <w:p w14:paraId="0E960EA0" w14:textId="77777777" w:rsidR="00F05D93" w:rsidRPr="00A85D0A" w:rsidRDefault="00F05D93" w:rsidP="00F05D9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C2814" w:rsidRPr="00A85D0A" w14:paraId="54F6051B" w14:textId="77777777" w:rsidTr="00F05D93">
        <w:trPr>
          <w:cantSplit/>
          <w:trHeight w:val="334"/>
        </w:trPr>
        <w:tc>
          <w:tcPr>
            <w:tcW w:w="4138" w:type="dxa"/>
            <w:hideMark/>
          </w:tcPr>
          <w:p w14:paraId="1A1D3C29" w14:textId="77777777" w:rsidR="007C2814" w:rsidRPr="001D5B6F" w:rsidRDefault="007C2814" w:rsidP="007C281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ลูกหนี้การค้า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262" w:type="dxa"/>
          </w:tcPr>
          <w:p w14:paraId="6E99A558" w14:textId="2110A138" w:rsidR="007C2814" w:rsidRPr="00603092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14,317,414</w:t>
            </w:r>
          </w:p>
        </w:tc>
        <w:tc>
          <w:tcPr>
            <w:tcW w:w="180" w:type="dxa"/>
          </w:tcPr>
          <w:p w14:paraId="17690081" w14:textId="77777777" w:rsidR="007C2814" w:rsidRPr="00603092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451F1E" w14:textId="77777777" w:rsidR="007C2814" w:rsidRPr="00DB434B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B434B">
              <w:rPr>
                <w:rFonts w:ascii="Angsana New" w:hAnsi="Angsana New" w:cs="Angsana New"/>
                <w:sz w:val="30"/>
                <w:szCs w:val="30"/>
              </w:rPr>
              <w:t>13,665,735</w:t>
            </w:r>
          </w:p>
        </w:tc>
        <w:tc>
          <w:tcPr>
            <w:tcW w:w="180" w:type="dxa"/>
          </w:tcPr>
          <w:p w14:paraId="20C79BF7" w14:textId="77777777" w:rsidR="007C2814" w:rsidRPr="00603092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B712F2" w14:textId="478D4F43" w:rsidR="007C2814" w:rsidRPr="00C7419B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1,285,636</w:t>
            </w:r>
          </w:p>
        </w:tc>
        <w:tc>
          <w:tcPr>
            <w:tcW w:w="180" w:type="dxa"/>
          </w:tcPr>
          <w:p w14:paraId="1E5E9AF1" w14:textId="77777777" w:rsidR="007C2814" w:rsidRPr="00603092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6ADEE7" w14:textId="77777777" w:rsidR="007C2814" w:rsidRPr="00C7419B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19B">
              <w:rPr>
                <w:rFonts w:ascii="Angsana New" w:hAnsi="Angsana New" w:cs="Angsana New"/>
                <w:sz w:val="30"/>
                <w:szCs w:val="30"/>
              </w:rPr>
              <w:t>1,595,149</w:t>
            </w:r>
          </w:p>
        </w:tc>
      </w:tr>
      <w:tr w:rsidR="007C2814" w:rsidRPr="00A85D0A" w14:paraId="015243FF" w14:textId="77777777" w:rsidTr="00F05D93">
        <w:trPr>
          <w:cantSplit/>
          <w:trHeight w:val="334"/>
        </w:trPr>
        <w:tc>
          <w:tcPr>
            <w:tcW w:w="4138" w:type="dxa"/>
          </w:tcPr>
          <w:p w14:paraId="7D2EB7B1" w14:textId="77777777" w:rsidR="007C2814" w:rsidRPr="001D5B6F" w:rsidRDefault="007C2814" w:rsidP="007C281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ลูกหนี้การค้า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044A0E2C" w14:textId="1605925A" w:rsidR="007C2814" w:rsidRPr="00603092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31,216</w:t>
            </w:r>
          </w:p>
        </w:tc>
        <w:tc>
          <w:tcPr>
            <w:tcW w:w="180" w:type="dxa"/>
          </w:tcPr>
          <w:p w14:paraId="280E4DAE" w14:textId="77777777" w:rsidR="007C2814" w:rsidRPr="00603092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7C6DFAE" w14:textId="77777777" w:rsidR="007C2814" w:rsidRPr="00DB434B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B434B">
              <w:rPr>
                <w:rFonts w:ascii="Angsana New" w:hAnsi="Angsana New" w:cs="Angsana New"/>
                <w:sz w:val="30"/>
                <w:szCs w:val="30"/>
              </w:rPr>
              <w:t>48,838</w:t>
            </w:r>
          </w:p>
        </w:tc>
        <w:tc>
          <w:tcPr>
            <w:tcW w:w="180" w:type="dxa"/>
          </w:tcPr>
          <w:p w14:paraId="337FFD63" w14:textId="77777777" w:rsidR="007C2814" w:rsidRPr="00603092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0289D60" w14:textId="13269A7B" w:rsidR="007C2814" w:rsidRPr="00C7419B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1,103,110</w:t>
            </w:r>
          </w:p>
        </w:tc>
        <w:tc>
          <w:tcPr>
            <w:tcW w:w="180" w:type="dxa"/>
          </w:tcPr>
          <w:p w14:paraId="412A409F" w14:textId="77777777" w:rsidR="007C2814" w:rsidRPr="00603092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CFDD7F3" w14:textId="77777777" w:rsidR="007C2814" w:rsidRPr="00C7419B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19B">
              <w:rPr>
                <w:rFonts w:ascii="Angsana New" w:hAnsi="Angsana New" w:cs="Angsana New"/>
                <w:sz w:val="30"/>
                <w:szCs w:val="30"/>
              </w:rPr>
              <w:t>1,421,500</w:t>
            </w:r>
          </w:p>
        </w:tc>
      </w:tr>
      <w:tr w:rsidR="007C2814" w:rsidRPr="00A85D0A" w14:paraId="313529BB" w14:textId="77777777" w:rsidTr="00F05D93">
        <w:trPr>
          <w:cantSplit/>
          <w:trHeight w:val="334"/>
        </w:trPr>
        <w:tc>
          <w:tcPr>
            <w:tcW w:w="4138" w:type="dxa"/>
          </w:tcPr>
          <w:p w14:paraId="4C074263" w14:textId="77777777" w:rsidR="007C2814" w:rsidRDefault="007C2814" w:rsidP="007C281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4D8AA502" w14:textId="6ECC323A" w:rsidR="007C2814" w:rsidRPr="00603092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14,348,630</w:t>
            </w:r>
          </w:p>
        </w:tc>
        <w:tc>
          <w:tcPr>
            <w:tcW w:w="180" w:type="dxa"/>
          </w:tcPr>
          <w:p w14:paraId="5AE9293F" w14:textId="77777777" w:rsidR="007C2814" w:rsidRPr="00603092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DE048D4" w14:textId="77777777" w:rsidR="007C2814" w:rsidRPr="00DB434B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B434B">
              <w:rPr>
                <w:rFonts w:ascii="Angsana New" w:hAnsi="Angsana New" w:cs="Angsana New"/>
                <w:sz w:val="30"/>
                <w:szCs w:val="30"/>
              </w:rPr>
              <w:t>13,714,573</w:t>
            </w:r>
          </w:p>
        </w:tc>
        <w:tc>
          <w:tcPr>
            <w:tcW w:w="180" w:type="dxa"/>
          </w:tcPr>
          <w:p w14:paraId="6056B8EB" w14:textId="77777777" w:rsidR="007C2814" w:rsidRPr="00603092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A00E948" w14:textId="4B010BB1" w:rsidR="007C2814" w:rsidRPr="00C7419B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2,388,746</w:t>
            </w:r>
          </w:p>
        </w:tc>
        <w:tc>
          <w:tcPr>
            <w:tcW w:w="180" w:type="dxa"/>
          </w:tcPr>
          <w:p w14:paraId="10026E2A" w14:textId="77777777" w:rsidR="007C2814" w:rsidRPr="00603092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848F03D" w14:textId="77777777" w:rsidR="007C2814" w:rsidRPr="00C7419B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19B">
              <w:rPr>
                <w:rFonts w:ascii="Angsana New" w:hAnsi="Angsana New" w:cs="Angsana New"/>
                <w:sz w:val="30"/>
                <w:szCs w:val="30"/>
              </w:rPr>
              <w:t>3,016,649</w:t>
            </w:r>
          </w:p>
        </w:tc>
      </w:tr>
      <w:tr w:rsidR="007C2814" w:rsidRPr="00A85D0A" w14:paraId="157426E4" w14:textId="77777777" w:rsidTr="00F05D93">
        <w:trPr>
          <w:cantSplit/>
          <w:trHeight w:val="334"/>
        </w:trPr>
        <w:tc>
          <w:tcPr>
            <w:tcW w:w="4138" w:type="dxa"/>
          </w:tcPr>
          <w:p w14:paraId="5F8EAF0B" w14:textId="77777777" w:rsidR="007C2814" w:rsidRDefault="007C2814" w:rsidP="007C281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7A4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ค่าเผื่อผลขาดทุนลูกหนี้การค้า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7FDE171A" w14:textId="2AAFC95E" w:rsidR="007C2814" w:rsidRPr="00603092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(308,492)</w:t>
            </w:r>
          </w:p>
        </w:tc>
        <w:tc>
          <w:tcPr>
            <w:tcW w:w="180" w:type="dxa"/>
          </w:tcPr>
          <w:p w14:paraId="0629460C" w14:textId="77777777" w:rsidR="007C2814" w:rsidRPr="00603092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870E8BD" w14:textId="30C8A9C1" w:rsidR="007C2814" w:rsidRPr="00DB434B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B434B">
              <w:rPr>
                <w:rFonts w:ascii="Angsana New" w:hAnsi="Angsana New" w:cs="Angsana New"/>
                <w:sz w:val="30"/>
                <w:szCs w:val="30"/>
              </w:rPr>
              <w:t>(332,043)</w:t>
            </w:r>
          </w:p>
        </w:tc>
        <w:tc>
          <w:tcPr>
            <w:tcW w:w="180" w:type="dxa"/>
          </w:tcPr>
          <w:p w14:paraId="1E9D8536" w14:textId="77777777" w:rsidR="007C2814" w:rsidRPr="00603092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C0C277C" w14:textId="022A692F" w:rsidR="007C2814" w:rsidRPr="00C7419B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(15,465)</w:t>
            </w:r>
          </w:p>
        </w:tc>
        <w:tc>
          <w:tcPr>
            <w:tcW w:w="180" w:type="dxa"/>
          </w:tcPr>
          <w:p w14:paraId="195382BC" w14:textId="77777777" w:rsidR="007C2814" w:rsidRPr="00603092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3CB3319" w14:textId="77777777" w:rsidR="007C2814" w:rsidRPr="00C7419B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19B">
              <w:rPr>
                <w:rFonts w:ascii="Angsana New" w:hAnsi="Angsana New" w:cs="Angsana New"/>
                <w:sz w:val="30"/>
                <w:szCs w:val="30"/>
              </w:rPr>
              <w:t>(28,063)</w:t>
            </w:r>
          </w:p>
        </w:tc>
      </w:tr>
      <w:tr w:rsidR="007C2814" w:rsidRPr="00A85D0A" w14:paraId="5A5306D9" w14:textId="77777777" w:rsidTr="00F05D93">
        <w:trPr>
          <w:cantSplit/>
          <w:trHeight w:val="334"/>
        </w:trPr>
        <w:tc>
          <w:tcPr>
            <w:tcW w:w="4138" w:type="dxa"/>
          </w:tcPr>
          <w:p w14:paraId="2404C662" w14:textId="7157A1F3" w:rsidR="007C2814" w:rsidRDefault="007C2814" w:rsidP="007C2814">
            <w:pPr>
              <w:tabs>
                <w:tab w:val="left" w:pos="5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9A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ค่าเผื่อผลขาดทุนลูกหนี้การค้า </w:t>
            </w:r>
          </w:p>
        </w:tc>
        <w:tc>
          <w:tcPr>
            <w:tcW w:w="1262" w:type="dxa"/>
          </w:tcPr>
          <w:p w14:paraId="663B5100" w14:textId="01554C34" w:rsidR="007C2814" w:rsidRPr="00603092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C9F5E12" w14:textId="77777777" w:rsidR="007C2814" w:rsidRPr="00603092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E88FAF" w14:textId="77777777" w:rsidR="007C2814" w:rsidRPr="00DB434B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CDD20C9" w14:textId="77777777" w:rsidR="007C2814" w:rsidRPr="00603092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3FB4A7" w14:textId="77777777" w:rsidR="007C2814" w:rsidRPr="00C7419B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0271C3" w14:textId="77777777" w:rsidR="007C2814" w:rsidRPr="00603092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D332DC" w14:textId="77777777" w:rsidR="007C2814" w:rsidRPr="00C7419B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C2814" w:rsidRPr="00A85D0A" w14:paraId="26DEB3B8" w14:textId="77777777" w:rsidTr="00F05D93">
        <w:trPr>
          <w:cantSplit/>
          <w:trHeight w:val="334"/>
        </w:trPr>
        <w:tc>
          <w:tcPr>
            <w:tcW w:w="4138" w:type="dxa"/>
          </w:tcPr>
          <w:p w14:paraId="3E3AA672" w14:textId="59C44A4D" w:rsidR="007C2814" w:rsidRPr="009B0838" w:rsidRDefault="007C2814" w:rsidP="007C2814">
            <w:pPr>
              <w:tabs>
                <w:tab w:val="left" w:pos="574"/>
              </w:tabs>
              <w:spacing w:line="240" w:lineRule="auto"/>
              <w:ind w:left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083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- </w:t>
            </w:r>
            <w:r w:rsidRPr="009B083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6B1047AA" w14:textId="73359D2F" w:rsidR="007C2814" w:rsidRPr="00603092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(20)</w:t>
            </w:r>
          </w:p>
        </w:tc>
        <w:tc>
          <w:tcPr>
            <w:tcW w:w="180" w:type="dxa"/>
          </w:tcPr>
          <w:p w14:paraId="6A9A464E" w14:textId="77777777" w:rsidR="007C2814" w:rsidRPr="00603092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B8820C9" w14:textId="77777777" w:rsidR="007C2814" w:rsidRPr="00DB434B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B434B">
              <w:rPr>
                <w:rFonts w:ascii="Angsana New" w:hAnsi="Angsana New" w:cs="Angsana New"/>
                <w:sz w:val="30"/>
                <w:szCs w:val="30"/>
              </w:rPr>
              <w:t>(33)</w:t>
            </w:r>
          </w:p>
        </w:tc>
        <w:tc>
          <w:tcPr>
            <w:tcW w:w="180" w:type="dxa"/>
          </w:tcPr>
          <w:p w14:paraId="705EA1EC" w14:textId="77777777" w:rsidR="007C2814" w:rsidRPr="00603092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76D1F1" w14:textId="41B87219" w:rsidR="007C2814" w:rsidRPr="00C7419B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(20)</w:t>
            </w:r>
          </w:p>
        </w:tc>
        <w:tc>
          <w:tcPr>
            <w:tcW w:w="180" w:type="dxa"/>
          </w:tcPr>
          <w:p w14:paraId="5E610A74" w14:textId="77777777" w:rsidR="007C2814" w:rsidRPr="00603092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BDAE061" w14:textId="77777777" w:rsidR="007C2814" w:rsidRPr="00C7419B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19B">
              <w:rPr>
                <w:rFonts w:ascii="Angsana New" w:hAnsi="Angsana New" w:cs="Angsana New"/>
                <w:sz w:val="30"/>
                <w:szCs w:val="30"/>
              </w:rPr>
              <w:t>(23)</w:t>
            </w:r>
          </w:p>
        </w:tc>
      </w:tr>
      <w:tr w:rsidR="007C2814" w:rsidRPr="00A85D0A" w14:paraId="298F9B5F" w14:textId="77777777" w:rsidTr="00F05D93">
        <w:trPr>
          <w:cantSplit/>
          <w:trHeight w:val="344"/>
        </w:trPr>
        <w:tc>
          <w:tcPr>
            <w:tcW w:w="4138" w:type="dxa"/>
            <w:hideMark/>
          </w:tcPr>
          <w:p w14:paraId="48A16273" w14:textId="77777777" w:rsidR="007C2814" w:rsidRPr="00A85D0A" w:rsidRDefault="007C2814" w:rsidP="007C281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A4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ค่าเผื่อผลขาดทุนลูกหนี้การค้า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724AAFFD" w14:textId="15735707" w:rsidR="007C2814" w:rsidRPr="00603092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(308,512)</w:t>
            </w:r>
          </w:p>
        </w:tc>
        <w:tc>
          <w:tcPr>
            <w:tcW w:w="180" w:type="dxa"/>
          </w:tcPr>
          <w:p w14:paraId="364E716D" w14:textId="77777777" w:rsidR="007C2814" w:rsidRPr="00603092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A622774" w14:textId="77777777" w:rsidR="007C2814" w:rsidRPr="00603092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(332,076)</w:t>
            </w:r>
          </w:p>
        </w:tc>
        <w:tc>
          <w:tcPr>
            <w:tcW w:w="180" w:type="dxa"/>
          </w:tcPr>
          <w:p w14:paraId="22908A93" w14:textId="77777777" w:rsidR="007C2814" w:rsidRPr="00603092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E20DF94" w14:textId="5BFDF4D6" w:rsidR="007C2814" w:rsidRPr="00C7419B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(15,485)</w:t>
            </w:r>
          </w:p>
        </w:tc>
        <w:tc>
          <w:tcPr>
            <w:tcW w:w="180" w:type="dxa"/>
          </w:tcPr>
          <w:p w14:paraId="6E2DF0C0" w14:textId="77777777" w:rsidR="007C2814" w:rsidRPr="00603092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379FA98" w14:textId="77777777" w:rsidR="007C2814" w:rsidRPr="00C7419B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19B">
              <w:rPr>
                <w:rFonts w:ascii="Angsana New" w:hAnsi="Angsana New" w:cs="Angsana New"/>
                <w:sz w:val="30"/>
                <w:szCs w:val="30"/>
              </w:rPr>
              <w:t>(28,086)</w:t>
            </w:r>
          </w:p>
        </w:tc>
      </w:tr>
      <w:tr w:rsidR="007C2814" w:rsidRPr="00A85D0A" w14:paraId="2DAAE871" w14:textId="77777777" w:rsidTr="00F05D93">
        <w:trPr>
          <w:cantSplit/>
          <w:trHeight w:val="344"/>
        </w:trPr>
        <w:tc>
          <w:tcPr>
            <w:tcW w:w="4138" w:type="dxa"/>
            <w:hideMark/>
          </w:tcPr>
          <w:p w14:paraId="0548529F" w14:textId="77777777" w:rsidR="007C2814" w:rsidRPr="00907A48" w:rsidRDefault="007C2814" w:rsidP="007C281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7A48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965FB3" w14:textId="6527F484" w:rsidR="007C2814" w:rsidRPr="0070709B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14,040,118</w:t>
            </w:r>
          </w:p>
        </w:tc>
        <w:tc>
          <w:tcPr>
            <w:tcW w:w="180" w:type="dxa"/>
          </w:tcPr>
          <w:p w14:paraId="1DE229E0" w14:textId="77777777" w:rsidR="007C2814" w:rsidRPr="0039572C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6D33AC" w14:textId="77777777" w:rsidR="007C2814" w:rsidRPr="00907A48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7A48">
              <w:rPr>
                <w:rFonts w:ascii="Angsana New" w:hAnsi="Angsana New" w:cs="Angsana New"/>
                <w:sz w:val="30"/>
                <w:szCs w:val="30"/>
              </w:rPr>
              <w:t>13,382,497</w:t>
            </w:r>
          </w:p>
        </w:tc>
        <w:tc>
          <w:tcPr>
            <w:tcW w:w="180" w:type="dxa"/>
          </w:tcPr>
          <w:p w14:paraId="6063F0EC" w14:textId="77777777" w:rsidR="007C2814" w:rsidRPr="00603092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1E8AB6" w14:textId="38A698B9" w:rsidR="007C2814" w:rsidRPr="00C7419B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2,373,261</w:t>
            </w:r>
          </w:p>
        </w:tc>
        <w:tc>
          <w:tcPr>
            <w:tcW w:w="180" w:type="dxa"/>
          </w:tcPr>
          <w:p w14:paraId="2FBC676C" w14:textId="77777777" w:rsidR="007C2814" w:rsidRPr="004A26FE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D86516" w14:textId="77777777" w:rsidR="007C2814" w:rsidRPr="00C7419B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19B">
              <w:rPr>
                <w:rFonts w:ascii="Angsana New" w:hAnsi="Angsana New" w:cs="Angsana New"/>
                <w:sz w:val="30"/>
                <w:szCs w:val="30"/>
              </w:rPr>
              <w:t>2,988,563</w:t>
            </w:r>
          </w:p>
        </w:tc>
      </w:tr>
      <w:tr w:rsidR="007C2814" w:rsidRPr="00A85D0A" w14:paraId="09603EC6" w14:textId="77777777" w:rsidTr="004D41A6">
        <w:trPr>
          <w:cantSplit/>
          <w:trHeight w:val="344"/>
        </w:trPr>
        <w:tc>
          <w:tcPr>
            <w:tcW w:w="4138" w:type="dxa"/>
          </w:tcPr>
          <w:p w14:paraId="36DDAFA6" w14:textId="35F397D9" w:rsidR="007C2814" w:rsidRPr="00907A48" w:rsidRDefault="007C2814" w:rsidP="007C281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262" w:type="dxa"/>
            <w:tcBorders>
              <w:left w:val="nil"/>
              <w:bottom w:val="nil"/>
              <w:right w:val="nil"/>
            </w:tcBorders>
          </w:tcPr>
          <w:p w14:paraId="71A83923" w14:textId="481A6FA3" w:rsidR="007C2814" w:rsidRPr="0070709B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3,822,213</w:t>
            </w:r>
          </w:p>
        </w:tc>
        <w:tc>
          <w:tcPr>
            <w:tcW w:w="180" w:type="dxa"/>
          </w:tcPr>
          <w:p w14:paraId="5DA4D8A4" w14:textId="77777777" w:rsidR="007C2814" w:rsidRPr="0039572C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1817FF32" w14:textId="17E721CC" w:rsidR="007C2814" w:rsidRPr="00907A48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2,648,595</w:t>
            </w:r>
          </w:p>
        </w:tc>
        <w:tc>
          <w:tcPr>
            <w:tcW w:w="180" w:type="dxa"/>
          </w:tcPr>
          <w:p w14:paraId="6BA5DF0D" w14:textId="77777777" w:rsidR="007C2814" w:rsidRPr="00603092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556AF746" w14:textId="6A3DC905" w:rsidR="007C2814" w:rsidRPr="00C7419B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967,950</w:t>
            </w:r>
          </w:p>
        </w:tc>
        <w:tc>
          <w:tcPr>
            <w:tcW w:w="180" w:type="dxa"/>
          </w:tcPr>
          <w:p w14:paraId="039D1485" w14:textId="77777777" w:rsidR="007C2814" w:rsidRPr="004A26FE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3C28EEDC" w14:textId="539BCF7E" w:rsidR="007C2814" w:rsidRPr="00C7419B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19B">
              <w:rPr>
                <w:rFonts w:ascii="Angsana New" w:hAnsi="Angsana New" w:cs="Angsana New"/>
                <w:sz w:val="30"/>
                <w:szCs w:val="30"/>
              </w:rPr>
              <w:t>870,804</w:t>
            </w:r>
          </w:p>
        </w:tc>
      </w:tr>
      <w:tr w:rsidR="007C2814" w:rsidRPr="00A85D0A" w14:paraId="4B97936C" w14:textId="77777777" w:rsidTr="00FC02BA">
        <w:trPr>
          <w:cantSplit/>
          <w:trHeight w:val="344"/>
        </w:trPr>
        <w:tc>
          <w:tcPr>
            <w:tcW w:w="4138" w:type="dxa"/>
          </w:tcPr>
          <w:p w14:paraId="1792BA8A" w14:textId="77777777" w:rsidR="007C2814" w:rsidRPr="00907A48" w:rsidRDefault="007C2814" w:rsidP="007C281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7A4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0AF781" w14:textId="7444C0D2" w:rsidR="007C2814" w:rsidRPr="0039572C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17,862,331</w:t>
            </w:r>
          </w:p>
        </w:tc>
        <w:tc>
          <w:tcPr>
            <w:tcW w:w="180" w:type="dxa"/>
          </w:tcPr>
          <w:p w14:paraId="06C5F29F" w14:textId="77777777" w:rsidR="007C2814" w:rsidRPr="0039572C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F980D2" w14:textId="77777777" w:rsidR="007C2814" w:rsidRPr="00346771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67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16,031,092</w:t>
            </w:r>
          </w:p>
        </w:tc>
        <w:tc>
          <w:tcPr>
            <w:tcW w:w="180" w:type="dxa"/>
          </w:tcPr>
          <w:p w14:paraId="68CFE7EE" w14:textId="77777777" w:rsidR="007C2814" w:rsidRPr="00346771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01882E" w14:textId="5F55C085" w:rsidR="007C2814" w:rsidRPr="007C2814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3,341,211</w:t>
            </w:r>
          </w:p>
        </w:tc>
        <w:tc>
          <w:tcPr>
            <w:tcW w:w="180" w:type="dxa"/>
          </w:tcPr>
          <w:p w14:paraId="54D203B5" w14:textId="77777777" w:rsidR="007C2814" w:rsidRPr="00346771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E51D09" w14:textId="77777777" w:rsidR="007C2814" w:rsidRPr="00C7419B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741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3,859,367</w:t>
            </w:r>
          </w:p>
        </w:tc>
      </w:tr>
    </w:tbl>
    <w:p w14:paraId="3AA1ED12" w14:textId="379D3CB9" w:rsidR="00F82388" w:rsidRPr="00091CA0" w:rsidRDefault="00F82388" w:rsidP="00017E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768C13E6" w14:textId="4406417A" w:rsidR="00B2494D" w:rsidRDefault="00B2494D" w:rsidP="00091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  <w:r w:rsidRPr="00B2494D">
        <w:rPr>
          <w:rFonts w:asciiTheme="majorBidi" w:hAnsiTheme="majorBidi" w:cs="Angsana New" w:hint="cs"/>
          <w:sz w:val="30"/>
          <w:szCs w:val="30"/>
          <w:cs/>
        </w:rPr>
        <w:t>ลูกหนี้การค้าสามารถวิเคราะห์ตามอายุหนี้ที่ค้างชําระได้ดัง</w:t>
      </w:r>
      <w:r w:rsidR="00ED2704">
        <w:rPr>
          <w:rFonts w:asciiTheme="majorBidi" w:hAnsiTheme="majorBidi" w:cs="Angsana New" w:hint="cs"/>
          <w:sz w:val="30"/>
          <w:szCs w:val="30"/>
          <w:cs/>
        </w:rPr>
        <w:t>นี้</w:t>
      </w:r>
    </w:p>
    <w:p w14:paraId="30BB19BE" w14:textId="77777777" w:rsidR="00B2494D" w:rsidRPr="00091CA0" w:rsidRDefault="00B2494D" w:rsidP="00017E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6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66"/>
        <w:gridCol w:w="1170"/>
        <w:gridCol w:w="268"/>
        <w:gridCol w:w="1172"/>
        <w:gridCol w:w="268"/>
        <w:gridCol w:w="1170"/>
      </w:tblGrid>
      <w:tr w:rsidR="001212E8" w:rsidRPr="006F6412" w14:paraId="56821E15" w14:textId="77777777" w:rsidTr="00F05D93">
        <w:trPr>
          <w:tblHeader/>
        </w:trPr>
        <w:tc>
          <w:tcPr>
            <w:tcW w:w="2151" w:type="pct"/>
            <w:shd w:val="clear" w:color="auto" w:fill="auto"/>
          </w:tcPr>
          <w:p w14:paraId="643EEDCC" w14:textId="77777777" w:rsidR="001A1855" w:rsidRPr="006F6412" w:rsidRDefault="001A1855" w:rsidP="00E2040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4" w:type="pct"/>
            <w:gridSpan w:val="3"/>
            <w:shd w:val="clear" w:color="auto" w:fill="auto"/>
          </w:tcPr>
          <w:p w14:paraId="5D35A8DF" w14:textId="77777777" w:rsidR="001A1855" w:rsidRPr="006F6412" w:rsidRDefault="001A1855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4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6F64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9" w:type="pct"/>
            <w:shd w:val="clear" w:color="auto" w:fill="auto"/>
          </w:tcPr>
          <w:p w14:paraId="6E9C6AF8" w14:textId="77777777" w:rsidR="001A1855" w:rsidRPr="006F6412" w:rsidRDefault="001A1855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pct"/>
            <w:gridSpan w:val="3"/>
            <w:shd w:val="clear" w:color="auto" w:fill="auto"/>
          </w:tcPr>
          <w:p w14:paraId="01C0A4E2" w14:textId="77777777" w:rsidR="001A1855" w:rsidRPr="006F6412" w:rsidRDefault="001A1855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4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05D93" w:rsidRPr="006F6412" w14:paraId="74470DCA" w14:textId="77777777" w:rsidTr="00F05D93">
        <w:trPr>
          <w:tblHeader/>
        </w:trPr>
        <w:tc>
          <w:tcPr>
            <w:tcW w:w="2151" w:type="pct"/>
            <w:shd w:val="clear" w:color="auto" w:fill="auto"/>
          </w:tcPr>
          <w:p w14:paraId="58C8FD5F" w14:textId="602505B0" w:rsidR="00F05D93" w:rsidRPr="006F6412" w:rsidRDefault="00F05D93" w:rsidP="00F0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8" w:type="pct"/>
            <w:shd w:val="clear" w:color="auto" w:fill="auto"/>
          </w:tcPr>
          <w:p w14:paraId="31AD0C04" w14:textId="7EBD5A7D" w:rsidR="00F05D93" w:rsidRPr="006F6412" w:rsidRDefault="00F05D93" w:rsidP="00F0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38" w:type="pct"/>
            <w:shd w:val="clear" w:color="auto" w:fill="auto"/>
          </w:tcPr>
          <w:p w14:paraId="56B2BB83" w14:textId="77777777" w:rsidR="00F05D93" w:rsidRPr="006F6412" w:rsidRDefault="00F05D93" w:rsidP="00F0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21D06410" w14:textId="77777777" w:rsidR="00F05D93" w:rsidRPr="006F6412" w:rsidRDefault="00F05D93" w:rsidP="00F0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41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F641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9" w:type="pct"/>
            <w:shd w:val="clear" w:color="auto" w:fill="auto"/>
          </w:tcPr>
          <w:p w14:paraId="529B7AA0" w14:textId="77777777" w:rsidR="00F05D93" w:rsidRPr="006F6412" w:rsidRDefault="00F05D93" w:rsidP="00F0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31BC2A89" w14:textId="6DCE4A21" w:rsidR="00F05D93" w:rsidRPr="006F6412" w:rsidRDefault="00F05D93" w:rsidP="00F0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39" w:type="pct"/>
            <w:shd w:val="clear" w:color="auto" w:fill="auto"/>
          </w:tcPr>
          <w:p w14:paraId="1AB89E84" w14:textId="77777777" w:rsidR="00F05D93" w:rsidRPr="006F6412" w:rsidRDefault="00F05D93" w:rsidP="00F0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37A5F224" w14:textId="77777777" w:rsidR="00F05D93" w:rsidRPr="006F6412" w:rsidRDefault="00F05D93" w:rsidP="00F0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41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F641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05D93" w:rsidRPr="006F6412" w14:paraId="45B2B353" w14:textId="77777777" w:rsidTr="00F05D93">
        <w:trPr>
          <w:tblHeader/>
        </w:trPr>
        <w:tc>
          <w:tcPr>
            <w:tcW w:w="2151" w:type="pct"/>
            <w:shd w:val="clear" w:color="auto" w:fill="auto"/>
          </w:tcPr>
          <w:p w14:paraId="64E8FFDB" w14:textId="77777777" w:rsidR="00F05D93" w:rsidRPr="006F6412" w:rsidRDefault="00F05D93" w:rsidP="00F0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59AC6FF7" w14:textId="77777777" w:rsidR="00F05D93" w:rsidRPr="006F6412" w:rsidRDefault="00F05D93" w:rsidP="00F0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4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8" w:type="pct"/>
            <w:shd w:val="clear" w:color="auto" w:fill="auto"/>
          </w:tcPr>
          <w:p w14:paraId="475036CA" w14:textId="77777777" w:rsidR="00F05D93" w:rsidRPr="006F6412" w:rsidRDefault="00F05D93" w:rsidP="00F0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6B52B7F9" w14:textId="77777777" w:rsidR="00F05D93" w:rsidRPr="006F6412" w:rsidRDefault="00F05D93" w:rsidP="00F0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4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9" w:type="pct"/>
            <w:shd w:val="clear" w:color="auto" w:fill="auto"/>
          </w:tcPr>
          <w:p w14:paraId="5F68CE6E" w14:textId="77777777" w:rsidR="00F05D93" w:rsidRPr="006F6412" w:rsidRDefault="00F05D93" w:rsidP="00F0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52C43F48" w14:textId="77777777" w:rsidR="00F05D93" w:rsidRPr="006F6412" w:rsidRDefault="00F05D93" w:rsidP="00F0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4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9" w:type="pct"/>
            <w:shd w:val="clear" w:color="auto" w:fill="auto"/>
          </w:tcPr>
          <w:p w14:paraId="4DBC8785" w14:textId="77777777" w:rsidR="00F05D93" w:rsidRPr="006F6412" w:rsidRDefault="00F05D93" w:rsidP="00F0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54A7D567" w14:textId="77777777" w:rsidR="00F05D93" w:rsidRPr="006F6412" w:rsidRDefault="00F05D93" w:rsidP="00F0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4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F05D93" w:rsidRPr="006F6412" w14:paraId="43260793" w14:textId="77777777" w:rsidTr="00C7419B">
        <w:trPr>
          <w:tblHeader/>
        </w:trPr>
        <w:tc>
          <w:tcPr>
            <w:tcW w:w="2151" w:type="pct"/>
          </w:tcPr>
          <w:p w14:paraId="739647FF" w14:textId="77777777" w:rsidR="00F05D93" w:rsidRPr="006F6412" w:rsidRDefault="00F05D93" w:rsidP="00F0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9" w:type="pct"/>
            <w:gridSpan w:val="7"/>
          </w:tcPr>
          <w:p w14:paraId="67550176" w14:textId="77777777" w:rsidR="00F05D93" w:rsidRPr="006F6412" w:rsidRDefault="00F05D93" w:rsidP="00F0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4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5D93" w:rsidRPr="006F6412" w14:paraId="4A3083A8" w14:textId="77777777" w:rsidTr="00C7419B">
        <w:tc>
          <w:tcPr>
            <w:tcW w:w="2759" w:type="pct"/>
            <w:gridSpan w:val="2"/>
          </w:tcPr>
          <w:p w14:paraId="24FD67F9" w14:textId="6985C49E" w:rsidR="00F05D93" w:rsidRPr="004B17A1" w:rsidRDefault="00F05D93" w:rsidP="00F0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17A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38" w:type="pct"/>
          </w:tcPr>
          <w:p w14:paraId="288A7F92" w14:textId="77777777" w:rsidR="00F05D93" w:rsidRPr="006F6412" w:rsidRDefault="00F05D93" w:rsidP="00F0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644CBBC9" w14:textId="77777777" w:rsidR="00F05D93" w:rsidRPr="006F6412" w:rsidRDefault="00F05D93" w:rsidP="00F0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6ECCED40" w14:textId="77777777" w:rsidR="00F05D93" w:rsidRPr="006F6412" w:rsidRDefault="00F05D93" w:rsidP="00F0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46B6AB48" w14:textId="77777777" w:rsidR="00F05D93" w:rsidRPr="006F6412" w:rsidRDefault="00F05D93" w:rsidP="00F0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68D5CCE2" w14:textId="77777777" w:rsidR="00F05D93" w:rsidRPr="006F6412" w:rsidRDefault="00F05D93" w:rsidP="00F0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6D21F13C" w14:textId="77777777" w:rsidR="00F05D93" w:rsidRPr="006F6412" w:rsidRDefault="00F05D93" w:rsidP="00F0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C2814" w:rsidRPr="006F6412" w14:paraId="3B615567" w14:textId="77777777" w:rsidTr="00F05D93">
        <w:tc>
          <w:tcPr>
            <w:tcW w:w="2151" w:type="pct"/>
          </w:tcPr>
          <w:p w14:paraId="42379D6C" w14:textId="77777777" w:rsidR="007C2814" w:rsidRPr="006F6412" w:rsidRDefault="007C2814" w:rsidP="007C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08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412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608" w:type="pct"/>
          </w:tcPr>
          <w:p w14:paraId="6A9F0675" w14:textId="1080DC09" w:rsidR="007C2814" w:rsidRPr="00EC721A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11,081,423</w:t>
            </w:r>
          </w:p>
        </w:tc>
        <w:tc>
          <w:tcPr>
            <w:tcW w:w="138" w:type="pct"/>
          </w:tcPr>
          <w:p w14:paraId="71C7A89E" w14:textId="77777777" w:rsidR="007C2814" w:rsidRPr="006F6412" w:rsidRDefault="007C2814" w:rsidP="007C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139CA7BE" w14:textId="7F3186EF" w:rsidR="007C2814" w:rsidRPr="00EC721A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721A">
              <w:rPr>
                <w:rFonts w:ascii="Angsana New" w:hAnsi="Angsana New" w:cs="Angsana New"/>
                <w:sz w:val="30"/>
                <w:szCs w:val="30"/>
              </w:rPr>
              <w:t>10,414,173</w:t>
            </w:r>
          </w:p>
        </w:tc>
        <w:tc>
          <w:tcPr>
            <w:tcW w:w="139" w:type="pct"/>
          </w:tcPr>
          <w:p w14:paraId="7BDBDEB0" w14:textId="77777777" w:rsidR="007C2814" w:rsidRPr="006F6412" w:rsidRDefault="007C2814" w:rsidP="007C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3CFB0EC2" w14:textId="412121BD" w:rsidR="007C2814" w:rsidRPr="00EC721A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1,814,463</w:t>
            </w:r>
          </w:p>
        </w:tc>
        <w:tc>
          <w:tcPr>
            <w:tcW w:w="139" w:type="pct"/>
          </w:tcPr>
          <w:p w14:paraId="0671F608" w14:textId="77777777" w:rsidR="007C2814" w:rsidRPr="00EC721A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5CF8444E" w14:textId="1269C95B" w:rsidR="007C2814" w:rsidRPr="00EC721A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721A">
              <w:rPr>
                <w:rFonts w:ascii="Angsana New" w:hAnsi="Angsana New" w:cs="Angsana New"/>
                <w:sz w:val="30"/>
                <w:szCs w:val="30"/>
              </w:rPr>
              <w:t>2,477,018</w:t>
            </w:r>
          </w:p>
        </w:tc>
      </w:tr>
      <w:tr w:rsidR="007C2814" w:rsidRPr="006F6412" w14:paraId="53823433" w14:textId="77777777" w:rsidTr="00F05D93">
        <w:tc>
          <w:tcPr>
            <w:tcW w:w="2151" w:type="pct"/>
          </w:tcPr>
          <w:p w14:paraId="13732A12" w14:textId="16929567" w:rsidR="007C2814" w:rsidRPr="006F6412" w:rsidRDefault="007C2814" w:rsidP="007C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8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ไม่เกิน </w:t>
            </w:r>
            <w:r>
              <w:rPr>
                <w:rFonts w:asciiTheme="majorBidi" w:hAnsiTheme="majorBidi" w:cs="Angsana New"/>
                <w:sz w:val="30"/>
                <w:szCs w:val="30"/>
              </w:rPr>
              <w:t xml:space="preserve">3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08" w:type="pct"/>
          </w:tcPr>
          <w:p w14:paraId="4421B919" w14:textId="3A85F2E7" w:rsidR="007C2814" w:rsidRPr="00EC721A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2,608,905</w:t>
            </w:r>
          </w:p>
        </w:tc>
        <w:tc>
          <w:tcPr>
            <w:tcW w:w="138" w:type="pct"/>
          </w:tcPr>
          <w:p w14:paraId="5CC6D5A3" w14:textId="77777777" w:rsidR="007C2814" w:rsidRPr="006F6412" w:rsidRDefault="007C2814" w:rsidP="007C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608" w:type="pct"/>
          </w:tcPr>
          <w:p w14:paraId="52FEBB16" w14:textId="2A128AB8" w:rsidR="007C2814" w:rsidRPr="00EC721A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721A">
              <w:rPr>
                <w:rFonts w:ascii="Angsana New" w:hAnsi="Angsana New" w:cs="Angsana New"/>
                <w:sz w:val="30"/>
                <w:szCs w:val="30"/>
              </w:rPr>
              <w:t>2,441,748</w:t>
            </w:r>
          </w:p>
        </w:tc>
        <w:tc>
          <w:tcPr>
            <w:tcW w:w="139" w:type="pct"/>
          </w:tcPr>
          <w:p w14:paraId="115C11EA" w14:textId="77777777" w:rsidR="007C2814" w:rsidRPr="006F6412" w:rsidRDefault="007C2814" w:rsidP="007C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609" w:type="pct"/>
          </w:tcPr>
          <w:p w14:paraId="1427E619" w14:textId="2F182C0C" w:rsidR="007C2814" w:rsidRPr="00EC721A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434,210</w:t>
            </w:r>
          </w:p>
        </w:tc>
        <w:tc>
          <w:tcPr>
            <w:tcW w:w="139" w:type="pct"/>
          </w:tcPr>
          <w:p w14:paraId="59B30760" w14:textId="77777777" w:rsidR="007C2814" w:rsidRPr="00EC721A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442ED3DA" w14:textId="7F5E7289" w:rsidR="007C2814" w:rsidRPr="00EC721A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721A">
              <w:rPr>
                <w:rFonts w:ascii="Angsana New" w:hAnsi="Angsana New" w:cs="Angsana New"/>
                <w:sz w:val="30"/>
                <w:szCs w:val="30"/>
              </w:rPr>
              <w:t>348,173</w:t>
            </w:r>
          </w:p>
        </w:tc>
      </w:tr>
      <w:tr w:rsidR="007C2814" w:rsidRPr="006F6412" w14:paraId="37F83F8A" w14:textId="77777777" w:rsidTr="00F05D93">
        <w:tc>
          <w:tcPr>
            <w:tcW w:w="2151" w:type="pct"/>
          </w:tcPr>
          <w:p w14:paraId="451978D8" w14:textId="04BA2DC1" w:rsidR="007C2814" w:rsidRPr="006F6412" w:rsidRDefault="007C2814" w:rsidP="007C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6F6412">
              <w:rPr>
                <w:rFonts w:asciiTheme="majorBidi" w:hAnsiTheme="majorBidi" w:cs="Angsana New"/>
                <w:sz w:val="30"/>
                <w:szCs w:val="30"/>
              </w:rPr>
              <w:t xml:space="preserve">3 - 6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08" w:type="pct"/>
          </w:tcPr>
          <w:p w14:paraId="7D3DDB05" w14:textId="3FC45325" w:rsidR="007C2814" w:rsidRPr="00EC721A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157,217</w:t>
            </w:r>
          </w:p>
        </w:tc>
        <w:tc>
          <w:tcPr>
            <w:tcW w:w="138" w:type="pct"/>
          </w:tcPr>
          <w:p w14:paraId="490845E1" w14:textId="77777777" w:rsidR="007C2814" w:rsidRPr="006F6412" w:rsidRDefault="007C2814" w:rsidP="007C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608" w:type="pct"/>
          </w:tcPr>
          <w:p w14:paraId="5D6D9457" w14:textId="24606D1E" w:rsidR="007C2814" w:rsidRPr="00EC721A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721A">
              <w:rPr>
                <w:rFonts w:ascii="Angsana New" w:hAnsi="Angsana New" w:cs="Angsana New"/>
                <w:sz w:val="30"/>
                <w:szCs w:val="30"/>
              </w:rPr>
              <w:t>177,200</w:t>
            </w:r>
          </w:p>
        </w:tc>
        <w:tc>
          <w:tcPr>
            <w:tcW w:w="139" w:type="pct"/>
          </w:tcPr>
          <w:p w14:paraId="4FE0B202" w14:textId="77777777" w:rsidR="007C2814" w:rsidRPr="006F6412" w:rsidRDefault="007C2814" w:rsidP="007C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609" w:type="pct"/>
          </w:tcPr>
          <w:p w14:paraId="7A19DFD9" w14:textId="4D5EA0C6" w:rsidR="007C2814" w:rsidRPr="00EC721A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44,769</w:t>
            </w:r>
          </w:p>
        </w:tc>
        <w:tc>
          <w:tcPr>
            <w:tcW w:w="139" w:type="pct"/>
          </w:tcPr>
          <w:p w14:paraId="4DAD81F7" w14:textId="77777777" w:rsidR="007C2814" w:rsidRPr="00EC721A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145FBD92" w14:textId="655CE0BD" w:rsidR="007C2814" w:rsidRPr="00EC721A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721A">
              <w:rPr>
                <w:rFonts w:ascii="Angsana New" w:hAnsi="Angsana New" w:cs="Angsana New"/>
                <w:sz w:val="30"/>
                <w:szCs w:val="30"/>
              </w:rPr>
              <w:t>15,122</w:t>
            </w:r>
          </w:p>
        </w:tc>
      </w:tr>
      <w:tr w:rsidR="007C2814" w:rsidRPr="006F6412" w14:paraId="5AB82ED6" w14:textId="77777777" w:rsidTr="00F05D93">
        <w:tc>
          <w:tcPr>
            <w:tcW w:w="2151" w:type="pct"/>
          </w:tcPr>
          <w:p w14:paraId="49AA5F22" w14:textId="614406C6" w:rsidR="007C2814" w:rsidRPr="006F6412" w:rsidRDefault="007C2814" w:rsidP="007C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6F6412">
              <w:rPr>
                <w:rFonts w:asciiTheme="majorBidi" w:hAnsiTheme="majorBidi" w:cs="Angsana New"/>
                <w:sz w:val="30"/>
                <w:szCs w:val="30"/>
              </w:rPr>
              <w:t>6</w:t>
            </w:r>
            <w:r w:rsidRPr="006F641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>
              <w:rPr>
                <w:rFonts w:asciiTheme="majorBidi" w:hAnsiTheme="majorBidi" w:cs="Angsana New"/>
                <w:sz w:val="30"/>
                <w:szCs w:val="30"/>
              </w:rPr>
              <w:t>12</w:t>
            </w:r>
            <w:r w:rsidRPr="006F641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08" w:type="pct"/>
          </w:tcPr>
          <w:p w14:paraId="28107890" w14:textId="69B69A5D" w:rsidR="007C2814" w:rsidRPr="00EC721A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81,485</w:t>
            </w:r>
          </w:p>
        </w:tc>
        <w:tc>
          <w:tcPr>
            <w:tcW w:w="138" w:type="pct"/>
          </w:tcPr>
          <w:p w14:paraId="1AEE04A8" w14:textId="77777777" w:rsidR="007C2814" w:rsidRPr="006F6412" w:rsidRDefault="007C2814" w:rsidP="007C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608" w:type="pct"/>
          </w:tcPr>
          <w:p w14:paraId="38355A6D" w14:textId="2246DB30" w:rsidR="007C2814" w:rsidRPr="00EC721A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721A">
              <w:rPr>
                <w:rFonts w:ascii="Angsana New" w:hAnsi="Angsana New" w:cs="Angsana New"/>
                <w:sz w:val="30"/>
                <w:szCs w:val="30"/>
              </w:rPr>
              <w:t>307,894</w:t>
            </w:r>
          </w:p>
        </w:tc>
        <w:tc>
          <w:tcPr>
            <w:tcW w:w="139" w:type="pct"/>
          </w:tcPr>
          <w:p w14:paraId="71DAE6AE" w14:textId="77777777" w:rsidR="007C2814" w:rsidRPr="006F6412" w:rsidRDefault="007C2814" w:rsidP="007C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609" w:type="pct"/>
          </w:tcPr>
          <w:p w14:paraId="75D08E4E" w14:textId="424AB2A8" w:rsidR="007C2814" w:rsidRPr="00EC721A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5,082</w:t>
            </w:r>
          </w:p>
        </w:tc>
        <w:tc>
          <w:tcPr>
            <w:tcW w:w="139" w:type="pct"/>
          </w:tcPr>
          <w:p w14:paraId="5CF03228" w14:textId="77777777" w:rsidR="007C2814" w:rsidRPr="00EC721A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05C1110F" w14:textId="37268CF3" w:rsidR="007C2814" w:rsidRPr="00EC721A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721A">
              <w:rPr>
                <w:rFonts w:ascii="Angsana New" w:hAnsi="Angsana New" w:cs="Angsana New"/>
                <w:sz w:val="30"/>
                <w:szCs w:val="30"/>
              </w:rPr>
              <w:t>119,428</w:t>
            </w:r>
          </w:p>
        </w:tc>
      </w:tr>
      <w:tr w:rsidR="007C2814" w:rsidRPr="006F6412" w14:paraId="500744BE" w14:textId="77777777" w:rsidTr="00F05D93">
        <w:tc>
          <w:tcPr>
            <w:tcW w:w="2151" w:type="pct"/>
          </w:tcPr>
          <w:p w14:paraId="66E99F08" w14:textId="2E518FAD" w:rsidR="007C2814" w:rsidRPr="006F6412" w:rsidRDefault="007C2814" w:rsidP="007C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6F6412">
              <w:rPr>
                <w:rFonts w:asciiTheme="majorBidi" w:hAnsiTheme="majorBidi" w:cs="Angsana New" w:hint="cs"/>
                <w:sz w:val="30"/>
                <w:szCs w:val="30"/>
                <w:cs/>
              </w:rPr>
              <w:t>มากกว่า</w:t>
            </w:r>
            <w:r w:rsidRPr="006F641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30"/>
                <w:szCs w:val="30"/>
              </w:rPr>
              <w:t>12</w:t>
            </w:r>
            <w:r w:rsidRPr="006F641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2B86E733" w14:textId="1D4CDF84" w:rsidR="007C2814" w:rsidRPr="00EC721A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419,600</w:t>
            </w:r>
          </w:p>
        </w:tc>
        <w:tc>
          <w:tcPr>
            <w:tcW w:w="138" w:type="pct"/>
          </w:tcPr>
          <w:p w14:paraId="71605B94" w14:textId="77777777" w:rsidR="007C2814" w:rsidRPr="006F6412" w:rsidRDefault="007C2814" w:rsidP="007C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18A6249E" w14:textId="13537843" w:rsidR="007C2814" w:rsidRPr="00EC721A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721A">
              <w:rPr>
                <w:rFonts w:ascii="Angsana New" w:hAnsi="Angsana New" w:cs="Angsana New"/>
                <w:sz w:val="30"/>
                <w:szCs w:val="30"/>
              </w:rPr>
              <w:t>373,558</w:t>
            </w:r>
          </w:p>
        </w:tc>
        <w:tc>
          <w:tcPr>
            <w:tcW w:w="139" w:type="pct"/>
          </w:tcPr>
          <w:p w14:paraId="38D791F2" w14:textId="77777777" w:rsidR="007C2814" w:rsidRPr="006F6412" w:rsidRDefault="007C2814" w:rsidP="007C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4106D4DE" w14:textId="46B4B1FE" w:rsidR="007C2814" w:rsidRPr="00EC721A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90,222</w:t>
            </w:r>
          </w:p>
        </w:tc>
        <w:tc>
          <w:tcPr>
            <w:tcW w:w="139" w:type="pct"/>
          </w:tcPr>
          <w:p w14:paraId="3E212E54" w14:textId="77777777" w:rsidR="007C2814" w:rsidRPr="00EC721A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19FB12A7" w14:textId="5CFA1B65" w:rsidR="007C2814" w:rsidRPr="00EC721A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721A">
              <w:rPr>
                <w:rFonts w:ascii="Angsana New" w:hAnsi="Angsana New" w:cs="Angsana New"/>
                <w:sz w:val="30"/>
                <w:szCs w:val="30"/>
              </w:rPr>
              <w:t>56,908</w:t>
            </w:r>
          </w:p>
        </w:tc>
      </w:tr>
      <w:tr w:rsidR="007C2814" w:rsidRPr="006F6412" w14:paraId="7755F68B" w14:textId="77777777" w:rsidTr="00F05D93">
        <w:tc>
          <w:tcPr>
            <w:tcW w:w="2151" w:type="pct"/>
          </w:tcPr>
          <w:p w14:paraId="41E51014" w14:textId="6CF1B991" w:rsidR="007C2814" w:rsidRPr="006F6412" w:rsidRDefault="007C2814" w:rsidP="007C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0BA6AE0E" w14:textId="29279CDA" w:rsidR="007C2814" w:rsidRPr="00EC721A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14,348,630</w:t>
            </w:r>
          </w:p>
        </w:tc>
        <w:tc>
          <w:tcPr>
            <w:tcW w:w="138" w:type="pct"/>
          </w:tcPr>
          <w:p w14:paraId="146FF9F3" w14:textId="77777777" w:rsidR="007C2814" w:rsidRPr="00402497" w:rsidRDefault="007C2814" w:rsidP="007C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26D48EDC" w14:textId="71884C34" w:rsidR="007C2814" w:rsidRPr="00EC721A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72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13,714,573</w:t>
            </w:r>
          </w:p>
        </w:tc>
        <w:tc>
          <w:tcPr>
            <w:tcW w:w="139" w:type="pct"/>
          </w:tcPr>
          <w:p w14:paraId="43794E83" w14:textId="77777777" w:rsidR="007C2814" w:rsidRPr="00402497" w:rsidRDefault="007C2814" w:rsidP="007C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</w:tcPr>
          <w:p w14:paraId="1FC5C119" w14:textId="1D1D4ABF" w:rsidR="007C2814" w:rsidRPr="00EC721A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2,388,746</w:t>
            </w:r>
          </w:p>
        </w:tc>
        <w:tc>
          <w:tcPr>
            <w:tcW w:w="139" w:type="pct"/>
          </w:tcPr>
          <w:p w14:paraId="008D96D4" w14:textId="77777777" w:rsidR="007C2814" w:rsidRPr="00EC721A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52E00613" w14:textId="17A15B2E" w:rsidR="007C2814" w:rsidRPr="00EC721A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72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3,016,649</w:t>
            </w:r>
          </w:p>
        </w:tc>
      </w:tr>
      <w:tr w:rsidR="007C2814" w:rsidRPr="006F6412" w14:paraId="5DABC073" w14:textId="77777777" w:rsidTr="00F05D93">
        <w:tc>
          <w:tcPr>
            <w:tcW w:w="2151" w:type="pct"/>
          </w:tcPr>
          <w:p w14:paraId="37E03087" w14:textId="6586622C" w:rsidR="007C2814" w:rsidRPr="00000E28" w:rsidRDefault="007C2814" w:rsidP="007C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2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000E2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2EB2729A" w14:textId="398619B6" w:rsidR="007C2814" w:rsidRPr="00EC721A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(308,512)</w:t>
            </w:r>
          </w:p>
        </w:tc>
        <w:tc>
          <w:tcPr>
            <w:tcW w:w="138" w:type="pct"/>
          </w:tcPr>
          <w:p w14:paraId="0EE34355" w14:textId="77777777" w:rsidR="007C2814" w:rsidRPr="00EC721A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3F9ACEFF" w14:textId="5A19537A" w:rsidR="007C2814" w:rsidRPr="00EC721A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721A">
              <w:rPr>
                <w:rFonts w:ascii="Angsana New" w:hAnsi="Angsana New" w:cs="Angsana New"/>
                <w:sz w:val="30"/>
                <w:szCs w:val="30"/>
              </w:rPr>
              <w:t>(332,076)</w:t>
            </w:r>
          </w:p>
        </w:tc>
        <w:tc>
          <w:tcPr>
            <w:tcW w:w="139" w:type="pct"/>
          </w:tcPr>
          <w:p w14:paraId="3103F28A" w14:textId="77777777" w:rsidR="007C2814" w:rsidRPr="00000E28" w:rsidRDefault="007C2814" w:rsidP="007C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7F7C732B" w14:textId="0F4E7BB7" w:rsidR="007C2814" w:rsidRPr="00EC721A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(15,485)</w:t>
            </w:r>
          </w:p>
        </w:tc>
        <w:tc>
          <w:tcPr>
            <w:tcW w:w="139" w:type="pct"/>
          </w:tcPr>
          <w:p w14:paraId="645B2D0F" w14:textId="77777777" w:rsidR="007C2814" w:rsidRPr="00EC721A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18DC7CC8" w14:textId="06F8FA95" w:rsidR="007C2814" w:rsidRPr="00EC721A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721A">
              <w:rPr>
                <w:rFonts w:ascii="Angsana New" w:hAnsi="Angsana New" w:cs="Angsana New"/>
                <w:sz w:val="30"/>
                <w:szCs w:val="30"/>
              </w:rPr>
              <w:t>(28,086)</w:t>
            </w:r>
          </w:p>
        </w:tc>
      </w:tr>
      <w:tr w:rsidR="007C2814" w:rsidRPr="006F6412" w14:paraId="0191F5EC" w14:textId="77777777" w:rsidTr="00F05D93">
        <w:tc>
          <w:tcPr>
            <w:tcW w:w="2151" w:type="pct"/>
          </w:tcPr>
          <w:p w14:paraId="2102D3AC" w14:textId="5A00AA75" w:rsidR="007C2814" w:rsidRPr="006F6412" w:rsidRDefault="007C2814" w:rsidP="007C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ลูกหนี้การค้า สุทธิ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047F2370" w14:textId="3F0F0D53" w:rsidR="007C2814" w:rsidRPr="00EC721A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14,040,118</w:t>
            </w:r>
          </w:p>
        </w:tc>
        <w:tc>
          <w:tcPr>
            <w:tcW w:w="138" w:type="pct"/>
          </w:tcPr>
          <w:p w14:paraId="1C7F2AC6" w14:textId="77777777" w:rsidR="007C2814" w:rsidRPr="00402497" w:rsidRDefault="007C2814" w:rsidP="007C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5598B26A" w14:textId="26019A73" w:rsidR="007C2814" w:rsidRPr="00EC721A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72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13,382,497</w:t>
            </w:r>
          </w:p>
        </w:tc>
        <w:tc>
          <w:tcPr>
            <w:tcW w:w="139" w:type="pct"/>
          </w:tcPr>
          <w:p w14:paraId="5E016718" w14:textId="77777777" w:rsidR="007C2814" w:rsidRPr="00402497" w:rsidRDefault="007C2814" w:rsidP="007C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76DCF4B5" w14:textId="50ECC3DE" w:rsidR="007C2814" w:rsidRPr="00EC721A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2,373,261</w:t>
            </w:r>
          </w:p>
        </w:tc>
        <w:tc>
          <w:tcPr>
            <w:tcW w:w="139" w:type="pct"/>
          </w:tcPr>
          <w:p w14:paraId="15A4C0AA" w14:textId="77777777" w:rsidR="007C2814" w:rsidRPr="00EC721A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6C7FE570" w14:textId="26C8F9B7" w:rsidR="007C2814" w:rsidRPr="00EC721A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72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2,988,563</w:t>
            </w:r>
          </w:p>
        </w:tc>
      </w:tr>
    </w:tbl>
    <w:p w14:paraId="3A8EE627" w14:textId="77777777" w:rsidR="008423BD" w:rsidRDefault="008423BD"/>
    <w:p w14:paraId="2574EB69" w14:textId="47EF9FA3" w:rsidR="00BB09BE" w:rsidRPr="00091CA0" w:rsidRDefault="0024539C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szCs w:val="30"/>
          <w:cs/>
        </w:rPr>
      </w:pPr>
      <w:r w:rsidRPr="00091CA0">
        <w:rPr>
          <w:rFonts w:ascii="Angsana New" w:hAnsi="Angsana New" w:cs="Angsana New"/>
          <w:szCs w:val="30"/>
          <w:cs/>
        </w:rPr>
        <w:lastRenderedPageBreak/>
        <w:t>สินทรัพย์ไม่หมุนเวียนที่จัดประเภทเป็นสินทรัพย์ที่ถือไว้เพื่อขายและการดำเนินงานที่ยกเลิก</w:t>
      </w:r>
    </w:p>
    <w:p w14:paraId="73EB22F1" w14:textId="77777777" w:rsidR="00BB09BE" w:rsidRPr="009B0838" w:rsidRDefault="00BB09BE" w:rsidP="00153671">
      <w:pPr>
        <w:pStyle w:val="BodyText2"/>
        <w:tabs>
          <w:tab w:val="left" w:pos="540"/>
        </w:tabs>
        <w:ind w:left="540" w:right="20" w:firstLine="0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2ADB683F" w14:textId="02B92A37" w:rsidR="00373B7F" w:rsidRPr="00373B7F" w:rsidRDefault="00373B7F" w:rsidP="00373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373B7F">
        <w:rPr>
          <w:rFonts w:asciiTheme="majorBidi" w:hAnsiTheme="majorBidi" w:cs="Angsana New" w:hint="cs"/>
          <w:sz w:val="30"/>
          <w:szCs w:val="30"/>
          <w:cs/>
        </w:rPr>
        <w:t>ในส่วนของการลงทุนใน</w:t>
      </w:r>
      <w:r w:rsidRPr="00373B7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73B7F">
        <w:rPr>
          <w:rFonts w:asciiTheme="majorBidi" w:hAnsiTheme="majorBidi"/>
          <w:sz w:val="30"/>
          <w:szCs w:val="30"/>
        </w:rPr>
        <w:t xml:space="preserve">Red Lobster (RL) </w:t>
      </w:r>
      <w:r w:rsidRPr="00373B7F">
        <w:rPr>
          <w:rFonts w:asciiTheme="majorBidi" w:hAnsiTheme="majorBidi" w:cs="Angsana New" w:hint="cs"/>
          <w:sz w:val="30"/>
          <w:szCs w:val="30"/>
          <w:cs/>
        </w:rPr>
        <w:t>ซึ่งเป็นบริษัทร่วมที่ถือหุ้นโดย</w:t>
      </w:r>
      <w:r w:rsidRPr="00373B7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73B7F">
        <w:rPr>
          <w:rFonts w:asciiTheme="majorBidi" w:hAnsiTheme="majorBidi"/>
          <w:sz w:val="30"/>
          <w:szCs w:val="30"/>
        </w:rPr>
        <w:t xml:space="preserve">Thai Union Investment North America LLC (TUINA) </w:t>
      </w:r>
      <w:r w:rsidRPr="00373B7F">
        <w:rPr>
          <w:rFonts w:asciiTheme="majorBidi" w:hAnsiTheme="majorBidi" w:cs="Angsana New" w:hint="cs"/>
          <w:sz w:val="30"/>
          <w:szCs w:val="30"/>
          <w:cs/>
        </w:rPr>
        <w:t>ซึ่งเป็นบริษัทย่อยในประเทศสหรัฐอเมริกา</w:t>
      </w:r>
      <w:r w:rsidRPr="00373B7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73B7F">
        <w:rPr>
          <w:rFonts w:asciiTheme="majorBidi" w:hAnsiTheme="majorBidi" w:cs="Angsana New" w:hint="cs"/>
          <w:sz w:val="30"/>
          <w:szCs w:val="30"/>
          <w:cs/>
        </w:rPr>
        <w:t>ที่บริษัทย่อยของกลุ่มบริษัทในประเทศสหรัฐอเมริกาถือหุ้นทั้งหมด</w:t>
      </w:r>
      <w:r w:rsidRPr="00373B7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73B7F">
        <w:rPr>
          <w:rFonts w:asciiTheme="majorBidi" w:hAnsiTheme="majorBidi" w:cs="Angsana New" w:hint="cs"/>
          <w:sz w:val="30"/>
          <w:szCs w:val="30"/>
          <w:cs/>
        </w:rPr>
        <w:t>ฝ่ายบริหารของกลุ่มบริษัทได้พิจารณาแล้วว่า</w:t>
      </w:r>
      <w:r w:rsidRPr="00373B7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73B7F">
        <w:rPr>
          <w:rFonts w:asciiTheme="majorBidi" w:hAnsiTheme="majorBidi" w:cs="Angsana New" w:hint="cs"/>
          <w:sz w:val="30"/>
          <w:szCs w:val="30"/>
          <w:cs/>
        </w:rPr>
        <w:t>สถานการณ์ความต้องการใช้เงินของ</w:t>
      </w:r>
      <w:r w:rsidRPr="00373B7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73B7F">
        <w:rPr>
          <w:rFonts w:asciiTheme="majorBidi" w:hAnsiTheme="majorBidi"/>
          <w:sz w:val="30"/>
          <w:szCs w:val="30"/>
        </w:rPr>
        <w:t xml:space="preserve">RL </w:t>
      </w:r>
      <w:r w:rsidRPr="00373B7F">
        <w:rPr>
          <w:rFonts w:asciiTheme="majorBidi" w:hAnsiTheme="majorBidi" w:cs="Angsana New" w:hint="cs"/>
          <w:sz w:val="30"/>
          <w:szCs w:val="30"/>
          <w:cs/>
        </w:rPr>
        <w:t>ไม่สอดคล้องต่อแผนการจัดสรรเงินลงทุนของกลุ่มบริษัท</w:t>
      </w:r>
      <w:r w:rsidRPr="00373B7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73B7F">
        <w:rPr>
          <w:rFonts w:asciiTheme="majorBidi" w:hAnsiTheme="majorBidi" w:cs="Angsana New" w:hint="cs"/>
          <w:sz w:val="30"/>
          <w:szCs w:val="30"/>
          <w:cs/>
        </w:rPr>
        <w:t>ดังนั้น</w:t>
      </w:r>
      <w:r w:rsidRPr="00373B7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73B7F">
        <w:rPr>
          <w:rFonts w:asciiTheme="majorBidi" w:hAnsiTheme="majorBidi" w:cs="Angsana New" w:hint="cs"/>
          <w:sz w:val="30"/>
          <w:szCs w:val="30"/>
          <w:cs/>
        </w:rPr>
        <w:t>กลุ่มบริษัทจึงตัดสินใจถอนการลงทุนจากการลงทุนส่วนน้อยใน</w:t>
      </w:r>
      <w:r w:rsidRPr="00373B7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73B7F">
        <w:rPr>
          <w:rFonts w:asciiTheme="majorBidi" w:hAnsiTheme="majorBidi"/>
          <w:sz w:val="30"/>
          <w:szCs w:val="30"/>
        </w:rPr>
        <w:t xml:space="preserve">RL </w:t>
      </w:r>
    </w:p>
    <w:p w14:paraId="3E3B0550" w14:textId="77777777" w:rsidR="00373B7F" w:rsidRPr="00373B7F" w:rsidRDefault="00373B7F" w:rsidP="00373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C3436BB" w14:textId="7C45E490" w:rsidR="00017EAD" w:rsidRPr="00EC721A" w:rsidRDefault="00373B7F" w:rsidP="00373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C721A">
        <w:rPr>
          <w:rFonts w:asciiTheme="majorBidi" w:hAnsiTheme="majorBidi" w:cstheme="majorBidi"/>
          <w:sz w:val="30"/>
          <w:szCs w:val="30"/>
          <w:cs/>
        </w:rPr>
        <w:t xml:space="preserve">เพื่อให้เป็นไปตามมาตรฐานการรายงานทางการเงินฉบับที่ </w:t>
      </w:r>
      <w:r w:rsidRPr="00EC721A">
        <w:rPr>
          <w:rFonts w:asciiTheme="majorBidi" w:hAnsiTheme="majorBidi" w:cstheme="majorBidi"/>
          <w:sz w:val="30"/>
          <w:szCs w:val="30"/>
        </w:rPr>
        <w:t>5</w:t>
      </w:r>
      <w:r w:rsidRPr="00EC721A">
        <w:rPr>
          <w:rFonts w:asciiTheme="majorBidi" w:hAnsiTheme="majorBidi" w:cstheme="majorBidi"/>
          <w:sz w:val="30"/>
          <w:szCs w:val="30"/>
          <w:cs/>
        </w:rPr>
        <w:t xml:space="preserve"> กลุ่มบริษัทได้จัดประเภทเงินลงทุนทั้งหมดใน </w:t>
      </w:r>
      <w:r w:rsidRPr="00EC721A">
        <w:rPr>
          <w:rFonts w:asciiTheme="majorBidi" w:hAnsiTheme="majorBidi" w:cstheme="majorBidi"/>
          <w:sz w:val="30"/>
          <w:szCs w:val="30"/>
        </w:rPr>
        <w:t xml:space="preserve">RL </w:t>
      </w:r>
      <w:r w:rsidRPr="00EC721A">
        <w:rPr>
          <w:rFonts w:asciiTheme="majorBidi" w:hAnsiTheme="majorBidi" w:cstheme="majorBidi"/>
          <w:sz w:val="30"/>
          <w:szCs w:val="30"/>
          <w:cs/>
        </w:rPr>
        <w:t xml:space="preserve">และแสดงรายการแยกเป็นสินทรัพย์ที่ถือไว้เพื่อขาย ณ วันที่ </w:t>
      </w:r>
      <w:r w:rsidRPr="00EC721A">
        <w:rPr>
          <w:rFonts w:asciiTheme="majorBidi" w:hAnsiTheme="majorBidi" w:cstheme="majorBidi"/>
          <w:sz w:val="30"/>
          <w:szCs w:val="30"/>
        </w:rPr>
        <w:t xml:space="preserve">31 </w:t>
      </w:r>
      <w:r w:rsidRPr="00EC721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EC721A">
        <w:rPr>
          <w:rFonts w:asciiTheme="majorBidi" w:hAnsiTheme="majorBidi" w:cstheme="majorBidi"/>
          <w:sz w:val="30"/>
          <w:szCs w:val="30"/>
        </w:rPr>
        <w:t>256</w:t>
      </w:r>
      <w:r w:rsidR="006C129F" w:rsidRPr="00EC721A">
        <w:rPr>
          <w:rFonts w:asciiTheme="majorBidi" w:hAnsiTheme="majorBidi" w:cstheme="majorBidi"/>
          <w:sz w:val="30"/>
          <w:szCs w:val="30"/>
        </w:rPr>
        <w:t>6</w:t>
      </w:r>
      <w:r w:rsidRPr="00EC721A">
        <w:rPr>
          <w:rFonts w:asciiTheme="majorBidi" w:hAnsiTheme="majorBidi" w:cstheme="majorBidi"/>
          <w:sz w:val="30"/>
          <w:szCs w:val="30"/>
        </w:rPr>
        <w:t xml:space="preserve"> </w:t>
      </w:r>
      <w:r w:rsidRPr="00EC721A">
        <w:rPr>
          <w:rFonts w:asciiTheme="majorBidi" w:hAnsiTheme="majorBidi" w:cstheme="majorBidi"/>
          <w:sz w:val="30"/>
          <w:szCs w:val="30"/>
          <w:cs/>
        </w:rPr>
        <w:t>และ</w:t>
      </w:r>
      <w:r w:rsidR="006C129F" w:rsidRPr="00EC721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6E2F">
        <w:rPr>
          <w:rFonts w:asciiTheme="majorBidi" w:hAnsiTheme="majorBidi" w:cstheme="majorBidi"/>
          <w:sz w:val="30"/>
          <w:szCs w:val="30"/>
        </w:rPr>
        <w:t xml:space="preserve">30 </w:t>
      </w:r>
      <w:r w:rsidR="00D56E2F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6C129F" w:rsidRPr="00EC721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C129F" w:rsidRPr="00EC721A">
        <w:rPr>
          <w:rFonts w:asciiTheme="majorBidi" w:hAnsiTheme="majorBidi" w:cstheme="majorBidi"/>
          <w:sz w:val="30"/>
          <w:szCs w:val="30"/>
        </w:rPr>
        <w:t xml:space="preserve">2567 </w:t>
      </w:r>
      <w:r w:rsidR="006C129F" w:rsidRPr="00EC721A">
        <w:rPr>
          <w:rFonts w:asciiTheme="majorBidi" w:hAnsiTheme="majorBidi" w:cstheme="majorBidi"/>
          <w:sz w:val="30"/>
          <w:szCs w:val="30"/>
          <w:cs/>
        </w:rPr>
        <w:t>และ</w:t>
      </w:r>
      <w:r w:rsidRPr="00EC721A">
        <w:rPr>
          <w:rFonts w:asciiTheme="majorBidi" w:hAnsiTheme="majorBidi" w:cstheme="majorBidi"/>
          <w:sz w:val="30"/>
          <w:szCs w:val="30"/>
          <w:cs/>
        </w:rPr>
        <w:t xml:space="preserve">วัดมูลค่าด้วยมูลค่าที่ต่ำกว่าระหว่างมูลค่าตามบัญชีกับมูลค่ายุติธรรมหักต้นทุนในการขาย กำไรหรือขาดทุนจาก </w:t>
      </w:r>
      <w:r w:rsidRPr="00EC721A">
        <w:rPr>
          <w:rFonts w:asciiTheme="majorBidi" w:hAnsiTheme="majorBidi" w:cstheme="majorBidi"/>
          <w:sz w:val="30"/>
          <w:szCs w:val="30"/>
        </w:rPr>
        <w:t xml:space="preserve">RL </w:t>
      </w:r>
      <w:r w:rsidRPr="00EC721A">
        <w:rPr>
          <w:rFonts w:asciiTheme="majorBidi" w:hAnsiTheme="majorBidi" w:cstheme="majorBidi"/>
          <w:sz w:val="30"/>
          <w:szCs w:val="30"/>
          <w:cs/>
        </w:rPr>
        <w:t>สำหรับปี</w:t>
      </w:r>
      <w:r w:rsidR="007E6B7B" w:rsidRPr="00EC721A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="007E6B7B" w:rsidRPr="00EC721A">
        <w:rPr>
          <w:rFonts w:asciiTheme="majorBidi" w:hAnsiTheme="majorBidi" w:cstheme="majorBidi"/>
          <w:sz w:val="30"/>
          <w:szCs w:val="30"/>
        </w:rPr>
        <w:t xml:space="preserve"> 31 </w:t>
      </w:r>
      <w:r w:rsidR="007E6B7B" w:rsidRPr="00EC721A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EC721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C721A">
        <w:rPr>
          <w:rFonts w:asciiTheme="majorBidi" w:hAnsiTheme="majorBidi" w:cstheme="majorBidi"/>
          <w:sz w:val="30"/>
          <w:szCs w:val="30"/>
        </w:rPr>
        <w:t>2566</w:t>
      </w:r>
      <w:r w:rsidR="007E6B7B" w:rsidRPr="00EC721A">
        <w:rPr>
          <w:rFonts w:asciiTheme="majorBidi" w:hAnsiTheme="majorBidi" w:cstheme="majorBidi"/>
          <w:sz w:val="30"/>
          <w:szCs w:val="30"/>
          <w:cs/>
        </w:rPr>
        <w:t xml:space="preserve"> และสำหรับงวด</w:t>
      </w:r>
      <w:r w:rsidR="00D37719">
        <w:rPr>
          <w:rFonts w:asciiTheme="majorBidi" w:hAnsiTheme="majorBidi" w:cstheme="majorBidi" w:hint="cs"/>
          <w:sz w:val="30"/>
          <w:szCs w:val="30"/>
          <w:cs/>
        </w:rPr>
        <w:t>สามเดือนและ</w:t>
      </w:r>
      <w:r w:rsidR="00D56E2F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7E6B7B" w:rsidRPr="00EC721A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D56E2F">
        <w:rPr>
          <w:rFonts w:asciiTheme="majorBidi" w:hAnsiTheme="majorBidi" w:cstheme="majorBidi"/>
          <w:sz w:val="30"/>
          <w:szCs w:val="30"/>
        </w:rPr>
        <w:t xml:space="preserve">30 </w:t>
      </w:r>
      <w:r w:rsidR="00D56E2F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7E6B7B" w:rsidRPr="00EC721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E6B7B" w:rsidRPr="00EC721A">
        <w:rPr>
          <w:rFonts w:asciiTheme="majorBidi" w:hAnsiTheme="majorBidi" w:cstheme="majorBidi"/>
          <w:sz w:val="30"/>
          <w:szCs w:val="30"/>
        </w:rPr>
        <w:t>256</w:t>
      </w:r>
      <w:r w:rsidR="002C24C6">
        <w:rPr>
          <w:rFonts w:asciiTheme="majorBidi" w:hAnsiTheme="majorBidi" w:cstheme="majorBidi"/>
          <w:sz w:val="30"/>
          <w:szCs w:val="30"/>
        </w:rPr>
        <w:t>6</w:t>
      </w:r>
      <w:r w:rsidR="007E6B7B" w:rsidRPr="00EC721A">
        <w:rPr>
          <w:rFonts w:asciiTheme="majorBidi" w:hAnsiTheme="majorBidi" w:cstheme="majorBidi"/>
          <w:sz w:val="30"/>
          <w:szCs w:val="30"/>
        </w:rPr>
        <w:t xml:space="preserve"> </w:t>
      </w:r>
      <w:r w:rsidRPr="00EC721A">
        <w:rPr>
          <w:rFonts w:asciiTheme="majorBidi" w:hAnsiTheme="majorBidi" w:cstheme="majorBidi"/>
          <w:sz w:val="30"/>
          <w:szCs w:val="30"/>
          <w:cs/>
        </w:rPr>
        <w:t>จะแสดงรายการเป็นส่วนหนึ่งของการดำเนินงานที่ยกเลิกในงบกำไรขาดทุนรวม</w:t>
      </w:r>
      <w:r w:rsidR="000668E5">
        <w:rPr>
          <w:rFonts w:asciiTheme="majorBidi" w:hAnsiTheme="majorBidi" w:cstheme="majorBidi" w:hint="cs"/>
          <w:sz w:val="30"/>
          <w:szCs w:val="30"/>
          <w:cs/>
        </w:rPr>
        <w:t>เพื่อแสดงข้อมูลเปรียบเทียบ</w:t>
      </w:r>
    </w:p>
    <w:p w14:paraId="57D9D1F1" w14:textId="77777777" w:rsidR="008E0305" w:rsidRPr="00373B7F" w:rsidRDefault="008E0305" w:rsidP="00373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01DDF5E" w14:textId="1AEC3466" w:rsidR="00AD12D7" w:rsidRDefault="00373B7F" w:rsidP="00373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b/>
          <w:sz w:val="30"/>
          <w:szCs w:val="30"/>
          <w:lang w:val="en-GB"/>
        </w:rPr>
      </w:pPr>
      <w:r w:rsidRPr="00373B7F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เนื่องจากการเปลี่ยนแปลงกลยุทธ์ในการลงทุนของกลุ่มบริษัทและผลการดำเนินงานของบริษัทร่วม</w:t>
      </w:r>
      <w:r w:rsidRPr="00373B7F">
        <w:rPr>
          <w:rFonts w:asciiTheme="majorBidi" w:hAnsiTheme="majorBidi" w:cs="Angsana New"/>
          <w:b/>
          <w:sz w:val="30"/>
          <w:szCs w:val="30"/>
          <w:cs/>
          <w:lang w:val="en-GB"/>
        </w:rPr>
        <w:t xml:space="preserve"> </w:t>
      </w:r>
      <w:r w:rsidRPr="00373B7F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กลุ่มบริษัทจึงประเมินมูลค่ายุติธรรมของเงินลงทุนทั้งหมดใน</w:t>
      </w:r>
      <w:r w:rsidRPr="00373B7F">
        <w:rPr>
          <w:rFonts w:asciiTheme="majorBidi" w:hAnsiTheme="majorBidi" w:cs="Angsana New"/>
          <w:b/>
          <w:sz w:val="30"/>
          <w:szCs w:val="30"/>
          <w:cs/>
          <w:lang w:val="en-GB"/>
        </w:rPr>
        <w:t xml:space="preserve"> </w:t>
      </w:r>
      <w:r w:rsidRPr="00373B7F">
        <w:rPr>
          <w:rFonts w:asciiTheme="majorBidi" w:hAnsiTheme="majorBidi" w:cs="Angsana New"/>
          <w:bCs/>
          <w:sz w:val="30"/>
          <w:szCs w:val="30"/>
          <w:lang w:val="en-GB"/>
        </w:rPr>
        <w:t>RL</w:t>
      </w:r>
      <w:r w:rsidRPr="00373B7F">
        <w:rPr>
          <w:rFonts w:asciiTheme="majorBidi" w:hAnsiTheme="majorBidi" w:cs="Angsana New"/>
          <w:b/>
          <w:sz w:val="30"/>
          <w:szCs w:val="30"/>
          <w:lang w:val="en-GB"/>
        </w:rPr>
        <w:t xml:space="preserve"> </w:t>
      </w:r>
      <w:r w:rsidRPr="00373B7F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โดยใช้วิธี</w:t>
      </w:r>
      <w:r w:rsidRPr="00373B7F">
        <w:rPr>
          <w:rFonts w:asciiTheme="majorBidi" w:hAnsiTheme="majorBidi" w:cs="Angsana New"/>
          <w:b/>
          <w:sz w:val="30"/>
          <w:szCs w:val="30"/>
          <w:cs/>
          <w:lang w:val="en-GB"/>
        </w:rPr>
        <w:t xml:space="preserve"> </w:t>
      </w:r>
      <w:r w:rsidRPr="00373B7F">
        <w:rPr>
          <w:rFonts w:asciiTheme="majorBidi" w:hAnsiTheme="majorBidi" w:cs="Angsana New"/>
          <w:bCs/>
          <w:sz w:val="30"/>
          <w:szCs w:val="30"/>
          <w:lang w:val="en-GB"/>
        </w:rPr>
        <w:t>Market Multiples Approach</w:t>
      </w:r>
      <w:r w:rsidRPr="00373B7F">
        <w:rPr>
          <w:rFonts w:asciiTheme="majorBidi" w:hAnsiTheme="majorBidi" w:cs="Angsana New"/>
          <w:b/>
          <w:sz w:val="30"/>
          <w:szCs w:val="30"/>
          <w:lang w:val="en-GB"/>
        </w:rPr>
        <w:t xml:space="preserve"> </w:t>
      </w:r>
      <w:r w:rsidRPr="00373B7F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จากผลการประเมินมูลค่า</w:t>
      </w:r>
      <w:r w:rsidRPr="00373B7F">
        <w:rPr>
          <w:rFonts w:asciiTheme="majorBidi" w:hAnsiTheme="majorBidi" w:cs="Angsana New"/>
          <w:b/>
          <w:sz w:val="30"/>
          <w:szCs w:val="30"/>
          <w:cs/>
          <w:lang w:val="en-GB"/>
        </w:rPr>
        <w:t xml:space="preserve"> </w:t>
      </w:r>
      <w:r w:rsidRPr="00373B7F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มูลค่าประเมินของ</w:t>
      </w:r>
      <w:r w:rsidRPr="00373B7F">
        <w:rPr>
          <w:rFonts w:asciiTheme="majorBidi" w:hAnsiTheme="majorBidi" w:cs="Angsana New"/>
          <w:b/>
          <w:sz w:val="30"/>
          <w:szCs w:val="30"/>
          <w:cs/>
          <w:lang w:val="en-GB"/>
        </w:rPr>
        <w:t xml:space="preserve"> </w:t>
      </w:r>
      <w:r w:rsidRPr="00373B7F">
        <w:rPr>
          <w:rFonts w:asciiTheme="majorBidi" w:hAnsiTheme="majorBidi" w:cs="Angsana New"/>
          <w:bCs/>
          <w:sz w:val="30"/>
          <w:szCs w:val="30"/>
          <w:lang w:val="en-GB"/>
        </w:rPr>
        <w:t>RL</w:t>
      </w:r>
      <w:r w:rsidRPr="00373B7F">
        <w:rPr>
          <w:rFonts w:asciiTheme="majorBidi" w:hAnsiTheme="majorBidi" w:cs="Angsana New"/>
          <w:b/>
          <w:sz w:val="30"/>
          <w:szCs w:val="30"/>
          <w:lang w:val="en-GB"/>
        </w:rPr>
        <w:t xml:space="preserve"> </w:t>
      </w:r>
      <w:r w:rsidRPr="00373B7F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ไม่เพียงพอที่จะชำระหนี้สินของกิจการ</w:t>
      </w:r>
      <w:r w:rsidRPr="00373B7F">
        <w:rPr>
          <w:rFonts w:asciiTheme="majorBidi" w:hAnsiTheme="majorBidi" w:cs="Angsana New"/>
          <w:b/>
          <w:sz w:val="30"/>
          <w:szCs w:val="30"/>
          <w:cs/>
          <w:lang w:val="en-GB"/>
        </w:rPr>
        <w:t xml:space="preserve"> </w:t>
      </w:r>
      <w:r w:rsidRPr="00373B7F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ดังนั้น</w:t>
      </w:r>
      <w:r w:rsidRPr="00373B7F">
        <w:rPr>
          <w:rFonts w:asciiTheme="majorBidi" w:hAnsiTheme="majorBidi" w:cs="Angsana New"/>
          <w:b/>
          <w:sz w:val="30"/>
          <w:szCs w:val="30"/>
          <w:cs/>
          <w:lang w:val="en-GB"/>
        </w:rPr>
        <w:t xml:space="preserve"> </w:t>
      </w:r>
      <w:r w:rsidRPr="00373B7F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มูลค่ายุติธรรมของเงินลงทุนทั้งหมดใน</w:t>
      </w:r>
      <w:r w:rsidRPr="00373B7F">
        <w:rPr>
          <w:rFonts w:asciiTheme="majorBidi" w:hAnsiTheme="majorBidi" w:cs="Angsana New"/>
          <w:b/>
          <w:sz w:val="30"/>
          <w:szCs w:val="30"/>
          <w:cs/>
          <w:lang w:val="en-GB"/>
        </w:rPr>
        <w:t xml:space="preserve"> </w:t>
      </w:r>
      <w:r w:rsidRPr="00373B7F">
        <w:rPr>
          <w:rFonts w:asciiTheme="majorBidi" w:hAnsiTheme="majorBidi" w:cs="Angsana New"/>
          <w:bCs/>
          <w:sz w:val="30"/>
          <w:szCs w:val="30"/>
          <w:lang w:val="en-GB"/>
        </w:rPr>
        <w:t>RL</w:t>
      </w:r>
      <w:r w:rsidRPr="00373B7F">
        <w:rPr>
          <w:rFonts w:asciiTheme="majorBidi" w:hAnsiTheme="majorBidi" w:cs="Angsana New"/>
          <w:b/>
          <w:sz w:val="30"/>
          <w:szCs w:val="30"/>
          <w:lang w:val="en-GB"/>
        </w:rPr>
        <w:t xml:space="preserve"> </w:t>
      </w:r>
      <w:r w:rsidRPr="00373B7F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จึงถูกปรับปรุงเป็นศูนย์</w:t>
      </w:r>
      <w:r w:rsidRPr="00373B7F">
        <w:rPr>
          <w:rFonts w:asciiTheme="majorBidi" w:hAnsiTheme="majorBidi" w:cs="Angsana New"/>
          <w:b/>
          <w:sz w:val="30"/>
          <w:szCs w:val="30"/>
          <w:cs/>
          <w:lang w:val="en-GB"/>
        </w:rPr>
        <w:t xml:space="preserve"> </w:t>
      </w:r>
      <w:r w:rsidRPr="00373B7F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กลุ่มบริษัทรับรู้ผลขาดทุนจากการด้อยค่าและขาดทุนจากการวัดมูลค่ายุติธรรมที่ไม่ใช่เงินสดและเกิดขึ้นเฉพาะคราวจำนวน</w:t>
      </w:r>
      <w:r w:rsidRPr="00373B7F">
        <w:rPr>
          <w:rFonts w:asciiTheme="majorBidi" w:hAnsiTheme="majorBidi" w:cs="Angsana New"/>
          <w:b/>
          <w:sz w:val="30"/>
          <w:szCs w:val="30"/>
          <w:cs/>
          <w:lang w:val="en-GB"/>
        </w:rPr>
        <w:t xml:space="preserve"> </w:t>
      </w:r>
      <w:r w:rsidRPr="00373B7F">
        <w:rPr>
          <w:rFonts w:asciiTheme="majorBidi" w:hAnsiTheme="majorBidi" w:cs="Angsana New"/>
          <w:bCs/>
          <w:sz w:val="30"/>
          <w:szCs w:val="30"/>
          <w:lang w:val="en-GB"/>
        </w:rPr>
        <w:t>18,432.6</w:t>
      </w:r>
      <w:r w:rsidRPr="00373B7F">
        <w:rPr>
          <w:rFonts w:asciiTheme="majorBidi" w:hAnsiTheme="majorBidi" w:cs="Angsana New"/>
          <w:b/>
          <w:sz w:val="30"/>
          <w:szCs w:val="30"/>
          <w:lang w:val="en-GB"/>
        </w:rPr>
        <w:t xml:space="preserve"> </w:t>
      </w:r>
      <w:r w:rsidRPr="00373B7F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ล้านบาท</w:t>
      </w:r>
      <w:r w:rsidRPr="00373B7F">
        <w:rPr>
          <w:rFonts w:asciiTheme="majorBidi" w:hAnsiTheme="majorBidi" w:cs="Angsana New"/>
          <w:b/>
          <w:sz w:val="30"/>
          <w:szCs w:val="30"/>
          <w:cs/>
          <w:lang w:val="en-GB"/>
        </w:rPr>
        <w:t xml:space="preserve"> </w:t>
      </w:r>
      <w:r w:rsidRPr="00373B7F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ในไตรมาสที่สี่ของปี</w:t>
      </w:r>
      <w:r w:rsidRPr="00373B7F">
        <w:rPr>
          <w:rFonts w:asciiTheme="majorBidi" w:hAnsiTheme="majorBidi" w:cs="Angsana New"/>
          <w:bCs/>
          <w:sz w:val="30"/>
          <w:szCs w:val="30"/>
          <w:cs/>
          <w:lang w:val="en-GB"/>
        </w:rPr>
        <w:t xml:space="preserve"> </w:t>
      </w:r>
      <w:r w:rsidRPr="00373B7F">
        <w:rPr>
          <w:rFonts w:asciiTheme="majorBidi" w:hAnsiTheme="majorBidi" w:cs="Angsana New"/>
          <w:bCs/>
          <w:sz w:val="30"/>
          <w:szCs w:val="30"/>
          <w:lang w:val="en-GB"/>
        </w:rPr>
        <w:t>2566</w:t>
      </w:r>
      <w:r w:rsidRPr="00373B7F">
        <w:rPr>
          <w:rFonts w:asciiTheme="majorBidi" w:hAnsiTheme="majorBidi" w:cs="Angsana New"/>
          <w:b/>
          <w:sz w:val="30"/>
          <w:szCs w:val="30"/>
          <w:lang w:val="en-GB"/>
        </w:rPr>
        <w:t xml:space="preserve"> </w:t>
      </w:r>
      <w:r w:rsidRPr="00373B7F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และแสดงรายการเป็นขาดทุนจากการดำเนินงานที่ยกเลิกในงบกำไรขาดทุนรวม</w:t>
      </w:r>
    </w:p>
    <w:p w14:paraId="72A2FF8C" w14:textId="77777777" w:rsidR="000F5494" w:rsidRDefault="000F5494" w:rsidP="00373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b/>
          <w:sz w:val="30"/>
          <w:szCs w:val="30"/>
          <w:lang w:val="en-GB"/>
        </w:rPr>
      </w:pPr>
    </w:p>
    <w:p w14:paraId="3EA2CEA6" w14:textId="226D3D22" w:rsidR="00267E7D" w:rsidRDefault="00267E7D" w:rsidP="00267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b/>
          <w:sz w:val="30"/>
          <w:szCs w:val="30"/>
          <w:lang w:val="en-GB"/>
        </w:rPr>
      </w:pPr>
      <w:r w:rsidRPr="000F5BD7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ในเดือนพฤษภาคม</w:t>
      </w:r>
      <w:r>
        <w:rPr>
          <w:rFonts w:asciiTheme="majorBidi" w:hAnsiTheme="majorBidi" w:cs="Angsana New" w:hint="cs"/>
          <w:b/>
          <w:sz w:val="30"/>
          <w:szCs w:val="30"/>
          <w:cs/>
          <w:lang w:val="en-GB"/>
        </w:rPr>
        <w:t xml:space="preserve"> </w:t>
      </w:r>
      <w:r w:rsidRPr="00281CAF">
        <w:rPr>
          <w:rFonts w:asciiTheme="majorBidi" w:hAnsiTheme="majorBidi" w:cs="Angsana New"/>
          <w:bCs/>
          <w:sz w:val="30"/>
          <w:szCs w:val="30"/>
        </w:rPr>
        <w:t>2567</w:t>
      </w:r>
      <w:r w:rsidRPr="000F5BD7">
        <w:rPr>
          <w:rFonts w:asciiTheme="majorBidi" w:hAnsiTheme="majorBidi" w:cs="Angsana New"/>
          <w:b/>
          <w:sz w:val="30"/>
          <w:szCs w:val="30"/>
          <w:cs/>
          <w:lang w:val="en-GB"/>
        </w:rPr>
        <w:t xml:space="preserve"> </w:t>
      </w:r>
      <w:r w:rsidR="00B14BC2">
        <w:rPr>
          <w:rFonts w:asciiTheme="majorBidi" w:hAnsiTheme="majorBidi" w:cs="Angsana New"/>
          <w:bCs/>
          <w:sz w:val="30"/>
          <w:szCs w:val="30"/>
          <w:lang w:val="en-GB"/>
        </w:rPr>
        <w:t xml:space="preserve">RL </w:t>
      </w:r>
      <w:r w:rsidRPr="000F5BD7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ได้ยื่นขอฟื้นฟูกิจการและขอพิทักษ์ทรัพย์ตามมาตรา</w:t>
      </w:r>
      <w:r w:rsidRPr="000F5BD7">
        <w:rPr>
          <w:rFonts w:asciiTheme="majorBidi" w:hAnsiTheme="majorBidi" w:cs="Angsana New"/>
          <w:b/>
          <w:sz w:val="30"/>
          <w:szCs w:val="30"/>
          <w:cs/>
          <w:lang w:val="en-GB"/>
        </w:rPr>
        <w:t xml:space="preserve"> </w:t>
      </w:r>
      <w:r w:rsidR="00E72649" w:rsidRPr="00DE00BE">
        <w:rPr>
          <w:rFonts w:asciiTheme="majorBidi" w:hAnsiTheme="majorBidi" w:cs="Angsana New"/>
          <w:bCs/>
          <w:sz w:val="30"/>
          <w:szCs w:val="30"/>
        </w:rPr>
        <w:t>11</w:t>
      </w:r>
      <w:r w:rsidRPr="000F5BD7">
        <w:rPr>
          <w:rFonts w:asciiTheme="majorBidi" w:hAnsiTheme="majorBidi" w:cs="Angsana New"/>
          <w:b/>
          <w:sz w:val="30"/>
          <w:szCs w:val="30"/>
          <w:cs/>
          <w:lang w:val="en-GB"/>
        </w:rPr>
        <w:t xml:space="preserve"> </w:t>
      </w:r>
      <w:r w:rsidRPr="000F5BD7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ใน</w:t>
      </w:r>
      <w:r w:rsidR="00E72649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ประเทศ</w:t>
      </w:r>
      <w:r w:rsidRPr="000F5BD7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สหรัฐอเมริกา</w:t>
      </w:r>
      <w:r w:rsidRPr="000F5BD7">
        <w:rPr>
          <w:rFonts w:asciiTheme="majorBidi" w:hAnsiTheme="majorBidi" w:cs="Angsana New"/>
          <w:b/>
          <w:sz w:val="30"/>
          <w:szCs w:val="30"/>
          <w:cs/>
          <w:lang w:val="en-GB"/>
        </w:rPr>
        <w:t xml:space="preserve"> </w:t>
      </w:r>
      <w:r w:rsidR="00E72649">
        <w:rPr>
          <w:rFonts w:asciiTheme="majorBidi" w:hAnsiTheme="majorBidi" w:cs="Angsana New"/>
          <w:b/>
          <w:sz w:val="30"/>
          <w:szCs w:val="30"/>
          <w:cs/>
          <w:lang w:val="en-GB"/>
        </w:rPr>
        <w:br/>
      </w:r>
      <w:r w:rsidRPr="000F5BD7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เมื่อพิจารณาผลกระทบทางการเงิน</w:t>
      </w:r>
      <w:r w:rsidRPr="000F5BD7">
        <w:rPr>
          <w:rFonts w:asciiTheme="majorBidi" w:hAnsiTheme="majorBidi" w:cs="Angsana New"/>
          <w:b/>
          <w:sz w:val="30"/>
          <w:szCs w:val="30"/>
          <w:cs/>
          <w:lang w:val="en-GB"/>
        </w:rPr>
        <w:t xml:space="preserve"> </w:t>
      </w:r>
      <w:r w:rsidRPr="000F5BD7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กลุ่มบริษัทได้รับรู้ผลขาดทุนจากการด้อยค่าและขาดทุนจากการวัดมูลค่ายุติธรรมทั้งจำนวนแล้วในไตรมาสสี่ของปี</w:t>
      </w:r>
      <w:r w:rsidRPr="000F5BD7">
        <w:rPr>
          <w:rFonts w:asciiTheme="majorBidi" w:hAnsiTheme="majorBidi" w:cs="Angsana New"/>
          <w:b/>
          <w:sz w:val="30"/>
          <w:szCs w:val="30"/>
          <w:cs/>
          <w:lang w:val="en-GB"/>
        </w:rPr>
        <w:t xml:space="preserve"> </w:t>
      </w:r>
      <w:r w:rsidRPr="00281CAF">
        <w:rPr>
          <w:rFonts w:asciiTheme="majorBidi" w:hAnsiTheme="majorBidi" w:cs="Angsana New"/>
          <w:bCs/>
          <w:sz w:val="30"/>
          <w:szCs w:val="30"/>
          <w:lang w:val="en-GB"/>
        </w:rPr>
        <w:t>2566</w:t>
      </w:r>
      <w:r w:rsidRPr="000F5BD7">
        <w:rPr>
          <w:rFonts w:asciiTheme="majorBidi" w:hAnsiTheme="majorBidi" w:cs="Angsana New"/>
          <w:b/>
          <w:sz w:val="30"/>
          <w:szCs w:val="30"/>
          <w:cs/>
          <w:lang w:val="en-GB"/>
        </w:rPr>
        <w:t xml:space="preserve"> </w:t>
      </w:r>
      <w:r w:rsidR="003464F1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 xml:space="preserve">ดังที่กล่าวในข้างต้น </w:t>
      </w:r>
      <w:r w:rsidRPr="000F5BD7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ดังนั้น</w:t>
      </w:r>
      <w:r w:rsidRPr="000F5BD7">
        <w:rPr>
          <w:rFonts w:asciiTheme="majorBidi" w:hAnsiTheme="majorBidi" w:cs="Angsana New"/>
          <w:b/>
          <w:sz w:val="30"/>
          <w:szCs w:val="30"/>
          <w:cs/>
          <w:lang w:val="en-GB"/>
        </w:rPr>
        <w:t xml:space="preserve"> </w:t>
      </w:r>
      <w:r w:rsidRPr="000F5BD7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กลุ่มบริษัทจึงคาดว่าเหตุการณ์นี้จะไม่มีผลกระทบอย่างเป็นสาระสำคัญต่อ</w:t>
      </w:r>
      <w:r w:rsidR="003464F1" w:rsidRPr="003464F1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งบการเงินรวม</w:t>
      </w:r>
      <w:r w:rsidR="003464F1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ของ</w:t>
      </w:r>
      <w:r w:rsidRPr="000F5BD7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กลุ่มบริษัท</w:t>
      </w:r>
    </w:p>
    <w:p w14:paraId="78A97AA0" w14:textId="77777777" w:rsidR="00267E7D" w:rsidRDefault="00267E7D" w:rsidP="00373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31480C6C" w14:textId="2BC0D7B0" w:rsidR="004E433E" w:rsidRDefault="004E433E" w:rsidP="00373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373B7F">
        <w:rPr>
          <w:rFonts w:asciiTheme="majorBidi" w:hAnsiTheme="majorBidi" w:cs="Angsana New" w:hint="cs"/>
          <w:sz w:val="30"/>
          <w:szCs w:val="30"/>
          <w:cs/>
        </w:rPr>
        <w:t>ณ</w:t>
      </w:r>
      <w:r w:rsidRPr="00373B7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73B7F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373B7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56E2F">
        <w:rPr>
          <w:rFonts w:asciiTheme="majorBidi" w:hAnsiTheme="majorBidi" w:cstheme="majorBidi"/>
          <w:sz w:val="30"/>
          <w:szCs w:val="30"/>
        </w:rPr>
        <w:t xml:space="preserve">30 </w:t>
      </w:r>
      <w:r w:rsidR="00D56E2F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373B7F">
        <w:rPr>
          <w:rFonts w:asciiTheme="majorBidi" w:hAnsiTheme="majorBidi"/>
          <w:sz w:val="30"/>
          <w:szCs w:val="30"/>
        </w:rPr>
        <w:t>256</w:t>
      </w:r>
      <w:r>
        <w:rPr>
          <w:rFonts w:asciiTheme="majorBidi" w:hAnsiTheme="majorBidi" w:cstheme="minorBidi"/>
          <w:sz w:val="30"/>
          <w:szCs w:val="30"/>
        </w:rPr>
        <w:t>7</w:t>
      </w:r>
      <w:r w:rsidRPr="00373B7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73B7F">
        <w:rPr>
          <w:rFonts w:asciiTheme="majorBidi" w:hAnsiTheme="majorBidi" w:cs="Angsana New" w:hint="cs"/>
          <w:sz w:val="30"/>
          <w:szCs w:val="30"/>
          <w:cs/>
        </w:rPr>
        <w:t>กลุ่มบริษัทยังคงศึกษาช่องทางที่เป็นไปได้ในการถอนการลงทุนนี้</w:t>
      </w:r>
      <w:r w:rsidRPr="00373B7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73B7F">
        <w:rPr>
          <w:rFonts w:asciiTheme="majorBidi" w:hAnsiTheme="majorBidi" w:cs="Angsana New" w:hint="cs"/>
          <w:sz w:val="30"/>
          <w:szCs w:val="30"/>
          <w:cs/>
        </w:rPr>
        <w:t>กลุ่มบริษัทยังคงพยายามเจรจากับผู้ซื้อที่มีศักยภาพเพื่อให้บรรลุข้อตกลงในการขาย</w:t>
      </w:r>
      <w:r w:rsidRPr="00373B7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73B7F">
        <w:rPr>
          <w:rFonts w:asciiTheme="majorBidi" w:hAnsiTheme="majorBidi" w:cs="Angsana New" w:hint="cs"/>
          <w:sz w:val="30"/>
          <w:szCs w:val="30"/>
          <w:cs/>
        </w:rPr>
        <w:t>ซึ่งคาดว่าจะแล้วเสร็จภายในปี</w:t>
      </w:r>
      <w:r w:rsidR="003D3B6C">
        <w:rPr>
          <w:rFonts w:asciiTheme="majorBidi" w:hAnsiTheme="majorBidi" w:cs="Angsana New"/>
          <w:sz w:val="30"/>
          <w:szCs w:val="30"/>
        </w:rPr>
        <w:t xml:space="preserve"> 2567</w:t>
      </w:r>
    </w:p>
    <w:p w14:paraId="29A59944" w14:textId="77777777" w:rsidR="004E433E" w:rsidRPr="00373B7F" w:rsidRDefault="004E433E" w:rsidP="00373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b/>
          <w:sz w:val="30"/>
          <w:szCs w:val="30"/>
          <w:lang w:val="en-GB"/>
        </w:rPr>
      </w:pPr>
    </w:p>
    <w:p w14:paraId="1C93F6A1" w14:textId="205E75C8" w:rsidR="000F5BD7" w:rsidRDefault="00C2035D" w:rsidP="00267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b/>
          <w:sz w:val="30"/>
          <w:szCs w:val="30"/>
          <w:lang w:val="en-GB"/>
        </w:rPr>
      </w:pPr>
      <w:r w:rsidRPr="00EC721A">
        <w:rPr>
          <w:rFonts w:asciiTheme="majorBidi" w:hAnsiTheme="majorBidi" w:cs="Angsana New"/>
          <w:b/>
          <w:spacing w:val="-4"/>
          <w:sz w:val="30"/>
          <w:szCs w:val="30"/>
          <w:cs/>
          <w:lang w:val="en-GB"/>
        </w:rPr>
        <w:t>ในระหว่าง</w:t>
      </w:r>
      <w:r w:rsidR="007E6B7B" w:rsidRPr="00EC721A">
        <w:rPr>
          <w:rFonts w:asciiTheme="majorBidi" w:hAnsiTheme="majorBidi" w:cs="Angsana New"/>
          <w:b/>
          <w:spacing w:val="-4"/>
          <w:sz w:val="30"/>
          <w:szCs w:val="30"/>
          <w:cs/>
          <w:lang w:val="en-GB"/>
        </w:rPr>
        <w:t>งวด</w:t>
      </w:r>
      <w:r w:rsidR="00D56E2F">
        <w:rPr>
          <w:rFonts w:asciiTheme="majorBidi" w:hAnsiTheme="majorBidi" w:cs="Angsana New" w:hint="cs"/>
          <w:b/>
          <w:spacing w:val="-4"/>
          <w:sz w:val="30"/>
          <w:szCs w:val="30"/>
          <w:cs/>
          <w:lang w:val="en-GB"/>
        </w:rPr>
        <w:t>หก</w:t>
      </w:r>
      <w:r w:rsidR="007E6B7B" w:rsidRPr="00EC721A">
        <w:rPr>
          <w:rFonts w:asciiTheme="majorBidi" w:hAnsiTheme="majorBidi" w:cs="Angsana New"/>
          <w:b/>
          <w:spacing w:val="-4"/>
          <w:sz w:val="30"/>
          <w:szCs w:val="30"/>
          <w:cs/>
          <w:lang w:val="en-GB"/>
        </w:rPr>
        <w:t>เดือน</w:t>
      </w:r>
      <w:r w:rsidRPr="00EC721A">
        <w:rPr>
          <w:rFonts w:asciiTheme="majorBidi" w:hAnsiTheme="majorBidi" w:cs="Angsana New"/>
          <w:b/>
          <w:spacing w:val="-4"/>
          <w:sz w:val="30"/>
          <w:szCs w:val="30"/>
          <w:cs/>
          <w:lang w:val="en-GB"/>
        </w:rPr>
        <w:t xml:space="preserve">สิ้นสุดวันที่ </w:t>
      </w:r>
      <w:r w:rsidR="00D56E2F">
        <w:rPr>
          <w:rFonts w:asciiTheme="majorBidi" w:hAnsiTheme="majorBidi" w:cstheme="majorBidi"/>
          <w:sz w:val="30"/>
          <w:szCs w:val="30"/>
        </w:rPr>
        <w:t xml:space="preserve">30 </w:t>
      </w:r>
      <w:r w:rsidR="00D56E2F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24539C" w:rsidRPr="00EC721A">
        <w:rPr>
          <w:rFonts w:asciiTheme="majorBidi" w:hAnsiTheme="majorBidi" w:cs="Angsana New"/>
          <w:b/>
          <w:spacing w:val="-4"/>
          <w:sz w:val="30"/>
          <w:szCs w:val="30"/>
          <w:cs/>
          <w:lang w:val="en-GB"/>
        </w:rPr>
        <w:t xml:space="preserve"> </w:t>
      </w:r>
      <w:r w:rsidR="0024539C" w:rsidRPr="00EC721A">
        <w:rPr>
          <w:rFonts w:asciiTheme="majorBidi" w:hAnsiTheme="majorBidi" w:cs="Angsana New"/>
          <w:bCs/>
          <w:spacing w:val="-4"/>
          <w:sz w:val="30"/>
          <w:szCs w:val="30"/>
        </w:rPr>
        <w:t>2567</w:t>
      </w:r>
      <w:r w:rsidRPr="00EC721A">
        <w:rPr>
          <w:rFonts w:asciiTheme="majorBidi" w:hAnsiTheme="majorBidi" w:cs="Angsana New"/>
          <w:bCs/>
          <w:spacing w:val="-4"/>
          <w:sz w:val="30"/>
          <w:szCs w:val="30"/>
          <w:lang w:val="en-GB"/>
        </w:rPr>
        <w:t xml:space="preserve"> </w:t>
      </w:r>
      <w:r w:rsidRPr="00EC721A">
        <w:rPr>
          <w:rFonts w:asciiTheme="majorBidi" w:hAnsiTheme="majorBidi" w:cs="Angsana New"/>
          <w:b/>
          <w:spacing w:val="-4"/>
          <w:sz w:val="30"/>
          <w:szCs w:val="30"/>
          <w:cs/>
          <w:lang w:val="en-GB"/>
        </w:rPr>
        <w:t>รายการที่เกี่ยวข้องกับสินทรัพย์ที่มีไว้เพื่อขายและการดำเนินงาน</w:t>
      </w:r>
      <w:r w:rsidRPr="00C2035D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ที่ยกเลิกเป็นรายการที่ไม่ใช่เงินสด</w:t>
      </w:r>
      <w:r w:rsidRPr="00C2035D">
        <w:rPr>
          <w:rFonts w:asciiTheme="majorBidi" w:hAnsiTheme="majorBidi" w:cs="Angsana New"/>
          <w:b/>
          <w:sz w:val="30"/>
          <w:szCs w:val="30"/>
          <w:cs/>
          <w:lang w:val="en-GB"/>
        </w:rPr>
        <w:t xml:space="preserve"> </w:t>
      </w:r>
      <w:r w:rsidRPr="00C2035D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จึงไม่มีการเปิดเผยข้อมูลกระแสเงินสดที่เกี่ยวข้อง</w:t>
      </w:r>
    </w:p>
    <w:p w14:paraId="4BA14AD4" w14:textId="76EB6929" w:rsidR="009F700D" w:rsidRDefault="009F7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/>
          <w:sz w:val="30"/>
          <w:szCs w:val="30"/>
          <w:lang w:val="en-GB"/>
        </w:rPr>
      </w:pPr>
    </w:p>
    <w:p w14:paraId="309F692A" w14:textId="03C4971C" w:rsidR="000176FF" w:rsidRPr="00091CA0" w:rsidRDefault="000176FF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</w:rPr>
      </w:pPr>
      <w:r w:rsidRPr="00091CA0">
        <w:rPr>
          <w:rFonts w:ascii="Angsana New" w:hAnsi="Angsana New" w:cs="Angsana New"/>
          <w:szCs w:val="30"/>
          <w:cs/>
        </w:rPr>
        <w:lastRenderedPageBreak/>
        <w:t>เงินลงทุน</w:t>
      </w:r>
      <w:r w:rsidR="001F0541" w:rsidRPr="00091CA0">
        <w:rPr>
          <w:rFonts w:ascii="Angsana New" w:hAnsi="Angsana New" w:cs="Angsana New"/>
          <w:szCs w:val="30"/>
          <w:cs/>
        </w:rPr>
        <w:t>ตามวิธีราคาทุน และเงินลงทุนที่รับรู้ตามวิธีส่วนได้เสีย สุทธิ</w:t>
      </w:r>
      <w:r w:rsidRPr="00091CA0">
        <w:rPr>
          <w:rFonts w:ascii="Angsana New" w:hAnsi="Angsana New" w:cs="Angsana New"/>
          <w:szCs w:val="30"/>
          <w:cs/>
        </w:rPr>
        <w:t xml:space="preserve"> </w:t>
      </w:r>
    </w:p>
    <w:p w14:paraId="6E922F1F" w14:textId="77777777" w:rsidR="000176FF" w:rsidRPr="00D15DAC" w:rsidRDefault="000176FF" w:rsidP="001F0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44"/>
        <w:rPr>
          <w:rFonts w:asciiTheme="majorBidi" w:hAnsiTheme="majorBidi" w:cstheme="majorBidi"/>
          <w:b/>
          <w:bCs/>
          <w:sz w:val="30"/>
          <w:szCs w:val="30"/>
        </w:rPr>
      </w:pPr>
    </w:p>
    <w:p w14:paraId="7926A14F" w14:textId="27E5B09D" w:rsidR="000176FF" w:rsidRDefault="000176FF" w:rsidP="00D11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63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จำนวนของเงินลงทุนที่รับรู้ในงบฐานะการเงินมีดังนี้</w:t>
      </w:r>
    </w:p>
    <w:p w14:paraId="5A074703" w14:textId="77777777" w:rsidR="000176FF" w:rsidRPr="00307326" w:rsidRDefault="000176FF" w:rsidP="001F0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40"/>
        <w:gridCol w:w="1439"/>
        <w:gridCol w:w="181"/>
        <w:gridCol w:w="1349"/>
        <w:gridCol w:w="181"/>
        <w:gridCol w:w="1350"/>
        <w:gridCol w:w="180"/>
        <w:gridCol w:w="1350"/>
      </w:tblGrid>
      <w:tr w:rsidR="000176FF" w:rsidRPr="00A85D0A" w14:paraId="27B30932" w14:textId="77777777" w:rsidTr="00373B7F">
        <w:trPr>
          <w:cantSplit/>
          <w:trHeight w:val="343"/>
          <w:tblHeader/>
        </w:trPr>
        <w:tc>
          <w:tcPr>
            <w:tcW w:w="3240" w:type="dxa"/>
            <w:vAlign w:val="bottom"/>
            <w:hideMark/>
          </w:tcPr>
          <w:p w14:paraId="643C2CE8" w14:textId="77777777" w:rsidR="000176FF" w:rsidRPr="00A85D0A" w:rsidRDefault="000176FF" w:rsidP="00E204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69" w:type="dxa"/>
            <w:gridSpan w:val="3"/>
            <w:vAlign w:val="bottom"/>
            <w:hideMark/>
          </w:tcPr>
          <w:p w14:paraId="7393B2EB" w14:textId="2E4282C5" w:rsidR="000176FF" w:rsidRPr="00A85D0A" w:rsidRDefault="000176FF" w:rsidP="00E2040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</w:tcPr>
          <w:p w14:paraId="0443DE21" w14:textId="77777777" w:rsidR="000176FF" w:rsidRPr="00A85D0A" w:rsidRDefault="000176FF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bottom"/>
            <w:hideMark/>
          </w:tcPr>
          <w:p w14:paraId="3AAD5C19" w14:textId="2B93D610" w:rsidR="000176FF" w:rsidRPr="00A85D0A" w:rsidRDefault="000176FF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87F36" w:rsidRPr="00A85D0A" w14:paraId="2BB1132F" w14:textId="77777777" w:rsidTr="00373B7F">
        <w:trPr>
          <w:cantSplit/>
          <w:trHeight w:val="343"/>
          <w:tblHeader/>
        </w:trPr>
        <w:tc>
          <w:tcPr>
            <w:tcW w:w="3240" w:type="dxa"/>
            <w:vAlign w:val="bottom"/>
          </w:tcPr>
          <w:p w14:paraId="1A747C0A" w14:textId="4D236542" w:rsidR="00587F36" w:rsidRPr="00ED4451" w:rsidRDefault="00587F36" w:rsidP="00587F36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439" w:type="dxa"/>
            <w:vAlign w:val="bottom"/>
          </w:tcPr>
          <w:p w14:paraId="01C739F1" w14:textId="3EDA6EBB" w:rsidR="00587F36" w:rsidRPr="00F92A58" w:rsidRDefault="00587F36" w:rsidP="00587F3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 w:val="0"/>
                <w:spacing w:val="-2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1" w:type="dxa"/>
            <w:vAlign w:val="bottom"/>
          </w:tcPr>
          <w:p w14:paraId="53068FC4" w14:textId="77777777" w:rsidR="00587F36" w:rsidRPr="00A85D0A" w:rsidRDefault="00587F36" w:rsidP="00587F3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349" w:type="dxa"/>
            <w:vAlign w:val="bottom"/>
          </w:tcPr>
          <w:p w14:paraId="3DC63B68" w14:textId="7A173BA5" w:rsidR="00587F36" w:rsidRPr="00A85D0A" w:rsidRDefault="00587F36" w:rsidP="00587F3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pacing w:val="-8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1" w:type="dxa"/>
          </w:tcPr>
          <w:p w14:paraId="78E1D028" w14:textId="77777777" w:rsidR="00587F36" w:rsidRPr="00A85D0A" w:rsidRDefault="00587F36" w:rsidP="00587F3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9FB8466" w14:textId="5C94BEFD" w:rsidR="00587F36" w:rsidRPr="00A85D0A" w:rsidRDefault="00587F36" w:rsidP="00587F3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 w:val="0"/>
                <w:spacing w:val="-2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1112E5E5" w14:textId="77777777" w:rsidR="00587F36" w:rsidRPr="00A85D0A" w:rsidRDefault="00587F36" w:rsidP="00587F3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D0A3572" w14:textId="363E8D21" w:rsidR="00587F36" w:rsidRPr="00A85D0A" w:rsidRDefault="00587F36" w:rsidP="00587F3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pacing w:val="-8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587F36" w:rsidRPr="00A85D0A" w14:paraId="7A875A14" w14:textId="77777777" w:rsidTr="00373B7F">
        <w:trPr>
          <w:cantSplit/>
          <w:trHeight w:val="343"/>
          <w:tblHeader/>
        </w:trPr>
        <w:tc>
          <w:tcPr>
            <w:tcW w:w="3240" w:type="dxa"/>
            <w:vAlign w:val="bottom"/>
          </w:tcPr>
          <w:p w14:paraId="25D69286" w14:textId="77777777" w:rsidR="00587F36" w:rsidRPr="00ED4451" w:rsidRDefault="00587F36" w:rsidP="00587F36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439" w:type="dxa"/>
            <w:vAlign w:val="bottom"/>
          </w:tcPr>
          <w:p w14:paraId="33BFE82F" w14:textId="64CE98B4" w:rsidR="00587F36" w:rsidRDefault="00587F36" w:rsidP="00587F3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1" w:type="dxa"/>
            <w:vAlign w:val="bottom"/>
          </w:tcPr>
          <w:p w14:paraId="643B342E" w14:textId="77777777" w:rsidR="00587F36" w:rsidRPr="00A85D0A" w:rsidRDefault="00587F36" w:rsidP="00587F3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349" w:type="dxa"/>
            <w:vAlign w:val="bottom"/>
          </w:tcPr>
          <w:p w14:paraId="4E4DB222" w14:textId="7CF3DE84" w:rsidR="00587F36" w:rsidRDefault="00587F36" w:rsidP="00587F3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81" w:type="dxa"/>
          </w:tcPr>
          <w:p w14:paraId="15B7B1FF" w14:textId="77777777" w:rsidR="00587F36" w:rsidRPr="00A85D0A" w:rsidRDefault="00587F36" w:rsidP="00587F3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3344FD7" w14:textId="2D8DD82C" w:rsidR="00587F36" w:rsidRDefault="00587F36" w:rsidP="00587F3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48E7BA87" w14:textId="77777777" w:rsidR="00587F36" w:rsidRPr="00A85D0A" w:rsidRDefault="00587F36" w:rsidP="00587F3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CEBBB8F" w14:textId="6F037373" w:rsidR="00587F36" w:rsidRDefault="00587F36" w:rsidP="00587F3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2566</w:t>
            </w:r>
          </w:p>
        </w:tc>
      </w:tr>
      <w:tr w:rsidR="00587F36" w:rsidRPr="00A85D0A" w14:paraId="703F6632" w14:textId="77777777" w:rsidTr="00373B7F">
        <w:trPr>
          <w:cantSplit/>
          <w:trHeight w:val="423"/>
          <w:tblHeader/>
        </w:trPr>
        <w:tc>
          <w:tcPr>
            <w:tcW w:w="3240" w:type="dxa"/>
            <w:vAlign w:val="bottom"/>
          </w:tcPr>
          <w:p w14:paraId="4339B177" w14:textId="77777777" w:rsidR="00587F36" w:rsidRPr="00A85D0A" w:rsidRDefault="00587F36" w:rsidP="00587F36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6030" w:type="dxa"/>
            <w:gridSpan w:val="7"/>
            <w:vAlign w:val="bottom"/>
            <w:hideMark/>
          </w:tcPr>
          <w:p w14:paraId="1759EF56" w14:textId="77777777" w:rsidR="00587F36" w:rsidRPr="00A85D0A" w:rsidRDefault="00587F36" w:rsidP="00587F3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87F36" w:rsidRPr="00A85D0A" w14:paraId="19599C62" w14:textId="77777777" w:rsidTr="00373B7F">
        <w:trPr>
          <w:cantSplit/>
          <w:trHeight w:val="333"/>
        </w:trPr>
        <w:tc>
          <w:tcPr>
            <w:tcW w:w="3240" w:type="dxa"/>
            <w:hideMark/>
          </w:tcPr>
          <w:p w14:paraId="4B406F98" w14:textId="77777777" w:rsidR="00587F36" w:rsidRPr="00143880" w:rsidRDefault="00587F36" w:rsidP="00587F3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388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เงินลงทุนในบริษัทย่อย บริษัทร่วม</w:t>
            </w:r>
          </w:p>
        </w:tc>
        <w:tc>
          <w:tcPr>
            <w:tcW w:w="1439" w:type="dxa"/>
          </w:tcPr>
          <w:p w14:paraId="0205F58F" w14:textId="77777777" w:rsidR="00587F36" w:rsidRPr="00603092" w:rsidRDefault="00587F36" w:rsidP="00587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14:paraId="39AA3289" w14:textId="77777777" w:rsidR="00587F36" w:rsidRPr="00603092" w:rsidRDefault="00587F36" w:rsidP="00587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51618577" w14:textId="77777777" w:rsidR="00587F36" w:rsidRPr="00A85D0A" w:rsidRDefault="00587F36" w:rsidP="00587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254A12F4" w14:textId="77777777" w:rsidR="00587F36" w:rsidRPr="00603092" w:rsidRDefault="00587F36" w:rsidP="00587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5C5E39F" w14:textId="77777777" w:rsidR="00587F36" w:rsidRPr="00603092" w:rsidRDefault="00587F36" w:rsidP="00587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3BA2174" w14:textId="77777777" w:rsidR="00587F36" w:rsidRPr="00603092" w:rsidRDefault="00587F36" w:rsidP="00587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6A23F0D" w14:textId="77777777" w:rsidR="00587F36" w:rsidRPr="00603092" w:rsidRDefault="00587F36" w:rsidP="00587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87F36" w:rsidRPr="00A85D0A" w14:paraId="59C12290" w14:textId="77777777" w:rsidTr="00373B7F">
        <w:trPr>
          <w:cantSplit/>
          <w:trHeight w:val="333"/>
        </w:trPr>
        <w:tc>
          <w:tcPr>
            <w:tcW w:w="3240" w:type="dxa"/>
          </w:tcPr>
          <w:p w14:paraId="1DD11A18" w14:textId="77777777" w:rsidR="00587F36" w:rsidRPr="00143880" w:rsidRDefault="00587F36" w:rsidP="00587F36">
            <w:pPr>
              <w:tabs>
                <w:tab w:val="left" w:pos="12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388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และการร่วมค้า สุทธิ</w:t>
            </w:r>
          </w:p>
        </w:tc>
        <w:tc>
          <w:tcPr>
            <w:tcW w:w="1439" w:type="dxa"/>
          </w:tcPr>
          <w:p w14:paraId="79E2D0EC" w14:textId="77777777" w:rsidR="00587F36" w:rsidRPr="00603092" w:rsidRDefault="00587F36" w:rsidP="00587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14:paraId="0D75F582" w14:textId="77777777" w:rsidR="00587F36" w:rsidRPr="00603092" w:rsidRDefault="00587F36" w:rsidP="00587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015834CD" w14:textId="77777777" w:rsidR="00587F36" w:rsidRPr="00A85D0A" w:rsidRDefault="00587F36" w:rsidP="00587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2FEE5545" w14:textId="77777777" w:rsidR="00587F36" w:rsidRPr="00603092" w:rsidRDefault="00587F36" w:rsidP="00587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54A05C4" w14:textId="77777777" w:rsidR="00587F36" w:rsidRPr="00603092" w:rsidRDefault="00587F36" w:rsidP="00587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3CC2367" w14:textId="77777777" w:rsidR="00587F36" w:rsidRPr="00603092" w:rsidRDefault="00587F36" w:rsidP="00587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771DDB" w14:textId="77777777" w:rsidR="00587F36" w:rsidRPr="00603092" w:rsidRDefault="00587F36" w:rsidP="00587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C2814" w:rsidRPr="00A85D0A" w14:paraId="17FDB315" w14:textId="77777777" w:rsidTr="00373B7F">
        <w:trPr>
          <w:cantSplit/>
          <w:trHeight w:val="343"/>
        </w:trPr>
        <w:tc>
          <w:tcPr>
            <w:tcW w:w="3240" w:type="dxa"/>
            <w:hideMark/>
          </w:tcPr>
          <w:p w14:paraId="6157DD81" w14:textId="77777777" w:rsidR="007C2814" w:rsidRPr="00A85D0A" w:rsidRDefault="007C2814" w:rsidP="007C281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39" w:type="dxa"/>
          </w:tcPr>
          <w:p w14:paraId="02D98CFC" w14:textId="5A4E9436" w:rsidR="007C2814" w:rsidRPr="00603092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6F026155" w14:textId="77777777" w:rsidR="007C2814" w:rsidRPr="00603092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495CE627" w14:textId="77777777" w:rsidR="007C2814" w:rsidRPr="00603092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0BF642B5" w14:textId="77777777" w:rsidR="007C2814" w:rsidRPr="00603092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169D9BF" w14:textId="092E2955" w:rsidR="007C2814" w:rsidRPr="00603092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39,355,621</w:t>
            </w:r>
          </w:p>
        </w:tc>
        <w:tc>
          <w:tcPr>
            <w:tcW w:w="180" w:type="dxa"/>
          </w:tcPr>
          <w:p w14:paraId="54D32C82" w14:textId="77777777" w:rsidR="007C2814" w:rsidRPr="00603092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5F52F1" w14:textId="77777777" w:rsidR="007C2814" w:rsidRPr="00603092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37,737,705</w:t>
            </w:r>
          </w:p>
        </w:tc>
      </w:tr>
      <w:tr w:rsidR="007C2814" w:rsidRPr="00A85D0A" w14:paraId="2BB756EB" w14:textId="77777777" w:rsidTr="00373B7F">
        <w:trPr>
          <w:cantSplit/>
          <w:trHeight w:val="343"/>
        </w:trPr>
        <w:tc>
          <w:tcPr>
            <w:tcW w:w="3240" w:type="dxa"/>
            <w:hideMark/>
          </w:tcPr>
          <w:p w14:paraId="7ACBE3B3" w14:textId="77777777" w:rsidR="007C2814" w:rsidRPr="00A85D0A" w:rsidRDefault="007C2814" w:rsidP="007C281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39" w:type="dxa"/>
          </w:tcPr>
          <w:p w14:paraId="7AEB3745" w14:textId="1398CE09" w:rsidR="007C2814" w:rsidRPr="00603092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8,884,513</w:t>
            </w:r>
          </w:p>
        </w:tc>
        <w:tc>
          <w:tcPr>
            <w:tcW w:w="181" w:type="dxa"/>
          </w:tcPr>
          <w:p w14:paraId="2CB44BFA" w14:textId="77777777" w:rsidR="007C2814" w:rsidRPr="00603092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1BD37DAE" w14:textId="77777777" w:rsidR="007C2814" w:rsidRPr="00603092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9,097,427</w:t>
            </w:r>
          </w:p>
        </w:tc>
        <w:tc>
          <w:tcPr>
            <w:tcW w:w="181" w:type="dxa"/>
          </w:tcPr>
          <w:p w14:paraId="1B89371B" w14:textId="77777777" w:rsidR="007C2814" w:rsidRPr="00603092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A13D7CE" w14:textId="4AF45D99" w:rsidR="007C2814" w:rsidRPr="00603092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3,789,307</w:t>
            </w:r>
          </w:p>
        </w:tc>
        <w:tc>
          <w:tcPr>
            <w:tcW w:w="180" w:type="dxa"/>
          </w:tcPr>
          <w:p w14:paraId="664AE13C" w14:textId="77777777" w:rsidR="007C2814" w:rsidRPr="00603092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1AFAE1C" w14:textId="77777777" w:rsidR="007C2814" w:rsidRPr="00603092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3,789,307</w:t>
            </w:r>
          </w:p>
        </w:tc>
      </w:tr>
      <w:tr w:rsidR="007C2814" w:rsidRPr="00A85D0A" w14:paraId="0B47367F" w14:textId="77777777" w:rsidTr="007C2814">
        <w:trPr>
          <w:cantSplit/>
          <w:trHeight w:val="353"/>
        </w:trPr>
        <w:tc>
          <w:tcPr>
            <w:tcW w:w="3240" w:type="dxa"/>
          </w:tcPr>
          <w:p w14:paraId="338E3AAE" w14:textId="77777777" w:rsidR="007C2814" w:rsidRPr="00A85D0A" w:rsidRDefault="007C2814" w:rsidP="007C2814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439" w:type="dxa"/>
          </w:tcPr>
          <w:p w14:paraId="726DFFB9" w14:textId="6824F0C1" w:rsidR="007C2814" w:rsidRPr="00603092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348,012</w:t>
            </w:r>
          </w:p>
        </w:tc>
        <w:tc>
          <w:tcPr>
            <w:tcW w:w="181" w:type="dxa"/>
          </w:tcPr>
          <w:p w14:paraId="00F8463C" w14:textId="77777777" w:rsidR="007C2814" w:rsidRPr="00603092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4FAB202C" w14:textId="77777777" w:rsidR="007C2814" w:rsidRPr="00603092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237,645</w:t>
            </w:r>
          </w:p>
        </w:tc>
        <w:tc>
          <w:tcPr>
            <w:tcW w:w="181" w:type="dxa"/>
          </w:tcPr>
          <w:p w14:paraId="72FE108C" w14:textId="77777777" w:rsidR="007C2814" w:rsidRPr="00603092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CDCAFD" w14:textId="1BB78782" w:rsidR="007C2814" w:rsidRPr="00603092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sz w:val="30"/>
                <w:szCs w:val="30"/>
              </w:rPr>
              <w:t>58,646</w:t>
            </w:r>
          </w:p>
        </w:tc>
        <w:tc>
          <w:tcPr>
            <w:tcW w:w="180" w:type="dxa"/>
          </w:tcPr>
          <w:p w14:paraId="4CF116C3" w14:textId="77777777" w:rsidR="007C2814" w:rsidRPr="00603092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8032249" w14:textId="77777777" w:rsidR="007C2814" w:rsidRPr="00603092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40,842</w:t>
            </w:r>
          </w:p>
        </w:tc>
      </w:tr>
      <w:tr w:rsidR="007C2814" w:rsidRPr="00A85D0A" w14:paraId="242D00A6" w14:textId="77777777" w:rsidTr="00373B7F">
        <w:trPr>
          <w:cantSplit/>
          <w:trHeight w:val="354"/>
        </w:trPr>
        <w:tc>
          <w:tcPr>
            <w:tcW w:w="3240" w:type="dxa"/>
          </w:tcPr>
          <w:p w14:paraId="46024FCC" w14:textId="77777777" w:rsidR="007C2814" w:rsidRPr="00A85D0A" w:rsidRDefault="007C2814" w:rsidP="007C281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รวมเงินลงทุน สุทธิ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BC1EA6" w14:textId="6C3512DF" w:rsidR="007C2814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9,232,525</w:t>
            </w:r>
          </w:p>
        </w:tc>
        <w:tc>
          <w:tcPr>
            <w:tcW w:w="181" w:type="dxa"/>
          </w:tcPr>
          <w:p w14:paraId="08F0A278" w14:textId="77777777" w:rsidR="007C2814" w:rsidRPr="0039572C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95991B" w14:textId="77777777" w:rsidR="007C2814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9,335,072</w:t>
            </w:r>
          </w:p>
        </w:tc>
        <w:tc>
          <w:tcPr>
            <w:tcW w:w="181" w:type="dxa"/>
          </w:tcPr>
          <w:p w14:paraId="101F6D8A" w14:textId="77777777" w:rsidR="007C2814" w:rsidRPr="00603092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20B9FA9C" w14:textId="6AD6404B" w:rsidR="007C2814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28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43,203,574</w:t>
            </w:r>
          </w:p>
        </w:tc>
        <w:tc>
          <w:tcPr>
            <w:tcW w:w="180" w:type="dxa"/>
          </w:tcPr>
          <w:p w14:paraId="19D00459" w14:textId="77777777" w:rsidR="007C2814" w:rsidRPr="004A26FE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  <w:tab w:val="decimal" w:pos="82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5C437D5B" w14:textId="77777777" w:rsidR="007C2814" w:rsidRPr="004A26FE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41,567,854</w:t>
            </w:r>
          </w:p>
        </w:tc>
      </w:tr>
    </w:tbl>
    <w:p w14:paraId="6D7EAC0E" w14:textId="77777777" w:rsidR="000176FF" w:rsidRDefault="000176FF" w:rsidP="00017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</w:p>
    <w:p w14:paraId="2F9B876E" w14:textId="09765659" w:rsidR="000176FF" w:rsidRDefault="000176FF" w:rsidP="00D11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 w:hanging="180"/>
        <w:jc w:val="thaiDistribute"/>
        <w:rPr>
          <w:rFonts w:asciiTheme="majorBidi" w:hAnsiTheme="majorBidi" w:cs="Angsana New"/>
          <w:sz w:val="30"/>
          <w:szCs w:val="30"/>
        </w:rPr>
      </w:pPr>
      <w:r w:rsidRPr="00022DA2">
        <w:rPr>
          <w:rFonts w:asciiTheme="majorBidi" w:hAnsiTheme="majorBidi" w:cs="Angsana New" w:hint="cs"/>
          <w:sz w:val="30"/>
          <w:szCs w:val="30"/>
          <w:cs/>
        </w:rPr>
        <w:t>จํานวนที่รับรู้ในงบกําไรขาดทุนและงบกําไรขาดทุนเบ็ดเสร็จมีดังน</w:t>
      </w:r>
      <w:r>
        <w:rPr>
          <w:rFonts w:asciiTheme="majorBidi" w:hAnsiTheme="majorBidi" w:cs="Angsana New" w:hint="cs"/>
          <w:sz w:val="30"/>
          <w:szCs w:val="30"/>
          <w:cs/>
        </w:rPr>
        <w:t>ี้</w:t>
      </w:r>
    </w:p>
    <w:p w14:paraId="7CA741A0" w14:textId="77777777" w:rsidR="000176FF" w:rsidRDefault="000176FF" w:rsidP="001F0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90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660"/>
        <w:gridCol w:w="1260"/>
        <w:gridCol w:w="180"/>
        <w:gridCol w:w="1260"/>
      </w:tblGrid>
      <w:tr w:rsidR="000176FF" w:rsidRPr="001F2AB0" w14:paraId="120CB2FF" w14:textId="77777777" w:rsidTr="00DE00BE">
        <w:trPr>
          <w:cantSplit/>
          <w:trHeight w:val="343"/>
          <w:tblHeader/>
        </w:trPr>
        <w:tc>
          <w:tcPr>
            <w:tcW w:w="6660" w:type="dxa"/>
            <w:vAlign w:val="bottom"/>
            <w:hideMark/>
          </w:tcPr>
          <w:p w14:paraId="378D9FF2" w14:textId="77777777" w:rsidR="000176FF" w:rsidRPr="00A85D0A" w:rsidRDefault="000176FF" w:rsidP="00E204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4F3DD477" w14:textId="0C656D63" w:rsidR="000176FF" w:rsidRPr="001F2AB0" w:rsidRDefault="000176FF" w:rsidP="00E2040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1F2AB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0176FF" w:rsidRPr="001F2AB0" w14:paraId="6674B1C3" w14:textId="77777777" w:rsidTr="00DE00BE">
        <w:trPr>
          <w:cantSplit/>
          <w:trHeight w:val="343"/>
          <w:tblHeader/>
        </w:trPr>
        <w:tc>
          <w:tcPr>
            <w:tcW w:w="6660" w:type="dxa"/>
            <w:vAlign w:val="bottom"/>
          </w:tcPr>
          <w:p w14:paraId="0C3BAB58" w14:textId="70682E5E" w:rsidR="000176FF" w:rsidRPr="001F2AB0" w:rsidRDefault="000176FF" w:rsidP="00E204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1F2AB0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>สำหรับงวด</w:t>
            </w:r>
            <w:r w:rsidR="00587F36" w:rsidRPr="001F2AB0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>หก</w:t>
            </w:r>
            <w:r w:rsidRPr="001F2AB0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="00587F36" w:rsidRPr="001F2AB0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val="en-US" w:bidi="th-TH"/>
              </w:rPr>
              <w:t xml:space="preserve"> </w:t>
            </w:r>
            <w:r w:rsidR="00587F36" w:rsidRPr="001F2AB0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lang w:val="en-US" w:bidi="th-TH"/>
              </w:rPr>
              <w:t xml:space="preserve">30 </w:t>
            </w:r>
            <w:r w:rsidR="00587F36" w:rsidRPr="001F2AB0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6829061D" w14:textId="77777777" w:rsidR="000176FF" w:rsidRPr="001F2AB0" w:rsidRDefault="000176FF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</w:pPr>
            <w:r w:rsidRPr="001F2AB0"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  <w:t>256</w:t>
            </w:r>
            <w:r w:rsidRPr="001F2AB0"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08DC7AC1" w14:textId="77777777" w:rsidR="000176FF" w:rsidRPr="001F2AB0" w:rsidRDefault="000176FF" w:rsidP="00E2040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D5DE707" w14:textId="77777777" w:rsidR="000176FF" w:rsidRPr="001F2AB0" w:rsidRDefault="000176FF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 w:rsidRPr="001F2AB0"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  <w:t>2566</w:t>
            </w:r>
          </w:p>
        </w:tc>
      </w:tr>
      <w:tr w:rsidR="000176FF" w:rsidRPr="001F2AB0" w14:paraId="5603ACF2" w14:textId="77777777" w:rsidTr="00DE00BE">
        <w:trPr>
          <w:cantSplit/>
          <w:trHeight w:val="423"/>
          <w:tblHeader/>
        </w:trPr>
        <w:tc>
          <w:tcPr>
            <w:tcW w:w="6660" w:type="dxa"/>
            <w:vAlign w:val="bottom"/>
          </w:tcPr>
          <w:p w14:paraId="25D464DA" w14:textId="77777777" w:rsidR="000176FF" w:rsidRPr="00DE00BE" w:rsidRDefault="000176FF" w:rsidP="00E2040F">
            <w:pPr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602DBEF5" w14:textId="77777777" w:rsidR="000176FF" w:rsidRPr="00DE00BE" w:rsidRDefault="000176FF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F2A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1F2AB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F2A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176FF" w:rsidRPr="001F2AB0" w14:paraId="6E1C545F" w14:textId="77777777" w:rsidTr="00DE00BE">
        <w:trPr>
          <w:cantSplit/>
          <w:trHeight w:val="333"/>
        </w:trPr>
        <w:tc>
          <w:tcPr>
            <w:tcW w:w="6660" w:type="dxa"/>
            <w:hideMark/>
          </w:tcPr>
          <w:p w14:paraId="660EA7FD" w14:textId="77777777" w:rsidR="000176FF" w:rsidRPr="001F2AB0" w:rsidRDefault="000176FF" w:rsidP="00E2040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A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ส่วนแบ่งกำไร</w:t>
            </w:r>
            <w:r w:rsidRPr="001F2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1F2A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Pr="001F2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1F2A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สุทธิ</w:t>
            </w:r>
            <w:r w:rsidRPr="001F2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5B4F7A36" w14:textId="77777777" w:rsidR="000176FF" w:rsidRPr="001F2AB0" w:rsidRDefault="000176FF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31059A3" w14:textId="77777777" w:rsidR="000176FF" w:rsidRPr="001F2AB0" w:rsidRDefault="000176FF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4B8AE4" w14:textId="77777777" w:rsidR="000176FF" w:rsidRPr="001F2AB0" w:rsidRDefault="000176FF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2814" w:rsidRPr="001F2AB0" w14:paraId="3AA3E9D1" w14:textId="77777777" w:rsidTr="00DE00BE">
        <w:trPr>
          <w:cantSplit/>
          <w:trHeight w:val="343"/>
        </w:trPr>
        <w:tc>
          <w:tcPr>
            <w:tcW w:w="6660" w:type="dxa"/>
            <w:hideMark/>
          </w:tcPr>
          <w:p w14:paraId="4FDDB0FA" w14:textId="77777777" w:rsidR="007C2814" w:rsidRPr="001F2AB0" w:rsidRDefault="007C2814" w:rsidP="007C281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AB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06DB5964" w14:textId="31A06194" w:rsidR="007C2814" w:rsidRPr="001F2AB0" w:rsidRDefault="007C2814" w:rsidP="00EE0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F2AB0">
              <w:rPr>
                <w:rFonts w:ascii="Angsana New" w:hAnsi="Angsana New" w:cs="Angsana New"/>
                <w:sz w:val="30"/>
                <w:szCs w:val="30"/>
              </w:rPr>
              <w:t>379,695</w:t>
            </w:r>
          </w:p>
        </w:tc>
        <w:tc>
          <w:tcPr>
            <w:tcW w:w="180" w:type="dxa"/>
          </w:tcPr>
          <w:p w14:paraId="2800FA64" w14:textId="77777777" w:rsidR="007C2814" w:rsidRPr="001F2AB0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92967C" w14:textId="70065D0E" w:rsidR="007C2814" w:rsidRPr="001F2AB0" w:rsidRDefault="007C2814" w:rsidP="00EE0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F2AB0">
              <w:rPr>
                <w:rFonts w:ascii="Angsana New" w:hAnsi="Angsana New" w:cs="Angsana New"/>
                <w:sz w:val="30"/>
                <w:szCs w:val="30"/>
              </w:rPr>
              <w:t>296,294</w:t>
            </w:r>
          </w:p>
        </w:tc>
      </w:tr>
      <w:tr w:rsidR="007C2814" w:rsidRPr="001F2AB0" w14:paraId="15FE3FFF" w14:textId="77777777" w:rsidTr="00DE00BE">
        <w:trPr>
          <w:cantSplit/>
          <w:trHeight w:val="333"/>
        </w:trPr>
        <w:tc>
          <w:tcPr>
            <w:tcW w:w="6660" w:type="dxa"/>
          </w:tcPr>
          <w:p w14:paraId="3D4DB771" w14:textId="77777777" w:rsidR="007C2814" w:rsidRPr="001F2AB0" w:rsidRDefault="007C2814" w:rsidP="007C2814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F2AB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60" w:type="dxa"/>
          </w:tcPr>
          <w:p w14:paraId="69832C96" w14:textId="70CC3DC9" w:rsidR="007C2814" w:rsidRPr="001F2AB0" w:rsidRDefault="007C2814" w:rsidP="00EE0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F2AB0">
              <w:rPr>
                <w:rFonts w:ascii="Angsana New" w:hAnsi="Angsana New" w:cs="Angsana New"/>
                <w:sz w:val="30"/>
                <w:szCs w:val="30"/>
              </w:rPr>
              <w:t>(41,446)</w:t>
            </w:r>
          </w:p>
        </w:tc>
        <w:tc>
          <w:tcPr>
            <w:tcW w:w="180" w:type="dxa"/>
          </w:tcPr>
          <w:p w14:paraId="68525BB8" w14:textId="77777777" w:rsidR="007C2814" w:rsidRPr="001F2AB0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958AE5" w14:textId="35B03CB3" w:rsidR="007C2814" w:rsidRPr="001F2AB0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F2AB0">
              <w:rPr>
                <w:rFonts w:ascii="Angsana New" w:hAnsi="Angsana New" w:cs="Angsana New"/>
                <w:sz w:val="30"/>
                <w:szCs w:val="30"/>
              </w:rPr>
              <w:t>(31,771)</w:t>
            </w:r>
          </w:p>
        </w:tc>
      </w:tr>
      <w:tr w:rsidR="007C2814" w:rsidRPr="001F2AB0" w14:paraId="2849ABB1" w14:textId="77777777" w:rsidTr="00DE00BE">
        <w:trPr>
          <w:cantSplit/>
          <w:trHeight w:val="354"/>
        </w:trPr>
        <w:tc>
          <w:tcPr>
            <w:tcW w:w="6660" w:type="dxa"/>
          </w:tcPr>
          <w:p w14:paraId="55E9D414" w14:textId="2547557C" w:rsidR="007C2814" w:rsidRPr="001F2AB0" w:rsidRDefault="007C2814" w:rsidP="007C281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2A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รวมส่วนแบ่งกำไรจากเงินลงทุน</w:t>
            </w:r>
            <w:r w:rsidRPr="001F2AB0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ที่รับรู้ตามวิธีส่วนได้เสีย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79F72F" w14:textId="387A3599" w:rsidR="007C2814" w:rsidRPr="001F2AB0" w:rsidRDefault="007C2814" w:rsidP="00EE0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F2A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338,249</w:t>
            </w:r>
          </w:p>
        </w:tc>
        <w:tc>
          <w:tcPr>
            <w:tcW w:w="180" w:type="dxa"/>
          </w:tcPr>
          <w:p w14:paraId="100C797A" w14:textId="77777777" w:rsidR="007C2814" w:rsidRPr="001F2AB0" w:rsidRDefault="007C2814" w:rsidP="007C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9D0806" w14:textId="73945A59" w:rsidR="007C2814" w:rsidRPr="001F2AB0" w:rsidRDefault="007C2814" w:rsidP="00EE0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F2A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264,523</w:t>
            </w:r>
          </w:p>
        </w:tc>
      </w:tr>
      <w:tr w:rsidR="00191F83" w:rsidRPr="001F2AB0" w14:paraId="14E8FC0D" w14:textId="77777777" w:rsidTr="00DE00BE">
        <w:trPr>
          <w:cantSplit/>
          <w:trHeight w:val="354"/>
        </w:trPr>
        <w:tc>
          <w:tcPr>
            <w:tcW w:w="6660" w:type="dxa"/>
          </w:tcPr>
          <w:p w14:paraId="2D4C7327" w14:textId="77777777" w:rsidR="00191F83" w:rsidRPr="001F2AB0" w:rsidRDefault="00191F83" w:rsidP="00191F8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68EA6E71" w14:textId="77777777" w:rsidR="00191F83" w:rsidRPr="001F2AB0" w:rsidRDefault="00191F83" w:rsidP="0019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6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49BC5A3" w14:textId="77777777" w:rsidR="00191F83" w:rsidRPr="001F2AB0" w:rsidRDefault="00191F83" w:rsidP="0019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66F9B6DC" w14:textId="77777777" w:rsidR="00191F83" w:rsidRPr="001F2AB0" w:rsidRDefault="00191F83" w:rsidP="0019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91F83" w:rsidRPr="001F2AB0" w14:paraId="2421FD31" w14:textId="77777777" w:rsidTr="00DE00BE">
        <w:trPr>
          <w:cantSplit/>
          <w:trHeight w:val="354"/>
        </w:trPr>
        <w:tc>
          <w:tcPr>
            <w:tcW w:w="6660" w:type="dxa"/>
          </w:tcPr>
          <w:p w14:paraId="491A484D" w14:textId="13E61207" w:rsidR="00191F83" w:rsidRPr="001F2AB0" w:rsidRDefault="00191F83" w:rsidP="00191F8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2A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ส่วนแบ่ง</w:t>
            </w:r>
            <w:r w:rsidR="00D35D17" w:rsidRPr="001F2A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1F2A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กำไรเบ็ดเสร็จ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0549A0D" w14:textId="77777777" w:rsidR="00191F83" w:rsidRPr="001F2AB0" w:rsidRDefault="00191F83" w:rsidP="0019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6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8A6A3AA" w14:textId="77777777" w:rsidR="00191F83" w:rsidRPr="001F2AB0" w:rsidRDefault="00191F83" w:rsidP="0019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BE17A69" w14:textId="77777777" w:rsidR="00191F83" w:rsidRPr="001F2AB0" w:rsidRDefault="00191F83" w:rsidP="0019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E0D72" w:rsidRPr="001F2AB0" w14:paraId="6970BFD2" w14:textId="77777777" w:rsidTr="00DE00BE">
        <w:trPr>
          <w:cantSplit/>
          <w:trHeight w:val="354"/>
        </w:trPr>
        <w:tc>
          <w:tcPr>
            <w:tcW w:w="6660" w:type="dxa"/>
          </w:tcPr>
          <w:p w14:paraId="46FAFB9F" w14:textId="77777777" w:rsidR="00EE0D72" w:rsidRPr="001F2AB0" w:rsidRDefault="00EE0D72" w:rsidP="00EE0D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AB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593CCCB" w14:textId="4CABB545" w:rsidR="00EE0D72" w:rsidRPr="001F2AB0" w:rsidRDefault="00EE0D72" w:rsidP="00EE0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F2AB0">
              <w:rPr>
                <w:rFonts w:ascii="Angsana New" w:hAnsi="Angsana New" w:cs="Angsana New"/>
                <w:sz w:val="30"/>
                <w:szCs w:val="30"/>
              </w:rPr>
              <w:t>(34,860)</w:t>
            </w:r>
          </w:p>
        </w:tc>
        <w:tc>
          <w:tcPr>
            <w:tcW w:w="180" w:type="dxa"/>
          </w:tcPr>
          <w:p w14:paraId="32244CE8" w14:textId="77777777" w:rsidR="00EE0D72" w:rsidRPr="001F2AB0" w:rsidRDefault="00EE0D72" w:rsidP="00EE0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5A72CDC" w14:textId="6157826D" w:rsidR="00EE0D72" w:rsidRPr="001F2AB0" w:rsidRDefault="0048799A" w:rsidP="00EE0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  <w:r w:rsidRPr="001F2AB0">
              <w:rPr>
                <w:rFonts w:ascii="Angsana New" w:hAnsi="Angsana New" w:cs="Angsana New"/>
                <w:sz w:val="30"/>
                <w:szCs w:val="30"/>
              </w:rPr>
              <w:t>46,274</w:t>
            </w:r>
          </w:p>
        </w:tc>
      </w:tr>
      <w:tr w:rsidR="00EE0D72" w:rsidRPr="00A85D0A" w14:paraId="152309F0" w14:textId="77777777" w:rsidTr="00DE00BE">
        <w:trPr>
          <w:cantSplit/>
          <w:trHeight w:val="354"/>
        </w:trPr>
        <w:tc>
          <w:tcPr>
            <w:tcW w:w="6660" w:type="dxa"/>
          </w:tcPr>
          <w:p w14:paraId="257BDB91" w14:textId="73661F45" w:rsidR="00EE0D72" w:rsidRPr="001F2AB0" w:rsidRDefault="00EE0D72" w:rsidP="00EE0D7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2A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รวมส่วนแบ่ง</w:t>
            </w:r>
            <w:r w:rsidR="00140396" w:rsidRPr="001F2A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140396" w:rsidRPr="001F2A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(ขาดทุน)</w:t>
            </w:r>
            <w:r w:rsidR="00140396" w:rsidRPr="001F2A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F2A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กำไรเบ็ดเสร็จจากเงินลงทุน</w:t>
            </w:r>
            <w:r w:rsidRPr="001F2AB0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ที่รับรู้ตามวิธีส่วนได้เสีย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A32252" w14:textId="67FA0E42" w:rsidR="00EE0D72" w:rsidRPr="001F2AB0" w:rsidRDefault="00EE0D72" w:rsidP="00EE0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F2A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(34,860)</w:t>
            </w:r>
          </w:p>
        </w:tc>
        <w:tc>
          <w:tcPr>
            <w:tcW w:w="180" w:type="dxa"/>
          </w:tcPr>
          <w:p w14:paraId="5C6852B1" w14:textId="77777777" w:rsidR="00EE0D72" w:rsidRPr="001F2AB0" w:rsidRDefault="00EE0D72" w:rsidP="00EE0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394544" w14:textId="539484CF" w:rsidR="00EE0D72" w:rsidRPr="004216C1" w:rsidRDefault="0048799A" w:rsidP="00EE0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F2A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46,274</w:t>
            </w:r>
          </w:p>
        </w:tc>
      </w:tr>
    </w:tbl>
    <w:p w14:paraId="7C40F38E" w14:textId="5812F8DB" w:rsidR="009908F5" w:rsidRDefault="009908F5" w:rsidP="00373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Theme="majorBidi" w:hAnsiTheme="majorBidi" w:cs="Angsana New"/>
          <w:sz w:val="30"/>
          <w:szCs w:val="30"/>
        </w:rPr>
      </w:pPr>
    </w:p>
    <w:p w14:paraId="6AE1D3CE" w14:textId="77777777" w:rsidR="009908F5" w:rsidRDefault="009908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br w:type="page"/>
      </w:r>
    </w:p>
    <w:p w14:paraId="62CC97B4" w14:textId="402E3066" w:rsidR="000176FF" w:rsidRPr="002E7E9A" w:rsidRDefault="005642A3" w:rsidP="00DE0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630"/>
        </w:tabs>
        <w:spacing w:line="240" w:lineRule="auto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2E7E9A">
        <w:rPr>
          <w:rFonts w:asciiTheme="majorBidi" w:hAnsiTheme="majorBidi" w:cs="Angsana New"/>
          <w:sz w:val="30"/>
          <w:szCs w:val="30"/>
        </w:rPr>
        <w:lastRenderedPageBreak/>
        <w:t>10</w:t>
      </w:r>
      <w:r w:rsidR="000176FF" w:rsidRPr="002E7E9A">
        <w:rPr>
          <w:rFonts w:asciiTheme="majorBidi" w:hAnsiTheme="majorBidi" w:cs="Angsana New"/>
          <w:sz w:val="30"/>
          <w:szCs w:val="30"/>
        </w:rPr>
        <w:t xml:space="preserve">.1 </w:t>
      </w:r>
      <w:r w:rsidR="00B5672B" w:rsidRPr="002E7E9A">
        <w:rPr>
          <w:rFonts w:asciiTheme="majorBidi" w:hAnsiTheme="majorBidi" w:cs="Angsana New"/>
          <w:sz w:val="30"/>
          <w:szCs w:val="30"/>
        </w:rPr>
        <w:t xml:space="preserve"> </w:t>
      </w:r>
      <w:r w:rsidR="004D2C4D">
        <w:rPr>
          <w:rFonts w:asciiTheme="majorBidi" w:hAnsiTheme="majorBidi" w:cs="Angsana New"/>
          <w:sz w:val="30"/>
          <w:szCs w:val="30"/>
        </w:rPr>
        <w:t xml:space="preserve"> </w:t>
      </w:r>
      <w:r w:rsidR="00E540F6">
        <w:rPr>
          <w:rFonts w:asciiTheme="majorBidi" w:hAnsiTheme="majorBidi" w:cs="Angsana New"/>
          <w:sz w:val="30"/>
          <w:szCs w:val="30"/>
        </w:rPr>
        <w:t xml:space="preserve"> </w:t>
      </w:r>
      <w:r w:rsidR="000176FF" w:rsidRPr="002E7E9A">
        <w:rPr>
          <w:rFonts w:asciiTheme="majorBidi" w:hAnsiTheme="majorBidi" w:cs="Angsana New" w:hint="cs"/>
          <w:sz w:val="30"/>
          <w:szCs w:val="30"/>
          <w:cs/>
        </w:rPr>
        <w:t>เงินลงทุนในบริษัท</w:t>
      </w:r>
      <w:r w:rsidR="00B95773" w:rsidRPr="002E7E9A">
        <w:rPr>
          <w:rFonts w:asciiTheme="majorBidi" w:hAnsiTheme="majorBidi" w:cs="Angsana New" w:hint="cs"/>
          <w:sz w:val="30"/>
          <w:szCs w:val="30"/>
          <w:cs/>
        </w:rPr>
        <w:t>ย่อย</w:t>
      </w:r>
    </w:p>
    <w:p w14:paraId="5DE4BDD0" w14:textId="77777777" w:rsidR="000176FF" w:rsidRDefault="000176FF" w:rsidP="00D03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firstLine="180"/>
        <w:jc w:val="thaiDistribute"/>
        <w:rPr>
          <w:rFonts w:asciiTheme="majorBidi" w:hAnsiTheme="majorBidi" w:cs="Angsana New"/>
          <w:sz w:val="30"/>
          <w:szCs w:val="30"/>
        </w:rPr>
      </w:pPr>
    </w:p>
    <w:p w14:paraId="2B52C435" w14:textId="704B6608" w:rsidR="000176FF" w:rsidRDefault="000176FF" w:rsidP="00DE0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915B53">
        <w:rPr>
          <w:rFonts w:asciiTheme="majorBidi" w:hAnsiTheme="majorBidi" w:cs="Angsana New" w:hint="cs"/>
          <w:sz w:val="30"/>
          <w:szCs w:val="30"/>
          <w:cs/>
        </w:rPr>
        <w:t>การเปลี่ยนแปลงของเงินลงทุนใน</w:t>
      </w:r>
      <w:r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="00B95773">
        <w:rPr>
          <w:rFonts w:asciiTheme="majorBidi" w:hAnsiTheme="majorBidi" w:cs="Angsana New" w:hint="cs"/>
          <w:sz w:val="30"/>
          <w:szCs w:val="30"/>
          <w:cs/>
        </w:rPr>
        <w:t>ย่อย</w:t>
      </w:r>
      <w:r w:rsidRPr="00915B53">
        <w:rPr>
          <w:rFonts w:asciiTheme="majorBidi" w:hAnsiTheme="majorBidi" w:cs="Angsana New" w:hint="cs"/>
          <w:sz w:val="30"/>
          <w:szCs w:val="30"/>
          <w:cs/>
        </w:rPr>
        <w:t>ระหว่างงวดมีดังต่อไปน</w:t>
      </w:r>
      <w:r>
        <w:rPr>
          <w:rFonts w:asciiTheme="majorBidi" w:hAnsiTheme="majorBidi" w:cs="Angsana New" w:hint="cs"/>
          <w:sz w:val="30"/>
          <w:szCs w:val="30"/>
          <w:cs/>
        </w:rPr>
        <w:t>ี้</w:t>
      </w:r>
    </w:p>
    <w:p w14:paraId="213DF175" w14:textId="77777777" w:rsidR="000176FF" w:rsidRDefault="000176FF" w:rsidP="00373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570"/>
        <w:gridCol w:w="2700"/>
      </w:tblGrid>
      <w:tr w:rsidR="000176FF" w:rsidRPr="00A85D0A" w14:paraId="7434F22A" w14:textId="77777777" w:rsidTr="00DE00BE">
        <w:trPr>
          <w:cantSplit/>
          <w:trHeight w:val="343"/>
          <w:tblHeader/>
        </w:trPr>
        <w:tc>
          <w:tcPr>
            <w:tcW w:w="6570" w:type="dxa"/>
            <w:vAlign w:val="bottom"/>
            <w:hideMark/>
          </w:tcPr>
          <w:p w14:paraId="6064E4ED" w14:textId="4F8A56E3" w:rsidR="000176FF" w:rsidRPr="00C70B18" w:rsidRDefault="000176FF" w:rsidP="00415593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vAlign w:val="bottom"/>
            <w:hideMark/>
          </w:tcPr>
          <w:p w14:paraId="19AF469F" w14:textId="77777777" w:rsidR="000176FF" w:rsidRPr="00A85D0A" w:rsidRDefault="000176FF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176FF" w:rsidRPr="00A85D0A" w14:paraId="70DEB559" w14:textId="77777777" w:rsidTr="00DE00BE">
        <w:trPr>
          <w:cantSplit/>
          <w:trHeight w:val="343"/>
          <w:tblHeader/>
        </w:trPr>
        <w:tc>
          <w:tcPr>
            <w:tcW w:w="6570" w:type="dxa"/>
            <w:vAlign w:val="bottom"/>
          </w:tcPr>
          <w:p w14:paraId="2E3B1C23" w14:textId="4CF1A330" w:rsidR="000176FF" w:rsidRPr="00CB02E8" w:rsidRDefault="00415593" w:rsidP="00E204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C70B1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587F36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C70B1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C70B1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587F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87F3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  <w:r w:rsidRPr="00C70B1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C70B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2700" w:type="dxa"/>
            <w:vAlign w:val="bottom"/>
          </w:tcPr>
          <w:p w14:paraId="2CB32D54" w14:textId="77777777" w:rsidR="000176FF" w:rsidRPr="00A85D0A" w:rsidRDefault="000176FF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เงินลงทุนตามวิธีราคาทุน</w:t>
            </w:r>
          </w:p>
        </w:tc>
      </w:tr>
      <w:tr w:rsidR="000176FF" w:rsidRPr="00A85D0A" w14:paraId="61427C1C" w14:textId="77777777" w:rsidTr="00DE00BE">
        <w:trPr>
          <w:cantSplit/>
          <w:trHeight w:val="423"/>
          <w:tblHeader/>
        </w:trPr>
        <w:tc>
          <w:tcPr>
            <w:tcW w:w="6570" w:type="dxa"/>
            <w:vAlign w:val="bottom"/>
          </w:tcPr>
          <w:p w14:paraId="2ADFFC43" w14:textId="77777777" w:rsidR="000176FF" w:rsidRPr="00A85D0A" w:rsidRDefault="000176FF" w:rsidP="00E2040F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2700" w:type="dxa"/>
            <w:vAlign w:val="bottom"/>
            <w:hideMark/>
          </w:tcPr>
          <w:p w14:paraId="6DDD6397" w14:textId="77777777" w:rsidR="000176FF" w:rsidRPr="00A85D0A" w:rsidRDefault="000176FF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176FF" w:rsidRPr="00A85D0A" w14:paraId="59FEE40B" w14:textId="77777777" w:rsidTr="00DE00BE">
        <w:trPr>
          <w:cantSplit/>
          <w:trHeight w:val="333"/>
        </w:trPr>
        <w:tc>
          <w:tcPr>
            <w:tcW w:w="6570" w:type="dxa"/>
            <w:hideMark/>
          </w:tcPr>
          <w:p w14:paraId="4EA01982" w14:textId="77777777" w:rsidR="000176FF" w:rsidRPr="00A85D0A" w:rsidRDefault="000176FF" w:rsidP="00E204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ราคาตามบัญชีต้นงวด สุทธิ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0" w:type="dxa"/>
          </w:tcPr>
          <w:p w14:paraId="6EFF7A2C" w14:textId="420365CF" w:rsidR="000176FF" w:rsidRPr="00D11963" w:rsidRDefault="000251F5" w:rsidP="00D11963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251F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37,737,705</w:t>
            </w:r>
          </w:p>
        </w:tc>
      </w:tr>
      <w:tr w:rsidR="00EE0D72" w:rsidRPr="00A85D0A" w14:paraId="6AAB4A1C" w14:textId="77777777" w:rsidTr="00DE00BE">
        <w:trPr>
          <w:cantSplit/>
          <w:trHeight w:val="333"/>
        </w:trPr>
        <w:tc>
          <w:tcPr>
            <w:tcW w:w="6570" w:type="dxa"/>
          </w:tcPr>
          <w:p w14:paraId="28A62FDB" w14:textId="0B02FE2D" w:rsidR="00EE0D72" w:rsidRDefault="00EE0D72" w:rsidP="00EE0D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0" w:type="dxa"/>
          </w:tcPr>
          <w:p w14:paraId="0A86A66D" w14:textId="2B02DC20" w:rsidR="00EE0D72" w:rsidRPr="000251F5" w:rsidRDefault="00EE0D72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E0D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675,350</w:t>
            </w:r>
          </w:p>
        </w:tc>
      </w:tr>
      <w:tr w:rsidR="006C2068" w:rsidRPr="00A85D0A" w14:paraId="42F4B965" w14:textId="77777777" w:rsidTr="00E540F6">
        <w:trPr>
          <w:cantSplit/>
          <w:trHeight w:val="343"/>
        </w:trPr>
        <w:tc>
          <w:tcPr>
            <w:tcW w:w="6570" w:type="dxa"/>
          </w:tcPr>
          <w:p w14:paraId="32888B0B" w14:textId="2EFA9792" w:rsidR="006C2068" w:rsidRPr="00D85058" w:rsidRDefault="006C2068" w:rsidP="00EE0D72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D85058">
              <w:rPr>
                <w:rFonts w:asciiTheme="majorBidi" w:hAnsiTheme="majorBidi" w:cs="Angsana New"/>
                <w:sz w:val="30"/>
                <w:szCs w:val="30"/>
                <w:cs/>
              </w:rPr>
              <w:t>การจัดประเภทรายการใหม่</w:t>
            </w:r>
          </w:p>
        </w:tc>
        <w:tc>
          <w:tcPr>
            <w:tcW w:w="2700" w:type="dxa"/>
          </w:tcPr>
          <w:p w14:paraId="3B4AE30A" w14:textId="4BD9C37B" w:rsidR="006C2068" w:rsidRPr="00D85058" w:rsidRDefault="006C2068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8505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942,566</w:t>
            </w:r>
          </w:p>
        </w:tc>
      </w:tr>
      <w:tr w:rsidR="00EE0D72" w:rsidRPr="00A85D0A" w14:paraId="7DF4E520" w14:textId="77777777" w:rsidTr="00DE00BE">
        <w:trPr>
          <w:cantSplit/>
          <w:trHeight w:val="333"/>
        </w:trPr>
        <w:tc>
          <w:tcPr>
            <w:tcW w:w="6570" w:type="dxa"/>
          </w:tcPr>
          <w:p w14:paraId="1E306FAD" w14:textId="77777777" w:rsidR="00EE0D72" w:rsidRPr="00EC721A" w:rsidRDefault="00EE0D72" w:rsidP="00EE0D72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ราคาตามบัญชีปลายงวด สุทธิ</w:t>
            </w:r>
          </w:p>
        </w:tc>
        <w:tc>
          <w:tcPr>
            <w:tcW w:w="2700" w:type="dxa"/>
            <w:tcBorders>
              <w:top w:val="single" w:sz="4" w:space="0" w:color="auto"/>
              <w:bottom w:val="double" w:sz="4" w:space="0" w:color="auto"/>
            </w:tcBorders>
          </w:tcPr>
          <w:p w14:paraId="43390801" w14:textId="18E55195" w:rsidR="00EE0D72" w:rsidRPr="00EE0D72" w:rsidRDefault="00EE0D72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E0D7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39,355,621</w:t>
            </w:r>
          </w:p>
        </w:tc>
      </w:tr>
    </w:tbl>
    <w:p w14:paraId="45E0B642" w14:textId="747AD0C0" w:rsidR="000176FF" w:rsidRDefault="000176FF" w:rsidP="00373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="Angsana New"/>
          <w:sz w:val="30"/>
          <w:szCs w:val="30"/>
        </w:rPr>
      </w:pPr>
    </w:p>
    <w:p w14:paraId="51D4B844" w14:textId="2A0D3CA5" w:rsidR="00D611F2" w:rsidRPr="008B57E2" w:rsidRDefault="00D611F2" w:rsidP="00D61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b/>
          <w:sz w:val="30"/>
          <w:szCs w:val="30"/>
          <w:lang w:val="en-GB"/>
        </w:rPr>
      </w:pPr>
      <w:r w:rsidRPr="00600E49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ในเดือนมีนาคม</w:t>
      </w:r>
      <w:r w:rsidRPr="00600E49">
        <w:rPr>
          <w:rFonts w:asciiTheme="majorBidi" w:hAnsiTheme="majorBidi" w:cs="Angsana New"/>
          <w:b/>
          <w:sz w:val="30"/>
          <w:szCs w:val="30"/>
          <w:cs/>
          <w:lang w:val="en-GB"/>
        </w:rPr>
        <w:t xml:space="preserve"> </w:t>
      </w:r>
      <w:r w:rsidRPr="00600E49">
        <w:rPr>
          <w:rFonts w:asciiTheme="majorBidi" w:hAnsiTheme="majorBidi" w:cs="Angsana New"/>
          <w:bCs/>
          <w:sz w:val="30"/>
          <w:szCs w:val="30"/>
          <w:lang w:val="en-GB"/>
        </w:rPr>
        <w:t>2567</w:t>
      </w:r>
      <w:r w:rsidRPr="00600E49">
        <w:rPr>
          <w:rFonts w:asciiTheme="majorBidi" w:hAnsiTheme="majorBidi" w:cs="Angsana New"/>
          <w:b/>
          <w:sz w:val="30"/>
          <w:szCs w:val="30"/>
          <w:lang w:val="en-GB"/>
        </w:rPr>
        <w:t xml:space="preserve"> </w:t>
      </w:r>
      <w:r w:rsidRPr="00600E49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บริษัท และบริษัท</w:t>
      </w:r>
      <w:r w:rsidRPr="00600E49">
        <w:rPr>
          <w:rFonts w:asciiTheme="majorBidi" w:hAnsiTheme="majorBidi" w:cs="Angsana New"/>
          <w:b/>
          <w:sz w:val="30"/>
          <w:szCs w:val="30"/>
          <w:cs/>
          <w:lang w:val="en-GB"/>
        </w:rPr>
        <w:t xml:space="preserve"> </w:t>
      </w:r>
      <w:r w:rsidRPr="00600E49">
        <w:rPr>
          <w:rFonts w:asciiTheme="majorBidi" w:hAnsiTheme="majorBidi" w:cs="Angsana New"/>
          <w:bCs/>
          <w:sz w:val="30"/>
          <w:szCs w:val="30"/>
          <w:lang w:val="en-GB"/>
        </w:rPr>
        <w:t>Thai Union North America, Inc. (“TUNA”)</w:t>
      </w:r>
      <w:r w:rsidRPr="00600E49">
        <w:rPr>
          <w:rFonts w:asciiTheme="majorBidi" w:hAnsiTheme="majorBidi" w:cs="Angsana New"/>
          <w:b/>
          <w:sz w:val="30"/>
          <w:szCs w:val="30"/>
          <w:lang w:val="en-GB"/>
        </w:rPr>
        <w:t xml:space="preserve"> </w:t>
      </w:r>
      <w:r w:rsidRPr="00600E49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ซึ่งเป็นบริษัทย่อยของบริษัทใน</w:t>
      </w:r>
      <w:r w:rsidRPr="00600E49">
        <w:rPr>
          <w:rFonts w:asciiTheme="majorBidi" w:hAnsiTheme="majorBidi" w:cs="Angsana New" w:hint="cs"/>
          <w:sz w:val="30"/>
          <w:szCs w:val="30"/>
          <w:cs/>
        </w:rPr>
        <w:t>อัตรา</w:t>
      </w:r>
      <w:r w:rsidRPr="00600E49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ส่วนร้อยละ</w:t>
      </w:r>
      <w:r w:rsidRPr="00600E49">
        <w:rPr>
          <w:rFonts w:asciiTheme="majorBidi" w:hAnsiTheme="majorBidi" w:cs="Angsana New"/>
          <w:b/>
          <w:sz w:val="30"/>
          <w:szCs w:val="30"/>
          <w:cs/>
          <w:lang w:val="en-GB"/>
        </w:rPr>
        <w:t xml:space="preserve"> </w:t>
      </w:r>
      <w:r w:rsidRPr="00600E49">
        <w:rPr>
          <w:rFonts w:asciiTheme="majorBidi" w:hAnsiTheme="majorBidi" w:cs="Angsana New"/>
          <w:bCs/>
          <w:sz w:val="30"/>
          <w:szCs w:val="30"/>
          <w:lang w:val="en-GB"/>
        </w:rPr>
        <w:t>100</w:t>
      </w:r>
      <w:r w:rsidRPr="00600E49">
        <w:rPr>
          <w:rFonts w:asciiTheme="majorBidi" w:hAnsiTheme="majorBidi" w:cs="Angsana New"/>
          <w:b/>
          <w:sz w:val="30"/>
          <w:szCs w:val="30"/>
          <w:lang w:val="en-GB"/>
        </w:rPr>
        <w:t xml:space="preserve"> </w:t>
      </w:r>
      <w:r w:rsidRPr="00600E49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เข้าทำสัญญา</w:t>
      </w:r>
      <w:r w:rsidRPr="00600E49">
        <w:rPr>
          <w:rFonts w:asciiTheme="majorBidi" w:hAnsiTheme="majorBidi" w:cs="Angsana New"/>
          <w:b/>
          <w:sz w:val="30"/>
          <w:szCs w:val="30"/>
          <w:lang w:val="en-GB"/>
        </w:rPr>
        <w:t xml:space="preserve"> </w:t>
      </w:r>
      <w:r w:rsidRPr="00600E49">
        <w:rPr>
          <w:rFonts w:asciiTheme="majorBidi" w:hAnsiTheme="majorBidi" w:cs="Angsana New"/>
          <w:bCs/>
          <w:sz w:val="30"/>
          <w:szCs w:val="30"/>
          <w:lang w:val="en-GB"/>
        </w:rPr>
        <w:t xml:space="preserve">Contribution Agreement </w:t>
      </w:r>
      <w:r w:rsidRPr="00600E49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เป็นจำนวนเงิน</w:t>
      </w:r>
      <w:r w:rsidRPr="00600E49">
        <w:rPr>
          <w:rFonts w:asciiTheme="majorBidi" w:hAnsiTheme="majorBidi" w:cs="Angsana New"/>
          <w:b/>
          <w:sz w:val="30"/>
          <w:szCs w:val="30"/>
          <w:cs/>
          <w:lang w:val="en-GB"/>
        </w:rPr>
        <w:t xml:space="preserve"> </w:t>
      </w:r>
      <w:r w:rsidRPr="00600E49">
        <w:rPr>
          <w:rFonts w:asciiTheme="majorBidi" w:hAnsiTheme="majorBidi" w:cs="Angsana New"/>
          <w:bCs/>
          <w:sz w:val="30"/>
          <w:szCs w:val="30"/>
          <w:lang w:val="en-GB"/>
        </w:rPr>
        <w:t>375.0</w:t>
      </w:r>
      <w:r w:rsidRPr="00600E49">
        <w:rPr>
          <w:rFonts w:asciiTheme="majorBidi" w:hAnsiTheme="majorBidi" w:cs="Angsana New"/>
          <w:b/>
          <w:sz w:val="30"/>
          <w:szCs w:val="30"/>
          <w:lang w:val="en-GB"/>
        </w:rPr>
        <w:t xml:space="preserve"> </w:t>
      </w:r>
      <w:r w:rsidRPr="00600E49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ล้านเหรียญสหรัฐ</w:t>
      </w:r>
      <w:r w:rsidRPr="00600E49">
        <w:rPr>
          <w:rFonts w:asciiTheme="majorBidi" w:hAnsiTheme="majorBidi" w:cs="Angsana New"/>
          <w:b/>
          <w:sz w:val="30"/>
          <w:szCs w:val="30"/>
          <w:cs/>
          <w:lang w:val="en-GB"/>
        </w:rPr>
        <w:t xml:space="preserve"> </w:t>
      </w:r>
      <w:r w:rsidRPr="00600E49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หรือเทียบเท่า</w:t>
      </w:r>
      <w:r w:rsidRPr="00600E49">
        <w:rPr>
          <w:rFonts w:asciiTheme="majorBidi" w:hAnsiTheme="majorBidi" w:cs="Angsana New"/>
          <w:b/>
          <w:sz w:val="30"/>
          <w:szCs w:val="30"/>
          <w:cs/>
          <w:lang w:val="en-GB"/>
        </w:rPr>
        <w:t xml:space="preserve"> </w:t>
      </w:r>
      <w:r w:rsidRPr="00600E49">
        <w:rPr>
          <w:rFonts w:asciiTheme="majorBidi" w:hAnsiTheme="majorBidi" w:cs="Angsana New"/>
          <w:bCs/>
          <w:sz w:val="30"/>
          <w:szCs w:val="30"/>
          <w:lang w:val="en-GB"/>
        </w:rPr>
        <w:t>15,722.0</w:t>
      </w:r>
      <w:r w:rsidRPr="00600E49">
        <w:rPr>
          <w:rFonts w:asciiTheme="majorBidi" w:hAnsiTheme="majorBidi" w:cs="Angsana New"/>
          <w:b/>
          <w:sz w:val="30"/>
          <w:szCs w:val="30"/>
          <w:lang w:val="en-GB"/>
        </w:rPr>
        <w:t xml:space="preserve"> </w:t>
      </w:r>
      <w:r w:rsidRPr="00600E49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ล้านบาท</w:t>
      </w:r>
      <w:r w:rsidRPr="00600E49">
        <w:rPr>
          <w:rFonts w:asciiTheme="majorBidi" w:hAnsiTheme="majorBidi" w:cs="Angsana New"/>
          <w:b/>
          <w:sz w:val="30"/>
          <w:szCs w:val="30"/>
          <w:cs/>
          <w:lang w:val="en-GB"/>
        </w:rPr>
        <w:t xml:space="preserve"> </w:t>
      </w:r>
      <w:r w:rsidRPr="00600E49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ซึ่งกำหนดให้แปลงสภาพดอกเบี้ยค้างจ่าย และเงินให้กู้ยืมระยะยาวเป็นเงินลงทุน</w:t>
      </w:r>
      <w:r w:rsidRPr="002D3658">
        <w:rPr>
          <w:rFonts w:asciiTheme="majorBidi" w:hAnsiTheme="majorBidi" w:cs="Angsana New"/>
          <w:b/>
          <w:sz w:val="30"/>
          <w:szCs w:val="30"/>
          <w:lang w:val="en-GB"/>
        </w:rPr>
        <w:t xml:space="preserve"> </w:t>
      </w:r>
      <w:r>
        <w:rPr>
          <w:rFonts w:asciiTheme="majorBidi" w:hAnsiTheme="majorBidi" w:cs="Angsana New"/>
          <w:b/>
          <w:sz w:val="30"/>
          <w:szCs w:val="30"/>
          <w:cs/>
          <w:lang w:val="en-GB"/>
        </w:rPr>
        <w:br/>
      </w:r>
      <w:r w:rsidRPr="00DE00BE">
        <w:rPr>
          <w:rFonts w:asciiTheme="majorBidi" w:hAnsiTheme="majorBidi" w:cs="Angsana New"/>
          <w:b/>
          <w:sz w:val="30"/>
          <w:szCs w:val="30"/>
          <w:cs/>
          <w:lang w:val="en-GB"/>
        </w:rPr>
        <w:t xml:space="preserve">ณ วันที่ </w:t>
      </w:r>
      <w:r w:rsidRPr="00DE00BE">
        <w:rPr>
          <w:rFonts w:asciiTheme="majorBidi" w:hAnsiTheme="majorBidi" w:cs="Angsana New"/>
          <w:bCs/>
          <w:sz w:val="30"/>
          <w:szCs w:val="30"/>
          <w:lang w:val="en-GB"/>
        </w:rPr>
        <w:t>30</w:t>
      </w:r>
      <w:r w:rsidRPr="00DE00BE">
        <w:rPr>
          <w:rFonts w:asciiTheme="majorBidi" w:hAnsiTheme="majorBidi" w:cs="Angsana New"/>
          <w:b/>
          <w:sz w:val="30"/>
          <w:szCs w:val="30"/>
          <w:lang w:val="en-GB"/>
        </w:rPr>
        <w:t xml:space="preserve"> </w:t>
      </w:r>
      <w:r w:rsidRPr="00DE00BE">
        <w:rPr>
          <w:rFonts w:asciiTheme="majorBidi" w:hAnsiTheme="majorBidi" w:cs="Angsana New"/>
          <w:b/>
          <w:sz w:val="30"/>
          <w:szCs w:val="30"/>
          <w:cs/>
          <w:lang w:val="en-GB"/>
        </w:rPr>
        <w:t xml:space="preserve">มิถุนายน </w:t>
      </w:r>
      <w:r w:rsidRPr="00DE00BE">
        <w:rPr>
          <w:rFonts w:asciiTheme="majorBidi" w:hAnsiTheme="majorBidi" w:cs="Angsana New"/>
          <w:bCs/>
          <w:sz w:val="30"/>
          <w:szCs w:val="30"/>
          <w:lang w:val="en-GB"/>
        </w:rPr>
        <w:t>2567</w:t>
      </w:r>
      <w:r w:rsidRPr="00DE00BE">
        <w:rPr>
          <w:rFonts w:asciiTheme="majorBidi" w:hAnsiTheme="majorBidi" w:cs="Angsana New"/>
          <w:b/>
          <w:sz w:val="30"/>
          <w:szCs w:val="30"/>
          <w:lang w:val="en-GB"/>
        </w:rPr>
        <w:t xml:space="preserve"> </w:t>
      </w:r>
      <w:r w:rsidRPr="00DE00BE">
        <w:rPr>
          <w:rFonts w:asciiTheme="majorBidi" w:hAnsiTheme="majorBidi" w:cs="Angsana New"/>
          <w:b/>
          <w:sz w:val="30"/>
          <w:szCs w:val="30"/>
          <w:cs/>
          <w:lang w:val="en-GB"/>
        </w:rPr>
        <w:t xml:space="preserve">บริษัทมีค่าเผื่อการด้อยค่าของเงินลงทุนตามการด้อยค่าของดอกเบี้ยค้างจ่าย และเงินให้กู้ยืมระยะยาวจำนวน </w:t>
      </w:r>
      <w:r w:rsidRPr="00DE00BE">
        <w:rPr>
          <w:rFonts w:asciiTheme="majorBidi" w:hAnsiTheme="majorBidi" w:cs="Angsana New"/>
          <w:bCs/>
          <w:sz w:val="30"/>
          <w:szCs w:val="30"/>
          <w:lang w:val="en-GB"/>
        </w:rPr>
        <w:t xml:space="preserve">1,580.2 </w:t>
      </w:r>
      <w:r w:rsidRPr="00DE00BE">
        <w:rPr>
          <w:rFonts w:asciiTheme="majorBidi" w:hAnsiTheme="majorBidi" w:cs="Angsana New"/>
          <w:b/>
          <w:sz w:val="30"/>
          <w:szCs w:val="30"/>
          <w:cs/>
          <w:lang w:val="en-GB"/>
        </w:rPr>
        <w:t xml:space="preserve">ล้านบาท และ </w:t>
      </w:r>
      <w:r w:rsidRPr="00DE00BE">
        <w:rPr>
          <w:rFonts w:asciiTheme="majorBidi" w:hAnsiTheme="majorBidi" w:cs="Angsana New"/>
          <w:bCs/>
          <w:sz w:val="30"/>
          <w:szCs w:val="30"/>
          <w:lang w:val="en-GB"/>
        </w:rPr>
        <w:t>13,568.8</w:t>
      </w:r>
      <w:r w:rsidRPr="00DE00BE">
        <w:rPr>
          <w:rFonts w:asciiTheme="majorBidi" w:hAnsiTheme="majorBidi" w:cs="Angsana New"/>
          <w:b/>
          <w:sz w:val="30"/>
          <w:szCs w:val="30"/>
          <w:lang w:val="en-GB"/>
        </w:rPr>
        <w:t xml:space="preserve"> </w:t>
      </w:r>
      <w:r w:rsidRPr="00DE00BE">
        <w:rPr>
          <w:rFonts w:asciiTheme="majorBidi" w:hAnsiTheme="majorBidi" w:cs="Angsana New"/>
          <w:b/>
          <w:sz w:val="30"/>
          <w:szCs w:val="30"/>
          <w:cs/>
          <w:lang w:val="en-GB"/>
        </w:rPr>
        <w:t>ล้านบาท ตามลำดับ</w:t>
      </w:r>
    </w:p>
    <w:p w14:paraId="444F85E3" w14:textId="77777777" w:rsidR="006D3009" w:rsidRPr="008B57E2" w:rsidRDefault="006D3009" w:rsidP="00DE0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b/>
          <w:sz w:val="30"/>
          <w:szCs w:val="30"/>
          <w:lang w:val="en-GB"/>
        </w:rPr>
      </w:pPr>
    </w:p>
    <w:p w14:paraId="60269B25" w14:textId="284F2798" w:rsidR="006D3009" w:rsidRPr="008B57E2" w:rsidRDefault="006D3009" w:rsidP="00DE0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spacing w:val="2"/>
          <w:sz w:val="30"/>
          <w:szCs w:val="30"/>
          <w:lang w:val="en-GB"/>
        </w:rPr>
      </w:pPr>
      <w:r w:rsidRPr="008B57E2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ในเดือนพฤษภาคม </w:t>
      </w:r>
      <w:r w:rsidRPr="008B57E2">
        <w:rPr>
          <w:rFonts w:ascii="Angsana New" w:hAnsi="Angsana New" w:cs="Angsana New"/>
          <w:bCs/>
          <w:sz w:val="30"/>
          <w:szCs w:val="30"/>
          <w:lang w:val="en-GB"/>
        </w:rPr>
        <w:t>2567</w:t>
      </w:r>
      <w:r w:rsidRPr="008B57E2">
        <w:rPr>
          <w:rFonts w:ascii="Angsana New" w:hAnsi="Angsana New" w:cs="Angsana New"/>
          <w:b/>
          <w:sz w:val="30"/>
          <w:szCs w:val="30"/>
          <w:lang w:val="en-GB"/>
        </w:rPr>
        <w:t xml:space="preserve"> </w:t>
      </w:r>
      <w:r w:rsidRPr="008B57E2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บริษัท และบริษัท </w:t>
      </w:r>
      <w:r w:rsidR="003F4D3C" w:rsidRPr="008B57E2">
        <w:rPr>
          <w:rFonts w:ascii="Angsana New" w:hAnsi="Angsana New" w:cs="Angsana New"/>
          <w:bCs/>
          <w:sz w:val="30"/>
          <w:szCs w:val="30"/>
          <w:lang w:val="en-GB"/>
        </w:rPr>
        <w:t>Thai Union European Seafood 1 SA (“TUES1”)</w:t>
      </w:r>
      <w:r w:rsidRPr="008B57E2">
        <w:rPr>
          <w:rFonts w:ascii="Angsana New" w:hAnsi="Angsana New" w:cs="Angsana New"/>
          <w:b/>
          <w:sz w:val="30"/>
          <w:szCs w:val="30"/>
          <w:lang w:val="en-GB"/>
        </w:rPr>
        <w:t xml:space="preserve"> </w:t>
      </w:r>
      <w:r w:rsidRPr="008B57E2">
        <w:rPr>
          <w:rFonts w:ascii="Angsana New" w:hAnsi="Angsana New" w:cs="Angsana New"/>
          <w:b/>
          <w:sz w:val="30"/>
          <w:szCs w:val="30"/>
          <w:cs/>
          <w:lang w:val="en-GB"/>
        </w:rPr>
        <w:t>ซึ่งเป็นบริษัทย่อยของบริษัทใน</w:t>
      </w:r>
      <w:r w:rsidRPr="008B57E2">
        <w:rPr>
          <w:rFonts w:ascii="Angsana New" w:hAnsi="Angsana New" w:cs="Angsana New"/>
          <w:sz w:val="30"/>
          <w:szCs w:val="30"/>
          <w:cs/>
        </w:rPr>
        <w:t>อัตรา</w:t>
      </w:r>
      <w:r w:rsidRPr="008B57E2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ส่วนร้อยละ </w:t>
      </w:r>
      <w:r w:rsidRPr="008B57E2">
        <w:rPr>
          <w:rFonts w:ascii="Angsana New" w:hAnsi="Angsana New" w:cs="Angsana New"/>
          <w:bCs/>
          <w:sz w:val="30"/>
          <w:szCs w:val="30"/>
          <w:lang w:val="en-GB"/>
        </w:rPr>
        <w:t>100</w:t>
      </w:r>
      <w:r w:rsidR="003F4D3C" w:rsidRPr="008B57E2">
        <w:rPr>
          <w:rFonts w:ascii="Angsana New" w:hAnsi="Angsana New" w:cs="Angsana New"/>
          <w:bCs/>
          <w:sz w:val="30"/>
          <w:szCs w:val="30"/>
          <w:cs/>
          <w:lang w:val="en-GB"/>
        </w:rPr>
        <w:t xml:space="preserve"> </w:t>
      </w:r>
      <w:r w:rsidR="003F4D3C" w:rsidRPr="008B57E2">
        <w:rPr>
          <w:rFonts w:ascii="Angsana New" w:hAnsi="Angsana New" w:cs="Angsana New"/>
          <w:b/>
          <w:sz w:val="30"/>
          <w:szCs w:val="30"/>
          <w:cs/>
          <w:lang w:val="en-GB"/>
        </w:rPr>
        <w:t>เข้าทำสัญญา</w:t>
      </w:r>
      <w:r w:rsidR="003F4D3C" w:rsidRPr="008B57E2">
        <w:rPr>
          <w:rFonts w:ascii="Angsana New" w:hAnsi="Angsana New" w:cs="Angsana New"/>
          <w:b/>
          <w:sz w:val="30"/>
          <w:szCs w:val="30"/>
          <w:lang w:val="en-GB"/>
        </w:rPr>
        <w:t xml:space="preserve"> </w:t>
      </w:r>
      <w:r w:rsidR="003F4D3C" w:rsidRPr="008B57E2">
        <w:rPr>
          <w:rFonts w:ascii="Angsana New" w:hAnsi="Angsana New" w:cs="Angsana New"/>
          <w:bCs/>
          <w:sz w:val="30"/>
          <w:szCs w:val="30"/>
          <w:lang w:val="en-GB"/>
        </w:rPr>
        <w:t xml:space="preserve">Contribution Agreement </w:t>
      </w:r>
      <w:r w:rsidR="003F4D3C" w:rsidRPr="008B57E2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เป็นจำนวนเงิน </w:t>
      </w:r>
      <w:r w:rsidR="003F4D3C" w:rsidRPr="008B57E2">
        <w:rPr>
          <w:rFonts w:ascii="Angsana New" w:hAnsi="Angsana New" w:cs="Angsana New"/>
          <w:bCs/>
          <w:sz w:val="30"/>
          <w:szCs w:val="30"/>
        </w:rPr>
        <w:t>25</w:t>
      </w:r>
      <w:r w:rsidR="003F4D3C" w:rsidRPr="008B57E2">
        <w:rPr>
          <w:rFonts w:ascii="Angsana New" w:hAnsi="Angsana New" w:cs="Angsana New"/>
          <w:bCs/>
          <w:sz w:val="30"/>
          <w:szCs w:val="30"/>
          <w:lang w:val="en-GB"/>
        </w:rPr>
        <w:t>.0</w:t>
      </w:r>
      <w:r w:rsidR="003F4D3C" w:rsidRPr="008B57E2">
        <w:rPr>
          <w:rFonts w:ascii="Angsana New" w:hAnsi="Angsana New" w:cs="Angsana New"/>
          <w:b/>
          <w:sz w:val="30"/>
          <w:szCs w:val="30"/>
          <w:lang w:val="en-GB"/>
        </w:rPr>
        <w:t xml:space="preserve"> </w:t>
      </w:r>
      <w:r w:rsidR="003F4D3C" w:rsidRPr="008B57E2">
        <w:rPr>
          <w:rFonts w:ascii="Angsana New" w:hAnsi="Angsana New" w:cs="Angsana New"/>
          <w:b/>
          <w:sz w:val="30"/>
          <w:szCs w:val="30"/>
          <w:cs/>
          <w:lang w:val="en-GB"/>
        </w:rPr>
        <w:t>ล้านเหรียญสหรัฐ หรือ</w:t>
      </w:r>
      <w:r w:rsidR="003F4D3C" w:rsidRPr="008B57E2">
        <w:rPr>
          <w:rFonts w:ascii="Angsana New" w:hAnsi="Angsana New" w:cs="Angsana New"/>
          <w:b/>
          <w:spacing w:val="2"/>
          <w:sz w:val="30"/>
          <w:szCs w:val="30"/>
          <w:cs/>
          <w:lang w:val="en-GB"/>
        </w:rPr>
        <w:t xml:space="preserve">เทียบเท่า </w:t>
      </w:r>
      <w:r w:rsidR="003F4D3C" w:rsidRPr="008B57E2">
        <w:rPr>
          <w:rFonts w:ascii="Angsana New" w:hAnsi="Angsana New" w:cs="Angsana New"/>
          <w:bCs/>
          <w:spacing w:val="2"/>
          <w:sz w:val="30"/>
          <w:szCs w:val="30"/>
          <w:lang w:val="en-GB"/>
        </w:rPr>
        <w:t>986.3</w:t>
      </w:r>
      <w:r w:rsidR="003F4D3C" w:rsidRPr="008B57E2">
        <w:rPr>
          <w:rFonts w:ascii="Angsana New" w:hAnsi="Angsana New" w:cs="Angsana New"/>
          <w:b/>
          <w:spacing w:val="2"/>
          <w:sz w:val="30"/>
          <w:szCs w:val="30"/>
          <w:lang w:val="en-GB"/>
        </w:rPr>
        <w:t xml:space="preserve"> </w:t>
      </w:r>
      <w:r w:rsidR="003F4D3C" w:rsidRPr="008B57E2">
        <w:rPr>
          <w:rFonts w:ascii="Angsana New" w:hAnsi="Angsana New" w:cs="Angsana New"/>
          <w:b/>
          <w:spacing w:val="2"/>
          <w:sz w:val="30"/>
          <w:szCs w:val="30"/>
          <w:cs/>
          <w:lang w:val="en-GB"/>
        </w:rPr>
        <w:t xml:space="preserve">ล้านบาท ซึ่งกำหนดให้แปลงสภาพเงินให้กู้ยืมระยะยาวเป็นเงินลงทุน </w:t>
      </w:r>
    </w:p>
    <w:p w14:paraId="51CFE155" w14:textId="77777777" w:rsidR="003F4D3C" w:rsidRPr="008B57E2" w:rsidRDefault="003F4D3C" w:rsidP="00DE0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  <w:lang w:val="en-GB"/>
        </w:rPr>
      </w:pPr>
    </w:p>
    <w:p w14:paraId="30419C5A" w14:textId="373E3248" w:rsidR="00344F60" w:rsidRPr="00DE00BE" w:rsidRDefault="003F4D3C" w:rsidP="00344F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theme="minorBidi"/>
          <w:b/>
          <w:sz w:val="30"/>
          <w:szCs w:val="30"/>
        </w:rPr>
      </w:pPr>
      <w:r w:rsidRPr="008B57E2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ในเดือนพฤษภาคม </w:t>
      </w:r>
      <w:r w:rsidRPr="008B57E2">
        <w:rPr>
          <w:rFonts w:ascii="Angsana New" w:hAnsi="Angsana New" w:cs="Angsana New"/>
          <w:bCs/>
          <w:sz w:val="30"/>
          <w:szCs w:val="30"/>
          <w:lang w:val="en-GB"/>
        </w:rPr>
        <w:t>2567</w:t>
      </w:r>
      <w:r w:rsidRPr="008B57E2">
        <w:rPr>
          <w:rFonts w:ascii="Angsana New" w:hAnsi="Angsana New" w:cs="Angsana New"/>
          <w:b/>
          <w:sz w:val="30"/>
          <w:szCs w:val="30"/>
          <w:lang w:val="en-GB"/>
        </w:rPr>
        <w:t xml:space="preserve"> </w:t>
      </w:r>
      <w:r w:rsidRPr="008B57E2">
        <w:rPr>
          <w:rFonts w:ascii="Angsana New" w:hAnsi="Angsana New" w:cs="Angsana New"/>
          <w:b/>
          <w:sz w:val="30"/>
          <w:szCs w:val="30"/>
          <w:cs/>
          <w:lang w:val="en-GB"/>
        </w:rPr>
        <w:t>บริษัท</w:t>
      </w:r>
      <w:r w:rsidR="00307FB0" w:rsidRPr="008B57E2">
        <w:rPr>
          <w:rFonts w:ascii="Angsana New" w:hAnsi="Angsana New" w:cs="Angsana New"/>
          <w:b/>
          <w:sz w:val="30"/>
          <w:szCs w:val="30"/>
          <w:cs/>
          <w:lang w:val="en-GB"/>
        </w:rPr>
        <w:t>ได้ทำการซื้อหุ้นเพิ่มใน</w:t>
      </w:r>
      <w:r w:rsidRPr="008B57E2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บริษัท </w:t>
      </w:r>
      <w:r w:rsidRPr="008B57E2">
        <w:rPr>
          <w:rFonts w:ascii="Angsana New" w:hAnsi="Angsana New" w:cs="Angsana New"/>
          <w:sz w:val="30"/>
          <w:szCs w:val="30"/>
        </w:rPr>
        <w:t xml:space="preserve">TMAC Co., Ltd. (“TMAC”) </w:t>
      </w:r>
      <w:r w:rsidRPr="008B57E2">
        <w:rPr>
          <w:rFonts w:ascii="Angsana New" w:hAnsi="Angsana New" w:cs="Angsana New"/>
          <w:b/>
          <w:sz w:val="30"/>
          <w:szCs w:val="30"/>
          <w:cs/>
          <w:lang w:val="en-GB"/>
        </w:rPr>
        <w:t>ซึ่งเป็นบริษัทย่อยของ</w:t>
      </w:r>
      <w:r w:rsidRPr="00DE00BE">
        <w:rPr>
          <w:rFonts w:ascii="Angsana New" w:hAnsi="Angsana New" w:cs="Angsana New"/>
          <w:b/>
          <w:spacing w:val="-4"/>
          <w:sz w:val="30"/>
          <w:szCs w:val="30"/>
          <w:cs/>
          <w:lang w:val="en-GB"/>
        </w:rPr>
        <w:t>บริษัทใน</w:t>
      </w:r>
      <w:r w:rsidRPr="00DE00BE">
        <w:rPr>
          <w:rFonts w:ascii="Angsana New" w:hAnsi="Angsana New" w:cs="Angsana New"/>
          <w:spacing w:val="-4"/>
          <w:sz w:val="30"/>
          <w:szCs w:val="30"/>
          <w:cs/>
        </w:rPr>
        <w:t>อัตรา</w:t>
      </w:r>
      <w:r w:rsidRPr="00DE00BE">
        <w:rPr>
          <w:rFonts w:ascii="Angsana New" w:hAnsi="Angsana New" w:cs="Angsana New"/>
          <w:b/>
          <w:spacing w:val="-4"/>
          <w:sz w:val="30"/>
          <w:szCs w:val="30"/>
          <w:cs/>
          <w:lang w:val="en-GB"/>
        </w:rPr>
        <w:t xml:space="preserve">ส่วนร้อยละ </w:t>
      </w:r>
      <w:r w:rsidRPr="00DE00BE">
        <w:rPr>
          <w:rFonts w:ascii="Angsana New" w:hAnsi="Angsana New" w:cs="Angsana New"/>
          <w:bCs/>
          <w:spacing w:val="-4"/>
          <w:sz w:val="30"/>
          <w:szCs w:val="30"/>
          <w:lang w:val="en-GB"/>
        </w:rPr>
        <w:t>100</w:t>
      </w:r>
      <w:r w:rsidR="00307FB0" w:rsidRPr="00DE00BE">
        <w:rPr>
          <w:rFonts w:ascii="Angsana New" w:hAnsi="Angsana New" w:cs="Angsana New"/>
          <w:bCs/>
          <w:spacing w:val="-4"/>
          <w:sz w:val="30"/>
          <w:szCs w:val="30"/>
          <w:cs/>
          <w:lang w:val="en-GB"/>
        </w:rPr>
        <w:t xml:space="preserve"> </w:t>
      </w:r>
      <w:r w:rsidRPr="00DE00BE">
        <w:rPr>
          <w:rFonts w:ascii="Angsana New" w:hAnsi="Angsana New" w:cs="Angsana New"/>
          <w:b/>
          <w:spacing w:val="-4"/>
          <w:sz w:val="30"/>
          <w:szCs w:val="30"/>
          <w:cs/>
          <w:lang w:val="en-GB"/>
        </w:rPr>
        <w:t xml:space="preserve">เป็นจำนวนเงิน </w:t>
      </w:r>
      <w:r w:rsidRPr="00DE00BE">
        <w:rPr>
          <w:rFonts w:ascii="Angsana New" w:hAnsi="Angsana New" w:cs="Angsana New"/>
          <w:bCs/>
          <w:spacing w:val="-4"/>
          <w:sz w:val="30"/>
          <w:szCs w:val="30"/>
        </w:rPr>
        <w:t xml:space="preserve">650.0 </w:t>
      </w:r>
      <w:r w:rsidRPr="00DE00BE">
        <w:rPr>
          <w:rFonts w:ascii="Angsana New" w:hAnsi="Angsana New" w:cs="Angsana New"/>
          <w:b/>
          <w:spacing w:val="-4"/>
          <w:sz w:val="30"/>
          <w:szCs w:val="30"/>
          <w:cs/>
          <w:lang w:val="en-GB"/>
        </w:rPr>
        <w:t xml:space="preserve">ล้านบาท </w:t>
      </w:r>
      <w:r w:rsidR="00307FB0" w:rsidRPr="00DE00BE">
        <w:rPr>
          <w:rFonts w:ascii="Angsana New" w:hAnsi="Angsana New" w:cs="Angsana New"/>
          <w:b/>
          <w:spacing w:val="-4"/>
          <w:sz w:val="30"/>
          <w:szCs w:val="30"/>
          <w:cs/>
          <w:lang w:val="en-GB"/>
        </w:rPr>
        <w:t xml:space="preserve">จากนั้น </w:t>
      </w:r>
      <w:r w:rsidR="00307FB0" w:rsidRPr="00DE00BE">
        <w:rPr>
          <w:rFonts w:ascii="Angsana New" w:hAnsi="Angsana New" w:cs="Angsana New"/>
          <w:spacing w:val="-4"/>
          <w:sz w:val="30"/>
          <w:szCs w:val="30"/>
        </w:rPr>
        <w:t>TMAC</w:t>
      </w:r>
      <w:r w:rsidR="00307FB0" w:rsidRPr="00DE00BE">
        <w:rPr>
          <w:rFonts w:ascii="Angsana New" w:hAnsi="Angsana New" w:cs="Angsana New"/>
          <w:spacing w:val="-4"/>
          <w:sz w:val="30"/>
          <w:szCs w:val="30"/>
          <w:cs/>
        </w:rPr>
        <w:t xml:space="preserve"> ได้ทำการจ่ายชำระคืนเงินกู้ยืมระยะยาว</w:t>
      </w:r>
      <w:r w:rsidR="00307FB0" w:rsidRPr="00DE00BE">
        <w:rPr>
          <w:rFonts w:ascii="Angsana New" w:hAnsi="Angsana New" w:cs="Angsana New"/>
          <w:spacing w:val="-2"/>
          <w:sz w:val="30"/>
          <w:szCs w:val="30"/>
          <w:cs/>
        </w:rPr>
        <w:t xml:space="preserve">แก่บริษัทเป็นจำนวนเงิน </w:t>
      </w:r>
      <w:r w:rsidR="00307FB0" w:rsidRPr="00DE00BE">
        <w:rPr>
          <w:rFonts w:ascii="Angsana New" w:hAnsi="Angsana New" w:cs="Angsana New"/>
          <w:spacing w:val="-2"/>
          <w:sz w:val="30"/>
          <w:szCs w:val="30"/>
        </w:rPr>
        <w:t xml:space="preserve">649.5 </w:t>
      </w:r>
      <w:r w:rsidR="00307FB0" w:rsidRPr="00DE00BE">
        <w:rPr>
          <w:rFonts w:ascii="Angsana New" w:hAnsi="Angsana New" w:cs="Angsana New"/>
          <w:spacing w:val="-2"/>
          <w:sz w:val="30"/>
          <w:szCs w:val="30"/>
          <w:cs/>
        </w:rPr>
        <w:t>ล้านบาท</w:t>
      </w:r>
      <w:r w:rsidR="00307FB0" w:rsidRPr="00DE00BE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 </w:t>
      </w:r>
      <w:r w:rsidR="001D56CE" w:rsidRPr="00DE00BE">
        <w:rPr>
          <w:rFonts w:asciiTheme="majorBidi" w:hAnsiTheme="majorBidi" w:cs="Angsana New"/>
          <w:b/>
          <w:sz w:val="30"/>
          <w:szCs w:val="30"/>
          <w:cs/>
          <w:lang w:val="en-GB"/>
        </w:rPr>
        <w:t xml:space="preserve">ณ วันที่ </w:t>
      </w:r>
      <w:r w:rsidR="001D56CE" w:rsidRPr="00DE00BE">
        <w:rPr>
          <w:rFonts w:asciiTheme="majorBidi" w:hAnsiTheme="majorBidi" w:cs="Angsana New"/>
          <w:bCs/>
          <w:sz w:val="30"/>
          <w:szCs w:val="30"/>
          <w:lang w:val="en-GB"/>
        </w:rPr>
        <w:t>30</w:t>
      </w:r>
      <w:r w:rsidR="001D56CE" w:rsidRPr="00DE00BE">
        <w:rPr>
          <w:rFonts w:asciiTheme="majorBidi" w:hAnsiTheme="majorBidi" w:cs="Angsana New"/>
          <w:b/>
          <w:sz w:val="30"/>
          <w:szCs w:val="30"/>
          <w:lang w:val="en-GB"/>
        </w:rPr>
        <w:t xml:space="preserve"> </w:t>
      </w:r>
      <w:r w:rsidR="001D56CE" w:rsidRPr="00DE00BE">
        <w:rPr>
          <w:rFonts w:asciiTheme="majorBidi" w:hAnsiTheme="majorBidi" w:cs="Angsana New"/>
          <w:b/>
          <w:sz w:val="30"/>
          <w:szCs w:val="30"/>
          <w:cs/>
          <w:lang w:val="en-GB"/>
        </w:rPr>
        <w:t xml:space="preserve">มิถุนายน </w:t>
      </w:r>
      <w:r w:rsidR="001D56CE" w:rsidRPr="00DE00BE">
        <w:rPr>
          <w:rFonts w:asciiTheme="majorBidi" w:hAnsiTheme="majorBidi" w:cs="Angsana New"/>
          <w:bCs/>
          <w:sz w:val="30"/>
          <w:szCs w:val="30"/>
          <w:lang w:val="en-GB"/>
        </w:rPr>
        <w:t>2567</w:t>
      </w:r>
      <w:r w:rsidR="001D56CE" w:rsidRPr="00DE00BE">
        <w:rPr>
          <w:rFonts w:asciiTheme="majorBidi" w:hAnsiTheme="majorBidi" w:cs="Angsana New"/>
          <w:b/>
          <w:sz w:val="30"/>
          <w:szCs w:val="30"/>
          <w:lang w:val="en-GB"/>
        </w:rPr>
        <w:t xml:space="preserve"> </w:t>
      </w:r>
      <w:r w:rsidR="001D56CE" w:rsidRPr="00DE00BE">
        <w:rPr>
          <w:rFonts w:asciiTheme="majorBidi" w:hAnsiTheme="majorBidi" w:cs="Angsana New"/>
          <w:b/>
          <w:sz w:val="30"/>
          <w:szCs w:val="30"/>
          <w:cs/>
          <w:lang w:val="en-GB"/>
        </w:rPr>
        <w:t>บริษัทมีค่าเผื่อการด้อยค่าของเงินลงทุน</w:t>
      </w:r>
      <w:r w:rsidR="001D56CE" w:rsidRPr="008B57E2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 xml:space="preserve">จำนวน </w:t>
      </w:r>
      <w:r w:rsidR="00307FB0" w:rsidRPr="00DE00BE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616.</w:t>
      </w:r>
      <w:r w:rsidR="00D35D17" w:rsidRPr="00DE00BE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5</w:t>
      </w:r>
      <w:r w:rsidR="00307FB0" w:rsidRPr="00DE00BE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 xml:space="preserve"> </w:t>
      </w:r>
      <w:r w:rsidR="00307FB0" w:rsidRPr="00DE00BE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ล้านบาท</w:t>
      </w:r>
      <w:r w:rsidR="00344F60">
        <w:rPr>
          <w:rFonts w:ascii="Angsana New" w:hAnsi="Angsana New" w:cs="Angsana New"/>
          <w:b/>
          <w:sz w:val="30"/>
          <w:szCs w:val="30"/>
          <w:lang w:val="en-GB"/>
        </w:rPr>
        <w:t xml:space="preserve"> </w:t>
      </w:r>
    </w:p>
    <w:p w14:paraId="38D8DE2A" w14:textId="77777777" w:rsidR="00307FB0" w:rsidRPr="00A52E58" w:rsidRDefault="00307FB0" w:rsidP="00DE0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  <w:cs/>
          <w:lang w:val="en-GB"/>
        </w:rPr>
      </w:pPr>
    </w:p>
    <w:p w14:paraId="61671869" w14:textId="5B80C87C" w:rsidR="00307FB0" w:rsidRPr="00A52E58" w:rsidRDefault="00307FB0" w:rsidP="00DE0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  <w:cs/>
        </w:rPr>
      </w:pPr>
      <w:r w:rsidRPr="00A52E58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ในเดือนพฤษภาคม </w:t>
      </w:r>
      <w:r w:rsidR="00A52E58" w:rsidRPr="00A52E58">
        <w:rPr>
          <w:rFonts w:ascii="Angsana New" w:hAnsi="Angsana New" w:cs="Angsana New"/>
          <w:bCs/>
          <w:sz w:val="30"/>
          <w:szCs w:val="30"/>
          <w:lang w:val="en-GB"/>
        </w:rPr>
        <w:t>2567</w:t>
      </w:r>
      <w:r w:rsidRPr="00A52E58">
        <w:rPr>
          <w:rFonts w:ascii="Angsana New" w:hAnsi="Angsana New" w:cs="Angsana New"/>
          <w:b/>
          <w:sz w:val="30"/>
          <w:szCs w:val="30"/>
          <w:lang w:val="en-GB"/>
        </w:rPr>
        <w:t xml:space="preserve"> </w:t>
      </w:r>
      <w:r w:rsidRPr="00A52E58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บริษัทได้ทำการซื้อหุ้นเพิ่มในบริษัท </w:t>
      </w:r>
      <w:r w:rsidRPr="00A52E58">
        <w:rPr>
          <w:rFonts w:ascii="Angsana New" w:hAnsi="Angsana New" w:cs="Angsana New"/>
          <w:bCs/>
          <w:sz w:val="30"/>
          <w:szCs w:val="30"/>
        </w:rPr>
        <w:t>Thammachart Seafood Retail Co., Ltd. (“TSR”)</w:t>
      </w:r>
      <w:r w:rsidRPr="00A52E58">
        <w:rPr>
          <w:rFonts w:ascii="Angsana New" w:hAnsi="Angsana New" w:cs="Angsana New"/>
          <w:b/>
          <w:sz w:val="30"/>
          <w:szCs w:val="30"/>
        </w:rPr>
        <w:t xml:space="preserve"> </w:t>
      </w:r>
      <w:r w:rsidRPr="00A52E58">
        <w:rPr>
          <w:rFonts w:ascii="Angsana New" w:hAnsi="Angsana New" w:cs="Angsana New"/>
          <w:b/>
          <w:sz w:val="30"/>
          <w:szCs w:val="30"/>
          <w:cs/>
          <w:lang w:val="en-GB"/>
        </w:rPr>
        <w:t>เป็น</w:t>
      </w:r>
      <w:r w:rsidRPr="001A5C9F">
        <w:rPr>
          <w:rFonts w:ascii="Angsana New" w:hAnsi="Angsana New" w:cs="Angsana New"/>
          <w:b/>
          <w:sz w:val="30"/>
          <w:szCs w:val="30"/>
          <w:cs/>
          <w:lang w:val="en-GB"/>
        </w:rPr>
        <w:t>จำนวนเงิน</w:t>
      </w:r>
      <w:r w:rsidR="00A52E58" w:rsidRPr="001A5C9F">
        <w:rPr>
          <w:rFonts w:ascii="Angsana New" w:hAnsi="Angsana New" w:cs="Angsana New" w:hint="cs"/>
          <w:b/>
          <w:sz w:val="30"/>
          <w:szCs w:val="30"/>
          <w:cs/>
          <w:lang w:val="en-GB"/>
        </w:rPr>
        <w:t xml:space="preserve"> </w:t>
      </w:r>
      <w:r w:rsidR="006E3A76" w:rsidRPr="001A5C9F">
        <w:rPr>
          <w:rFonts w:ascii="Angsana New" w:hAnsi="Angsana New" w:cs="Angsana New"/>
          <w:bCs/>
          <w:sz w:val="30"/>
          <w:szCs w:val="30"/>
          <w:lang w:val="en-GB"/>
        </w:rPr>
        <w:t xml:space="preserve">25.4 </w:t>
      </w:r>
      <w:r w:rsidRPr="001A5C9F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ล้านบาท </w:t>
      </w:r>
      <w:r w:rsidR="00D04C4E" w:rsidRPr="001A5C9F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ทำให้ </w:t>
      </w:r>
      <w:r w:rsidRPr="001A5C9F">
        <w:rPr>
          <w:rFonts w:ascii="Angsana New" w:hAnsi="Angsana New" w:cs="Angsana New"/>
          <w:bCs/>
          <w:sz w:val="30"/>
          <w:szCs w:val="30"/>
        </w:rPr>
        <w:t>TSR</w:t>
      </w:r>
      <w:r w:rsidRPr="001A5C9F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 มี</w:t>
      </w:r>
      <w:r w:rsidR="00D04C4E" w:rsidRPr="001A5C9F">
        <w:rPr>
          <w:rFonts w:ascii="Angsana New" w:hAnsi="Angsana New" w:cs="Angsana New"/>
          <w:b/>
          <w:sz w:val="30"/>
          <w:szCs w:val="30"/>
          <w:cs/>
          <w:lang w:val="en-GB"/>
        </w:rPr>
        <w:t>ทุนจดทะเบียน</w:t>
      </w:r>
      <w:r w:rsidR="006E3A76" w:rsidRPr="001A5C9F">
        <w:rPr>
          <w:rFonts w:ascii="Angsana New" w:hAnsi="Angsana New" w:cs="Angsana New" w:hint="cs"/>
          <w:b/>
          <w:sz w:val="30"/>
          <w:szCs w:val="30"/>
          <w:cs/>
          <w:lang w:val="en-GB"/>
        </w:rPr>
        <w:t>รวม</w:t>
      </w:r>
      <w:r w:rsidR="00D04C4E" w:rsidRPr="001A5C9F">
        <w:rPr>
          <w:rFonts w:ascii="Angsana New" w:hAnsi="Angsana New" w:cs="Angsana New"/>
          <w:b/>
          <w:sz w:val="30"/>
          <w:szCs w:val="30"/>
          <w:cs/>
          <w:lang w:val="en-GB"/>
        </w:rPr>
        <w:t>เป็น</w:t>
      </w:r>
      <w:r w:rsidRPr="001A5C9F">
        <w:rPr>
          <w:rFonts w:ascii="Angsana New" w:hAnsi="Angsana New" w:cs="Angsana New"/>
          <w:b/>
          <w:sz w:val="30"/>
          <w:szCs w:val="30"/>
          <w:cs/>
        </w:rPr>
        <w:t>จำนวน</w:t>
      </w:r>
      <w:r w:rsidR="006E3A76" w:rsidRPr="001A5C9F">
        <w:rPr>
          <w:rFonts w:ascii="Angsana New" w:hAnsi="Angsana New" w:cs="Angsana New"/>
          <w:bCs/>
          <w:sz w:val="30"/>
          <w:szCs w:val="30"/>
        </w:rPr>
        <w:t xml:space="preserve"> 39</w:t>
      </w:r>
      <w:r w:rsidR="006337EB">
        <w:rPr>
          <w:rFonts w:ascii="Angsana New" w:hAnsi="Angsana New" w:cs="Angsana New"/>
          <w:bCs/>
          <w:sz w:val="30"/>
          <w:szCs w:val="30"/>
        </w:rPr>
        <w:t>.0</w:t>
      </w:r>
      <w:r w:rsidR="006E3A76" w:rsidRPr="001A5C9F">
        <w:rPr>
          <w:rFonts w:ascii="Angsana New" w:hAnsi="Angsana New" w:cs="Angsana New"/>
          <w:bCs/>
          <w:sz w:val="30"/>
          <w:szCs w:val="30"/>
        </w:rPr>
        <w:t xml:space="preserve"> </w:t>
      </w:r>
      <w:r w:rsidRPr="001A5C9F">
        <w:rPr>
          <w:rFonts w:ascii="Angsana New" w:hAnsi="Angsana New" w:cs="Angsana New"/>
          <w:b/>
          <w:sz w:val="30"/>
          <w:szCs w:val="30"/>
          <w:cs/>
        </w:rPr>
        <w:t>ล้านบาท</w:t>
      </w:r>
      <w:r w:rsidRPr="001A5C9F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 </w:t>
      </w:r>
      <w:r w:rsidR="00D04C4E" w:rsidRPr="001A5C9F">
        <w:rPr>
          <w:rFonts w:ascii="Angsana New" w:hAnsi="Angsana New" w:cs="Angsana New"/>
          <w:b/>
          <w:sz w:val="30"/>
          <w:szCs w:val="30"/>
          <w:cs/>
          <w:lang w:val="en-GB"/>
        </w:rPr>
        <w:t>และบริษัทยังคงถือหุ้</w:t>
      </w:r>
      <w:r w:rsidR="00A52E58" w:rsidRPr="001A5C9F">
        <w:rPr>
          <w:rFonts w:ascii="Angsana New" w:hAnsi="Angsana New" w:cs="Angsana New"/>
          <w:b/>
          <w:sz w:val="30"/>
          <w:szCs w:val="30"/>
          <w:cs/>
          <w:lang w:val="en-GB"/>
        </w:rPr>
        <w:t>นที่</w:t>
      </w:r>
      <w:r w:rsidR="009E2213">
        <w:rPr>
          <w:rFonts w:ascii="Angsana New" w:hAnsi="Angsana New" w:cs="Angsana New" w:hint="cs"/>
          <w:b/>
          <w:sz w:val="30"/>
          <w:szCs w:val="30"/>
          <w:cs/>
          <w:lang w:val="en-GB"/>
        </w:rPr>
        <w:t>อัตราส่วน</w:t>
      </w:r>
      <w:r w:rsidR="006E3A76" w:rsidRPr="001A5C9F">
        <w:rPr>
          <w:rFonts w:ascii="Angsana New" w:hAnsi="Angsana New" w:cs="Angsana New" w:hint="cs"/>
          <w:b/>
          <w:sz w:val="30"/>
          <w:szCs w:val="30"/>
          <w:cs/>
          <w:lang w:val="en-GB"/>
        </w:rPr>
        <w:t xml:space="preserve">ร้อยละ </w:t>
      </w:r>
      <w:r w:rsidR="006E3A76" w:rsidRPr="001A5C9F">
        <w:rPr>
          <w:rFonts w:ascii="Angsana New" w:hAnsi="Angsana New" w:cs="Angsana New"/>
          <w:bCs/>
          <w:sz w:val="30"/>
          <w:szCs w:val="30"/>
        </w:rPr>
        <w:t>65</w:t>
      </w:r>
      <w:r w:rsidR="009E2213">
        <w:rPr>
          <w:rFonts w:ascii="Angsana New" w:hAnsi="Angsana New" w:cs="Angsana New"/>
          <w:bCs/>
          <w:sz w:val="30"/>
          <w:szCs w:val="30"/>
        </w:rPr>
        <w:t>.0</w:t>
      </w:r>
      <w:r w:rsidR="006E3A76" w:rsidRPr="001A5C9F">
        <w:rPr>
          <w:rFonts w:ascii="Angsana New" w:hAnsi="Angsana New" w:cs="Angsana New"/>
          <w:bCs/>
          <w:sz w:val="30"/>
          <w:szCs w:val="30"/>
        </w:rPr>
        <w:t xml:space="preserve"> </w:t>
      </w:r>
      <w:r w:rsidR="00A52E58" w:rsidRPr="001A5C9F">
        <w:rPr>
          <w:rFonts w:ascii="Angsana New" w:hAnsi="Angsana New" w:cs="Angsana New"/>
          <w:b/>
          <w:sz w:val="30"/>
          <w:szCs w:val="30"/>
          <w:cs/>
        </w:rPr>
        <w:t>ดังเดิม</w:t>
      </w:r>
    </w:p>
    <w:p w14:paraId="22C40290" w14:textId="77777777" w:rsidR="006D3009" w:rsidRDefault="006D3009" w:rsidP="006D3009">
      <w:pPr>
        <w:tabs>
          <w:tab w:val="left" w:pos="540"/>
        </w:tabs>
        <w:ind w:left="540" w:right="44"/>
        <w:jc w:val="both"/>
        <w:rPr>
          <w:rFonts w:cstheme="minorBidi"/>
          <w:sz w:val="22"/>
          <w:szCs w:val="22"/>
        </w:rPr>
      </w:pPr>
    </w:p>
    <w:p w14:paraId="52DE27DA" w14:textId="77777777" w:rsidR="00EE0D72" w:rsidRDefault="00EE0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br w:type="page"/>
      </w:r>
    </w:p>
    <w:p w14:paraId="58BCE63B" w14:textId="5DFCFDDF" w:rsidR="000176FF" w:rsidRDefault="005642A3" w:rsidP="00397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="Angsana New"/>
          <w:sz w:val="30"/>
          <w:szCs w:val="30"/>
        </w:rPr>
      </w:pPr>
      <w:r w:rsidRPr="002E7E9A">
        <w:rPr>
          <w:rFonts w:asciiTheme="majorBidi" w:hAnsiTheme="majorBidi" w:cs="Angsana New"/>
          <w:sz w:val="30"/>
          <w:szCs w:val="30"/>
        </w:rPr>
        <w:lastRenderedPageBreak/>
        <w:t>10</w:t>
      </w:r>
      <w:r w:rsidR="000176FF" w:rsidRPr="002E7E9A">
        <w:rPr>
          <w:rFonts w:asciiTheme="majorBidi" w:hAnsiTheme="majorBidi" w:cs="Angsana New"/>
          <w:sz w:val="30"/>
          <w:szCs w:val="30"/>
        </w:rPr>
        <w:t xml:space="preserve">.2 </w:t>
      </w:r>
      <w:r w:rsidR="00AC0D9C" w:rsidRPr="002E7E9A">
        <w:rPr>
          <w:rFonts w:asciiTheme="majorBidi" w:hAnsiTheme="majorBidi" w:cs="Angsana New"/>
          <w:sz w:val="30"/>
          <w:szCs w:val="30"/>
        </w:rPr>
        <w:t xml:space="preserve"> </w:t>
      </w:r>
      <w:r w:rsidR="00E540F6">
        <w:rPr>
          <w:rFonts w:asciiTheme="majorBidi" w:hAnsiTheme="majorBidi" w:cs="Angsana New"/>
          <w:sz w:val="30"/>
          <w:szCs w:val="30"/>
        </w:rPr>
        <w:t xml:space="preserve">  </w:t>
      </w:r>
      <w:r w:rsidR="000176FF" w:rsidRPr="002E7E9A">
        <w:rPr>
          <w:rFonts w:asciiTheme="majorBidi" w:hAnsiTheme="majorBidi" w:cs="Angsana New" w:hint="cs"/>
          <w:sz w:val="30"/>
          <w:szCs w:val="30"/>
          <w:cs/>
        </w:rPr>
        <w:t>เงินลงทุนในบริษัทร่วม</w:t>
      </w:r>
    </w:p>
    <w:p w14:paraId="3412EE8A" w14:textId="77777777" w:rsidR="00D0371B" w:rsidRPr="002E7E9A" w:rsidRDefault="00D0371B" w:rsidP="00DE0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="Angsana New"/>
          <w:sz w:val="30"/>
          <w:szCs w:val="30"/>
        </w:rPr>
      </w:pPr>
    </w:p>
    <w:p w14:paraId="6690EFC6" w14:textId="77777777" w:rsidR="000176FF" w:rsidRDefault="000176FF" w:rsidP="00DE0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915B53">
        <w:rPr>
          <w:rFonts w:asciiTheme="majorBidi" w:hAnsiTheme="majorBidi" w:cs="Angsana New" w:hint="cs"/>
          <w:sz w:val="30"/>
          <w:szCs w:val="30"/>
          <w:cs/>
        </w:rPr>
        <w:t>การเปลี่ยนแปลงของเงินลงทุนในบริษัทร่วมระหว่างงวดมีดังต่อไปน</w:t>
      </w:r>
      <w:r>
        <w:rPr>
          <w:rFonts w:asciiTheme="majorBidi" w:hAnsiTheme="majorBidi" w:cs="Angsana New" w:hint="cs"/>
          <w:sz w:val="30"/>
          <w:szCs w:val="30"/>
          <w:cs/>
        </w:rPr>
        <w:t>ี้</w:t>
      </w:r>
    </w:p>
    <w:p w14:paraId="5AD57AFA" w14:textId="77777777" w:rsidR="00D0371B" w:rsidRDefault="00D0371B" w:rsidP="002453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860"/>
        <w:gridCol w:w="2160"/>
        <w:gridCol w:w="360"/>
        <w:gridCol w:w="1890"/>
      </w:tblGrid>
      <w:tr w:rsidR="000176FF" w:rsidRPr="00A85D0A" w14:paraId="0B6320C4" w14:textId="77777777" w:rsidTr="00DE00BE">
        <w:trPr>
          <w:cantSplit/>
          <w:trHeight w:val="343"/>
          <w:tblHeader/>
        </w:trPr>
        <w:tc>
          <w:tcPr>
            <w:tcW w:w="4860" w:type="dxa"/>
            <w:vAlign w:val="bottom"/>
            <w:hideMark/>
          </w:tcPr>
          <w:p w14:paraId="22E9CB9F" w14:textId="77777777" w:rsidR="000176FF" w:rsidRPr="00915B53" w:rsidRDefault="000176FF" w:rsidP="00E2040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  <w:hideMark/>
          </w:tcPr>
          <w:p w14:paraId="7E35457C" w14:textId="77777777" w:rsidR="000176FF" w:rsidRPr="00A85D0A" w:rsidRDefault="000176FF" w:rsidP="00E2040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360" w:type="dxa"/>
          </w:tcPr>
          <w:p w14:paraId="5CB7A520" w14:textId="77777777" w:rsidR="000176FF" w:rsidRPr="00A85D0A" w:rsidRDefault="000176FF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  <w:hideMark/>
          </w:tcPr>
          <w:p w14:paraId="0C4698DD" w14:textId="77777777" w:rsidR="000176FF" w:rsidRPr="00A85D0A" w:rsidRDefault="000176FF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176FF" w:rsidRPr="00A85D0A" w14:paraId="1B636ED0" w14:textId="77777777" w:rsidTr="00DE00BE">
        <w:trPr>
          <w:cantSplit/>
          <w:trHeight w:val="343"/>
          <w:tblHeader/>
        </w:trPr>
        <w:tc>
          <w:tcPr>
            <w:tcW w:w="4860" w:type="dxa"/>
            <w:vAlign w:val="bottom"/>
          </w:tcPr>
          <w:p w14:paraId="74ECC7CE" w14:textId="385E0846" w:rsidR="000176FF" w:rsidRPr="00C70B18" w:rsidRDefault="000176FF" w:rsidP="00DE00BE">
            <w:pPr>
              <w:pStyle w:val="acctfourfigures"/>
              <w:tabs>
                <w:tab w:val="left" w:pos="720"/>
              </w:tabs>
              <w:spacing w:line="240" w:lineRule="auto"/>
              <w:ind w:left="14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C70B1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5D63E3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C70B1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C70B1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5D63E3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t>30</w:t>
            </w:r>
            <w:r w:rsidRPr="00C70B1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5D63E3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มิถุนายน </w:t>
            </w:r>
            <w:r w:rsidR="0024539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t>2567</w:t>
            </w:r>
          </w:p>
        </w:tc>
        <w:tc>
          <w:tcPr>
            <w:tcW w:w="2160" w:type="dxa"/>
            <w:vAlign w:val="bottom"/>
          </w:tcPr>
          <w:p w14:paraId="3ABA2A6A" w14:textId="4BABA446" w:rsidR="000176FF" w:rsidRPr="00A85D0A" w:rsidRDefault="000176FF" w:rsidP="00E2040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เงินลงทุนที่รับรู้</w:t>
            </w:r>
            <w:r w:rsidR="00373B7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360" w:type="dxa"/>
          </w:tcPr>
          <w:p w14:paraId="12F9F2A9" w14:textId="77777777" w:rsidR="000176FF" w:rsidRPr="00A85D0A" w:rsidRDefault="000176FF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19DF022E" w14:textId="12C9EC19" w:rsidR="000176FF" w:rsidRPr="00A85D0A" w:rsidRDefault="000176FF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เงินลงทุน</w:t>
            </w:r>
            <w:r w:rsidR="00373B7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ตามวิธีราคาทุน</w:t>
            </w:r>
          </w:p>
        </w:tc>
      </w:tr>
      <w:tr w:rsidR="000176FF" w:rsidRPr="00A85D0A" w14:paraId="60C303FE" w14:textId="77777777" w:rsidTr="00DE00BE">
        <w:trPr>
          <w:cantSplit/>
          <w:trHeight w:val="423"/>
          <w:tblHeader/>
        </w:trPr>
        <w:tc>
          <w:tcPr>
            <w:tcW w:w="4860" w:type="dxa"/>
            <w:vAlign w:val="bottom"/>
          </w:tcPr>
          <w:p w14:paraId="509EDBB5" w14:textId="77777777" w:rsidR="000176FF" w:rsidRPr="00915B53" w:rsidRDefault="000176FF" w:rsidP="00E2040F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4410" w:type="dxa"/>
            <w:gridSpan w:val="3"/>
            <w:vAlign w:val="bottom"/>
            <w:hideMark/>
          </w:tcPr>
          <w:p w14:paraId="795F86CB" w14:textId="77777777" w:rsidR="000176FF" w:rsidRPr="00A85D0A" w:rsidRDefault="000176FF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176FF" w:rsidRPr="00A85D0A" w14:paraId="3F6A8A1F" w14:textId="77777777" w:rsidTr="00DE00BE">
        <w:trPr>
          <w:cantSplit/>
          <w:trHeight w:val="333"/>
        </w:trPr>
        <w:tc>
          <w:tcPr>
            <w:tcW w:w="4860" w:type="dxa"/>
            <w:hideMark/>
          </w:tcPr>
          <w:p w14:paraId="347D16FE" w14:textId="77777777" w:rsidR="000176FF" w:rsidRPr="00915B53" w:rsidRDefault="000176FF" w:rsidP="00E204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2160" w:type="dxa"/>
          </w:tcPr>
          <w:p w14:paraId="3DE7E172" w14:textId="77777777" w:rsidR="000176FF" w:rsidRPr="00A85D0A" w:rsidRDefault="000176FF" w:rsidP="00D11963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9,097,427</w:t>
            </w:r>
          </w:p>
        </w:tc>
        <w:tc>
          <w:tcPr>
            <w:tcW w:w="360" w:type="dxa"/>
          </w:tcPr>
          <w:p w14:paraId="03C09DB9" w14:textId="77777777" w:rsidR="000176FF" w:rsidRPr="00603092" w:rsidRDefault="000176FF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F6F6461" w14:textId="77777777" w:rsidR="000176FF" w:rsidRPr="00D11963" w:rsidRDefault="000176FF" w:rsidP="00D11963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1963">
              <w:rPr>
                <w:rFonts w:asciiTheme="majorBidi" w:hAnsiTheme="majorBidi" w:cstheme="majorBidi"/>
                <w:sz w:val="30"/>
                <w:szCs w:val="30"/>
              </w:rPr>
              <w:t>3,789,307</w:t>
            </w:r>
          </w:p>
        </w:tc>
      </w:tr>
      <w:tr w:rsidR="00EE0D72" w:rsidRPr="00A85D0A" w14:paraId="33CE9C6B" w14:textId="77777777" w:rsidTr="00DE00BE">
        <w:trPr>
          <w:cantSplit/>
          <w:trHeight w:val="343"/>
        </w:trPr>
        <w:tc>
          <w:tcPr>
            <w:tcW w:w="4860" w:type="dxa"/>
            <w:hideMark/>
          </w:tcPr>
          <w:p w14:paraId="75419988" w14:textId="0FC1D96D" w:rsidR="00EE0D72" w:rsidRPr="00915B53" w:rsidRDefault="00EE0D72" w:rsidP="00EE0D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B5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ส่วนแบ่งกำไร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2160" w:type="dxa"/>
          </w:tcPr>
          <w:p w14:paraId="70ABE12D" w14:textId="2CD1ABBB" w:rsidR="00EE0D72" w:rsidRPr="00D11963" w:rsidRDefault="00EE0D72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E0D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379,695</w:t>
            </w:r>
          </w:p>
        </w:tc>
        <w:tc>
          <w:tcPr>
            <w:tcW w:w="360" w:type="dxa"/>
          </w:tcPr>
          <w:p w14:paraId="0CEA7569" w14:textId="77777777" w:rsidR="00EE0D72" w:rsidRPr="00603092" w:rsidRDefault="00EE0D72" w:rsidP="00EE0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9A6EC94" w14:textId="0A8684D3" w:rsidR="00EE0D72" w:rsidRPr="00EE0D72" w:rsidRDefault="00EE0D72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E0D72" w:rsidRPr="00A85D0A" w14:paraId="10DC2F6F" w14:textId="77777777" w:rsidTr="00DE00BE">
        <w:trPr>
          <w:cantSplit/>
          <w:trHeight w:val="333"/>
        </w:trPr>
        <w:tc>
          <w:tcPr>
            <w:tcW w:w="4860" w:type="dxa"/>
          </w:tcPr>
          <w:p w14:paraId="1853869F" w14:textId="620F4BA1" w:rsidR="00EE0D72" w:rsidRPr="00915B53" w:rsidRDefault="00EE0D72" w:rsidP="00EE0D72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B5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ส่วนแบ่ง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915B5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160" w:type="dxa"/>
          </w:tcPr>
          <w:p w14:paraId="57603BC1" w14:textId="02B5F9C2" w:rsidR="00EE0D72" w:rsidRPr="00D11963" w:rsidRDefault="00EE0D72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E0D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(34,860)</w:t>
            </w:r>
          </w:p>
        </w:tc>
        <w:tc>
          <w:tcPr>
            <w:tcW w:w="360" w:type="dxa"/>
          </w:tcPr>
          <w:p w14:paraId="21E14B95" w14:textId="77777777" w:rsidR="00EE0D72" w:rsidRPr="00603092" w:rsidRDefault="00EE0D72" w:rsidP="00EE0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B1D5F41" w14:textId="65A23DE2" w:rsidR="00EE0D72" w:rsidRPr="00D11963" w:rsidRDefault="00EE0D72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E0D72" w:rsidRPr="00A85D0A" w14:paraId="3B3ED046" w14:textId="77777777" w:rsidTr="00DE00BE">
        <w:trPr>
          <w:cantSplit/>
          <w:trHeight w:val="333"/>
        </w:trPr>
        <w:tc>
          <w:tcPr>
            <w:tcW w:w="4860" w:type="dxa"/>
          </w:tcPr>
          <w:p w14:paraId="6A148199" w14:textId="29D775D0" w:rsidR="00EE0D72" w:rsidRPr="00915B53" w:rsidRDefault="00EE0D72" w:rsidP="00EE0D72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160" w:type="dxa"/>
          </w:tcPr>
          <w:p w14:paraId="2FBCC757" w14:textId="1A3B2C45" w:rsidR="00EE0D72" w:rsidRPr="00D11963" w:rsidRDefault="00EE0D72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E0D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(828,</w:t>
            </w:r>
            <w:r w:rsidRPr="00EE0D72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  <w:r w:rsidRPr="00EE0D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50)</w:t>
            </w:r>
          </w:p>
        </w:tc>
        <w:tc>
          <w:tcPr>
            <w:tcW w:w="360" w:type="dxa"/>
          </w:tcPr>
          <w:p w14:paraId="783818A3" w14:textId="77777777" w:rsidR="00EE0D72" w:rsidRPr="00603092" w:rsidRDefault="00EE0D72" w:rsidP="00EE0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B1622B9" w14:textId="1C2CFFE3" w:rsidR="00EE0D72" w:rsidRPr="00D11963" w:rsidRDefault="00EE0D72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E0D72" w:rsidRPr="00A85D0A" w14:paraId="6BBF26CD" w14:textId="77777777" w:rsidTr="00DE00BE">
        <w:trPr>
          <w:cantSplit/>
          <w:trHeight w:val="333"/>
        </w:trPr>
        <w:tc>
          <w:tcPr>
            <w:tcW w:w="4860" w:type="dxa"/>
          </w:tcPr>
          <w:p w14:paraId="73C8E8B1" w14:textId="77777777" w:rsidR="00EE0D72" w:rsidRPr="00915B53" w:rsidRDefault="00EE0D72" w:rsidP="00EE0D72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B5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2160" w:type="dxa"/>
          </w:tcPr>
          <w:p w14:paraId="7D93B147" w14:textId="6B1E0DA9" w:rsidR="00EE0D72" w:rsidRPr="00D11963" w:rsidRDefault="00EE0D72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E0D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(85,</w:t>
            </w:r>
            <w:r w:rsidRPr="00EE0D72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Pr="00EE0D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360" w:type="dxa"/>
          </w:tcPr>
          <w:p w14:paraId="2604EF0D" w14:textId="77777777" w:rsidR="00EE0D72" w:rsidRPr="00603092" w:rsidRDefault="00EE0D72" w:rsidP="00EE0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6537BBF" w14:textId="056179D1" w:rsidR="00EE0D72" w:rsidRPr="00D11963" w:rsidRDefault="00EE0D72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E0D72" w:rsidRPr="00A85D0A" w14:paraId="340023AE" w14:textId="77777777" w:rsidTr="00DE00BE">
        <w:trPr>
          <w:cantSplit/>
          <w:trHeight w:val="333"/>
        </w:trPr>
        <w:tc>
          <w:tcPr>
            <w:tcW w:w="4860" w:type="dxa"/>
          </w:tcPr>
          <w:p w14:paraId="1F406D34" w14:textId="77777777" w:rsidR="00EE0D72" w:rsidRPr="00915B53" w:rsidRDefault="00EE0D72" w:rsidP="00EE0D72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B53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ผลต่างจากการแปลงค่า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05AA1892" w14:textId="7AFEFEE2" w:rsidR="00EE0D72" w:rsidRPr="00D11963" w:rsidRDefault="00EE0D72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E0D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355,801</w:t>
            </w:r>
          </w:p>
        </w:tc>
        <w:tc>
          <w:tcPr>
            <w:tcW w:w="360" w:type="dxa"/>
          </w:tcPr>
          <w:p w14:paraId="697D40C0" w14:textId="77777777" w:rsidR="00EE0D72" w:rsidRPr="00603092" w:rsidRDefault="00EE0D72" w:rsidP="00EE0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529E9EF" w14:textId="078AEBF2" w:rsidR="00EE0D72" w:rsidRPr="00D11963" w:rsidRDefault="00EE0D72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E0D72" w:rsidRPr="00A85D0A" w14:paraId="0937234F" w14:textId="77777777" w:rsidTr="00DE00BE">
        <w:trPr>
          <w:cantSplit/>
          <w:trHeight w:val="333"/>
        </w:trPr>
        <w:tc>
          <w:tcPr>
            <w:tcW w:w="4860" w:type="dxa"/>
          </w:tcPr>
          <w:p w14:paraId="0465AA59" w14:textId="77777777" w:rsidR="00EE0D72" w:rsidRPr="00EC721A" w:rsidRDefault="00EE0D72" w:rsidP="00EE0D72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4B44CD88" w14:textId="238512EC" w:rsidR="00EE0D72" w:rsidRPr="00EE0D72" w:rsidRDefault="00EE0D72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E0D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8</w:t>
            </w:r>
            <w:r w:rsidRPr="00EE0D7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EE0D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884</w:t>
            </w:r>
            <w:r w:rsidRPr="00EE0D7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EE0D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513</w:t>
            </w:r>
          </w:p>
        </w:tc>
        <w:tc>
          <w:tcPr>
            <w:tcW w:w="360" w:type="dxa"/>
          </w:tcPr>
          <w:p w14:paraId="298DB2E6" w14:textId="77777777" w:rsidR="00EE0D72" w:rsidRPr="00603092" w:rsidRDefault="00EE0D72" w:rsidP="00EE0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C14E8E3" w14:textId="0F945DDA" w:rsidR="00EE0D72" w:rsidRPr="00EE0D72" w:rsidRDefault="00EE0D72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0D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3,789,307</w:t>
            </w:r>
          </w:p>
        </w:tc>
      </w:tr>
    </w:tbl>
    <w:p w14:paraId="325666C8" w14:textId="34F50F8D" w:rsidR="00D11963" w:rsidRDefault="00D11963" w:rsidP="001F0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Theme="majorBidi" w:hAnsiTheme="majorBidi" w:cs="Angsana New"/>
          <w:sz w:val="30"/>
          <w:szCs w:val="30"/>
          <w:highlight w:val="yellow"/>
        </w:rPr>
      </w:pPr>
    </w:p>
    <w:p w14:paraId="386267EB" w14:textId="3028FB48" w:rsidR="00CA2DFB" w:rsidRPr="00CA2DFB" w:rsidRDefault="00D0371B" w:rsidP="00DE0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bookmarkStart w:id="1" w:name="_Hlk164442365"/>
      <w:r w:rsidRPr="004C0F32">
        <w:rPr>
          <w:rFonts w:asciiTheme="majorBidi" w:hAnsiTheme="majorBidi" w:cs="Angsana New" w:hint="cs"/>
          <w:sz w:val="30"/>
          <w:szCs w:val="30"/>
          <w:cs/>
        </w:rPr>
        <w:t>ในเดือนมีนาคม</w:t>
      </w:r>
      <w:r w:rsidRPr="004C0F3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C0F32">
        <w:rPr>
          <w:rFonts w:asciiTheme="majorBidi" w:hAnsiTheme="majorBidi" w:cs="Angsana New"/>
          <w:sz w:val="30"/>
          <w:szCs w:val="30"/>
        </w:rPr>
        <w:t xml:space="preserve">2567 </w:t>
      </w:r>
      <w:bookmarkEnd w:id="1"/>
      <w:r w:rsidRPr="004C0F32">
        <w:rPr>
          <w:rFonts w:asciiTheme="majorBidi" w:hAnsiTheme="majorBidi" w:cs="Angsana New" w:hint="cs"/>
          <w:sz w:val="30"/>
          <w:szCs w:val="30"/>
          <w:cs/>
        </w:rPr>
        <w:t>บริษัทย่อยของกลุ่มบริษัทได้ทำสัญญาซื้อขายเพื่อขายเงินลงทุนทั้งหมดของบริษัทร่วม</w:t>
      </w:r>
      <w:r w:rsidRPr="004C0F3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C0F32">
        <w:rPr>
          <w:rFonts w:asciiTheme="majorBidi" w:hAnsiTheme="majorBidi" w:cs="Angsana New"/>
          <w:sz w:val="30"/>
          <w:szCs w:val="30"/>
        </w:rPr>
        <w:t>LDH</w:t>
      </w:r>
      <w:r w:rsidR="00397855">
        <w:rPr>
          <w:rFonts w:asciiTheme="majorBidi" w:hAnsiTheme="majorBidi" w:cs="Angsana New"/>
          <w:sz w:val="30"/>
          <w:szCs w:val="30"/>
        </w:rPr>
        <w:t xml:space="preserve"> </w:t>
      </w:r>
      <w:r w:rsidRPr="004C0F32">
        <w:rPr>
          <w:rFonts w:asciiTheme="majorBidi" w:hAnsiTheme="majorBidi" w:cs="Angsana New"/>
          <w:sz w:val="30"/>
          <w:szCs w:val="30"/>
        </w:rPr>
        <w:t xml:space="preserve">(La Doria) Limited </w:t>
      </w:r>
      <w:r w:rsidRPr="004C0F32">
        <w:rPr>
          <w:rFonts w:asciiTheme="majorBidi" w:hAnsiTheme="majorBidi" w:cs="Angsana New" w:hint="cs"/>
          <w:sz w:val="30"/>
          <w:szCs w:val="30"/>
          <w:cs/>
        </w:rPr>
        <w:t>ให้กับผู้ลงทุน</w:t>
      </w:r>
      <w:r w:rsidR="004C0F32">
        <w:rPr>
          <w:rFonts w:asciiTheme="majorBidi" w:hAnsiTheme="majorBidi" w:cs="Angsana New" w:hint="cs"/>
          <w:sz w:val="30"/>
          <w:szCs w:val="30"/>
          <w:cs/>
        </w:rPr>
        <w:t>ซึ่ง</w:t>
      </w:r>
      <w:r w:rsidRPr="004C0F32">
        <w:rPr>
          <w:rFonts w:asciiTheme="majorBidi" w:hAnsiTheme="majorBidi" w:cs="Angsana New" w:hint="cs"/>
          <w:sz w:val="30"/>
          <w:szCs w:val="30"/>
          <w:cs/>
        </w:rPr>
        <w:t>เป็นบุคคลภายนอก</w:t>
      </w:r>
      <w:r w:rsidRPr="004C0F3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C0F32">
        <w:rPr>
          <w:rFonts w:asciiTheme="majorBidi" w:hAnsiTheme="majorBidi" w:cs="Angsana New" w:hint="cs"/>
          <w:sz w:val="30"/>
          <w:szCs w:val="30"/>
          <w:cs/>
        </w:rPr>
        <w:t>สิ่งตอบแทนที่ได้รับเท่ากับ</w:t>
      </w:r>
      <w:r w:rsidRPr="004C0F3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C0F32">
        <w:rPr>
          <w:rFonts w:asciiTheme="majorBidi" w:hAnsiTheme="majorBidi" w:cs="Angsana New"/>
          <w:sz w:val="30"/>
          <w:szCs w:val="30"/>
        </w:rPr>
        <w:t>19.</w:t>
      </w:r>
      <w:r w:rsidR="000668E5">
        <w:rPr>
          <w:rFonts w:asciiTheme="majorBidi" w:hAnsiTheme="majorBidi" w:cs="Angsana New"/>
          <w:sz w:val="30"/>
          <w:szCs w:val="30"/>
        </w:rPr>
        <w:t>6</w:t>
      </w:r>
      <w:r w:rsidR="000668E5" w:rsidRPr="004C0F32">
        <w:rPr>
          <w:rFonts w:asciiTheme="majorBidi" w:hAnsiTheme="majorBidi" w:cs="Angsana New"/>
          <w:sz w:val="30"/>
          <w:szCs w:val="30"/>
        </w:rPr>
        <w:t xml:space="preserve"> </w:t>
      </w:r>
      <w:r w:rsidRPr="004C0F32">
        <w:rPr>
          <w:rFonts w:asciiTheme="majorBidi" w:hAnsiTheme="majorBidi" w:cs="Angsana New" w:hint="cs"/>
          <w:sz w:val="30"/>
          <w:szCs w:val="30"/>
          <w:cs/>
        </w:rPr>
        <w:t>ล้านปอนด์</w:t>
      </w:r>
      <w:r w:rsidRPr="004C0F3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C0F32">
        <w:rPr>
          <w:rFonts w:asciiTheme="majorBidi" w:hAnsiTheme="majorBidi" w:cs="Angsana New" w:hint="cs"/>
          <w:sz w:val="30"/>
          <w:szCs w:val="30"/>
          <w:cs/>
        </w:rPr>
        <w:t>หรือ</w:t>
      </w:r>
      <w:r w:rsidR="00682C8F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เทียบเท่า</w:t>
      </w:r>
      <w:r w:rsidR="000668E5" w:rsidRPr="004C0F32">
        <w:rPr>
          <w:rFonts w:asciiTheme="majorBidi" w:hAnsiTheme="majorBidi" w:cs="Angsana New"/>
          <w:sz w:val="30"/>
          <w:szCs w:val="30"/>
        </w:rPr>
        <w:t>8</w:t>
      </w:r>
      <w:r w:rsidR="000668E5">
        <w:rPr>
          <w:rFonts w:asciiTheme="majorBidi" w:hAnsiTheme="majorBidi" w:cs="Angsana New"/>
          <w:sz w:val="30"/>
          <w:szCs w:val="30"/>
        </w:rPr>
        <w:t>97</w:t>
      </w:r>
      <w:r w:rsidRPr="004C0F32">
        <w:rPr>
          <w:rFonts w:asciiTheme="majorBidi" w:hAnsiTheme="majorBidi" w:cs="Angsana New"/>
          <w:sz w:val="30"/>
          <w:szCs w:val="30"/>
        </w:rPr>
        <w:t xml:space="preserve">.7 </w:t>
      </w:r>
      <w:r w:rsidRPr="004C0F32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6E3A76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6E3A76">
        <w:rPr>
          <w:rFonts w:asciiTheme="majorBidi" w:hAnsiTheme="majorBidi" w:cs="Angsana New"/>
          <w:sz w:val="30"/>
          <w:szCs w:val="30"/>
        </w:rPr>
        <w:t xml:space="preserve"> </w:t>
      </w:r>
      <w:r w:rsidR="00DA07FE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="00DA07FE" w:rsidRPr="00EC721A">
        <w:rPr>
          <w:rFonts w:asciiTheme="majorBidi" w:hAnsiTheme="majorBidi" w:cs="Angsana New"/>
          <w:sz w:val="30"/>
          <w:szCs w:val="30"/>
          <w:cs/>
        </w:rPr>
        <w:t>รับรู้</w:t>
      </w:r>
      <w:r w:rsidR="00DA07FE">
        <w:rPr>
          <w:rFonts w:asciiTheme="majorBidi" w:hAnsiTheme="majorBidi" w:cs="Angsana New" w:hint="cs"/>
          <w:sz w:val="30"/>
          <w:szCs w:val="30"/>
          <w:cs/>
        </w:rPr>
        <w:t>กำไรจากการขาย</w:t>
      </w:r>
      <w:r w:rsidR="00DA07FE" w:rsidRPr="00EC721A">
        <w:rPr>
          <w:rFonts w:asciiTheme="majorBidi" w:hAnsiTheme="majorBidi" w:cs="Angsana New"/>
          <w:sz w:val="30"/>
          <w:szCs w:val="30"/>
        </w:rPr>
        <w:t xml:space="preserve"> </w:t>
      </w:r>
      <w:r w:rsidR="00DA07FE" w:rsidRPr="00EC721A">
        <w:rPr>
          <w:rFonts w:asciiTheme="majorBidi" w:hAnsiTheme="majorBidi" w:cs="Angsana New"/>
          <w:sz w:val="30"/>
          <w:szCs w:val="30"/>
          <w:cs/>
        </w:rPr>
        <w:t xml:space="preserve">เป็นจำนวน </w:t>
      </w:r>
      <w:r w:rsidR="006E3A76">
        <w:rPr>
          <w:rFonts w:asciiTheme="majorBidi" w:hAnsiTheme="majorBidi" w:cs="Angsana New"/>
          <w:sz w:val="30"/>
          <w:szCs w:val="30"/>
        </w:rPr>
        <w:t>69</w:t>
      </w:r>
      <w:r w:rsidR="00DA07FE">
        <w:rPr>
          <w:rFonts w:asciiTheme="majorBidi" w:hAnsiTheme="majorBidi" w:cs="Angsana New"/>
          <w:sz w:val="30"/>
          <w:szCs w:val="30"/>
        </w:rPr>
        <w:t>.1</w:t>
      </w:r>
      <w:r w:rsidR="00DA07FE" w:rsidRPr="00EC721A">
        <w:rPr>
          <w:rFonts w:asciiTheme="majorBidi" w:hAnsiTheme="majorBidi" w:cs="Angsana New"/>
          <w:sz w:val="30"/>
          <w:szCs w:val="30"/>
          <w:cs/>
        </w:rPr>
        <w:t xml:space="preserve"> ล้านบาท ซึ่งแสดงเป็นกำไร (ขาดทุน) อื่นใน</w:t>
      </w:r>
      <w:r w:rsidR="0033094C">
        <w:rPr>
          <w:rFonts w:asciiTheme="majorBidi" w:hAnsiTheme="majorBidi" w:cs="Angsana New"/>
          <w:sz w:val="30"/>
          <w:szCs w:val="30"/>
        </w:rPr>
        <w:br/>
      </w:r>
      <w:r w:rsidR="00DA07FE" w:rsidRPr="00EC721A">
        <w:rPr>
          <w:rFonts w:asciiTheme="majorBidi" w:hAnsiTheme="majorBidi" w:cs="Angsana New"/>
          <w:sz w:val="30"/>
          <w:szCs w:val="30"/>
          <w:cs/>
        </w:rPr>
        <w:t>งบกำไรขาดทุน</w:t>
      </w:r>
      <w:r w:rsidR="00DA07FE">
        <w:rPr>
          <w:rFonts w:asciiTheme="majorBidi" w:hAnsiTheme="majorBidi" w:cs="Angsana New" w:hint="cs"/>
          <w:sz w:val="30"/>
          <w:szCs w:val="30"/>
          <w:cs/>
        </w:rPr>
        <w:t>รวม</w:t>
      </w:r>
      <w:r w:rsidR="002518B7" w:rsidRPr="00EC721A">
        <w:rPr>
          <w:rFonts w:asciiTheme="majorBidi" w:eastAsia="Arial Unicode MS" w:hAnsiTheme="majorBidi" w:cstheme="majorBidi" w:hint="eastAsia"/>
          <w:sz w:val="30"/>
          <w:szCs w:val="30"/>
          <w:cs/>
        </w:rPr>
        <w:t>สำหรับงวด</w:t>
      </w:r>
      <w:r w:rsidR="006E3A76">
        <w:rPr>
          <w:rFonts w:asciiTheme="majorBidi" w:eastAsia="Arial Unicode MS" w:hAnsiTheme="majorBidi" w:cstheme="majorBidi" w:hint="cs"/>
          <w:sz w:val="30"/>
          <w:szCs w:val="30"/>
          <w:cs/>
        </w:rPr>
        <w:t>หก</w:t>
      </w:r>
      <w:r w:rsidR="002518B7" w:rsidRPr="00EC721A">
        <w:rPr>
          <w:rFonts w:asciiTheme="majorBidi" w:eastAsia="Arial Unicode MS" w:hAnsiTheme="majorBidi" w:cstheme="majorBidi" w:hint="eastAsia"/>
          <w:sz w:val="30"/>
          <w:szCs w:val="30"/>
          <w:cs/>
        </w:rPr>
        <w:t>เดือน</w:t>
      </w:r>
      <w:r w:rsidR="002518B7">
        <w:rPr>
          <w:rFonts w:asciiTheme="majorBidi" w:eastAsia="Arial Unicode MS" w:hAnsiTheme="majorBidi" w:cstheme="majorBidi" w:hint="cs"/>
          <w:sz w:val="30"/>
          <w:szCs w:val="30"/>
          <w:cs/>
        </w:rPr>
        <w:t xml:space="preserve">สิ้นสุดวันที่ </w:t>
      </w:r>
      <w:r w:rsidR="002518B7">
        <w:rPr>
          <w:rFonts w:asciiTheme="majorBidi" w:eastAsia="Arial Unicode MS" w:hAnsiTheme="majorBidi" w:cstheme="majorBidi"/>
          <w:sz w:val="30"/>
          <w:szCs w:val="30"/>
        </w:rPr>
        <w:t>3</w:t>
      </w:r>
      <w:r w:rsidR="006E3A76">
        <w:rPr>
          <w:rFonts w:asciiTheme="majorBidi" w:eastAsia="Arial Unicode MS" w:hAnsiTheme="majorBidi" w:cstheme="majorBidi"/>
          <w:sz w:val="30"/>
          <w:szCs w:val="30"/>
        </w:rPr>
        <w:t>0</w:t>
      </w:r>
      <w:r w:rsidR="002518B7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="006E3A76">
        <w:rPr>
          <w:rFonts w:asciiTheme="majorBidi" w:eastAsia="Arial Unicode MS" w:hAnsiTheme="majorBidi" w:cstheme="majorBidi" w:hint="cs"/>
          <w:sz w:val="30"/>
          <w:szCs w:val="30"/>
          <w:cs/>
        </w:rPr>
        <w:t>มิถุนายน</w:t>
      </w:r>
      <w:r w:rsidR="002518B7">
        <w:rPr>
          <w:rFonts w:asciiTheme="majorBidi" w:eastAsia="Arial Unicode MS" w:hAnsiTheme="majorBidi" w:cstheme="majorBidi" w:hint="cs"/>
          <w:sz w:val="30"/>
          <w:szCs w:val="30"/>
          <w:cs/>
        </w:rPr>
        <w:t xml:space="preserve"> </w:t>
      </w:r>
      <w:r w:rsidR="002518B7">
        <w:rPr>
          <w:rFonts w:asciiTheme="majorBidi" w:eastAsia="Arial Unicode MS" w:hAnsiTheme="majorBidi" w:cstheme="majorBidi"/>
          <w:sz w:val="30"/>
          <w:szCs w:val="30"/>
        </w:rPr>
        <w:t>2567</w:t>
      </w:r>
    </w:p>
    <w:p w14:paraId="68CC5818" w14:textId="77777777" w:rsidR="00EE0D72" w:rsidRDefault="00EE0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br w:type="page"/>
      </w:r>
    </w:p>
    <w:p w14:paraId="36A8A370" w14:textId="2F3CD6E5" w:rsidR="000176FF" w:rsidRPr="00FC1501" w:rsidRDefault="005642A3" w:rsidP="00BB0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 w:rsidRPr="00FC1501">
        <w:rPr>
          <w:rFonts w:asciiTheme="majorBidi" w:hAnsiTheme="majorBidi" w:cs="Angsana New"/>
          <w:sz w:val="30"/>
          <w:szCs w:val="30"/>
        </w:rPr>
        <w:lastRenderedPageBreak/>
        <w:t>10</w:t>
      </w:r>
      <w:r w:rsidR="000176FF" w:rsidRPr="00FC1501">
        <w:rPr>
          <w:rFonts w:asciiTheme="majorBidi" w:hAnsiTheme="majorBidi" w:cs="Angsana New"/>
          <w:sz w:val="30"/>
          <w:szCs w:val="30"/>
        </w:rPr>
        <w:t>.3</w:t>
      </w:r>
      <w:r w:rsidR="00CC0C21">
        <w:rPr>
          <w:rFonts w:asciiTheme="majorBidi" w:hAnsiTheme="majorBidi" w:cs="Angsana New"/>
          <w:sz w:val="30"/>
          <w:szCs w:val="30"/>
        </w:rPr>
        <w:t xml:space="preserve">  </w:t>
      </w:r>
      <w:r w:rsidR="00F91E52">
        <w:rPr>
          <w:rFonts w:asciiTheme="majorBidi" w:hAnsiTheme="majorBidi" w:cs="Angsana New"/>
          <w:sz w:val="30"/>
          <w:szCs w:val="30"/>
        </w:rPr>
        <w:t xml:space="preserve">  </w:t>
      </w:r>
      <w:r w:rsidR="000176FF" w:rsidRPr="00FC1501">
        <w:rPr>
          <w:rFonts w:asciiTheme="majorBidi" w:hAnsiTheme="majorBidi" w:cs="Angsana New" w:hint="cs"/>
          <w:sz w:val="30"/>
          <w:szCs w:val="30"/>
          <w:cs/>
        </w:rPr>
        <w:t>เงินลงทุนในการร่วมค้า</w:t>
      </w:r>
    </w:p>
    <w:p w14:paraId="7E92CFA2" w14:textId="77777777" w:rsidR="000176FF" w:rsidRDefault="000176FF" w:rsidP="00D11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90"/>
        <w:jc w:val="thaiDistribute"/>
        <w:rPr>
          <w:rFonts w:asciiTheme="majorBidi" w:hAnsiTheme="majorBidi" w:cs="Angsana New"/>
          <w:sz w:val="30"/>
          <w:szCs w:val="30"/>
        </w:rPr>
      </w:pPr>
    </w:p>
    <w:p w14:paraId="613472C9" w14:textId="77777777" w:rsidR="000176FF" w:rsidRDefault="000176FF" w:rsidP="00F91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915B53">
        <w:rPr>
          <w:rFonts w:asciiTheme="majorBidi" w:hAnsiTheme="majorBidi" w:cs="Angsana New" w:hint="cs"/>
          <w:sz w:val="30"/>
          <w:szCs w:val="30"/>
          <w:cs/>
        </w:rPr>
        <w:t>การเปลี่ยนแปลงของเงินลงทุนใน</w:t>
      </w:r>
      <w:r>
        <w:rPr>
          <w:rFonts w:asciiTheme="majorBidi" w:hAnsiTheme="majorBidi" w:cs="Angsana New" w:hint="cs"/>
          <w:sz w:val="30"/>
          <w:szCs w:val="30"/>
          <w:cs/>
        </w:rPr>
        <w:t>การร่วมค้า</w:t>
      </w:r>
      <w:r w:rsidRPr="00915B53">
        <w:rPr>
          <w:rFonts w:asciiTheme="majorBidi" w:hAnsiTheme="majorBidi" w:cs="Angsana New" w:hint="cs"/>
          <w:sz w:val="30"/>
          <w:szCs w:val="30"/>
          <w:cs/>
        </w:rPr>
        <w:t>ระหว่างงวดมีดังต่อไปน</w:t>
      </w:r>
      <w:r>
        <w:rPr>
          <w:rFonts w:asciiTheme="majorBidi" w:hAnsiTheme="majorBidi" w:cs="Angsana New" w:hint="cs"/>
          <w:sz w:val="30"/>
          <w:szCs w:val="30"/>
          <w:cs/>
        </w:rPr>
        <w:t>ี้</w:t>
      </w:r>
    </w:p>
    <w:p w14:paraId="34246974" w14:textId="77777777" w:rsidR="000176FF" w:rsidRDefault="000176FF" w:rsidP="001F0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860"/>
        <w:gridCol w:w="2070"/>
        <w:gridCol w:w="360"/>
        <w:gridCol w:w="1980"/>
      </w:tblGrid>
      <w:tr w:rsidR="000176FF" w:rsidRPr="00A85D0A" w14:paraId="3A9A7456" w14:textId="77777777" w:rsidTr="00DE00BE">
        <w:trPr>
          <w:cantSplit/>
          <w:trHeight w:val="343"/>
          <w:tblHeader/>
        </w:trPr>
        <w:tc>
          <w:tcPr>
            <w:tcW w:w="4860" w:type="dxa"/>
            <w:vAlign w:val="bottom"/>
            <w:hideMark/>
          </w:tcPr>
          <w:p w14:paraId="73EE5836" w14:textId="77777777" w:rsidR="000176FF" w:rsidRPr="00915B53" w:rsidRDefault="000176FF" w:rsidP="00E204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  <w:hideMark/>
          </w:tcPr>
          <w:p w14:paraId="19BAFDFD" w14:textId="77777777" w:rsidR="000176FF" w:rsidRPr="00A85D0A" w:rsidRDefault="000176FF" w:rsidP="00E2040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360" w:type="dxa"/>
          </w:tcPr>
          <w:p w14:paraId="35AE9BD1" w14:textId="77777777" w:rsidR="000176FF" w:rsidRPr="00A85D0A" w:rsidRDefault="000176FF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  <w:hideMark/>
          </w:tcPr>
          <w:p w14:paraId="069C70A7" w14:textId="77777777" w:rsidR="000176FF" w:rsidRPr="00A85D0A" w:rsidRDefault="000176FF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176FF" w:rsidRPr="00A85D0A" w14:paraId="04BCF08A" w14:textId="77777777" w:rsidTr="00DE00BE">
        <w:trPr>
          <w:cantSplit/>
          <w:trHeight w:val="343"/>
          <w:tblHeader/>
        </w:trPr>
        <w:tc>
          <w:tcPr>
            <w:tcW w:w="4860" w:type="dxa"/>
            <w:vAlign w:val="bottom"/>
          </w:tcPr>
          <w:p w14:paraId="526DCD86" w14:textId="24EFE6A3" w:rsidR="000176FF" w:rsidRPr="00C70B18" w:rsidRDefault="000176FF" w:rsidP="0024539C">
            <w:pPr>
              <w:pStyle w:val="acctfourfigures"/>
              <w:tabs>
                <w:tab w:val="left" w:pos="720"/>
              </w:tabs>
              <w:spacing w:line="240" w:lineRule="auto"/>
              <w:ind w:left="10" w:firstLine="4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C70B1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5D63E3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C70B1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C70B1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5D63E3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30 </w:t>
            </w:r>
            <w:r w:rsidR="005D63E3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มิถุนายน </w:t>
            </w:r>
            <w:r w:rsidR="0024539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t>2567</w:t>
            </w:r>
          </w:p>
        </w:tc>
        <w:tc>
          <w:tcPr>
            <w:tcW w:w="2070" w:type="dxa"/>
            <w:vAlign w:val="bottom"/>
          </w:tcPr>
          <w:p w14:paraId="6FA598F8" w14:textId="77777777" w:rsidR="00ED4451" w:rsidRDefault="000176FF" w:rsidP="00E2040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เงินลงทุนที่รับรู้</w:t>
            </w:r>
          </w:p>
          <w:p w14:paraId="5972760E" w14:textId="7AC4EC2E" w:rsidR="000176FF" w:rsidRPr="00A85D0A" w:rsidRDefault="000176FF" w:rsidP="00E2040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360" w:type="dxa"/>
          </w:tcPr>
          <w:p w14:paraId="1727D1E7" w14:textId="77777777" w:rsidR="000176FF" w:rsidRPr="00A85D0A" w:rsidRDefault="000176FF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3E1DAE23" w14:textId="77777777" w:rsidR="00ED4451" w:rsidRDefault="000176FF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เงินลงทุน</w:t>
            </w:r>
          </w:p>
          <w:p w14:paraId="6DAC4416" w14:textId="3EEA5077" w:rsidR="000176FF" w:rsidRPr="00A85D0A" w:rsidRDefault="000176FF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ตามวิธีราคาทุน</w:t>
            </w:r>
          </w:p>
        </w:tc>
      </w:tr>
      <w:tr w:rsidR="000176FF" w:rsidRPr="00A85D0A" w14:paraId="427AA5FB" w14:textId="77777777" w:rsidTr="00DE00BE">
        <w:trPr>
          <w:cantSplit/>
          <w:trHeight w:val="423"/>
          <w:tblHeader/>
        </w:trPr>
        <w:tc>
          <w:tcPr>
            <w:tcW w:w="4860" w:type="dxa"/>
            <w:vAlign w:val="bottom"/>
          </w:tcPr>
          <w:p w14:paraId="5F648B03" w14:textId="77777777" w:rsidR="000176FF" w:rsidRPr="00915B53" w:rsidRDefault="000176FF" w:rsidP="00E2040F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4410" w:type="dxa"/>
            <w:gridSpan w:val="3"/>
            <w:vAlign w:val="bottom"/>
            <w:hideMark/>
          </w:tcPr>
          <w:p w14:paraId="2F35EABA" w14:textId="77777777" w:rsidR="000176FF" w:rsidRPr="00A85D0A" w:rsidRDefault="000176FF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176FF" w:rsidRPr="00A85D0A" w14:paraId="21023BDD" w14:textId="77777777" w:rsidTr="00DE00BE">
        <w:trPr>
          <w:cantSplit/>
          <w:trHeight w:val="333"/>
        </w:trPr>
        <w:tc>
          <w:tcPr>
            <w:tcW w:w="4860" w:type="dxa"/>
            <w:hideMark/>
          </w:tcPr>
          <w:p w14:paraId="763E61CD" w14:textId="77777777" w:rsidR="000176FF" w:rsidRPr="00915B53" w:rsidRDefault="000176FF" w:rsidP="00E204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2070" w:type="dxa"/>
          </w:tcPr>
          <w:p w14:paraId="523AEA96" w14:textId="28E49DEE" w:rsidR="000176FF" w:rsidRPr="00A85D0A" w:rsidRDefault="00D11963" w:rsidP="00D11963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237,645</w:t>
            </w:r>
          </w:p>
        </w:tc>
        <w:tc>
          <w:tcPr>
            <w:tcW w:w="360" w:type="dxa"/>
          </w:tcPr>
          <w:p w14:paraId="394652BC" w14:textId="77777777" w:rsidR="000176FF" w:rsidRPr="00603092" w:rsidRDefault="000176FF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9E0D2C2" w14:textId="149DF983" w:rsidR="000176FF" w:rsidRPr="00D11963" w:rsidRDefault="00D11963" w:rsidP="00D11963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1196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40,842</w:t>
            </w:r>
          </w:p>
        </w:tc>
      </w:tr>
      <w:tr w:rsidR="00EE0D72" w:rsidRPr="00A85D0A" w14:paraId="642F7AF5" w14:textId="77777777" w:rsidTr="00DE00BE">
        <w:trPr>
          <w:cantSplit/>
          <w:trHeight w:val="343"/>
        </w:trPr>
        <w:tc>
          <w:tcPr>
            <w:tcW w:w="4860" w:type="dxa"/>
            <w:hideMark/>
          </w:tcPr>
          <w:p w14:paraId="6DBF4986" w14:textId="77777777" w:rsidR="00EE0D72" w:rsidRPr="00915B53" w:rsidRDefault="00EE0D72" w:rsidP="00EE0D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B5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70" w:type="dxa"/>
          </w:tcPr>
          <w:p w14:paraId="5E749B61" w14:textId="475C56D0" w:rsidR="00EE0D72" w:rsidRPr="00D11963" w:rsidRDefault="00EE0D72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E0D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143,361</w:t>
            </w:r>
          </w:p>
        </w:tc>
        <w:tc>
          <w:tcPr>
            <w:tcW w:w="360" w:type="dxa"/>
          </w:tcPr>
          <w:p w14:paraId="3A79C243" w14:textId="77777777" w:rsidR="00EE0D72" w:rsidRPr="00603092" w:rsidRDefault="00EE0D72" w:rsidP="00EE0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C1E5F00" w14:textId="0C2A5345" w:rsidR="00EE0D72" w:rsidRPr="00D11963" w:rsidRDefault="00EE0D72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E0D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17,804</w:t>
            </w:r>
          </w:p>
        </w:tc>
      </w:tr>
      <w:tr w:rsidR="00EE0D72" w:rsidRPr="00A85D0A" w14:paraId="4DBAB3CE" w14:textId="77777777" w:rsidTr="00DE00BE">
        <w:trPr>
          <w:cantSplit/>
          <w:trHeight w:val="333"/>
        </w:trPr>
        <w:tc>
          <w:tcPr>
            <w:tcW w:w="4860" w:type="dxa"/>
          </w:tcPr>
          <w:p w14:paraId="0C8D01DE" w14:textId="6043A230" w:rsidR="00EE0D72" w:rsidRPr="00915B53" w:rsidRDefault="00EE0D72" w:rsidP="00EE0D72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B5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ส่วนแบ่ง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 สุทธิ</w:t>
            </w:r>
          </w:p>
        </w:tc>
        <w:tc>
          <w:tcPr>
            <w:tcW w:w="2070" w:type="dxa"/>
          </w:tcPr>
          <w:p w14:paraId="188D549A" w14:textId="3C7B4EDE" w:rsidR="00EE0D72" w:rsidRPr="00D11963" w:rsidRDefault="00EE0D72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E0D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(41,446)</w:t>
            </w:r>
          </w:p>
        </w:tc>
        <w:tc>
          <w:tcPr>
            <w:tcW w:w="360" w:type="dxa"/>
          </w:tcPr>
          <w:p w14:paraId="00F35F35" w14:textId="77777777" w:rsidR="00EE0D72" w:rsidRPr="00603092" w:rsidRDefault="00EE0D72" w:rsidP="00EE0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3981DC4" w14:textId="4EC93D9B" w:rsidR="00EE0D72" w:rsidRPr="00D11963" w:rsidRDefault="00EE0D72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E0D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E0D72" w:rsidRPr="00A85D0A" w14:paraId="24210002" w14:textId="77777777" w:rsidTr="00DE00BE">
        <w:trPr>
          <w:cantSplit/>
          <w:trHeight w:val="333"/>
        </w:trPr>
        <w:tc>
          <w:tcPr>
            <w:tcW w:w="4860" w:type="dxa"/>
          </w:tcPr>
          <w:p w14:paraId="0E90D5BF" w14:textId="77777777" w:rsidR="00EE0D72" w:rsidRPr="00915B53" w:rsidRDefault="00EE0D72" w:rsidP="00EE0D72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การจัดประเภทรายการใหม่</w:t>
            </w:r>
          </w:p>
        </w:tc>
        <w:tc>
          <w:tcPr>
            <w:tcW w:w="2070" w:type="dxa"/>
          </w:tcPr>
          <w:p w14:paraId="6564AB65" w14:textId="618D644D" w:rsidR="00EE0D72" w:rsidRPr="00D11963" w:rsidRDefault="00EE0D72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E0D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6,381</w:t>
            </w:r>
          </w:p>
        </w:tc>
        <w:tc>
          <w:tcPr>
            <w:tcW w:w="360" w:type="dxa"/>
          </w:tcPr>
          <w:p w14:paraId="62102592" w14:textId="77777777" w:rsidR="00EE0D72" w:rsidRPr="00603092" w:rsidRDefault="00EE0D72" w:rsidP="00EE0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07E30C0" w14:textId="194D3E59" w:rsidR="00EE0D72" w:rsidRPr="00D11963" w:rsidRDefault="00EE0D72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E0D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E0D72" w:rsidRPr="00A85D0A" w14:paraId="33F5EB42" w14:textId="77777777" w:rsidTr="00DE00BE">
        <w:trPr>
          <w:cantSplit/>
          <w:trHeight w:val="333"/>
        </w:trPr>
        <w:tc>
          <w:tcPr>
            <w:tcW w:w="4860" w:type="dxa"/>
          </w:tcPr>
          <w:p w14:paraId="210A006E" w14:textId="77777777" w:rsidR="00EE0D72" w:rsidRPr="00915B53" w:rsidRDefault="00EE0D72" w:rsidP="00EE0D72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</w:tcPr>
          <w:p w14:paraId="17BF3C2D" w14:textId="084DCD05" w:rsidR="00EE0D72" w:rsidRPr="00D11963" w:rsidRDefault="00EE0D72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E0D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2,071</w:t>
            </w:r>
          </w:p>
        </w:tc>
        <w:tc>
          <w:tcPr>
            <w:tcW w:w="360" w:type="dxa"/>
          </w:tcPr>
          <w:p w14:paraId="1E745760" w14:textId="77777777" w:rsidR="00EE0D72" w:rsidRPr="00603092" w:rsidRDefault="00EE0D72" w:rsidP="00EE0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048CD39" w14:textId="435DAA68" w:rsidR="00EE0D72" w:rsidRPr="00D11963" w:rsidRDefault="00EE0D72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E0D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E0D72" w:rsidRPr="00A85D0A" w14:paraId="52BD4D04" w14:textId="77777777" w:rsidTr="00DE00BE">
        <w:trPr>
          <w:cantSplit/>
          <w:trHeight w:val="333"/>
        </w:trPr>
        <w:tc>
          <w:tcPr>
            <w:tcW w:w="4860" w:type="dxa"/>
          </w:tcPr>
          <w:p w14:paraId="7C4F1E03" w14:textId="77777777" w:rsidR="00EE0D72" w:rsidRPr="00EC721A" w:rsidRDefault="00EE0D72" w:rsidP="00EE0D72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023F4D88" w14:textId="2BBEF3A3" w:rsidR="00EE0D72" w:rsidRPr="008E7905" w:rsidRDefault="00EE0D72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E0D7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348,012</w:t>
            </w:r>
          </w:p>
        </w:tc>
        <w:tc>
          <w:tcPr>
            <w:tcW w:w="360" w:type="dxa"/>
          </w:tcPr>
          <w:p w14:paraId="518E185F" w14:textId="77777777" w:rsidR="00EE0D72" w:rsidRPr="00603092" w:rsidRDefault="00EE0D72" w:rsidP="00EE0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5349D6AB" w14:textId="7B5F3BF5" w:rsidR="00EE0D72" w:rsidRPr="00EE0D72" w:rsidRDefault="00EE0D72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E0D7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58,646</w:t>
            </w:r>
          </w:p>
        </w:tc>
      </w:tr>
    </w:tbl>
    <w:p w14:paraId="39B3C25E" w14:textId="77777777" w:rsidR="008E7905" w:rsidRDefault="008E7905" w:rsidP="008E7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Theme="majorBidi" w:hAnsiTheme="majorBidi" w:cs="Angsana New"/>
          <w:sz w:val="30"/>
          <w:szCs w:val="30"/>
          <w:highlight w:val="yellow"/>
        </w:rPr>
      </w:pPr>
    </w:p>
    <w:p w14:paraId="09609546" w14:textId="68C1E4F7" w:rsidR="008E7905" w:rsidRDefault="008E7905" w:rsidP="00DE0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0C3CF7">
        <w:rPr>
          <w:rFonts w:asciiTheme="majorBidi" w:hAnsiTheme="majorBidi" w:cs="Angsana New" w:hint="cs"/>
          <w:sz w:val="30"/>
          <w:szCs w:val="30"/>
          <w:cs/>
        </w:rPr>
        <w:t>ในเดือนมีนาคม</w:t>
      </w:r>
      <w:r w:rsidRPr="000C3CF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D188C" w:rsidRPr="000D188C">
        <w:rPr>
          <w:rFonts w:asciiTheme="majorBidi" w:hAnsiTheme="majorBidi" w:cs="Angsana New"/>
          <w:sz w:val="30"/>
          <w:szCs w:val="30"/>
        </w:rPr>
        <w:t>2567</w:t>
      </w:r>
      <w:r w:rsidRPr="000C3CF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C3CF7">
        <w:rPr>
          <w:rFonts w:asciiTheme="majorBidi" w:hAnsiTheme="majorBidi" w:cs="Angsana New" w:hint="cs"/>
          <w:sz w:val="30"/>
          <w:szCs w:val="30"/>
          <w:cs/>
        </w:rPr>
        <w:t>กลุ่มบริษัทได้ชำระเงินค่าหุ้นของบริษัท</w:t>
      </w:r>
      <w:r w:rsidRPr="000C3CF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C3CF7">
        <w:rPr>
          <w:rFonts w:asciiTheme="majorBidi" w:hAnsiTheme="majorBidi" w:cs="Angsana New"/>
          <w:sz w:val="30"/>
          <w:szCs w:val="30"/>
        </w:rPr>
        <w:t xml:space="preserve">Star Union Packaging Company Limited (“SUP”) </w:t>
      </w:r>
      <w:r w:rsidRPr="000C3CF7">
        <w:rPr>
          <w:rFonts w:asciiTheme="majorBidi" w:hAnsiTheme="majorBidi" w:cs="Angsana New" w:hint="cs"/>
          <w:sz w:val="30"/>
          <w:szCs w:val="30"/>
          <w:cs/>
        </w:rPr>
        <w:t>ซึ่งเป็นการร่วมทุนร้อยละ</w:t>
      </w:r>
      <w:r w:rsidRPr="000C3CF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C3CF7">
        <w:rPr>
          <w:rFonts w:asciiTheme="majorBidi" w:hAnsiTheme="majorBidi" w:cs="Angsana New"/>
          <w:sz w:val="30"/>
          <w:szCs w:val="30"/>
        </w:rPr>
        <w:t xml:space="preserve">50.0 </w:t>
      </w:r>
      <w:r w:rsidRPr="000C3CF7">
        <w:rPr>
          <w:rFonts w:asciiTheme="majorBidi" w:hAnsiTheme="majorBidi" w:cs="Angsana New" w:hint="cs"/>
          <w:sz w:val="30"/>
          <w:szCs w:val="30"/>
          <w:cs/>
        </w:rPr>
        <w:t>ของกลุ่มบริษัท</w:t>
      </w:r>
      <w:r w:rsidRPr="000C3CF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C3CF7">
        <w:rPr>
          <w:rFonts w:asciiTheme="majorBidi" w:hAnsiTheme="majorBidi" w:cs="Angsana New" w:hint="cs"/>
          <w:sz w:val="30"/>
          <w:szCs w:val="30"/>
          <w:cs/>
        </w:rPr>
        <w:t>เพิ่มเป็นจำนวน</w:t>
      </w:r>
      <w:r w:rsidRPr="000C3CF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C3CF7">
        <w:rPr>
          <w:rFonts w:asciiTheme="majorBidi" w:hAnsiTheme="majorBidi" w:cs="Angsana New"/>
          <w:sz w:val="30"/>
          <w:szCs w:val="30"/>
        </w:rPr>
        <w:t xml:space="preserve">62.2 </w:t>
      </w:r>
      <w:r w:rsidRPr="000C3CF7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0C3CF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C3CF7">
        <w:rPr>
          <w:rFonts w:asciiTheme="majorBidi" w:hAnsiTheme="majorBidi" w:cs="Angsana New" w:hint="cs"/>
          <w:sz w:val="30"/>
          <w:szCs w:val="30"/>
          <w:cs/>
        </w:rPr>
        <w:t>โดย</w:t>
      </w:r>
      <w:r w:rsidRPr="000C3CF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C3CF7">
        <w:rPr>
          <w:rFonts w:asciiTheme="majorBidi" w:hAnsiTheme="majorBidi" w:cs="Angsana New"/>
          <w:sz w:val="30"/>
          <w:szCs w:val="30"/>
        </w:rPr>
        <w:t xml:space="preserve">SUP </w:t>
      </w:r>
      <w:r w:rsidRPr="000C3CF7">
        <w:rPr>
          <w:rFonts w:asciiTheme="majorBidi" w:hAnsiTheme="majorBidi" w:cs="Angsana New" w:hint="cs"/>
          <w:sz w:val="30"/>
          <w:szCs w:val="30"/>
          <w:cs/>
        </w:rPr>
        <w:t>มีทุนจดทะเบียนจำนวน</w:t>
      </w:r>
      <w:r w:rsidRPr="000C3CF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C3CF7">
        <w:rPr>
          <w:rFonts w:asciiTheme="majorBidi" w:hAnsiTheme="majorBidi" w:cs="Angsana New"/>
          <w:sz w:val="30"/>
          <w:szCs w:val="30"/>
        </w:rPr>
        <w:t xml:space="preserve">250.0 </w:t>
      </w:r>
      <w:r w:rsidRPr="000C3CF7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0C3CF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C3CF7">
        <w:rPr>
          <w:rFonts w:asciiTheme="majorBidi" w:hAnsiTheme="majorBidi" w:cs="Angsana New" w:hint="cs"/>
          <w:sz w:val="30"/>
          <w:szCs w:val="30"/>
          <w:cs/>
        </w:rPr>
        <w:t>ซึ่งยังเรียกชำระไม่เต็มทั้งจำนวน</w:t>
      </w:r>
      <w:r w:rsidRPr="000C3CF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C3CF7">
        <w:rPr>
          <w:rFonts w:asciiTheme="majorBidi" w:hAnsiTheme="majorBidi" w:cs="Angsana New" w:hint="cs"/>
          <w:sz w:val="30"/>
          <w:szCs w:val="30"/>
          <w:cs/>
        </w:rPr>
        <w:t>ณ</w:t>
      </w:r>
      <w:r w:rsidRPr="000C3CF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C3CF7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0C3CF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D63E3">
        <w:rPr>
          <w:rFonts w:asciiTheme="majorBidi" w:hAnsiTheme="majorBidi" w:cs="Angsana New"/>
          <w:sz w:val="30"/>
          <w:szCs w:val="30"/>
        </w:rPr>
        <w:t xml:space="preserve">30 </w:t>
      </w:r>
      <w:r w:rsidR="005D63E3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Pr="000C3CF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C3CF7">
        <w:rPr>
          <w:rFonts w:asciiTheme="majorBidi" w:hAnsiTheme="majorBidi" w:cs="Angsana New"/>
          <w:sz w:val="30"/>
          <w:szCs w:val="30"/>
        </w:rPr>
        <w:t xml:space="preserve">2567 </w:t>
      </w:r>
      <w:r w:rsidRPr="000C3CF7">
        <w:rPr>
          <w:rFonts w:asciiTheme="majorBidi" w:hAnsiTheme="majorBidi" w:cs="Angsana New" w:hint="cs"/>
          <w:sz w:val="30"/>
          <w:szCs w:val="30"/>
          <w:cs/>
        </w:rPr>
        <w:t>กลุ่มบริษัทมีเงินลงทุนใน</w:t>
      </w:r>
      <w:r w:rsidRPr="000C3CF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C3CF7">
        <w:rPr>
          <w:rFonts w:asciiTheme="majorBidi" w:hAnsiTheme="majorBidi" w:cs="Angsana New"/>
          <w:sz w:val="30"/>
          <w:szCs w:val="30"/>
        </w:rPr>
        <w:t xml:space="preserve">SUP </w:t>
      </w:r>
      <w:r w:rsidRPr="000C3CF7">
        <w:rPr>
          <w:rFonts w:asciiTheme="majorBidi" w:hAnsiTheme="majorBidi" w:cs="Angsana New" w:hint="cs"/>
          <w:sz w:val="30"/>
          <w:szCs w:val="30"/>
          <w:cs/>
        </w:rPr>
        <w:t>จำนวน</w:t>
      </w:r>
      <w:r w:rsidRPr="000C3CF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C3CF7">
        <w:rPr>
          <w:rFonts w:asciiTheme="majorBidi" w:hAnsiTheme="majorBidi" w:cs="Angsana New"/>
          <w:sz w:val="30"/>
          <w:szCs w:val="30"/>
        </w:rPr>
        <w:t xml:space="preserve">125.0 </w:t>
      </w:r>
      <w:r w:rsidRPr="000C3CF7">
        <w:rPr>
          <w:rFonts w:asciiTheme="majorBidi" w:hAnsiTheme="majorBidi" w:cs="Angsana New" w:hint="cs"/>
          <w:sz w:val="30"/>
          <w:szCs w:val="30"/>
          <w:cs/>
        </w:rPr>
        <w:t>ล้านบาท</w:t>
      </w:r>
    </w:p>
    <w:p w14:paraId="689D51AB" w14:textId="77777777" w:rsidR="001A5C9F" w:rsidRPr="000C3CF7" w:rsidRDefault="001A5C9F" w:rsidP="00DE0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F0B2886" w14:textId="1EB3DF6A" w:rsidR="008E7905" w:rsidRDefault="00CD3AEC" w:rsidP="00DE0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0C3CF7">
        <w:rPr>
          <w:rFonts w:asciiTheme="majorBidi" w:hAnsiTheme="majorBidi" w:cs="Angsana New" w:hint="cs"/>
          <w:sz w:val="30"/>
          <w:szCs w:val="30"/>
          <w:cs/>
        </w:rPr>
        <w:t>ในเดือนมีนาคม</w:t>
      </w:r>
      <w:r w:rsidRPr="000C3CF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D188C" w:rsidRPr="000D188C">
        <w:rPr>
          <w:rFonts w:asciiTheme="majorBidi" w:hAnsiTheme="majorBidi" w:cs="Angsana New"/>
          <w:sz w:val="30"/>
          <w:szCs w:val="30"/>
        </w:rPr>
        <w:t>2567</w:t>
      </w:r>
      <w:r w:rsidR="008D770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0C3CF7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Pr="000C3CF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C3CF7">
        <w:rPr>
          <w:rFonts w:asciiTheme="majorBidi" w:hAnsiTheme="majorBidi" w:cs="Angsana New"/>
          <w:sz w:val="30"/>
          <w:szCs w:val="30"/>
        </w:rPr>
        <w:t xml:space="preserve">Food and Beverage United Co., Ltd. (“F&amp;B”) </w:t>
      </w:r>
      <w:r w:rsidRPr="000C3CF7">
        <w:rPr>
          <w:rFonts w:asciiTheme="majorBidi" w:hAnsiTheme="majorBidi" w:cs="Angsana New" w:hint="cs"/>
          <w:sz w:val="30"/>
          <w:szCs w:val="30"/>
          <w:cs/>
        </w:rPr>
        <w:t>ซึ่งเป็นการร่วมทุนร้อยละ</w:t>
      </w:r>
      <w:r w:rsidRPr="000C3CF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D188C" w:rsidRPr="000D188C">
        <w:rPr>
          <w:rFonts w:asciiTheme="majorBidi" w:hAnsiTheme="majorBidi" w:cs="Angsana New"/>
          <w:sz w:val="30"/>
          <w:szCs w:val="30"/>
        </w:rPr>
        <w:t>49</w:t>
      </w:r>
      <w:r w:rsidRPr="000C3CF7">
        <w:rPr>
          <w:rFonts w:asciiTheme="majorBidi" w:hAnsiTheme="majorBidi" w:cs="Angsana New"/>
          <w:sz w:val="30"/>
          <w:szCs w:val="30"/>
          <w:cs/>
        </w:rPr>
        <w:t>.</w:t>
      </w:r>
      <w:r w:rsidR="000D188C" w:rsidRPr="000D188C">
        <w:rPr>
          <w:rFonts w:asciiTheme="majorBidi" w:hAnsiTheme="majorBidi" w:cs="Angsana New"/>
          <w:sz w:val="30"/>
          <w:szCs w:val="30"/>
        </w:rPr>
        <w:t>0</w:t>
      </w:r>
      <w:r w:rsidRPr="000C3CF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C3CF7">
        <w:rPr>
          <w:rFonts w:asciiTheme="majorBidi" w:hAnsiTheme="majorBidi" w:cs="Angsana New" w:hint="cs"/>
          <w:sz w:val="30"/>
          <w:szCs w:val="30"/>
          <w:cs/>
        </w:rPr>
        <w:t>ของกลุ่มบริษัทเรียกชำระค่าหุ้นเป็นจำนวนเงินทั้งสิ้น</w:t>
      </w:r>
      <w:r w:rsidRPr="000C3CF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D188C" w:rsidRPr="000D188C">
        <w:rPr>
          <w:rFonts w:asciiTheme="majorBidi" w:hAnsiTheme="majorBidi" w:cs="Angsana New"/>
          <w:sz w:val="30"/>
          <w:szCs w:val="30"/>
        </w:rPr>
        <w:t>12</w:t>
      </w:r>
      <w:r w:rsidRPr="000C3CF7">
        <w:rPr>
          <w:rFonts w:asciiTheme="majorBidi" w:hAnsiTheme="majorBidi" w:cs="Angsana New"/>
          <w:sz w:val="30"/>
          <w:szCs w:val="30"/>
          <w:cs/>
        </w:rPr>
        <w:t>.</w:t>
      </w:r>
      <w:r w:rsidR="000D188C" w:rsidRPr="000D188C">
        <w:rPr>
          <w:rFonts w:asciiTheme="majorBidi" w:hAnsiTheme="majorBidi" w:cs="Angsana New"/>
          <w:sz w:val="30"/>
          <w:szCs w:val="30"/>
        </w:rPr>
        <w:t>3</w:t>
      </w:r>
      <w:r w:rsidRPr="000C3CF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C3CF7">
        <w:rPr>
          <w:rFonts w:asciiTheme="majorBidi" w:hAnsiTheme="majorBidi" w:cs="Angsana New" w:hint="cs"/>
          <w:sz w:val="30"/>
          <w:szCs w:val="30"/>
          <w:cs/>
        </w:rPr>
        <w:t>ล้านบาทและทางกลุ่ม</w:t>
      </w:r>
      <w:r w:rsidR="001058C9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Pr="000C3CF7">
        <w:rPr>
          <w:rFonts w:asciiTheme="majorBidi" w:hAnsiTheme="majorBidi" w:cs="Angsana New" w:hint="cs"/>
          <w:sz w:val="30"/>
          <w:szCs w:val="30"/>
          <w:cs/>
        </w:rPr>
        <w:t>ได้ชำระเงินเรียบร้อยแล้ว</w:t>
      </w:r>
    </w:p>
    <w:p w14:paraId="28888E1F" w14:textId="77777777" w:rsidR="001A5C9F" w:rsidRDefault="001A5C9F" w:rsidP="00DE0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1F1AA2B" w14:textId="122A23F5" w:rsidR="001A5C9F" w:rsidRDefault="00F27BD0" w:rsidP="00DE0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F27BD0">
        <w:rPr>
          <w:rFonts w:asciiTheme="majorBidi" w:hAnsiTheme="majorBidi" w:cs="Angsana New" w:hint="cs"/>
          <w:sz w:val="30"/>
          <w:szCs w:val="30"/>
          <w:cs/>
        </w:rPr>
        <w:t>ในเดือนมีนาคม</w:t>
      </w:r>
      <w:r w:rsidRPr="00F27BD0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2567</w:t>
      </w:r>
      <w:r w:rsidRPr="00F27BD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27BD0">
        <w:rPr>
          <w:rFonts w:asciiTheme="majorBidi" w:hAnsiTheme="majorBidi" w:cs="Angsana New" w:hint="cs"/>
          <w:sz w:val="30"/>
          <w:szCs w:val="30"/>
          <w:cs/>
        </w:rPr>
        <w:t>กลุ่มบริษัทรับรู้สิทธิที่จะซื้อ</w:t>
      </w:r>
      <w:r w:rsidR="007F2EE0">
        <w:rPr>
          <w:rFonts w:asciiTheme="majorBidi" w:hAnsiTheme="majorBidi" w:cs="Angsana New" w:hint="cs"/>
          <w:sz w:val="30"/>
          <w:szCs w:val="30"/>
          <w:cs/>
        </w:rPr>
        <w:t>ส่วนได้เสีย</w:t>
      </w:r>
      <w:r w:rsidRPr="00F27BD0">
        <w:rPr>
          <w:rFonts w:asciiTheme="majorBidi" w:hAnsiTheme="majorBidi" w:cs="Angsana New" w:hint="cs"/>
          <w:sz w:val="30"/>
          <w:szCs w:val="30"/>
          <w:cs/>
        </w:rPr>
        <w:t>ในบริษัท</w:t>
      </w:r>
      <w:r w:rsidRPr="00F27BD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27BD0">
        <w:rPr>
          <w:rFonts w:asciiTheme="majorBidi" w:hAnsiTheme="majorBidi" w:cs="Angsana New"/>
          <w:sz w:val="30"/>
          <w:szCs w:val="30"/>
        </w:rPr>
        <w:t>Aegir Sjavarfang Ehf (</w:t>
      </w:r>
      <w:r w:rsidR="007F2EE0">
        <w:rPr>
          <w:rFonts w:asciiTheme="majorBidi" w:hAnsiTheme="majorBidi" w:cs="Angsana New"/>
          <w:sz w:val="30"/>
          <w:szCs w:val="30"/>
        </w:rPr>
        <w:t>“</w:t>
      </w:r>
      <w:r w:rsidRPr="00F27BD0">
        <w:rPr>
          <w:rFonts w:asciiTheme="majorBidi" w:hAnsiTheme="majorBidi" w:cs="Angsana New"/>
          <w:sz w:val="30"/>
          <w:szCs w:val="30"/>
        </w:rPr>
        <w:t>AEGIR</w:t>
      </w:r>
      <w:r w:rsidR="007F2EE0">
        <w:rPr>
          <w:rFonts w:asciiTheme="majorBidi" w:hAnsiTheme="majorBidi" w:cs="Angsana New"/>
          <w:sz w:val="30"/>
          <w:szCs w:val="30"/>
        </w:rPr>
        <w:t>”</w:t>
      </w:r>
      <w:r w:rsidRPr="00F27BD0">
        <w:rPr>
          <w:rFonts w:asciiTheme="majorBidi" w:hAnsiTheme="majorBidi" w:cs="Angsana New"/>
          <w:sz w:val="30"/>
          <w:szCs w:val="30"/>
        </w:rPr>
        <w:t xml:space="preserve">) </w:t>
      </w:r>
      <w:r w:rsidRPr="00F27BD0">
        <w:rPr>
          <w:rFonts w:asciiTheme="majorBidi" w:hAnsiTheme="majorBidi" w:cs="Angsana New" w:hint="cs"/>
          <w:sz w:val="30"/>
          <w:szCs w:val="30"/>
          <w:cs/>
        </w:rPr>
        <w:t>จำนวนร้อยละ</w:t>
      </w:r>
      <w:r w:rsidRPr="00F27BD0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30</w:t>
      </w:r>
      <w:r w:rsidR="005B4662">
        <w:rPr>
          <w:rFonts w:asciiTheme="majorBidi" w:hAnsiTheme="majorBidi" w:cs="Angsana New"/>
          <w:sz w:val="30"/>
          <w:szCs w:val="30"/>
        </w:rPr>
        <w:t>.0</w:t>
      </w:r>
      <w:r w:rsidRPr="00F27BD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27BD0">
        <w:rPr>
          <w:rFonts w:asciiTheme="majorBidi" w:hAnsiTheme="majorBidi" w:cs="Angsana New" w:hint="cs"/>
          <w:sz w:val="30"/>
          <w:szCs w:val="30"/>
          <w:cs/>
        </w:rPr>
        <w:t>และบันทึกหนี้สินจำนวน</w:t>
      </w:r>
      <w:r w:rsidRPr="00F27BD0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1.3</w:t>
      </w:r>
      <w:r w:rsidRPr="00F27BD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27BD0">
        <w:rPr>
          <w:rFonts w:asciiTheme="majorBidi" w:hAnsiTheme="majorBidi" w:cs="Angsana New" w:hint="cs"/>
          <w:sz w:val="30"/>
          <w:szCs w:val="30"/>
          <w:cs/>
        </w:rPr>
        <w:t>ล้านยูโร</w:t>
      </w:r>
      <w:r w:rsidRPr="00F27BD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27BD0">
        <w:rPr>
          <w:rFonts w:asciiTheme="majorBidi" w:hAnsiTheme="majorBidi" w:cs="Angsana New" w:hint="cs"/>
          <w:sz w:val="30"/>
          <w:szCs w:val="30"/>
          <w:cs/>
        </w:rPr>
        <w:t>หรือเทียบเท่ากับ</w:t>
      </w:r>
      <w:r w:rsidRPr="00F27BD0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50.5</w:t>
      </w:r>
      <w:r w:rsidRPr="00F27BD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27BD0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F27BD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27BD0">
        <w:rPr>
          <w:rFonts w:asciiTheme="majorBidi" w:hAnsiTheme="majorBidi" w:cs="Angsana New" w:hint="cs"/>
          <w:sz w:val="30"/>
          <w:szCs w:val="30"/>
          <w:cs/>
        </w:rPr>
        <w:t>ไว้เป็นส่วนหนึ่งของหนี้สินไม่หมุนเวียนอื่น</w:t>
      </w:r>
    </w:p>
    <w:p w14:paraId="79DBA77D" w14:textId="77777777" w:rsidR="001A5C9F" w:rsidRDefault="001A5C9F" w:rsidP="00DE0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54F4734E" w14:textId="4C0CCB95" w:rsidR="006E3A76" w:rsidRPr="00284A21" w:rsidRDefault="00284A21" w:rsidP="00DE0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84A21">
        <w:rPr>
          <w:rFonts w:ascii="Angsana New" w:hAnsi="Angsana New" w:cs="Angsana New"/>
          <w:sz w:val="30"/>
          <w:szCs w:val="30"/>
          <w:cs/>
        </w:rPr>
        <w:t xml:space="preserve">ในเดือนพฤษภาคม </w:t>
      </w:r>
      <w:r w:rsidRPr="00284A21">
        <w:rPr>
          <w:rFonts w:ascii="Angsana New" w:hAnsi="Angsana New" w:cs="Angsana New"/>
          <w:sz w:val="30"/>
          <w:szCs w:val="30"/>
        </w:rPr>
        <w:t xml:space="preserve">2567 </w:t>
      </w:r>
      <w:r w:rsidRPr="00284A21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Pr="00284A21">
        <w:rPr>
          <w:rFonts w:ascii="Angsana New" w:hAnsi="Angsana New" w:cs="Angsana New"/>
          <w:sz w:val="30"/>
          <w:szCs w:val="30"/>
        </w:rPr>
        <w:t>RBS -TU Food Ingredients Private Limited (“RBST”)</w:t>
      </w:r>
      <w:r w:rsidRPr="00284A21">
        <w:rPr>
          <w:rFonts w:ascii="Angsana New" w:hAnsi="Angsana New" w:cs="Angsana New"/>
          <w:sz w:val="30"/>
          <w:szCs w:val="30"/>
          <w:cs/>
        </w:rPr>
        <w:t xml:space="preserve"> ซึ่งเป็นการร่วมทุนร้อยละ </w:t>
      </w:r>
      <w:r w:rsidRPr="00284A21">
        <w:rPr>
          <w:rFonts w:ascii="Angsana New" w:hAnsi="Angsana New" w:cs="Angsana New"/>
          <w:sz w:val="30"/>
          <w:szCs w:val="30"/>
        </w:rPr>
        <w:t xml:space="preserve">24.1 </w:t>
      </w:r>
      <w:r w:rsidRPr="00284A21">
        <w:rPr>
          <w:rFonts w:ascii="Angsana New" w:hAnsi="Angsana New" w:cs="Angsana New"/>
          <w:sz w:val="30"/>
          <w:szCs w:val="30"/>
          <w:cs/>
        </w:rPr>
        <w:t xml:space="preserve">ของบริษัทเรียกชำระค่าหุ้นเป็นจำนวนเงินทั้งสิ้น </w:t>
      </w:r>
      <w:r w:rsidRPr="00284A21">
        <w:rPr>
          <w:rFonts w:ascii="Angsana New" w:hAnsi="Angsana New" w:cs="Angsana New"/>
          <w:sz w:val="30"/>
          <w:szCs w:val="30"/>
        </w:rPr>
        <w:t>17</w:t>
      </w:r>
      <w:r w:rsidRPr="00284A21">
        <w:rPr>
          <w:rFonts w:ascii="Angsana New" w:hAnsi="Angsana New" w:cs="Angsana New"/>
          <w:sz w:val="30"/>
          <w:szCs w:val="30"/>
          <w:cs/>
        </w:rPr>
        <w:t>.</w:t>
      </w:r>
      <w:r w:rsidRPr="00284A21">
        <w:rPr>
          <w:rFonts w:ascii="Angsana New" w:hAnsi="Angsana New" w:cs="Angsana New"/>
          <w:sz w:val="30"/>
          <w:szCs w:val="30"/>
        </w:rPr>
        <w:t>8</w:t>
      </w:r>
      <w:r w:rsidRPr="00284A21">
        <w:rPr>
          <w:rFonts w:ascii="Angsana New" w:hAnsi="Angsana New" w:cs="Angsana New"/>
          <w:sz w:val="30"/>
          <w:szCs w:val="30"/>
          <w:cs/>
        </w:rPr>
        <w:t xml:space="preserve"> ล้านบาทและทางบริษัทได้ชำระเงินเรียบร้อยแล้ว</w:t>
      </w:r>
    </w:p>
    <w:p w14:paraId="3208983D" w14:textId="77777777" w:rsidR="00EE0D72" w:rsidRDefault="00EE0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szCs w:val="30"/>
          <w:cs/>
        </w:rPr>
        <w:br w:type="page"/>
      </w:r>
    </w:p>
    <w:p w14:paraId="1E9F5F39" w14:textId="025C828A" w:rsidR="000176FF" w:rsidRPr="00091CA0" w:rsidRDefault="000176FF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  <w:cs/>
        </w:rPr>
      </w:pPr>
      <w:r w:rsidRPr="00091CA0">
        <w:rPr>
          <w:rFonts w:ascii="Angsana New" w:hAnsi="Angsana New" w:cs="Angsana New"/>
          <w:szCs w:val="30"/>
          <w:cs/>
        </w:rPr>
        <w:lastRenderedPageBreak/>
        <w:t>ที่ดิน อาคารและอุปกรณ์ สินทรัพย์ไม่มีตัวตน และค่าความนิยม</w:t>
      </w:r>
      <w:r w:rsidRPr="00091CA0">
        <w:rPr>
          <w:rFonts w:ascii="Angsana New" w:hAnsi="Angsana New" w:cs="Angsana New"/>
          <w:szCs w:val="30"/>
        </w:rPr>
        <w:t xml:space="preserve"> </w:t>
      </w:r>
      <w:r w:rsidR="00077127" w:rsidRPr="00091CA0">
        <w:rPr>
          <w:rFonts w:ascii="Angsana New" w:hAnsi="Angsana New" w:cs="Angsana New"/>
          <w:szCs w:val="30"/>
          <w:cs/>
        </w:rPr>
        <w:t>สุทธิ</w:t>
      </w:r>
    </w:p>
    <w:p w14:paraId="6314DC74" w14:textId="77777777" w:rsidR="000176FF" w:rsidRPr="00915B53" w:rsidRDefault="000176FF" w:rsidP="00017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25A4AAC" w14:textId="0299FE75" w:rsidR="000176FF" w:rsidRDefault="000176FF" w:rsidP="002E5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  <w:cs/>
        </w:rPr>
        <w:tab/>
      </w:r>
      <w:r w:rsidRPr="00915B53">
        <w:rPr>
          <w:rFonts w:asciiTheme="majorBidi" w:hAnsiTheme="majorBidi" w:cs="Angsana New" w:hint="cs"/>
          <w:sz w:val="30"/>
          <w:szCs w:val="30"/>
          <w:cs/>
        </w:rPr>
        <w:t>การเปลี่ยนแปลงของที่ดิน</w:t>
      </w:r>
      <w:r w:rsidRPr="00915B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15B53">
        <w:rPr>
          <w:rFonts w:asciiTheme="majorBidi" w:hAnsiTheme="majorBidi" w:cs="Angsana New" w:hint="cs"/>
          <w:sz w:val="30"/>
          <w:szCs w:val="30"/>
          <w:cs/>
        </w:rPr>
        <w:t>อาคารและอุปกรณ์</w:t>
      </w:r>
      <w:r w:rsidRPr="00915B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15B53">
        <w:rPr>
          <w:rFonts w:asciiTheme="majorBidi" w:hAnsiTheme="majorBidi" w:cs="Angsana New" w:hint="cs"/>
          <w:sz w:val="30"/>
          <w:szCs w:val="30"/>
          <w:cs/>
        </w:rPr>
        <w:t>สินทรัพย์ไม่มีตัวตน</w:t>
      </w:r>
      <w:r w:rsidRPr="00915B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15B53">
        <w:rPr>
          <w:rFonts w:asciiTheme="majorBidi" w:hAnsiTheme="majorBidi" w:cs="Angsana New" w:hint="cs"/>
          <w:sz w:val="30"/>
          <w:szCs w:val="30"/>
          <w:cs/>
        </w:rPr>
        <w:t>และค่าความนิยมสําหรับงวดมีดังนี้</w:t>
      </w:r>
    </w:p>
    <w:p w14:paraId="4CEF7DFA" w14:textId="77777777" w:rsidR="000176FF" w:rsidRPr="00915B53" w:rsidRDefault="000176FF" w:rsidP="00017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410"/>
        <w:gridCol w:w="270"/>
        <w:gridCol w:w="1529"/>
        <w:gridCol w:w="181"/>
        <w:gridCol w:w="1530"/>
        <w:gridCol w:w="180"/>
        <w:gridCol w:w="1440"/>
      </w:tblGrid>
      <w:tr w:rsidR="000176FF" w14:paraId="08BC4E36" w14:textId="77777777" w:rsidTr="0075126C">
        <w:trPr>
          <w:cantSplit/>
          <w:trHeight w:val="330"/>
          <w:tblHeader/>
        </w:trPr>
        <w:tc>
          <w:tcPr>
            <w:tcW w:w="4410" w:type="dxa"/>
            <w:vAlign w:val="bottom"/>
          </w:tcPr>
          <w:p w14:paraId="1AC0C354" w14:textId="77777777" w:rsidR="000176FF" w:rsidRPr="00E77E65" w:rsidRDefault="000176FF" w:rsidP="00E204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0122961" w14:textId="77777777" w:rsidR="000176FF" w:rsidRPr="00E77E65" w:rsidRDefault="000176FF" w:rsidP="00E2040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4860" w:type="dxa"/>
            <w:gridSpan w:val="5"/>
          </w:tcPr>
          <w:p w14:paraId="03CA7377" w14:textId="77777777" w:rsidR="000176FF" w:rsidRPr="00E77E65" w:rsidRDefault="000176FF" w:rsidP="00E2040F">
            <w:pPr>
              <w:pStyle w:val="acctmergecolhdg"/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E77E65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5126C" w14:paraId="57FDD6F3" w14:textId="77777777" w:rsidTr="0075126C">
        <w:trPr>
          <w:cantSplit/>
          <w:trHeight w:val="337"/>
          <w:tblHeader/>
        </w:trPr>
        <w:tc>
          <w:tcPr>
            <w:tcW w:w="4410" w:type="dxa"/>
            <w:vAlign w:val="bottom"/>
          </w:tcPr>
          <w:p w14:paraId="3B112703" w14:textId="31954DA6" w:rsidR="000176FF" w:rsidRPr="0024539C" w:rsidRDefault="000176FF" w:rsidP="0041559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24539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5168D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24539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5168D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5168D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มิถุนายน </w:t>
            </w:r>
            <w:r w:rsidRPr="0024539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bidi="th-TH"/>
              </w:rPr>
              <w:t>2567</w:t>
            </w:r>
          </w:p>
        </w:tc>
        <w:tc>
          <w:tcPr>
            <w:tcW w:w="270" w:type="dxa"/>
            <w:vAlign w:val="bottom"/>
          </w:tcPr>
          <w:p w14:paraId="1C127D2D" w14:textId="77777777" w:rsidR="000176FF" w:rsidRPr="00E77E65" w:rsidRDefault="000176FF" w:rsidP="00E2040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529" w:type="dxa"/>
            <w:vAlign w:val="bottom"/>
          </w:tcPr>
          <w:p w14:paraId="0C58EE15" w14:textId="77777777" w:rsidR="000176FF" w:rsidRPr="00E77E65" w:rsidRDefault="000176FF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ที่ดิน อาคาร </w:t>
            </w:r>
          </w:p>
          <w:p w14:paraId="4AB26116" w14:textId="77777777" w:rsidR="000176FF" w:rsidRPr="00E77E65" w:rsidRDefault="000176FF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81" w:type="dxa"/>
          </w:tcPr>
          <w:p w14:paraId="38437171" w14:textId="77777777" w:rsidR="000176FF" w:rsidRPr="00E77E65" w:rsidRDefault="000176FF" w:rsidP="00E2040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0E63DDD6" w14:textId="77777777" w:rsidR="000176FF" w:rsidRPr="00E77E65" w:rsidRDefault="000176FF" w:rsidP="00E2040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E77E65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สินทรัพย์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br/>
            </w:r>
            <w:r w:rsidRPr="00E77E65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ไม่มีตัวตน</w:t>
            </w:r>
          </w:p>
        </w:tc>
        <w:tc>
          <w:tcPr>
            <w:tcW w:w="180" w:type="dxa"/>
          </w:tcPr>
          <w:p w14:paraId="28420FCB" w14:textId="77777777" w:rsidR="000176FF" w:rsidRPr="00E77E65" w:rsidRDefault="000176FF" w:rsidP="00E2040F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0964A94E" w14:textId="77777777" w:rsidR="000176FF" w:rsidRPr="00E77E65" w:rsidRDefault="000176FF" w:rsidP="00E2040F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  <w:p w14:paraId="75BFBE8B" w14:textId="77777777" w:rsidR="000176FF" w:rsidRPr="00E77E65" w:rsidRDefault="000176FF" w:rsidP="00E2040F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E77E65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ค่าความนิยม</w:t>
            </w:r>
          </w:p>
        </w:tc>
      </w:tr>
      <w:tr w:rsidR="000176FF" w14:paraId="49541FAA" w14:textId="77777777" w:rsidTr="0075126C">
        <w:trPr>
          <w:cantSplit/>
          <w:trHeight w:val="315"/>
        </w:trPr>
        <w:tc>
          <w:tcPr>
            <w:tcW w:w="4410" w:type="dxa"/>
          </w:tcPr>
          <w:p w14:paraId="402C1D3E" w14:textId="77777777" w:rsidR="000176FF" w:rsidRPr="00E77E65" w:rsidRDefault="000176FF" w:rsidP="00E204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76A9BC0" w14:textId="77777777" w:rsidR="000176FF" w:rsidRPr="00E77E65" w:rsidRDefault="000176FF" w:rsidP="00E2040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860" w:type="dxa"/>
            <w:gridSpan w:val="5"/>
          </w:tcPr>
          <w:p w14:paraId="4FE618D9" w14:textId="77777777" w:rsidR="000176FF" w:rsidRPr="00E77E65" w:rsidRDefault="000176FF" w:rsidP="00E204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E77E6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E77E6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E77E6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75126C" w14:paraId="2065DE56" w14:textId="77777777" w:rsidTr="0075126C">
        <w:trPr>
          <w:cantSplit/>
          <w:trHeight w:val="322"/>
        </w:trPr>
        <w:tc>
          <w:tcPr>
            <w:tcW w:w="4410" w:type="dxa"/>
          </w:tcPr>
          <w:p w14:paraId="3B4F86A3" w14:textId="77777777" w:rsidR="000176FF" w:rsidRPr="00E77E65" w:rsidRDefault="000176FF" w:rsidP="00E204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ราคาตามบัญชีต้นงวด สุทธิ</w:t>
            </w:r>
          </w:p>
        </w:tc>
        <w:tc>
          <w:tcPr>
            <w:tcW w:w="270" w:type="dxa"/>
          </w:tcPr>
          <w:p w14:paraId="74ECF8CC" w14:textId="77777777" w:rsidR="000176FF" w:rsidRPr="00E77E65" w:rsidRDefault="000176FF" w:rsidP="00E2040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</w:tcPr>
          <w:p w14:paraId="4211A54B" w14:textId="77777777" w:rsidR="000176FF" w:rsidRPr="0075126C" w:rsidRDefault="000176FF" w:rsidP="007512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5126C">
              <w:rPr>
                <w:rFonts w:ascii="Angsana New" w:eastAsia="Cordia New" w:hAnsi="Angsana New" w:cs="Angsana New"/>
                <w:sz w:val="30"/>
                <w:szCs w:val="30"/>
              </w:rPr>
              <w:t>30,031,001</w:t>
            </w:r>
          </w:p>
        </w:tc>
        <w:tc>
          <w:tcPr>
            <w:tcW w:w="181" w:type="dxa"/>
          </w:tcPr>
          <w:p w14:paraId="39FEF966" w14:textId="77777777" w:rsidR="000176FF" w:rsidRDefault="000176FF" w:rsidP="00E204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5B29F04" w14:textId="77777777" w:rsidR="000176FF" w:rsidRPr="0075126C" w:rsidRDefault="000176FF" w:rsidP="007512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5126C">
              <w:rPr>
                <w:rFonts w:ascii="Angsana New" w:eastAsia="Cordia New" w:hAnsi="Angsana New" w:cs="Angsana New"/>
                <w:sz w:val="30"/>
                <w:szCs w:val="30"/>
              </w:rPr>
              <w:t>16,342,107</w:t>
            </w:r>
          </w:p>
        </w:tc>
        <w:tc>
          <w:tcPr>
            <w:tcW w:w="180" w:type="dxa"/>
          </w:tcPr>
          <w:p w14:paraId="308B1194" w14:textId="77777777" w:rsidR="000176FF" w:rsidRDefault="000176FF" w:rsidP="00E2040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22E2C49" w14:textId="77777777" w:rsidR="000176FF" w:rsidRPr="007F6D8F" w:rsidRDefault="000176FF" w:rsidP="007F6D8F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6D8F">
              <w:rPr>
                <w:rFonts w:asciiTheme="majorBidi" w:hAnsiTheme="majorBidi" w:cstheme="majorBidi"/>
                <w:sz w:val="30"/>
                <w:szCs w:val="30"/>
              </w:rPr>
              <w:t>13,515,415</w:t>
            </w:r>
          </w:p>
        </w:tc>
      </w:tr>
      <w:tr w:rsidR="0075126C" w14:paraId="03EBA680" w14:textId="77777777" w:rsidTr="0075126C">
        <w:trPr>
          <w:cantSplit/>
          <w:trHeight w:val="315"/>
        </w:trPr>
        <w:tc>
          <w:tcPr>
            <w:tcW w:w="4410" w:type="dxa"/>
          </w:tcPr>
          <w:p w14:paraId="7F0F5FB5" w14:textId="77777777" w:rsidR="00EE0D72" w:rsidRPr="00E77E65" w:rsidRDefault="00EE0D72" w:rsidP="00EE0D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270" w:type="dxa"/>
          </w:tcPr>
          <w:p w14:paraId="0BD79420" w14:textId="77777777" w:rsidR="00EE0D72" w:rsidRPr="00E77E65" w:rsidRDefault="00EE0D72" w:rsidP="00EE0D7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</w:tcPr>
          <w:p w14:paraId="685A3C5B" w14:textId="50412CD5" w:rsidR="00EE0D72" w:rsidRPr="0075126C" w:rsidRDefault="00EE0D72" w:rsidP="007512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5126C">
              <w:rPr>
                <w:rFonts w:ascii="Angsana New" w:eastAsia="Cordia New" w:hAnsi="Angsana New" w:cs="Angsana New"/>
                <w:sz w:val="30"/>
                <w:szCs w:val="30"/>
              </w:rPr>
              <w:t>1,593,525</w:t>
            </w:r>
          </w:p>
        </w:tc>
        <w:tc>
          <w:tcPr>
            <w:tcW w:w="181" w:type="dxa"/>
          </w:tcPr>
          <w:p w14:paraId="68CA59C1" w14:textId="77777777" w:rsidR="00EE0D72" w:rsidRPr="00EE0D72" w:rsidRDefault="00EE0D72" w:rsidP="00EE0D7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35E23421" w14:textId="6F61B860" w:rsidR="00EE0D72" w:rsidRPr="0075126C" w:rsidRDefault="00EE0D72" w:rsidP="007512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5126C">
              <w:rPr>
                <w:rFonts w:ascii="Angsana New" w:eastAsia="Cordia New" w:hAnsi="Angsana New" w:cs="Angsana New"/>
                <w:sz w:val="30"/>
                <w:szCs w:val="30"/>
              </w:rPr>
              <w:t>45,229</w:t>
            </w:r>
          </w:p>
        </w:tc>
        <w:tc>
          <w:tcPr>
            <w:tcW w:w="180" w:type="dxa"/>
          </w:tcPr>
          <w:p w14:paraId="41F6A8DC" w14:textId="77777777" w:rsidR="00EE0D72" w:rsidRPr="00AB5EF0" w:rsidRDefault="00EE0D72" w:rsidP="00EE0D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2EB8D5B7" w14:textId="12EB2247" w:rsidR="00EE0D72" w:rsidRPr="007F6D8F" w:rsidRDefault="00EE0D72" w:rsidP="00EE0D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F6D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5126C" w14:paraId="3AD2A3E3" w14:textId="77777777" w:rsidTr="0075126C">
        <w:trPr>
          <w:cantSplit/>
          <w:trHeight w:val="322"/>
        </w:trPr>
        <w:tc>
          <w:tcPr>
            <w:tcW w:w="4410" w:type="dxa"/>
          </w:tcPr>
          <w:p w14:paraId="025F27E3" w14:textId="77777777" w:rsidR="00EE0D72" w:rsidRPr="00E77E65" w:rsidRDefault="00EE0D72" w:rsidP="00EE0D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จัดประเภทรายการใหม่</w:t>
            </w:r>
          </w:p>
        </w:tc>
        <w:tc>
          <w:tcPr>
            <w:tcW w:w="270" w:type="dxa"/>
          </w:tcPr>
          <w:p w14:paraId="1789E976" w14:textId="77777777" w:rsidR="00EE0D72" w:rsidRPr="00E77E65" w:rsidRDefault="00EE0D72" w:rsidP="00EE0D7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</w:tcPr>
          <w:p w14:paraId="20CE1DFA" w14:textId="618ECABE" w:rsidR="00EE0D72" w:rsidRPr="0075126C" w:rsidRDefault="00EE0D72" w:rsidP="007512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hAnsi="Angsana New" w:cs="Angsana New"/>
                <w:sz w:val="30"/>
                <w:szCs w:val="30"/>
              </w:rPr>
            </w:pPr>
            <w:r w:rsidRPr="0075126C">
              <w:rPr>
                <w:rFonts w:ascii="Angsana New" w:hAnsi="Angsana New" w:cs="Angsana New"/>
                <w:sz w:val="30"/>
                <w:szCs w:val="30"/>
              </w:rPr>
              <w:t>(3,</w:t>
            </w:r>
            <w:r w:rsidRPr="0075126C">
              <w:rPr>
                <w:rFonts w:ascii="Angsana New" w:eastAsia="Cordia New" w:hAnsi="Angsana New" w:cs="Angsana New"/>
                <w:sz w:val="30"/>
                <w:szCs w:val="30"/>
              </w:rPr>
              <w:t>752</w:t>
            </w:r>
            <w:r w:rsidRPr="0075126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14:paraId="1E60BC97" w14:textId="77777777" w:rsidR="00EE0D72" w:rsidRPr="00EE0D72" w:rsidRDefault="00EE0D72" w:rsidP="00EE0D7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002FAC40" w14:textId="3EBF02A3" w:rsidR="00EE0D72" w:rsidRPr="0075126C" w:rsidRDefault="000B643E" w:rsidP="007512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</w:rPr>
              <w:t>3,492</w:t>
            </w:r>
          </w:p>
        </w:tc>
        <w:tc>
          <w:tcPr>
            <w:tcW w:w="180" w:type="dxa"/>
          </w:tcPr>
          <w:p w14:paraId="3FEFB9FD" w14:textId="77777777" w:rsidR="00EE0D72" w:rsidRPr="00AB5EF0" w:rsidRDefault="00EE0D72" w:rsidP="00EE0D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6ABEF53A" w14:textId="58BD4FE0" w:rsidR="00EE0D72" w:rsidRPr="007F6D8F" w:rsidRDefault="00EE0D72" w:rsidP="00EE0D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F6D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5126C" w14:paraId="3E2E6D0C" w14:textId="77777777" w:rsidTr="0075126C">
        <w:trPr>
          <w:cantSplit/>
          <w:trHeight w:val="315"/>
        </w:trPr>
        <w:tc>
          <w:tcPr>
            <w:tcW w:w="4410" w:type="dxa"/>
          </w:tcPr>
          <w:p w14:paraId="3DE611EF" w14:textId="10B55742" w:rsidR="00EE0D72" w:rsidRPr="00E77E65" w:rsidRDefault="00EE0D72" w:rsidP="00EE0D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จำหน่ายและตัดจำหน่าย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270" w:type="dxa"/>
          </w:tcPr>
          <w:p w14:paraId="3E4AC8D4" w14:textId="77777777" w:rsidR="00EE0D72" w:rsidRPr="00E77E65" w:rsidRDefault="00EE0D72" w:rsidP="00EE0D7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</w:tcPr>
          <w:p w14:paraId="56074009" w14:textId="71AE1EE3" w:rsidR="00EE0D72" w:rsidRPr="0075126C" w:rsidRDefault="00EE0D72" w:rsidP="007512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hAnsi="Angsana New" w:cs="Angsana New"/>
                <w:sz w:val="30"/>
                <w:szCs w:val="30"/>
              </w:rPr>
            </w:pPr>
            <w:r w:rsidRPr="0075126C">
              <w:rPr>
                <w:rFonts w:ascii="Angsana New" w:hAnsi="Angsana New" w:cs="Angsana New"/>
                <w:sz w:val="30"/>
                <w:szCs w:val="30"/>
              </w:rPr>
              <w:t>(22,</w:t>
            </w:r>
            <w:r w:rsidRPr="0075126C">
              <w:rPr>
                <w:rFonts w:ascii="Angsana New" w:eastAsia="Cordia New" w:hAnsi="Angsana New" w:cs="Angsana New"/>
                <w:sz w:val="30"/>
                <w:szCs w:val="30"/>
              </w:rPr>
              <w:t>760</w:t>
            </w:r>
            <w:r w:rsidRPr="0075126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14:paraId="6F307CFF" w14:textId="77777777" w:rsidR="00EE0D72" w:rsidRPr="00EE0D72" w:rsidRDefault="00EE0D72" w:rsidP="00EE0D72">
            <w:pPr>
              <w:pStyle w:val="acctfourfigures"/>
              <w:tabs>
                <w:tab w:val="clear" w:pos="765"/>
              </w:tabs>
              <w:spacing w:line="240" w:lineRule="auto"/>
              <w:ind w:right="6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323839C6" w14:textId="3FE3D47D" w:rsidR="00EE0D72" w:rsidRPr="0075126C" w:rsidRDefault="00EE0D72" w:rsidP="007512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5126C">
              <w:rPr>
                <w:rFonts w:ascii="Angsana New" w:eastAsia="Cordia New" w:hAnsi="Angsana New" w:cs="Angsana New"/>
                <w:sz w:val="30"/>
                <w:szCs w:val="30"/>
              </w:rPr>
              <w:t>(3,696)</w:t>
            </w:r>
          </w:p>
        </w:tc>
        <w:tc>
          <w:tcPr>
            <w:tcW w:w="180" w:type="dxa"/>
          </w:tcPr>
          <w:p w14:paraId="320D3394" w14:textId="77777777" w:rsidR="00EE0D72" w:rsidRPr="00AB5EF0" w:rsidRDefault="00EE0D72" w:rsidP="00EE0D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3F8075A7" w14:textId="225B9A27" w:rsidR="00EE0D72" w:rsidRPr="007F6D8F" w:rsidRDefault="00EE0D72" w:rsidP="00EE0D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F6D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5126C" w14:paraId="7790040B" w14:textId="77777777" w:rsidTr="0075126C">
        <w:trPr>
          <w:cantSplit/>
          <w:trHeight w:val="315"/>
        </w:trPr>
        <w:tc>
          <w:tcPr>
            <w:tcW w:w="4410" w:type="dxa"/>
          </w:tcPr>
          <w:p w14:paraId="161A35FC" w14:textId="721AFA31" w:rsidR="00EE0D72" w:rsidRPr="00E77E65" w:rsidRDefault="00EE0D72" w:rsidP="00EE0D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ขาดทุนการด้อยค่า</w:t>
            </w:r>
          </w:p>
        </w:tc>
        <w:tc>
          <w:tcPr>
            <w:tcW w:w="270" w:type="dxa"/>
          </w:tcPr>
          <w:p w14:paraId="0695C91C" w14:textId="77777777" w:rsidR="00EE0D72" w:rsidRPr="00E77E65" w:rsidRDefault="00EE0D72" w:rsidP="00EE0D7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</w:tcPr>
          <w:p w14:paraId="3B50F25E" w14:textId="2F357C5F" w:rsidR="00EE0D72" w:rsidRPr="0075126C" w:rsidRDefault="00EE0D72" w:rsidP="007F6D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126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2B6EC6A8" w14:textId="77777777" w:rsidR="00EE0D72" w:rsidRPr="00EE0D72" w:rsidRDefault="00EE0D72" w:rsidP="00EE0D72">
            <w:pPr>
              <w:pStyle w:val="acctfourfigures"/>
              <w:tabs>
                <w:tab w:val="clear" w:pos="765"/>
              </w:tabs>
              <w:spacing w:line="240" w:lineRule="auto"/>
              <w:ind w:right="6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3C7F1F2" w14:textId="31F116D0" w:rsidR="00EE0D72" w:rsidRPr="0075126C" w:rsidRDefault="00EE0D72" w:rsidP="007512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5126C">
              <w:rPr>
                <w:rFonts w:ascii="Angsana New" w:eastAsia="Cordia New" w:hAnsi="Angsana New" w:cs="Angsana New"/>
                <w:sz w:val="30"/>
                <w:szCs w:val="30"/>
              </w:rPr>
              <w:t>(43,851)</w:t>
            </w:r>
          </w:p>
        </w:tc>
        <w:tc>
          <w:tcPr>
            <w:tcW w:w="180" w:type="dxa"/>
          </w:tcPr>
          <w:p w14:paraId="3899C5BA" w14:textId="77777777" w:rsidR="00EE0D72" w:rsidRPr="00AB5EF0" w:rsidRDefault="00EE0D72" w:rsidP="00EE0D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7E435139" w14:textId="0904FC49" w:rsidR="00EE0D72" w:rsidRPr="007F6D8F" w:rsidRDefault="00EE0D72" w:rsidP="00EE0D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F6D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5126C" w14:paraId="79176143" w14:textId="77777777" w:rsidTr="0075126C">
        <w:trPr>
          <w:cantSplit/>
          <w:trHeight w:val="322"/>
        </w:trPr>
        <w:tc>
          <w:tcPr>
            <w:tcW w:w="4410" w:type="dxa"/>
          </w:tcPr>
          <w:p w14:paraId="6AF82270" w14:textId="77777777" w:rsidR="00EE0D72" w:rsidRPr="00E77E65" w:rsidRDefault="00EE0D72" w:rsidP="00EE0D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270" w:type="dxa"/>
          </w:tcPr>
          <w:p w14:paraId="4C4E1A0C" w14:textId="77777777" w:rsidR="00EE0D72" w:rsidRPr="00E77E65" w:rsidRDefault="00EE0D72" w:rsidP="00EE0D7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</w:tcPr>
          <w:p w14:paraId="6B4A25D5" w14:textId="1F4F4461" w:rsidR="00EE0D72" w:rsidRPr="0075126C" w:rsidRDefault="00EE0D72" w:rsidP="007512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hAnsi="Angsana New" w:cs="Angsana New"/>
                <w:sz w:val="30"/>
                <w:szCs w:val="30"/>
              </w:rPr>
            </w:pPr>
            <w:r w:rsidRPr="0075126C">
              <w:rPr>
                <w:rFonts w:ascii="Angsana New" w:hAnsi="Angsana New" w:cs="Angsana New"/>
                <w:sz w:val="30"/>
                <w:szCs w:val="30"/>
              </w:rPr>
              <w:t>(1,662,</w:t>
            </w:r>
            <w:r w:rsidRPr="0075126C">
              <w:rPr>
                <w:rFonts w:ascii="Angsana New" w:eastAsia="Cordia New" w:hAnsi="Angsana New" w:cs="Angsana New"/>
                <w:sz w:val="30"/>
                <w:szCs w:val="30"/>
              </w:rPr>
              <w:t>438</w:t>
            </w:r>
            <w:r w:rsidRPr="0075126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14:paraId="169A56AA" w14:textId="77777777" w:rsidR="00EE0D72" w:rsidRPr="00EE0D72" w:rsidRDefault="00EE0D72" w:rsidP="00EE0D72">
            <w:pPr>
              <w:pStyle w:val="acctfourfigures"/>
              <w:tabs>
                <w:tab w:val="clear" w:pos="765"/>
              </w:tabs>
              <w:spacing w:line="240" w:lineRule="auto"/>
              <w:ind w:right="6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39FB7C05" w14:textId="7B6F30D9" w:rsidR="00EE0D72" w:rsidRPr="0075126C" w:rsidRDefault="00EE0D72" w:rsidP="007512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5126C">
              <w:rPr>
                <w:rFonts w:ascii="Angsana New" w:eastAsia="Cordia New" w:hAnsi="Angsana New" w:cs="Angsana New"/>
                <w:sz w:val="30"/>
                <w:szCs w:val="30"/>
              </w:rPr>
              <w:t>(2</w:t>
            </w:r>
            <w:r w:rsidR="000B643E">
              <w:rPr>
                <w:rFonts w:ascii="Angsana New" w:eastAsia="Cordia New" w:hAnsi="Angsana New" w:cs="Angsana New"/>
                <w:sz w:val="30"/>
                <w:szCs w:val="30"/>
              </w:rPr>
              <w:t>04</w:t>
            </w:r>
            <w:r w:rsidRPr="0075126C">
              <w:rPr>
                <w:rFonts w:ascii="Angsana New" w:eastAsia="Cordia New" w:hAnsi="Angsana New" w:cs="Angsana New"/>
                <w:sz w:val="30"/>
                <w:szCs w:val="30"/>
              </w:rPr>
              <w:t>,</w:t>
            </w:r>
            <w:r w:rsidR="000B643E">
              <w:rPr>
                <w:rFonts w:ascii="Angsana New" w:eastAsia="Cordia New" w:hAnsi="Angsana New" w:cs="Angsana New"/>
                <w:sz w:val="30"/>
                <w:szCs w:val="30"/>
              </w:rPr>
              <w:t>694</w:t>
            </w:r>
            <w:r w:rsidRPr="0075126C">
              <w:rPr>
                <w:rFonts w:ascii="Angsana New" w:eastAsia="Cordi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FD1917F" w14:textId="77777777" w:rsidR="00EE0D72" w:rsidRPr="00AB5EF0" w:rsidRDefault="00EE0D72" w:rsidP="00EE0D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25C7B27E" w14:textId="56820159" w:rsidR="00EE0D72" w:rsidRPr="007F6D8F" w:rsidRDefault="00EE0D72" w:rsidP="00EE0D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F6D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5126C" w14:paraId="250713E4" w14:textId="77777777" w:rsidTr="0075126C">
        <w:trPr>
          <w:cantSplit/>
          <w:trHeight w:val="315"/>
        </w:trPr>
        <w:tc>
          <w:tcPr>
            <w:tcW w:w="4410" w:type="dxa"/>
          </w:tcPr>
          <w:p w14:paraId="10FB5136" w14:textId="77777777" w:rsidR="00EE0D72" w:rsidRPr="00E77E65" w:rsidRDefault="00EE0D72" w:rsidP="00EE0D72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E77E65">
              <w:rPr>
                <w:rFonts w:asciiTheme="majorBidi" w:hAnsiTheme="majorBidi" w:cs="Angsana New" w:hint="cs"/>
                <w:sz w:val="30"/>
                <w:szCs w:val="30"/>
                <w:cs/>
              </w:rPr>
              <w:t>ผลต่างจากการแปลงค่า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270" w:type="dxa"/>
          </w:tcPr>
          <w:p w14:paraId="1467407D" w14:textId="77777777" w:rsidR="00EE0D72" w:rsidRPr="00E77E65" w:rsidRDefault="00EE0D72" w:rsidP="00EE0D7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</w:tcPr>
          <w:p w14:paraId="5821B3E8" w14:textId="547A9ABB" w:rsidR="00EE0D72" w:rsidRPr="0075126C" w:rsidRDefault="00EE0D72" w:rsidP="007512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hAnsi="Angsana New" w:cs="Angsana New"/>
                <w:sz w:val="30"/>
                <w:szCs w:val="30"/>
              </w:rPr>
            </w:pPr>
            <w:r w:rsidRPr="0075126C">
              <w:rPr>
                <w:rFonts w:ascii="Angsana New" w:hAnsi="Angsana New" w:cs="Angsana New"/>
                <w:sz w:val="30"/>
                <w:szCs w:val="30"/>
              </w:rPr>
              <w:t>433,537</w:t>
            </w:r>
          </w:p>
        </w:tc>
        <w:tc>
          <w:tcPr>
            <w:tcW w:w="181" w:type="dxa"/>
          </w:tcPr>
          <w:p w14:paraId="1FFFA379" w14:textId="77777777" w:rsidR="00EE0D72" w:rsidRPr="00EE0D72" w:rsidRDefault="00EE0D72" w:rsidP="00EE0D7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D2F2AC8" w14:textId="7E8EEB3F" w:rsidR="00EE0D72" w:rsidRPr="0075126C" w:rsidRDefault="00EE0D72" w:rsidP="007512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5126C">
              <w:rPr>
                <w:rFonts w:ascii="Angsana New" w:eastAsia="Cordia New" w:hAnsi="Angsana New" w:cs="Angsana New"/>
                <w:sz w:val="30"/>
                <w:szCs w:val="30"/>
              </w:rPr>
              <w:t>560,980</w:t>
            </w:r>
          </w:p>
        </w:tc>
        <w:tc>
          <w:tcPr>
            <w:tcW w:w="180" w:type="dxa"/>
          </w:tcPr>
          <w:p w14:paraId="0588FB9F" w14:textId="77777777" w:rsidR="00EE0D72" w:rsidRPr="00E77E65" w:rsidRDefault="00EE0D72" w:rsidP="00EE0D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29C8BE" w14:textId="4BE3BEA1" w:rsidR="00EE0D72" w:rsidRPr="007F6D8F" w:rsidRDefault="00EE0D72" w:rsidP="007F6D8F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F6D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488,327</w:t>
            </w:r>
          </w:p>
        </w:tc>
      </w:tr>
      <w:tr w:rsidR="0075126C" w14:paraId="2FD2562E" w14:textId="77777777" w:rsidTr="0075126C">
        <w:trPr>
          <w:cantSplit/>
          <w:trHeight w:val="322"/>
        </w:trPr>
        <w:tc>
          <w:tcPr>
            <w:tcW w:w="4410" w:type="dxa"/>
          </w:tcPr>
          <w:p w14:paraId="1B92D6D7" w14:textId="0B2C438B" w:rsidR="00EE0D72" w:rsidRPr="00EC721A" w:rsidRDefault="00EE0D72" w:rsidP="00EE0D7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ราคาตามบัญชีปลายงวด สุทธิ</w:t>
            </w:r>
          </w:p>
        </w:tc>
        <w:tc>
          <w:tcPr>
            <w:tcW w:w="270" w:type="dxa"/>
          </w:tcPr>
          <w:p w14:paraId="6B48B4BE" w14:textId="77777777" w:rsidR="00EE0D72" w:rsidRPr="00E77E65" w:rsidRDefault="00EE0D72" w:rsidP="00EE0D7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</w:tcPr>
          <w:p w14:paraId="5F4AD788" w14:textId="7B15124F" w:rsidR="00EE0D72" w:rsidRPr="0075126C" w:rsidRDefault="00EE0D72" w:rsidP="00D55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512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30,369,113</w:t>
            </w:r>
          </w:p>
        </w:tc>
        <w:tc>
          <w:tcPr>
            <w:tcW w:w="181" w:type="dxa"/>
          </w:tcPr>
          <w:p w14:paraId="553B55A5" w14:textId="77777777" w:rsidR="00EE0D72" w:rsidRPr="00EE0D72" w:rsidRDefault="00EE0D72" w:rsidP="00EE0D7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0518197" w14:textId="726C4926" w:rsidR="00EE0D72" w:rsidRPr="00EE0D72" w:rsidRDefault="00EE0D72" w:rsidP="00EE0D72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E0D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16,699,567</w:t>
            </w:r>
          </w:p>
        </w:tc>
        <w:tc>
          <w:tcPr>
            <w:tcW w:w="180" w:type="dxa"/>
          </w:tcPr>
          <w:p w14:paraId="31E57837" w14:textId="77777777" w:rsidR="00EE0D72" w:rsidRPr="00EE0D72" w:rsidRDefault="00EE0D72" w:rsidP="00EE0D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B41A135" w14:textId="3F3F18BD" w:rsidR="00EE0D72" w:rsidRPr="00EE0D72" w:rsidRDefault="00EE0D72" w:rsidP="007F6D8F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E0D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14,003,742</w:t>
            </w:r>
          </w:p>
        </w:tc>
      </w:tr>
    </w:tbl>
    <w:p w14:paraId="3340FA14" w14:textId="77777777" w:rsidR="000176FF" w:rsidRDefault="000176FF" w:rsidP="00017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210"/>
        <w:gridCol w:w="180"/>
        <w:gridCol w:w="1440"/>
        <w:gridCol w:w="270"/>
        <w:gridCol w:w="1440"/>
      </w:tblGrid>
      <w:tr w:rsidR="003D4547" w:rsidRPr="00E77E65" w14:paraId="536375A2" w14:textId="77777777" w:rsidTr="00DE00BE">
        <w:trPr>
          <w:cantSplit/>
          <w:trHeight w:val="332"/>
          <w:tblHeader/>
        </w:trPr>
        <w:tc>
          <w:tcPr>
            <w:tcW w:w="6210" w:type="dxa"/>
            <w:vAlign w:val="bottom"/>
          </w:tcPr>
          <w:p w14:paraId="5EC6A329" w14:textId="77777777" w:rsidR="000176FF" w:rsidRPr="00E77E65" w:rsidRDefault="000176FF" w:rsidP="00E204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56E4A31" w14:textId="77777777" w:rsidR="000176FF" w:rsidRPr="00E77E65" w:rsidRDefault="000176FF" w:rsidP="00E2040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3150" w:type="dxa"/>
            <w:gridSpan w:val="3"/>
          </w:tcPr>
          <w:p w14:paraId="7320FBA9" w14:textId="77777777" w:rsidR="000176FF" w:rsidRPr="00E77E65" w:rsidRDefault="000176FF" w:rsidP="00E2040F">
            <w:pPr>
              <w:pStyle w:val="acctmergecolhdg"/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E77E65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D4547" w:rsidRPr="00E77E65" w14:paraId="635A0D78" w14:textId="77777777" w:rsidTr="003D4547">
        <w:trPr>
          <w:cantSplit/>
          <w:trHeight w:val="339"/>
          <w:tblHeader/>
        </w:trPr>
        <w:tc>
          <w:tcPr>
            <w:tcW w:w="6210" w:type="dxa"/>
            <w:vAlign w:val="bottom"/>
          </w:tcPr>
          <w:p w14:paraId="29A4AFC7" w14:textId="21D49BDC" w:rsidR="005168DC" w:rsidRPr="00415593" w:rsidRDefault="005168DC" w:rsidP="005168D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24539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24539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มิถุนายน </w:t>
            </w:r>
            <w:r w:rsidRPr="0024539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2DF83CA9" w14:textId="77777777" w:rsidR="005168DC" w:rsidRPr="00E77E65" w:rsidRDefault="005168DC" w:rsidP="005168D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273BF14B" w14:textId="77777777" w:rsidR="005168DC" w:rsidRPr="00E77E65" w:rsidRDefault="005168DC" w:rsidP="00516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ที่ดิน อาคาร </w:t>
            </w:r>
          </w:p>
          <w:p w14:paraId="41A4922D" w14:textId="77777777" w:rsidR="005168DC" w:rsidRPr="00E77E65" w:rsidRDefault="005168DC" w:rsidP="00516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6188B092" w14:textId="77777777" w:rsidR="005168DC" w:rsidRPr="00E77E65" w:rsidRDefault="005168DC" w:rsidP="005168DC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53EAC447" w14:textId="77777777" w:rsidR="005168DC" w:rsidRPr="00E77E65" w:rsidRDefault="005168DC" w:rsidP="005168DC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  <w:p w14:paraId="7078BF91" w14:textId="77777777" w:rsidR="005168DC" w:rsidRPr="00E77E65" w:rsidRDefault="005168DC" w:rsidP="005168DC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E77E65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สินทรัพย์ไม่มีตัวตน</w:t>
            </w:r>
          </w:p>
        </w:tc>
      </w:tr>
      <w:tr w:rsidR="003D4547" w:rsidRPr="00E77E65" w14:paraId="17F3FC95" w14:textId="77777777" w:rsidTr="00DE00BE">
        <w:trPr>
          <w:cantSplit/>
          <w:trHeight w:val="317"/>
        </w:trPr>
        <w:tc>
          <w:tcPr>
            <w:tcW w:w="6210" w:type="dxa"/>
          </w:tcPr>
          <w:p w14:paraId="10C38EBC" w14:textId="77777777" w:rsidR="005168DC" w:rsidRPr="00E77E65" w:rsidRDefault="005168DC" w:rsidP="005168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3947897B" w14:textId="77777777" w:rsidR="005168DC" w:rsidRPr="00E77E65" w:rsidRDefault="005168DC" w:rsidP="005168D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150" w:type="dxa"/>
            <w:gridSpan w:val="3"/>
          </w:tcPr>
          <w:p w14:paraId="0871FC98" w14:textId="77777777" w:rsidR="005168DC" w:rsidRPr="00E77E65" w:rsidRDefault="005168DC" w:rsidP="005168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E77E6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E77E6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E77E6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D4547" w:rsidRPr="00E77E65" w14:paraId="32A0FAC7" w14:textId="77777777" w:rsidTr="003D4547">
        <w:trPr>
          <w:cantSplit/>
          <w:trHeight w:val="324"/>
        </w:trPr>
        <w:tc>
          <w:tcPr>
            <w:tcW w:w="6210" w:type="dxa"/>
          </w:tcPr>
          <w:p w14:paraId="062D9DCC" w14:textId="77777777" w:rsidR="007F6D8F" w:rsidRPr="00E77E65" w:rsidRDefault="007F6D8F" w:rsidP="007F6D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ราคาตามบัญชีต้นงวด สุทธิ</w:t>
            </w:r>
          </w:p>
        </w:tc>
        <w:tc>
          <w:tcPr>
            <w:tcW w:w="180" w:type="dxa"/>
          </w:tcPr>
          <w:p w14:paraId="1F0B6165" w14:textId="77777777" w:rsidR="007F6D8F" w:rsidRPr="00E77E65" w:rsidRDefault="007F6D8F" w:rsidP="007F6D8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12A421B5" w14:textId="7B87F394" w:rsidR="007F6D8F" w:rsidRPr="00E77E65" w:rsidRDefault="007F6D8F" w:rsidP="00DE00BE">
            <w:pPr>
              <w:pStyle w:val="acctfourfigures"/>
              <w:tabs>
                <w:tab w:val="clear" w:pos="765"/>
              </w:tabs>
              <w:spacing w:line="240" w:lineRule="auto"/>
              <w:ind w:left="-79" w:right="1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F6D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3,407,160</w:t>
            </w:r>
          </w:p>
        </w:tc>
        <w:tc>
          <w:tcPr>
            <w:tcW w:w="270" w:type="dxa"/>
          </w:tcPr>
          <w:p w14:paraId="3DADD134" w14:textId="77777777" w:rsidR="007F6D8F" w:rsidRDefault="007F6D8F" w:rsidP="007F6D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03F976C" w14:textId="77777777" w:rsidR="007F6D8F" w:rsidRPr="00E17ED0" w:rsidRDefault="007F6D8F" w:rsidP="00DE00BE">
            <w:pPr>
              <w:pStyle w:val="acctfourfigures"/>
              <w:tabs>
                <w:tab w:val="clear" w:pos="765"/>
              </w:tabs>
              <w:spacing w:line="240" w:lineRule="auto"/>
              <w:ind w:left="-79" w:right="1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1,456,588</w:t>
            </w:r>
          </w:p>
        </w:tc>
      </w:tr>
      <w:tr w:rsidR="003D4547" w:rsidRPr="00E77E65" w14:paraId="148D96CC" w14:textId="77777777" w:rsidTr="003D4547">
        <w:trPr>
          <w:cantSplit/>
          <w:trHeight w:val="317"/>
        </w:trPr>
        <w:tc>
          <w:tcPr>
            <w:tcW w:w="6210" w:type="dxa"/>
          </w:tcPr>
          <w:p w14:paraId="64C17763" w14:textId="77777777" w:rsidR="007F6D8F" w:rsidRPr="00E77E65" w:rsidRDefault="007F6D8F" w:rsidP="007F6D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80" w:type="dxa"/>
          </w:tcPr>
          <w:p w14:paraId="6D0DFBA9" w14:textId="77777777" w:rsidR="007F6D8F" w:rsidRPr="00E77E65" w:rsidRDefault="007F6D8F" w:rsidP="007F6D8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4C7C7569" w14:textId="5A392F7D" w:rsidR="007F6D8F" w:rsidRPr="00AB5EF0" w:rsidRDefault="007F6D8F" w:rsidP="00DE00BE">
            <w:pPr>
              <w:pStyle w:val="acctfourfigures"/>
              <w:tabs>
                <w:tab w:val="clear" w:pos="765"/>
              </w:tabs>
              <w:spacing w:line="240" w:lineRule="auto"/>
              <w:ind w:left="-79" w:right="1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F6D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127,954</w:t>
            </w:r>
          </w:p>
        </w:tc>
        <w:tc>
          <w:tcPr>
            <w:tcW w:w="270" w:type="dxa"/>
          </w:tcPr>
          <w:p w14:paraId="5DB11017" w14:textId="77777777" w:rsidR="007F6D8F" w:rsidRPr="00E77E65" w:rsidRDefault="007F6D8F" w:rsidP="007F6D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6CC31F1D" w14:textId="7C9921F7" w:rsidR="007F6D8F" w:rsidRPr="00AB5EF0" w:rsidRDefault="007F6D8F" w:rsidP="00DE00BE">
            <w:pPr>
              <w:pStyle w:val="acctfourfigures"/>
              <w:tabs>
                <w:tab w:val="clear" w:pos="765"/>
              </w:tabs>
              <w:spacing w:line="240" w:lineRule="auto"/>
              <w:ind w:left="-79" w:right="1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F6D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28,904</w:t>
            </w:r>
          </w:p>
        </w:tc>
      </w:tr>
      <w:tr w:rsidR="003D4547" w:rsidRPr="00E77E65" w14:paraId="0A152C01" w14:textId="77777777" w:rsidTr="003D4547">
        <w:trPr>
          <w:cantSplit/>
          <w:trHeight w:val="317"/>
        </w:trPr>
        <w:tc>
          <w:tcPr>
            <w:tcW w:w="6210" w:type="dxa"/>
          </w:tcPr>
          <w:p w14:paraId="44C9F3DC" w14:textId="36A530BA" w:rsidR="007F6D8F" w:rsidRPr="00E77E65" w:rsidRDefault="007F6D8F" w:rsidP="007F6D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จัดประเภทรายการใหม่</w:t>
            </w:r>
          </w:p>
        </w:tc>
        <w:tc>
          <w:tcPr>
            <w:tcW w:w="180" w:type="dxa"/>
          </w:tcPr>
          <w:p w14:paraId="129D1F48" w14:textId="77777777" w:rsidR="007F6D8F" w:rsidRPr="00E77E65" w:rsidRDefault="007F6D8F" w:rsidP="007F6D8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30C5D743" w14:textId="5EDFC372" w:rsidR="007F6D8F" w:rsidRPr="007F6D8F" w:rsidRDefault="007F6D8F" w:rsidP="00DE00BE">
            <w:pPr>
              <w:pStyle w:val="acctfourfigures"/>
              <w:tabs>
                <w:tab w:val="clear" w:pos="765"/>
              </w:tabs>
              <w:spacing w:line="240" w:lineRule="auto"/>
              <w:ind w:left="-79" w:right="1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F6D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2,670</w:t>
            </w:r>
          </w:p>
        </w:tc>
        <w:tc>
          <w:tcPr>
            <w:tcW w:w="270" w:type="dxa"/>
          </w:tcPr>
          <w:p w14:paraId="30DFF178" w14:textId="77777777" w:rsidR="007F6D8F" w:rsidRPr="00E77E65" w:rsidRDefault="007F6D8F" w:rsidP="007F6D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1A3F510D" w14:textId="41E14F11" w:rsidR="007F6D8F" w:rsidRPr="007F6D8F" w:rsidRDefault="007F6D8F" w:rsidP="00DE00BE">
            <w:pPr>
              <w:pStyle w:val="acctfourfigures"/>
              <w:tabs>
                <w:tab w:val="clear" w:pos="765"/>
              </w:tabs>
              <w:spacing w:line="240" w:lineRule="auto"/>
              <w:ind w:left="-79" w:right="1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3D4547" w:rsidRPr="00E77E65" w14:paraId="3CB4F04E" w14:textId="77777777" w:rsidTr="003D4547">
        <w:trPr>
          <w:cantSplit/>
          <w:trHeight w:val="324"/>
        </w:trPr>
        <w:tc>
          <w:tcPr>
            <w:tcW w:w="6210" w:type="dxa"/>
          </w:tcPr>
          <w:p w14:paraId="16DEBBF2" w14:textId="17E148C9" w:rsidR="007F6D8F" w:rsidRPr="00E77E65" w:rsidRDefault="007F6D8F" w:rsidP="007F6D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จำหน่ายและตัดจำหน่าย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80" w:type="dxa"/>
          </w:tcPr>
          <w:p w14:paraId="79DCF05A" w14:textId="77777777" w:rsidR="007F6D8F" w:rsidRPr="00E77E65" w:rsidRDefault="007F6D8F" w:rsidP="007F6D8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2BFDAACD" w14:textId="183F0D70" w:rsidR="007F6D8F" w:rsidRPr="00AB5EF0" w:rsidRDefault="007F6D8F" w:rsidP="00DE00BE">
            <w:pPr>
              <w:pStyle w:val="acctfourfigures"/>
              <w:tabs>
                <w:tab w:val="clear" w:pos="765"/>
                <w:tab w:val="decimal" w:pos="1265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F6D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(453)</w:t>
            </w:r>
          </w:p>
        </w:tc>
        <w:tc>
          <w:tcPr>
            <w:tcW w:w="270" w:type="dxa"/>
          </w:tcPr>
          <w:p w14:paraId="3D8E48EC" w14:textId="77777777" w:rsidR="007F6D8F" w:rsidRPr="00E77E65" w:rsidRDefault="007F6D8F" w:rsidP="007F6D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16906665" w14:textId="3FDD098C" w:rsidR="007F6D8F" w:rsidRPr="00AB5EF0" w:rsidRDefault="007F6D8F" w:rsidP="00DE00BE">
            <w:pPr>
              <w:pStyle w:val="acctfourfigures"/>
              <w:tabs>
                <w:tab w:val="clear" w:pos="765"/>
                <w:tab w:val="decimal" w:pos="1273"/>
              </w:tabs>
              <w:spacing w:line="240" w:lineRule="auto"/>
              <w:ind w:left="-79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F6D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(23)</w:t>
            </w:r>
          </w:p>
        </w:tc>
      </w:tr>
      <w:tr w:rsidR="003D4547" w:rsidRPr="0037585C" w14:paraId="4458F078" w14:textId="77777777" w:rsidTr="003D4547">
        <w:trPr>
          <w:cantSplit/>
          <w:trHeight w:val="317"/>
        </w:trPr>
        <w:tc>
          <w:tcPr>
            <w:tcW w:w="6210" w:type="dxa"/>
          </w:tcPr>
          <w:p w14:paraId="0473C259" w14:textId="77777777" w:rsidR="007F6D8F" w:rsidRPr="00E77E65" w:rsidRDefault="007F6D8F" w:rsidP="007F6D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80" w:type="dxa"/>
          </w:tcPr>
          <w:p w14:paraId="67F373EC" w14:textId="77777777" w:rsidR="007F6D8F" w:rsidRPr="00E77E65" w:rsidRDefault="007F6D8F" w:rsidP="007F6D8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B3094B" w14:textId="1FAFCDE5" w:rsidR="007F6D8F" w:rsidRPr="00AB5EF0" w:rsidRDefault="007F6D8F" w:rsidP="00DE00BE">
            <w:pPr>
              <w:pStyle w:val="acctfourfigures"/>
              <w:tabs>
                <w:tab w:val="clear" w:pos="765"/>
                <w:tab w:val="decimal" w:pos="1265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F6D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(218,431)</w:t>
            </w:r>
          </w:p>
        </w:tc>
        <w:tc>
          <w:tcPr>
            <w:tcW w:w="270" w:type="dxa"/>
          </w:tcPr>
          <w:p w14:paraId="4C782C95" w14:textId="77777777" w:rsidR="007F6D8F" w:rsidRPr="00E77E65" w:rsidRDefault="007F6D8F" w:rsidP="007F6D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531BA9" w14:textId="07F80FBF" w:rsidR="007F6D8F" w:rsidRPr="00AB5EF0" w:rsidRDefault="007F6D8F" w:rsidP="00DE00BE">
            <w:pPr>
              <w:pStyle w:val="acctfourfigures"/>
              <w:tabs>
                <w:tab w:val="clear" w:pos="765"/>
                <w:tab w:val="decimal" w:pos="1273"/>
              </w:tabs>
              <w:spacing w:line="240" w:lineRule="auto"/>
              <w:ind w:left="-79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F6D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(117,541)</w:t>
            </w:r>
          </w:p>
        </w:tc>
      </w:tr>
      <w:tr w:rsidR="003D4547" w:rsidRPr="00E77E65" w14:paraId="732CFBE5" w14:textId="77777777" w:rsidTr="003D4547">
        <w:trPr>
          <w:cantSplit/>
          <w:trHeight w:val="324"/>
        </w:trPr>
        <w:tc>
          <w:tcPr>
            <w:tcW w:w="6210" w:type="dxa"/>
          </w:tcPr>
          <w:p w14:paraId="230E0FC6" w14:textId="77777777" w:rsidR="007F6D8F" w:rsidRPr="00EC721A" w:rsidRDefault="007F6D8F" w:rsidP="007F6D8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ราคาตามบัญชีปลายงวด สุทธิ</w:t>
            </w:r>
          </w:p>
        </w:tc>
        <w:tc>
          <w:tcPr>
            <w:tcW w:w="180" w:type="dxa"/>
          </w:tcPr>
          <w:p w14:paraId="6D7FF326" w14:textId="77777777" w:rsidR="007F6D8F" w:rsidRPr="00E77E65" w:rsidRDefault="007F6D8F" w:rsidP="007F6D8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09FD8F0" w14:textId="061E0869" w:rsidR="007F6D8F" w:rsidRPr="00170BB7" w:rsidRDefault="007F6D8F" w:rsidP="00DE00BE">
            <w:pPr>
              <w:pStyle w:val="acctfourfigures"/>
              <w:tabs>
                <w:tab w:val="clear" w:pos="765"/>
              </w:tabs>
              <w:spacing w:line="240" w:lineRule="auto"/>
              <w:ind w:left="-79" w:right="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70B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3,318,900</w:t>
            </w:r>
          </w:p>
        </w:tc>
        <w:tc>
          <w:tcPr>
            <w:tcW w:w="270" w:type="dxa"/>
          </w:tcPr>
          <w:p w14:paraId="6F524AD2" w14:textId="77777777" w:rsidR="007F6D8F" w:rsidRPr="007F6D8F" w:rsidRDefault="007F6D8F" w:rsidP="007F6D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30D601C" w14:textId="0B2B89DB" w:rsidR="007F6D8F" w:rsidRPr="007F6D8F" w:rsidRDefault="007F6D8F" w:rsidP="007F6D8F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F6D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1,367,928</w:t>
            </w:r>
          </w:p>
        </w:tc>
      </w:tr>
    </w:tbl>
    <w:p w14:paraId="148D83A5" w14:textId="1C834DF6" w:rsidR="002E5FE0" w:rsidRDefault="002E5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14:paraId="74529AA0" w14:textId="77777777" w:rsidR="002E5FE0" w:rsidRDefault="002E5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br w:type="page"/>
      </w:r>
    </w:p>
    <w:p w14:paraId="39CAFEE3" w14:textId="5A35DF5C" w:rsidR="00D11963" w:rsidRPr="00091CA0" w:rsidRDefault="00EE69EF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</w:rPr>
      </w:pPr>
      <w:r w:rsidRPr="00091CA0">
        <w:rPr>
          <w:rFonts w:ascii="Angsana New" w:hAnsi="Angsana New" w:cs="Angsana New"/>
          <w:szCs w:val="30"/>
          <w:cs/>
        </w:rPr>
        <w:lastRenderedPageBreak/>
        <w:t>เงินกู้ยืมระยะยาวจากสถาบันการเงิน และหุ้นกู้ สุทธิ</w:t>
      </w:r>
    </w:p>
    <w:p w14:paraId="3BA11AF0" w14:textId="77777777" w:rsidR="00D11963" w:rsidRPr="001D785A" w:rsidRDefault="00D11963" w:rsidP="00467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p w14:paraId="2E93462D" w14:textId="38A9A489" w:rsidR="00D11963" w:rsidRPr="00E034CF" w:rsidRDefault="00A719AA" w:rsidP="00DE0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 w:rsidRPr="00E034CF">
        <w:rPr>
          <w:rFonts w:asciiTheme="majorBidi" w:hAnsiTheme="majorBidi" w:cs="Angsana New"/>
          <w:sz w:val="30"/>
          <w:szCs w:val="30"/>
        </w:rPr>
        <w:t>1</w:t>
      </w:r>
      <w:r w:rsidR="005642A3" w:rsidRPr="00E034CF">
        <w:rPr>
          <w:rFonts w:asciiTheme="majorBidi" w:hAnsiTheme="majorBidi" w:cs="Angsana New"/>
          <w:sz w:val="30"/>
          <w:szCs w:val="30"/>
        </w:rPr>
        <w:t>2</w:t>
      </w:r>
      <w:r w:rsidR="00D11963" w:rsidRPr="00E034CF">
        <w:rPr>
          <w:rFonts w:asciiTheme="majorBidi" w:hAnsiTheme="majorBidi" w:cs="Angsana New"/>
          <w:sz w:val="30"/>
          <w:szCs w:val="30"/>
        </w:rPr>
        <w:t xml:space="preserve">.1 </w:t>
      </w:r>
      <w:r w:rsidR="00E034CF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24539C">
        <w:rPr>
          <w:rFonts w:asciiTheme="majorBidi" w:hAnsiTheme="majorBidi" w:cs="Angsana New"/>
          <w:sz w:val="30"/>
          <w:szCs w:val="30"/>
        </w:rPr>
        <w:t xml:space="preserve"> </w:t>
      </w:r>
      <w:r w:rsidR="00E034CF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D11963" w:rsidRPr="00E034CF">
        <w:rPr>
          <w:rFonts w:asciiTheme="majorBidi" w:hAnsiTheme="majorBidi" w:cs="Angsana New" w:hint="cs"/>
          <w:sz w:val="30"/>
          <w:szCs w:val="30"/>
          <w:cs/>
        </w:rPr>
        <w:t>เงินกู้ยืมระยะยาวจากสถาบันการเงิน</w:t>
      </w:r>
      <w:r w:rsidR="00EE17A4" w:rsidRPr="00E034CF">
        <w:rPr>
          <w:rFonts w:asciiTheme="majorBidi" w:hAnsiTheme="majorBidi" w:cs="Angsana New"/>
          <w:sz w:val="30"/>
          <w:szCs w:val="30"/>
        </w:rPr>
        <w:t xml:space="preserve"> </w:t>
      </w:r>
      <w:r w:rsidR="00EE17A4" w:rsidRPr="00E034CF">
        <w:rPr>
          <w:rFonts w:asciiTheme="majorBidi" w:hAnsiTheme="majorBidi" w:cs="Angsana New" w:hint="cs"/>
          <w:sz w:val="30"/>
          <w:szCs w:val="30"/>
          <w:cs/>
        </w:rPr>
        <w:t>สุทธิ</w:t>
      </w:r>
      <w:r w:rsidR="00D11963" w:rsidRPr="00E034CF">
        <w:rPr>
          <w:rFonts w:asciiTheme="majorBidi" w:hAnsiTheme="majorBidi" w:cs="Angsana New"/>
          <w:sz w:val="30"/>
          <w:szCs w:val="30"/>
        </w:rPr>
        <w:t xml:space="preserve"> </w:t>
      </w:r>
    </w:p>
    <w:p w14:paraId="62F7EFC8" w14:textId="77777777" w:rsidR="00D11963" w:rsidRPr="001D785A" w:rsidRDefault="00D11963" w:rsidP="00467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sz w:val="24"/>
          <w:szCs w:val="24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260"/>
        <w:gridCol w:w="180"/>
        <w:gridCol w:w="1260"/>
        <w:gridCol w:w="180"/>
        <w:gridCol w:w="1260"/>
        <w:gridCol w:w="180"/>
        <w:gridCol w:w="1260"/>
      </w:tblGrid>
      <w:tr w:rsidR="00D11963" w:rsidRPr="00A85D0A" w14:paraId="76B4CA6A" w14:textId="77777777" w:rsidTr="00DE00BE">
        <w:trPr>
          <w:cantSplit/>
          <w:trHeight w:val="343"/>
          <w:tblHeader/>
        </w:trPr>
        <w:tc>
          <w:tcPr>
            <w:tcW w:w="3960" w:type="dxa"/>
            <w:vAlign w:val="bottom"/>
            <w:hideMark/>
          </w:tcPr>
          <w:p w14:paraId="5CB6B7C7" w14:textId="77777777" w:rsidR="00D11963" w:rsidRPr="00A85D0A" w:rsidRDefault="00D11963" w:rsidP="00E204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68B52B40" w14:textId="77777777" w:rsidR="00D11963" w:rsidRPr="00A85D0A" w:rsidRDefault="00D11963" w:rsidP="00E2040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9492DEA" w14:textId="77777777" w:rsidR="00D11963" w:rsidRPr="00A85D0A" w:rsidRDefault="00D11963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95" w:type="dxa"/>
            <w:gridSpan w:val="3"/>
            <w:vAlign w:val="bottom"/>
            <w:hideMark/>
          </w:tcPr>
          <w:p w14:paraId="5773208E" w14:textId="77777777" w:rsidR="00D11963" w:rsidRPr="00A85D0A" w:rsidRDefault="00D11963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168DC" w:rsidRPr="00A85D0A" w14:paraId="0970892B" w14:textId="77777777" w:rsidTr="00DE00BE">
        <w:trPr>
          <w:cantSplit/>
          <w:trHeight w:val="343"/>
          <w:tblHeader/>
        </w:trPr>
        <w:tc>
          <w:tcPr>
            <w:tcW w:w="3960" w:type="dxa"/>
            <w:vAlign w:val="bottom"/>
          </w:tcPr>
          <w:p w14:paraId="10C634C1" w14:textId="6FED7813" w:rsidR="005168DC" w:rsidRPr="00950787" w:rsidRDefault="005168DC" w:rsidP="005168DC">
            <w:pPr>
              <w:pStyle w:val="acctfourfigures"/>
              <w:tabs>
                <w:tab w:val="left" w:pos="15"/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EE2877D" w14:textId="6A9E1B69" w:rsidR="005168DC" w:rsidRPr="00F92A58" w:rsidRDefault="005168DC" w:rsidP="005168D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 w:val="0"/>
                <w:spacing w:val="-2"/>
                <w:sz w:val="30"/>
                <w:szCs w:val="30"/>
                <w:cs/>
                <w:lang w:val="en-US" w:bidi="th-TH"/>
              </w:rPr>
              <w:t>มิถุนายน</w:t>
            </w: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737482CD" w14:textId="77777777" w:rsidR="005168DC" w:rsidRPr="00A85D0A" w:rsidRDefault="005168DC" w:rsidP="005168D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7CADBBF" w14:textId="77777777" w:rsidR="005168DC" w:rsidRPr="00A85D0A" w:rsidRDefault="005168DC" w:rsidP="005168D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pacing w:val="-8"/>
                <w:sz w:val="30"/>
                <w:szCs w:val="30"/>
                <w:cs/>
                <w:lang w:bidi="th-TH"/>
              </w:rPr>
              <w:t>ธันวาคม</w:t>
            </w: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cs/>
                <w:lang w:bidi="th-TH"/>
              </w:rPr>
              <w:br/>
            </w: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1C5D102C" w14:textId="77777777" w:rsidR="005168DC" w:rsidRPr="00A85D0A" w:rsidRDefault="005168DC" w:rsidP="005168D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9421D09" w14:textId="0F85F82B" w:rsidR="005168DC" w:rsidRPr="00A85D0A" w:rsidRDefault="005168DC" w:rsidP="005168D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 w:val="0"/>
                <w:spacing w:val="-2"/>
                <w:sz w:val="30"/>
                <w:szCs w:val="30"/>
                <w:cs/>
                <w:lang w:val="en-US" w:bidi="th-TH"/>
              </w:rPr>
              <w:t>มิถุนายน</w:t>
            </w: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3860ACD3" w14:textId="77777777" w:rsidR="005168DC" w:rsidRPr="00A85D0A" w:rsidRDefault="005168DC" w:rsidP="005168D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6FD2EA39" w14:textId="77777777" w:rsidR="005168DC" w:rsidRPr="00A85D0A" w:rsidRDefault="005168DC" w:rsidP="005168D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pacing w:val="-8"/>
                <w:sz w:val="30"/>
                <w:szCs w:val="30"/>
                <w:cs/>
                <w:lang w:bidi="th-TH"/>
              </w:rPr>
              <w:t>ธันวาคม</w:t>
            </w: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cs/>
                <w:lang w:bidi="th-TH"/>
              </w:rPr>
              <w:br/>
            </w: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  <w:t>2566</w:t>
            </w:r>
          </w:p>
        </w:tc>
      </w:tr>
      <w:tr w:rsidR="00D11963" w:rsidRPr="00A85D0A" w14:paraId="4CDFC3E7" w14:textId="77777777" w:rsidTr="00DE00BE">
        <w:trPr>
          <w:cantSplit/>
          <w:trHeight w:val="423"/>
          <w:tblHeader/>
        </w:trPr>
        <w:tc>
          <w:tcPr>
            <w:tcW w:w="3960" w:type="dxa"/>
            <w:vAlign w:val="bottom"/>
          </w:tcPr>
          <w:p w14:paraId="3D4ADEDC" w14:textId="77777777" w:rsidR="00D11963" w:rsidRPr="00A85D0A" w:rsidRDefault="00D11963" w:rsidP="00E2040F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5575" w:type="dxa"/>
            <w:gridSpan w:val="7"/>
            <w:vAlign w:val="bottom"/>
            <w:hideMark/>
          </w:tcPr>
          <w:p w14:paraId="7C546626" w14:textId="77777777" w:rsidR="00D11963" w:rsidRPr="00A85D0A" w:rsidRDefault="00D11963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5126C" w:rsidRPr="00A85D0A" w14:paraId="29450460" w14:textId="77777777" w:rsidTr="00DE00BE">
        <w:trPr>
          <w:cantSplit/>
          <w:trHeight w:val="333"/>
        </w:trPr>
        <w:tc>
          <w:tcPr>
            <w:tcW w:w="3960" w:type="dxa"/>
            <w:hideMark/>
          </w:tcPr>
          <w:p w14:paraId="3F6B57C0" w14:textId="77777777" w:rsidR="0075126C" w:rsidRPr="00A85D0A" w:rsidRDefault="0075126C" w:rsidP="007512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</w:tcPr>
          <w:p w14:paraId="14122AA2" w14:textId="08F99B31" w:rsidR="0075126C" w:rsidRPr="00B32BA9" w:rsidRDefault="0075126C" w:rsidP="007512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26C">
              <w:rPr>
                <w:rFonts w:asciiTheme="majorBidi" w:hAnsiTheme="majorBidi" w:cstheme="majorBidi"/>
                <w:sz w:val="30"/>
                <w:szCs w:val="30"/>
              </w:rPr>
              <w:t>104,588</w:t>
            </w:r>
          </w:p>
        </w:tc>
        <w:tc>
          <w:tcPr>
            <w:tcW w:w="180" w:type="dxa"/>
          </w:tcPr>
          <w:p w14:paraId="17FA4014" w14:textId="77777777" w:rsidR="0075126C" w:rsidRPr="00603092" w:rsidRDefault="0075126C" w:rsidP="007512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78EDB8" w14:textId="77777777" w:rsidR="0075126C" w:rsidRPr="00A85D0A" w:rsidRDefault="0075126C" w:rsidP="007512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96,474</w:t>
            </w:r>
          </w:p>
        </w:tc>
        <w:tc>
          <w:tcPr>
            <w:tcW w:w="180" w:type="dxa"/>
          </w:tcPr>
          <w:p w14:paraId="18449D5D" w14:textId="77777777" w:rsidR="0075126C" w:rsidRPr="00603092" w:rsidRDefault="0075126C" w:rsidP="007512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55B375" w14:textId="30E48B82" w:rsidR="0075126C" w:rsidRPr="00C7419B" w:rsidRDefault="0075126C" w:rsidP="007512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2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1D24B99" w14:textId="77777777" w:rsidR="0075126C" w:rsidRPr="00603092" w:rsidRDefault="0075126C" w:rsidP="007512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AAF9FC" w14:textId="77777777" w:rsidR="0075126C" w:rsidRPr="008D57FF" w:rsidRDefault="0075126C" w:rsidP="007512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57F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5126C" w:rsidRPr="00A85D0A" w14:paraId="45B5BA1D" w14:textId="77777777" w:rsidTr="00DE00BE">
        <w:trPr>
          <w:cantSplit/>
          <w:trHeight w:val="333"/>
        </w:trPr>
        <w:tc>
          <w:tcPr>
            <w:tcW w:w="3960" w:type="dxa"/>
          </w:tcPr>
          <w:p w14:paraId="57C5A9D2" w14:textId="77777777" w:rsidR="0075126C" w:rsidRPr="00A85D0A" w:rsidRDefault="0075126C" w:rsidP="007512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510BA0D" w14:textId="6AC35F4B" w:rsidR="0075126C" w:rsidRPr="00B32BA9" w:rsidRDefault="0075126C" w:rsidP="007512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26C">
              <w:rPr>
                <w:rFonts w:asciiTheme="majorBidi" w:hAnsiTheme="majorBidi" w:cstheme="majorBidi"/>
                <w:sz w:val="30"/>
                <w:szCs w:val="30"/>
              </w:rPr>
              <w:t>28,096,646</w:t>
            </w:r>
          </w:p>
        </w:tc>
        <w:tc>
          <w:tcPr>
            <w:tcW w:w="180" w:type="dxa"/>
          </w:tcPr>
          <w:p w14:paraId="7DBE599D" w14:textId="77777777" w:rsidR="0075126C" w:rsidRPr="00603092" w:rsidRDefault="0075126C" w:rsidP="007512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A80D486" w14:textId="77777777" w:rsidR="0075126C" w:rsidRDefault="0075126C" w:rsidP="007512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27,535,958</w:t>
            </w:r>
          </w:p>
        </w:tc>
        <w:tc>
          <w:tcPr>
            <w:tcW w:w="180" w:type="dxa"/>
          </w:tcPr>
          <w:p w14:paraId="0B65CF28" w14:textId="77777777" w:rsidR="0075126C" w:rsidRPr="00603092" w:rsidRDefault="0075126C" w:rsidP="007512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BC8E707" w14:textId="4AC8D7E3" w:rsidR="0075126C" w:rsidRPr="00C7419B" w:rsidRDefault="0075126C" w:rsidP="007512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26C">
              <w:rPr>
                <w:rFonts w:asciiTheme="majorBidi" w:hAnsiTheme="majorBidi" w:cstheme="majorBidi"/>
                <w:sz w:val="30"/>
                <w:szCs w:val="30"/>
              </w:rPr>
              <w:t>28,038,310</w:t>
            </w:r>
          </w:p>
        </w:tc>
        <w:tc>
          <w:tcPr>
            <w:tcW w:w="180" w:type="dxa"/>
          </w:tcPr>
          <w:p w14:paraId="4553EBE8" w14:textId="77777777" w:rsidR="0075126C" w:rsidRPr="00603092" w:rsidRDefault="0075126C" w:rsidP="007512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F8E007E" w14:textId="77777777" w:rsidR="0075126C" w:rsidRPr="008D57FF" w:rsidRDefault="0075126C" w:rsidP="007512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57FF">
              <w:rPr>
                <w:rFonts w:asciiTheme="majorBidi" w:hAnsiTheme="majorBidi" w:cstheme="majorBidi"/>
                <w:sz w:val="30"/>
                <w:szCs w:val="30"/>
              </w:rPr>
              <w:t>27,448,310</w:t>
            </w:r>
          </w:p>
        </w:tc>
      </w:tr>
      <w:tr w:rsidR="0075126C" w:rsidRPr="00A85D0A" w14:paraId="0C932ED5" w14:textId="77777777" w:rsidTr="00DE00BE">
        <w:trPr>
          <w:cantSplit/>
          <w:trHeight w:val="343"/>
        </w:trPr>
        <w:tc>
          <w:tcPr>
            <w:tcW w:w="3960" w:type="dxa"/>
          </w:tcPr>
          <w:p w14:paraId="67B1CA4B" w14:textId="20BEF4FD" w:rsidR="0075126C" w:rsidRPr="00ED4451" w:rsidRDefault="0075126C" w:rsidP="0075126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445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รวมเงินกู้ยืมระยะยาวจากสถาบันการเงิน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AAA7E55" w14:textId="7D43904A" w:rsidR="0075126C" w:rsidRPr="0075126C" w:rsidRDefault="0075126C" w:rsidP="007512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2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28,201,234</w:t>
            </w:r>
          </w:p>
        </w:tc>
        <w:tc>
          <w:tcPr>
            <w:tcW w:w="180" w:type="dxa"/>
          </w:tcPr>
          <w:p w14:paraId="69BD499C" w14:textId="77777777" w:rsidR="0075126C" w:rsidRPr="00ED4451" w:rsidRDefault="0075126C" w:rsidP="007512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DBDD17F" w14:textId="77777777" w:rsidR="0075126C" w:rsidRPr="00ED4451" w:rsidRDefault="0075126C" w:rsidP="007512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D445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27,632,432</w:t>
            </w:r>
          </w:p>
        </w:tc>
        <w:tc>
          <w:tcPr>
            <w:tcW w:w="180" w:type="dxa"/>
          </w:tcPr>
          <w:p w14:paraId="161AB73A" w14:textId="77777777" w:rsidR="0075126C" w:rsidRPr="00ED4451" w:rsidRDefault="0075126C" w:rsidP="007512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9F3E77E" w14:textId="57C9B3A5" w:rsidR="0075126C" w:rsidRPr="0075126C" w:rsidRDefault="0075126C" w:rsidP="007512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2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28,038,310</w:t>
            </w:r>
          </w:p>
        </w:tc>
        <w:tc>
          <w:tcPr>
            <w:tcW w:w="180" w:type="dxa"/>
          </w:tcPr>
          <w:p w14:paraId="3D0481D3" w14:textId="77777777" w:rsidR="0075126C" w:rsidRPr="00ED4451" w:rsidRDefault="0075126C" w:rsidP="007512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0F54634" w14:textId="77777777" w:rsidR="0075126C" w:rsidRPr="00ED4451" w:rsidRDefault="0075126C" w:rsidP="007512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44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27,448,310</w:t>
            </w:r>
          </w:p>
        </w:tc>
      </w:tr>
    </w:tbl>
    <w:p w14:paraId="05785143" w14:textId="769DD7A9" w:rsidR="00D11963" w:rsidRPr="001D785A" w:rsidRDefault="00D11963" w:rsidP="00D11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206771E5" w14:textId="4773CD45" w:rsidR="008623FD" w:rsidRPr="008623FD" w:rsidRDefault="008623FD" w:rsidP="00862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8623FD">
        <w:rPr>
          <w:rFonts w:asciiTheme="majorBidi" w:hAnsiTheme="majorBidi" w:cs="Angsana New" w:hint="cs"/>
          <w:sz w:val="30"/>
          <w:szCs w:val="30"/>
          <w:cs/>
        </w:rPr>
        <w:t>การเปลี่ยนแปลงของเงินกู้ยืมระยะยาวจากสถาบันการเงินในระหว่างงวดแสดงได้ดังน</w:t>
      </w:r>
      <w:r w:rsidR="00E52F2B">
        <w:rPr>
          <w:rFonts w:asciiTheme="majorBidi" w:hAnsiTheme="majorBidi" w:cs="Angsana New" w:hint="cs"/>
          <w:sz w:val="30"/>
          <w:szCs w:val="30"/>
          <w:cs/>
        </w:rPr>
        <w:t>ี้</w:t>
      </w:r>
    </w:p>
    <w:p w14:paraId="18F56B11" w14:textId="77777777" w:rsidR="008623FD" w:rsidRPr="001D785A" w:rsidRDefault="008623FD" w:rsidP="00D11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2070"/>
        <w:gridCol w:w="182"/>
        <w:gridCol w:w="2068"/>
      </w:tblGrid>
      <w:tr w:rsidR="00D11963" w:rsidRPr="00A85D0A" w14:paraId="6F073621" w14:textId="77777777" w:rsidTr="00DE00BE">
        <w:trPr>
          <w:cantSplit/>
          <w:trHeight w:val="343"/>
          <w:tblHeader/>
        </w:trPr>
        <w:tc>
          <w:tcPr>
            <w:tcW w:w="5220" w:type="dxa"/>
            <w:vAlign w:val="bottom"/>
          </w:tcPr>
          <w:p w14:paraId="73D22D6F" w14:textId="509B888E" w:rsidR="00D11963" w:rsidRPr="00DC59F6" w:rsidRDefault="00D11963" w:rsidP="00E204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DC59F6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5168DC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DC59F6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DC59F6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5168D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30 </w:t>
            </w:r>
            <w:r w:rsidR="005168DC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  <w:r w:rsidRPr="00DC59F6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BB0444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t>2567</w:t>
            </w:r>
          </w:p>
        </w:tc>
        <w:tc>
          <w:tcPr>
            <w:tcW w:w="2070" w:type="dxa"/>
            <w:vAlign w:val="bottom"/>
          </w:tcPr>
          <w:p w14:paraId="61260112" w14:textId="77777777" w:rsidR="00D11963" w:rsidRPr="00A85D0A" w:rsidRDefault="00D11963" w:rsidP="00E2040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2" w:type="dxa"/>
          </w:tcPr>
          <w:p w14:paraId="0A03F239" w14:textId="77777777" w:rsidR="00D11963" w:rsidRPr="00A85D0A" w:rsidRDefault="00D11963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068" w:type="dxa"/>
            <w:vAlign w:val="bottom"/>
          </w:tcPr>
          <w:p w14:paraId="547030A6" w14:textId="77777777" w:rsidR="00D11963" w:rsidRPr="00A85D0A" w:rsidRDefault="00D11963" w:rsidP="000355DB">
            <w:pPr>
              <w:pStyle w:val="acctmergecolhdg"/>
              <w:spacing w:line="240" w:lineRule="auto"/>
              <w:ind w:left="-83" w:right="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11963" w:rsidRPr="00A85D0A" w14:paraId="2274D683" w14:textId="77777777" w:rsidTr="00DE00BE">
        <w:trPr>
          <w:cantSplit/>
          <w:trHeight w:val="423"/>
          <w:tblHeader/>
        </w:trPr>
        <w:tc>
          <w:tcPr>
            <w:tcW w:w="5220" w:type="dxa"/>
            <w:vAlign w:val="bottom"/>
          </w:tcPr>
          <w:p w14:paraId="02B48A6D" w14:textId="77777777" w:rsidR="00D11963" w:rsidRPr="00915B53" w:rsidRDefault="00D11963" w:rsidP="00E2040F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4320" w:type="dxa"/>
            <w:gridSpan w:val="3"/>
            <w:vAlign w:val="bottom"/>
            <w:hideMark/>
          </w:tcPr>
          <w:p w14:paraId="632F2394" w14:textId="77777777" w:rsidR="00D11963" w:rsidRPr="00A85D0A" w:rsidRDefault="00D11963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11963" w:rsidRPr="00A85D0A" w14:paraId="005A4DFB" w14:textId="77777777" w:rsidTr="00DE00BE">
        <w:trPr>
          <w:cantSplit/>
          <w:trHeight w:val="333"/>
        </w:trPr>
        <w:tc>
          <w:tcPr>
            <w:tcW w:w="5220" w:type="dxa"/>
            <w:hideMark/>
          </w:tcPr>
          <w:p w14:paraId="77561FBA" w14:textId="77777777" w:rsidR="00D11963" w:rsidRPr="00915B53" w:rsidRDefault="00D11963" w:rsidP="00E204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2070" w:type="dxa"/>
          </w:tcPr>
          <w:p w14:paraId="3E0C0EFE" w14:textId="06A979A0" w:rsidR="00D11963" w:rsidRPr="004216C1" w:rsidRDefault="0046726C" w:rsidP="002B1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6"/>
              </w:tabs>
              <w:spacing w:after="0" w:line="240" w:lineRule="auto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27,632,432</w:t>
            </w:r>
          </w:p>
        </w:tc>
        <w:tc>
          <w:tcPr>
            <w:tcW w:w="182" w:type="dxa"/>
          </w:tcPr>
          <w:p w14:paraId="6FA7F9D1" w14:textId="77777777" w:rsidR="00D11963" w:rsidRPr="00603092" w:rsidRDefault="00D11963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68" w:type="dxa"/>
          </w:tcPr>
          <w:p w14:paraId="1A27B513" w14:textId="1FA8DFB0" w:rsidR="00D11963" w:rsidRPr="004216C1" w:rsidRDefault="0046726C" w:rsidP="001A5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3"/>
              </w:tabs>
              <w:spacing w:after="0" w:line="240" w:lineRule="auto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27,448,310</w:t>
            </w:r>
          </w:p>
        </w:tc>
      </w:tr>
      <w:tr w:rsidR="000355DB" w:rsidRPr="00A85D0A" w14:paraId="227D42F9" w14:textId="77777777" w:rsidTr="00DE00BE">
        <w:trPr>
          <w:cantSplit/>
          <w:trHeight w:val="333"/>
        </w:trPr>
        <w:tc>
          <w:tcPr>
            <w:tcW w:w="5220" w:type="dxa"/>
          </w:tcPr>
          <w:p w14:paraId="543E742F" w14:textId="4018ACAB" w:rsidR="000355DB" w:rsidRDefault="000355DB" w:rsidP="000355D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การจ่ายคืนเงินกู้ยืม</w:t>
            </w:r>
          </w:p>
        </w:tc>
        <w:tc>
          <w:tcPr>
            <w:tcW w:w="2070" w:type="dxa"/>
          </w:tcPr>
          <w:p w14:paraId="7AFC0709" w14:textId="1A05C5FA" w:rsidR="000355DB" w:rsidRDefault="000355DB" w:rsidP="00BA4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6"/>
              </w:tabs>
              <w:spacing w:after="0" w:line="240" w:lineRule="auto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0355D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A48D3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Pr="000355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48D3">
              <w:rPr>
                <w:rFonts w:asciiTheme="majorBidi" w:hAnsiTheme="majorBidi" w:cstheme="majorBidi"/>
                <w:sz w:val="30"/>
                <w:szCs w:val="30"/>
              </w:rPr>
              <w:t>340</w:t>
            </w:r>
            <w:r w:rsidRPr="000355D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2" w:type="dxa"/>
          </w:tcPr>
          <w:p w14:paraId="31A6EDEA" w14:textId="77777777" w:rsidR="000355DB" w:rsidRPr="00603092" w:rsidRDefault="000355DB" w:rsidP="000355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68" w:type="dxa"/>
          </w:tcPr>
          <w:p w14:paraId="6C01F768" w14:textId="36EE91D0" w:rsidR="000355DB" w:rsidRDefault="000355DB" w:rsidP="001A5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3"/>
              </w:tabs>
              <w:spacing w:after="0" w:line="240" w:lineRule="auto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0355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355DB" w:rsidRPr="00A85D0A" w14:paraId="145642A6" w14:textId="77777777" w:rsidTr="00DE00BE">
        <w:trPr>
          <w:cantSplit/>
          <w:trHeight w:val="333"/>
        </w:trPr>
        <w:tc>
          <w:tcPr>
            <w:tcW w:w="5220" w:type="dxa"/>
          </w:tcPr>
          <w:p w14:paraId="64CA8F08" w14:textId="77777777" w:rsidR="000355DB" w:rsidRPr="00915B53" w:rsidRDefault="000355DB" w:rsidP="000355DB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2070" w:type="dxa"/>
          </w:tcPr>
          <w:p w14:paraId="49DE2356" w14:textId="1A8EC3E5" w:rsidR="000355DB" w:rsidRPr="004216C1" w:rsidRDefault="000355DB" w:rsidP="00BA4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6"/>
              </w:tabs>
              <w:spacing w:after="0" w:line="240" w:lineRule="auto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0355DB">
              <w:rPr>
                <w:rFonts w:asciiTheme="majorBidi" w:hAnsiTheme="majorBidi" w:cstheme="majorBidi"/>
                <w:sz w:val="30"/>
                <w:szCs w:val="30"/>
              </w:rPr>
              <w:t>26,670</w:t>
            </w:r>
          </w:p>
        </w:tc>
        <w:tc>
          <w:tcPr>
            <w:tcW w:w="182" w:type="dxa"/>
          </w:tcPr>
          <w:p w14:paraId="69FE76A0" w14:textId="77777777" w:rsidR="000355DB" w:rsidRPr="00603092" w:rsidRDefault="000355DB" w:rsidP="000355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68" w:type="dxa"/>
          </w:tcPr>
          <w:p w14:paraId="6219D6E7" w14:textId="795C9D7E" w:rsidR="000355DB" w:rsidRPr="004216C1" w:rsidRDefault="000355DB" w:rsidP="001A5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3"/>
              </w:tabs>
              <w:spacing w:after="0" w:line="240" w:lineRule="auto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0355DB">
              <w:rPr>
                <w:rFonts w:asciiTheme="majorBidi" w:hAnsiTheme="majorBidi" w:cstheme="majorBidi"/>
                <w:sz w:val="30"/>
                <w:szCs w:val="30"/>
              </w:rPr>
              <w:t>26,542</w:t>
            </w:r>
          </w:p>
        </w:tc>
      </w:tr>
      <w:tr w:rsidR="000355DB" w:rsidRPr="00A85D0A" w14:paraId="71372583" w14:textId="77777777" w:rsidTr="00DE00BE">
        <w:trPr>
          <w:cantSplit/>
          <w:trHeight w:val="333"/>
        </w:trPr>
        <w:tc>
          <w:tcPr>
            <w:tcW w:w="5220" w:type="dxa"/>
          </w:tcPr>
          <w:p w14:paraId="4C478EE7" w14:textId="68C37E88" w:rsidR="000355DB" w:rsidRDefault="000355DB" w:rsidP="000355DB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ต้นทุน</w:t>
            </w:r>
            <w:r w:rsidRPr="00B32BA9">
              <w:rPr>
                <w:rFonts w:asciiTheme="majorBidi" w:hAnsiTheme="majorBidi" w:cs="Angsana New" w:hint="cs"/>
                <w:sz w:val="30"/>
                <w:szCs w:val="30"/>
                <w:cs/>
              </w:rPr>
              <w:t>ทางการเงิน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รอการตัดบัญชี</w:t>
            </w:r>
          </w:p>
        </w:tc>
        <w:tc>
          <w:tcPr>
            <w:tcW w:w="2070" w:type="dxa"/>
          </w:tcPr>
          <w:p w14:paraId="70422163" w14:textId="36B534B2" w:rsidR="000355DB" w:rsidRPr="004216C1" w:rsidRDefault="000355DB" w:rsidP="00BA4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6"/>
              </w:tabs>
              <w:spacing w:after="0" w:line="240" w:lineRule="auto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0355DB">
              <w:rPr>
                <w:rFonts w:asciiTheme="majorBidi" w:hAnsiTheme="majorBidi" w:cstheme="majorBidi"/>
                <w:sz w:val="30"/>
                <w:szCs w:val="30"/>
              </w:rPr>
              <w:t>(26)</w:t>
            </w:r>
          </w:p>
        </w:tc>
        <w:tc>
          <w:tcPr>
            <w:tcW w:w="182" w:type="dxa"/>
          </w:tcPr>
          <w:p w14:paraId="3407BB44" w14:textId="77777777" w:rsidR="000355DB" w:rsidRPr="00603092" w:rsidRDefault="000355DB" w:rsidP="000355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68" w:type="dxa"/>
          </w:tcPr>
          <w:p w14:paraId="27A7F38D" w14:textId="7112EF2B" w:rsidR="000355DB" w:rsidRPr="004216C1" w:rsidRDefault="000355DB" w:rsidP="001A5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3"/>
              </w:tabs>
              <w:spacing w:after="0" w:line="240" w:lineRule="auto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0355DB">
              <w:rPr>
                <w:rFonts w:asciiTheme="majorBidi" w:hAnsiTheme="majorBidi" w:cstheme="majorBidi"/>
                <w:sz w:val="30"/>
                <w:szCs w:val="30"/>
              </w:rPr>
              <w:t>(26)</w:t>
            </w:r>
          </w:p>
        </w:tc>
      </w:tr>
      <w:tr w:rsidR="000355DB" w:rsidRPr="00A85D0A" w14:paraId="6A49100E" w14:textId="77777777" w:rsidTr="00DE00BE">
        <w:trPr>
          <w:cantSplit/>
          <w:trHeight w:val="333"/>
        </w:trPr>
        <w:tc>
          <w:tcPr>
            <w:tcW w:w="5220" w:type="dxa"/>
          </w:tcPr>
          <w:p w14:paraId="6BA702C1" w14:textId="77777777" w:rsidR="000355DB" w:rsidRPr="00915B53" w:rsidRDefault="000355DB" w:rsidP="000355DB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2070" w:type="dxa"/>
          </w:tcPr>
          <w:p w14:paraId="0121A32C" w14:textId="5A5AD2F4" w:rsidR="000355DB" w:rsidRPr="004216C1" w:rsidRDefault="000355DB" w:rsidP="00BA4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6"/>
              </w:tabs>
              <w:spacing w:after="0" w:line="240" w:lineRule="auto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0355DB">
              <w:rPr>
                <w:rFonts w:asciiTheme="majorBidi" w:hAnsiTheme="majorBidi" w:cstheme="majorBidi"/>
                <w:sz w:val="30"/>
                <w:szCs w:val="30"/>
              </w:rPr>
              <w:t>563,484</w:t>
            </w:r>
          </w:p>
        </w:tc>
        <w:tc>
          <w:tcPr>
            <w:tcW w:w="182" w:type="dxa"/>
          </w:tcPr>
          <w:p w14:paraId="027D889C" w14:textId="77777777" w:rsidR="000355DB" w:rsidRPr="00603092" w:rsidRDefault="000355DB" w:rsidP="000355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68" w:type="dxa"/>
          </w:tcPr>
          <w:p w14:paraId="24EE6FF0" w14:textId="7E6E4352" w:rsidR="000355DB" w:rsidRPr="004216C1" w:rsidRDefault="000355DB" w:rsidP="002E5F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3"/>
              </w:tabs>
              <w:spacing w:after="0" w:line="240" w:lineRule="auto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0355DB">
              <w:rPr>
                <w:rFonts w:asciiTheme="majorBidi" w:hAnsiTheme="majorBidi" w:cstheme="majorBidi"/>
                <w:sz w:val="30"/>
                <w:szCs w:val="30"/>
              </w:rPr>
              <w:t>563,484</w:t>
            </w:r>
          </w:p>
        </w:tc>
      </w:tr>
      <w:tr w:rsidR="000355DB" w:rsidRPr="00A85D0A" w14:paraId="2D9B8E9C" w14:textId="77777777" w:rsidTr="00DE00BE">
        <w:trPr>
          <w:cantSplit/>
          <w:trHeight w:val="333"/>
        </w:trPr>
        <w:tc>
          <w:tcPr>
            <w:tcW w:w="5220" w:type="dxa"/>
          </w:tcPr>
          <w:p w14:paraId="0FF9CDAE" w14:textId="77777777" w:rsidR="000355DB" w:rsidRPr="00915B53" w:rsidRDefault="000355DB" w:rsidP="000355DB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7D544D3F" w14:textId="7F6F559C" w:rsidR="000355DB" w:rsidRPr="004216C1" w:rsidRDefault="000355DB" w:rsidP="00BA4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6"/>
              </w:tabs>
              <w:spacing w:after="0" w:line="240" w:lineRule="auto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0355DB">
              <w:rPr>
                <w:rFonts w:asciiTheme="majorBidi" w:hAnsiTheme="majorBidi" w:cstheme="majorBidi"/>
                <w:sz w:val="30"/>
                <w:szCs w:val="30"/>
              </w:rPr>
              <w:t>5,014</w:t>
            </w:r>
          </w:p>
        </w:tc>
        <w:tc>
          <w:tcPr>
            <w:tcW w:w="182" w:type="dxa"/>
          </w:tcPr>
          <w:p w14:paraId="26245D34" w14:textId="77777777" w:rsidR="000355DB" w:rsidRPr="00603092" w:rsidRDefault="000355DB" w:rsidP="000355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68" w:type="dxa"/>
            <w:tcBorders>
              <w:bottom w:val="single" w:sz="4" w:space="0" w:color="auto"/>
            </w:tcBorders>
          </w:tcPr>
          <w:p w14:paraId="5C185C58" w14:textId="6719A6FC" w:rsidR="000355DB" w:rsidRPr="004216C1" w:rsidRDefault="000355DB" w:rsidP="001A5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3"/>
              </w:tabs>
              <w:spacing w:after="0" w:line="240" w:lineRule="auto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0355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355DB" w:rsidRPr="00A85D0A" w14:paraId="7EB96B8A" w14:textId="77777777" w:rsidTr="00DE00BE">
        <w:trPr>
          <w:cantSplit/>
          <w:trHeight w:val="333"/>
        </w:trPr>
        <w:tc>
          <w:tcPr>
            <w:tcW w:w="5220" w:type="dxa"/>
          </w:tcPr>
          <w:p w14:paraId="43BACD10" w14:textId="77777777" w:rsidR="000355DB" w:rsidRPr="00EC721A" w:rsidRDefault="000355DB" w:rsidP="000355DB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7059C935" w14:textId="07549132" w:rsidR="000355DB" w:rsidRPr="00BA48D3" w:rsidRDefault="000355DB" w:rsidP="00DE0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  <w:tab w:val="left" w:pos="1965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4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28,201,234</w:t>
            </w:r>
          </w:p>
        </w:tc>
        <w:tc>
          <w:tcPr>
            <w:tcW w:w="182" w:type="dxa"/>
          </w:tcPr>
          <w:p w14:paraId="3F88F3C2" w14:textId="77777777" w:rsidR="000355DB" w:rsidRPr="00BA48D3" w:rsidRDefault="000355DB" w:rsidP="00BA4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68" w:type="dxa"/>
            <w:tcBorders>
              <w:top w:val="single" w:sz="4" w:space="0" w:color="auto"/>
              <w:bottom w:val="double" w:sz="4" w:space="0" w:color="auto"/>
            </w:tcBorders>
          </w:tcPr>
          <w:p w14:paraId="03FC3CE9" w14:textId="5E27F7AC" w:rsidR="000355DB" w:rsidRPr="001A5C9F" w:rsidRDefault="000355DB" w:rsidP="002B1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3"/>
              </w:tabs>
              <w:spacing w:after="0" w:line="240" w:lineRule="auto"/>
              <w:ind w:left="-108" w:right="-80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5C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28,038,310</w:t>
            </w:r>
          </w:p>
        </w:tc>
      </w:tr>
    </w:tbl>
    <w:p w14:paraId="421939D6" w14:textId="77777777" w:rsidR="00B32BA9" w:rsidRDefault="00B32BA9" w:rsidP="00553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301C9E36" w14:textId="5F65D31D" w:rsidR="00D11963" w:rsidRPr="00CC0C21" w:rsidRDefault="00D11963" w:rsidP="002B1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CC0C21">
        <w:rPr>
          <w:rFonts w:asciiTheme="majorBidi" w:hAnsiTheme="majorBidi" w:cs="Angsana New" w:hint="cs"/>
          <w:spacing w:val="-2"/>
          <w:sz w:val="30"/>
          <w:szCs w:val="30"/>
          <w:cs/>
        </w:rPr>
        <w:t>ณ</w:t>
      </w:r>
      <w:r w:rsidRPr="00CC0C21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CC0C21">
        <w:rPr>
          <w:rFonts w:asciiTheme="majorBidi" w:hAnsiTheme="majorBidi" w:cs="Angsana New" w:hint="cs"/>
          <w:spacing w:val="-2"/>
          <w:sz w:val="30"/>
          <w:szCs w:val="30"/>
          <w:cs/>
        </w:rPr>
        <w:t>วันที่</w:t>
      </w:r>
      <w:r w:rsidRPr="00CC0C21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38097A" w:rsidRPr="00CC0C21">
        <w:rPr>
          <w:rFonts w:asciiTheme="majorBidi" w:hAnsiTheme="majorBidi" w:cs="Angsana New"/>
          <w:spacing w:val="-2"/>
          <w:sz w:val="30"/>
          <w:szCs w:val="30"/>
        </w:rPr>
        <w:t xml:space="preserve">30 </w:t>
      </w:r>
      <w:r w:rsidR="0038097A" w:rsidRPr="00CC0C21">
        <w:rPr>
          <w:rFonts w:asciiTheme="majorBidi" w:hAnsiTheme="majorBidi" w:cs="Angsana New" w:hint="cs"/>
          <w:spacing w:val="-2"/>
          <w:sz w:val="30"/>
          <w:szCs w:val="30"/>
          <w:cs/>
        </w:rPr>
        <w:t>มิถุนายน</w:t>
      </w:r>
      <w:r w:rsidR="0046726C" w:rsidRPr="00CC0C21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ED4451" w:rsidRPr="00CC0C21">
        <w:rPr>
          <w:rFonts w:asciiTheme="majorBidi" w:hAnsiTheme="majorBidi" w:cs="Angsana New"/>
          <w:spacing w:val="-2"/>
          <w:sz w:val="30"/>
          <w:szCs w:val="30"/>
        </w:rPr>
        <w:t>2567</w:t>
      </w:r>
      <w:r w:rsidRPr="00CC0C21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CC0C21">
        <w:rPr>
          <w:rFonts w:asciiTheme="majorBidi" w:hAnsiTheme="majorBidi" w:cs="Angsana New" w:hint="cs"/>
          <w:spacing w:val="-2"/>
          <w:sz w:val="30"/>
          <w:szCs w:val="30"/>
          <w:cs/>
        </w:rPr>
        <w:t>เงินกู้ยืมระยะยาวจากสถาบันการเงินเป็นสัญญากู้ยืมระยะยาวจากสถาบันการเงินหลายแห่ง</w:t>
      </w:r>
      <w:r w:rsidRPr="0054646F">
        <w:rPr>
          <w:rFonts w:asciiTheme="majorBidi" w:hAnsiTheme="majorBidi" w:cs="Angsana New" w:hint="cs"/>
          <w:sz w:val="30"/>
          <w:szCs w:val="30"/>
          <w:cs/>
        </w:rPr>
        <w:t>เพื่อใช้ในการดําเนินงาน</w:t>
      </w:r>
      <w:r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646F">
        <w:rPr>
          <w:rFonts w:asciiTheme="majorBidi" w:hAnsiTheme="majorBidi" w:cs="Angsana New" w:hint="cs"/>
          <w:sz w:val="30"/>
          <w:szCs w:val="30"/>
          <w:cs/>
        </w:rPr>
        <w:t>ซื้อเครื่องจักร</w:t>
      </w:r>
      <w:r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646F">
        <w:rPr>
          <w:rFonts w:asciiTheme="majorBidi" w:hAnsiTheme="majorBidi" w:cs="Angsana New" w:hint="cs"/>
          <w:sz w:val="30"/>
          <w:szCs w:val="30"/>
          <w:cs/>
        </w:rPr>
        <w:t>ลงทุนในบริษัทย่อย</w:t>
      </w:r>
      <w:r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646F">
        <w:rPr>
          <w:rFonts w:asciiTheme="majorBidi" w:hAnsiTheme="majorBidi" w:cs="Angsana New" w:hint="cs"/>
          <w:sz w:val="30"/>
          <w:szCs w:val="30"/>
          <w:cs/>
        </w:rPr>
        <w:t>บริษัทร่วม</w:t>
      </w:r>
      <w:r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646F">
        <w:rPr>
          <w:rFonts w:asciiTheme="majorBidi" w:hAnsiTheme="majorBidi" w:cs="Angsana New" w:hint="cs"/>
          <w:sz w:val="30"/>
          <w:szCs w:val="30"/>
          <w:cs/>
        </w:rPr>
        <w:t>และการร่วมค้า</w:t>
      </w:r>
      <w:r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646F">
        <w:rPr>
          <w:rFonts w:asciiTheme="majorBidi" w:hAnsiTheme="majorBidi" w:cs="Angsana New" w:hint="cs"/>
          <w:sz w:val="30"/>
          <w:szCs w:val="30"/>
          <w:cs/>
        </w:rPr>
        <w:t>และก่อสร้างโรงงาน</w:t>
      </w:r>
      <w:r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646F">
        <w:rPr>
          <w:rFonts w:asciiTheme="majorBidi" w:hAnsiTheme="majorBidi" w:cs="Angsana New" w:hint="cs"/>
          <w:sz w:val="30"/>
          <w:szCs w:val="30"/>
          <w:cs/>
        </w:rPr>
        <w:t>เงิน</w:t>
      </w:r>
      <w:r w:rsidRPr="00CC0C21">
        <w:rPr>
          <w:rFonts w:asciiTheme="majorBidi" w:hAnsiTheme="majorBidi" w:cs="Angsana New" w:hint="cs"/>
          <w:sz w:val="30"/>
          <w:szCs w:val="30"/>
          <w:cs/>
        </w:rPr>
        <w:t>กู้ยืม</w:t>
      </w:r>
      <w:r w:rsidRPr="00CC0C21">
        <w:rPr>
          <w:rFonts w:asciiTheme="majorBidi" w:hAnsiTheme="majorBidi" w:cs="Angsana New"/>
          <w:spacing w:val="-6"/>
          <w:sz w:val="30"/>
          <w:szCs w:val="30"/>
          <w:cs/>
        </w:rPr>
        <w:t xml:space="preserve">ระยะยาวจากสถาบันการเงินจํานวน </w:t>
      </w:r>
      <w:r w:rsidR="00284A21" w:rsidRPr="00CC0C21">
        <w:rPr>
          <w:rFonts w:asciiTheme="majorBidi" w:hAnsiTheme="majorBidi" w:cs="Angsana New"/>
          <w:spacing w:val="-6"/>
          <w:sz w:val="30"/>
          <w:szCs w:val="30"/>
        </w:rPr>
        <w:t>33,000</w:t>
      </w:r>
      <w:r w:rsidR="00ED4451" w:rsidRPr="00CC0C21">
        <w:rPr>
          <w:rFonts w:asciiTheme="majorBidi" w:hAnsiTheme="majorBidi" w:cs="Angsana New"/>
          <w:spacing w:val="-6"/>
          <w:sz w:val="30"/>
          <w:szCs w:val="30"/>
        </w:rPr>
        <w:t xml:space="preserve"> </w:t>
      </w:r>
      <w:r w:rsidRPr="00CC0C21">
        <w:rPr>
          <w:rFonts w:asciiTheme="majorBidi" w:hAnsiTheme="majorBidi" w:cs="Angsana New"/>
          <w:spacing w:val="-6"/>
          <w:sz w:val="30"/>
          <w:szCs w:val="30"/>
          <w:cs/>
        </w:rPr>
        <w:t xml:space="preserve">ล้านรูเปีย หรือเทียบเท่ากับ </w:t>
      </w:r>
      <w:r w:rsidR="00284A21" w:rsidRPr="00CC0C21">
        <w:rPr>
          <w:rFonts w:asciiTheme="majorBidi" w:hAnsiTheme="majorBidi" w:cs="Angsana New"/>
          <w:spacing w:val="-6"/>
          <w:sz w:val="30"/>
          <w:szCs w:val="30"/>
        </w:rPr>
        <w:t>74</w:t>
      </w:r>
      <w:r w:rsidR="00ED4451" w:rsidRPr="00CC0C21">
        <w:rPr>
          <w:rFonts w:asciiTheme="majorBidi" w:hAnsiTheme="majorBidi" w:cs="Angsana New"/>
          <w:spacing w:val="-6"/>
          <w:sz w:val="30"/>
          <w:szCs w:val="30"/>
        </w:rPr>
        <w:t xml:space="preserve"> </w:t>
      </w:r>
      <w:r w:rsidRPr="00CC0C21">
        <w:rPr>
          <w:rFonts w:asciiTheme="majorBidi" w:hAnsiTheme="majorBidi" w:cs="Angsana New"/>
          <w:spacing w:val="-6"/>
          <w:sz w:val="30"/>
          <w:szCs w:val="30"/>
          <w:cs/>
        </w:rPr>
        <w:t xml:space="preserve">ล้านบาท </w:t>
      </w:r>
      <w:r w:rsidRPr="00CC0C21">
        <w:rPr>
          <w:rFonts w:asciiTheme="majorBidi" w:hAnsiTheme="majorBidi" w:cs="Angsana New"/>
          <w:i/>
          <w:iCs/>
          <w:spacing w:val="-6"/>
          <w:sz w:val="30"/>
          <w:szCs w:val="30"/>
          <w:cs/>
        </w:rPr>
        <w:t>(</w:t>
      </w:r>
      <w:r w:rsidR="00C518C0" w:rsidRPr="00CC0C21">
        <w:rPr>
          <w:rFonts w:asciiTheme="majorBidi" w:hAnsiTheme="majorBidi" w:cs="Angsana New"/>
          <w:i/>
          <w:iCs/>
          <w:spacing w:val="-6"/>
          <w:sz w:val="30"/>
          <w:szCs w:val="30"/>
        </w:rPr>
        <w:t xml:space="preserve">31 </w:t>
      </w:r>
      <w:r w:rsidRPr="00CC0C21">
        <w:rPr>
          <w:rFonts w:asciiTheme="majorBidi" w:hAnsiTheme="majorBidi" w:cs="Angsana New"/>
          <w:i/>
          <w:iCs/>
          <w:spacing w:val="-6"/>
          <w:sz w:val="30"/>
          <w:szCs w:val="30"/>
          <w:cs/>
        </w:rPr>
        <w:t xml:space="preserve">ธันวาคม </w:t>
      </w:r>
      <w:r w:rsidR="00C518C0" w:rsidRPr="00CC0C21">
        <w:rPr>
          <w:rFonts w:asciiTheme="majorBidi" w:hAnsiTheme="majorBidi" w:cs="Angsana New"/>
          <w:i/>
          <w:iCs/>
          <w:spacing w:val="-6"/>
          <w:sz w:val="30"/>
          <w:szCs w:val="30"/>
        </w:rPr>
        <w:t>2566:</w:t>
      </w:r>
      <w:r w:rsidR="00B54233" w:rsidRPr="00CC0C21">
        <w:rPr>
          <w:rFonts w:asciiTheme="majorBidi" w:hAnsiTheme="majorBidi" w:cs="Angsana New"/>
          <w:i/>
          <w:iCs/>
          <w:spacing w:val="-6"/>
          <w:sz w:val="30"/>
          <w:szCs w:val="30"/>
        </w:rPr>
        <w:t xml:space="preserve"> 35,000 </w:t>
      </w:r>
      <w:r w:rsidR="00B54233" w:rsidRPr="00CC0C21">
        <w:rPr>
          <w:rFonts w:asciiTheme="majorBidi" w:hAnsiTheme="majorBidi" w:cs="Angsana New"/>
          <w:i/>
          <w:iCs/>
          <w:spacing w:val="-6"/>
          <w:sz w:val="30"/>
          <w:szCs w:val="30"/>
          <w:cs/>
        </w:rPr>
        <w:t>ล้านรูเปีย</w:t>
      </w:r>
      <w:r w:rsidR="00B54233" w:rsidRPr="00CC0C21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 หรือเทียบเท่ากับ </w:t>
      </w:r>
      <w:r w:rsidR="00B54233" w:rsidRPr="00CC0C21">
        <w:rPr>
          <w:rFonts w:asciiTheme="majorBidi" w:hAnsiTheme="majorBidi" w:cs="Angsana New"/>
          <w:i/>
          <w:iCs/>
          <w:sz w:val="30"/>
          <w:szCs w:val="30"/>
        </w:rPr>
        <w:t xml:space="preserve">77 </w:t>
      </w:r>
      <w:r w:rsidR="00B54233" w:rsidRPr="00CC0C21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Pr="00CC0C21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646F">
        <w:rPr>
          <w:rFonts w:asciiTheme="majorBidi" w:hAnsiTheme="majorBidi" w:cs="Angsana New" w:hint="cs"/>
          <w:sz w:val="30"/>
          <w:szCs w:val="30"/>
          <w:cs/>
        </w:rPr>
        <w:t>คํ้าประกันโดยที่ดิน</w:t>
      </w:r>
      <w:r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646F">
        <w:rPr>
          <w:rFonts w:asciiTheme="majorBidi" w:hAnsiTheme="majorBidi" w:cs="Angsana New" w:hint="cs"/>
          <w:sz w:val="30"/>
          <w:szCs w:val="30"/>
          <w:cs/>
        </w:rPr>
        <w:t>อาคารและอุปกรณ์</w:t>
      </w:r>
      <w:r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646F">
        <w:rPr>
          <w:rFonts w:asciiTheme="majorBidi" w:hAnsiTheme="majorBidi" w:cs="Angsana New" w:hint="cs"/>
          <w:sz w:val="30"/>
          <w:szCs w:val="30"/>
          <w:cs/>
        </w:rPr>
        <w:t>ของกลุ่มบริษัท</w:t>
      </w:r>
      <w:r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646F">
        <w:rPr>
          <w:rFonts w:asciiTheme="majorBidi" w:hAnsiTheme="majorBidi" w:cs="Angsana New" w:hint="cs"/>
          <w:sz w:val="30"/>
          <w:szCs w:val="30"/>
          <w:cs/>
        </w:rPr>
        <w:t>กลุ่มบริษัทและบริษัทจะต้องปฏิบัติตามเงื่อนไขต่าง</w:t>
      </w:r>
      <w:r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646F">
        <w:rPr>
          <w:rFonts w:asciiTheme="majorBidi" w:hAnsiTheme="majorBidi" w:cs="Angsana New" w:hint="cs"/>
          <w:sz w:val="30"/>
          <w:szCs w:val="30"/>
          <w:cs/>
        </w:rPr>
        <w:t>ๆ</w:t>
      </w:r>
      <w:r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646F">
        <w:rPr>
          <w:rFonts w:asciiTheme="majorBidi" w:hAnsiTheme="majorBidi" w:cs="Angsana New" w:hint="cs"/>
          <w:sz w:val="30"/>
          <w:szCs w:val="30"/>
          <w:cs/>
        </w:rPr>
        <w:t>ที่ระบุไว้ในสัญญาวงเงินสินเชื่อ</w:t>
      </w:r>
      <w:r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646F">
        <w:rPr>
          <w:rFonts w:asciiTheme="majorBidi" w:hAnsiTheme="majorBidi" w:cs="Angsana New" w:hint="cs"/>
          <w:sz w:val="30"/>
          <w:szCs w:val="30"/>
          <w:cs/>
        </w:rPr>
        <w:t>รวมทั้งรักษาอัตราส่วนทางการเงินบางประการและ</w:t>
      </w:r>
      <w:r w:rsidRPr="00CC0C21">
        <w:rPr>
          <w:rFonts w:asciiTheme="majorBidi" w:hAnsiTheme="majorBidi" w:cs="Angsana New" w:hint="cs"/>
          <w:spacing w:val="2"/>
          <w:sz w:val="30"/>
          <w:szCs w:val="30"/>
          <w:cs/>
        </w:rPr>
        <w:t>รวมถึงการจํากัดการก่อหนี้</w:t>
      </w:r>
      <w:r w:rsidRPr="00CC0C21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Pr="00CC0C21">
        <w:rPr>
          <w:rFonts w:asciiTheme="majorBidi" w:hAnsiTheme="majorBidi" w:cs="Angsana New" w:hint="cs"/>
          <w:spacing w:val="2"/>
          <w:sz w:val="30"/>
          <w:szCs w:val="30"/>
          <w:cs/>
        </w:rPr>
        <w:t>การทําสัญญาเช่าเพื่อการลงทุน</w:t>
      </w:r>
      <w:r w:rsidRPr="00CC0C21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Pr="00CC0C21">
        <w:rPr>
          <w:rFonts w:asciiTheme="majorBidi" w:hAnsiTheme="majorBidi" w:cs="Angsana New" w:hint="cs"/>
          <w:spacing w:val="2"/>
          <w:sz w:val="30"/>
          <w:szCs w:val="30"/>
          <w:cs/>
        </w:rPr>
        <w:t>รายจ่ายฝ่ายทุน</w:t>
      </w:r>
      <w:r w:rsidRPr="00CC0C21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Pr="00CC0C21">
        <w:rPr>
          <w:rFonts w:asciiTheme="majorBidi" w:hAnsiTheme="majorBidi" w:cs="Angsana New" w:hint="cs"/>
          <w:spacing w:val="2"/>
          <w:sz w:val="30"/>
          <w:szCs w:val="30"/>
          <w:cs/>
        </w:rPr>
        <w:t>รายการเกี่ยวกับกิจการในกลุ่มบริษัท</w:t>
      </w:r>
      <w:r w:rsidRPr="00CC0C21">
        <w:rPr>
          <w:rFonts w:asciiTheme="majorBidi" w:hAnsiTheme="majorBidi" w:cs="Angsana New" w:hint="cs"/>
          <w:sz w:val="30"/>
          <w:szCs w:val="30"/>
          <w:cs/>
        </w:rPr>
        <w:t>การจัดสรรและจ่ายเงินปันผล</w:t>
      </w:r>
    </w:p>
    <w:p w14:paraId="330FEEE0" w14:textId="30306425" w:rsidR="002E5FE0" w:rsidRDefault="002E5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br w:type="page"/>
      </w:r>
    </w:p>
    <w:p w14:paraId="3BE73F21" w14:textId="3FE79A1C" w:rsidR="00D11963" w:rsidRDefault="00D11963" w:rsidP="00BC4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วงเงินกู้ยืม</w:t>
      </w:r>
    </w:p>
    <w:p w14:paraId="316DAF94" w14:textId="77777777" w:rsidR="00D11963" w:rsidRPr="00DE00BE" w:rsidRDefault="00D11963" w:rsidP="00DE0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7F58B65" w14:textId="77777777" w:rsidR="00D11963" w:rsidRPr="00684819" w:rsidRDefault="00D11963" w:rsidP="00BC4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rPr>
          <w:rFonts w:asciiTheme="majorBidi" w:hAnsiTheme="majorBidi" w:cstheme="majorBidi"/>
          <w:sz w:val="30"/>
          <w:szCs w:val="30"/>
        </w:rPr>
      </w:pPr>
      <w:r w:rsidRPr="00684819">
        <w:rPr>
          <w:rFonts w:asciiTheme="majorBidi" w:hAnsiTheme="majorBidi" w:cs="Angsana New" w:hint="cs"/>
          <w:sz w:val="30"/>
          <w:szCs w:val="30"/>
          <w:cs/>
        </w:rPr>
        <w:t>กลุ่มบริษัทมีวงเงินสินเชื่อกับสถาบันการเงินหลายแห่งที่ยังไม่ได้ใช้ดังนี้</w:t>
      </w:r>
    </w:p>
    <w:p w14:paraId="01F1783D" w14:textId="77777777" w:rsidR="00D11963" w:rsidRPr="00DE00BE" w:rsidRDefault="00D11963" w:rsidP="00DE0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799"/>
        <w:gridCol w:w="274"/>
        <w:gridCol w:w="1798"/>
      </w:tblGrid>
      <w:tr w:rsidR="006F167A" w:rsidRPr="00665100" w14:paraId="28613357" w14:textId="77777777" w:rsidTr="00DE00BE">
        <w:trPr>
          <w:tblHeader/>
        </w:trPr>
        <w:tc>
          <w:tcPr>
            <w:tcW w:w="2892" w:type="pct"/>
            <w:shd w:val="clear" w:color="auto" w:fill="auto"/>
          </w:tcPr>
          <w:p w14:paraId="279E67C5" w14:textId="77777777" w:rsidR="00D11963" w:rsidRPr="00D973C5" w:rsidRDefault="00D11963" w:rsidP="00E2040F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08" w:type="pct"/>
            <w:gridSpan w:val="3"/>
            <w:shd w:val="clear" w:color="auto" w:fill="auto"/>
          </w:tcPr>
          <w:p w14:paraId="02FFBF79" w14:textId="77777777" w:rsidR="00D11963" w:rsidRPr="00665100" w:rsidRDefault="00D11963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51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6651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6F167A" w:rsidRPr="00665100" w14:paraId="689B2086" w14:textId="77777777" w:rsidTr="00DE00BE">
        <w:trPr>
          <w:tblHeader/>
        </w:trPr>
        <w:tc>
          <w:tcPr>
            <w:tcW w:w="2892" w:type="pct"/>
            <w:shd w:val="clear" w:color="auto" w:fill="auto"/>
          </w:tcPr>
          <w:p w14:paraId="33FB54CB" w14:textId="7C3A6801" w:rsidR="00D11963" w:rsidRPr="00DC59F6" w:rsidRDefault="00D11963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0" w:type="pct"/>
            <w:shd w:val="clear" w:color="auto" w:fill="auto"/>
          </w:tcPr>
          <w:p w14:paraId="4BF0C577" w14:textId="7FF9F867" w:rsidR="00D11963" w:rsidRPr="00665100" w:rsidRDefault="002D042B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9" w:type="pct"/>
            <w:shd w:val="clear" w:color="auto" w:fill="auto"/>
          </w:tcPr>
          <w:p w14:paraId="6ED43846" w14:textId="77777777" w:rsidR="00D11963" w:rsidRPr="00665100" w:rsidRDefault="00D11963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  <w:shd w:val="clear" w:color="auto" w:fill="auto"/>
          </w:tcPr>
          <w:p w14:paraId="5E7FD1A9" w14:textId="2D65C300" w:rsidR="00D11963" w:rsidRPr="00665100" w:rsidRDefault="00D11963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6F167A" w:rsidRPr="00665100" w14:paraId="4B864EB4" w14:textId="77777777" w:rsidTr="00DE00BE">
        <w:trPr>
          <w:tblHeader/>
        </w:trPr>
        <w:tc>
          <w:tcPr>
            <w:tcW w:w="2892" w:type="pct"/>
            <w:shd w:val="clear" w:color="auto" w:fill="auto"/>
          </w:tcPr>
          <w:p w14:paraId="2CB2B164" w14:textId="77777777" w:rsidR="00ED4451" w:rsidRPr="00DC59F6" w:rsidRDefault="00ED4451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0" w:type="pct"/>
            <w:shd w:val="clear" w:color="auto" w:fill="auto"/>
          </w:tcPr>
          <w:p w14:paraId="5E4C09C4" w14:textId="6B8293B5" w:rsidR="00ED4451" w:rsidRDefault="00ED4451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9" w:type="pct"/>
            <w:shd w:val="clear" w:color="auto" w:fill="auto"/>
          </w:tcPr>
          <w:p w14:paraId="261F8623" w14:textId="77777777" w:rsidR="00ED4451" w:rsidRPr="00665100" w:rsidRDefault="00ED4451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  <w:shd w:val="clear" w:color="auto" w:fill="auto"/>
          </w:tcPr>
          <w:p w14:paraId="2269AFB4" w14:textId="6E3024EB" w:rsidR="00ED4451" w:rsidRDefault="00ED4451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6F167A" w:rsidRPr="00665100" w14:paraId="2BBDA807" w14:textId="77777777" w:rsidTr="00DE00BE">
        <w:tc>
          <w:tcPr>
            <w:tcW w:w="2892" w:type="pct"/>
          </w:tcPr>
          <w:p w14:paraId="20ED1512" w14:textId="77777777" w:rsidR="006538C0" w:rsidRDefault="006538C0" w:rsidP="0055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"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08" w:type="pct"/>
            <w:gridSpan w:val="3"/>
          </w:tcPr>
          <w:p w14:paraId="28A3B759" w14:textId="1EB3F39E" w:rsidR="006538C0" w:rsidRDefault="006538C0" w:rsidP="006538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6F167A" w:rsidRPr="00665100" w14:paraId="6E8D42B1" w14:textId="77777777" w:rsidTr="00DE00BE">
        <w:tc>
          <w:tcPr>
            <w:tcW w:w="2892" w:type="pct"/>
          </w:tcPr>
          <w:p w14:paraId="223BB69C" w14:textId="77777777" w:rsidR="00D11963" w:rsidRPr="00684819" w:rsidRDefault="00D11963" w:rsidP="0055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"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สกุลเงินบาท</w:t>
            </w:r>
          </w:p>
        </w:tc>
        <w:tc>
          <w:tcPr>
            <w:tcW w:w="980" w:type="pct"/>
          </w:tcPr>
          <w:p w14:paraId="67D930CC" w14:textId="409CB8B2" w:rsidR="00D11963" w:rsidRPr="00665100" w:rsidRDefault="00BA48D3" w:rsidP="00421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</w:t>
            </w:r>
            <w:r w:rsidR="0014790F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9" w:type="pct"/>
          </w:tcPr>
          <w:p w14:paraId="1231EFCF" w14:textId="77777777" w:rsidR="00D11963" w:rsidRPr="00665100" w:rsidRDefault="00D11963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</w:tcPr>
          <w:p w14:paraId="20C988AE" w14:textId="204CE1FB" w:rsidR="00D11963" w:rsidRPr="00665100" w:rsidRDefault="00D11963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46726C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,0</w:t>
            </w:r>
            <w:r w:rsidR="0046726C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</w:tr>
      <w:tr w:rsidR="006F167A" w:rsidRPr="00665100" w14:paraId="55ED863D" w14:textId="77777777" w:rsidTr="00DE00BE">
        <w:tc>
          <w:tcPr>
            <w:tcW w:w="2892" w:type="pct"/>
          </w:tcPr>
          <w:p w14:paraId="3C446514" w14:textId="77777777" w:rsidR="00D11963" w:rsidRPr="00D973C5" w:rsidRDefault="00D11963" w:rsidP="0055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"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สกุลเงินดอลลาร์สหรัฐฯ</w:t>
            </w:r>
          </w:p>
        </w:tc>
        <w:tc>
          <w:tcPr>
            <w:tcW w:w="980" w:type="pct"/>
          </w:tcPr>
          <w:p w14:paraId="26E695F2" w14:textId="38C35341" w:rsidR="00D11963" w:rsidRPr="00665100" w:rsidRDefault="00BA48D3" w:rsidP="00421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208</w:t>
            </w:r>
          </w:p>
        </w:tc>
        <w:tc>
          <w:tcPr>
            <w:tcW w:w="149" w:type="pct"/>
          </w:tcPr>
          <w:p w14:paraId="77132B0B" w14:textId="77777777" w:rsidR="00D11963" w:rsidRPr="00665100" w:rsidRDefault="00D11963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</w:tcPr>
          <w:p w14:paraId="356745CC" w14:textId="76222BE3" w:rsidR="00D11963" w:rsidRDefault="00D11963" w:rsidP="00917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46726C">
              <w:rPr>
                <w:rFonts w:ascii="Angsana New" w:hAnsi="Angsana New" w:cs="Angsana New"/>
                <w:sz w:val="30"/>
                <w:szCs w:val="30"/>
              </w:rPr>
              <w:t>48</w:t>
            </w:r>
          </w:p>
        </w:tc>
      </w:tr>
      <w:tr w:rsidR="006F167A" w:rsidRPr="00665100" w14:paraId="03AD7E5F" w14:textId="77777777" w:rsidTr="00DE00BE">
        <w:tc>
          <w:tcPr>
            <w:tcW w:w="2892" w:type="pct"/>
          </w:tcPr>
          <w:p w14:paraId="1443B7EA" w14:textId="77777777" w:rsidR="00D11963" w:rsidRDefault="00D11963" w:rsidP="0055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"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สกุลเงินยูโร</w:t>
            </w:r>
          </w:p>
        </w:tc>
        <w:tc>
          <w:tcPr>
            <w:tcW w:w="980" w:type="pct"/>
          </w:tcPr>
          <w:p w14:paraId="04F3591D" w14:textId="3B505010" w:rsidR="00D11963" w:rsidRPr="00665100" w:rsidRDefault="00BA48D3" w:rsidP="00421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9" w:type="pct"/>
          </w:tcPr>
          <w:p w14:paraId="06AE5D7E" w14:textId="77777777" w:rsidR="00D11963" w:rsidRPr="00665100" w:rsidRDefault="00D11963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</w:tcPr>
          <w:p w14:paraId="6A4567D6" w14:textId="016C16A7" w:rsidR="00D11963" w:rsidRDefault="0046726C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6F167A" w:rsidRPr="00665100" w14:paraId="6AD03022" w14:textId="77777777" w:rsidTr="00DE00BE">
        <w:tc>
          <w:tcPr>
            <w:tcW w:w="2892" w:type="pct"/>
          </w:tcPr>
          <w:p w14:paraId="31D5BF21" w14:textId="77777777" w:rsidR="00D11963" w:rsidRDefault="00D11963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สกุลเงินรูเปีย</w:t>
            </w:r>
          </w:p>
        </w:tc>
        <w:tc>
          <w:tcPr>
            <w:tcW w:w="980" w:type="pct"/>
          </w:tcPr>
          <w:p w14:paraId="70122CCD" w14:textId="23A89C96" w:rsidR="00D11963" w:rsidRPr="00665100" w:rsidRDefault="00BA48D3" w:rsidP="00421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66,287</w:t>
            </w:r>
          </w:p>
        </w:tc>
        <w:tc>
          <w:tcPr>
            <w:tcW w:w="149" w:type="pct"/>
          </w:tcPr>
          <w:p w14:paraId="044DB02F" w14:textId="77777777" w:rsidR="00D11963" w:rsidRPr="00665100" w:rsidRDefault="00D11963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</w:tcPr>
          <w:p w14:paraId="336CAA5B" w14:textId="66A0880D" w:rsidR="00D11963" w:rsidRDefault="0046726C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42,586</w:t>
            </w:r>
          </w:p>
        </w:tc>
      </w:tr>
    </w:tbl>
    <w:p w14:paraId="4FD388B4" w14:textId="77777777" w:rsidR="00D11963" w:rsidRPr="00DE00BE" w:rsidRDefault="00D11963" w:rsidP="00DE0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1304114" w14:textId="30C7F238" w:rsidR="00D11963" w:rsidRPr="00861BA6" w:rsidRDefault="00A719AA" w:rsidP="00DE0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 w:rsidRPr="00861BA6">
        <w:rPr>
          <w:rFonts w:asciiTheme="majorBidi" w:hAnsiTheme="majorBidi" w:cs="Angsana New"/>
          <w:sz w:val="30"/>
          <w:szCs w:val="30"/>
        </w:rPr>
        <w:t>1</w:t>
      </w:r>
      <w:r w:rsidR="005642A3" w:rsidRPr="00861BA6">
        <w:rPr>
          <w:rFonts w:asciiTheme="majorBidi" w:hAnsiTheme="majorBidi" w:cs="Angsana New"/>
          <w:sz w:val="30"/>
          <w:szCs w:val="30"/>
        </w:rPr>
        <w:t>2</w:t>
      </w:r>
      <w:r w:rsidR="00D11963" w:rsidRPr="00861BA6">
        <w:rPr>
          <w:rFonts w:asciiTheme="majorBidi" w:hAnsiTheme="majorBidi" w:cs="Angsana New" w:hint="cs"/>
          <w:sz w:val="30"/>
          <w:szCs w:val="30"/>
          <w:cs/>
        </w:rPr>
        <w:t>.</w:t>
      </w:r>
      <w:r w:rsidR="00D11963" w:rsidRPr="00861BA6">
        <w:rPr>
          <w:rFonts w:asciiTheme="majorBidi" w:hAnsiTheme="majorBidi" w:cs="Angsana New"/>
          <w:sz w:val="30"/>
          <w:szCs w:val="30"/>
        </w:rPr>
        <w:t xml:space="preserve">2 </w:t>
      </w:r>
      <w:r w:rsidR="00861BA6">
        <w:rPr>
          <w:rFonts w:asciiTheme="majorBidi" w:hAnsiTheme="majorBidi" w:cs="Angsana New" w:hint="cs"/>
          <w:sz w:val="30"/>
          <w:szCs w:val="30"/>
          <w:cs/>
        </w:rPr>
        <w:t xml:space="preserve">  </w:t>
      </w:r>
      <w:r w:rsidR="00D11963" w:rsidRPr="00861BA6">
        <w:rPr>
          <w:rFonts w:asciiTheme="majorBidi" w:hAnsiTheme="majorBidi" w:cs="Angsana New" w:hint="cs"/>
          <w:sz w:val="30"/>
          <w:szCs w:val="30"/>
          <w:cs/>
        </w:rPr>
        <w:t>หุ้นกู้</w:t>
      </w:r>
      <w:r w:rsidR="00D11963" w:rsidRPr="00861BA6">
        <w:rPr>
          <w:rFonts w:asciiTheme="majorBidi" w:hAnsiTheme="majorBidi" w:cs="Angsana New"/>
          <w:sz w:val="30"/>
          <w:szCs w:val="30"/>
        </w:rPr>
        <w:t xml:space="preserve"> </w:t>
      </w:r>
      <w:r w:rsidR="00D11963" w:rsidRPr="00861BA6">
        <w:rPr>
          <w:rFonts w:asciiTheme="majorBidi" w:hAnsiTheme="majorBidi" w:cs="Angsana New" w:hint="cs"/>
          <w:sz w:val="30"/>
          <w:szCs w:val="30"/>
          <w:cs/>
        </w:rPr>
        <w:t xml:space="preserve">สุทธิ </w:t>
      </w:r>
    </w:p>
    <w:p w14:paraId="333D4E05" w14:textId="77777777" w:rsidR="00D11963" w:rsidRPr="00DE00BE" w:rsidRDefault="00D11963" w:rsidP="00DE0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1E6E0AC" w14:textId="1E226BEF" w:rsidR="00D11963" w:rsidRDefault="00D11963" w:rsidP="00553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B64408">
        <w:rPr>
          <w:rFonts w:asciiTheme="majorBidi" w:hAnsiTheme="majorBidi" w:cs="Angsana New" w:hint="cs"/>
          <w:sz w:val="30"/>
          <w:szCs w:val="30"/>
          <w:cs/>
        </w:rPr>
        <w:t>การเปลี่ยนแปลงของหุ้นกู้ในระหว่าง</w:t>
      </w:r>
      <w:r w:rsidR="00A84960" w:rsidRPr="00A84960">
        <w:rPr>
          <w:rFonts w:asciiTheme="majorBidi" w:hAnsiTheme="majorBidi" w:cs="Angsana New" w:hint="cs"/>
          <w:sz w:val="30"/>
          <w:szCs w:val="30"/>
          <w:cs/>
        </w:rPr>
        <w:t>งวด</w:t>
      </w:r>
      <w:r w:rsidR="002D042B">
        <w:rPr>
          <w:rFonts w:asciiTheme="majorBidi" w:hAnsiTheme="majorBidi" w:cs="Angsana New" w:hint="cs"/>
          <w:sz w:val="30"/>
          <w:szCs w:val="30"/>
          <w:cs/>
        </w:rPr>
        <w:t>หก</w:t>
      </w:r>
      <w:r w:rsidR="00A84960" w:rsidRPr="00A84960">
        <w:rPr>
          <w:rFonts w:asciiTheme="majorBidi" w:hAnsiTheme="majorBidi" w:cs="Angsana New" w:hint="cs"/>
          <w:sz w:val="30"/>
          <w:szCs w:val="30"/>
          <w:cs/>
        </w:rPr>
        <w:t>เดือนสิ้นสุดวันที่</w:t>
      </w:r>
      <w:r w:rsidR="00A84960" w:rsidRPr="00A8496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D042B">
        <w:rPr>
          <w:rFonts w:asciiTheme="majorBidi" w:hAnsiTheme="majorBidi" w:cs="Angsana New"/>
          <w:sz w:val="30"/>
          <w:szCs w:val="30"/>
        </w:rPr>
        <w:t xml:space="preserve">30 </w:t>
      </w:r>
      <w:r w:rsidR="002D042B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A84960" w:rsidRPr="00A8496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4539C">
        <w:rPr>
          <w:rFonts w:asciiTheme="majorBidi" w:hAnsiTheme="majorBidi" w:cs="Angsana New"/>
          <w:sz w:val="30"/>
          <w:szCs w:val="30"/>
        </w:rPr>
        <w:t>2567</w:t>
      </w:r>
      <w:r w:rsidR="00A84960">
        <w:rPr>
          <w:rFonts w:asciiTheme="majorBidi" w:hAnsiTheme="majorBidi" w:cs="Angsana New"/>
          <w:sz w:val="30"/>
          <w:szCs w:val="30"/>
        </w:rPr>
        <w:t xml:space="preserve"> </w:t>
      </w:r>
      <w:r w:rsidRPr="00B64408">
        <w:rPr>
          <w:rFonts w:asciiTheme="majorBidi" w:hAnsiTheme="majorBidi" w:cs="Angsana New" w:hint="cs"/>
          <w:sz w:val="30"/>
          <w:szCs w:val="30"/>
          <w:cs/>
        </w:rPr>
        <w:t>สามารถวิเคราะห์ได้ดังน</w:t>
      </w:r>
      <w:r>
        <w:rPr>
          <w:rFonts w:asciiTheme="majorBidi" w:hAnsiTheme="majorBidi" w:cs="Angsana New" w:hint="cs"/>
          <w:sz w:val="30"/>
          <w:szCs w:val="30"/>
          <w:cs/>
        </w:rPr>
        <w:t>ี้</w:t>
      </w:r>
    </w:p>
    <w:p w14:paraId="2145F712" w14:textId="77777777" w:rsidR="00D11963" w:rsidRPr="00DE00BE" w:rsidRDefault="00D11963" w:rsidP="00DE0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570"/>
        <w:gridCol w:w="180"/>
        <w:gridCol w:w="2430"/>
      </w:tblGrid>
      <w:tr w:rsidR="00D11963" w:rsidRPr="00A85D0A" w14:paraId="7C3DE949" w14:textId="77777777" w:rsidTr="00A60ABB">
        <w:trPr>
          <w:cantSplit/>
          <w:trHeight w:val="343"/>
          <w:tblHeader/>
        </w:trPr>
        <w:tc>
          <w:tcPr>
            <w:tcW w:w="6570" w:type="dxa"/>
            <w:vAlign w:val="bottom"/>
            <w:hideMark/>
          </w:tcPr>
          <w:p w14:paraId="142441C3" w14:textId="3A255E33" w:rsidR="00D11963" w:rsidRPr="00A85D0A" w:rsidRDefault="00D11963" w:rsidP="00E204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DFB8F9C" w14:textId="77777777" w:rsidR="00D11963" w:rsidRPr="00A85D0A" w:rsidRDefault="00D11963" w:rsidP="00E2040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vAlign w:val="bottom"/>
            <w:hideMark/>
          </w:tcPr>
          <w:p w14:paraId="46C12F3C" w14:textId="79255F7D" w:rsidR="00D11963" w:rsidRPr="00A85D0A" w:rsidRDefault="00D11963" w:rsidP="00E2040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และ</w:t>
            </w:r>
          </w:p>
        </w:tc>
      </w:tr>
      <w:tr w:rsidR="0046726C" w:rsidRPr="00A85D0A" w14:paraId="0B258017" w14:textId="77777777" w:rsidTr="00A60ABB">
        <w:trPr>
          <w:cantSplit/>
          <w:trHeight w:val="343"/>
          <w:tblHeader/>
        </w:trPr>
        <w:tc>
          <w:tcPr>
            <w:tcW w:w="6570" w:type="dxa"/>
            <w:vAlign w:val="bottom"/>
          </w:tcPr>
          <w:p w14:paraId="684A2010" w14:textId="3E22DAA9" w:rsidR="0046726C" w:rsidRPr="00C8395C" w:rsidRDefault="0024539C" w:rsidP="00E204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C8395C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2D042B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C8395C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C8395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D04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2D042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  <w:r w:rsidRPr="00C8395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839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7EBCE68B" w14:textId="77777777" w:rsidR="0046726C" w:rsidRPr="00A85D0A" w:rsidRDefault="0046726C" w:rsidP="00E2040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vAlign w:val="bottom"/>
          </w:tcPr>
          <w:p w14:paraId="2FE54F71" w14:textId="4A9960DA" w:rsidR="0046726C" w:rsidRPr="00A85D0A" w:rsidRDefault="0046726C" w:rsidP="00E2040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11963" w:rsidRPr="00A85D0A" w14:paraId="6EDC2E00" w14:textId="77777777" w:rsidTr="00A60ABB">
        <w:trPr>
          <w:cantSplit/>
          <w:trHeight w:val="423"/>
          <w:tblHeader/>
        </w:trPr>
        <w:tc>
          <w:tcPr>
            <w:tcW w:w="6570" w:type="dxa"/>
            <w:vAlign w:val="bottom"/>
          </w:tcPr>
          <w:p w14:paraId="6E2B8336" w14:textId="0A2E032D" w:rsidR="00D11963" w:rsidRPr="00DC59F6" w:rsidRDefault="00D11963" w:rsidP="00E2040F">
            <w:pPr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80" w:type="dxa"/>
          </w:tcPr>
          <w:p w14:paraId="1655ABD3" w14:textId="77777777" w:rsidR="00D11963" w:rsidRPr="00A85D0A" w:rsidRDefault="00D11963" w:rsidP="00E2040F">
            <w:pPr>
              <w:pStyle w:val="acctmergecolhdg"/>
              <w:spacing w:line="240" w:lineRule="auto"/>
              <w:ind w:right="-79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vAlign w:val="bottom"/>
            <w:hideMark/>
          </w:tcPr>
          <w:p w14:paraId="6FAD8535" w14:textId="77777777" w:rsidR="00D11963" w:rsidRPr="00A85D0A" w:rsidRDefault="00D11963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11963" w:rsidRPr="00A85D0A" w14:paraId="255D01C8" w14:textId="77777777" w:rsidTr="00A60ABB">
        <w:trPr>
          <w:cantSplit/>
          <w:trHeight w:val="333"/>
        </w:trPr>
        <w:tc>
          <w:tcPr>
            <w:tcW w:w="6570" w:type="dxa"/>
            <w:hideMark/>
          </w:tcPr>
          <w:p w14:paraId="0FDD97A3" w14:textId="77777777" w:rsidR="00D11963" w:rsidRPr="00A85D0A" w:rsidRDefault="00D11963" w:rsidP="00E204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180" w:type="dxa"/>
          </w:tcPr>
          <w:p w14:paraId="430EEF67" w14:textId="77777777" w:rsidR="00D11963" w:rsidRDefault="00D11963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2F031C2F" w14:textId="325A909A" w:rsidR="00D11963" w:rsidRPr="00A85D0A" w:rsidRDefault="00D11963" w:rsidP="00BA4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65"/>
              </w:tabs>
              <w:spacing w:after="0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30,601,23</w:t>
            </w:r>
            <w:r w:rsidR="000D188C" w:rsidRPr="000D188C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</w:tr>
      <w:tr w:rsidR="00BA48D3" w:rsidRPr="00A85D0A" w14:paraId="5A763312" w14:textId="77777777" w:rsidTr="00A60ABB">
        <w:trPr>
          <w:cantSplit/>
          <w:trHeight w:val="333"/>
        </w:trPr>
        <w:tc>
          <w:tcPr>
            <w:tcW w:w="6570" w:type="dxa"/>
          </w:tcPr>
          <w:p w14:paraId="7C1A0CCD" w14:textId="77777777" w:rsidR="00BA48D3" w:rsidRDefault="00BA48D3" w:rsidP="00BA48D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การจ่ายคืนหุ้นกู้</w:t>
            </w:r>
          </w:p>
        </w:tc>
        <w:tc>
          <w:tcPr>
            <w:tcW w:w="180" w:type="dxa"/>
          </w:tcPr>
          <w:p w14:paraId="0E6A08B1" w14:textId="77777777" w:rsidR="00BA48D3" w:rsidRDefault="00BA48D3" w:rsidP="00BA4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14DC174A" w14:textId="277497AB" w:rsidR="00BA48D3" w:rsidRDefault="00BA48D3" w:rsidP="00BA4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65"/>
              </w:tabs>
              <w:spacing w:after="0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BA48D3">
              <w:rPr>
                <w:rFonts w:asciiTheme="majorBidi" w:hAnsiTheme="majorBidi" w:cstheme="majorBidi"/>
                <w:sz w:val="30"/>
                <w:szCs w:val="30"/>
              </w:rPr>
              <w:t>(3,550,000)</w:t>
            </w:r>
          </w:p>
        </w:tc>
      </w:tr>
      <w:tr w:rsidR="00BA48D3" w:rsidRPr="00A85D0A" w14:paraId="3A4AC756" w14:textId="77777777" w:rsidTr="00A60ABB">
        <w:trPr>
          <w:cantSplit/>
          <w:trHeight w:val="333"/>
        </w:trPr>
        <w:tc>
          <w:tcPr>
            <w:tcW w:w="6570" w:type="dxa"/>
          </w:tcPr>
          <w:p w14:paraId="0392146E" w14:textId="77777777" w:rsidR="00BA48D3" w:rsidRPr="00A85D0A" w:rsidRDefault="00BA48D3" w:rsidP="00BA48D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ตัดจำหน่ายค่าใช้จ่ายในการออกหุ้นกู้รอตัดจ่าย</w:t>
            </w:r>
          </w:p>
        </w:tc>
        <w:tc>
          <w:tcPr>
            <w:tcW w:w="180" w:type="dxa"/>
          </w:tcPr>
          <w:p w14:paraId="1626801A" w14:textId="77777777" w:rsidR="00BA48D3" w:rsidRDefault="00BA48D3" w:rsidP="00BA4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5E0D2B80" w14:textId="3EEB4321" w:rsidR="00BA48D3" w:rsidRPr="00B46D7F" w:rsidRDefault="00BA48D3" w:rsidP="00BA4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65"/>
              </w:tabs>
              <w:spacing w:after="0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BA48D3">
              <w:rPr>
                <w:rFonts w:asciiTheme="majorBidi" w:hAnsiTheme="majorBidi" w:cstheme="majorBidi"/>
                <w:sz w:val="30"/>
                <w:szCs w:val="30"/>
              </w:rPr>
              <w:t>3,794</w:t>
            </w:r>
          </w:p>
        </w:tc>
      </w:tr>
      <w:tr w:rsidR="00BA48D3" w:rsidRPr="00A85D0A" w14:paraId="0D42284A" w14:textId="77777777" w:rsidTr="00A60ABB">
        <w:trPr>
          <w:cantSplit/>
          <w:trHeight w:val="343"/>
        </w:trPr>
        <w:tc>
          <w:tcPr>
            <w:tcW w:w="6570" w:type="dxa"/>
          </w:tcPr>
          <w:p w14:paraId="61CDEF0E" w14:textId="4A02D86E" w:rsidR="00BA48D3" w:rsidRDefault="00BA48D3" w:rsidP="00BA48D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80" w:type="dxa"/>
          </w:tcPr>
          <w:p w14:paraId="3458CA7F" w14:textId="77777777" w:rsidR="00BA48D3" w:rsidRPr="00603092" w:rsidRDefault="00BA48D3" w:rsidP="00BA4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4D5D3EE1" w14:textId="627B11D1" w:rsidR="00BA48D3" w:rsidRPr="00B46D7F" w:rsidRDefault="00BA48D3" w:rsidP="00BA4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65"/>
              </w:tabs>
              <w:spacing w:after="0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BA48D3">
              <w:rPr>
                <w:rFonts w:asciiTheme="majorBidi" w:hAnsiTheme="majorBidi" w:cstheme="majorBidi"/>
                <w:sz w:val="30"/>
                <w:szCs w:val="30"/>
              </w:rPr>
              <w:t>196,718</w:t>
            </w:r>
          </w:p>
        </w:tc>
      </w:tr>
      <w:tr w:rsidR="00BA48D3" w:rsidRPr="00A85D0A" w14:paraId="6D61B5CF" w14:textId="77777777" w:rsidTr="00A60ABB">
        <w:trPr>
          <w:cantSplit/>
          <w:trHeight w:val="343"/>
        </w:trPr>
        <w:tc>
          <w:tcPr>
            <w:tcW w:w="6570" w:type="dxa"/>
          </w:tcPr>
          <w:p w14:paraId="3E105D99" w14:textId="77777777" w:rsidR="00BA48D3" w:rsidRPr="004216C1" w:rsidRDefault="00BA48D3" w:rsidP="00BA48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16C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180" w:type="dxa"/>
          </w:tcPr>
          <w:p w14:paraId="14E391B3" w14:textId="77777777" w:rsidR="00BA48D3" w:rsidRPr="00603092" w:rsidRDefault="00BA48D3" w:rsidP="00BA4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double" w:sz="4" w:space="0" w:color="auto"/>
            </w:tcBorders>
          </w:tcPr>
          <w:p w14:paraId="79592EB4" w14:textId="26676E0C" w:rsidR="00BA48D3" w:rsidRPr="00BA48D3" w:rsidRDefault="00BA48D3" w:rsidP="006F1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65"/>
              </w:tabs>
              <w:spacing w:after="0"/>
              <w:ind w:left="-108" w:right="-80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4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27,251,749</w:t>
            </w:r>
          </w:p>
        </w:tc>
      </w:tr>
    </w:tbl>
    <w:p w14:paraId="5E6E298A" w14:textId="77777777" w:rsidR="00C9141D" w:rsidRDefault="00C9141D" w:rsidP="00DA70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16CB7F6" w14:textId="1097BA40" w:rsidR="00D11963" w:rsidRPr="00B95773" w:rsidRDefault="00D11963" w:rsidP="00DA70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17ED0">
        <w:rPr>
          <w:rFonts w:ascii="Angsana New" w:hAnsi="Angsana New" w:cs="Angsana New"/>
          <w:spacing w:val="-2"/>
          <w:sz w:val="30"/>
          <w:szCs w:val="30"/>
          <w:cs/>
        </w:rPr>
        <w:t xml:space="preserve">มูลค่ายุติธรรมของหุ้นกู้ ณ วันที่ </w:t>
      </w:r>
      <w:r w:rsidR="0071518E">
        <w:rPr>
          <w:rFonts w:ascii="Angsana New" w:hAnsi="Angsana New" w:cs="Angsana New"/>
          <w:spacing w:val="-2"/>
          <w:sz w:val="30"/>
          <w:szCs w:val="30"/>
        </w:rPr>
        <w:t xml:space="preserve">30 </w:t>
      </w:r>
      <w:r w:rsidR="0071518E">
        <w:rPr>
          <w:rFonts w:ascii="Angsana New" w:hAnsi="Angsana New" w:cs="Angsana New" w:hint="cs"/>
          <w:spacing w:val="-2"/>
          <w:sz w:val="30"/>
          <w:szCs w:val="30"/>
          <w:cs/>
        </w:rPr>
        <w:t>มิถุนายน</w:t>
      </w:r>
      <w:r w:rsidRPr="00E17ED0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B95773" w:rsidRPr="00E17ED0">
        <w:rPr>
          <w:rFonts w:ascii="Angsana New" w:hAnsi="Angsana New" w:cs="Angsana New"/>
          <w:spacing w:val="-2"/>
          <w:sz w:val="30"/>
          <w:szCs w:val="30"/>
        </w:rPr>
        <w:t>2567</w:t>
      </w:r>
      <w:r w:rsidRPr="00E17ED0">
        <w:rPr>
          <w:rFonts w:ascii="Angsana New" w:hAnsi="Angsana New" w:cs="Angsana New"/>
          <w:spacing w:val="-2"/>
          <w:sz w:val="30"/>
          <w:szCs w:val="30"/>
          <w:cs/>
        </w:rPr>
        <w:t xml:space="preserve"> มีจํานวน</w:t>
      </w:r>
      <w:r w:rsidR="00BA48D3">
        <w:rPr>
          <w:rFonts w:ascii="Angsana New" w:hAnsi="Angsana New" w:cs="Angsana New"/>
          <w:spacing w:val="-2"/>
          <w:sz w:val="30"/>
          <w:szCs w:val="30"/>
        </w:rPr>
        <w:t xml:space="preserve"> 26,826 </w:t>
      </w:r>
      <w:r w:rsidRPr="00E17ED0">
        <w:rPr>
          <w:rFonts w:ascii="Angsana New" w:hAnsi="Angsana New" w:cs="Angsana New"/>
          <w:spacing w:val="-2"/>
          <w:sz w:val="30"/>
          <w:szCs w:val="30"/>
          <w:cs/>
        </w:rPr>
        <w:t>ล้านบาท มูลค่ายุติธรรมดังกล่าวอ้างอิงจากราคาปิด</w:t>
      </w:r>
      <w:r w:rsidRPr="00B95773">
        <w:rPr>
          <w:rFonts w:ascii="Angsana New" w:hAnsi="Angsana New" w:cs="Angsana New" w:hint="cs"/>
          <w:sz w:val="30"/>
          <w:szCs w:val="30"/>
          <w:cs/>
        </w:rPr>
        <w:t xml:space="preserve">ที่อ้างอิงจากสมาคมตลาดตราสารหนี้ไทย ณ วันที่ในงบฐานะการเงิน ซึ่งจัดเป็นข้อมูลระดับที่ </w:t>
      </w:r>
      <w:r w:rsidR="00B95773" w:rsidRPr="00B95773">
        <w:rPr>
          <w:rFonts w:ascii="Angsana New" w:hAnsi="Angsana New" w:cs="Angsana New" w:hint="cs"/>
          <w:sz w:val="30"/>
          <w:szCs w:val="30"/>
        </w:rPr>
        <w:t>2</w:t>
      </w:r>
      <w:r w:rsidRPr="00B95773">
        <w:rPr>
          <w:rFonts w:ascii="Angsana New" w:hAnsi="Angsana New" w:cs="Angsana New" w:hint="cs"/>
          <w:sz w:val="30"/>
          <w:szCs w:val="30"/>
          <w:cs/>
        </w:rPr>
        <w:t xml:space="preserve"> ในการประมาณมูลค่ายุติธรรม</w:t>
      </w:r>
    </w:p>
    <w:p w14:paraId="1F4DF11E" w14:textId="77777777" w:rsidR="00BA48D3" w:rsidRDefault="00BA4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szCs w:val="30"/>
          <w:cs/>
        </w:rPr>
        <w:br w:type="page"/>
      </w:r>
    </w:p>
    <w:p w14:paraId="69AE2483" w14:textId="51DCD115" w:rsidR="00BC42AC" w:rsidRPr="00091CA0" w:rsidRDefault="00BC42AC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  <w:cs/>
        </w:rPr>
      </w:pPr>
      <w:r w:rsidRPr="00091CA0">
        <w:rPr>
          <w:rFonts w:ascii="Angsana New" w:hAnsi="Angsana New" w:cs="Angsana New"/>
          <w:szCs w:val="30"/>
          <w:cs/>
        </w:rPr>
        <w:lastRenderedPageBreak/>
        <w:t xml:space="preserve">ทุนเรือนหุ้น ส่วนเกินมูลค่าหุ้น และหุ้นทุนซื้อคืน </w:t>
      </w:r>
    </w:p>
    <w:p w14:paraId="678E80F1" w14:textId="4013A43E" w:rsidR="00DA70F0" w:rsidRDefault="00DA70F0" w:rsidP="00855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7"/>
        <w:rPr>
          <w:rFonts w:asciiTheme="majorBidi" w:hAnsiTheme="majorBidi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350"/>
        <w:gridCol w:w="180"/>
        <w:gridCol w:w="1260"/>
        <w:gridCol w:w="180"/>
        <w:gridCol w:w="1260"/>
        <w:gridCol w:w="180"/>
        <w:gridCol w:w="1260"/>
      </w:tblGrid>
      <w:tr w:rsidR="00743A70" w:rsidRPr="00A85D0A" w14:paraId="305C2C5D" w14:textId="1FC27083" w:rsidTr="00A60ABB">
        <w:trPr>
          <w:cantSplit/>
          <w:trHeight w:val="343"/>
          <w:tblHeader/>
        </w:trPr>
        <w:tc>
          <w:tcPr>
            <w:tcW w:w="3510" w:type="dxa"/>
            <w:vAlign w:val="bottom"/>
          </w:tcPr>
          <w:p w14:paraId="7E2C6E7C" w14:textId="1F230B3D" w:rsidR="00743A70" w:rsidRPr="00950787" w:rsidRDefault="00743A70" w:rsidP="00E204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9978A81" w14:textId="75ED3314" w:rsidR="00743A70" w:rsidRPr="00F92A58" w:rsidRDefault="00404FED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ทุน</w:t>
            </w:r>
            <w:r w:rsidR="00743A70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ที่ออกและ</w:t>
            </w:r>
            <w:r w:rsidR="00743A70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br/>
            </w:r>
            <w:r w:rsidR="00743A70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ชำระ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แล้ว</w:t>
            </w:r>
          </w:p>
        </w:tc>
        <w:tc>
          <w:tcPr>
            <w:tcW w:w="180" w:type="dxa"/>
            <w:vAlign w:val="bottom"/>
          </w:tcPr>
          <w:p w14:paraId="15A9294B" w14:textId="77777777" w:rsidR="00743A70" w:rsidRPr="00A85D0A" w:rsidRDefault="00743A70" w:rsidP="00E2040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5A1DF17" w14:textId="7378D825" w:rsidR="00743A70" w:rsidRPr="00A85D0A" w:rsidRDefault="00404FED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ส่วนเกิน</w:t>
            </w:r>
            <w:r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br/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มูลค่าหุ้น</w:t>
            </w:r>
          </w:p>
        </w:tc>
        <w:tc>
          <w:tcPr>
            <w:tcW w:w="180" w:type="dxa"/>
          </w:tcPr>
          <w:p w14:paraId="7DF83BB6" w14:textId="77777777" w:rsidR="00743A70" w:rsidRPr="00A85D0A" w:rsidRDefault="00743A70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717A476" w14:textId="4C34FB0C" w:rsidR="00743A70" w:rsidRPr="00A85D0A" w:rsidRDefault="00404FED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หุ้นทุนซื้อคืน</w:t>
            </w:r>
          </w:p>
        </w:tc>
        <w:tc>
          <w:tcPr>
            <w:tcW w:w="180" w:type="dxa"/>
            <w:vAlign w:val="bottom"/>
          </w:tcPr>
          <w:p w14:paraId="210D19B6" w14:textId="77777777" w:rsidR="00743A70" w:rsidRPr="00A85D0A" w:rsidRDefault="00743A70" w:rsidP="00E2040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EA0229A" w14:textId="0730F061" w:rsidR="00743A70" w:rsidRPr="00DA70F0" w:rsidRDefault="00404FED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Cs/>
                <w:spacing w:val="-8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Cs/>
                <w:spacing w:val="-8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04FED" w:rsidRPr="00A85D0A" w14:paraId="5941EAF9" w14:textId="77777777" w:rsidTr="00A60ABB">
        <w:trPr>
          <w:cantSplit/>
          <w:trHeight w:val="343"/>
          <w:tblHeader/>
        </w:trPr>
        <w:tc>
          <w:tcPr>
            <w:tcW w:w="3510" w:type="dxa"/>
            <w:vAlign w:val="bottom"/>
          </w:tcPr>
          <w:p w14:paraId="65B1931D" w14:textId="77777777" w:rsidR="00404FED" w:rsidRPr="00950787" w:rsidRDefault="00404FED" w:rsidP="00E204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1251D23A" w14:textId="27AF34BD" w:rsidR="00404FED" w:rsidRPr="00743A70" w:rsidRDefault="00404FED" w:rsidP="00E2040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lang w:val="en-US" w:bidi="th-TH"/>
              </w:rPr>
            </w:pPr>
            <w:r w:rsidRPr="00743A70"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lang w:bidi="th-TH"/>
              </w:rPr>
              <w:t>(</w:t>
            </w:r>
            <w:r w:rsidRPr="00743A70">
              <w:rPr>
                <w:rFonts w:ascii="Angsana New" w:hAnsi="Angsana New" w:cs="Angsana New" w:hint="cs"/>
                <w:b w:val="0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43A70"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743A70" w:rsidRPr="00A85D0A" w14:paraId="69409FB7" w14:textId="4D8C612C" w:rsidTr="00A60ABB">
        <w:trPr>
          <w:cantSplit/>
          <w:trHeight w:val="333"/>
        </w:trPr>
        <w:tc>
          <w:tcPr>
            <w:tcW w:w="3510" w:type="dxa"/>
          </w:tcPr>
          <w:p w14:paraId="7838DFBD" w14:textId="116DE0CB" w:rsidR="00743A70" w:rsidRPr="00A85D0A" w:rsidRDefault="00743A70" w:rsidP="00843A7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38EC5E55" w14:textId="38DEB2C1" w:rsidR="00743A70" w:rsidRPr="00603092" w:rsidRDefault="00404FED" w:rsidP="00BA4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after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1,163,783</w:t>
            </w:r>
          </w:p>
        </w:tc>
        <w:tc>
          <w:tcPr>
            <w:tcW w:w="180" w:type="dxa"/>
          </w:tcPr>
          <w:p w14:paraId="5EEBA257" w14:textId="77777777" w:rsidR="00743A70" w:rsidRPr="00603092" w:rsidRDefault="00743A70" w:rsidP="0084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BFDE0B" w14:textId="2C91511B" w:rsidR="00743A70" w:rsidRPr="00A85D0A" w:rsidRDefault="00404FED" w:rsidP="0084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19,948,329</w:t>
            </w:r>
          </w:p>
        </w:tc>
        <w:tc>
          <w:tcPr>
            <w:tcW w:w="180" w:type="dxa"/>
          </w:tcPr>
          <w:p w14:paraId="2BB5F7D5" w14:textId="77777777" w:rsidR="00743A70" w:rsidRPr="00603092" w:rsidRDefault="00743A70" w:rsidP="0084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F163D1" w14:textId="4C9B748C" w:rsidR="00743A70" w:rsidRPr="00603092" w:rsidRDefault="00404FED" w:rsidP="000C4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(2,978,575)</w:t>
            </w:r>
          </w:p>
        </w:tc>
        <w:tc>
          <w:tcPr>
            <w:tcW w:w="180" w:type="dxa"/>
          </w:tcPr>
          <w:p w14:paraId="0D8F4709" w14:textId="77777777" w:rsidR="00743A70" w:rsidRPr="00603092" w:rsidRDefault="00743A70" w:rsidP="0084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A4CC5B" w14:textId="069A3337" w:rsidR="00743A70" w:rsidRPr="008D57FF" w:rsidRDefault="00404FED" w:rsidP="00BA4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65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18,133,</w:t>
            </w:r>
            <w:r w:rsidRPr="00BA48D3">
              <w:rPr>
                <w:rFonts w:ascii="Angsana New" w:hAnsi="Angsana New" w:cs="Angsana New"/>
                <w:sz w:val="30"/>
                <w:szCs w:val="30"/>
              </w:rPr>
              <w:t>537</w:t>
            </w:r>
          </w:p>
        </w:tc>
      </w:tr>
      <w:tr w:rsidR="00BA48D3" w:rsidRPr="00A85D0A" w14:paraId="695B7F26" w14:textId="383C98D2" w:rsidTr="00A60ABB">
        <w:trPr>
          <w:cantSplit/>
          <w:trHeight w:val="333"/>
        </w:trPr>
        <w:tc>
          <w:tcPr>
            <w:tcW w:w="3510" w:type="dxa"/>
          </w:tcPr>
          <w:p w14:paraId="6F3C1575" w14:textId="3F557F5F" w:rsidR="00BA48D3" w:rsidRPr="00A85D0A" w:rsidRDefault="00BA48D3" w:rsidP="00BA48D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หุ้นทุนซื้อคืน</w:t>
            </w:r>
          </w:p>
        </w:tc>
        <w:tc>
          <w:tcPr>
            <w:tcW w:w="1350" w:type="dxa"/>
          </w:tcPr>
          <w:p w14:paraId="6F100B82" w14:textId="21896A75" w:rsidR="00BA48D3" w:rsidRDefault="00BA48D3" w:rsidP="00BA4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A48D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5966A8B" w14:textId="77777777" w:rsidR="00BA48D3" w:rsidRPr="00603092" w:rsidRDefault="00BA48D3" w:rsidP="00BA4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823B21" w14:textId="2FC5BE35" w:rsidR="00BA48D3" w:rsidRDefault="00BA48D3" w:rsidP="00BA4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A48D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D23124A" w14:textId="77777777" w:rsidR="00BA48D3" w:rsidRPr="00603092" w:rsidRDefault="00BA48D3" w:rsidP="00BA4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818EA7" w14:textId="501EB778" w:rsidR="00BA48D3" w:rsidRDefault="00BA48D3" w:rsidP="00BA4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  <w:tab w:val="decimal" w:pos="1089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A48D3">
              <w:rPr>
                <w:rFonts w:ascii="Angsana New" w:hAnsi="Angsana New" w:cs="Angsana New"/>
                <w:sz w:val="30"/>
                <w:szCs w:val="30"/>
              </w:rPr>
              <w:t>(2,982,381)</w:t>
            </w:r>
          </w:p>
        </w:tc>
        <w:tc>
          <w:tcPr>
            <w:tcW w:w="180" w:type="dxa"/>
          </w:tcPr>
          <w:p w14:paraId="664A7A7A" w14:textId="77777777" w:rsidR="00BA48D3" w:rsidRPr="00603092" w:rsidRDefault="00BA48D3" w:rsidP="00BA4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49840B" w14:textId="4571439F" w:rsidR="00BA48D3" w:rsidRPr="00BA48D3" w:rsidRDefault="00BA48D3" w:rsidP="00BA4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65"/>
              </w:tabs>
              <w:spacing w:after="0"/>
              <w:ind w:left="-108" w:right="-80" w:hanging="89"/>
              <w:rPr>
                <w:rFonts w:ascii="Angsana New" w:hAnsi="Angsana New" w:cs="Angsana New"/>
                <w:sz w:val="30"/>
                <w:szCs w:val="30"/>
              </w:rPr>
            </w:pPr>
            <w:r w:rsidRPr="00BA48D3">
              <w:rPr>
                <w:rFonts w:ascii="Angsana New" w:hAnsi="Angsana New" w:cs="Angsana New"/>
                <w:sz w:val="30"/>
                <w:szCs w:val="30"/>
              </w:rPr>
              <w:t>(2,982,381)</w:t>
            </w:r>
          </w:p>
        </w:tc>
      </w:tr>
      <w:tr w:rsidR="0033682B" w:rsidRPr="00A85D0A" w14:paraId="13E48FF5" w14:textId="498809B6" w:rsidTr="00A60ABB">
        <w:trPr>
          <w:cantSplit/>
          <w:trHeight w:val="343"/>
        </w:trPr>
        <w:tc>
          <w:tcPr>
            <w:tcW w:w="3510" w:type="dxa"/>
          </w:tcPr>
          <w:p w14:paraId="7629B6E2" w14:textId="5EAA9135" w:rsidR="0033682B" w:rsidRPr="00FA2C32" w:rsidRDefault="0033682B" w:rsidP="0033682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7E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E17E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E17E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2667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959F363" w14:textId="69D031D6" w:rsidR="0033682B" w:rsidRPr="00DE00BE" w:rsidRDefault="0033682B" w:rsidP="006F1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after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00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1,163,783</w:t>
            </w:r>
          </w:p>
        </w:tc>
        <w:tc>
          <w:tcPr>
            <w:tcW w:w="180" w:type="dxa"/>
          </w:tcPr>
          <w:p w14:paraId="4ADAFD66" w14:textId="77777777" w:rsidR="0033682B" w:rsidRPr="00DE00BE" w:rsidRDefault="0033682B" w:rsidP="00336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  <w:tab w:val="decimal" w:pos="2265"/>
              </w:tabs>
              <w:spacing w:after="0"/>
              <w:ind w:left="-108" w:right="-80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E380320" w14:textId="7314C8C3" w:rsidR="0033682B" w:rsidRPr="00DE00BE" w:rsidRDefault="0033682B" w:rsidP="00336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00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19,948,329</w:t>
            </w:r>
          </w:p>
        </w:tc>
        <w:tc>
          <w:tcPr>
            <w:tcW w:w="180" w:type="dxa"/>
          </w:tcPr>
          <w:p w14:paraId="55DCD0FE" w14:textId="77777777" w:rsidR="0033682B" w:rsidRPr="00DE00BE" w:rsidRDefault="0033682B" w:rsidP="00336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  <w:tab w:val="decimal" w:pos="2265"/>
              </w:tabs>
              <w:spacing w:after="0"/>
              <w:ind w:left="-108" w:right="-80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34A8F78" w14:textId="7F66E1DD" w:rsidR="0033682B" w:rsidRPr="00DE00BE" w:rsidRDefault="0033682B" w:rsidP="00DE0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00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(5,960,956)</w:t>
            </w:r>
          </w:p>
        </w:tc>
        <w:tc>
          <w:tcPr>
            <w:tcW w:w="180" w:type="dxa"/>
          </w:tcPr>
          <w:p w14:paraId="2E6EB75A" w14:textId="77777777" w:rsidR="0033682B" w:rsidRPr="00DE00BE" w:rsidRDefault="0033682B" w:rsidP="00336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  <w:tab w:val="decimal" w:pos="2265"/>
              </w:tabs>
              <w:spacing w:after="0"/>
              <w:ind w:left="-108" w:right="-80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87CB97B" w14:textId="28F3D366" w:rsidR="0033682B" w:rsidRPr="00DE00BE" w:rsidRDefault="0033682B" w:rsidP="00336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65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00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15,151,156</w:t>
            </w:r>
          </w:p>
        </w:tc>
      </w:tr>
    </w:tbl>
    <w:p w14:paraId="65AFFAC8" w14:textId="095DE2BE" w:rsidR="00A719AA" w:rsidRPr="00DA70F0" w:rsidRDefault="00A719AA" w:rsidP="00743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Theme="majorBidi" w:hAnsiTheme="majorBidi" w:cs="Angsana New"/>
          <w:sz w:val="30"/>
          <w:szCs w:val="30"/>
          <w:highlight w:val="yellow"/>
        </w:rPr>
      </w:pPr>
    </w:p>
    <w:p w14:paraId="207B4147" w14:textId="2DBC492B" w:rsidR="001346CA" w:rsidRPr="008550D5" w:rsidRDefault="00D578AA" w:rsidP="00743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D578AA">
        <w:rPr>
          <w:rFonts w:asciiTheme="majorBidi" w:hAnsiTheme="majorBidi" w:cs="Angsana New" w:hint="cs"/>
          <w:sz w:val="30"/>
          <w:szCs w:val="30"/>
          <w:cs/>
        </w:rPr>
        <w:t>เมื่อวันที่</w:t>
      </w:r>
      <w:r w:rsidRPr="00D578AA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 xml:space="preserve">16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มกราคม </w:t>
      </w:r>
      <w:r>
        <w:rPr>
          <w:rFonts w:asciiTheme="majorBidi" w:hAnsiTheme="majorBidi" w:cs="Angsana New"/>
          <w:sz w:val="30"/>
          <w:szCs w:val="30"/>
        </w:rPr>
        <w:t xml:space="preserve">2567 </w:t>
      </w:r>
      <w:r w:rsidRPr="00D578AA">
        <w:rPr>
          <w:rFonts w:asciiTheme="majorBidi" w:hAnsiTheme="majorBidi" w:cs="Angsana New" w:hint="cs"/>
          <w:sz w:val="30"/>
          <w:szCs w:val="30"/>
          <w:cs/>
        </w:rPr>
        <w:t>ที่ประชุมคณะกรรมการบริษัทได้อนุมัติให้บริษัทดำเนินการซื้อหุ้นคืนนับตั้งแต่วันที่</w:t>
      </w:r>
      <w:r w:rsidR="00091CA0">
        <w:rPr>
          <w:rFonts w:asciiTheme="majorBidi" w:hAnsiTheme="majorBidi" w:cs="Angsana New"/>
          <w:sz w:val="30"/>
          <w:szCs w:val="30"/>
        </w:rPr>
        <w:br/>
      </w:r>
      <w:r>
        <w:rPr>
          <w:rFonts w:asciiTheme="majorBidi" w:hAnsiTheme="majorBidi" w:cs="Angsana New"/>
          <w:sz w:val="30"/>
          <w:szCs w:val="30"/>
        </w:rPr>
        <w:t xml:space="preserve">20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กุมภาพันธ์ </w:t>
      </w:r>
      <w:r>
        <w:rPr>
          <w:rFonts w:asciiTheme="majorBidi" w:hAnsiTheme="majorBidi" w:cs="Angsana New"/>
          <w:sz w:val="30"/>
          <w:szCs w:val="30"/>
        </w:rPr>
        <w:t>2567</w:t>
      </w:r>
      <w:r w:rsidRPr="00D578AA">
        <w:rPr>
          <w:rFonts w:asciiTheme="majorBidi" w:hAnsiTheme="majorBidi" w:cs="Angsana New"/>
          <w:sz w:val="30"/>
          <w:szCs w:val="30"/>
        </w:rPr>
        <w:t xml:space="preserve"> </w:t>
      </w:r>
      <w:r w:rsidRPr="00D578AA">
        <w:rPr>
          <w:rFonts w:asciiTheme="majorBidi" w:hAnsiTheme="majorBidi" w:cs="Angsana New" w:hint="cs"/>
          <w:sz w:val="30"/>
          <w:szCs w:val="30"/>
          <w:cs/>
        </w:rPr>
        <w:t>ถึงวันที่</w:t>
      </w:r>
      <w:r w:rsidRPr="00D578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578AA">
        <w:rPr>
          <w:rFonts w:asciiTheme="majorBidi" w:hAnsiTheme="majorBidi" w:cs="Angsana New"/>
          <w:sz w:val="30"/>
          <w:szCs w:val="30"/>
        </w:rPr>
        <w:t xml:space="preserve">30 </w:t>
      </w:r>
      <w:r w:rsidRPr="00D578AA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Pr="00D578AA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2567</w:t>
      </w:r>
      <w:r w:rsidRPr="00D578AA">
        <w:rPr>
          <w:rFonts w:asciiTheme="majorBidi" w:hAnsiTheme="majorBidi" w:cs="Angsana New"/>
          <w:sz w:val="30"/>
          <w:szCs w:val="30"/>
        </w:rPr>
        <w:t xml:space="preserve"> </w:t>
      </w:r>
      <w:r w:rsidRPr="00D578AA">
        <w:rPr>
          <w:rFonts w:asciiTheme="majorBidi" w:hAnsiTheme="majorBidi" w:cs="Angsana New" w:hint="cs"/>
          <w:sz w:val="30"/>
          <w:szCs w:val="30"/>
          <w:cs/>
        </w:rPr>
        <w:t>โดยกำหนดวงเงินสูงสุดที่ใช้ในการซื้อหุ้นคืนไม่เกิน</w:t>
      </w:r>
      <w:r w:rsidRPr="00D578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578AA">
        <w:rPr>
          <w:rFonts w:asciiTheme="majorBidi" w:hAnsiTheme="majorBidi" w:cs="Angsana New"/>
          <w:sz w:val="30"/>
          <w:szCs w:val="30"/>
        </w:rPr>
        <w:t>3,</w:t>
      </w:r>
      <w:r>
        <w:rPr>
          <w:rFonts w:asciiTheme="majorBidi" w:hAnsiTheme="majorBidi" w:cs="Angsana New"/>
          <w:sz w:val="30"/>
          <w:szCs w:val="30"/>
        </w:rPr>
        <w:t>6</w:t>
      </w:r>
      <w:r w:rsidRPr="00D578AA">
        <w:rPr>
          <w:rFonts w:asciiTheme="majorBidi" w:hAnsiTheme="majorBidi" w:cs="Angsana New"/>
          <w:sz w:val="30"/>
          <w:szCs w:val="30"/>
        </w:rPr>
        <w:t xml:space="preserve">00 </w:t>
      </w:r>
      <w:r w:rsidRPr="00D578AA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D578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578AA">
        <w:rPr>
          <w:rFonts w:asciiTheme="majorBidi" w:hAnsiTheme="majorBidi" w:cs="Angsana New" w:hint="cs"/>
          <w:sz w:val="30"/>
          <w:szCs w:val="30"/>
          <w:cs/>
        </w:rPr>
        <w:t>และจำนวนหุ้นที่จะซื้อคืนไม่เกิน</w:t>
      </w:r>
      <w:r w:rsidRPr="00D578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578AA">
        <w:rPr>
          <w:rFonts w:asciiTheme="majorBidi" w:hAnsiTheme="majorBidi" w:cs="Angsana New"/>
          <w:sz w:val="30"/>
          <w:szCs w:val="30"/>
        </w:rPr>
        <w:t xml:space="preserve">200 </w:t>
      </w:r>
      <w:r w:rsidRPr="00D578AA">
        <w:rPr>
          <w:rFonts w:asciiTheme="majorBidi" w:hAnsiTheme="majorBidi" w:cs="Angsana New" w:hint="cs"/>
          <w:sz w:val="30"/>
          <w:szCs w:val="30"/>
          <w:cs/>
        </w:rPr>
        <w:t>ล้านหุ้น</w:t>
      </w:r>
      <w:r w:rsidRPr="00D578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578AA">
        <w:rPr>
          <w:rFonts w:asciiTheme="majorBidi" w:hAnsiTheme="majorBidi" w:cs="Angsana New" w:hint="cs"/>
          <w:sz w:val="30"/>
          <w:szCs w:val="30"/>
          <w:cs/>
        </w:rPr>
        <w:t>ซึ่งคิดเป็นร้อยละ</w:t>
      </w:r>
      <w:r w:rsidRPr="00D578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578AA">
        <w:rPr>
          <w:rFonts w:asciiTheme="majorBidi" w:hAnsiTheme="majorBidi" w:cs="Angsana New"/>
          <w:sz w:val="30"/>
          <w:szCs w:val="30"/>
        </w:rPr>
        <w:t>4.</w:t>
      </w:r>
      <w:r>
        <w:rPr>
          <w:rFonts w:asciiTheme="majorBidi" w:hAnsiTheme="majorBidi" w:cs="Angsana New"/>
          <w:sz w:val="30"/>
          <w:szCs w:val="30"/>
        </w:rPr>
        <w:t>30</w:t>
      </w:r>
      <w:r w:rsidRPr="00D578AA">
        <w:rPr>
          <w:rFonts w:asciiTheme="majorBidi" w:hAnsiTheme="majorBidi" w:cs="Angsana New"/>
          <w:sz w:val="30"/>
          <w:szCs w:val="30"/>
        </w:rPr>
        <w:t xml:space="preserve"> </w:t>
      </w:r>
      <w:r w:rsidRPr="00D578AA">
        <w:rPr>
          <w:rFonts w:asciiTheme="majorBidi" w:hAnsiTheme="majorBidi" w:cs="Angsana New" w:hint="cs"/>
          <w:sz w:val="30"/>
          <w:szCs w:val="30"/>
          <w:cs/>
        </w:rPr>
        <w:t>ของหุ้นที่จำหน่ายและได้รับชำระแล้วทั้งหมด</w:t>
      </w:r>
      <w:r w:rsidRPr="00D578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54F1A" w:rsidRPr="00E54F1A">
        <w:rPr>
          <w:rFonts w:asciiTheme="majorBidi" w:hAnsiTheme="majorBidi" w:cs="Angsana New" w:hint="cs"/>
          <w:sz w:val="30"/>
          <w:szCs w:val="30"/>
          <w:cs/>
        </w:rPr>
        <w:t>โดยกำหนดระยะเวลาจำหน่ายหุ้นที่ซื้อคืนจะกระทำภายหลัง</w:t>
      </w:r>
      <w:r w:rsidR="00E54F1A" w:rsidRPr="00E54F1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D188C" w:rsidRPr="000D188C">
        <w:rPr>
          <w:rFonts w:asciiTheme="majorBidi" w:hAnsiTheme="majorBidi" w:cs="Angsana New"/>
          <w:sz w:val="30"/>
          <w:szCs w:val="30"/>
        </w:rPr>
        <w:t>6</w:t>
      </w:r>
      <w:r w:rsidR="00E54F1A" w:rsidRPr="00E54F1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54F1A" w:rsidRPr="00E54F1A">
        <w:rPr>
          <w:rFonts w:asciiTheme="majorBidi" w:hAnsiTheme="majorBidi" w:cs="Angsana New" w:hint="cs"/>
          <w:sz w:val="30"/>
          <w:szCs w:val="30"/>
          <w:cs/>
        </w:rPr>
        <w:t>เดือนนับแต่การซื้อหุ้นคืนเสร็จสิ้น</w:t>
      </w:r>
      <w:r w:rsidR="00E54F1A" w:rsidRPr="00E54F1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54F1A" w:rsidRPr="00E54F1A">
        <w:rPr>
          <w:rFonts w:asciiTheme="majorBidi" w:hAnsiTheme="majorBidi" w:cs="Angsana New" w:hint="cs"/>
          <w:sz w:val="30"/>
          <w:szCs w:val="30"/>
          <w:cs/>
        </w:rPr>
        <w:t>แต่ไม่เกิน</w:t>
      </w:r>
      <w:r w:rsidR="00E54F1A" w:rsidRPr="00E54F1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D188C" w:rsidRPr="000D188C">
        <w:rPr>
          <w:rFonts w:asciiTheme="majorBidi" w:hAnsiTheme="majorBidi" w:cs="Angsana New"/>
          <w:sz w:val="30"/>
          <w:szCs w:val="30"/>
        </w:rPr>
        <w:t>3</w:t>
      </w:r>
      <w:r w:rsidR="00E54F1A" w:rsidRPr="00E54F1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54F1A" w:rsidRPr="00E54F1A">
        <w:rPr>
          <w:rFonts w:asciiTheme="majorBidi" w:hAnsiTheme="majorBidi" w:cs="Angsana New" w:hint="cs"/>
          <w:sz w:val="30"/>
          <w:szCs w:val="30"/>
          <w:cs/>
        </w:rPr>
        <w:t>ปี</w:t>
      </w:r>
    </w:p>
    <w:p w14:paraId="5F2FC4E1" w14:textId="77777777" w:rsidR="005B4DD0" w:rsidRPr="00CA55E6" w:rsidRDefault="005B4DD0" w:rsidP="005B4DD0">
      <w:pPr>
        <w:tabs>
          <w:tab w:val="left" w:pos="540"/>
        </w:tabs>
        <w:ind w:left="540" w:right="44"/>
        <w:jc w:val="both"/>
        <w:rPr>
          <w:rFonts w:ascii="Angsana New" w:hAnsi="Angsana New" w:cs="Angsana New"/>
          <w:sz w:val="30"/>
          <w:szCs w:val="30"/>
        </w:rPr>
      </w:pPr>
    </w:p>
    <w:p w14:paraId="232FB4C4" w14:textId="06E4DB2F" w:rsidR="005B4DD0" w:rsidRPr="00CA55E6" w:rsidRDefault="005B4DD0" w:rsidP="00DE00BE">
      <w:pPr>
        <w:tabs>
          <w:tab w:val="left" w:pos="540"/>
        </w:tabs>
        <w:ind w:left="540" w:right="44"/>
        <w:jc w:val="thaiDistribute"/>
        <w:rPr>
          <w:rFonts w:ascii="Angsana New" w:hAnsi="Angsana New" w:cs="Angsana New"/>
          <w:sz w:val="30"/>
          <w:szCs w:val="30"/>
          <w:cs/>
        </w:rPr>
      </w:pPr>
      <w:r w:rsidRPr="00DE00BE">
        <w:rPr>
          <w:rFonts w:ascii="Angsana New" w:hAnsi="Angsana New" w:cs="Angsana New"/>
          <w:spacing w:val="-6"/>
          <w:sz w:val="30"/>
          <w:szCs w:val="30"/>
          <w:cs/>
        </w:rPr>
        <w:t>ใน</w:t>
      </w:r>
      <w:r w:rsidR="00C47C3D" w:rsidRPr="00DE00BE">
        <w:rPr>
          <w:rFonts w:ascii="Angsana New" w:hAnsi="Angsana New" w:cs="Angsana New"/>
          <w:spacing w:val="-6"/>
          <w:sz w:val="30"/>
          <w:szCs w:val="30"/>
          <w:cs/>
        </w:rPr>
        <w:t xml:space="preserve">เดือนมิถุนายน </w:t>
      </w:r>
      <w:r w:rsidR="00C47C3D" w:rsidRPr="00DE00BE">
        <w:rPr>
          <w:rFonts w:ascii="Angsana New" w:hAnsi="Angsana New" w:cs="Angsana New"/>
          <w:spacing w:val="-6"/>
          <w:sz w:val="30"/>
          <w:szCs w:val="30"/>
        </w:rPr>
        <w:t xml:space="preserve">2567 </w:t>
      </w:r>
      <w:r w:rsidR="00C47C3D" w:rsidRPr="00DE00BE">
        <w:rPr>
          <w:rFonts w:ascii="Angsana New" w:hAnsi="Angsana New" w:cs="Angsana New"/>
          <w:spacing w:val="-6"/>
          <w:sz w:val="30"/>
          <w:szCs w:val="30"/>
          <w:cs/>
        </w:rPr>
        <w:t>การดำเนินการซื้อ</w:t>
      </w:r>
      <w:r w:rsidRPr="00DE00BE">
        <w:rPr>
          <w:rFonts w:ascii="Angsana New" w:hAnsi="Angsana New" w:cs="Angsana New"/>
          <w:spacing w:val="-6"/>
          <w:sz w:val="30"/>
          <w:szCs w:val="30"/>
          <w:cs/>
        </w:rPr>
        <w:t xml:space="preserve">หุ้นคืนจำนวน </w:t>
      </w:r>
      <w:r w:rsidR="00CA55E6" w:rsidRPr="00DE00BE">
        <w:rPr>
          <w:rFonts w:ascii="Angsana New" w:hAnsi="Angsana New" w:cs="Angsana New"/>
          <w:spacing w:val="-6"/>
          <w:sz w:val="30"/>
          <w:szCs w:val="30"/>
        </w:rPr>
        <w:t>200</w:t>
      </w:r>
      <w:r w:rsidRPr="00DE00BE">
        <w:rPr>
          <w:rFonts w:ascii="Angsana New" w:hAnsi="Angsana New" w:cs="Angsana New"/>
          <w:spacing w:val="-6"/>
          <w:sz w:val="30"/>
          <w:szCs w:val="30"/>
          <w:cs/>
        </w:rPr>
        <w:t xml:space="preserve"> ล้านหุ้น</w:t>
      </w:r>
      <w:r w:rsidR="00C47C3D" w:rsidRPr="00DE00BE">
        <w:rPr>
          <w:rFonts w:ascii="Angsana New" w:hAnsi="Angsana New" w:cs="Angsana New"/>
          <w:spacing w:val="-6"/>
          <w:sz w:val="30"/>
          <w:szCs w:val="30"/>
          <w:cs/>
        </w:rPr>
        <w:t>ดังกล่าว</w:t>
      </w:r>
      <w:r w:rsidRPr="00DE00BE">
        <w:rPr>
          <w:rFonts w:ascii="Angsana New" w:hAnsi="Angsana New" w:cs="Angsana New"/>
          <w:spacing w:val="-6"/>
          <w:sz w:val="30"/>
          <w:szCs w:val="30"/>
          <w:cs/>
        </w:rPr>
        <w:t xml:space="preserve"> รวมเป็นจำนวน </w:t>
      </w:r>
      <w:r w:rsidR="00CA55E6" w:rsidRPr="00DE00BE">
        <w:rPr>
          <w:rFonts w:ascii="Angsana New" w:hAnsi="Angsana New" w:cs="Angsana New"/>
          <w:spacing w:val="-6"/>
          <w:sz w:val="30"/>
          <w:szCs w:val="30"/>
        </w:rPr>
        <w:t>2</w:t>
      </w:r>
      <w:r w:rsidRPr="00DE00BE">
        <w:rPr>
          <w:rFonts w:ascii="Angsana New" w:hAnsi="Angsana New" w:cs="Angsana New"/>
          <w:spacing w:val="-6"/>
          <w:sz w:val="30"/>
          <w:szCs w:val="30"/>
        </w:rPr>
        <w:t>,</w:t>
      </w:r>
      <w:r w:rsidR="007317BC" w:rsidRPr="00DE00BE">
        <w:rPr>
          <w:rFonts w:ascii="Angsana New" w:hAnsi="Angsana New" w:cs="Angsana New"/>
          <w:spacing w:val="-6"/>
          <w:sz w:val="30"/>
          <w:szCs w:val="30"/>
        </w:rPr>
        <w:t>982</w:t>
      </w:r>
      <w:r w:rsidRPr="00DE00BE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DE00BE">
        <w:rPr>
          <w:rFonts w:ascii="Angsana New" w:hAnsi="Angsana New" w:cs="Angsana New"/>
          <w:spacing w:val="-6"/>
          <w:sz w:val="30"/>
          <w:szCs w:val="30"/>
          <w:cs/>
        </w:rPr>
        <w:t>ล้านบาท</w:t>
      </w:r>
      <w:r w:rsidR="00C47C3D" w:rsidRPr="00DE00BE">
        <w:rPr>
          <w:rFonts w:ascii="Angsana New" w:hAnsi="Angsana New" w:cs="Angsana New"/>
          <w:spacing w:val="-6"/>
          <w:sz w:val="30"/>
          <w:szCs w:val="30"/>
          <w:cs/>
        </w:rPr>
        <w:t>ได้เสร็จสิ้น</w:t>
      </w:r>
      <w:r w:rsidR="00C47C3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โดย</w:t>
      </w:r>
      <w:r w:rsidRPr="00CA55E6">
        <w:rPr>
          <w:rFonts w:ascii="Angsana New" w:hAnsi="Angsana New" w:cs="Angsana New"/>
          <w:spacing w:val="-4"/>
          <w:sz w:val="30"/>
          <w:szCs w:val="30"/>
          <w:cs/>
        </w:rPr>
        <w:t>รายการ</w:t>
      </w:r>
      <w:r w:rsidR="00C47C3D">
        <w:rPr>
          <w:rFonts w:ascii="Angsana New" w:hAnsi="Angsana New" w:cs="Angsana New" w:hint="cs"/>
          <w:spacing w:val="-4"/>
          <w:sz w:val="30"/>
          <w:szCs w:val="30"/>
          <w:cs/>
        </w:rPr>
        <w:t>ดังกล่าว แสดง</w:t>
      </w:r>
      <w:r w:rsidRPr="00CA55E6">
        <w:rPr>
          <w:rFonts w:ascii="Angsana New" w:hAnsi="Angsana New" w:cs="Angsana New"/>
          <w:spacing w:val="-4"/>
          <w:sz w:val="30"/>
          <w:szCs w:val="30"/>
          <w:cs/>
        </w:rPr>
        <w:t>หักจาก</w:t>
      </w:r>
      <w:r w:rsidR="00CA55E6" w:rsidRPr="00CA55E6">
        <w:rPr>
          <w:rFonts w:ascii="Angsana New" w:hAnsi="Angsana New" w:cs="Angsana New" w:hint="cs"/>
          <w:spacing w:val="-4"/>
          <w:sz w:val="30"/>
          <w:szCs w:val="30"/>
          <w:cs/>
        </w:rPr>
        <w:t>ส่วน</w:t>
      </w:r>
      <w:r w:rsidRPr="00CA55E6">
        <w:rPr>
          <w:rFonts w:ascii="Angsana New" w:hAnsi="Angsana New" w:cs="Angsana New"/>
          <w:spacing w:val="-4"/>
          <w:sz w:val="30"/>
          <w:szCs w:val="30"/>
          <w:cs/>
        </w:rPr>
        <w:t>ของผู้ถือหุ้น</w:t>
      </w:r>
      <w:r w:rsidRPr="00CA55E6">
        <w:rPr>
          <w:rFonts w:ascii="Angsana New" w:hAnsi="Angsana New" w:cs="Angsana New"/>
          <w:sz w:val="30"/>
          <w:szCs w:val="30"/>
          <w:cs/>
        </w:rPr>
        <w:t xml:space="preserve"> </w:t>
      </w:r>
      <w:r w:rsidR="00C47C3D">
        <w:rPr>
          <w:rFonts w:ascii="Angsana New" w:hAnsi="Angsana New" w:cs="Angsana New" w:hint="cs"/>
          <w:sz w:val="30"/>
          <w:szCs w:val="30"/>
          <w:cs/>
        </w:rPr>
        <w:t xml:space="preserve">ทั้งนี้ </w:t>
      </w:r>
      <w:r w:rsidRPr="00CA55E6">
        <w:rPr>
          <w:rFonts w:ascii="Angsana New" w:hAnsi="Angsana New" w:cs="Angsana New"/>
          <w:sz w:val="30"/>
          <w:szCs w:val="30"/>
          <w:cs/>
        </w:rPr>
        <w:t>บริษัทถือหุ้นทุนซื้อคืนไว้เพื่อร</w:t>
      </w:r>
      <w:r w:rsidR="00CA55E6" w:rsidRPr="00CA55E6">
        <w:rPr>
          <w:rFonts w:ascii="Angsana New" w:hAnsi="Angsana New" w:cs="Angsana New"/>
          <w:sz w:val="30"/>
          <w:szCs w:val="30"/>
          <w:cs/>
        </w:rPr>
        <w:t>อการจำหน่าย</w:t>
      </w:r>
      <w:r w:rsidRPr="00CA55E6">
        <w:rPr>
          <w:rFonts w:ascii="Angsana New" w:hAnsi="Angsana New" w:cs="Angsana New"/>
          <w:sz w:val="30"/>
          <w:szCs w:val="30"/>
          <w:cs/>
        </w:rPr>
        <w:t>อีกครั้งหนึ่งในเว</w:t>
      </w:r>
      <w:r w:rsidR="00CA55E6" w:rsidRPr="00CA55E6">
        <w:rPr>
          <w:rFonts w:ascii="Angsana New" w:hAnsi="Angsana New" w:cs="Angsana New"/>
          <w:sz w:val="30"/>
          <w:szCs w:val="30"/>
          <w:cs/>
        </w:rPr>
        <w:t>ลา</w:t>
      </w:r>
      <w:r w:rsidRPr="00CA55E6">
        <w:rPr>
          <w:rFonts w:ascii="Angsana New" w:hAnsi="Angsana New" w:cs="Angsana New"/>
          <w:sz w:val="30"/>
          <w:szCs w:val="30"/>
          <w:cs/>
        </w:rPr>
        <w:t>ต่อไป</w:t>
      </w:r>
    </w:p>
    <w:p w14:paraId="381858AE" w14:textId="77777777" w:rsidR="005B4DD0" w:rsidRPr="00091F79" w:rsidRDefault="005B4DD0" w:rsidP="00D11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p w14:paraId="49ADAF7F" w14:textId="34C0E437" w:rsidR="00A719AA" w:rsidRPr="00091CA0" w:rsidRDefault="00A719AA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</w:rPr>
      </w:pPr>
      <w:r w:rsidRPr="00091CA0">
        <w:rPr>
          <w:rFonts w:ascii="Angsana New" w:hAnsi="Angsana New" w:cs="Angsana New"/>
          <w:szCs w:val="30"/>
          <w:cs/>
        </w:rPr>
        <w:t xml:space="preserve">กำไร </w:t>
      </w:r>
      <w:r w:rsidRPr="00091CA0">
        <w:rPr>
          <w:rFonts w:ascii="Angsana New" w:hAnsi="Angsana New" w:cs="Angsana New"/>
          <w:szCs w:val="30"/>
        </w:rPr>
        <w:t>(</w:t>
      </w:r>
      <w:r w:rsidRPr="00091CA0">
        <w:rPr>
          <w:rFonts w:ascii="Angsana New" w:hAnsi="Angsana New" w:cs="Angsana New"/>
          <w:szCs w:val="30"/>
          <w:cs/>
        </w:rPr>
        <w:t>ขาดทุน</w:t>
      </w:r>
      <w:r w:rsidRPr="00091CA0">
        <w:rPr>
          <w:rFonts w:ascii="Angsana New" w:hAnsi="Angsana New" w:cs="Angsana New"/>
          <w:szCs w:val="30"/>
        </w:rPr>
        <w:t xml:space="preserve">) </w:t>
      </w:r>
      <w:r w:rsidRPr="00091CA0">
        <w:rPr>
          <w:rFonts w:ascii="Angsana New" w:hAnsi="Angsana New" w:cs="Angsana New"/>
          <w:szCs w:val="30"/>
          <w:cs/>
        </w:rPr>
        <w:t>อื่น</w:t>
      </w:r>
      <w:r w:rsidR="003A7E7C">
        <w:rPr>
          <w:rFonts w:ascii="Angsana New" w:hAnsi="Angsana New" w:cs="Angsana New" w:hint="cs"/>
          <w:szCs w:val="30"/>
          <w:cs/>
        </w:rPr>
        <w:t xml:space="preserve"> </w:t>
      </w:r>
      <w:r w:rsidRPr="00091CA0">
        <w:rPr>
          <w:rFonts w:ascii="Angsana New" w:hAnsi="Angsana New" w:cs="Angsana New"/>
          <w:szCs w:val="30"/>
          <w:cs/>
        </w:rPr>
        <w:t>สุทธิ</w:t>
      </w:r>
    </w:p>
    <w:p w14:paraId="273268EA" w14:textId="77777777" w:rsidR="00A719AA" w:rsidRDefault="00A719AA" w:rsidP="00A71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16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78"/>
        <w:gridCol w:w="1170"/>
        <w:gridCol w:w="180"/>
        <w:gridCol w:w="1143"/>
        <w:gridCol w:w="180"/>
        <w:gridCol w:w="1170"/>
        <w:gridCol w:w="180"/>
        <w:gridCol w:w="1161"/>
      </w:tblGrid>
      <w:tr w:rsidR="00A719AA" w:rsidRPr="00A85D0A" w14:paraId="2895C484" w14:textId="77777777" w:rsidTr="000D0C26">
        <w:trPr>
          <w:cantSplit/>
          <w:trHeight w:val="343"/>
          <w:tblHeader/>
        </w:trPr>
        <w:tc>
          <w:tcPr>
            <w:tcW w:w="3978" w:type="dxa"/>
            <w:vAlign w:val="bottom"/>
            <w:hideMark/>
          </w:tcPr>
          <w:p w14:paraId="53EFA150" w14:textId="77777777" w:rsidR="00A719AA" w:rsidRPr="00A85D0A" w:rsidRDefault="00A719AA" w:rsidP="00E204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93" w:type="dxa"/>
            <w:gridSpan w:val="3"/>
            <w:vAlign w:val="bottom"/>
            <w:hideMark/>
          </w:tcPr>
          <w:p w14:paraId="2B0C5EC5" w14:textId="77777777" w:rsidR="00A719AA" w:rsidRPr="00A85D0A" w:rsidRDefault="00A719AA" w:rsidP="00E2040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49C63D7" w14:textId="77777777" w:rsidR="00A719AA" w:rsidRPr="00A85D0A" w:rsidRDefault="00A719AA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11" w:type="dxa"/>
            <w:gridSpan w:val="3"/>
            <w:vAlign w:val="bottom"/>
            <w:hideMark/>
          </w:tcPr>
          <w:p w14:paraId="4EAEF264" w14:textId="77777777" w:rsidR="00A719AA" w:rsidRPr="00A85D0A" w:rsidRDefault="00A719AA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A3C79" w:rsidRPr="00A85D0A" w14:paraId="0F088B10" w14:textId="77777777" w:rsidTr="000D0C26">
        <w:trPr>
          <w:cantSplit/>
          <w:trHeight w:val="343"/>
          <w:tblHeader/>
        </w:trPr>
        <w:tc>
          <w:tcPr>
            <w:tcW w:w="3978" w:type="dxa"/>
            <w:vAlign w:val="bottom"/>
          </w:tcPr>
          <w:p w14:paraId="14A0BBCC" w14:textId="35026189" w:rsidR="00AA3C79" w:rsidRPr="00AA3C79" w:rsidRDefault="00AA3C79" w:rsidP="00AA3C79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0D0C26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</w:t>
            </w:r>
            <w:r w:rsidRPr="00AA3C79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วันที่</w:t>
            </w:r>
            <w:r w:rsidRPr="00AA3C79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0D0C26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30 </w:t>
            </w:r>
            <w:r w:rsidR="000D0C26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75512B4B" w14:textId="02201D31" w:rsidR="00AA3C79" w:rsidRPr="00F92A58" w:rsidRDefault="00AA3C79" w:rsidP="00AA3C7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45F6C033" w14:textId="77777777" w:rsidR="00AA3C79" w:rsidRPr="00A85D0A" w:rsidRDefault="00AA3C79" w:rsidP="00AA3C7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143" w:type="dxa"/>
            <w:vAlign w:val="bottom"/>
          </w:tcPr>
          <w:p w14:paraId="26384A5B" w14:textId="250CA450" w:rsidR="00AA3C79" w:rsidRPr="00A85D0A" w:rsidRDefault="00AA3C79" w:rsidP="00AA3C7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58895921" w14:textId="77777777" w:rsidR="00AA3C79" w:rsidRPr="00A85D0A" w:rsidRDefault="00AA3C79" w:rsidP="00AA3C7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82D1930" w14:textId="71085DCA" w:rsidR="00AA3C79" w:rsidRPr="00A85D0A" w:rsidRDefault="00AA3C79" w:rsidP="00AA3C7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652C03E0" w14:textId="77777777" w:rsidR="00AA3C79" w:rsidRPr="00A85D0A" w:rsidRDefault="00AA3C79" w:rsidP="00AA3C7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161" w:type="dxa"/>
            <w:vAlign w:val="bottom"/>
          </w:tcPr>
          <w:p w14:paraId="649DA67A" w14:textId="6902FF39" w:rsidR="00AA3C79" w:rsidRPr="00A85D0A" w:rsidRDefault="00AA3C79" w:rsidP="00AA3C7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  <w:t>2566</w:t>
            </w:r>
          </w:p>
        </w:tc>
      </w:tr>
      <w:tr w:rsidR="00AA3C79" w:rsidRPr="00A85D0A" w14:paraId="36C6ED32" w14:textId="77777777" w:rsidTr="000D0C26">
        <w:trPr>
          <w:cantSplit/>
          <w:trHeight w:val="423"/>
          <w:tblHeader/>
        </w:trPr>
        <w:tc>
          <w:tcPr>
            <w:tcW w:w="3978" w:type="dxa"/>
            <w:vAlign w:val="bottom"/>
          </w:tcPr>
          <w:p w14:paraId="55CB9823" w14:textId="77777777" w:rsidR="00AA3C79" w:rsidRPr="00A85D0A" w:rsidRDefault="00AA3C79" w:rsidP="00AA3C79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5184" w:type="dxa"/>
            <w:gridSpan w:val="7"/>
            <w:vAlign w:val="bottom"/>
            <w:hideMark/>
          </w:tcPr>
          <w:p w14:paraId="7E9860CF" w14:textId="77777777" w:rsidR="00AA3C79" w:rsidRPr="00A85D0A" w:rsidRDefault="00AA3C79" w:rsidP="00AA3C7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3682B" w:rsidRPr="00A85D0A" w14:paraId="06C67737" w14:textId="77777777" w:rsidTr="000D0C26">
        <w:trPr>
          <w:cantSplit/>
          <w:trHeight w:val="333"/>
        </w:trPr>
        <w:tc>
          <w:tcPr>
            <w:tcW w:w="3978" w:type="dxa"/>
            <w:hideMark/>
          </w:tcPr>
          <w:p w14:paraId="088664B8" w14:textId="2F6D5702" w:rsidR="0033682B" w:rsidRPr="00A85D0A" w:rsidRDefault="0033682B" w:rsidP="0033682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กำไรจากอัตราแลกเปลี่ยน สุทธิ</w:t>
            </w:r>
          </w:p>
        </w:tc>
        <w:tc>
          <w:tcPr>
            <w:tcW w:w="1170" w:type="dxa"/>
          </w:tcPr>
          <w:p w14:paraId="26D29A3F" w14:textId="62E40844" w:rsidR="0033682B" w:rsidRPr="00AB5EF0" w:rsidRDefault="0033682B" w:rsidP="00336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33682B">
              <w:rPr>
                <w:rFonts w:asciiTheme="majorBidi" w:hAnsiTheme="majorBidi" w:cstheme="majorBidi"/>
                <w:sz w:val="30"/>
                <w:szCs w:val="30"/>
              </w:rPr>
              <w:t>990,389</w:t>
            </w:r>
          </w:p>
        </w:tc>
        <w:tc>
          <w:tcPr>
            <w:tcW w:w="180" w:type="dxa"/>
          </w:tcPr>
          <w:p w14:paraId="78742D96" w14:textId="77777777" w:rsidR="0033682B" w:rsidRPr="00603092" w:rsidRDefault="0033682B" w:rsidP="00336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C05D75E" w14:textId="46AD8A09" w:rsidR="0033682B" w:rsidRPr="00A85D0A" w:rsidRDefault="0033682B" w:rsidP="00336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935,868</w:t>
            </w:r>
          </w:p>
        </w:tc>
        <w:tc>
          <w:tcPr>
            <w:tcW w:w="180" w:type="dxa"/>
          </w:tcPr>
          <w:p w14:paraId="2723FF00" w14:textId="77777777" w:rsidR="0033682B" w:rsidRPr="008D57FF" w:rsidRDefault="0033682B" w:rsidP="00336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186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FA7247" w14:textId="49FF809B" w:rsidR="0033682B" w:rsidRPr="0033682B" w:rsidRDefault="0033682B" w:rsidP="00336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33682B">
              <w:rPr>
                <w:rFonts w:asciiTheme="majorBidi" w:hAnsiTheme="majorBidi" w:cstheme="majorBidi"/>
                <w:sz w:val="30"/>
                <w:szCs w:val="30"/>
              </w:rPr>
              <w:t>126,252</w:t>
            </w:r>
          </w:p>
        </w:tc>
        <w:tc>
          <w:tcPr>
            <w:tcW w:w="180" w:type="dxa"/>
          </w:tcPr>
          <w:p w14:paraId="64FEC803" w14:textId="77777777" w:rsidR="0033682B" w:rsidRPr="00603092" w:rsidRDefault="0033682B" w:rsidP="00336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D4BFA1A" w14:textId="21A1C59B" w:rsidR="0033682B" w:rsidRPr="00603092" w:rsidRDefault="0033682B" w:rsidP="00336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14" w:hanging="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864,494</w:t>
            </w:r>
          </w:p>
        </w:tc>
      </w:tr>
      <w:tr w:rsidR="0033682B" w:rsidRPr="00A85D0A" w14:paraId="1A6FBEE2" w14:textId="77777777" w:rsidTr="000D0C26">
        <w:trPr>
          <w:cantSplit/>
          <w:trHeight w:val="333"/>
        </w:trPr>
        <w:tc>
          <w:tcPr>
            <w:tcW w:w="3978" w:type="dxa"/>
          </w:tcPr>
          <w:p w14:paraId="06D81C33" w14:textId="3DF2D3C4" w:rsidR="0033682B" w:rsidRPr="00A85D0A" w:rsidRDefault="0033682B" w:rsidP="0033682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ขาดทุนจากเครื่องมือทางการเงิน สุทธิ</w:t>
            </w:r>
          </w:p>
        </w:tc>
        <w:tc>
          <w:tcPr>
            <w:tcW w:w="1170" w:type="dxa"/>
          </w:tcPr>
          <w:p w14:paraId="2BBE923E" w14:textId="611E013A" w:rsidR="0033682B" w:rsidRPr="00AB5EF0" w:rsidRDefault="0033682B" w:rsidP="00336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33682B">
              <w:rPr>
                <w:rFonts w:asciiTheme="majorBidi" w:hAnsiTheme="majorBidi" w:cstheme="majorBidi"/>
                <w:sz w:val="30"/>
                <w:szCs w:val="30"/>
              </w:rPr>
              <w:t>(1,015,285)</w:t>
            </w:r>
          </w:p>
        </w:tc>
        <w:tc>
          <w:tcPr>
            <w:tcW w:w="180" w:type="dxa"/>
          </w:tcPr>
          <w:p w14:paraId="48FD1377" w14:textId="77777777" w:rsidR="0033682B" w:rsidRPr="00603092" w:rsidRDefault="0033682B" w:rsidP="00336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FE085E3" w14:textId="66B8EEF1" w:rsidR="0033682B" w:rsidRDefault="0033682B" w:rsidP="00336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(968,477)</w:t>
            </w:r>
          </w:p>
        </w:tc>
        <w:tc>
          <w:tcPr>
            <w:tcW w:w="180" w:type="dxa"/>
          </w:tcPr>
          <w:p w14:paraId="537D1E25" w14:textId="77777777" w:rsidR="0033682B" w:rsidRPr="00603092" w:rsidRDefault="0033682B" w:rsidP="00336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FA52A1" w14:textId="69F595DE" w:rsidR="0033682B" w:rsidRPr="0033682B" w:rsidRDefault="0033682B" w:rsidP="00336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33682B">
              <w:rPr>
                <w:rFonts w:asciiTheme="majorBidi" w:hAnsiTheme="majorBidi" w:cstheme="majorBidi"/>
                <w:sz w:val="30"/>
                <w:szCs w:val="30"/>
              </w:rPr>
              <w:t>(1,389,420)</w:t>
            </w:r>
          </w:p>
        </w:tc>
        <w:tc>
          <w:tcPr>
            <w:tcW w:w="180" w:type="dxa"/>
          </w:tcPr>
          <w:p w14:paraId="7B408E27" w14:textId="77777777" w:rsidR="0033682B" w:rsidRPr="00603092" w:rsidRDefault="0033682B" w:rsidP="00336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69A59B0" w14:textId="3C0B3AA0" w:rsidR="0033682B" w:rsidRPr="00603092" w:rsidRDefault="0033682B" w:rsidP="00336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14" w:hanging="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(1,244,089)</w:t>
            </w:r>
          </w:p>
        </w:tc>
      </w:tr>
      <w:tr w:rsidR="0033682B" w:rsidRPr="00A85D0A" w14:paraId="101315B9" w14:textId="77777777" w:rsidTr="000D0C26">
        <w:trPr>
          <w:cantSplit/>
          <w:trHeight w:val="343"/>
        </w:trPr>
        <w:tc>
          <w:tcPr>
            <w:tcW w:w="3978" w:type="dxa"/>
          </w:tcPr>
          <w:p w14:paraId="1C856F27" w14:textId="77777777" w:rsidR="0033682B" w:rsidRDefault="0033682B" w:rsidP="0033682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605DF05" w14:textId="23D84C49" w:rsidR="0033682B" w:rsidRPr="00AB5EF0" w:rsidRDefault="00F66D23" w:rsidP="00336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0667E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0667E">
              <w:rPr>
                <w:rFonts w:asciiTheme="majorBidi" w:hAnsiTheme="majorBidi" w:cstheme="majorBidi"/>
                <w:sz w:val="30"/>
                <w:szCs w:val="30"/>
              </w:rPr>
              <w:t>437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A499C77" w14:textId="77777777" w:rsidR="0033682B" w:rsidRPr="00603092" w:rsidRDefault="0033682B" w:rsidP="00336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25047B11" w14:textId="0EF98BD2" w:rsidR="0033682B" w:rsidRDefault="0033682B" w:rsidP="00336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(108,207)</w:t>
            </w:r>
          </w:p>
        </w:tc>
        <w:tc>
          <w:tcPr>
            <w:tcW w:w="180" w:type="dxa"/>
          </w:tcPr>
          <w:p w14:paraId="37F1FBFD" w14:textId="77777777" w:rsidR="0033682B" w:rsidRPr="00603092" w:rsidRDefault="0033682B" w:rsidP="00336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95CF752" w14:textId="0D836481" w:rsidR="0033682B" w:rsidRPr="0033682B" w:rsidRDefault="0033682B" w:rsidP="00336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33682B">
              <w:rPr>
                <w:rFonts w:asciiTheme="majorBidi" w:hAnsiTheme="majorBidi" w:cstheme="majorBidi"/>
                <w:sz w:val="30"/>
                <w:szCs w:val="30"/>
              </w:rPr>
              <w:t>235,421</w:t>
            </w:r>
          </w:p>
        </w:tc>
        <w:tc>
          <w:tcPr>
            <w:tcW w:w="180" w:type="dxa"/>
          </w:tcPr>
          <w:p w14:paraId="5E88D988" w14:textId="77777777" w:rsidR="0033682B" w:rsidRPr="00603092" w:rsidRDefault="0033682B" w:rsidP="00336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430E20F4" w14:textId="25963AF3" w:rsidR="0033682B" w:rsidRDefault="0033682B" w:rsidP="00336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14" w:hanging="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(152,699)</w:t>
            </w:r>
          </w:p>
        </w:tc>
      </w:tr>
      <w:tr w:rsidR="0033682B" w:rsidRPr="00A85D0A" w14:paraId="0CAE166A" w14:textId="77777777" w:rsidTr="000D0C26">
        <w:trPr>
          <w:cantSplit/>
          <w:trHeight w:val="343"/>
        </w:trPr>
        <w:tc>
          <w:tcPr>
            <w:tcW w:w="3978" w:type="dxa"/>
          </w:tcPr>
          <w:p w14:paraId="47350EF5" w14:textId="66FFD5F0" w:rsidR="0033682B" w:rsidRPr="00843A74" w:rsidRDefault="0033682B" w:rsidP="00F43D1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3A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รวมกำไร </w:t>
            </w:r>
            <w:r w:rsidRPr="00843A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843A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Pr="00843A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843A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อื่น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43A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98BA20C" w14:textId="7FB3F6BE" w:rsidR="0033682B" w:rsidRPr="0033682B" w:rsidRDefault="0033682B" w:rsidP="002D7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/>
              <w:ind w:left="-108" w:right="-80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6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8066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</w:t>
            </w:r>
            <w:r w:rsidR="00F66D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066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333</w:t>
            </w:r>
            <w:r w:rsidRPr="00336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CD4866A" w14:textId="77777777" w:rsidR="0033682B" w:rsidRPr="0033682B" w:rsidRDefault="0033682B" w:rsidP="00336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60358B77" w14:textId="62E81016" w:rsidR="0033682B" w:rsidRPr="0033682B" w:rsidRDefault="0033682B" w:rsidP="002D7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368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(140,816)</w:t>
            </w:r>
          </w:p>
        </w:tc>
        <w:tc>
          <w:tcPr>
            <w:tcW w:w="180" w:type="dxa"/>
          </w:tcPr>
          <w:p w14:paraId="013430D9" w14:textId="77777777" w:rsidR="0033682B" w:rsidRPr="0033682B" w:rsidRDefault="0033682B" w:rsidP="00336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A42956D" w14:textId="04B37033" w:rsidR="0033682B" w:rsidRPr="0033682B" w:rsidRDefault="0033682B" w:rsidP="002D7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80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6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(1,027,747)</w:t>
            </w:r>
          </w:p>
        </w:tc>
        <w:tc>
          <w:tcPr>
            <w:tcW w:w="180" w:type="dxa"/>
          </w:tcPr>
          <w:p w14:paraId="776B50F6" w14:textId="77777777" w:rsidR="0033682B" w:rsidRPr="0033682B" w:rsidRDefault="0033682B" w:rsidP="00336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6B0DD4EA" w14:textId="4565EB99" w:rsidR="0033682B" w:rsidRPr="0033682B" w:rsidRDefault="0033682B" w:rsidP="002D7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14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368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(532,294)</w:t>
            </w:r>
          </w:p>
        </w:tc>
      </w:tr>
    </w:tbl>
    <w:p w14:paraId="18931D5B" w14:textId="77777777" w:rsidR="0033682B" w:rsidRDefault="003368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szCs w:val="30"/>
          <w:cs/>
        </w:rPr>
        <w:br w:type="page"/>
      </w:r>
    </w:p>
    <w:p w14:paraId="20DE634D" w14:textId="55D647F3" w:rsidR="00091F79" w:rsidRPr="00091CA0" w:rsidRDefault="00091F79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</w:rPr>
      </w:pPr>
      <w:r w:rsidRPr="00091CA0">
        <w:rPr>
          <w:rFonts w:ascii="Angsana New" w:hAnsi="Angsana New" w:cs="Angsana New"/>
          <w:szCs w:val="30"/>
          <w:cs/>
        </w:rPr>
        <w:lastRenderedPageBreak/>
        <w:t xml:space="preserve">ภาษีเงินได้ </w:t>
      </w:r>
    </w:p>
    <w:p w14:paraId="0E945126" w14:textId="77777777" w:rsidR="00091F79" w:rsidRPr="008F4522" w:rsidRDefault="00091F79" w:rsidP="00091F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260"/>
        <w:gridCol w:w="180"/>
        <w:gridCol w:w="1260"/>
        <w:gridCol w:w="180"/>
        <w:gridCol w:w="1260"/>
        <w:gridCol w:w="180"/>
        <w:gridCol w:w="1260"/>
      </w:tblGrid>
      <w:tr w:rsidR="00AA3C79" w:rsidRPr="00A85D0A" w14:paraId="0AB9D261" w14:textId="77777777" w:rsidTr="00DE00BE">
        <w:trPr>
          <w:cantSplit/>
          <w:trHeight w:val="343"/>
          <w:tblHeader/>
        </w:trPr>
        <w:tc>
          <w:tcPr>
            <w:tcW w:w="3780" w:type="dxa"/>
            <w:vAlign w:val="bottom"/>
            <w:hideMark/>
          </w:tcPr>
          <w:p w14:paraId="6AF9DFEA" w14:textId="77777777" w:rsidR="00AA3C79" w:rsidRPr="00A85D0A" w:rsidRDefault="00AA3C79" w:rsidP="00E204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76011781" w14:textId="77777777" w:rsidR="00AA3C79" w:rsidRPr="00A85D0A" w:rsidRDefault="00AA3C79" w:rsidP="00E2040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2EF9BE9" w14:textId="77777777" w:rsidR="00AA3C79" w:rsidRPr="00A85D0A" w:rsidRDefault="00AA3C79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5D3D10C9" w14:textId="77777777" w:rsidR="00AA3C79" w:rsidRPr="00A85D0A" w:rsidRDefault="00AA3C79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80CD9" w:rsidRPr="00A85D0A" w14:paraId="159E68AC" w14:textId="77777777" w:rsidTr="00DE00BE">
        <w:trPr>
          <w:cantSplit/>
          <w:trHeight w:val="343"/>
          <w:tblHeader/>
        </w:trPr>
        <w:tc>
          <w:tcPr>
            <w:tcW w:w="3780" w:type="dxa"/>
            <w:vAlign w:val="bottom"/>
          </w:tcPr>
          <w:p w14:paraId="15C8812C" w14:textId="74859ED4" w:rsidR="00E80CD9" w:rsidRDefault="00E80CD9" w:rsidP="00E80CD9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สำหรับงวดหกเดือนสิ้นสุด</w:t>
            </w:r>
            <w:r w:rsidRPr="00AA3C79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วันที่</w:t>
            </w:r>
            <w:r w:rsidRPr="00AA3C79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30 </w:t>
            </w: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30E9D1A6" w14:textId="77777777" w:rsidR="00E80CD9" w:rsidRPr="00C70B18" w:rsidRDefault="00E80CD9" w:rsidP="00E80CD9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151CA62C" w14:textId="77777777" w:rsidR="00E80CD9" w:rsidRPr="00A85D0A" w:rsidRDefault="00E80CD9" w:rsidP="00E80CD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71FA9CC" w14:textId="77777777" w:rsidR="00E80CD9" w:rsidRDefault="00E80CD9" w:rsidP="00E80CD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64C1B958" w14:textId="77777777" w:rsidR="00E80CD9" w:rsidRPr="00A85D0A" w:rsidRDefault="00E80CD9" w:rsidP="00E80CD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6F054AF" w14:textId="77777777" w:rsidR="00E80CD9" w:rsidRDefault="00E80CD9" w:rsidP="00E80CD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7CEDB71B" w14:textId="77777777" w:rsidR="00E80CD9" w:rsidRPr="00A85D0A" w:rsidRDefault="00E80CD9" w:rsidP="00E80CD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69678A0" w14:textId="77777777" w:rsidR="00E80CD9" w:rsidRDefault="00E80CD9" w:rsidP="00E80CD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  <w:t>2566</w:t>
            </w:r>
          </w:p>
        </w:tc>
      </w:tr>
      <w:tr w:rsidR="00AA3C79" w:rsidRPr="00A85D0A" w14:paraId="02D8AFFD" w14:textId="77777777" w:rsidTr="00DE00BE">
        <w:trPr>
          <w:cantSplit/>
          <w:trHeight w:val="423"/>
          <w:tblHeader/>
        </w:trPr>
        <w:tc>
          <w:tcPr>
            <w:tcW w:w="3780" w:type="dxa"/>
            <w:vAlign w:val="bottom"/>
          </w:tcPr>
          <w:p w14:paraId="79223A17" w14:textId="77777777" w:rsidR="00AA3C79" w:rsidRPr="00A85D0A" w:rsidRDefault="00AA3C79" w:rsidP="00E2040F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5580" w:type="dxa"/>
            <w:gridSpan w:val="7"/>
            <w:vAlign w:val="bottom"/>
            <w:hideMark/>
          </w:tcPr>
          <w:p w14:paraId="06158695" w14:textId="77777777" w:rsidR="00AA3C79" w:rsidRPr="00A85D0A" w:rsidRDefault="00AA3C79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3682B" w:rsidRPr="00A85D0A" w14:paraId="67FD848B" w14:textId="77777777" w:rsidTr="00DE00BE">
        <w:trPr>
          <w:cantSplit/>
          <w:trHeight w:val="333"/>
        </w:trPr>
        <w:tc>
          <w:tcPr>
            <w:tcW w:w="3780" w:type="dxa"/>
            <w:hideMark/>
          </w:tcPr>
          <w:p w14:paraId="4DE436AE" w14:textId="77777777" w:rsidR="0033682B" w:rsidRPr="00A85D0A" w:rsidRDefault="0033682B" w:rsidP="0033682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ภาษีเงินได้งวดปัจจุบัน</w:t>
            </w:r>
          </w:p>
        </w:tc>
        <w:tc>
          <w:tcPr>
            <w:tcW w:w="1260" w:type="dxa"/>
          </w:tcPr>
          <w:p w14:paraId="2DAF776D" w14:textId="424DB18C" w:rsidR="0033682B" w:rsidRPr="00F405D8" w:rsidRDefault="00397438" w:rsidP="00DE0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F405D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3682B" w:rsidRPr="00F405D8">
              <w:rPr>
                <w:rFonts w:asciiTheme="majorBidi" w:hAnsiTheme="majorBidi" w:cstheme="majorBidi"/>
                <w:sz w:val="30"/>
                <w:szCs w:val="30"/>
              </w:rPr>
              <w:t>392,478</w:t>
            </w:r>
            <w:r w:rsidRPr="00F405D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F854EDD" w14:textId="77777777" w:rsidR="0033682B" w:rsidRPr="00F405D8" w:rsidRDefault="0033682B" w:rsidP="00336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2F4BF3" w14:textId="70191544" w:rsidR="0033682B" w:rsidRPr="00F405D8" w:rsidRDefault="00397438" w:rsidP="00A96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F405D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3682B" w:rsidRPr="00F405D8">
              <w:rPr>
                <w:rFonts w:asciiTheme="majorBidi" w:hAnsiTheme="majorBidi" w:cstheme="majorBidi"/>
                <w:sz w:val="30"/>
                <w:szCs w:val="30"/>
              </w:rPr>
              <w:t>292,369</w:t>
            </w:r>
            <w:r w:rsidRPr="00F405D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981970C" w14:textId="77777777" w:rsidR="0033682B" w:rsidRPr="00F405D8" w:rsidRDefault="0033682B" w:rsidP="00336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8C8540" w14:textId="03E1411A" w:rsidR="0033682B" w:rsidRPr="00F405D8" w:rsidRDefault="00397438" w:rsidP="00A96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after="0"/>
              <w:ind w:left="-108" w:right="-262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F405D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3682B" w:rsidRPr="00F405D8">
              <w:rPr>
                <w:rFonts w:asciiTheme="majorBidi" w:hAnsiTheme="majorBidi" w:cstheme="majorBidi"/>
                <w:sz w:val="30"/>
                <w:szCs w:val="30"/>
              </w:rPr>
              <w:t>7,459</w:t>
            </w:r>
            <w:r w:rsidRPr="00F405D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8E08C38" w14:textId="77777777" w:rsidR="0033682B" w:rsidRPr="00F405D8" w:rsidRDefault="0033682B" w:rsidP="00336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6FFB03" w14:textId="5E0577E4" w:rsidR="0033682B" w:rsidRPr="00F405D8" w:rsidRDefault="00397438" w:rsidP="00A96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/>
              <w:ind w:left="-108" w:right="-262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F405D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3682B" w:rsidRPr="00F405D8">
              <w:rPr>
                <w:rFonts w:asciiTheme="majorBidi" w:hAnsiTheme="majorBidi" w:cstheme="majorBidi"/>
                <w:sz w:val="30"/>
                <w:szCs w:val="30"/>
              </w:rPr>
              <w:t>21,756</w:t>
            </w:r>
            <w:r w:rsidRPr="00F405D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3682B" w:rsidRPr="00A85D0A" w14:paraId="739F0528" w14:textId="77777777" w:rsidTr="00DE00BE">
        <w:trPr>
          <w:cantSplit/>
          <w:trHeight w:val="333"/>
        </w:trPr>
        <w:tc>
          <w:tcPr>
            <w:tcW w:w="3780" w:type="dxa"/>
          </w:tcPr>
          <w:p w14:paraId="03D2BC44" w14:textId="77777777" w:rsidR="0033682B" w:rsidRPr="00A85D0A" w:rsidRDefault="0033682B" w:rsidP="0033682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F649E91" w14:textId="36630634" w:rsidR="0033682B" w:rsidRPr="00046D54" w:rsidRDefault="002550EA" w:rsidP="00DE0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046D54">
              <w:rPr>
                <w:rFonts w:asciiTheme="majorBidi" w:hAnsiTheme="majorBidi" w:cstheme="majorBidi"/>
                <w:sz w:val="30"/>
                <w:szCs w:val="30"/>
              </w:rPr>
              <w:t>219</w:t>
            </w:r>
            <w:r w:rsidR="0033682B" w:rsidRPr="00046D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6D54">
              <w:rPr>
                <w:rFonts w:asciiTheme="majorBidi" w:hAnsiTheme="majorBidi" w:cstheme="majorBidi"/>
                <w:sz w:val="30"/>
                <w:szCs w:val="30"/>
              </w:rPr>
              <w:t>968</w:t>
            </w:r>
          </w:p>
        </w:tc>
        <w:tc>
          <w:tcPr>
            <w:tcW w:w="180" w:type="dxa"/>
          </w:tcPr>
          <w:p w14:paraId="4223FD70" w14:textId="77777777" w:rsidR="0033682B" w:rsidRPr="00F405D8" w:rsidRDefault="0033682B" w:rsidP="00336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BE8694" w14:textId="4AE364F8" w:rsidR="0033682B" w:rsidRPr="00F405D8" w:rsidRDefault="0033682B" w:rsidP="00336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  <w:r w:rsidRPr="00F405D8">
              <w:rPr>
                <w:rFonts w:ascii="Angsana New" w:hAnsi="Angsana New" w:cs="Angsana New"/>
                <w:sz w:val="30"/>
                <w:szCs w:val="30"/>
              </w:rPr>
              <w:t>731,937</w:t>
            </w:r>
          </w:p>
        </w:tc>
        <w:tc>
          <w:tcPr>
            <w:tcW w:w="180" w:type="dxa"/>
          </w:tcPr>
          <w:p w14:paraId="1D3DD441" w14:textId="77777777" w:rsidR="0033682B" w:rsidRPr="00F405D8" w:rsidRDefault="0033682B" w:rsidP="00336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8047816" w14:textId="70360BBA" w:rsidR="0033682B" w:rsidRPr="00F405D8" w:rsidRDefault="00397438" w:rsidP="00A96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after="0"/>
              <w:ind w:left="-108" w:right="-262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F405D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3682B" w:rsidRPr="00F405D8">
              <w:rPr>
                <w:rFonts w:asciiTheme="majorBidi" w:hAnsiTheme="majorBidi" w:cstheme="majorBidi"/>
                <w:sz w:val="30"/>
                <w:szCs w:val="30"/>
              </w:rPr>
              <w:t>16,436</w:t>
            </w:r>
            <w:r w:rsidRPr="00F405D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E7FBFDC" w14:textId="77777777" w:rsidR="0033682B" w:rsidRPr="00F405D8" w:rsidRDefault="0033682B" w:rsidP="00336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5F0028F" w14:textId="30E94BFB" w:rsidR="0033682B" w:rsidRPr="00F405D8" w:rsidRDefault="0033682B" w:rsidP="00A96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/>
              <w:ind w:left="-108" w:right="-262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F405D8">
              <w:rPr>
                <w:rFonts w:asciiTheme="majorBidi" w:hAnsiTheme="majorBidi" w:cstheme="majorBidi"/>
                <w:sz w:val="30"/>
                <w:szCs w:val="30"/>
              </w:rPr>
              <w:t>16,922</w:t>
            </w:r>
          </w:p>
        </w:tc>
      </w:tr>
      <w:tr w:rsidR="0033682B" w:rsidRPr="00A85D0A" w14:paraId="2D2D9FF7" w14:textId="77777777" w:rsidTr="00DE00BE">
        <w:trPr>
          <w:cantSplit/>
          <w:trHeight w:val="343"/>
        </w:trPr>
        <w:tc>
          <w:tcPr>
            <w:tcW w:w="3780" w:type="dxa"/>
            <w:hideMark/>
          </w:tcPr>
          <w:p w14:paraId="3695CE3C" w14:textId="34B4087E" w:rsidR="0033682B" w:rsidRPr="00843A74" w:rsidRDefault="0033682B" w:rsidP="0033682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3A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="000F5B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843A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="000F5B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843A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รายได้ภาษีเงินได้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7990D8A" w14:textId="6F3AF96F" w:rsidR="0033682B" w:rsidRPr="005C0A35" w:rsidRDefault="00397438" w:rsidP="00DE0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0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550EA" w:rsidRPr="005C0A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172</w:t>
            </w:r>
            <w:r w:rsidR="0033682B" w:rsidRPr="005C0A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550EA" w:rsidRPr="005C0A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510</w:t>
            </w:r>
            <w:r w:rsidRPr="00DE00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5A9501C" w14:textId="77777777" w:rsidR="0033682B" w:rsidRPr="00F405D8" w:rsidRDefault="0033682B" w:rsidP="00336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B730801" w14:textId="7CF19761" w:rsidR="0033682B" w:rsidRPr="00F405D8" w:rsidRDefault="0033682B" w:rsidP="005C0A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405D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439,568</w:t>
            </w:r>
          </w:p>
        </w:tc>
        <w:tc>
          <w:tcPr>
            <w:tcW w:w="180" w:type="dxa"/>
          </w:tcPr>
          <w:p w14:paraId="3706F34B" w14:textId="77777777" w:rsidR="0033682B" w:rsidRPr="00F405D8" w:rsidRDefault="0033682B" w:rsidP="00336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0B05180" w14:textId="39D1BA6E" w:rsidR="0033682B" w:rsidRPr="00F405D8" w:rsidRDefault="00397438" w:rsidP="005C0A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after="0"/>
              <w:ind w:left="-108" w:right="-262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05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3682B" w:rsidRPr="00F405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23,895</w:t>
            </w:r>
            <w:r w:rsidRPr="00F405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7335965" w14:textId="77777777" w:rsidR="0033682B" w:rsidRPr="00F405D8" w:rsidRDefault="0033682B" w:rsidP="00336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7F92C83" w14:textId="7DA97D71" w:rsidR="0033682B" w:rsidRPr="00F405D8" w:rsidRDefault="00397438" w:rsidP="00D540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/>
              <w:ind w:left="-108" w:right="-262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05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3682B" w:rsidRPr="00F405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4,834</w:t>
            </w:r>
            <w:r w:rsidRPr="00F405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4A5EA2AB" w14:textId="77777777" w:rsidR="00091F79" w:rsidRDefault="00091F79" w:rsidP="00143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sz w:val="30"/>
          <w:szCs w:val="30"/>
        </w:rPr>
      </w:pPr>
    </w:p>
    <w:p w14:paraId="2B934F17" w14:textId="1DC0AEFA" w:rsidR="00091F79" w:rsidRDefault="00091F79" w:rsidP="001C4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143CCF">
        <w:rPr>
          <w:rFonts w:asciiTheme="majorBidi" w:hAnsiTheme="majorBidi" w:cs="Angsana New" w:hint="cs"/>
          <w:sz w:val="30"/>
          <w:szCs w:val="30"/>
          <w:cs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ถัวเฉลี่ยเดียวกับที่ใช้กับกําไรรวมทั้งปีที่คาดว่าจะเกิดขึ้นสําหรับกลุ่มบริษัทและบริษัท</w:t>
      </w:r>
      <w:r w:rsidRPr="00143CC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43CCF">
        <w:rPr>
          <w:rFonts w:asciiTheme="majorBidi" w:hAnsiTheme="majorBidi" w:cs="Angsana New" w:hint="cs"/>
          <w:sz w:val="30"/>
          <w:szCs w:val="30"/>
          <w:cs/>
        </w:rPr>
        <w:t>คือ</w:t>
      </w:r>
      <w:r w:rsidRPr="00143CC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43CCF">
        <w:rPr>
          <w:rFonts w:asciiTheme="majorBidi" w:hAnsiTheme="majorBidi" w:cs="Angsana New" w:hint="cs"/>
          <w:sz w:val="30"/>
          <w:szCs w:val="30"/>
          <w:cs/>
        </w:rPr>
        <w:t>อัตราร้อยละ</w:t>
      </w:r>
      <w:r w:rsidRPr="00143CC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211D5">
        <w:rPr>
          <w:rFonts w:asciiTheme="majorBidi" w:hAnsiTheme="majorBidi" w:cs="Angsana New"/>
          <w:sz w:val="30"/>
          <w:szCs w:val="30"/>
        </w:rPr>
        <w:t>-5</w:t>
      </w:r>
      <w:r w:rsidR="00A9602B">
        <w:rPr>
          <w:rFonts w:asciiTheme="majorBidi" w:hAnsiTheme="majorBidi" w:cs="Angsana New"/>
          <w:sz w:val="30"/>
          <w:szCs w:val="30"/>
        </w:rPr>
        <w:t>.</w:t>
      </w:r>
      <w:r w:rsidR="00D211D5">
        <w:rPr>
          <w:rFonts w:asciiTheme="majorBidi" w:hAnsiTheme="majorBidi" w:cs="Angsana New"/>
          <w:sz w:val="30"/>
          <w:szCs w:val="30"/>
        </w:rPr>
        <w:t>6</w:t>
      </w:r>
      <w:r w:rsidRPr="00143CC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43CCF">
        <w:rPr>
          <w:rFonts w:asciiTheme="majorBidi" w:hAnsiTheme="majorBidi" w:cs="Angsana New" w:hint="cs"/>
          <w:sz w:val="30"/>
          <w:szCs w:val="30"/>
          <w:cs/>
        </w:rPr>
        <w:t>และร้อยละ</w:t>
      </w:r>
      <w:r w:rsidR="00A9602B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A9602B">
        <w:rPr>
          <w:rFonts w:asciiTheme="majorBidi" w:hAnsiTheme="majorBidi" w:cs="Angsana New"/>
          <w:sz w:val="30"/>
          <w:szCs w:val="30"/>
        </w:rPr>
        <w:t>3.7</w:t>
      </w:r>
      <w:r w:rsidRPr="00143CC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43CCF">
        <w:rPr>
          <w:rFonts w:asciiTheme="majorBidi" w:hAnsiTheme="majorBidi" w:cs="Angsana New" w:hint="cs"/>
          <w:sz w:val="30"/>
          <w:szCs w:val="30"/>
          <w:cs/>
        </w:rPr>
        <w:t>ตามลําดับ</w:t>
      </w:r>
      <w:r w:rsidRPr="00143CC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43CCF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E80CD9">
        <w:rPr>
          <w:rFonts w:asciiTheme="majorBidi" w:hAnsiTheme="majorBidi" w:cs="Angsana New"/>
          <w:i/>
          <w:iCs/>
          <w:sz w:val="30"/>
          <w:szCs w:val="30"/>
        </w:rPr>
        <w:t xml:space="preserve">30 </w:t>
      </w:r>
      <w:r w:rsidR="00E80CD9">
        <w:rPr>
          <w:rFonts w:asciiTheme="majorBidi" w:hAnsiTheme="majorBidi" w:cs="Angsana New" w:hint="cs"/>
          <w:i/>
          <w:iCs/>
          <w:sz w:val="30"/>
          <w:szCs w:val="30"/>
          <w:cs/>
        </w:rPr>
        <w:t>มิถุนายน</w:t>
      </w:r>
      <w:r w:rsidR="00143CCF" w:rsidRPr="00143CCF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50401F">
        <w:rPr>
          <w:rFonts w:asciiTheme="majorBidi" w:hAnsiTheme="majorBidi" w:cs="Angsana New"/>
          <w:i/>
          <w:iCs/>
          <w:sz w:val="30"/>
          <w:szCs w:val="30"/>
        </w:rPr>
        <w:t>2566:</w:t>
      </w:r>
      <w:r w:rsidRPr="00143CCF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143CCF">
        <w:rPr>
          <w:rFonts w:asciiTheme="majorBidi" w:hAnsiTheme="majorBidi" w:cs="Angsana New" w:hint="cs"/>
          <w:i/>
          <w:iCs/>
          <w:sz w:val="30"/>
          <w:szCs w:val="30"/>
          <w:cs/>
        </w:rPr>
        <w:t>อัตราร้อยละ</w:t>
      </w:r>
      <w:r w:rsidRPr="00143CCF">
        <w:rPr>
          <w:rFonts w:asciiTheme="majorBidi" w:hAnsiTheme="majorBidi" w:cs="Angsana New"/>
          <w:i/>
          <w:iCs/>
          <w:sz w:val="30"/>
          <w:szCs w:val="30"/>
          <w:cs/>
        </w:rPr>
        <w:t xml:space="preserve"> -</w:t>
      </w:r>
      <w:r w:rsidR="00143CCF" w:rsidRPr="00143CCF">
        <w:rPr>
          <w:rFonts w:asciiTheme="majorBidi" w:hAnsiTheme="majorBidi" w:cs="Angsana New"/>
          <w:i/>
          <w:iCs/>
          <w:sz w:val="30"/>
          <w:szCs w:val="30"/>
        </w:rPr>
        <w:t>2</w:t>
      </w:r>
      <w:r w:rsidR="00E80CD9">
        <w:rPr>
          <w:rFonts w:asciiTheme="majorBidi" w:hAnsiTheme="majorBidi" w:cs="Angsana New"/>
          <w:i/>
          <w:iCs/>
          <w:sz w:val="30"/>
          <w:szCs w:val="30"/>
        </w:rPr>
        <w:t>3</w:t>
      </w:r>
      <w:r w:rsidR="00143CCF" w:rsidRPr="00143CCF">
        <w:rPr>
          <w:rFonts w:asciiTheme="majorBidi" w:hAnsiTheme="majorBidi" w:cs="Angsana New"/>
          <w:i/>
          <w:iCs/>
          <w:sz w:val="30"/>
          <w:szCs w:val="30"/>
        </w:rPr>
        <w:t>.</w:t>
      </w:r>
      <w:r w:rsidR="00E80CD9">
        <w:rPr>
          <w:rFonts w:asciiTheme="majorBidi" w:hAnsiTheme="majorBidi" w:cs="Angsana New"/>
          <w:i/>
          <w:iCs/>
          <w:sz w:val="30"/>
          <w:szCs w:val="30"/>
        </w:rPr>
        <w:t>1</w:t>
      </w:r>
      <w:r w:rsidRPr="00143CCF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143CCF">
        <w:rPr>
          <w:rFonts w:asciiTheme="majorBidi" w:hAnsiTheme="majorBidi" w:cs="Angsana New" w:hint="cs"/>
          <w:i/>
          <w:iCs/>
          <w:sz w:val="30"/>
          <w:szCs w:val="30"/>
          <w:cs/>
        </w:rPr>
        <w:t>และร้อยละ</w:t>
      </w:r>
      <w:r w:rsidRPr="00143CCF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143CCF" w:rsidRPr="00143CCF">
        <w:rPr>
          <w:rFonts w:asciiTheme="majorBidi" w:hAnsiTheme="majorBidi" w:cs="Angsana New"/>
          <w:i/>
          <w:iCs/>
          <w:sz w:val="30"/>
          <w:szCs w:val="30"/>
        </w:rPr>
        <w:t>0.</w:t>
      </w:r>
      <w:r w:rsidR="00E80CD9">
        <w:rPr>
          <w:rFonts w:asciiTheme="majorBidi" w:hAnsiTheme="majorBidi" w:cs="Angsana New"/>
          <w:i/>
          <w:iCs/>
          <w:sz w:val="30"/>
          <w:szCs w:val="30"/>
        </w:rPr>
        <w:t>2</w:t>
      </w:r>
      <w:r w:rsidRPr="00143CCF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143CCF">
        <w:rPr>
          <w:rFonts w:asciiTheme="majorBidi" w:hAnsiTheme="majorBidi" w:cs="Angsana New" w:hint="cs"/>
          <w:i/>
          <w:iCs/>
          <w:sz w:val="30"/>
          <w:szCs w:val="30"/>
          <w:cs/>
        </w:rPr>
        <w:t>ตามลําดับ</w:t>
      </w:r>
      <w:r w:rsidRPr="00143CCF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Pr="00143CC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43CCF">
        <w:rPr>
          <w:rFonts w:asciiTheme="majorBidi" w:hAnsiTheme="majorBidi" w:cs="Angsana New" w:hint="cs"/>
          <w:sz w:val="30"/>
          <w:szCs w:val="30"/>
          <w:cs/>
        </w:rPr>
        <w:t>การเปลี่ยนแปลงประมาณการอัตราภาษีเงินได้</w:t>
      </w:r>
      <w:r w:rsidR="00143CCF" w:rsidRPr="00143CCF">
        <w:rPr>
          <w:rFonts w:asciiTheme="majorBidi" w:hAnsiTheme="majorBidi" w:cs="Angsana New"/>
          <w:sz w:val="30"/>
          <w:szCs w:val="30"/>
        </w:rPr>
        <w:br/>
      </w:r>
      <w:r w:rsidRPr="00CC0C21">
        <w:rPr>
          <w:rFonts w:asciiTheme="majorBidi" w:hAnsiTheme="majorBidi" w:cs="Angsana New" w:hint="cs"/>
          <w:sz w:val="30"/>
          <w:szCs w:val="30"/>
          <w:cs/>
        </w:rPr>
        <w:t>ถัวเฉลี่ยสําหรับกลุ่มบริษัทเกิดจากการรับรู้สินทรัพย์ภาษีเงินได้รอตัดบัญชีสําหรับประโยชน์เพิ่มเติมทางภาษี</w:t>
      </w:r>
      <w:r w:rsidR="00CC0C21" w:rsidRPr="00143CCF">
        <w:rPr>
          <w:rFonts w:asciiTheme="majorBidi" w:hAnsiTheme="majorBidi" w:cs="Angsana New"/>
          <w:sz w:val="30"/>
          <w:szCs w:val="30"/>
        </w:rPr>
        <w:br/>
      </w:r>
      <w:r w:rsidRPr="00CC0C21">
        <w:rPr>
          <w:rFonts w:asciiTheme="majorBidi" w:hAnsiTheme="majorBidi" w:cs="Angsana New" w:hint="cs"/>
          <w:sz w:val="30"/>
          <w:szCs w:val="30"/>
          <w:cs/>
        </w:rPr>
        <w:t>ที่</w:t>
      </w:r>
      <w:r w:rsidRPr="00143CCF">
        <w:rPr>
          <w:rFonts w:asciiTheme="majorBidi" w:hAnsiTheme="majorBidi" w:cs="Angsana New" w:hint="cs"/>
          <w:sz w:val="30"/>
          <w:szCs w:val="30"/>
          <w:cs/>
        </w:rPr>
        <w:t>เกี่ยวข้องกับผลขาดทุนสุทธิจากการดําเนินงานของบริษัทย่อยในต่างประเทศ</w:t>
      </w:r>
      <w:r w:rsidRPr="00143CCF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4069C9A0" w14:textId="77777777" w:rsidR="002C4937" w:rsidRDefault="002C4937" w:rsidP="00553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3C113B" w14:textId="2B1C2A25" w:rsidR="002C4937" w:rsidRDefault="00BC2120" w:rsidP="00553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 w:hint="cs"/>
          <w:sz w:val="30"/>
          <w:szCs w:val="30"/>
          <w:cs/>
        </w:rPr>
        <w:t>การ</w:t>
      </w:r>
      <w:r w:rsidRPr="00BC2120">
        <w:rPr>
          <w:rFonts w:asciiTheme="majorBidi" w:hAnsiTheme="majorBidi" w:cs="Angsana New" w:hint="cs"/>
          <w:sz w:val="30"/>
          <w:szCs w:val="30"/>
          <w:cs/>
        </w:rPr>
        <w:t>ปฏิรูปภาษีนิติบุคคลระหว่างประเทศ</w:t>
      </w:r>
      <w:r>
        <w:rPr>
          <w:rFonts w:asciiTheme="majorBidi" w:hAnsiTheme="majorBidi" w:cs="Angsana New" w:hint="cs"/>
          <w:sz w:val="30"/>
          <w:szCs w:val="30"/>
          <w:cs/>
        </w:rPr>
        <w:t>ซึ่งออกโดย</w:t>
      </w:r>
      <w:r w:rsidR="00FD7237" w:rsidRPr="00FD7237">
        <w:rPr>
          <w:rFonts w:asciiTheme="majorBidi" w:hAnsiTheme="majorBidi" w:cs="Angsana New" w:hint="cs"/>
          <w:sz w:val="30"/>
          <w:szCs w:val="30"/>
          <w:cs/>
        </w:rPr>
        <w:t>องค์การเพื่อความร่วมมือทางเศรษฐกิจและการพัฒนา</w:t>
      </w:r>
      <w:r w:rsidR="00FD7237" w:rsidRPr="00FD7237">
        <w:rPr>
          <w:rFonts w:asciiTheme="majorBidi" w:hAnsiTheme="majorBidi" w:cs="Angsana New"/>
          <w:sz w:val="30"/>
          <w:szCs w:val="30"/>
          <w:cs/>
        </w:rPr>
        <w:t xml:space="preserve"> (</w:t>
      </w:r>
      <w:r w:rsidR="00FD7237" w:rsidRPr="00FD7237">
        <w:rPr>
          <w:rFonts w:asciiTheme="majorBidi" w:hAnsiTheme="majorBidi" w:cstheme="majorBidi"/>
          <w:sz w:val="30"/>
          <w:szCs w:val="30"/>
        </w:rPr>
        <w:t>OECD)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3A7E7C">
        <w:rPr>
          <w:rFonts w:asciiTheme="majorBidi" w:hAnsiTheme="majorBidi" w:cs="Angsana New" w:hint="cs"/>
          <w:sz w:val="30"/>
          <w:szCs w:val="30"/>
          <w:cs/>
        </w:rPr>
        <w:t>เกี่ยวข้องกับ</w:t>
      </w:r>
      <w:r w:rsidRPr="00BC2120">
        <w:rPr>
          <w:rFonts w:asciiTheme="majorBidi" w:hAnsiTheme="majorBidi" w:cs="Angsana New" w:hint="cs"/>
          <w:sz w:val="30"/>
          <w:szCs w:val="30"/>
          <w:cs/>
        </w:rPr>
        <w:t>ภาษีเงินได้เสาหลักที่สอง</w:t>
      </w:r>
      <w:r w:rsidRPr="00BC2120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BC2120">
        <w:rPr>
          <w:rFonts w:asciiTheme="majorBidi" w:hAnsiTheme="majorBidi" w:cstheme="majorBidi"/>
          <w:sz w:val="30"/>
          <w:szCs w:val="30"/>
        </w:rPr>
        <w:t>Pillar Two</w:t>
      </w:r>
      <w:r>
        <w:rPr>
          <w:rFonts w:asciiTheme="majorBidi" w:hAnsiTheme="majorBidi" w:cstheme="majorBidi"/>
          <w:sz w:val="30"/>
          <w:szCs w:val="30"/>
        </w:rPr>
        <w:t>)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A7E7C">
        <w:rPr>
          <w:rFonts w:asciiTheme="majorBidi" w:hAnsiTheme="majorBidi" w:cstheme="majorBidi" w:hint="cs"/>
          <w:sz w:val="30"/>
          <w:szCs w:val="30"/>
          <w:cs/>
        </w:rPr>
        <w:t>มีจุดประสงค์</w:t>
      </w:r>
      <w:r w:rsidRPr="00BC2120">
        <w:rPr>
          <w:rFonts w:asciiTheme="majorBidi" w:hAnsiTheme="majorBidi" w:cs="Angsana New" w:hint="cs"/>
          <w:sz w:val="30"/>
          <w:szCs w:val="30"/>
          <w:cs/>
        </w:rPr>
        <w:t>เพ</w:t>
      </w:r>
      <w:r>
        <w:rPr>
          <w:rFonts w:asciiTheme="majorBidi" w:hAnsiTheme="majorBidi" w:cs="Angsana New" w:hint="cs"/>
          <w:sz w:val="30"/>
          <w:szCs w:val="30"/>
          <w:cs/>
        </w:rPr>
        <w:t>ื่อกำหนด</w:t>
      </w:r>
      <w:r w:rsidR="00C2407F">
        <w:rPr>
          <w:rFonts w:asciiTheme="majorBidi" w:hAnsiTheme="majorBidi" w:cs="Angsana New" w:hint="cs"/>
          <w:sz w:val="30"/>
          <w:szCs w:val="30"/>
          <w:cs/>
        </w:rPr>
        <w:t>ให้มีการจัดเก็บ</w:t>
      </w:r>
      <w:r w:rsidRPr="00BC2120">
        <w:rPr>
          <w:rFonts w:asciiTheme="majorBidi" w:hAnsiTheme="majorBidi" w:cs="Angsana New" w:hint="cs"/>
          <w:sz w:val="30"/>
          <w:szCs w:val="30"/>
          <w:cs/>
        </w:rPr>
        <w:t>อัตราภาษีที่แท้จริง</w:t>
      </w:r>
      <w:r w:rsidR="003A7E7C">
        <w:rPr>
          <w:rFonts w:asciiTheme="majorBidi" w:hAnsiTheme="majorBidi" w:cs="Angsana New"/>
          <w:sz w:val="30"/>
          <w:szCs w:val="30"/>
          <w:cs/>
        </w:rPr>
        <w:br/>
      </w:r>
      <w:r w:rsidRPr="00BC2120">
        <w:rPr>
          <w:rFonts w:asciiTheme="majorBidi" w:hAnsiTheme="majorBidi" w:cs="Angsana New" w:hint="cs"/>
          <w:sz w:val="30"/>
          <w:szCs w:val="30"/>
          <w:cs/>
        </w:rPr>
        <w:t>ขั้นต่ำร้อยละ</w:t>
      </w:r>
      <w:r w:rsidRPr="00BC2120">
        <w:rPr>
          <w:rFonts w:asciiTheme="majorBidi" w:hAnsiTheme="majorBidi" w:cstheme="majorBidi"/>
          <w:sz w:val="30"/>
          <w:szCs w:val="30"/>
        </w:rPr>
        <w:t>15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BC2120">
        <w:rPr>
          <w:rFonts w:asciiTheme="majorBidi" w:hAnsiTheme="majorBidi" w:cs="Angsana New" w:hint="cs"/>
          <w:sz w:val="30"/>
          <w:szCs w:val="30"/>
          <w:cs/>
        </w:rPr>
        <w:t>จะเริ่มบังคับใช้ในปี</w:t>
      </w:r>
      <w:r w:rsidRPr="00BC212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C2120">
        <w:rPr>
          <w:rFonts w:asciiTheme="majorBidi" w:hAnsiTheme="majorBidi" w:cstheme="majorBidi"/>
          <w:sz w:val="30"/>
          <w:szCs w:val="30"/>
        </w:rPr>
        <w:t>256</w:t>
      </w:r>
      <w:r w:rsidR="000D188C" w:rsidRPr="000D188C">
        <w:rPr>
          <w:rFonts w:asciiTheme="majorBidi" w:hAnsiTheme="majorBidi" w:cstheme="majorBidi" w:hint="cs"/>
          <w:sz w:val="30"/>
          <w:szCs w:val="30"/>
        </w:rPr>
        <w:t>7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C2407F">
        <w:rPr>
          <w:rFonts w:asciiTheme="majorBidi" w:hAnsiTheme="majorBidi" w:cs="Angsana New" w:hint="cs"/>
          <w:sz w:val="30"/>
          <w:szCs w:val="30"/>
          <w:cs/>
        </w:rPr>
        <w:t>กลุ่มบริษัทจัด</w:t>
      </w:r>
      <w:r w:rsidR="003A7E7C">
        <w:rPr>
          <w:rFonts w:asciiTheme="majorBidi" w:hAnsiTheme="majorBidi" w:cs="Angsana New" w:hint="cs"/>
          <w:sz w:val="30"/>
          <w:szCs w:val="30"/>
          <w:cs/>
        </w:rPr>
        <w:t>ตั้ง</w:t>
      </w:r>
      <w:r w:rsidR="00C2407F">
        <w:rPr>
          <w:rFonts w:asciiTheme="majorBidi" w:hAnsiTheme="majorBidi" w:cs="Angsana New" w:hint="cs"/>
          <w:sz w:val="30"/>
          <w:szCs w:val="30"/>
          <w:cs/>
        </w:rPr>
        <w:t>โครงการเพื่อประเมินผลกระทบอันเนื่องมาจากการปฏิรูปนี้และประสานงาน</w:t>
      </w:r>
      <w:r w:rsidR="003A7E7C">
        <w:rPr>
          <w:rFonts w:asciiTheme="majorBidi" w:hAnsiTheme="majorBidi" w:cs="Angsana New" w:hint="cs"/>
          <w:sz w:val="30"/>
          <w:szCs w:val="30"/>
          <w:cs/>
        </w:rPr>
        <w:t>ในกระบวนการที่จำเป็น</w:t>
      </w:r>
      <w:r w:rsidR="00C2407F">
        <w:rPr>
          <w:rFonts w:asciiTheme="majorBidi" w:hAnsiTheme="majorBidi" w:cs="Angsana New" w:hint="cs"/>
          <w:sz w:val="30"/>
          <w:szCs w:val="30"/>
          <w:cs/>
        </w:rPr>
        <w:t>เพื่อให้มั่นใจได้ว่านำกฎหมาย</w:t>
      </w:r>
      <w:r w:rsidR="003A7E7C">
        <w:rPr>
          <w:rFonts w:asciiTheme="majorBidi" w:hAnsiTheme="majorBidi" w:cs="Angsana New" w:hint="cs"/>
          <w:sz w:val="30"/>
          <w:szCs w:val="30"/>
          <w:cs/>
        </w:rPr>
        <w:t>ดังกล่าว</w:t>
      </w:r>
      <w:r w:rsidR="00C2407F">
        <w:rPr>
          <w:rFonts w:asciiTheme="majorBidi" w:hAnsiTheme="majorBidi" w:cs="Angsana New" w:hint="cs"/>
          <w:sz w:val="30"/>
          <w:szCs w:val="30"/>
          <w:cs/>
        </w:rPr>
        <w:t>มาถือปฏิบัติ</w:t>
      </w:r>
    </w:p>
    <w:p w14:paraId="3221E386" w14:textId="77777777" w:rsidR="00A9602B" w:rsidRDefault="00A960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szCs w:val="30"/>
          <w:cs/>
        </w:rPr>
        <w:br w:type="page"/>
      </w:r>
    </w:p>
    <w:p w14:paraId="116B83C6" w14:textId="2E955670" w:rsidR="00091F79" w:rsidRPr="00091CA0" w:rsidRDefault="00091F79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  <w:cs/>
        </w:rPr>
      </w:pPr>
      <w:r w:rsidRPr="00091CA0">
        <w:rPr>
          <w:rFonts w:ascii="Angsana New" w:hAnsi="Angsana New" w:cs="Angsana New"/>
          <w:szCs w:val="30"/>
          <w:cs/>
        </w:rPr>
        <w:lastRenderedPageBreak/>
        <w:t>กำไร</w:t>
      </w:r>
      <w:r w:rsidR="00531840">
        <w:rPr>
          <w:rFonts w:ascii="Angsana New" w:hAnsi="Angsana New" w:cs="Angsana New"/>
          <w:szCs w:val="30"/>
        </w:rPr>
        <w:t xml:space="preserve"> </w:t>
      </w:r>
      <w:r w:rsidR="00531840">
        <w:rPr>
          <w:rFonts w:ascii="Angsana New" w:hAnsi="Angsana New" w:cs="Angsana New" w:hint="cs"/>
          <w:szCs w:val="30"/>
          <w:cs/>
        </w:rPr>
        <w:t>(ขาดทุน)</w:t>
      </w:r>
      <w:r w:rsidR="00531840">
        <w:rPr>
          <w:rFonts w:ascii="Angsana New" w:hAnsi="Angsana New" w:cs="Angsana New"/>
          <w:szCs w:val="30"/>
        </w:rPr>
        <w:t xml:space="preserve"> </w:t>
      </w:r>
      <w:r w:rsidRPr="00091CA0">
        <w:rPr>
          <w:rFonts w:ascii="Angsana New" w:hAnsi="Angsana New" w:cs="Angsana New"/>
          <w:szCs w:val="30"/>
          <w:cs/>
        </w:rPr>
        <w:t>ต่อหุ้น</w:t>
      </w:r>
      <w:r w:rsidR="00F50F54" w:rsidRPr="00091CA0">
        <w:rPr>
          <w:rFonts w:ascii="Angsana New" w:hAnsi="Angsana New" w:cs="Angsana New"/>
          <w:szCs w:val="30"/>
          <w:cs/>
        </w:rPr>
        <w:t>ขั้นพื้นฐาน</w:t>
      </w:r>
      <w:r w:rsidR="00CF4E5C" w:rsidRPr="00EC721A">
        <w:rPr>
          <w:rFonts w:cs="Angsana New"/>
          <w:szCs w:val="30"/>
          <w:cs/>
        </w:rPr>
        <w:t>และหุ้นปรับลด</w:t>
      </w:r>
    </w:p>
    <w:p w14:paraId="64AB0AEF" w14:textId="77777777" w:rsidR="00091F79" w:rsidRPr="00143CCF" w:rsidRDefault="00091F79" w:rsidP="00143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7" w:hanging="450"/>
        <w:rPr>
          <w:rFonts w:asciiTheme="majorBidi" w:hAnsiTheme="majorBidi" w:cstheme="majorBidi"/>
          <w:sz w:val="30"/>
          <w:szCs w:val="30"/>
        </w:rPr>
      </w:pPr>
    </w:p>
    <w:p w14:paraId="7EF02291" w14:textId="2B92CD70" w:rsidR="00091F79" w:rsidRPr="00063341" w:rsidRDefault="00091F79" w:rsidP="00EC7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001B5">
        <w:rPr>
          <w:rFonts w:asciiTheme="majorBidi" w:hAnsiTheme="majorBidi" w:cs="Angsana New" w:hint="cs"/>
          <w:sz w:val="30"/>
          <w:szCs w:val="30"/>
          <w:cs/>
        </w:rPr>
        <w:t>กําไรต่อหุ้น</w:t>
      </w:r>
      <w:r w:rsidR="00064BF6">
        <w:rPr>
          <w:rFonts w:asciiTheme="majorBidi" w:hAnsiTheme="majorBidi" w:cs="Angsana New" w:hint="cs"/>
          <w:sz w:val="30"/>
          <w:szCs w:val="30"/>
          <w:cs/>
        </w:rPr>
        <w:t>ขั้น</w:t>
      </w:r>
      <w:r w:rsidR="00070B86">
        <w:rPr>
          <w:rFonts w:asciiTheme="majorBidi" w:hAnsiTheme="majorBidi" w:cs="Angsana New" w:hint="cs"/>
          <w:sz w:val="30"/>
          <w:szCs w:val="30"/>
          <w:cs/>
        </w:rPr>
        <w:t>พื้นฐาน</w:t>
      </w:r>
      <w:r w:rsidRPr="006001B5">
        <w:rPr>
          <w:rFonts w:asciiTheme="majorBidi" w:hAnsiTheme="majorBidi" w:cs="Angsana New" w:hint="cs"/>
          <w:sz w:val="30"/>
          <w:szCs w:val="30"/>
          <w:cs/>
        </w:rPr>
        <w:t>คํานวณโดยการหารกําไรสําหรับงวด</w:t>
      </w:r>
      <w:r w:rsidRPr="006001B5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6001B5">
        <w:rPr>
          <w:rFonts w:asciiTheme="majorBidi" w:hAnsiTheme="majorBidi" w:cs="Angsana New" w:hint="cs"/>
          <w:sz w:val="30"/>
          <w:szCs w:val="30"/>
          <w:cs/>
        </w:rPr>
        <w:t>ไม่รวมกําไรขาดทุนเบ็ดเสร็จอื่น</w:t>
      </w:r>
      <w:r w:rsidRPr="006001B5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6001B5">
        <w:rPr>
          <w:rFonts w:asciiTheme="majorBidi" w:hAnsiTheme="majorBidi" w:cs="Angsana New" w:hint="cs"/>
          <w:sz w:val="30"/>
          <w:szCs w:val="30"/>
          <w:cs/>
        </w:rPr>
        <w:t>ส่วนที่เป็นของบริษัทใหญ่ด้วยจํานวนหุ้นสามัญถัวเฉลี่ยถ่วงนํ้าหนักตามจํานวนหุ้นที่ออกอยู่ในระหว่างงวด</w:t>
      </w:r>
    </w:p>
    <w:tbl>
      <w:tblPr>
        <w:tblpPr w:leftFromText="180" w:rightFromText="180" w:vertAnchor="text" w:horzAnchor="margin" w:tblpX="180" w:tblpY="306"/>
        <w:tblW w:w="9720" w:type="dxa"/>
        <w:tblLayout w:type="fixed"/>
        <w:tblLook w:val="0000" w:firstRow="0" w:lastRow="0" w:firstColumn="0" w:lastColumn="0" w:noHBand="0" w:noVBand="0"/>
      </w:tblPr>
      <w:tblGrid>
        <w:gridCol w:w="4590"/>
        <w:gridCol w:w="1083"/>
        <w:gridCol w:w="272"/>
        <w:gridCol w:w="1083"/>
        <w:gridCol w:w="274"/>
        <w:gridCol w:w="1075"/>
        <w:gridCol w:w="272"/>
        <w:gridCol w:w="1071"/>
      </w:tblGrid>
      <w:tr w:rsidR="00B25A96" w:rsidRPr="005349BD" w14:paraId="1765F118" w14:textId="77777777" w:rsidTr="00DE00BE">
        <w:tc>
          <w:tcPr>
            <w:tcW w:w="2361" w:type="pct"/>
          </w:tcPr>
          <w:p w14:paraId="5D6B2330" w14:textId="77777777" w:rsidR="00091F79" w:rsidRPr="00DE00BE" w:rsidRDefault="00091F79" w:rsidP="00426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54" w:type="pct"/>
            <w:gridSpan w:val="3"/>
          </w:tcPr>
          <w:p w14:paraId="7231D4DB" w14:textId="77777777" w:rsidR="00091F79" w:rsidRPr="00DE00BE" w:rsidRDefault="00091F79" w:rsidP="00EC7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20" w:firstLine="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E00B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7CBFCF63" w14:textId="77777777" w:rsidR="00091F79" w:rsidRPr="00DE00BE" w:rsidRDefault="00091F79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44" w:type="pct"/>
            <w:gridSpan w:val="3"/>
          </w:tcPr>
          <w:p w14:paraId="658416A7" w14:textId="77777777" w:rsidR="00091F79" w:rsidRPr="00DE00BE" w:rsidRDefault="00091F79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E00B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25A96" w:rsidRPr="005349BD" w14:paraId="36FD4021" w14:textId="77777777" w:rsidTr="00DE00BE">
        <w:tc>
          <w:tcPr>
            <w:tcW w:w="2361" w:type="pct"/>
          </w:tcPr>
          <w:p w14:paraId="3CDED2D3" w14:textId="0B080430" w:rsidR="00091F79" w:rsidRPr="00DE00BE" w:rsidRDefault="00091F79" w:rsidP="004263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E00BE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E80CD9" w:rsidRPr="00DE00BE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DE00BE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="00E80CD9" w:rsidRPr="00DE00BE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E80CD9" w:rsidRPr="00DE00BE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DE00BE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57" w:type="pct"/>
          </w:tcPr>
          <w:p w14:paraId="4B4ACFD4" w14:textId="77777777" w:rsidR="00091F79" w:rsidRPr="00DE00BE" w:rsidRDefault="00091F79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E00BE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40" w:type="pct"/>
          </w:tcPr>
          <w:p w14:paraId="1013D66E" w14:textId="77777777" w:rsidR="00091F79" w:rsidRPr="00DE00BE" w:rsidRDefault="00091F79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7" w:type="pct"/>
          </w:tcPr>
          <w:p w14:paraId="6415E857" w14:textId="77777777" w:rsidR="00091F79" w:rsidRPr="00DE00BE" w:rsidRDefault="00091F79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0"/>
                <w:tab w:val="left" w:pos="657"/>
                <w:tab w:val="left" w:pos="757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E00BE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41" w:type="pct"/>
          </w:tcPr>
          <w:p w14:paraId="377F3C28" w14:textId="77777777" w:rsidR="00091F79" w:rsidRPr="00DE00BE" w:rsidRDefault="00091F79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3" w:type="pct"/>
          </w:tcPr>
          <w:p w14:paraId="27338940" w14:textId="77777777" w:rsidR="00091F79" w:rsidRPr="00DE00BE" w:rsidRDefault="00091F79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E00BE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40" w:type="pct"/>
          </w:tcPr>
          <w:p w14:paraId="7F2510FF" w14:textId="77777777" w:rsidR="00091F79" w:rsidRPr="00DE00BE" w:rsidRDefault="00091F79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1" w:type="pct"/>
          </w:tcPr>
          <w:p w14:paraId="4C0A020B" w14:textId="77777777" w:rsidR="00091F79" w:rsidRPr="00DE00BE" w:rsidRDefault="00091F79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E00BE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B25A96" w:rsidRPr="005349BD" w14:paraId="06BADDD1" w14:textId="77777777" w:rsidTr="00DE00BE">
        <w:tc>
          <w:tcPr>
            <w:tcW w:w="2361" w:type="pct"/>
          </w:tcPr>
          <w:p w14:paraId="2C920D8D" w14:textId="77777777" w:rsidR="00091F79" w:rsidRPr="00DE00BE" w:rsidRDefault="00091F79" w:rsidP="00426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39" w:type="pct"/>
            <w:gridSpan w:val="7"/>
          </w:tcPr>
          <w:p w14:paraId="7A1EB2B6" w14:textId="2D479AC5" w:rsidR="00091F79" w:rsidRPr="00DE00BE" w:rsidRDefault="001825F6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E00BE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DE00BE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พันบาท</w:t>
            </w:r>
            <w:r w:rsidRPr="00DE00BE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B25A96" w:rsidRPr="005349BD" w14:paraId="300A134A" w14:textId="77777777" w:rsidTr="00DE00BE">
        <w:trPr>
          <w:trHeight w:val="281"/>
        </w:trPr>
        <w:tc>
          <w:tcPr>
            <w:tcW w:w="2361" w:type="pct"/>
          </w:tcPr>
          <w:p w14:paraId="49DC4B67" w14:textId="7A6FC551" w:rsidR="00091F79" w:rsidRPr="00DE00BE" w:rsidRDefault="00091F79" w:rsidP="00426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E00BE">
              <w:rPr>
                <w:rFonts w:ascii="Angsana New" w:hAnsi="Angsana New" w:cs="Angsana New"/>
                <w:sz w:val="28"/>
                <w:szCs w:val="28"/>
                <w:cs/>
              </w:rPr>
              <w:t>กําไร</w:t>
            </w:r>
            <w:r w:rsidR="00354F1C" w:rsidRPr="00DE00BE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354F1C" w:rsidRPr="00DE00B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354F1C" w:rsidRPr="00DE00BE">
              <w:rPr>
                <w:rFonts w:ascii="Angsana New" w:hAnsi="Angsana New" w:cs="Angsana New"/>
                <w:sz w:val="28"/>
                <w:szCs w:val="28"/>
                <w:cs/>
              </w:rPr>
              <w:t>ขาดทุน</w:t>
            </w:r>
            <w:r w:rsidR="00354F1C" w:rsidRPr="00DE00BE">
              <w:rPr>
                <w:rFonts w:ascii="Angsana New" w:hAnsi="Angsana New" w:cs="Angsana New"/>
                <w:sz w:val="28"/>
                <w:szCs w:val="28"/>
              </w:rPr>
              <w:t xml:space="preserve">) </w:t>
            </w:r>
            <w:r w:rsidRPr="00DE00BE">
              <w:rPr>
                <w:rFonts w:ascii="Angsana New" w:hAnsi="Angsana New" w:cs="Angsana New"/>
                <w:sz w:val="28"/>
                <w:szCs w:val="28"/>
                <w:cs/>
              </w:rPr>
              <w:t>สุทธิที่เป็นของผู้</w:t>
            </w:r>
            <w:r w:rsidR="00786D34" w:rsidRPr="00DE00BE">
              <w:rPr>
                <w:rFonts w:ascii="Angsana New" w:hAnsi="Angsana New" w:cs="Angsana New"/>
                <w:sz w:val="28"/>
                <w:szCs w:val="28"/>
                <w:cs/>
              </w:rPr>
              <w:t>ถือหุ้น</w:t>
            </w:r>
            <w:r w:rsidRPr="00DE00B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557" w:type="pct"/>
          </w:tcPr>
          <w:p w14:paraId="23459C44" w14:textId="77777777" w:rsidR="00091F79" w:rsidRPr="00DE00BE" w:rsidRDefault="00091F79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" w:type="pct"/>
          </w:tcPr>
          <w:p w14:paraId="40889B1E" w14:textId="77777777" w:rsidR="00091F79" w:rsidRPr="00DE00BE" w:rsidRDefault="00091F79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7" w:type="pct"/>
          </w:tcPr>
          <w:p w14:paraId="53B3B380" w14:textId="7CCE92E4" w:rsidR="00091F79" w:rsidRPr="00DE00BE" w:rsidRDefault="00091F79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2FFA1B07" w14:textId="77777777" w:rsidR="00091F79" w:rsidRPr="00DE00BE" w:rsidRDefault="00091F79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3" w:type="pct"/>
          </w:tcPr>
          <w:p w14:paraId="28EBBA1B" w14:textId="77777777" w:rsidR="00091F79" w:rsidRPr="00DE00BE" w:rsidRDefault="00091F79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0" w:type="pct"/>
          </w:tcPr>
          <w:p w14:paraId="764F5A1F" w14:textId="77777777" w:rsidR="00091F79" w:rsidRPr="00DE00BE" w:rsidRDefault="00091F79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1" w:type="pct"/>
          </w:tcPr>
          <w:p w14:paraId="5D415FEE" w14:textId="1BE63D93" w:rsidR="00091F79" w:rsidRPr="00DE00BE" w:rsidRDefault="00091F79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7"/>
              </w:tabs>
              <w:spacing w:after="0" w:line="240" w:lineRule="auto"/>
              <w:ind w:right="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25A96" w:rsidRPr="005349BD" w14:paraId="773A48AC" w14:textId="77777777" w:rsidTr="00DE00BE">
        <w:trPr>
          <w:trHeight w:val="281"/>
        </w:trPr>
        <w:tc>
          <w:tcPr>
            <w:tcW w:w="2361" w:type="pct"/>
          </w:tcPr>
          <w:p w14:paraId="309FA7E8" w14:textId="0E57FAA1" w:rsidR="00C579F1" w:rsidRPr="00DE00BE" w:rsidRDefault="00C579F1" w:rsidP="00426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E00BE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DE00BE">
              <w:rPr>
                <w:rFonts w:ascii="Angsana New" w:hAnsi="Angsana New" w:cs="Angsana New"/>
                <w:sz w:val="28"/>
                <w:szCs w:val="28"/>
                <w:cs/>
              </w:rPr>
              <w:t xml:space="preserve">ของบริษัทใหญ่ </w:t>
            </w:r>
            <w:r w:rsidRPr="00DE00BE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DE00BE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พันบาท</w:t>
            </w:r>
            <w:r w:rsidRPr="00DE00BE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557" w:type="pct"/>
          </w:tcPr>
          <w:p w14:paraId="77F92CF2" w14:textId="7B373623" w:rsidR="00C579F1" w:rsidRPr="00DE00BE" w:rsidRDefault="00C579F1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" w:type="pct"/>
          </w:tcPr>
          <w:p w14:paraId="2D3E2C90" w14:textId="77777777" w:rsidR="00C579F1" w:rsidRPr="00DE00BE" w:rsidRDefault="00C579F1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7" w:type="pct"/>
          </w:tcPr>
          <w:p w14:paraId="45405279" w14:textId="1024CD09" w:rsidR="00C579F1" w:rsidRPr="00DE00BE" w:rsidRDefault="00C579F1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4FA8D4B5" w14:textId="77777777" w:rsidR="00C579F1" w:rsidRPr="00DE00BE" w:rsidRDefault="00C579F1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3" w:type="pct"/>
          </w:tcPr>
          <w:p w14:paraId="1AF4FB0C" w14:textId="4042233F" w:rsidR="00C579F1" w:rsidRPr="00DE00BE" w:rsidRDefault="00C579F1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05" w:hanging="8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0" w:type="pct"/>
          </w:tcPr>
          <w:p w14:paraId="434FC64A" w14:textId="77777777" w:rsidR="00C579F1" w:rsidRPr="00DE00BE" w:rsidRDefault="00C579F1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1" w:type="pct"/>
          </w:tcPr>
          <w:p w14:paraId="6676D0EF" w14:textId="444EED45" w:rsidR="00C579F1" w:rsidRPr="00DE00BE" w:rsidRDefault="00C579F1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9602B" w:rsidRPr="005349BD" w14:paraId="4D95E5BC" w14:textId="77777777" w:rsidTr="00DE00BE">
        <w:trPr>
          <w:trHeight w:val="281"/>
        </w:trPr>
        <w:tc>
          <w:tcPr>
            <w:tcW w:w="2361" w:type="pct"/>
          </w:tcPr>
          <w:p w14:paraId="25E9224C" w14:textId="04057F9F" w:rsidR="00A9602B" w:rsidRPr="00DE00BE" w:rsidRDefault="00A9602B" w:rsidP="00A9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E00BE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DE00BE">
              <w:rPr>
                <w:rFonts w:ascii="Angsana New" w:hAnsi="Angsana New" w:cs="Angsana New"/>
                <w:sz w:val="28"/>
                <w:szCs w:val="28"/>
                <w:cs/>
              </w:rPr>
              <w:t>การดำเนินงานปกติ</w:t>
            </w:r>
          </w:p>
        </w:tc>
        <w:tc>
          <w:tcPr>
            <w:tcW w:w="557" w:type="pct"/>
          </w:tcPr>
          <w:p w14:paraId="7BD59319" w14:textId="6EC271D7" w:rsidR="00A9602B" w:rsidRPr="00DE00BE" w:rsidRDefault="00A9602B" w:rsidP="00DE0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28"/>
                <w:szCs w:val="28"/>
              </w:rPr>
            </w:pPr>
            <w:r w:rsidRPr="00DE00BE">
              <w:rPr>
                <w:rFonts w:ascii="Angsana New" w:hAnsi="Angsana New" w:cs="Angsana New"/>
                <w:sz w:val="28"/>
                <w:szCs w:val="28"/>
              </w:rPr>
              <w:t>2,37</w:t>
            </w:r>
            <w:r w:rsidR="00A802A3" w:rsidRPr="00DE00BE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DE00B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802A3" w:rsidRPr="00DE00BE">
              <w:rPr>
                <w:rFonts w:ascii="Angsana New" w:hAnsi="Angsana New" w:cs="Angsana New"/>
                <w:sz w:val="28"/>
                <w:szCs w:val="28"/>
              </w:rPr>
              <w:t>682</w:t>
            </w:r>
          </w:p>
        </w:tc>
        <w:tc>
          <w:tcPr>
            <w:tcW w:w="140" w:type="pct"/>
          </w:tcPr>
          <w:p w14:paraId="4B792FF3" w14:textId="77777777" w:rsidR="00A9602B" w:rsidRPr="00DE00BE" w:rsidRDefault="00A9602B" w:rsidP="00A96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7" w:type="pct"/>
            <w:vAlign w:val="bottom"/>
          </w:tcPr>
          <w:p w14:paraId="03315F83" w14:textId="076E37BC" w:rsidR="00A9602B" w:rsidRPr="00DE00BE" w:rsidRDefault="00A9602B" w:rsidP="00A96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262" w:hanging="89"/>
              <w:rPr>
                <w:rFonts w:ascii="Angsana New" w:hAnsi="Angsana New" w:cs="Angsana New"/>
                <w:sz w:val="28"/>
                <w:szCs w:val="28"/>
              </w:rPr>
            </w:pPr>
            <w:r w:rsidRPr="00DE00BE">
              <w:rPr>
                <w:rFonts w:ascii="Angsana New" w:hAnsi="Angsana New" w:cs="Angsana New"/>
                <w:sz w:val="28"/>
                <w:szCs w:val="28"/>
              </w:rPr>
              <w:t>2,220,373</w:t>
            </w:r>
          </w:p>
        </w:tc>
        <w:tc>
          <w:tcPr>
            <w:tcW w:w="141" w:type="pct"/>
          </w:tcPr>
          <w:p w14:paraId="1829DD17" w14:textId="77777777" w:rsidR="00A9602B" w:rsidRPr="00DE00BE" w:rsidRDefault="00A9602B" w:rsidP="00A96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3" w:type="pct"/>
          </w:tcPr>
          <w:p w14:paraId="19136D30" w14:textId="50D10F66" w:rsidR="00A9602B" w:rsidRPr="00DE00BE" w:rsidRDefault="00A9602B" w:rsidP="00A96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262" w:hanging="89"/>
              <w:rPr>
                <w:rFonts w:ascii="Angsana New" w:hAnsi="Angsana New" w:cs="Angsana New"/>
                <w:sz w:val="28"/>
                <w:szCs w:val="28"/>
              </w:rPr>
            </w:pPr>
            <w:r w:rsidRPr="00DE00BE">
              <w:rPr>
                <w:rFonts w:ascii="Angsana New" w:hAnsi="Angsana New" w:cs="Angsana New"/>
                <w:sz w:val="28"/>
                <w:szCs w:val="28"/>
              </w:rPr>
              <w:t>629,203</w:t>
            </w:r>
          </w:p>
        </w:tc>
        <w:tc>
          <w:tcPr>
            <w:tcW w:w="140" w:type="pct"/>
          </w:tcPr>
          <w:p w14:paraId="19508CE7" w14:textId="77777777" w:rsidR="00A9602B" w:rsidRPr="00DE00BE" w:rsidRDefault="00A9602B" w:rsidP="00A96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423A31D1" w14:textId="5C54FF16" w:rsidR="00A9602B" w:rsidRPr="00DE00BE" w:rsidRDefault="00A9602B" w:rsidP="00DE0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28"/>
                <w:szCs w:val="28"/>
              </w:rPr>
            </w:pPr>
            <w:r w:rsidRPr="00DE00BE">
              <w:rPr>
                <w:rFonts w:ascii="Angsana New" w:hAnsi="Angsana New" w:cs="Angsana New"/>
                <w:sz w:val="28"/>
                <w:szCs w:val="28"/>
              </w:rPr>
              <w:t>2,334,567</w:t>
            </w:r>
          </w:p>
        </w:tc>
      </w:tr>
      <w:tr w:rsidR="00A9602B" w:rsidRPr="005349BD" w14:paraId="2BB0072B" w14:textId="77777777" w:rsidTr="00DE00BE">
        <w:trPr>
          <w:trHeight w:val="281"/>
        </w:trPr>
        <w:tc>
          <w:tcPr>
            <w:tcW w:w="2361" w:type="pct"/>
          </w:tcPr>
          <w:p w14:paraId="1BADA65B" w14:textId="349628FC" w:rsidR="00A9602B" w:rsidRPr="00DE00BE" w:rsidRDefault="00A9602B" w:rsidP="00A9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E00BE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DE00BE">
              <w:rPr>
                <w:rFonts w:ascii="Angsana New" w:hAnsi="Angsana New" w:cs="Angsana New"/>
                <w:sz w:val="28"/>
                <w:szCs w:val="28"/>
                <w:cs/>
              </w:rPr>
              <w:t>การดำเนินงานที่ยกเลิก</w:t>
            </w:r>
          </w:p>
        </w:tc>
        <w:tc>
          <w:tcPr>
            <w:tcW w:w="557" w:type="pct"/>
          </w:tcPr>
          <w:p w14:paraId="6FD3A2F5" w14:textId="4BE96A8B" w:rsidR="00A9602B" w:rsidRPr="00DE00BE" w:rsidRDefault="00A9602B" w:rsidP="00B05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262" w:hanging="89"/>
              <w:rPr>
                <w:rFonts w:ascii="Angsana New" w:hAnsi="Angsana New" w:cs="Angsana New"/>
                <w:sz w:val="28"/>
                <w:szCs w:val="28"/>
              </w:rPr>
            </w:pPr>
            <w:r w:rsidRPr="00DE00B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0" w:type="pct"/>
          </w:tcPr>
          <w:p w14:paraId="251F9029" w14:textId="77777777" w:rsidR="00A9602B" w:rsidRPr="00DE00BE" w:rsidRDefault="00A9602B" w:rsidP="00A96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7" w:type="pct"/>
            <w:vAlign w:val="bottom"/>
          </w:tcPr>
          <w:p w14:paraId="46EA31D0" w14:textId="2A5CE650" w:rsidR="00A9602B" w:rsidRPr="00DE00BE" w:rsidRDefault="00A9602B" w:rsidP="00A96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262" w:hanging="89"/>
              <w:rPr>
                <w:rFonts w:ascii="Angsana New" w:hAnsi="Angsana New" w:cs="Angsana New"/>
                <w:sz w:val="28"/>
                <w:szCs w:val="28"/>
              </w:rPr>
            </w:pPr>
            <w:r w:rsidRPr="00DE00BE">
              <w:rPr>
                <w:rFonts w:ascii="Angsana New" w:hAnsi="Angsana New" w:cs="Angsana New"/>
                <w:sz w:val="28"/>
                <w:szCs w:val="28"/>
              </w:rPr>
              <w:t>(170,152)</w:t>
            </w:r>
          </w:p>
        </w:tc>
        <w:tc>
          <w:tcPr>
            <w:tcW w:w="141" w:type="pct"/>
          </w:tcPr>
          <w:p w14:paraId="2185C5E4" w14:textId="77777777" w:rsidR="00A9602B" w:rsidRPr="00DE00BE" w:rsidRDefault="00A9602B" w:rsidP="00A96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3" w:type="pct"/>
          </w:tcPr>
          <w:p w14:paraId="240580B0" w14:textId="7F489AC3" w:rsidR="00A9602B" w:rsidRPr="00DE00BE" w:rsidRDefault="00A9602B" w:rsidP="00A96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262" w:hanging="89"/>
              <w:rPr>
                <w:rFonts w:ascii="Angsana New" w:hAnsi="Angsana New" w:cs="Angsana New"/>
                <w:sz w:val="28"/>
                <w:szCs w:val="28"/>
              </w:rPr>
            </w:pPr>
            <w:r w:rsidRPr="00DE00B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0" w:type="pct"/>
          </w:tcPr>
          <w:p w14:paraId="0226B702" w14:textId="77777777" w:rsidR="00A9602B" w:rsidRPr="00DE00BE" w:rsidRDefault="00A9602B" w:rsidP="00A96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22477DC1" w14:textId="43CADA37" w:rsidR="00A9602B" w:rsidRPr="00DE00BE" w:rsidRDefault="00A9602B" w:rsidP="00A96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262" w:hanging="89"/>
              <w:rPr>
                <w:rFonts w:ascii="Angsana New" w:hAnsi="Angsana New" w:cs="Angsana New"/>
                <w:sz w:val="28"/>
                <w:szCs w:val="28"/>
              </w:rPr>
            </w:pPr>
            <w:r w:rsidRPr="00DE00B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9602B" w:rsidRPr="005349BD" w14:paraId="5E0ED33A" w14:textId="77777777" w:rsidTr="00DE00BE">
        <w:trPr>
          <w:trHeight w:val="281"/>
        </w:trPr>
        <w:tc>
          <w:tcPr>
            <w:tcW w:w="2361" w:type="pct"/>
          </w:tcPr>
          <w:p w14:paraId="0D92D1F5" w14:textId="25E0D447" w:rsidR="00A9602B" w:rsidRPr="00DE00BE" w:rsidRDefault="00A9602B" w:rsidP="00A9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E00BE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หัก</w:t>
            </w:r>
            <w:r w:rsidRPr="00DE00BE">
              <w:rPr>
                <w:rFonts w:ascii="Angsana New" w:hAnsi="Angsana New" w:cs="Angsana New"/>
                <w:sz w:val="28"/>
                <w:szCs w:val="28"/>
                <w:cs/>
              </w:rPr>
              <w:t xml:space="preserve"> ดอกเบี้ยจ่ายหุ้นกู้ที่มีลักษณะคล้ายทุน</w:t>
            </w:r>
            <w:r w:rsidRPr="00DE00BE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 xml:space="preserve"> </w:t>
            </w:r>
            <w:r w:rsidRPr="00DE00BE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DE00BE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พันบาท</w:t>
            </w:r>
            <w:r w:rsidRPr="00DE00BE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vAlign w:val="bottom"/>
          </w:tcPr>
          <w:p w14:paraId="548D4FD6" w14:textId="54A923D2" w:rsidR="00A9602B" w:rsidRPr="00DE00BE" w:rsidRDefault="00A9602B" w:rsidP="00B05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262" w:hanging="89"/>
              <w:rPr>
                <w:rFonts w:ascii="Angsana New" w:hAnsi="Angsana New" w:cs="Angsana New"/>
                <w:sz w:val="28"/>
                <w:szCs w:val="28"/>
              </w:rPr>
            </w:pPr>
            <w:r w:rsidRPr="00DE00BE">
              <w:rPr>
                <w:rFonts w:ascii="Angsana New" w:hAnsi="Angsana New" w:cs="Angsana New"/>
                <w:sz w:val="28"/>
                <w:szCs w:val="28"/>
              </w:rPr>
              <w:t>(149,589)</w:t>
            </w:r>
          </w:p>
        </w:tc>
        <w:tc>
          <w:tcPr>
            <w:tcW w:w="140" w:type="pct"/>
          </w:tcPr>
          <w:p w14:paraId="4C3CA88C" w14:textId="77777777" w:rsidR="00A9602B" w:rsidRPr="00DE00BE" w:rsidRDefault="00A9602B" w:rsidP="00A96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  <w:vAlign w:val="bottom"/>
          </w:tcPr>
          <w:p w14:paraId="4E1ADA9A" w14:textId="14563380" w:rsidR="00A9602B" w:rsidRPr="00DE00BE" w:rsidRDefault="00A9602B" w:rsidP="00A96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262" w:hanging="89"/>
              <w:rPr>
                <w:rFonts w:ascii="Angsana New" w:hAnsi="Angsana New" w:cs="Angsana New"/>
                <w:sz w:val="28"/>
                <w:szCs w:val="28"/>
              </w:rPr>
            </w:pPr>
            <w:r w:rsidRPr="00DE00BE">
              <w:rPr>
                <w:rFonts w:ascii="Angsana New" w:hAnsi="Angsana New" w:cs="Angsana New"/>
                <w:sz w:val="28"/>
                <w:szCs w:val="28"/>
              </w:rPr>
              <w:t>(148,767)</w:t>
            </w:r>
          </w:p>
        </w:tc>
        <w:tc>
          <w:tcPr>
            <w:tcW w:w="141" w:type="pct"/>
          </w:tcPr>
          <w:p w14:paraId="77411451" w14:textId="77777777" w:rsidR="00A9602B" w:rsidRPr="00DE00BE" w:rsidRDefault="00A9602B" w:rsidP="00A96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vAlign w:val="bottom"/>
          </w:tcPr>
          <w:p w14:paraId="16B5677B" w14:textId="1F661B76" w:rsidR="00A9602B" w:rsidRPr="00DE00BE" w:rsidRDefault="00A9602B" w:rsidP="00A96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262" w:hanging="89"/>
              <w:rPr>
                <w:rFonts w:ascii="Angsana New" w:hAnsi="Angsana New" w:cs="Angsana New"/>
                <w:sz w:val="28"/>
                <w:szCs w:val="28"/>
              </w:rPr>
            </w:pPr>
            <w:r w:rsidRPr="00DE00BE">
              <w:rPr>
                <w:rFonts w:ascii="Angsana New" w:hAnsi="Angsana New" w:cs="Angsana New"/>
                <w:sz w:val="28"/>
                <w:szCs w:val="28"/>
              </w:rPr>
              <w:t>(149,589)</w:t>
            </w:r>
          </w:p>
        </w:tc>
        <w:tc>
          <w:tcPr>
            <w:tcW w:w="140" w:type="pct"/>
          </w:tcPr>
          <w:p w14:paraId="484F9D7E" w14:textId="77777777" w:rsidR="00A9602B" w:rsidRPr="00DE00BE" w:rsidRDefault="00A9602B" w:rsidP="00A96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14:paraId="3159D360" w14:textId="360C73BF" w:rsidR="00A9602B" w:rsidRPr="00DE00BE" w:rsidRDefault="00A9602B" w:rsidP="00A96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262" w:hanging="89"/>
              <w:rPr>
                <w:rFonts w:ascii="Angsana New" w:hAnsi="Angsana New" w:cs="Angsana New"/>
                <w:sz w:val="28"/>
                <w:szCs w:val="28"/>
              </w:rPr>
            </w:pPr>
            <w:r w:rsidRPr="00DE00BE">
              <w:rPr>
                <w:rFonts w:ascii="Angsana New" w:hAnsi="Angsana New" w:cs="Angsana New"/>
                <w:sz w:val="28"/>
                <w:szCs w:val="28"/>
              </w:rPr>
              <w:t>(148,767)</w:t>
            </w:r>
          </w:p>
        </w:tc>
      </w:tr>
      <w:tr w:rsidR="00B25A96" w:rsidRPr="005349BD" w14:paraId="7E4D17BC" w14:textId="77777777" w:rsidTr="00DE00BE">
        <w:trPr>
          <w:trHeight w:val="220"/>
        </w:trPr>
        <w:tc>
          <w:tcPr>
            <w:tcW w:w="2361" w:type="pct"/>
          </w:tcPr>
          <w:p w14:paraId="5DDE4DD2" w14:textId="77777777" w:rsidR="004263CE" w:rsidRPr="00DE00BE" w:rsidRDefault="004263CE" w:rsidP="00426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  <w:vAlign w:val="bottom"/>
          </w:tcPr>
          <w:p w14:paraId="345C5851" w14:textId="77777777" w:rsidR="004263CE" w:rsidRPr="00DE00BE" w:rsidRDefault="004263CE" w:rsidP="00B05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262" w:hanging="8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" w:type="pct"/>
          </w:tcPr>
          <w:p w14:paraId="55B4EBE6" w14:textId="77777777" w:rsidR="004263CE" w:rsidRPr="00DE00BE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</w:tcPr>
          <w:p w14:paraId="18CAB38B" w14:textId="77777777" w:rsidR="004263CE" w:rsidRPr="00DE00BE" w:rsidRDefault="004263CE" w:rsidP="00A96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262" w:hanging="8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33569EEF" w14:textId="77777777" w:rsidR="004263CE" w:rsidRPr="00DE00BE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</w:tcPr>
          <w:p w14:paraId="1D1BFC96" w14:textId="77777777" w:rsidR="004263CE" w:rsidRPr="00DE00BE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05" w:hanging="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" w:type="pct"/>
          </w:tcPr>
          <w:p w14:paraId="55B5BE17" w14:textId="77777777" w:rsidR="004263CE" w:rsidRPr="00DE00BE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</w:tcPr>
          <w:p w14:paraId="384A49A7" w14:textId="77777777" w:rsidR="004263CE" w:rsidRPr="00DE00BE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25A96" w:rsidRPr="005349BD" w14:paraId="7618EDF4" w14:textId="77777777" w:rsidTr="00DE00BE">
        <w:trPr>
          <w:trHeight w:val="171"/>
        </w:trPr>
        <w:tc>
          <w:tcPr>
            <w:tcW w:w="2361" w:type="pct"/>
          </w:tcPr>
          <w:p w14:paraId="302D6C5B" w14:textId="713C4FA7" w:rsidR="004263CE" w:rsidRPr="00DE00BE" w:rsidRDefault="004263CE" w:rsidP="00426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E00BE">
              <w:rPr>
                <w:rFonts w:ascii="Angsana New" w:hAnsi="Angsana New" w:cs="Angsana New"/>
                <w:sz w:val="28"/>
                <w:szCs w:val="28"/>
                <w:cs/>
              </w:rPr>
              <w:t>รวมกําไร</w:t>
            </w:r>
            <w:r w:rsidR="00DA07FE" w:rsidRPr="00DE00BE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DA07FE" w:rsidRPr="00DE00B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A07FE" w:rsidRPr="00DE00BE">
              <w:rPr>
                <w:rFonts w:ascii="Angsana New" w:hAnsi="Angsana New" w:cs="Angsana New"/>
                <w:sz w:val="28"/>
                <w:szCs w:val="28"/>
                <w:cs/>
              </w:rPr>
              <w:t xml:space="preserve">ขาดทุน) </w:t>
            </w:r>
            <w:r w:rsidRPr="00DE00BE">
              <w:rPr>
                <w:rFonts w:ascii="Angsana New" w:hAnsi="Angsana New" w:cs="Angsana New"/>
                <w:sz w:val="28"/>
                <w:szCs w:val="28"/>
                <w:cs/>
              </w:rPr>
              <w:t>สําหรับงวดที่ใช้ในการคํานวณ</w:t>
            </w:r>
          </w:p>
        </w:tc>
        <w:tc>
          <w:tcPr>
            <w:tcW w:w="557" w:type="pct"/>
          </w:tcPr>
          <w:p w14:paraId="59A29EE5" w14:textId="0E626332" w:rsidR="004263CE" w:rsidRPr="00DE00BE" w:rsidRDefault="004263CE" w:rsidP="00B05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262" w:hanging="8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" w:type="pct"/>
          </w:tcPr>
          <w:p w14:paraId="4EB6AE1A" w14:textId="77777777" w:rsidR="004263CE" w:rsidRPr="00DE00BE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7" w:type="pct"/>
          </w:tcPr>
          <w:p w14:paraId="5141FF66" w14:textId="6F841D8C" w:rsidR="004263CE" w:rsidRPr="00DE00BE" w:rsidRDefault="004263CE" w:rsidP="00A96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262" w:hanging="8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6BEFD1BB" w14:textId="77777777" w:rsidR="004263CE" w:rsidRPr="00DE00BE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3" w:type="pct"/>
          </w:tcPr>
          <w:p w14:paraId="6A4DDF6D" w14:textId="3A6E8064" w:rsidR="004263CE" w:rsidRPr="00DE00BE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05" w:hanging="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" w:type="pct"/>
          </w:tcPr>
          <w:p w14:paraId="48815966" w14:textId="77777777" w:rsidR="004263CE" w:rsidRPr="00DE00BE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1" w:type="pct"/>
          </w:tcPr>
          <w:p w14:paraId="254F811D" w14:textId="3C4051F9" w:rsidR="004263CE" w:rsidRPr="00DE00BE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05" w:hanging="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25A96" w:rsidRPr="005349BD" w14:paraId="6DE63498" w14:textId="77777777" w:rsidTr="00DE00BE">
        <w:trPr>
          <w:trHeight w:val="281"/>
        </w:trPr>
        <w:tc>
          <w:tcPr>
            <w:tcW w:w="2361" w:type="pct"/>
          </w:tcPr>
          <w:p w14:paraId="79CA519A" w14:textId="0A95888A" w:rsidR="004263CE" w:rsidRPr="00DE00BE" w:rsidRDefault="004263CE" w:rsidP="00426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00BE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="00DA07FE" w:rsidRPr="00DE00BE">
              <w:rPr>
                <w:rFonts w:ascii="Angsana New" w:hAnsi="Angsana New" w:cs="Angsana New"/>
                <w:sz w:val="28"/>
                <w:szCs w:val="28"/>
                <w:cs/>
              </w:rPr>
              <w:t>กําไรต่อหุ้น</w:t>
            </w:r>
            <w:r w:rsidRPr="00DE00BE">
              <w:rPr>
                <w:rFonts w:ascii="Angsana New" w:hAnsi="Angsana New" w:cs="Angsana New"/>
                <w:sz w:val="28"/>
                <w:szCs w:val="28"/>
                <w:cs/>
              </w:rPr>
              <w:t>ขั้นพื้นฐาน</w:t>
            </w:r>
            <w:r w:rsidRPr="00DE00B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E00BE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DE00BE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พันบาท</w:t>
            </w:r>
            <w:r w:rsidRPr="00DE00BE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557" w:type="pct"/>
          </w:tcPr>
          <w:p w14:paraId="61A9729C" w14:textId="77777777" w:rsidR="004263CE" w:rsidRPr="00DE00BE" w:rsidRDefault="004263CE" w:rsidP="00B05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262" w:hanging="8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" w:type="pct"/>
          </w:tcPr>
          <w:p w14:paraId="3C9EB9A4" w14:textId="77777777" w:rsidR="004263CE" w:rsidRPr="00DE00BE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7" w:type="pct"/>
          </w:tcPr>
          <w:p w14:paraId="3044A2CB" w14:textId="77777777" w:rsidR="004263CE" w:rsidRPr="00DE00BE" w:rsidRDefault="004263CE" w:rsidP="00A96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262" w:hanging="8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542613E5" w14:textId="77777777" w:rsidR="004263CE" w:rsidRPr="00DE00BE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3" w:type="pct"/>
          </w:tcPr>
          <w:p w14:paraId="53D62357" w14:textId="77777777" w:rsidR="004263CE" w:rsidRPr="00DE00BE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05" w:hanging="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" w:type="pct"/>
          </w:tcPr>
          <w:p w14:paraId="591690B4" w14:textId="77777777" w:rsidR="004263CE" w:rsidRPr="00DE00BE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1" w:type="pct"/>
          </w:tcPr>
          <w:p w14:paraId="51BA29E6" w14:textId="77777777" w:rsidR="004263CE" w:rsidRPr="00DE00BE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9602B" w:rsidRPr="005349BD" w14:paraId="58B52FB2" w14:textId="77777777" w:rsidTr="00DE00BE">
        <w:trPr>
          <w:trHeight w:val="460"/>
        </w:trPr>
        <w:tc>
          <w:tcPr>
            <w:tcW w:w="2361" w:type="pct"/>
          </w:tcPr>
          <w:p w14:paraId="412CAF2B" w14:textId="7FAF2A54" w:rsidR="00A9602B" w:rsidRPr="00DE00BE" w:rsidRDefault="00A9602B" w:rsidP="00A9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E00BE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DE00BE">
              <w:rPr>
                <w:rFonts w:ascii="Angsana New" w:hAnsi="Angsana New" w:cs="Angsana New"/>
                <w:sz w:val="28"/>
                <w:szCs w:val="28"/>
                <w:cs/>
              </w:rPr>
              <w:t>การดำเนินงานปกติ</w:t>
            </w:r>
          </w:p>
        </w:tc>
        <w:tc>
          <w:tcPr>
            <w:tcW w:w="557" w:type="pct"/>
            <w:vAlign w:val="bottom"/>
          </w:tcPr>
          <w:p w14:paraId="6A48D611" w14:textId="7813FBFD" w:rsidR="00A9602B" w:rsidRPr="00DE00BE" w:rsidRDefault="00A9602B" w:rsidP="00D540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262" w:hanging="89"/>
              <w:rPr>
                <w:rFonts w:ascii="Angsana New" w:hAnsi="Angsana New" w:cs="Angsana New"/>
                <w:sz w:val="28"/>
                <w:szCs w:val="28"/>
              </w:rPr>
            </w:pPr>
            <w:r w:rsidRPr="00DE00BE">
              <w:rPr>
                <w:rFonts w:ascii="Angsana New" w:hAnsi="Angsana New" w:cs="Angsana New"/>
                <w:sz w:val="28"/>
                <w:szCs w:val="28"/>
              </w:rPr>
              <w:t>2,</w:t>
            </w:r>
            <w:r w:rsidR="00A802A3" w:rsidRPr="00DE00BE">
              <w:rPr>
                <w:rFonts w:ascii="Angsana New" w:hAnsi="Angsana New" w:cs="Angsana New"/>
                <w:sz w:val="28"/>
                <w:szCs w:val="28"/>
              </w:rPr>
              <w:t>222</w:t>
            </w:r>
            <w:r w:rsidRPr="00DE00BE">
              <w:rPr>
                <w:rFonts w:ascii="Angsana New" w:hAnsi="Angsana New" w:cs="Angsana New"/>
                <w:sz w:val="28"/>
                <w:szCs w:val="28"/>
              </w:rPr>
              <w:t>,0</w:t>
            </w:r>
            <w:r w:rsidR="00A802A3" w:rsidRPr="00DE00BE">
              <w:rPr>
                <w:rFonts w:ascii="Angsana New" w:hAnsi="Angsana New" w:cs="Angsana New"/>
                <w:sz w:val="28"/>
                <w:szCs w:val="28"/>
              </w:rPr>
              <w:t>93</w:t>
            </w:r>
          </w:p>
        </w:tc>
        <w:tc>
          <w:tcPr>
            <w:tcW w:w="140" w:type="pct"/>
            <w:vAlign w:val="bottom"/>
          </w:tcPr>
          <w:p w14:paraId="07493507" w14:textId="77777777" w:rsidR="00A9602B" w:rsidRPr="00DE00BE" w:rsidRDefault="00A9602B" w:rsidP="00DE0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7" w:type="pct"/>
            <w:vAlign w:val="bottom"/>
          </w:tcPr>
          <w:p w14:paraId="1E8401C5" w14:textId="2762752B" w:rsidR="00A9602B" w:rsidRPr="00DE00BE" w:rsidRDefault="00A9602B" w:rsidP="00DE0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28"/>
                <w:szCs w:val="28"/>
              </w:rPr>
            </w:pPr>
            <w:r w:rsidRPr="00DE00BE">
              <w:rPr>
                <w:rFonts w:ascii="Angsana New" w:hAnsi="Angsana New" w:cs="Angsana New"/>
                <w:sz w:val="28"/>
                <w:szCs w:val="28"/>
              </w:rPr>
              <w:t>2,071,606</w:t>
            </w:r>
          </w:p>
        </w:tc>
        <w:tc>
          <w:tcPr>
            <w:tcW w:w="141" w:type="pct"/>
            <w:vAlign w:val="bottom"/>
          </w:tcPr>
          <w:p w14:paraId="4944AD32" w14:textId="77777777" w:rsidR="00A9602B" w:rsidRPr="00DE00BE" w:rsidRDefault="00A9602B" w:rsidP="003D12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3" w:type="pct"/>
            <w:vAlign w:val="bottom"/>
          </w:tcPr>
          <w:p w14:paraId="6AB52DB4" w14:textId="426E331E" w:rsidR="00A9602B" w:rsidRPr="00DE00BE" w:rsidRDefault="00A9602B" w:rsidP="003D12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262" w:hanging="89"/>
              <w:rPr>
                <w:rFonts w:ascii="Angsana New" w:hAnsi="Angsana New" w:cs="Angsana New"/>
                <w:sz w:val="28"/>
                <w:szCs w:val="28"/>
              </w:rPr>
            </w:pPr>
            <w:r w:rsidRPr="00DE00BE">
              <w:rPr>
                <w:rFonts w:ascii="Angsana New" w:hAnsi="Angsana New" w:cs="Angsana New"/>
                <w:sz w:val="28"/>
                <w:szCs w:val="28"/>
              </w:rPr>
              <w:t>479,614</w:t>
            </w:r>
          </w:p>
        </w:tc>
        <w:tc>
          <w:tcPr>
            <w:tcW w:w="140" w:type="pct"/>
            <w:vAlign w:val="bottom"/>
          </w:tcPr>
          <w:p w14:paraId="43A74ABA" w14:textId="77777777" w:rsidR="00A9602B" w:rsidRPr="00DE00BE" w:rsidRDefault="00A9602B" w:rsidP="00DE0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03EA9079" w14:textId="4ADF0F82" w:rsidR="00A9602B" w:rsidRPr="00DE00BE" w:rsidRDefault="00A9602B" w:rsidP="00DE0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28"/>
                <w:szCs w:val="28"/>
              </w:rPr>
            </w:pPr>
            <w:r w:rsidRPr="00DE00BE">
              <w:rPr>
                <w:rFonts w:ascii="Angsana New" w:hAnsi="Angsana New" w:cs="Angsana New"/>
                <w:sz w:val="28"/>
                <w:szCs w:val="28"/>
              </w:rPr>
              <w:t>2,185,800</w:t>
            </w:r>
          </w:p>
        </w:tc>
      </w:tr>
      <w:tr w:rsidR="00A9602B" w:rsidRPr="005349BD" w14:paraId="606E0A6D" w14:textId="77777777" w:rsidTr="00DE00BE">
        <w:trPr>
          <w:trHeight w:val="281"/>
        </w:trPr>
        <w:tc>
          <w:tcPr>
            <w:tcW w:w="2361" w:type="pct"/>
          </w:tcPr>
          <w:p w14:paraId="337C9578" w14:textId="31B70FBF" w:rsidR="00A9602B" w:rsidRPr="00DE00BE" w:rsidRDefault="00A9602B" w:rsidP="00A9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E00BE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DE00BE">
              <w:rPr>
                <w:rFonts w:ascii="Angsana New" w:hAnsi="Angsana New" w:cs="Angsana New"/>
                <w:sz w:val="28"/>
                <w:szCs w:val="28"/>
                <w:cs/>
              </w:rPr>
              <w:t>การดำเนินงานที่ยกเลิก</w:t>
            </w: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4D7EE5F3" w14:textId="59441742" w:rsidR="00A9602B" w:rsidRPr="00DE00BE" w:rsidRDefault="00A9602B" w:rsidP="00B05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262" w:hanging="89"/>
              <w:rPr>
                <w:rFonts w:ascii="Angsana New" w:hAnsi="Angsana New" w:cs="Angsana New"/>
                <w:sz w:val="28"/>
                <w:szCs w:val="28"/>
              </w:rPr>
            </w:pPr>
            <w:r w:rsidRPr="00DE00B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0" w:type="pct"/>
          </w:tcPr>
          <w:p w14:paraId="18486E73" w14:textId="77777777" w:rsidR="00A9602B" w:rsidRPr="00DE00BE" w:rsidRDefault="00A9602B" w:rsidP="00A96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  <w:vAlign w:val="bottom"/>
          </w:tcPr>
          <w:p w14:paraId="2DC1FD15" w14:textId="0735AECB" w:rsidR="00A9602B" w:rsidRPr="00DE00BE" w:rsidRDefault="00A9602B" w:rsidP="00A96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262" w:hanging="89"/>
              <w:rPr>
                <w:rFonts w:ascii="Angsana New" w:hAnsi="Angsana New" w:cs="Angsana New"/>
                <w:sz w:val="28"/>
                <w:szCs w:val="28"/>
              </w:rPr>
            </w:pPr>
            <w:r w:rsidRPr="00DE00BE">
              <w:rPr>
                <w:rFonts w:ascii="Angsana New" w:hAnsi="Angsana New" w:cs="Angsana New"/>
                <w:sz w:val="28"/>
                <w:szCs w:val="28"/>
              </w:rPr>
              <w:t>(170,152)</w:t>
            </w:r>
          </w:p>
        </w:tc>
        <w:tc>
          <w:tcPr>
            <w:tcW w:w="141" w:type="pct"/>
          </w:tcPr>
          <w:p w14:paraId="0616D72A" w14:textId="77777777" w:rsidR="00A9602B" w:rsidRPr="00DE00BE" w:rsidRDefault="00A9602B" w:rsidP="00A96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</w:tcPr>
          <w:p w14:paraId="35491324" w14:textId="18ABE270" w:rsidR="00A9602B" w:rsidRPr="00DE00BE" w:rsidRDefault="00A9602B" w:rsidP="00A96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262" w:hanging="89"/>
              <w:rPr>
                <w:rFonts w:ascii="Angsana New" w:hAnsi="Angsana New" w:cs="Angsana New"/>
                <w:sz w:val="28"/>
                <w:szCs w:val="28"/>
              </w:rPr>
            </w:pPr>
            <w:r w:rsidRPr="00DE00B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0" w:type="pct"/>
          </w:tcPr>
          <w:p w14:paraId="4F701E59" w14:textId="77777777" w:rsidR="00A9602B" w:rsidRPr="00DE00BE" w:rsidRDefault="00A9602B" w:rsidP="00A96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  <w:vAlign w:val="bottom"/>
          </w:tcPr>
          <w:p w14:paraId="1B49271B" w14:textId="6A62BA20" w:rsidR="00A9602B" w:rsidRPr="00DE00BE" w:rsidRDefault="00A9602B" w:rsidP="000D3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262" w:hanging="89"/>
              <w:rPr>
                <w:rFonts w:ascii="Angsana New" w:hAnsi="Angsana New" w:cs="Angsana New"/>
                <w:sz w:val="28"/>
                <w:szCs w:val="28"/>
              </w:rPr>
            </w:pPr>
            <w:r w:rsidRPr="00DE00B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9602B" w:rsidRPr="005349BD" w14:paraId="6031A572" w14:textId="77777777" w:rsidTr="00DE00BE">
        <w:trPr>
          <w:trHeight w:val="281"/>
        </w:trPr>
        <w:tc>
          <w:tcPr>
            <w:tcW w:w="2361" w:type="pct"/>
          </w:tcPr>
          <w:p w14:paraId="6B2607E4" w14:textId="77777777" w:rsidR="00A9602B" w:rsidRPr="00DE00BE" w:rsidRDefault="00A9602B" w:rsidP="00A9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</w:tcPr>
          <w:p w14:paraId="2D09B8BB" w14:textId="29900B9B" w:rsidR="00A9602B" w:rsidRPr="00DE00BE" w:rsidRDefault="00A9602B" w:rsidP="00D540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262" w:hanging="89"/>
              <w:rPr>
                <w:rFonts w:ascii="Angsana New" w:hAnsi="Angsana New" w:cs="Angsana New"/>
                <w:sz w:val="28"/>
                <w:szCs w:val="28"/>
              </w:rPr>
            </w:pPr>
            <w:r w:rsidRPr="00DE00BE">
              <w:rPr>
                <w:rFonts w:ascii="Angsana New" w:hAnsi="Angsana New" w:cs="Angsana New"/>
                <w:sz w:val="28"/>
                <w:szCs w:val="28"/>
              </w:rPr>
              <w:t>2,</w:t>
            </w:r>
            <w:r w:rsidR="00A802A3" w:rsidRPr="00DE00BE">
              <w:rPr>
                <w:rFonts w:ascii="Angsana New" w:hAnsi="Angsana New" w:cs="Angsana New"/>
                <w:sz w:val="28"/>
                <w:szCs w:val="28"/>
              </w:rPr>
              <w:t>222</w:t>
            </w:r>
            <w:r w:rsidRPr="00DE00BE">
              <w:rPr>
                <w:rFonts w:ascii="Angsana New" w:hAnsi="Angsana New" w:cs="Angsana New"/>
                <w:sz w:val="28"/>
                <w:szCs w:val="28"/>
              </w:rPr>
              <w:t>,0</w:t>
            </w:r>
            <w:r w:rsidR="00A802A3" w:rsidRPr="00DE00BE">
              <w:rPr>
                <w:rFonts w:ascii="Angsana New" w:hAnsi="Angsana New" w:cs="Angsana New"/>
                <w:sz w:val="28"/>
                <w:szCs w:val="28"/>
              </w:rPr>
              <w:t>93</w:t>
            </w:r>
          </w:p>
        </w:tc>
        <w:tc>
          <w:tcPr>
            <w:tcW w:w="140" w:type="pct"/>
          </w:tcPr>
          <w:p w14:paraId="69009DFF" w14:textId="77777777" w:rsidR="00A9602B" w:rsidRPr="00DE00BE" w:rsidRDefault="00A9602B" w:rsidP="00A96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BA2517" w14:textId="317F4FC1" w:rsidR="00A9602B" w:rsidRPr="00DE00BE" w:rsidRDefault="00A9602B" w:rsidP="00DE0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28"/>
                <w:szCs w:val="28"/>
              </w:rPr>
            </w:pPr>
            <w:r w:rsidRPr="00DE00BE">
              <w:rPr>
                <w:rFonts w:ascii="Angsana New" w:hAnsi="Angsana New" w:cs="Angsana New"/>
                <w:sz w:val="28"/>
                <w:szCs w:val="28"/>
              </w:rPr>
              <w:t>1,901,454</w:t>
            </w:r>
          </w:p>
        </w:tc>
        <w:tc>
          <w:tcPr>
            <w:tcW w:w="141" w:type="pct"/>
          </w:tcPr>
          <w:p w14:paraId="1B2DBAF3" w14:textId="77777777" w:rsidR="00A9602B" w:rsidRPr="00DE00BE" w:rsidRDefault="00A9602B" w:rsidP="00A96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</w:tcPr>
          <w:p w14:paraId="4469BCB7" w14:textId="151AA2AE" w:rsidR="00A9602B" w:rsidRPr="00DE00BE" w:rsidRDefault="00A9602B" w:rsidP="00A96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262" w:hanging="89"/>
              <w:rPr>
                <w:rFonts w:ascii="Angsana New" w:hAnsi="Angsana New" w:cs="Angsana New"/>
                <w:sz w:val="28"/>
                <w:szCs w:val="28"/>
              </w:rPr>
            </w:pPr>
            <w:r w:rsidRPr="00DE00BE">
              <w:rPr>
                <w:rFonts w:ascii="Angsana New" w:hAnsi="Angsana New" w:cs="Angsana New"/>
                <w:sz w:val="28"/>
                <w:szCs w:val="28"/>
              </w:rPr>
              <w:t>479,614</w:t>
            </w:r>
          </w:p>
        </w:tc>
        <w:tc>
          <w:tcPr>
            <w:tcW w:w="140" w:type="pct"/>
          </w:tcPr>
          <w:p w14:paraId="27799A6A" w14:textId="77777777" w:rsidR="00A9602B" w:rsidRPr="00DE00BE" w:rsidRDefault="00A9602B" w:rsidP="00DE0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5977D" w14:textId="688B5DE6" w:rsidR="00A9602B" w:rsidRPr="00DE00BE" w:rsidRDefault="00A9602B" w:rsidP="00DE0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28"/>
                <w:szCs w:val="28"/>
              </w:rPr>
            </w:pPr>
            <w:r w:rsidRPr="00DE00BE">
              <w:rPr>
                <w:rFonts w:ascii="Angsana New" w:hAnsi="Angsana New" w:cs="Angsana New"/>
                <w:sz w:val="28"/>
                <w:szCs w:val="28"/>
              </w:rPr>
              <w:t>2,185,800</w:t>
            </w:r>
          </w:p>
        </w:tc>
      </w:tr>
      <w:tr w:rsidR="00B25A96" w:rsidRPr="005349BD" w14:paraId="20938AC9" w14:textId="77777777" w:rsidTr="00DE00BE">
        <w:trPr>
          <w:trHeight w:val="281"/>
        </w:trPr>
        <w:tc>
          <w:tcPr>
            <w:tcW w:w="2361" w:type="pct"/>
          </w:tcPr>
          <w:p w14:paraId="7892ECB5" w14:textId="23E0A5E3" w:rsidR="004263CE" w:rsidRPr="00DE00BE" w:rsidRDefault="004263CE" w:rsidP="00426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00BE">
              <w:rPr>
                <w:rFonts w:ascii="Angsana New" w:hAnsi="Angsana New" w:cs="Angsana New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557" w:type="pct"/>
            <w:tcBorders>
              <w:top w:val="single" w:sz="4" w:space="0" w:color="auto"/>
            </w:tcBorders>
          </w:tcPr>
          <w:p w14:paraId="378FD849" w14:textId="77777777" w:rsidR="004263CE" w:rsidRPr="00DE00BE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" w:type="pct"/>
          </w:tcPr>
          <w:p w14:paraId="24693E2A" w14:textId="77777777" w:rsidR="004263CE" w:rsidRPr="00DE00BE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</w:tcPr>
          <w:p w14:paraId="74829C55" w14:textId="77777777" w:rsidR="004263CE" w:rsidRPr="00DE00BE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51B4693B" w14:textId="77777777" w:rsidR="004263CE" w:rsidRPr="00DE00BE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</w:tcPr>
          <w:p w14:paraId="1135DC1F" w14:textId="77777777" w:rsidR="004263CE" w:rsidRPr="00DE00BE" w:rsidRDefault="004263CE" w:rsidP="00A96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262" w:hanging="8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" w:type="pct"/>
          </w:tcPr>
          <w:p w14:paraId="5A4A4303" w14:textId="77777777" w:rsidR="004263CE" w:rsidRPr="00DE00BE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</w:tcPr>
          <w:p w14:paraId="6DF9BB4E" w14:textId="77777777" w:rsidR="004263CE" w:rsidRPr="00DE00BE" w:rsidRDefault="004263CE" w:rsidP="00A96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262" w:hanging="8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9602B" w:rsidRPr="005349BD" w14:paraId="1340495D" w14:textId="77777777" w:rsidTr="00DE00BE">
        <w:trPr>
          <w:trHeight w:val="281"/>
        </w:trPr>
        <w:tc>
          <w:tcPr>
            <w:tcW w:w="2361" w:type="pct"/>
          </w:tcPr>
          <w:p w14:paraId="41F0D2AD" w14:textId="31E67CBD" w:rsidR="00A9602B" w:rsidRPr="00DE00BE" w:rsidRDefault="00A9602B" w:rsidP="00A9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E00BE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DE00BE">
              <w:rPr>
                <w:rFonts w:ascii="Angsana New" w:hAnsi="Angsana New" w:cs="Angsana New"/>
                <w:sz w:val="28"/>
                <w:szCs w:val="28"/>
                <w:cs/>
              </w:rPr>
              <w:t>โดยไม่รวมหุ้นทุนซื้อคืน</w:t>
            </w:r>
            <w:r w:rsidRPr="00DE00BE">
              <w:rPr>
                <w:rFonts w:ascii="Angsana New" w:hAnsi="Angsana New" w:cs="Angsana New"/>
                <w:sz w:val="28"/>
                <w:szCs w:val="28"/>
              </w:rPr>
              <w:t>*</w:t>
            </w:r>
            <w:r w:rsidRPr="00DE00BE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DE00BE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DE00BE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พันหุ้น</w:t>
            </w:r>
            <w:r w:rsidRPr="00DE00BE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4ECEFF01" w14:textId="27FC3246" w:rsidR="00A9602B" w:rsidRPr="00DE00BE" w:rsidRDefault="00A9602B" w:rsidP="00B05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262" w:hanging="89"/>
              <w:rPr>
                <w:rFonts w:ascii="Angsana New" w:hAnsi="Angsana New" w:cs="Angsana New"/>
                <w:sz w:val="28"/>
                <w:szCs w:val="28"/>
              </w:rPr>
            </w:pPr>
            <w:r w:rsidRPr="00DE00BE">
              <w:rPr>
                <w:rFonts w:ascii="Angsana New" w:hAnsi="Angsana New" w:cs="Angsana New"/>
                <w:sz w:val="28"/>
                <w:szCs w:val="28"/>
              </w:rPr>
              <w:t>4,387,293</w:t>
            </w:r>
          </w:p>
        </w:tc>
        <w:tc>
          <w:tcPr>
            <w:tcW w:w="140" w:type="pct"/>
          </w:tcPr>
          <w:p w14:paraId="7619A021" w14:textId="77777777" w:rsidR="00A9602B" w:rsidRPr="00DE00BE" w:rsidRDefault="00A9602B" w:rsidP="00A96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  <w:vAlign w:val="bottom"/>
          </w:tcPr>
          <w:p w14:paraId="5020F8DD" w14:textId="2E0F5B1F" w:rsidR="00A9602B" w:rsidRPr="00DE00BE" w:rsidRDefault="00A9602B" w:rsidP="00A96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262" w:hanging="89"/>
              <w:rPr>
                <w:rFonts w:ascii="Angsana New" w:hAnsi="Angsana New" w:cs="Angsana New"/>
                <w:sz w:val="28"/>
                <w:szCs w:val="28"/>
              </w:rPr>
            </w:pPr>
            <w:r w:rsidRPr="00DE00BE">
              <w:rPr>
                <w:rFonts w:ascii="Angsana New" w:hAnsi="Angsana New" w:cs="Angsana New"/>
                <w:sz w:val="28"/>
                <w:szCs w:val="28"/>
              </w:rPr>
              <w:t>4,588,332</w:t>
            </w:r>
          </w:p>
        </w:tc>
        <w:tc>
          <w:tcPr>
            <w:tcW w:w="141" w:type="pct"/>
          </w:tcPr>
          <w:p w14:paraId="1BF81F43" w14:textId="77777777" w:rsidR="00A9602B" w:rsidRPr="00DE00BE" w:rsidRDefault="00A9602B" w:rsidP="00A96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</w:tcPr>
          <w:p w14:paraId="18D4132D" w14:textId="31AEC963" w:rsidR="00A9602B" w:rsidRPr="00DE00BE" w:rsidRDefault="00A9602B" w:rsidP="00A96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262" w:hanging="89"/>
              <w:rPr>
                <w:rFonts w:ascii="Angsana New" w:hAnsi="Angsana New" w:cs="Angsana New"/>
                <w:sz w:val="28"/>
                <w:szCs w:val="28"/>
              </w:rPr>
            </w:pPr>
            <w:r w:rsidRPr="00DE00BE">
              <w:rPr>
                <w:rFonts w:ascii="Angsana New" w:hAnsi="Angsana New" w:cs="Angsana New"/>
                <w:sz w:val="28"/>
                <w:szCs w:val="28"/>
              </w:rPr>
              <w:t>4,387,293</w:t>
            </w:r>
          </w:p>
        </w:tc>
        <w:tc>
          <w:tcPr>
            <w:tcW w:w="140" w:type="pct"/>
          </w:tcPr>
          <w:p w14:paraId="1AF063EA" w14:textId="77777777" w:rsidR="00A9602B" w:rsidRPr="00DE00BE" w:rsidRDefault="00A9602B" w:rsidP="00A96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  <w:vAlign w:val="bottom"/>
          </w:tcPr>
          <w:p w14:paraId="1335D530" w14:textId="7DF62F6C" w:rsidR="00A9602B" w:rsidRPr="00DE00BE" w:rsidRDefault="00A9602B" w:rsidP="00A96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262" w:hanging="89"/>
              <w:rPr>
                <w:rFonts w:ascii="Angsana New" w:hAnsi="Angsana New" w:cs="Angsana New"/>
                <w:sz w:val="28"/>
                <w:szCs w:val="28"/>
              </w:rPr>
            </w:pPr>
            <w:r w:rsidRPr="00DE00BE">
              <w:rPr>
                <w:rFonts w:ascii="Angsana New" w:hAnsi="Angsana New" w:cs="Angsana New"/>
                <w:sz w:val="28"/>
                <w:szCs w:val="28"/>
              </w:rPr>
              <w:t>4,588,332</w:t>
            </w:r>
          </w:p>
        </w:tc>
      </w:tr>
      <w:tr w:rsidR="00A9602B" w:rsidRPr="005349BD" w14:paraId="43DBA4A2" w14:textId="77777777" w:rsidTr="00DE00BE">
        <w:trPr>
          <w:trHeight w:val="281"/>
        </w:trPr>
        <w:tc>
          <w:tcPr>
            <w:tcW w:w="2361" w:type="pct"/>
          </w:tcPr>
          <w:p w14:paraId="420168F3" w14:textId="6D49C133" w:rsidR="00A9602B" w:rsidRPr="00DE00BE" w:rsidRDefault="00A9602B" w:rsidP="00A9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rPr>
                <w:rFonts w:ascii="Angsana New" w:hAnsi="Angsana New" w:cs="Angsana New"/>
                <w:sz w:val="28"/>
                <w:szCs w:val="28"/>
              </w:rPr>
            </w:pPr>
            <w:r w:rsidRPr="00DE00B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กำไร (ขาดทุน) ต่อหุ้นขั้นพื้นฐาน </w:t>
            </w:r>
            <w:r w:rsidRPr="00DE00BE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Pr="00DE00B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บาทต่อหุ้น</w:t>
            </w:r>
            <w:r w:rsidRPr="00DE00BE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557" w:type="pct"/>
          </w:tcPr>
          <w:p w14:paraId="4B24029A" w14:textId="77777777" w:rsidR="00A9602B" w:rsidRPr="00DE00BE" w:rsidRDefault="00A9602B" w:rsidP="00B05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262" w:hanging="8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" w:type="pct"/>
          </w:tcPr>
          <w:p w14:paraId="3F849CFF" w14:textId="77777777" w:rsidR="00A9602B" w:rsidRPr="00DE00BE" w:rsidRDefault="00A9602B" w:rsidP="00A96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7" w:type="pct"/>
            <w:vAlign w:val="bottom"/>
          </w:tcPr>
          <w:p w14:paraId="5D87AE50" w14:textId="77777777" w:rsidR="00A9602B" w:rsidRPr="00DE00BE" w:rsidRDefault="00A9602B" w:rsidP="00A96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262" w:hanging="8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39371E6F" w14:textId="77777777" w:rsidR="00A9602B" w:rsidRPr="00DE00BE" w:rsidRDefault="00A9602B" w:rsidP="00A96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3" w:type="pct"/>
          </w:tcPr>
          <w:p w14:paraId="12976D55" w14:textId="77777777" w:rsidR="00A9602B" w:rsidRPr="00DE00BE" w:rsidRDefault="00A9602B" w:rsidP="00A96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262" w:hanging="8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" w:type="pct"/>
          </w:tcPr>
          <w:p w14:paraId="564A03A9" w14:textId="77777777" w:rsidR="00A9602B" w:rsidRPr="00DE00BE" w:rsidRDefault="00A9602B" w:rsidP="00A96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707B438E" w14:textId="77777777" w:rsidR="00A9602B" w:rsidRPr="00DE00BE" w:rsidRDefault="00A9602B" w:rsidP="00A96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262" w:hanging="8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9602B" w:rsidRPr="005349BD" w14:paraId="736E5BEA" w14:textId="77777777" w:rsidTr="00DE00BE">
        <w:trPr>
          <w:trHeight w:val="281"/>
        </w:trPr>
        <w:tc>
          <w:tcPr>
            <w:tcW w:w="2361" w:type="pct"/>
          </w:tcPr>
          <w:p w14:paraId="716B6D51" w14:textId="1619F1A9" w:rsidR="00A9602B" w:rsidRPr="00DE00BE" w:rsidRDefault="00A9602B" w:rsidP="00A9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E00BE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DE00BE">
              <w:rPr>
                <w:rFonts w:ascii="Angsana New" w:hAnsi="Angsana New" w:cs="Angsana New"/>
                <w:sz w:val="28"/>
                <w:szCs w:val="28"/>
                <w:cs/>
              </w:rPr>
              <w:t>การดำเนินงานปกติ</w:t>
            </w:r>
          </w:p>
        </w:tc>
        <w:tc>
          <w:tcPr>
            <w:tcW w:w="557" w:type="pct"/>
          </w:tcPr>
          <w:p w14:paraId="414DB0CA" w14:textId="7C588FC9" w:rsidR="00A9602B" w:rsidRPr="00DE00BE" w:rsidRDefault="00A9602B" w:rsidP="00B05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262" w:hanging="89"/>
              <w:rPr>
                <w:rFonts w:ascii="Angsana New" w:hAnsi="Angsana New" w:cs="Angsana New"/>
                <w:sz w:val="28"/>
                <w:szCs w:val="28"/>
              </w:rPr>
            </w:pPr>
            <w:r w:rsidRPr="00DE00BE">
              <w:rPr>
                <w:rFonts w:ascii="Angsana New" w:hAnsi="Angsana New" w:cs="Angsana New"/>
                <w:sz w:val="28"/>
                <w:szCs w:val="28"/>
              </w:rPr>
              <w:t>0.</w:t>
            </w:r>
            <w:r w:rsidR="00A802A3" w:rsidRPr="00DE00BE">
              <w:rPr>
                <w:rFonts w:ascii="Angsana New" w:hAnsi="Angsana New" w:cs="Angsana New"/>
                <w:sz w:val="28"/>
                <w:szCs w:val="28"/>
              </w:rPr>
              <w:t>51</w:t>
            </w:r>
          </w:p>
        </w:tc>
        <w:tc>
          <w:tcPr>
            <w:tcW w:w="140" w:type="pct"/>
          </w:tcPr>
          <w:p w14:paraId="5C8412AB" w14:textId="77777777" w:rsidR="00A9602B" w:rsidRPr="00DE00BE" w:rsidRDefault="00A9602B" w:rsidP="00A96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7" w:type="pct"/>
            <w:vAlign w:val="bottom"/>
          </w:tcPr>
          <w:p w14:paraId="51CD096E" w14:textId="1E27717B" w:rsidR="00A9602B" w:rsidRPr="00DE00BE" w:rsidRDefault="00A9602B" w:rsidP="00A96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262" w:hanging="89"/>
              <w:rPr>
                <w:rFonts w:ascii="Angsana New" w:hAnsi="Angsana New" w:cs="Angsana New"/>
                <w:sz w:val="28"/>
                <w:szCs w:val="28"/>
              </w:rPr>
            </w:pPr>
            <w:r w:rsidRPr="00DE00BE">
              <w:rPr>
                <w:rFonts w:ascii="Angsana New" w:hAnsi="Angsana New" w:cs="Angsana New"/>
                <w:sz w:val="28"/>
                <w:szCs w:val="28"/>
              </w:rPr>
              <w:t>0.45</w:t>
            </w:r>
          </w:p>
        </w:tc>
        <w:tc>
          <w:tcPr>
            <w:tcW w:w="141" w:type="pct"/>
          </w:tcPr>
          <w:p w14:paraId="41EF9C99" w14:textId="77777777" w:rsidR="00A9602B" w:rsidRPr="00DE00BE" w:rsidRDefault="00A9602B" w:rsidP="00A96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3" w:type="pct"/>
          </w:tcPr>
          <w:p w14:paraId="2057790B" w14:textId="1970B7BB" w:rsidR="00A9602B" w:rsidRPr="00DE00BE" w:rsidRDefault="00A9602B" w:rsidP="00A96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262" w:hanging="89"/>
              <w:rPr>
                <w:rFonts w:ascii="Angsana New" w:hAnsi="Angsana New" w:cs="Angsana New"/>
                <w:sz w:val="28"/>
                <w:szCs w:val="28"/>
              </w:rPr>
            </w:pPr>
            <w:r w:rsidRPr="00DE00BE">
              <w:rPr>
                <w:rFonts w:ascii="Angsana New" w:hAnsi="Angsana New" w:cs="Angsana New"/>
                <w:sz w:val="28"/>
                <w:szCs w:val="28"/>
              </w:rPr>
              <w:t>0.11</w:t>
            </w:r>
          </w:p>
        </w:tc>
        <w:tc>
          <w:tcPr>
            <w:tcW w:w="140" w:type="pct"/>
          </w:tcPr>
          <w:p w14:paraId="56CB5E35" w14:textId="77777777" w:rsidR="00A9602B" w:rsidRPr="00DE00BE" w:rsidRDefault="00A9602B" w:rsidP="00A96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52E9EE78" w14:textId="688642A9" w:rsidR="00A9602B" w:rsidRPr="00DE00BE" w:rsidRDefault="00A9602B" w:rsidP="00A96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262" w:hanging="89"/>
              <w:rPr>
                <w:rFonts w:ascii="Angsana New" w:hAnsi="Angsana New" w:cs="Angsana New"/>
                <w:sz w:val="28"/>
                <w:szCs w:val="28"/>
              </w:rPr>
            </w:pPr>
            <w:r w:rsidRPr="00DE00BE">
              <w:rPr>
                <w:rFonts w:ascii="Angsana New" w:hAnsi="Angsana New" w:cs="Angsana New"/>
                <w:sz w:val="28"/>
                <w:szCs w:val="28"/>
              </w:rPr>
              <w:t>0.48</w:t>
            </w:r>
          </w:p>
        </w:tc>
      </w:tr>
      <w:tr w:rsidR="00A9602B" w:rsidRPr="005349BD" w14:paraId="6C954D2E" w14:textId="77777777" w:rsidTr="00DE00BE">
        <w:trPr>
          <w:trHeight w:val="281"/>
        </w:trPr>
        <w:tc>
          <w:tcPr>
            <w:tcW w:w="2361" w:type="pct"/>
          </w:tcPr>
          <w:p w14:paraId="6F71AD6C" w14:textId="6C90FABB" w:rsidR="00A9602B" w:rsidRPr="00DE00BE" w:rsidRDefault="00A9602B" w:rsidP="00A9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E00BE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DE00BE">
              <w:rPr>
                <w:rFonts w:ascii="Angsana New" w:hAnsi="Angsana New" w:cs="Angsana New"/>
                <w:sz w:val="28"/>
                <w:szCs w:val="28"/>
                <w:cs/>
              </w:rPr>
              <w:t>การดำเนินงานที่ยกเลิก</w:t>
            </w: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7716EE6F" w14:textId="483BE15B" w:rsidR="00A9602B" w:rsidRPr="00DE00BE" w:rsidRDefault="00A9602B" w:rsidP="00B05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 w:right="-262" w:hanging="89"/>
              <w:rPr>
                <w:rFonts w:ascii="Angsana New" w:hAnsi="Angsana New" w:cs="Angsana New"/>
                <w:sz w:val="28"/>
                <w:szCs w:val="28"/>
              </w:rPr>
            </w:pPr>
            <w:r w:rsidRPr="00DE00B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0" w:type="pct"/>
          </w:tcPr>
          <w:p w14:paraId="45C60F3C" w14:textId="77777777" w:rsidR="00A9602B" w:rsidRPr="00DE00BE" w:rsidRDefault="00A9602B" w:rsidP="00A96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  <w:vAlign w:val="bottom"/>
          </w:tcPr>
          <w:p w14:paraId="5A4354D3" w14:textId="6A393E84" w:rsidR="00A9602B" w:rsidRPr="00DE00BE" w:rsidRDefault="00A9602B" w:rsidP="00A96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262" w:hanging="89"/>
              <w:rPr>
                <w:rFonts w:ascii="Angsana New" w:hAnsi="Angsana New" w:cs="Angsana New"/>
                <w:sz w:val="28"/>
                <w:szCs w:val="28"/>
              </w:rPr>
            </w:pPr>
            <w:r w:rsidRPr="00DE00BE">
              <w:rPr>
                <w:rFonts w:ascii="Angsana New" w:hAnsi="Angsana New" w:cs="Angsana New"/>
                <w:sz w:val="28"/>
                <w:szCs w:val="28"/>
              </w:rPr>
              <w:t>(0.04)</w:t>
            </w:r>
          </w:p>
        </w:tc>
        <w:tc>
          <w:tcPr>
            <w:tcW w:w="141" w:type="pct"/>
          </w:tcPr>
          <w:p w14:paraId="641A0F4C" w14:textId="77777777" w:rsidR="00A9602B" w:rsidRPr="00DE00BE" w:rsidRDefault="00A9602B" w:rsidP="00A96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</w:tcPr>
          <w:p w14:paraId="56C9BEFC" w14:textId="14452F78" w:rsidR="00A9602B" w:rsidRPr="00DE00BE" w:rsidRDefault="00A9602B" w:rsidP="00267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 w:right="-262" w:hanging="89"/>
              <w:rPr>
                <w:rFonts w:ascii="Angsana New" w:hAnsi="Angsana New" w:cs="Angsana New"/>
                <w:sz w:val="28"/>
                <w:szCs w:val="28"/>
              </w:rPr>
            </w:pPr>
            <w:r w:rsidRPr="00DE00B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0" w:type="pct"/>
          </w:tcPr>
          <w:p w14:paraId="14B0A45D" w14:textId="77777777" w:rsidR="00A9602B" w:rsidRPr="00DE00BE" w:rsidRDefault="00A9602B" w:rsidP="00A96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  <w:vAlign w:val="bottom"/>
          </w:tcPr>
          <w:p w14:paraId="579E3CF4" w14:textId="01B83420" w:rsidR="00A9602B" w:rsidRPr="00DE00BE" w:rsidRDefault="00A9602B" w:rsidP="00A96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262" w:hanging="89"/>
              <w:rPr>
                <w:rFonts w:ascii="Angsana New" w:hAnsi="Angsana New" w:cs="Angsana New"/>
                <w:sz w:val="28"/>
                <w:szCs w:val="28"/>
              </w:rPr>
            </w:pPr>
            <w:r w:rsidRPr="00DE00B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9602B" w:rsidRPr="005349BD" w14:paraId="438B6121" w14:textId="77777777" w:rsidTr="00DE00BE">
        <w:trPr>
          <w:trHeight w:val="281"/>
        </w:trPr>
        <w:tc>
          <w:tcPr>
            <w:tcW w:w="2361" w:type="pct"/>
          </w:tcPr>
          <w:p w14:paraId="7C3DAA55" w14:textId="0B3EBC0D" w:rsidR="00A9602B" w:rsidRPr="00DE00BE" w:rsidRDefault="00A9602B" w:rsidP="00A9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00B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รวมกำไรต่อหุ้นขั้นพื้นฐาน </w:t>
            </w:r>
            <w:r w:rsidRPr="00DE00BE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Pr="00DE00B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บาทต่อหุ้น</w:t>
            </w:r>
            <w:r w:rsidRPr="00DE00BE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64BC7A82" w14:textId="10EFBEF7" w:rsidR="00A9602B" w:rsidRPr="00DE00BE" w:rsidRDefault="00A9602B" w:rsidP="00D540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262" w:hanging="8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00BE">
              <w:rPr>
                <w:rFonts w:ascii="Angsana New" w:hAnsi="Angsana New" w:cs="Angsana New"/>
                <w:b/>
                <w:bCs/>
                <w:sz w:val="28"/>
                <w:szCs w:val="28"/>
              </w:rPr>
              <w:t>0.</w:t>
            </w:r>
            <w:r w:rsidR="00A802A3" w:rsidRPr="00DE00BE">
              <w:rPr>
                <w:rFonts w:ascii="Angsana New" w:hAnsi="Angsana New" w:cs="Angsana New"/>
                <w:b/>
                <w:bCs/>
                <w:sz w:val="28"/>
                <w:szCs w:val="28"/>
              </w:rPr>
              <w:t>51</w:t>
            </w:r>
          </w:p>
        </w:tc>
        <w:tc>
          <w:tcPr>
            <w:tcW w:w="140" w:type="pct"/>
          </w:tcPr>
          <w:p w14:paraId="2DB4C257" w14:textId="77777777" w:rsidR="00A9602B" w:rsidRPr="00DE00BE" w:rsidRDefault="00A9602B" w:rsidP="00A96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0A9059C7" w14:textId="3F85A4A7" w:rsidR="00A9602B" w:rsidRPr="00DE00BE" w:rsidRDefault="00A9602B" w:rsidP="00D540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262" w:hanging="8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00BE">
              <w:rPr>
                <w:rFonts w:ascii="Angsana New" w:hAnsi="Angsana New" w:cs="Angsana New"/>
                <w:b/>
                <w:bCs/>
                <w:sz w:val="28"/>
                <w:szCs w:val="28"/>
              </w:rPr>
              <w:t>0.41</w:t>
            </w:r>
          </w:p>
        </w:tc>
        <w:tc>
          <w:tcPr>
            <w:tcW w:w="141" w:type="pct"/>
          </w:tcPr>
          <w:p w14:paraId="5ED0D66C" w14:textId="77777777" w:rsidR="00A9602B" w:rsidRPr="00DE00BE" w:rsidRDefault="00A9602B" w:rsidP="00A96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14:paraId="0CBED0BE" w14:textId="110BEB89" w:rsidR="00A9602B" w:rsidRPr="00DE00BE" w:rsidRDefault="00A9602B" w:rsidP="004C0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262" w:hanging="8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00BE">
              <w:rPr>
                <w:rFonts w:ascii="Angsana New" w:hAnsi="Angsana New" w:cs="Angsana New"/>
                <w:b/>
                <w:bCs/>
                <w:sz w:val="28"/>
                <w:szCs w:val="28"/>
              </w:rPr>
              <w:t>0.11</w:t>
            </w:r>
          </w:p>
        </w:tc>
        <w:tc>
          <w:tcPr>
            <w:tcW w:w="140" w:type="pct"/>
          </w:tcPr>
          <w:p w14:paraId="0F5AC4E5" w14:textId="77777777" w:rsidR="00A9602B" w:rsidRPr="00DE00BE" w:rsidRDefault="00A9602B" w:rsidP="00A96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</w:tcPr>
          <w:p w14:paraId="28403DB0" w14:textId="2D75CC2E" w:rsidR="00A9602B" w:rsidRPr="00DE00BE" w:rsidRDefault="00A9602B" w:rsidP="00DE0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00BE">
              <w:rPr>
                <w:rFonts w:ascii="Angsana New" w:hAnsi="Angsana New" w:cs="Angsana New"/>
                <w:b/>
                <w:bCs/>
                <w:sz w:val="28"/>
                <w:szCs w:val="28"/>
              </w:rPr>
              <w:t>0.48</w:t>
            </w:r>
          </w:p>
        </w:tc>
      </w:tr>
    </w:tbl>
    <w:p w14:paraId="551A00CF" w14:textId="77777777" w:rsidR="00091F79" w:rsidRDefault="00091F79" w:rsidP="00DE0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311E84D4" w14:textId="696BFBF6" w:rsidR="00AB022F" w:rsidRDefault="00866868" w:rsidP="00AB0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DE00BE">
        <w:rPr>
          <w:rFonts w:asciiTheme="majorBidi" w:hAnsiTheme="majorBidi" w:cs="Angsana New"/>
          <w:spacing w:val="-2"/>
          <w:sz w:val="30"/>
          <w:szCs w:val="30"/>
        </w:rPr>
        <w:t>*</w:t>
      </w:r>
      <w:r w:rsidR="00173238" w:rsidRPr="00DE00BE">
        <w:rPr>
          <w:rFonts w:asciiTheme="majorBidi" w:hAnsiTheme="majorBidi" w:cs="Angsana New"/>
          <w:spacing w:val="-2"/>
          <w:sz w:val="30"/>
          <w:szCs w:val="30"/>
          <w:cs/>
        </w:rPr>
        <w:t xml:space="preserve"> ณ วันที่ </w:t>
      </w:r>
      <w:r w:rsidR="00901F98" w:rsidRPr="00DE00BE">
        <w:rPr>
          <w:rFonts w:asciiTheme="majorBidi" w:hAnsiTheme="majorBidi" w:cs="Angsana New"/>
          <w:spacing w:val="-2"/>
          <w:sz w:val="30"/>
          <w:szCs w:val="30"/>
        </w:rPr>
        <w:t xml:space="preserve">30 </w:t>
      </w:r>
      <w:r w:rsidR="00901F98" w:rsidRPr="00DE00BE">
        <w:rPr>
          <w:rFonts w:asciiTheme="majorBidi" w:hAnsiTheme="majorBidi" w:cs="Angsana New"/>
          <w:spacing w:val="-2"/>
          <w:sz w:val="30"/>
          <w:szCs w:val="30"/>
          <w:cs/>
        </w:rPr>
        <w:t>มิถุนายน</w:t>
      </w:r>
      <w:r w:rsidR="00173238" w:rsidRPr="00DE00BE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173238" w:rsidRPr="00DE00BE">
        <w:rPr>
          <w:rFonts w:asciiTheme="majorBidi" w:hAnsiTheme="majorBidi" w:cs="Angsana New"/>
          <w:spacing w:val="-2"/>
          <w:sz w:val="30"/>
          <w:szCs w:val="30"/>
        </w:rPr>
        <w:t>2567</w:t>
      </w:r>
      <w:r w:rsidRPr="007A517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7A517C">
        <w:rPr>
          <w:rFonts w:asciiTheme="majorBidi" w:hAnsiTheme="majorBidi" w:cs="Angsana New" w:hint="cs"/>
          <w:spacing w:val="-2"/>
          <w:sz w:val="30"/>
          <w:szCs w:val="30"/>
          <w:cs/>
        </w:rPr>
        <w:t>มีหุ้นทุนซื้อคืนจํานวน</w:t>
      </w:r>
      <w:r w:rsidRPr="007A517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B052E5" w:rsidRPr="007A517C">
        <w:rPr>
          <w:rFonts w:asciiTheme="majorBidi" w:hAnsiTheme="majorBidi" w:cs="Angsana New"/>
          <w:spacing w:val="-2"/>
          <w:sz w:val="30"/>
          <w:szCs w:val="30"/>
        </w:rPr>
        <w:t>400</w:t>
      </w:r>
      <w:r w:rsidRPr="007A517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7A517C">
        <w:rPr>
          <w:rFonts w:asciiTheme="majorBidi" w:hAnsiTheme="majorBidi" w:cs="Angsana New" w:hint="cs"/>
          <w:spacing w:val="-2"/>
          <w:sz w:val="30"/>
          <w:szCs w:val="30"/>
          <w:cs/>
        </w:rPr>
        <w:t>ล้านหุ้น</w:t>
      </w:r>
      <w:r w:rsidRPr="007A517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E122C3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>(</w:t>
      </w:r>
      <w:r w:rsidR="00901F98" w:rsidRPr="00DE00BE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30 </w:t>
      </w:r>
      <w:r w:rsidR="00901F98" w:rsidRPr="00DE00BE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>มิถุนายน</w:t>
      </w:r>
      <w:r w:rsidRPr="00E122C3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 </w:t>
      </w:r>
      <w:r w:rsidRPr="00DE00BE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2566: </w:t>
      </w:r>
      <w:r w:rsidR="00901F98" w:rsidRPr="00DE00BE">
        <w:rPr>
          <w:rFonts w:asciiTheme="majorBidi" w:hAnsiTheme="majorBidi" w:cs="Angsana New"/>
          <w:i/>
          <w:iCs/>
          <w:spacing w:val="-2"/>
          <w:sz w:val="30"/>
          <w:szCs w:val="30"/>
        </w:rPr>
        <w:t>317</w:t>
      </w:r>
      <w:r w:rsidRPr="00E122C3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 ล้านหุ้น)</w:t>
      </w:r>
      <w:r w:rsidR="00DA07FE" w:rsidRPr="00DE00BE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DA07FE" w:rsidRPr="007A517C">
        <w:rPr>
          <w:rFonts w:asciiTheme="majorBidi" w:hAnsiTheme="majorBidi" w:cs="Angsana New"/>
          <w:spacing w:val="-2"/>
          <w:sz w:val="30"/>
          <w:szCs w:val="30"/>
          <w:cs/>
        </w:rPr>
        <w:t xml:space="preserve">(หมายเหตุฯข้อ </w:t>
      </w:r>
      <w:r w:rsidR="00DA07FE" w:rsidRPr="007A517C">
        <w:rPr>
          <w:rFonts w:asciiTheme="majorBidi" w:hAnsiTheme="majorBidi" w:cs="Angsana New"/>
          <w:spacing w:val="-2"/>
          <w:sz w:val="30"/>
          <w:szCs w:val="30"/>
        </w:rPr>
        <w:t>13</w:t>
      </w:r>
      <w:r w:rsidR="00DA07FE" w:rsidRPr="007A517C">
        <w:rPr>
          <w:rFonts w:asciiTheme="majorBidi" w:hAnsiTheme="majorBidi" w:cs="Angsana New"/>
          <w:spacing w:val="-2"/>
          <w:sz w:val="30"/>
          <w:szCs w:val="30"/>
          <w:cs/>
        </w:rPr>
        <w:t>)</w:t>
      </w:r>
    </w:p>
    <w:p w14:paraId="017AA040" w14:textId="77777777" w:rsidR="00AB022F" w:rsidRPr="00DE00BE" w:rsidRDefault="00AB022F" w:rsidP="00DE0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3A7CC5C0" w14:textId="48A4DEFB" w:rsidR="00AB022F" w:rsidRDefault="00C057DF" w:rsidP="00AB0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DE00BE">
        <w:rPr>
          <w:rFonts w:asciiTheme="majorBidi" w:hAnsiTheme="majorBidi" w:cs="Angsana New"/>
          <w:sz w:val="30"/>
          <w:szCs w:val="30"/>
          <w:cs/>
        </w:rPr>
        <w:t>บริษัทไม่มีการออกหุ้นสามัญเทียบเท่าปรับลดในระหว่างงวดที่นําเสนอรายงาน ดังนั้น จึงไม่มีการนําเสนอกําไรต่อหุ้น</w:t>
      </w:r>
      <w:r w:rsidRPr="00C057DF">
        <w:rPr>
          <w:rFonts w:asciiTheme="majorBidi" w:hAnsiTheme="majorBidi" w:cs="Angsana New" w:hint="cs"/>
          <w:sz w:val="30"/>
          <w:szCs w:val="30"/>
          <w:cs/>
        </w:rPr>
        <w:t>ปรับลด</w:t>
      </w:r>
    </w:p>
    <w:p w14:paraId="780B16E0" w14:textId="77777777" w:rsidR="00AB022F" w:rsidRDefault="00AB0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691BA935" w14:textId="7A4FAEA7" w:rsidR="00901F98" w:rsidRPr="00091CA0" w:rsidRDefault="00901F98" w:rsidP="00AB022F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szCs w:val="30"/>
        </w:rPr>
      </w:pPr>
      <w:r>
        <w:rPr>
          <w:rFonts w:ascii="Angsana New" w:hAnsi="Angsana New" w:cs="Angsana New" w:hint="cs"/>
          <w:szCs w:val="30"/>
          <w:cs/>
        </w:rPr>
        <w:lastRenderedPageBreak/>
        <w:t>เงินปันผล</w:t>
      </w:r>
    </w:p>
    <w:p w14:paraId="5B7DBB6D" w14:textId="77777777" w:rsidR="00DA07FE" w:rsidRDefault="00DA07FE" w:rsidP="00070B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3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627"/>
        <w:gridCol w:w="1613"/>
        <w:gridCol w:w="1440"/>
        <w:gridCol w:w="265"/>
        <w:gridCol w:w="1535"/>
      </w:tblGrid>
      <w:tr w:rsidR="00B052E5" w:rsidRPr="00020179" w14:paraId="0B00AB32" w14:textId="77777777" w:rsidTr="00DE00BE">
        <w:trPr>
          <w:tblHeader/>
        </w:trPr>
        <w:tc>
          <w:tcPr>
            <w:tcW w:w="3060" w:type="dxa"/>
            <w:shd w:val="clear" w:color="auto" w:fill="auto"/>
          </w:tcPr>
          <w:p w14:paraId="1BB92552" w14:textId="77777777" w:rsidR="00B052E5" w:rsidRPr="00B052E5" w:rsidRDefault="00B052E5" w:rsidP="008C5ACF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28D9747C" w14:textId="04D9194E" w:rsidR="00B052E5" w:rsidRPr="00020179" w:rsidRDefault="00B052E5" w:rsidP="008C5AC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20179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วันที่อนุมติ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39568DA4" w14:textId="5BD94223" w:rsidR="00B052E5" w:rsidRPr="00020179" w:rsidRDefault="00B052E5" w:rsidP="008C5AC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20179">
              <w:rPr>
                <w:rFonts w:ascii="Angsana New" w:hAnsi="Angsana New" w:cs="Angsana New"/>
                <w:sz w:val="30"/>
                <w:szCs w:val="30"/>
                <w:cs/>
              </w:rPr>
              <w:t>วันที่จ่าย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84A930" w14:textId="4EC2625D" w:rsidR="00B052E5" w:rsidRPr="00020179" w:rsidRDefault="00B052E5" w:rsidP="008C5ACF">
            <w:pPr>
              <w:ind w:left="-83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ar-SA"/>
              </w:rPr>
            </w:pPr>
            <w:r w:rsidRPr="0002017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อัตราเงินปันผลต่อหุ้น</w:t>
            </w:r>
            <w:r w:rsidRPr="00020179">
              <w:rPr>
                <w:rFonts w:ascii="Angsana New" w:hAnsi="Angsana New" w:cs="Angsana New"/>
                <w:i/>
                <w:iCs/>
                <w:sz w:val="30"/>
                <w:szCs w:val="30"/>
                <w:lang w:bidi="ar-SA"/>
              </w:rPr>
              <w:t xml:space="preserve"> 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45B83C3" w14:textId="77777777" w:rsidR="00B052E5" w:rsidRPr="00020179" w:rsidRDefault="00B052E5" w:rsidP="008C5ACF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65DA83D7" w14:textId="4DA0F323" w:rsidR="00B052E5" w:rsidRPr="00020179" w:rsidRDefault="00B052E5" w:rsidP="008C5ACF">
            <w:pPr>
              <w:ind w:left="-96" w:right="-8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02017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จำนวน</w:t>
            </w:r>
          </w:p>
        </w:tc>
      </w:tr>
      <w:tr w:rsidR="00B052E5" w:rsidRPr="00020179" w14:paraId="7BF6FAF2" w14:textId="77777777" w:rsidTr="00DE00BE">
        <w:trPr>
          <w:tblHeader/>
        </w:trPr>
        <w:tc>
          <w:tcPr>
            <w:tcW w:w="3060" w:type="dxa"/>
            <w:shd w:val="clear" w:color="auto" w:fill="auto"/>
          </w:tcPr>
          <w:p w14:paraId="33B459B5" w14:textId="77777777" w:rsidR="00B052E5" w:rsidRPr="00020179" w:rsidRDefault="00B052E5" w:rsidP="008C5ACF">
            <w:pPr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28E2459A" w14:textId="77777777" w:rsidR="00B052E5" w:rsidRPr="00020179" w:rsidRDefault="00B052E5" w:rsidP="008C5ACF">
            <w:pPr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0B94FE6A" w14:textId="77777777" w:rsidR="00B052E5" w:rsidRPr="00020179" w:rsidRDefault="00B052E5" w:rsidP="008C5ACF">
            <w:pPr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F0D756" w14:textId="42A87D59" w:rsidR="00B052E5" w:rsidRPr="00020179" w:rsidRDefault="00B052E5" w:rsidP="008C5ACF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020179">
              <w:rPr>
                <w:rFonts w:ascii="Angsana New" w:hAnsi="Angsana New" w:cs="Angsana New"/>
                <w:i/>
                <w:iCs/>
                <w:sz w:val="30"/>
                <w:szCs w:val="30"/>
                <w:lang w:bidi="ar-SA"/>
              </w:rPr>
              <w:t>(</w:t>
            </w:r>
            <w:r w:rsidRPr="0002017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</w:t>
            </w:r>
            <w:r w:rsidRPr="00020179">
              <w:rPr>
                <w:rFonts w:ascii="Angsana New" w:hAnsi="Angsana New" w:cs="Angsana New"/>
                <w:i/>
                <w:iCs/>
                <w:sz w:val="30"/>
                <w:szCs w:val="30"/>
                <w:lang w:bidi="ar-SA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B81EC3D" w14:textId="77777777" w:rsidR="00B052E5" w:rsidRPr="00020179" w:rsidRDefault="00B052E5" w:rsidP="008C5ACF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5250AC83" w14:textId="2C4BC6C9" w:rsidR="00B052E5" w:rsidRPr="00020179" w:rsidRDefault="00B052E5" w:rsidP="008C5ACF">
            <w:pPr>
              <w:ind w:left="-96" w:right="-83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020179">
              <w:rPr>
                <w:rFonts w:ascii="Angsana New" w:hAnsi="Angsana New" w:cs="Angsana New"/>
                <w:i/>
                <w:iCs/>
                <w:sz w:val="30"/>
                <w:szCs w:val="30"/>
                <w:lang w:bidi="ar-SA"/>
              </w:rPr>
              <w:t>(</w:t>
            </w:r>
            <w:r w:rsidRPr="0002017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020179">
              <w:rPr>
                <w:rFonts w:ascii="Angsana New" w:hAnsi="Angsana New" w:cs="Angsana New"/>
                <w:i/>
                <w:iCs/>
                <w:sz w:val="30"/>
                <w:szCs w:val="30"/>
                <w:lang w:bidi="ar-SA"/>
              </w:rPr>
              <w:t>)</w:t>
            </w:r>
          </w:p>
        </w:tc>
      </w:tr>
      <w:tr w:rsidR="00B052E5" w:rsidRPr="00020179" w14:paraId="20D46DB9" w14:textId="77777777" w:rsidTr="00DE00BE">
        <w:tc>
          <w:tcPr>
            <w:tcW w:w="3060" w:type="dxa"/>
            <w:shd w:val="clear" w:color="auto" w:fill="auto"/>
          </w:tcPr>
          <w:p w14:paraId="4D06228E" w14:textId="222B7C7F" w:rsidR="00B052E5" w:rsidRPr="00020179" w:rsidRDefault="00B052E5" w:rsidP="008C5ACF">
            <w:pPr>
              <w:ind w:left="-18" w:right="-14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ar-SA"/>
              </w:rPr>
            </w:pPr>
            <w:r w:rsidRPr="0002017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ar-SA"/>
              </w:rPr>
              <w:t>256</w:t>
            </w:r>
            <w:r w:rsidR="004878B9" w:rsidRPr="0002017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ar-SA"/>
              </w:rPr>
              <w:t>7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7F68792C" w14:textId="77777777" w:rsidR="00B052E5" w:rsidRPr="00020179" w:rsidRDefault="00B052E5" w:rsidP="008C5ACF">
            <w:pPr>
              <w:ind w:left="72" w:right="-108" w:hanging="191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65FD9A26" w14:textId="77777777" w:rsidR="00B052E5" w:rsidRPr="00020179" w:rsidRDefault="00B052E5" w:rsidP="008C5ACF">
            <w:pPr>
              <w:ind w:left="191" w:hanging="191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0F85BC" w14:textId="77777777" w:rsidR="00B052E5" w:rsidRPr="00020179" w:rsidRDefault="00B052E5" w:rsidP="008C5ACF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678A66A5" w14:textId="77777777" w:rsidR="00B052E5" w:rsidRPr="00020179" w:rsidRDefault="00B052E5" w:rsidP="008C5ACF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4390B09E" w14:textId="77777777" w:rsidR="00B052E5" w:rsidRPr="00020179" w:rsidRDefault="00B052E5" w:rsidP="008C5ACF">
            <w:pPr>
              <w:tabs>
                <w:tab w:val="decimal" w:pos="1056"/>
              </w:tabs>
              <w:ind w:left="-96" w:right="160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</w:tr>
      <w:tr w:rsidR="00B052E5" w:rsidRPr="00020179" w14:paraId="3475B945" w14:textId="77777777" w:rsidTr="00DE00BE">
        <w:tc>
          <w:tcPr>
            <w:tcW w:w="3060" w:type="dxa"/>
            <w:shd w:val="clear" w:color="auto" w:fill="auto"/>
          </w:tcPr>
          <w:p w14:paraId="10822142" w14:textId="7953C835" w:rsidR="00B052E5" w:rsidRPr="00020179" w:rsidRDefault="00B052E5" w:rsidP="008C5ACF">
            <w:pPr>
              <w:ind w:left="-18" w:right="-146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020179">
              <w:rPr>
                <w:rFonts w:ascii="Angsana New" w:hAnsi="Angsana New" w:cs="Angsana New"/>
                <w:sz w:val="30"/>
                <w:szCs w:val="30"/>
                <w:lang w:bidi="ar-SA"/>
              </w:rPr>
              <w:t>2566</w:t>
            </w:r>
            <w:r w:rsidRPr="00020179">
              <w:rPr>
                <w:rFonts w:ascii="Angsana New" w:hAnsi="Angsana New" w:cs="Angsana New"/>
                <w:i/>
                <w:iCs/>
                <w:sz w:val="30"/>
                <w:szCs w:val="30"/>
                <w:lang w:bidi="ar-SA"/>
              </w:rPr>
              <w:t xml:space="preserve"> </w:t>
            </w:r>
            <w:r w:rsidRPr="00020179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  <w:r w:rsidR="004878B9" w:rsidRPr="00020179">
              <w:rPr>
                <w:rFonts w:ascii="Angsana New" w:hAnsi="Angsana New" w:cs="Angsana New"/>
                <w:sz w:val="30"/>
                <w:szCs w:val="30"/>
                <w:cs/>
              </w:rPr>
              <w:t>ประจำปี</w:t>
            </w:r>
            <w:r w:rsidRPr="00020179">
              <w:rPr>
                <w:rFonts w:ascii="Angsana New" w:hAnsi="Angsana New" w:cs="Angsana New"/>
                <w:sz w:val="30"/>
                <w:szCs w:val="30"/>
                <w:lang w:bidi="ar-SA"/>
              </w:rPr>
              <w:t xml:space="preserve"> 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6B42ACA7" w14:textId="25920B08" w:rsidR="00B052E5" w:rsidRPr="00020179" w:rsidRDefault="004878B9" w:rsidP="008C5ACF">
            <w:pPr>
              <w:ind w:left="72" w:right="-108" w:hanging="19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20179">
              <w:rPr>
                <w:rFonts w:ascii="Angsana New" w:hAnsi="Angsana New" w:cs="Angsana New"/>
                <w:sz w:val="30"/>
                <w:szCs w:val="30"/>
              </w:rPr>
              <w:t xml:space="preserve">9 </w:t>
            </w:r>
            <w:r w:rsidRPr="00020179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เมษายน </w:t>
            </w:r>
            <w:r w:rsidRPr="00020179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77E66E0A" w14:textId="4DA9C68D" w:rsidR="00B052E5" w:rsidRPr="00020179" w:rsidRDefault="004878B9" w:rsidP="008C5ACF">
            <w:pPr>
              <w:ind w:left="191" w:hanging="19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20179">
              <w:rPr>
                <w:rFonts w:ascii="Angsana New" w:hAnsi="Angsana New" w:cs="Angsana New"/>
                <w:sz w:val="30"/>
                <w:szCs w:val="30"/>
              </w:rPr>
              <w:t xml:space="preserve">26 </w:t>
            </w:r>
            <w:r w:rsidRPr="00020179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เมษายน </w:t>
            </w:r>
            <w:r w:rsidRPr="00020179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185AB6" w14:textId="0532ED7D" w:rsidR="00B052E5" w:rsidRPr="00020179" w:rsidRDefault="00B052E5" w:rsidP="008C5AC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20179">
              <w:rPr>
                <w:rFonts w:ascii="Angsana New" w:hAnsi="Angsana New" w:cs="Angsana New"/>
                <w:sz w:val="30"/>
                <w:szCs w:val="30"/>
                <w:lang w:bidi="ar-SA"/>
              </w:rPr>
              <w:t>0.</w:t>
            </w:r>
            <w:r w:rsidR="004878B9" w:rsidRPr="00020179">
              <w:rPr>
                <w:rFonts w:ascii="Angsana New" w:hAnsi="Angsana New" w:cs="Angsana New"/>
                <w:sz w:val="30"/>
                <w:szCs w:val="30"/>
                <w:cs/>
              </w:rPr>
              <w:t>24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75CD34E" w14:textId="77777777" w:rsidR="00B052E5" w:rsidRPr="00020179" w:rsidRDefault="00B052E5" w:rsidP="008C5ACF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6F233358" w14:textId="1E08C1FD" w:rsidR="00B052E5" w:rsidRPr="00DE00BE" w:rsidRDefault="004878B9" w:rsidP="008C5ACF">
            <w:pPr>
              <w:ind w:left="-17" w:right="16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20179">
              <w:rPr>
                <w:rFonts w:ascii="Angsana New" w:hAnsi="Angsana New" w:cs="Angsana New"/>
                <w:sz w:val="30"/>
                <w:szCs w:val="30"/>
                <w:lang w:bidi="ar-SA"/>
              </w:rPr>
              <w:t>1,06</w:t>
            </w:r>
            <w:r w:rsidR="00150896" w:rsidRPr="00DE00BE">
              <w:rPr>
                <w:rFonts w:ascii="Angsana New" w:hAnsi="Angsana New" w:cs="Angsana New"/>
                <w:sz w:val="30"/>
                <w:szCs w:val="30"/>
                <w:lang w:bidi="ar-SA"/>
              </w:rPr>
              <w:t>9.2</w:t>
            </w:r>
            <w:r w:rsidR="003C27E8" w:rsidRPr="00DE00BE">
              <w:rPr>
                <w:rFonts w:ascii="Angsana New" w:hAnsi="Angsana New" w:cs="Angsana New"/>
                <w:sz w:val="30"/>
                <w:szCs w:val="30"/>
                <w:lang w:bidi="ar-SA"/>
              </w:rPr>
              <w:t>*</w:t>
            </w:r>
          </w:p>
        </w:tc>
      </w:tr>
      <w:tr w:rsidR="00201BAB" w:rsidRPr="00020179" w14:paraId="3B5C04AD" w14:textId="77777777" w:rsidTr="00201BAB">
        <w:tc>
          <w:tcPr>
            <w:tcW w:w="3060" w:type="dxa"/>
            <w:shd w:val="clear" w:color="auto" w:fill="auto"/>
          </w:tcPr>
          <w:p w14:paraId="233B90D6" w14:textId="77777777" w:rsidR="004878B9" w:rsidRPr="00020179" w:rsidRDefault="004878B9" w:rsidP="008C5ACF">
            <w:pPr>
              <w:ind w:left="-18" w:right="-146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3F30215B" w14:textId="77777777" w:rsidR="004878B9" w:rsidRPr="00020179" w:rsidRDefault="004878B9" w:rsidP="008C5ACF">
            <w:pPr>
              <w:ind w:left="72" w:right="-108" w:hanging="1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347C8211" w14:textId="77777777" w:rsidR="004878B9" w:rsidRPr="00020179" w:rsidRDefault="004878B9" w:rsidP="008C5ACF">
            <w:pPr>
              <w:ind w:left="191" w:hanging="1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969022" w14:textId="77777777" w:rsidR="004878B9" w:rsidRPr="00020179" w:rsidRDefault="004878B9" w:rsidP="008C5ACF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5624268B" w14:textId="77777777" w:rsidR="004878B9" w:rsidRPr="00020179" w:rsidRDefault="004878B9" w:rsidP="008C5ACF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43E77332" w14:textId="77777777" w:rsidR="004878B9" w:rsidRPr="00020179" w:rsidRDefault="004878B9" w:rsidP="008C5ACF">
            <w:pPr>
              <w:ind w:left="-17" w:right="160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</w:tr>
      <w:tr w:rsidR="00201BAB" w:rsidRPr="00020179" w14:paraId="4334DE00" w14:textId="77777777" w:rsidTr="00201BAB">
        <w:tc>
          <w:tcPr>
            <w:tcW w:w="3060" w:type="dxa"/>
            <w:shd w:val="clear" w:color="auto" w:fill="auto"/>
          </w:tcPr>
          <w:p w14:paraId="1F11D6D6" w14:textId="17356C35" w:rsidR="004878B9" w:rsidRPr="00020179" w:rsidRDefault="004878B9" w:rsidP="008C5ACF">
            <w:pPr>
              <w:ind w:left="-18" w:right="-146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DE00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ar-SA"/>
              </w:rPr>
              <w:t>2566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0A6B949B" w14:textId="77777777" w:rsidR="004878B9" w:rsidRPr="00020179" w:rsidRDefault="004878B9" w:rsidP="008C5ACF">
            <w:pPr>
              <w:ind w:left="72" w:right="-108" w:hanging="1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5C30AF03" w14:textId="77777777" w:rsidR="004878B9" w:rsidRPr="00020179" w:rsidRDefault="004878B9" w:rsidP="008C5ACF">
            <w:pPr>
              <w:ind w:left="191" w:hanging="1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B6E27A" w14:textId="77777777" w:rsidR="004878B9" w:rsidRPr="00020179" w:rsidRDefault="004878B9" w:rsidP="008C5ACF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4D1B3ABC" w14:textId="77777777" w:rsidR="004878B9" w:rsidRPr="00020179" w:rsidRDefault="004878B9" w:rsidP="008C5ACF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28A92506" w14:textId="77777777" w:rsidR="004878B9" w:rsidRPr="00020179" w:rsidRDefault="004878B9" w:rsidP="008C5ACF">
            <w:pPr>
              <w:ind w:left="-17" w:right="160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</w:tr>
      <w:tr w:rsidR="00B052E5" w:rsidRPr="00B052E5" w14:paraId="4DEA722A" w14:textId="77777777" w:rsidTr="00DE00BE">
        <w:tc>
          <w:tcPr>
            <w:tcW w:w="3060" w:type="dxa"/>
            <w:shd w:val="clear" w:color="auto" w:fill="auto"/>
          </w:tcPr>
          <w:p w14:paraId="2351611D" w14:textId="5106C4E0" w:rsidR="00B052E5" w:rsidRPr="00020179" w:rsidRDefault="00B052E5" w:rsidP="008C5ACF">
            <w:pPr>
              <w:ind w:left="-18" w:right="-14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0179">
              <w:rPr>
                <w:rFonts w:ascii="Angsana New" w:hAnsi="Angsana New" w:cs="Angsana New"/>
                <w:sz w:val="30"/>
                <w:szCs w:val="30"/>
                <w:lang w:bidi="ar-SA"/>
              </w:rPr>
              <w:t>256</w:t>
            </w:r>
            <w:r w:rsidR="004878B9" w:rsidRPr="00020179">
              <w:rPr>
                <w:rFonts w:ascii="Angsana New" w:hAnsi="Angsana New" w:cs="Angsana New"/>
                <w:sz w:val="30"/>
                <w:szCs w:val="30"/>
                <w:lang w:bidi="ar-SA"/>
              </w:rPr>
              <w:t>5</w:t>
            </w:r>
            <w:r w:rsidRPr="00020179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เงินปันผลประจำปี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04074F3C" w14:textId="3916E44C" w:rsidR="00B052E5" w:rsidRPr="00020179" w:rsidRDefault="004878B9" w:rsidP="008C5ACF">
            <w:pPr>
              <w:ind w:left="72" w:right="-108" w:hanging="19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20179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B052E5" w:rsidRPr="0002017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052E5" w:rsidRPr="00020179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เมษายน </w:t>
            </w:r>
            <w:r w:rsidR="00B052E5" w:rsidRPr="0002017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020179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27775F08" w14:textId="61A6162E" w:rsidR="00B052E5" w:rsidRPr="00020179" w:rsidRDefault="00B052E5" w:rsidP="008C5ACF">
            <w:pPr>
              <w:ind w:left="191" w:hanging="19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20179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4878B9" w:rsidRPr="00020179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02017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20179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เมษายน </w:t>
            </w:r>
            <w:r w:rsidRPr="0002017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878B9" w:rsidRPr="00020179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856C28" w14:textId="3BADCD8F" w:rsidR="00B052E5" w:rsidRPr="00020179" w:rsidRDefault="00B052E5" w:rsidP="008C5ACF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020179">
              <w:rPr>
                <w:rFonts w:ascii="Angsana New" w:hAnsi="Angsana New" w:cs="Angsana New"/>
                <w:sz w:val="30"/>
                <w:szCs w:val="30"/>
                <w:lang w:bidi="ar-SA"/>
              </w:rPr>
              <w:t>0.</w:t>
            </w:r>
            <w:r w:rsidR="004878B9" w:rsidRPr="00020179">
              <w:rPr>
                <w:rFonts w:ascii="Angsana New" w:hAnsi="Angsana New" w:cs="Angsana New"/>
                <w:sz w:val="30"/>
                <w:szCs w:val="30"/>
                <w:lang w:bidi="ar-SA"/>
              </w:rPr>
              <w:t>44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E93017C" w14:textId="77777777" w:rsidR="00B052E5" w:rsidRPr="00020179" w:rsidRDefault="00B052E5" w:rsidP="008C5ACF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68ACF2C6" w14:textId="15B3C18A" w:rsidR="00B052E5" w:rsidRPr="00020179" w:rsidRDefault="004878B9" w:rsidP="00DE00BE">
            <w:pPr>
              <w:ind w:left="-17" w:right="249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020179">
              <w:rPr>
                <w:rFonts w:ascii="Angsana New" w:hAnsi="Angsana New" w:cs="Angsana New"/>
                <w:sz w:val="30"/>
                <w:szCs w:val="30"/>
                <w:lang w:bidi="ar-SA"/>
              </w:rPr>
              <w:t>2,048.3</w:t>
            </w:r>
          </w:p>
        </w:tc>
      </w:tr>
    </w:tbl>
    <w:p w14:paraId="484783DD" w14:textId="77777777" w:rsidR="0066331A" w:rsidRPr="00DE00BE" w:rsidRDefault="0066331A" w:rsidP="00DE00BE">
      <w:pPr>
        <w:pStyle w:val="BodyText2"/>
        <w:tabs>
          <w:tab w:val="left" w:pos="540"/>
        </w:tabs>
        <w:ind w:left="540" w:right="20" w:firstLine="0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25BB40FE" w14:textId="09141FE1" w:rsidR="00B052E5" w:rsidRDefault="003C27E8" w:rsidP="00DE0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*</w:t>
      </w:r>
      <w:r w:rsidR="0066331A">
        <w:rPr>
          <w:rFonts w:asciiTheme="majorBidi" w:hAnsiTheme="majorBidi" w:cstheme="majorBidi" w:hint="cs"/>
          <w:sz w:val="30"/>
          <w:szCs w:val="30"/>
          <w:cs/>
        </w:rPr>
        <w:t>จำนวนเงินปันผลที่จ่ายจริงสำหรับเงินปันผลประจำปีแตกต่างกับจำนวน</w:t>
      </w:r>
      <w:r w:rsidR="0066331A" w:rsidRPr="0066331A">
        <w:rPr>
          <w:rFonts w:asciiTheme="majorBidi" w:hAnsiTheme="majorBidi" w:cstheme="majorBidi"/>
          <w:sz w:val="30"/>
          <w:szCs w:val="30"/>
          <w:cs/>
        </w:rPr>
        <w:t>ที่</w:t>
      </w:r>
      <w:r w:rsidR="0066331A">
        <w:rPr>
          <w:rFonts w:asciiTheme="majorBidi" w:hAnsiTheme="majorBidi" w:cstheme="majorBidi" w:hint="cs"/>
          <w:sz w:val="30"/>
          <w:szCs w:val="30"/>
          <w:cs/>
        </w:rPr>
        <w:t>อนุมัติโดยที่</w:t>
      </w:r>
      <w:r w:rsidR="0066331A" w:rsidRPr="0066331A">
        <w:rPr>
          <w:rFonts w:asciiTheme="majorBidi" w:hAnsiTheme="majorBidi" w:cstheme="majorBidi"/>
          <w:sz w:val="30"/>
          <w:szCs w:val="30"/>
          <w:cs/>
        </w:rPr>
        <w:t>ประชุมสามัญผู้ถือหุ้น</w:t>
      </w:r>
      <w:r w:rsidR="0066331A" w:rsidRPr="00DE00BE">
        <w:rPr>
          <w:rFonts w:asciiTheme="majorBidi" w:hAnsiTheme="majorBidi" w:cstheme="majorBidi"/>
          <w:spacing w:val="-2"/>
          <w:sz w:val="30"/>
          <w:szCs w:val="30"/>
          <w:cs/>
        </w:rPr>
        <w:t>ประจําปีของบริษัทเนื่องจากผลต่างของจำนวนหุ้นที่เกิดจากรายการหุ้นทุนซื้อคืน</w:t>
      </w:r>
      <w:r w:rsidRPr="00DE00BE">
        <w:rPr>
          <w:rFonts w:asciiTheme="majorBidi" w:hAnsiTheme="majorBidi" w:cstheme="majorBidi"/>
          <w:spacing w:val="-2"/>
          <w:sz w:val="30"/>
          <w:szCs w:val="30"/>
          <w:cs/>
        </w:rPr>
        <w:t>หลังจากวันที่ประกาศจ่าย</w:t>
      </w:r>
      <w:r w:rsidR="009C4C01" w:rsidRPr="00DE00BE">
        <w:rPr>
          <w:rFonts w:asciiTheme="majorBidi" w:hAnsiTheme="majorBidi" w:cstheme="majorBidi"/>
          <w:spacing w:val="-2"/>
          <w:sz w:val="30"/>
          <w:szCs w:val="30"/>
          <w:cs/>
        </w:rPr>
        <w:t>เงินปันผล</w:t>
      </w:r>
    </w:p>
    <w:p w14:paraId="5D773D11" w14:textId="77777777" w:rsidR="003C27E8" w:rsidRDefault="003C27E8" w:rsidP="006633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2C6B820C" w14:textId="3DDA6E92" w:rsidR="00091F79" w:rsidRPr="00091CA0" w:rsidRDefault="00091F79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szCs w:val="30"/>
        </w:rPr>
      </w:pPr>
      <w:r w:rsidRPr="00091CA0">
        <w:rPr>
          <w:rFonts w:ascii="Angsana New" w:hAnsi="Angsana New" w:cs="Angsana New"/>
          <w:szCs w:val="30"/>
          <w:cs/>
        </w:rPr>
        <w:t>บุคคลหรือกิจการที่เกี่ยวข้องกัน</w:t>
      </w:r>
      <w:r w:rsidRPr="00091CA0">
        <w:rPr>
          <w:rFonts w:ascii="Angsana New" w:hAnsi="Angsana New" w:cs="Angsana New"/>
          <w:szCs w:val="30"/>
        </w:rPr>
        <w:t xml:space="preserve"> </w:t>
      </w:r>
    </w:p>
    <w:p w14:paraId="3368CB4C" w14:textId="77777777" w:rsidR="00091F79" w:rsidRPr="00173238" w:rsidRDefault="00091F79" w:rsidP="00173238">
      <w:pPr>
        <w:pStyle w:val="BodyText2"/>
        <w:tabs>
          <w:tab w:val="left" w:pos="540"/>
        </w:tabs>
        <w:ind w:left="540" w:right="20" w:firstLine="0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64BF148" w14:textId="4CDF49DC" w:rsidR="00091F79" w:rsidRDefault="00091F79" w:rsidP="008F4522">
      <w:pPr>
        <w:pStyle w:val="BodyText2"/>
        <w:ind w:left="540" w:right="20" w:firstLine="0"/>
        <w:jc w:val="thaiDistribute"/>
        <w:rPr>
          <w:rFonts w:asciiTheme="majorBidi" w:hAnsiTheme="majorBidi" w:cs="Angsana New"/>
          <w:bCs/>
          <w:sz w:val="30"/>
          <w:szCs w:val="30"/>
        </w:rPr>
      </w:pPr>
      <w:r w:rsidRPr="000866BF">
        <w:rPr>
          <w:rFonts w:asciiTheme="majorBidi" w:hAnsiTheme="majorBidi" w:cs="Angsana New" w:hint="cs"/>
          <w:b/>
          <w:sz w:val="30"/>
          <w:szCs w:val="30"/>
          <w:cs/>
        </w:rPr>
        <w:t>ความสัมพันธ์ที่มีกับบริษัทย่อย</w:t>
      </w:r>
      <w:r w:rsidRPr="000866BF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0866BF">
        <w:rPr>
          <w:rFonts w:asciiTheme="majorBidi" w:hAnsiTheme="majorBidi" w:cs="Angsana New" w:hint="cs"/>
          <w:b/>
          <w:sz w:val="30"/>
          <w:szCs w:val="30"/>
          <w:cs/>
        </w:rPr>
        <w:t>บริษัทร่วม</w:t>
      </w:r>
      <w:r w:rsidRPr="000866BF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0866BF">
        <w:rPr>
          <w:rFonts w:asciiTheme="majorBidi" w:hAnsiTheme="majorBidi" w:cs="Angsana New" w:hint="cs"/>
          <w:b/>
          <w:sz w:val="30"/>
          <w:szCs w:val="30"/>
          <w:cs/>
        </w:rPr>
        <w:t>ผู้บริหารสำคัญและบุคคลหรือกิจการอื่นที่เกี่ยวข้องกัน</w:t>
      </w:r>
      <w:r w:rsidRPr="000866BF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0866BF">
        <w:rPr>
          <w:rFonts w:asciiTheme="majorBidi" w:hAnsiTheme="majorBidi" w:cs="Angsana New" w:hint="cs"/>
          <w:b/>
          <w:sz w:val="30"/>
          <w:szCs w:val="30"/>
          <w:cs/>
        </w:rPr>
        <w:t>และนโยบายการกำหนดราคา</w:t>
      </w:r>
      <w:r w:rsidRPr="000866BF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0866BF">
        <w:rPr>
          <w:rFonts w:asciiTheme="majorBidi" w:hAnsiTheme="majorBidi" w:cs="Angsana New" w:hint="cs"/>
          <w:b/>
          <w:sz w:val="30"/>
          <w:szCs w:val="30"/>
          <w:cs/>
        </w:rPr>
        <w:t>ไม่มีการเปลี่ยนแปลงอย่างมีสาระสำคัญจากงบการเงินสำหรับปีสิ้นสุดวันที่</w:t>
      </w:r>
      <w:r w:rsidRPr="000866BF">
        <w:rPr>
          <w:rFonts w:asciiTheme="majorBidi" w:hAnsiTheme="majorBidi" w:cs="Angsana New"/>
          <w:bCs/>
          <w:sz w:val="30"/>
          <w:szCs w:val="30"/>
          <w:cs/>
        </w:rPr>
        <w:t xml:space="preserve"> </w:t>
      </w:r>
      <w:r w:rsidRPr="000866BF">
        <w:rPr>
          <w:rFonts w:asciiTheme="majorBidi" w:hAnsiTheme="majorBidi" w:cs="Angsana New"/>
          <w:bCs/>
          <w:sz w:val="30"/>
          <w:szCs w:val="30"/>
        </w:rPr>
        <w:t xml:space="preserve">31 </w:t>
      </w:r>
      <w:r w:rsidRPr="000866BF">
        <w:rPr>
          <w:rFonts w:asciiTheme="majorBidi" w:hAnsiTheme="majorBidi" w:cs="Angsana New" w:hint="cs"/>
          <w:b/>
          <w:sz w:val="30"/>
          <w:szCs w:val="30"/>
          <w:cs/>
        </w:rPr>
        <w:t>ธันวาคม</w:t>
      </w:r>
      <w:r w:rsidRPr="000866BF">
        <w:rPr>
          <w:rFonts w:asciiTheme="majorBidi" w:hAnsiTheme="majorBidi" w:cs="Angsana New"/>
          <w:bCs/>
          <w:sz w:val="30"/>
          <w:szCs w:val="30"/>
          <w:cs/>
        </w:rPr>
        <w:t xml:space="preserve"> </w:t>
      </w:r>
      <w:r w:rsidRPr="000866BF">
        <w:rPr>
          <w:rFonts w:asciiTheme="majorBidi" w:hAnsiTheme="majorBidi" w:cs="Angsana New"/>
          <w:bCs/>
          <w:sz w:val="30"/>
          <w:szCs w:val="30"/>
        </w:rPr>
        <w:t>2566</w:t>
      </w:r>
    </w:p>
    <w:p w14:paraId="39505E03" w14:textId="5B337DDE" w:rsidR="00C13C5A" w:rsidRPr="00DE00BE" w:rsidRDefault="00C13C5A" w:rsidP="00DE00BE">
      <w:pPr>
        <w:pStyle w:val="BodyText2"/>
        <w:tabs>
          <w:tab w:val="left" w:pos="540"/>
        </w:tabs>
        <w:ind w:left="540" w:right="20" w:firstLine="0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78"/>
        <w:gridCol w:w="239"/>
        <w:gridCol w:w="1065"/>
        <w:gridCol w:w="238"/>
        <w:gridCol w:w="1073"/>
        <w:gridCol w:w="269"/>
        <w:gridCol w:w="1087"/>
      </w:tblGrid>
      <w:tr w:rsidR="00091F79" w:rsidRPr="00665100" w14:paraId="7F0D0833" w14:textId="77777777" w:rsidTr="00E2040F">
        <w:trPr>
          <w:tblHeader/>
        </w:trPr>
        <w:tc>
          <w:tcPr>
            <w:tcW w:w="2279" w:type="pct"/>
            <w:shd w:val="clear" w:color="auto" w:fill="auto"/>
          </w:tcPr>
          <w:p w14:paraId="1AB00876" w14:textId="6632A23A" w:rsidR="00091F79" w:rsidRPr="002655AF" w:rsidRDefault="00F50F54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65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84" w:type="pct"/>
            <w:gridSpan w:val="3"/>
            <w:shd w:val="clear" w:color="auto" w:fill="auto"/>
          </w:tcPr>
          <w:p w14:paraId="6E4153A2" w14:textId="77777777" w:rsidR="00091F79" w:rsidRPr="002655AF" w:rsidRDefault="00091F79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  <w:shd w:val="clear" w:color="auto" w:fill="auto"/>
          </w:tcPr>
          <w:p w14:paraId="5B32539A" w14:textId="77777777" w:rsidR="00091F79" w:rsidRPr="002655AF" w:rsidRDefault="00091F79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9" w:type="pct"/>
            <w:gridSpan w:val="3"/>
            <w:shd w:val="clear" w:color="auto" w:fill="auto"/>
          </w:tcPr>
          <w:p w14:paraId="34BE2E90" w14:textId="77777777" w:rsidR="00091F79" w:rsidRPr="002655AF" w:rsidRDefault="00091F79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1F79" w:rsidRPr="00665100" w14:paraId="6ABBE350" w14:textId="77777777" w:rsidTr="00E2040F">
        <w:trPr>
          <w:tblHeader/>
        </w:trPr>
        <w:tc>
          <w:tcPr>
            <w:tcW w:w="2279" w:type="pct"/>
            <w:shd w:val="clear" w:color="auto" w:fill="auto"/>
          </w:tcPr>
          <w:p w14:paraId="32008E14" w14:textId="1CED6A7C" w:rsidR="00091F79" w:rsidRPr="002655AF" w:rsidRDefault="00091F79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164"/>
                <w:tab w:val="left" w:pos="720"/>
              </w:tabs>
              <w:spacing w:after="0"/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655AF" w:rsidRPr="00265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265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265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2655AF" w:rsidRPr="00265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265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655AF" w:rsidRPr="00265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1" w:type="pct"/>
            <w:shd w:val="clear" w:color="auto" w:fill="auto"/>
          </w:tcPr>
          <w:p w14:paraId="5A57715A" w14:textId="77777777" w:rsidR="00091F79" w:rsidRPr="002655AF" w:rsidRDefault="00091F79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9" w:type="pct"/>
            <w:shd w:val="clear" w:color="auto" w:fill="auto"/>
          </w:tcPr>
          <w:p w14:paraId="67A46C99" w14:textId="77777777" w:rsidR="00091F79" w:rsidRPr="002655AF" w:rsidRDefault="00091F79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29E720CB" w14:textId="77777777" w:rsidR="00091F79" w:rsidRPr="002655AF" w:rsidRDefault="00091F79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8" w:type="pct"/>
            <w:shd w:val="clear" w:color="auto" w:fill="auto"/>
          </w:tcPr>
          <w:p w14:paraId="22E1E536" w14:textId="77777777" w:rsidR="00091F79" w:rsidRPr="002655AF" w:rsidRDefault="00091F79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4F231DCF" w14:textId="77777777" w:rsidR="00091F79" w:rsidRPr="002655AF" w:rsidRDefault="00091F79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3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5" w:type="pct"/>
            <w:shd w:val="clear" w:color="auto" w:fill="auto"/>
          </w:tcPr>
          <w:p w14:paraId="113B7C32" w14:textId="77777777" w:rsidR="00091F79" w:rsidRPr="002655AF" w:rsidRDefault="00091F79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32185684" w14:textId="77777777" w:rsidR="00091F79" w:rsidRPr="002655AF" w:rsidRDefault="00091F79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5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091F79" w:rsidRPr="00665100" w14:paraId="4602EC18" w14:textId="77777777" w:rsidTr="00E2040F">
        <w:trPr>
          <w:tblHeader/>
        </w:trPr>
        <w:tc>
          <w:tcPr>
            <w:tcW w:w="2279" w:type="pct"/>
          </w:tcPr>
          <w:p w14:paraId="450C5A57" w14:textId="77777777" w:rsidR="00091F79" w:rsidRPr="002655AF" w:rsidRDefault="00091F79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1" w:type="pct"/>
            <w:gridSpan w:val="7"/>
          </w:tcPr>
          <w:p w14:paraId="05F29320" w14:textId="77777777" w:rsidR="00091F79" w:rsidRPr="002655AF" w:rsidRDefault="00091F79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55A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1F79" w:rsidRPr="00665100" w14:paraId="068AC590" w14:textId="77777777" w:rsidTr="00E2040F">
        <w:tc>
          <w:tcPr>
            <w:tcW w:w="2279" w:type="pct"/>
          </w:tcPr>
          <w:p w14:paraId="79283AC5" w14:textId="7FD0AC14" w:rsidR="00091F79" w:rsidRPr="002655AF" w:rsidRDefault="00E45ED3" w:rsidP="00265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81" w:type="pct"/>
          </w:tcPr>
          <w:p w14:paraId="1763808B" w14:textId="77777777" w:rsidR="00091F79" w:rsidRPr="002655AF" w:rsidRDefault="00091F79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5F471A67" w14:textId="77777777" w:rsidR="00091F79" w:rsidRPr="002655AF" w:rsidRDefault="00091F79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  <w:tab w:val="decimal" w:pos="892"/>
              </w:tabs>
              <w:spacing w:after="0"/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45CCCD51" w14:textId="77777777" w:rsidR="00091F79" w:rsidRPr="002655AF" w:rsidRDefault="00091F79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5CED657B" w14:textId="77777777" w:rsidR="00091F79" w:rsidRPr="002655AF" w:rsidRDefault="00091F79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A5AFD59" w14:textId="77777777" w:rsidR="00091F79" w:rsidRPr="002655AF" w:rsidRDefault="00091F79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FB5F4C2" w14:textId="77777777" w:rsidR="00091F79" w:rsidRPr="002655AF" w:rsidRDefault="00091F79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727B7D81" w14:textId="77777777" w:rsidR="00091F79" w:rsidRPr="002655AF" w:rsidRDefault="00091F79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58F3" w:rsidRPr="00665100" w14:paraId="5B6B0050" w14:textId="77777777" w:rsidTr="00715C54">
        <w:tc>
          <w:tcPr>
            <w:tcW w:w="2279" w:type="pct"/>
          </w:tcPr>
          <w:p w14:paraId="14C9D6FE" w14:textId="7181F79E" w:rsidR="009758F3" w:rsidRPr="002655AF" w:rsidRDefault="009758F3" w:rsidP="0097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</w:tcPr>
          <w:p w14:paraId="1E499229" w14:textId="47D56958" w:rsidR="009758F3" w:rsidRPr="009758F3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9758F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778F81A" w14:textId="77777777" w:rsidR="009758F3" w:rsidRPr="009758F3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46D2C2AE" w14:textId="50408C67" w:rsidR="009758F3" w:rsidRPr="009758F3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9758F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E8360C2" w14:textId="77777777" w:rsidR="009758F3" w:rsidRPr="009758F3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3123BA42" w14:textId="2A0940A8" w:rsidR="009758F3" w:rsidRPr="009758F3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758F3">
              <w:rPr>
                <w:rFonts w:ascii="Angsana New" w:hAnsi="Angsana New" w:cs="Angsana New"/>
                <w:sz w:val="30"/>
                <w:szCs w:val="30"/>
              </w:rPr>
              <w:t>3,116,046</w:t>
            </w:r>
          </w:p>
        </w:tc>
        <w:tc>
          <w:tcPr>
            <w:tcW w:w="145" w:type="pct"/>
          </w:tcPr>
          <w:p w14:paraId="42AD5044" w14:textId="77777777" w:rsidR="009758F3" w:rsidRPr="009758F3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0DED15D3" w14:textId="13402547" w:rsidR="009758F3" w:rsidRPr="009758F3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758F3">
              <w:rPr>
                <w:rFonts w:ascii="Angsana New" w:hAnsi="Angsana New" w:cs="Angsana New"/>
                <w:sz w:val="30"/>
                <w:szCs w:val="30"/>
              </w:rPr>
              <w:t>2,902,889</w:t>
            </w:r>
          </w:p>
        </w:tc>
      </w:tr>
      <w:tr w:rsidR="009758F3" w:rsidRPr="00665100" w14:paraId="0B40A15B" w14:textId="77777777" w:rsidTr="00715C54">
        <w:tc>
          <w:tcPr>
            <w:tcW w:w="2279" w:type="pct"/>
          </w:tcPr>
          <w:p w14:paraId="32F7F3E6" w14:textId="576575E4" w:rsidR="009758F3" w:rsidRPr="002655AF" w:rsidRDefault="009758F3" w:rsidP="0097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1" w:type="pct"/>
          </w:tcPr>
          <w:p w14:paraId="6D549B8A" w14:textId="61374223" w:rsidR="009758F3" w:rsidRPr="009758F3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9758F3">
              <w:rPr>
                <w:rFonts w:ascii="Angsana New" w:hAnsi="Angsana New" w:cs="Angsana New"/>
                <w:sz w:val="30"/>
                <w:szCs w:val="30"/>
              </w:rPr>
              <w:t>547,216</w:t>
            </w:r>
          </w:p>
        </w:tc>
        <w:tc>
          <w:tcPr>
            <w:tcW w:w="129" w:type="pct"/>
          </w:tcPr>
          <w:p w14:paraId="61DFE6EE" w14:textId="77777777" w:rsidR="009758F3" w:rsidRPr="009758F3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65AB2495" w14:textId="575722EF" w:rsidR="009758F3" w:rsidRPr="009758F3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9758F3">
              <w:rPr>
                <w:rFonts w:ascii="Angsana New" w:hAnsi="Angsana New" w:cs="Angsana New"/>
                <w:sz w:val="30"/>
                <w:szCs w:val="30"/>
              </w:rPr>
              <w:t>928,491</w:t>
            </w:r>
          </w:p>
        </w:tc>
        <w:tc>
          <w:tcPr>
            <w:tcW w:w="128" w:type="pct"/>
          </w:tcPr>
          <w:p w14:paraId="71A74616" w14:textId="77777777" w:rsidR="009758F3" w:rsidRPr="009758F3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3938B1A7" w14:textId="40023497" w:rsidR="009758F3" w:rsidRPr="009758F3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758F3">
              <w:rPr>
                <w:rFonts w:ascii="Angsana New" w:hAnsi="Angsana New" w:cs="Angsana New"/>
                <w:sz w:val="30"/>
                <w:szCs w:val="30"/>
              </w:rPr>
              <w:t>356</w:t>
            </w:r>
          </w:p>
        </w:tc>
        <w:tc>
          <w:tcPr>
            <w:tcW w:w="145" w:type="pct"/>
          </w:tcPr>
          <w:p w14:paraId="4F0430A7" w14:textId="77777777" w:rsidR="009758F3" w:rsidRPr="009758F3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6ECB6077" w14:textId="1EE2C726" w:rsidR="009758F3" w:rsidRPr="009758F3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758F3">
              <w:rPr>
                <w:rFonts w:ascii="Angsana New" w:hAnsi="Angsana New" w:cs="Angsana New"/>
                <w:sz w:val="30"/>
                <w:szCs w:val="30"/>
              </w:rPr>
              <w:t>188</w:t>
            </w:r>
          </w:p>
        </w:tc>
      </w:tr>
      <w:tr w:rsidR="009758F3" w:rsidRPr="00665100" w14:paraId="3CBB8A22" w14:textId="77777777" w:rsidTr="00715C54">
        <w:tc>
          <w:tcPr>
            <w:tcW w:w="2279" w:type="pct"/>
          </w:tcPr>
          <w:p w14:paraId="497AD7BB" w14:textId="32A27CEC" w:rsidR="009758F3" w:rsidRPr="002655AF" w:rsidRDefault="009758F3" w:rsidP="0097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1" w:type="pct"/>
          </w:tcPr>
          <w:p w14:paraId="08B2F934" w14:textId="1FF12B82" w:rsidR="009758F3" w:rsidRPr="009758F3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9758F3">
              <w:rPr>
                <w:rFonts w:ascii="Angsana New" w:hAnsi="Angsana New" w:cs="Angsana New"/>
                <w:sz w:val="30"/>
                <w:szCs w:val="30"/>
              </w:rPr>
              <w:t>915</w:t>
            </w:r>
          </w:p>
        </w:tc>
        <w:tc>
          <w:tcPr>
            <w:tcW w:w="129" w:type="pct"/>
          </w:tcPr>
          <w:p w14:paraId="550EF251" w14:textId="77777777" w:rsidR="009758F3" w:rsidRPr="009758F3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3972F0A2" w14:textId="44E40AA8" w:rsidR="009758F3" w:rsidRPr="009758F3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9758F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9863D36" w14:textId="77777777" w:rsidR="009758F3" w:rsidRPr="009758F3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7DE70998" w14:textId="2FA84A3E" w:rsidR="009758F3" w:rsidRPr="009758F3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758F3">
              <w:rPr>
                <w:rFonts w:ascii="Angsana New" w:hAnsi="Angsana New" w:cs="Angsana New"/>
                <w:sz w:val="30"/>
                <w:szCs w:val="30"/>
              </w:rPr>
              <w:t>915</w:t>
            </w:r>
          </w:p>
        </w:tc>
        <w:tc>
          <w:tcPr>
            <w:tcW w:w="145" w:type="pct"/>
          </w:tcPr>
          <w:p w14:paraId="23680947" w14:textId="77777777" w:rsidR="009758F3" w:rsidRPr="009758F3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6938A269" w14:textId="7CFEB2AD" w:rsidR="009758F3" w:rsidRPr="009758F3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758F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758F3" w:rsidRPr="00665100" w14:paraId="1CCD4F08" w14:textId="77777777" w:rsidTr="00715C54">
        <w:tc>
          <w:tcPr>
            <w:tcW w:w="2279" w:type="pct"/>
          </w:tcPr>
          <w:p w14:paraId="5D5333C2" w14:textId="0855E450" w:rsidR="009758F3" w:rsidRPr="002655AF" w:rsidRDefault="009758F3" w:rsidP="0097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1" w:type="pct"/>
          </w:tcPr>
          <w:p w14:paraId="5BF571E4" w14:textId="021ED832" w:rsidR="009758F3" w:rsidRPr="009758F3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9758F3">
              <w:rPr>
                <w:rFonts w:ascii="Angsana New" w:hAnsi="Angsana New" w:cs="Angsana New"/>
                <w:sz w:val="30"/>
                <w:szCs w:val="30"/>
              </w:rPr>
              <w:t>342,398</w:t>
            </w:r>
          </w:p>
        </w:tc>
        <w:tc>
          <w:tcPr>
            <w:tcW w:w="129" w:type="pct"/>
          </w:tcPr>
          <w:p w14:paraId="721F1E8D" w14:textId="77777777" w:rsidR="009758F3" w:rsidRPr="009758F3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2EE4088D" w14:textId="7B79B515" w:rsidR="009758F3" w:rsidRPr="009758F3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9758F3">
              <w:rPr>
                <w:rFonts w:ascii="Angsana New" w:hAnsi="Angsana New" w:cs="Angsana New"/>
                <w:sz w:val="30"/>
                <w:szCs w:val="30"/>
              </w:rPr>
              <w:t>389,772</w:t>
            </w:r>
          </w:p>
        </w:tc>
        <w:tc>
          <w:tcPr>
            <w:tcW w:w="128" w:type="pct"/>
          </w:tcPr>
          <w:p w14:paraId="7D28D07A" w14:textId="77777777" w:rsidR="009758F3" w:rsidRPr="009758F3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21D2CE8F" w14:textId="6634E7A4" w:rsidR="009758F3" w:rsidRPr="009758F3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758F3">
              <w:rPr>
                <w:rFonts w:ascii="Angsana New" w:hAnsi="Angsana New" w:cs="Angsana New"/>
                <w:sz w:val="30"/>
                <w:szCs w:val="30"/>
              </w:rPr>
              <w:t>137,135</w:t>
            </w:r>
          </w:p>
        </w:tc>
        <w:tc>
          <w:tcPr>
            <w:tcW w:w="145" w:type="pct"/>
          </w:tcPr>
          <w:p w14:paraId="2F4B0FB4" w14:textId="77777777" w:rsidR="009758F3" w:rsidRPr="009758F3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6DA6385E" w14:textId="521987B0" w:rsidR="009758F3" w:rsidRPr="009758F3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758F3">
              <w:rPr>
                <w:rFonts w:ascii="Angsana New" w:hAnsi="Angsana New" w:cs="Angsana New"/>
                <w:sz w:val="30"/>
                <w:szCs w:val="30"/>
              </w:rPr>
              <w:t>174,791</w:t>
            </w:r>
          </w:p>
        </w:tc>
      </w:tr>
      <w:tr w:rsidR="002655AF" w:rsidRPr="00665100" w14:paraId="4EC9ADB2" w14:textId="77777777" w:rsidTr="0025042B">
        <w:trPr>
          <w:trHeight w:hRule="exact" w:val="288"/>
        </w:trPr>
        <w:tc>
          <w:tcPr>
            <w:tcW w:w="2279" w:type="pct"/>
          </w:tcPr>
          <w:p w14:paraId="0B5DBA81" w14:textId="77777777" w:rsidR="002655AF" w:rsidRPr="002655AF" w:rsidRDefault="002655AF" w:rsidP="00265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  <w:vAlign w:val="bottom"/>
          </w:tcPr>
          <w:p w14:paraId="25C89D1D" w14:textId="77777777" w:rsidR="002655AF" w:rsidRPr="009758F3" w:rsidRDefault="002655AF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C40287F" w14:textId="77777777" w:rsidR="002655AF" w:rsidRPr="009758F3" w:rsidRDefault="002655AF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645E4423" w14:textId="77777777" w:rsidR="002655AF" w:rsidRPr="009758F3" w:rsidRDefault="002655AF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0F68CECE" w14:textId="77777777" w:rsidR="002655AF" w:rsidRPr="009758F3" w:rsidRDefault="002655AF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42D27161" w14:textId="77777777" w:rsidR="002655AF" w:rsidRPr="009758F3" w:rsidRDefault="002655AF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E546717" w14:textId="77777777" w:rsidR="002655AF" w:rsidRPr="009758F3" w:rsidRDefault="002655AF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27039075" w14:textId="77777777" w:rsidR="002655AF" w:rsidRPr="009758F3" w:rsidRDefault="002655AF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655AF" w:rsidRPr="00665100" w14:paraId="2B518E10" w14:textId="77777777" w:rsidTr="0025042B">
        <w:tc>
          <w:tcPr>
            <w:tcW w:w="2279" w:type="pct"/>
          </w:tcPr>
          <w:p w14:paraId="2A1973A9" w14:textId="7987E0B5" w:rsidR="002655AF" w:rsidRPr="002655AF" w:rsidRDefault="002655AF" w:rsidP="00265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581" w:type="pct"/>
            <w:vAlign w:val="bottom"/>
          </w:tcPr>
          <w:p w14:paraId="2D76E6BF" w14:textId="77777777" w:rsidR="002655AF" w:rsidRPr="009758F3" w:rsidRDefault="002655AF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57F0ABF" w14:textId="77777777" w:rsidR="002655AF" w:rsidRPr="009758F3" w:rsidRDefault="002655AF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35CC27AA" w14:textId="77777777" w:rsidR="002655AF" w:rsidRPr="009758F3" w:rsidRDefault="002655AF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741A7C45" w14:textId="77777777" w:rsidR="002655AF" w:rsidRPr="009758F3" w:rsidRDefault="002655AF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371E6944" w14:textId="77777777" w:rsidR="002655AF" w:rsidRPr="009758F3" w:rsidRDefault="002655AF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4B91578" w14:textId="77777777" w:rsidR="002655AF" w:rsidRPr="009758F3" w:rsidRDefault="002655AF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6B79662C" w14:textId="77777777" w:rsidR="002655AF" w:rsidRPr="009758F3" w:rsidRDefault="002655AF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758F3" w:rsidRPr="00665100" w14:paraId="52E05D91" w14:textId="77777777" w:rsidTr="000A4FD8">
        <w:tc>
          <w:tcPr>
            <w:tcW w:w="2279" w:type="pct"/>
          </w:tcPr>
          <w:p w14:paraId="72C3BAD3" w14:textId="0DFABF60" w:rsidR="009758F3" w:rsidRPr="002655AF" w:rsidRDefault="009758F3" w:rsidP="0097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</w:tcPr>
          <w:p w14:paraId="59E327A3" w14:textId="4BD0056B" w:rsidR="009758F3" w:rsidRPr="009758F3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9758F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A748322" w14:textId="77777777" w:rsidR="009758F3" w:rsidRPr="009758F3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62D7B745" w14:textId="0724CF9B" w:rsidR="009758F3" w:rsidRPr="009758F3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9758F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89EBF17" w14:textId="77777777" w:rsidR="009758F3" w:rsidRPr="009758F3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4D1593D8" w14:textId="06E5ABD2" w:rsidR="009758F3" w:rsidRPr="009758F3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758F3">
              <w:rPr>
                <w:rFonts w:ascii="Angsana New" w:hAnsi="Angsana New" w:cs="Angsana New"/>
                <w:sz w:val="30"/>
                <w:szCs w:val="30"/>
              </w:rPr>
              <w:t>1,413,920</w:t>
            </w:r>
          </w:p>
        </w:tc>
        <w:tc>
          <w:tcPr>
            <w:tcW w:w="145" w:type="pct"/>
          </w:tcPr>
          <w:p w14:paraId="4FD5B20A" w14:textId="77777777" w:rsidR="009758F3" w:rsidRPr="009758F3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541C0B0A" w14:textId="38775A0F" w:rsidR="009758F3" w:rsidRPr="009758F3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758F3">
              <w:rPr>
                <w:rFonts w:ascii="Angsana New" w:hAnsi="Angsana New" w:cs="Angsana New"/>
                <w:sz w:val="30"/>
                <w:szCs w:val="30"/>
              </w:rPr>
              <w:t>1,495,031</w:t>
            </w:r>
          </w:p>
        </w:tc>
      </w:tr>
      <w:tr w:rsidR="009758F3" w:rsidRPr="00665100" w14:paraId="457DF3E0" w14:textId="77777777" w:rsidTr="000A4FD8">
        <w:tc>
          <w:tcPr>
            <w:tcW w:w="2279" w:type="pct"/>
          </w:tcPr>
          <w:p w14:paraId="5FEF1FB7" w14:textId="22D46217" w:rsidR="009758F3" w:rsidRPr="002655AF" w:rsidRDefault="009758F3" w:rsidP="0097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58F3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1" w:type="pct"/>
          </w:tcPr>
          <w:p w14:paraId="73A09588" w14:textId="066CC0C0" w:rsidR="009758F3" w:rsidRPr="009758F3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9758F3">
              <w:rPr>
                <w:rFonts w:ascii="Angsana New" w:hAnsi="Angsana New" w:cs="Angsana New"/>
                <w:sz w:val="30"/>
                <w:szCs w:val="30"/>
              </w:rPr>
              <w:t>51</w:t>
            </w:r>
          </w:p>
        </w:tc>
        <w:tc>
          <w:tcPr>
            <w:tcW w:w="129" w:type="pct"/>
          </w:tcPr>
          <w:p w14:paraId="72956B61" w14:textId="77777777" w:rsidR="009758F3" w:rsidRPr="009758F3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69455482" w14:textId="39F7B0CC" w:rsidR="009758F3" w:rsidRPr="009758F3" w:rsidRDefault="001E64E8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23C7EB33" w14:textId="77777777" w:rsidR="009758F3" w:rsidRPr="009758F3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4796D38D" w14:textId="33FD5C73" w:rsidR="009758F3" w:rsidRPr="009758F3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758F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03EA1C4" w14:textId="77777777" w:rsidR="009758F3" w:rsidRPr="009758F3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7DD09200" w14:textId="2FAC9DD3" w:rsidR="009758F3" w:rsidRPr="009758F3" w:rsidRDefault="001E64E8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758F3" w:rsidRPr="00665100" w14:paraId="6E65BA87" w14:textId="77777777" w:rsidTr="000A4FD8">
        <w:tc>
          <w:tcPr>
            <w:tcW w:w="2279" w:type="pct"/>
          </w:tcPr>
          <w:p w14:paraId="047262D7" w14:textId="3ECDFE70" w:rsidR="009758F3" w:rsidRPr="002655AF" w:rsidRDefault="009758F3" w:rsidP="0097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1" w:type="pct"/>
          </w:tcPr>
          <w:p w14:paraId="33467972" w14:textId="152B484A" w:rsidR="009758F3" w:rsidRPr="009758F3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9758F3">
              <w:rPr>
                <w:rFonts w:ascii="Angsana New" w:hAnsi="Angsana New" w:cs="Angsana New"/>
                <w:sz w:val="30"/>
                <w:szCs w:val="30"/>
              </w:rPr>
              <w:t>1,421</w:t>
            </w:r>
          </w:p>
        </w:tc>
        <w:tc>
          <w:tcPr>
            <w:tcW w:w="129" w:type="pct"/>
          </w:tcPr>
          <w:p w14:paraId="31ADCBC1" w14:textId="77777777" w:rsidR="009758F3" w:rsidRPr="009758F3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736E6D92" w14:textId="2A3D3338" w:rsidR="009758F3" w:rsidRPr="009758F3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9758F3">
              <w:rPr>
                <w:rFonts w:ascii="Angsana New" w:hAnsi="Angsana New" w:cs="Angsana New"/>
                <w:sz w:val="30"/>
                <w:szCs w:val="30"/>
              </w:rPr>
              <w:t>1,161</w:t>
            </w:r>
          </w:p>
        </w:tc>
        <w:tc>
          <w:tcPr>
            <w:tcW w:w="128" w:type="pct"/>
          </w:tcPr>
          <w:p w14:paraId="6E6E7EA9" w14:textId="77777777" w:rsidR="009758F3" w:rsidRPr="009758F3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1FFE06B8" w14:textId="19D0745B" w:rsidR="009758F3" w:rsidRPr="009758F3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758F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F5474EB" w14:textId="77777777" w:rsidR="009758F3" w:rsidRPr="009758F3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16163E6E" w14:textId="55C6B33C" w:rsidR="009758F3" w:rsidRPr="009758F3" w:rsidRDefault="009758F3" w:rsidP="00201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758F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655AF" w:rsidRPr="00665100" w14:paraId="4BA443D2" w14:textId="77777777" w:rsidTr="0025042B">
        <w:trPr>
          <w:trHeight w:hRule="exact" w:val="259"/>
        </w:trPr>
        <w:tc>
          <w:tcPr>
            <w:tcW w:w="2279" w:type="pct"/>
          </w:tcPr>
          <w:p w14:paraId="34EBA5B2" w14:textId="77777777" w:rsidR="002655AF" w:rsidRPr="002655AF" w:rsidRDefault="002655AF" w:rsidP="00265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  <w:vAlign w:val="bottom"/>
          </w:tcPr>
          <w:p w14:paraId="4F407CE6" w14:textId="77777777" w:rsidR="002655AF" w:rsidRPr="009758F3" w:rsidRDefault="002655AF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78045838" w14:textId="77777777" w:rsidR="002655AF" w:rsidRPr="009758F3" w:rsidRDefault="002655AF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59B96649" w14:textId="77777777" w:rsidR="002655AF" w:rsidRPr="009758F3" w:rsidRDefault="002655AF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3895E7CB" w14:textId="77777777" w:rsidR="002655AF" w:rsidRPr="009758F3" w:rsidRDefault="002655AF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69EA3873" w14:textId="77777777" w:rsidR="002655AF" w:rsidRPr="009758F3" w:rsidRDefault="002655AF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9848E95" w14:textId="77777777" w:rsidR="002655AF" w:rsidRPr="009758F3" w:rsidRDefault="002655AF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4D5EDF2B" w14:textId="77777777" w:rsidR="002655AF" w:rsidRPr="009758F3" w:rsidRDefault="002655AF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655AF" w:rsidRPr="00665100" w14:paraId="4A0A1877" w14:textId="77777777" w:rsidTr="0025042B">
        <w:tc>
          <w:tcPr>
            <w:tcW w:w="2279" w:type="pct"/>
          </w:tcPr>
          <w:p w14:paraId="0A9DD5F8" w14:textId="01313E96" w:rsidR="002655AF" w:rsidRPr="002655AF" w:rsidRDefault="002655AF" w:rsidP="00265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รายได้เงินปันผล</w:t>
            </w:r>
          </w:p>
        </w:tc>
        <w:tc>
          <w:tcPr>
            <w:tcW w:w="581" w:type="pct"/>
            <w:vAlign w:val="bottom"/>
          </w:tcPr>
          <w:p w14:paraId="642652F3" w14:textId="77777777" w:rsidR="002655AF" w:rsidRPr="009758F3" w:rsidRDefault="002655AF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D491589" w14:textId="77777777" w:rsidR="002655AF" w:rsidRPr="009758F3" w:rsidRDefault="002655AF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67CBF9C4" w14:textId="75ECDBCD" w:rsidR="002655AF" w:rsidRPr="009758F3" w:rsidRDefault="002655AF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1739BB9B" w14:textId="77777777" w:rsidR="002655AF" w:rsidRPr="009758F3" w:rsidRDefault="002655AF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1CDEF643" w14:textId="77777777" w:rsidR="002655AF" w:rsidRPr="009758F3" w:rsidRDefault="002655AF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09A30B9" w14:textId="77777777" w:rsidR="002655AF" w:rsidRPr="009758F3" w:rsidRDefault="002655AF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264BEE85" w14:textId="7EF41C41" w:rsidR="002655AF" w:rsidRPr="009758F3" w:rsidRDefault="002655AF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758F3" w:rsidRPr="00665100" w14:paraId="352679B4" w14:textId="77777777" w:rsidTr="00B24E30">
        <w:tc>
          <w:tcPr>
            <w:tcW w:w="2279" w:type="pct"/>
          </w:tcPr>
          <w:p w14:paraId="00597742" w14:textId="445F5CF4" w:rsidR="009758F3" w:rsidRPr="002655AF" w:rsidRDefault="009758F3" w:rsidP="0097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vAlign w:val="bottom"/>
          </w:tcPr>
          <w:p w14:paraId="0340D348" w14:textId="037C30E7" w:rsidR="009758F3" w:rsidRPr="009758F3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9758F3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68F61C64" w14:textId="77777777" w:rsidR="009758F3" w:rsidRPr="009758F3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44AC0920" w14:textId="08E2B0E2" w:rsidR="009758F3" w:rsidRPr="009758F3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9758F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6E6DE41" w14:textId="77777777" w:rsidR="009758F3" w:rsidRPr="009758F3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31E91DFC" w14:textId="44702A0B" w:rsidR="009758F3" w:rsidRPr="009758F3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758F3">
              <w:rPr>
                <w:rFonts w:ascii="Angsana New" w:hAnsi="Angsana New" w:cs="Angsana New"/>
                <w:sz w:val="30"/>
                <w:szCs w:val="30"/>
              </w:rPr>
              <w:t>1,627,119</w:t>
            </w:r>
          </w:p>
        </w:tc>
        <w:tc>
          <w:tcPr>
            <w:tcW w:w="145" w:type="pct"/>
          </w:tcPr>
          <w:p w14:paraId="57301321" w14:textId="77777777" w:rsidR="009758F3" w:rsidRPr="009758F3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6A5AB6DF" w14:textId="42D6F112" w:rsidR="009758F3" w:rsidRPr="009758F3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758F3">
              <w:rPr>
                <w:rFonts w:ascii="Angsana New" w:hAnsi="Angsana New" w:cs="Angsana New"/>
                <w:sz w:val="30"/>
                <w:szCs w:val="30"/>
              </w:rPr>
              <w:t>1,620,998</w:t>
            </w:r>
          </w:p>
        </w:tc>
      </w:tr>
      <w:tr w:rsidR="009758F3" w:rsidRPr="00665100" w14:paraId="65509977" w14:textId="77777777" w:rsidTr="00B24E30">
        <w:tc>
          <w:tcPr>
            <w:tcW w:w="2279" w:type="pct"/>
          </w:tcPr>
          <w:p w14:paraId="54D3CF1F" w14:textId="09C8534F" w:rsidR="009758F3" w:rsidRPr="002655AF" w:rsidRDefault="009758F3" w:rsidP="0097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1" w:type="pct"/>
            <w:vAlign w:val="bottom"/>
          </w:tcPr>
          <w:p w14:paraId="5CBDCCA0" w14:textId="4E6CBA33" w:rsidR="009758F3" w:rsidRPr="009758F3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9758F3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785FF355" w14:textId="77777777" w:rsidR="009758F3" w:rsidRPr="009758F3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14070296" w14:textId="7BA870CA" w:rsidR="009758F3" w:rsidRPr="009758F3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9758F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6BFAEDF6" w14:textId="77777777" w:rsidR="009758F3" w:rsidRPr="009758F3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1487DC6C" w14:textId="1E09B447" w:rsidR="009758F3" w:rsidRPr="009758F3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758F3">
              <w:rPr>
                <w:rFonts w:ascii="Angsana New" w:hAnsi="Angsana New" w:cs="Angsana New"/>
                <w:sz w:val="30"/>
                <w:szCs w:val="30"/>
              </w:rPr>
              <w:t>85,000</w:t>
            </w:r>
          </w:p>
        </w:tc>
        <w:tc>
          <w:tcPr>
            <w:tcW w:w="145" w:type="pct"/>
          </w:tcPr>
          <w:p w14:paraId="3B1FDDFF" w14:textId="77777777" w:rsidR="009758F3" w:rsidRPr="009758F3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50945368" w14:textId="4AEB0512" w:rsidR="009758F3" w:rsidRPr="009758F3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758F3">
              <w:rPr>
                <w:rFonts w:ascii="Angsana New" w:hAnsi="Angsana New" w:cs="Angsana New"/>
                <w:sz w:val="30"/>
                <w:szCs w:val="30"/>
              </w:rPr>
              <w:t>70,000</w:t>
            </w:r>
          </w:p>
        </w:tc>
      </w:tr>
      <w:tr w:rsidR="002655AF" w:rsidRPr="002655AF" w14:paraId="64D3D997" w14:textId="77777777" w:rsidTr="002655AF">
        <w:trPr>
          <w:trHeight w:hRule="exact" w:val="398"/>
        </w:trPr>
        <w:tc>
          <w:tcPr>
            <w:tcW w:w="2279" w:type="pct"/>
          </w:tcPr>
          <w:p w14:paraId="7AC0E772" w14:textId="77777777" w:rsidR="002655AF" w:rsidRPr="002655AF" w:rsidRDefault="002655AF" w:rsidP="00265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  <w:vAlign w:val="bottom"/>
          </w:tcPr>
          <w:p w14:paraId="557BE75D" w14:textId="77777777" w:rsidR="002655AF" w:rsidRPr="002655AF" w:rsidRDefault="002655AF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D67CACE" w14:textId="77777777" w:rsidR="002655AF" w:rsidRPr="002655AF" w:rsidRDefault="002655AF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61DC0984" w14:textId="77777777" w:rsidR="002655AF" w:rsidRPr="002655AF" w:rsidRDefault="002655AF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5165EE22" w14:textId="77777777" w:rsidR="002655AF" w:rsidRPr="002655AF" w:rsidRDefault="002655AF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4E6D7EBE" w14:textId="77777777" w:rsidR="002655AF" w:rsidRPr="002655AF" w:rsidRDefault="002655AF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9A42A8B" w14:textId="77777777" w:rsidR="002655AF" w:rsidRPr="002655AF" w:rsidRDefault="002655AF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0A010971" w14:textId="77777777" w:rsidR="002655AF" w:rsidRPr="002655AF" w:rsidRDefault="002655AF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55AF" w:rsidRPr="00665100" w14:paraId="395AF109" w14:textId="77777777" w:rsidTr="00C12A6F">
        <w:tc>
          <w:tcPr>
            <w:tcW w:w="2279" w:type="pct"/>
          </w:tcPr>
          <w:p w14:paraId="7835A07C" w14:textId="7114C273" w:rsidR="002655AF" w:rsidRPr="002655AF" w:rsidRDefault="002655AF" w:rsidP="00265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1" w:type="pct"/>
            <w:vAlign w:val="bottom"/>
          </w:tcPr>
          <w:p w14:paraId="3C5AB76C" w14:textId="77777777" w:rsidR="002655AF" w:rsidRPr="002655AF" w:rsidRDefault="002655AF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7F3B862B" w14:textId="77777777" w:rsidR="002655AF" w:rsidRPr="002655AF" w:rsidRDefault="002655AF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29971AF4" w14:textId="20E14B7A" w:rsidR="002655AF" w:rsidRPr="002655AF" w:rsidRDefault="002655AF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24F1DBE2" w14:textId="77777777" w:rsidR="002655AF" w:rsidRPr="002655AF" w:rsidRDefault="002655AF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6D8D2D63" w14:textId="77777777" w:rsidR="002655AF" w:rsidRPr="002655AF" w:rsidRDefault="002655AF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C132952" w14:textId="77777777" w:rsidR="002655AF" w:rsidRPr="002655AF" w:rsidRDefault="002655AF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66252074" w14:textId="0536C2F1" w:rsidR="002655AF" w:rsidRPr="002655AF" w:rsidRDefault="002655AF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58F3" w14:paraId="478EB822" w14:textId="77777777" w:rsidTr="005D75BC">
        <w:tc>
          <w:tcPr>
            <w:tcW w:w="2279" w:type="pct"/>
          </w:tcPr>
          <w:p w14:paraId="70DDB983" w14:textId="4474BB3A" w:rsidR="009758F3" w:rsidRPr="002655AF" w:rsidRDefault="009758F3" w:rsidP="0097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</w:tcPr>
          <w:p w14:paraId="0522CF3A" w14:textId="7149F518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6B323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374A8A2" w14:textId="77777777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4D760A0B" w14:textId="1085756E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6B323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46C34DE" w14:textId="77777777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0634FF92" w14:textId="2A2FE5B6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B323E">
              <w:rPr>
                <w:rFonts w:ascii="Angsana New" w:hAnsi="Angsana New" w:cs="Angsana New"/>
                <w:sz w:val="30"/>
                <w:szCs w:val="30"/>
              </w:rPr>
              <w:t>167,170</w:t>
            </w:r>
          </w:p>
        </w:tc>
        <w:tc>
          <w:tcPr>
            <w:tcW w:w="145" w:type="pct"/>
          </w:tcPr>
          <w:p w14:paraId="3A3D2C20" w14:textId="77777777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57D2A848" w14:textId="01D6FA64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B323E">
              <w:rPr>
                <w:rFonts w:ascii="Angsana New" w:hAnsi="Angsana New" w:cs="Angsana New"/>
                <w:sz w:val="30"/>
                <w:szCs w:val="30"/>
              </w:rPr>
              <w:t>130,224</w:t>
            </w:r>
          </w:p>
        </w:tc>
      </w:tr>
      <w:tr w:rsidR="009758F3" w14:paraId="47A17A63" w14:textId="77777777" w:rsidTr="005D75BC">
        <w:tc>
          <w:tcPr>
            <w:tcW w:w="2279" w:type="pct"/>
          </w:tcPr>
          <w:p w14:paraId="493AD25C" w14:textId="71A63996" w:rsidR="009758F3" w:rsidRPr="002655AF" w:rsidRDefault="009758F3" w:rsidP="0097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1" w:type="pct"/>
          </w:tcPr>
          <w:p w14:paraId="70A4DD60" w14:textId="3D4C87A4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6B323E">
              <w:rPr>
                <w:rFonts w:ascii="Angsana New" w:hAnsi="Angsana New" w:cs="Angsana New"/>
                <w:sz w:val="30"/>
                <w:szCs w:val="30"/>
              </w:rPr>
              <w:t>17,694</w:t>
            </w:r>
          </w:p>
        </w:tc>
        <w:tc>
          <w:tcPr>
            <w:tcW w:w="129" w:type="pct"/>
          </w:tcPr>
          <w:p w14:paraId="7FCD906D" w14:textId="77777777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0C2A9CD0" w14:textId="6AF6ACD6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6B323E">
              <w:rPr>
                <w:rFonts w:ascii="Angsana New" w:hAnsi="Angsana New" w:cs="Angsana New"/>
                <w:sz w:val="30"/>
                <w:szCs w:val="30"/>
              </w:rPr>
              <w:t>42,213</w:t>
            </w:r>
          </w:p>
        </w:tc>
        <w:tc>
          <w:tcPr>
            <w:tcW w:w="128" w:type="pct"/>
          </w:tcPr>
          <w:p w14:paraId="59CE8ABD" w14:textId="77777777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63AD50D2" w14:textId="0A8C463F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B323E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  <w:tc>
          <w:tcPr>
            <w:tcW w:w="145" w:type="pct"/>
          </w:tcPr>
          <w:p w14:paraId="0B02722B" w14:textId="77777777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77E281FB" w14:textId="2F5076F1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B323E">
              <w:rPr>
                <w:rFonts w:ascii="Angsana New" w:hAnsi="Angsana New" w:cs="Angsana New"/>
                <w:sz w:val="30"/>
                <w:szCs w:val="30"/>
              </w:rPr>
              <w:t>18</w:t>
            </w:r>
          </w:p>
        </w:tc>
      </w:tr>
      <w:tr w:rsidR="009758F3" w14:paraId="387FC4D0" w14:textId="77777777" w:rsidTr="005D75BC">
        <w:trPr>
          <w:trHeight w:val="308"/>
        </w:trPr>
        <w:tc>
          <w:tcPr>
            <w:tcW w:w="2279" w:type="pct"/>
          </w:tcPr>
          <w:p w14:paraId="18E0F9B7" w14:textId="2E944B38" w:rsidR="009758F3" w:rsidRPr="002655AF" w:rsidRDefault="009758F3" w:rsidP="0097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1" w:type="pct"/>
          </w:tcPr>
          <w:p w14:paraId="09D89B7B" w14:textId="3BFC640A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6B323E">
              <w:rPr>
                <w:rFonts w:ascii="Angsana New" w:hAnsi="Angsana New" w:cs="Angsana New"/>
                <w:sz w:val="30"/>
                <w:szCs w:val="30"/>
              </w:rPr>
              <w:t>271</w:t>
            </w:r>
          </w:p>
        </w:tc>
        <w:tc>
          <w:tcPr>
            <w:tcW w:w="129" w:type="pct"/>
          </w:tcPr>
          <w:p w14:paraId="55D1616C" w14:textId="77777777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5C935EB9" w14:textId="14519092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6B323E">
              <w:rPr>
                <w:rFonts w:ascii="Angsana New" w:hAnsi="Angsana New" w:cs="Angsana New"/>
                <w:sz w:val="30"/>
                <w:szCs w:val="30"/>
              </w:rPr>
              <w:t>566</w:t>
            </w:r>
          </w:p>
        </w:tc>
        <w:tc>
          <w:tcPr>
            <w:tcW w:w="128" w:type="pct"/>
          </w:tcPr>
          <w:p w14:paraId="1CA5CE07" w14:textId="77777777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1FDDAED2" w14:textId="426F8B2B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B323E">
              <w:rPr>
                <w:rFonts w:ascii="Angsana New" w:hAnsi="Angsana New" w:cs="Angsana New"/>
                <w:sz w:val="30"/>
                <w:szCs w:val="30"/>
              </w:rPr>
              <w:t>271</w:t>
            </w:r>
          </w:p>
        </w:tc>
        <w:tc>
          <w:tcPr>
            <w:tcW w:w="145" w:type="pct"/>
          </w:tcPr>
          <w:p w14:paraId="168884AF" w14:textId="77777777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0E56F19D" w14:textId="3CEFC043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B323E">
              <w:rPr>
                <w:rFonts w:ascii="Angsana New" w:hAnsi="Angsana New" w:cs="Angsana New"/>
                <w:sz w:val="30"/>
                <w:szCs w:val="30"/>
              </w:rPr>
              <w:t>200</w:t>
            </w:r>
          </w:p>
        </w:tc>
      </w:tr>
      <w:tr w:rsidR="009758F3" w14:paraId="77F0C686" w14:textId="77777777" w:rsidTr="005D75BC">
        <w:tc>
          <w:tcPr>
            <w:tcW w:w="2279" w:type="pct"/>
          </w:tcPr>
          <w:p w14:paraId="18AE42EC" w14:textId="0BE9B60D" w:rsidR="009758F3" w:rsidRPr="002655AF" w:rsidRDefault="009758F3" w:rsidP="0097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1" w:type="pct"/>
          </w:tcPr>
          <w:p w14:paraId="704A05AA" w14:textId="5C9695B8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6B323E">
              <w:rPr>
                <w:rFonts w:ascii="Angsana New" w:hAnsi="Angsana New" w:cs="Angsana New"/>
                <w:sz w:val="30"/>
                <w:szCs w:val="30"/>
              </w:rPr>
              <w:t>134</w:t>
            </w:r>
          </w:p>
        </w:tc>
        <w:tc>
          <w:tcPr>
            <w:tcW w:w="129" w:type="pct"/>
          </w:tcPr>
          <w:p w14:paraId="62C831DB" w14:textId="77777777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352D9C5D" w14:textId="1823EA36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6B323E">
              <w:rPr>
                <w:rFonts w:ascii="Angsana New" w:hAnsi="Angsana New" w:cs="Angsana New"/>
                <w:sz w:val="30"/>
                <w:szCs w:val="30"/>
              </w:rPr>
              <w:t>140</w:t>
            </w:r>
          </w:p>
        </w:tc>
        <w:tc>
          <w:tcPr>
            <w:tcW w:w="128" w:type="pct"/>
          </w:tcPr>
          <w:p w14:paraId="31D474A7" w14:textId="77777777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3E8BEE7A" w14:textId="4C3AD7DF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B323E">
              <w:rPr>
                <w:rFonts w:ascii="Angsana New" w:hAnsi="Angsana New" w:cs="Angsana New"/>
                <w:sz w:val="30"/>
                <w:szCs w:val="30"/>
              </w:rPr>
              <w:t>134</w:t>
            </w:r>
          </w:p>
        </w:tc>
        <w:tc>
          <w:tcPr>
            <w:tcW w:w="145" w:type="pct"/>
          </w:tcPr>
          <w:p w14:paraId="1948A6EC" w14:textId="77777777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13387518" w14:textId="54AFAA79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B323E">
              <w:rPr>
                <w:rFonts w:ascii="Angsana New" w:hAnsi="Angsana New" w:cs="Angsana New"/>
                <w:sz w:val="30"/>
                <w:szCs w:val="30"/>
              </w:rPr>
              <w:t>139</w:t>
            </w:r>
          </w:p>
        </w:tc>
      </w:tr>
      <w:tr w:rsidR="002655AF" w14:paraId="06229A1C" w14:textId="77777777" w:rsidTr="00DE00BE">
        <w:trPr>
          <w:trHeight w:hRule="exact" w:val="380"/>
        </w:trPr>
        <w:tc>
          <w:tcPr>
            <w:tcW w:w="2279" w:type="pct"/>
          </w:tcPr>
          <w:p w14:paraId="504E64D7" w14:textId="77777777" w:rsidR="002655AF" w:rsidRPr="002655AF" w:rsidRDefault="002655AF" w:rsidP="00265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6A7F6EDC" w14:textId="77777777" w:rsidR="002655AF" w:rsidRPr="006B323E" w:rsidRDefault="002655AF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5CCD732" w14:textId="77777777" w:rsidR="002655AF" w:rsidRPr="006B323E" w:rsidRDefault="002655AF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0E687AE0" w14:textId="77777777" w:rsidR="002655AF" w:rsidRPr="006B323E" w:rsidRDefault="002655AF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593E9174" w14:textId="77777777" w:rsidR="002655AF" w:rsidRPr="006B323E" w:rsidRDefault="002655AF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505F042E" w14:textId="77777777" w:rsidR="002655AF" w:rsidRPr="006B323E" w:rsidRDefault="002655AF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83027E8" w14:textId="77777777" w:rsidR="002655AF" w:rsidRPr="006B323E" w:rsidRDefault="002655AF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1A77EF43" w14:textId="77777777" w:rsidR="002655AF" w:rsidRPr="006B323E" w:rsidRDefault="002655AF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655AF" w:rsidRPr="00665100" w14:paraId="2C705057" w14:textId="77777777" w:rsidTr="004B6AAF">
        <w:tc>
          <w:tcPr>
            <w:tcW w:w="2279" w:type="pct"/>
          </w:tcPr>
          <w:p w14:paraId="52B5C454" w14:textId="3449EFC4" w:rsidR="002655AF" w:rsidRPr="002655AF" w:rsidRDefault="002655AF" w:rsidP="00265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581" w:type="pct"/>
          </w:tcPr>
          <w:p w14:paraId="2239B763" w14:textId="77777777" w:rsidR="002655AF" w:rsidRPr="006B323E" w:rsidRDefault="002655AF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B3D27E2" w14:textId="77777777" w:rsidR="002655AF" w:rsidRPr="006B323E" w:rsidRDefault="002655AF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  <w:tab w:val="decimal" w:pos="892"/>
              </w:tabs>
              <w:spacing w:after="0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142FD78E" w14:textId="77777777" w:rsidR="002655AF" w:rsidRPr="006B323E" w:rsidRDefault="002655AF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0A6D1CE2" w14:textId="77777777" w:rsidR="002655AF" w:rsidRPr="006B323E" w:rsidRDefault="002655AF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16F9C9B8" w14:textId="77777777" w:rsidR="002655AF" w:rsidRPr="006B323E" w:rsidRDefault="002655AF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7BC537E" w14:textId="77777777" w:rsidR="002655AF" w:rsidRPr="006B323E" w:rsidRDefault="002655AF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5EDBAC5D" w14:textId="77777777" w:rsidR="002655AF" w:rsidRPr="006B323E" w:rsidRDefault="002655AF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758F3" w:rsidRPr="00665100" w14:paraId="67EE8BC9" w14:textId="77777777" w:rsidTr="008840A9">
        <w:tc>
          <w:tcPr>
            <w:tcW w:w="2279" w:type="pct"/>
          </w:tcPr>
          <w:p w14:paraId="6BC6EA4D" w14:textId="77777777" w:rsidR="009758F3" w:rsidRPr="002655AF" w:rsidRDefault="009758F3" w:rsidP="0097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</w:tcPr>
          <w:p w14:paraId="49177DDD" w14:textId="36774894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115"/>
              <w:rPr>
                <w:rFonts w:ascii="Angsana New" w:hAnsi="Angsana New" w:cs="Angsana New"/>
                <w:sz w:val="30"/>
                <w:szCs w:val="30"/>
              </w:rPr>
            </w:pPr>
            <w:r w:rsidRPr="006B323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54464B9" w14:textId="77777777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4BD8D417" w14:textId="34DCE3CC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115"/>
              <w:rPr>
                <w:rFonts w:ascii="Angsana New" w:hAnsi="Angsana New" w:cs="Angsana New"/>
                <w:sz w:val="30"/>
                <w:szCs w:val="30"/>
              </w:rPr>
            </w:pPr>
            <w:r w:rsidRPr="006B323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84D49C0" w14:textId="77777777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28132AF6" w14:textId="4FFC1CB5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B323E">
              <w:rPr>
                <w:rFonts w:ascii="Angsana New" w:hAnsi="Angsana New" w:cs="Angsana New"/>
                <w:sz w:val="30"/>
                <w:szCs w:val="30"/>
              </w:rPr>
              <w:t>1,107,010</w:t>
            </w:r>
          </w:p>
        </w:tc>
        <w:tc>
          <w:tcPr>
            <w:tcW w:w="145" w:type="pct"/>
          </w:tcPr>
          <w:p w14:paraId="0263DB8A" w14:textId="77777777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4BE9EB23" w14:textId="722BBF84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B323E">
              <w:rPr>
                <w:rFonts w:ascii="Angsana New" w:hAnsi="Angsana New" w:cs="Angsana New"/>
                <w:sz w:val="30"/>
                <w:szCs w:val="30"/>
              </w:rPr>
              <w:t>979,438</w:t>
            </w:r>
          </w:p>
        </w:tc>
      </w:tr>
      <w:tr w:rsidR="009758F3" w:rsidRPr="00665100" w14:paraId="7961212C" w14:textId="77777777" w:rsidTr="008840A9">
        <w:tc>
          <w:tcPr>
            <w:tcW w:w="2279" w:type="pct"/>
          </w:tcPr>
          <w:p w14:paraId="45758858" w14:textId="77777777" w:rsidR="009758F3" w:rsidRPr="002655AF" w:rsidRDefault="009758F3" w:rsidP="0097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1" w:type="pct"/>
          </w:tcPr>
          <w:p w14:paraId="48FC6824" w14:textId="19282471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115"/>
              <w:rPr>
                <w:rFonts w:ascii="Angsana New" w:hAnsi="Angsana New" w:cs="Angsana New"/>
                <w:sz w:val="30"/>
                <w:szCs w:val="30"/>
              </w:rPr>
            </w:pPr>
            <w:r w:rsidRPr="006B323E">
              <w:rPr>
                <w:rFonts w:ascii="Angsana New" w:hAnsi="Angsana New" w:cs="Angsana New"/>
                <w:sz w:val="30"/>
                <w:szCs w:val="30"/>
              </w:rPr>
              <w:t>741,342</w:t>
            </w:r>
          </w:p>
        </w:tc>
        <w:tc>
          <w:tcPr>
            <w:tcW w:w="129" w:type="pct"/>
          </w:tcPr>
          <w:p w14:paraId="1634148F" w14:textId="77777777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67055F81" w14:textId="191BDC35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115"/>
              <w:rPr>
                <w:rFonts w:ascii="Angsana New" w:hAnsi="Angsana New" w:cs="Angsana New"/>
                <w:sz w:val="30"/>
                <w:szCs w:val="30"/>
              </w:rPr>
            </w:pPr>
            <w:r w:rsidRPr="006B323E">
              <w:rPr>
                <w:rFonts w:ascii="Angsana New" w:hAnsi="Angsana New" w:cs="Angsana New"/>
                <w:sz w:val="30"/>
                <w:szCs w:val="30"/>
              </w:rPr>
              <w:t>765,220</w:t>
            </w:r>
          </w:p>
        </w:tc>
        <w:tc>
          <w:tcPr>
            <w:tcW w:w="128" w:type="pct"/>
          </w:tcPr>
          <w:p w14:paraId="542DC27C" w14:textId="77777777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7A8AFB17" w14:textId="15E6260C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B323E">
              <w:rPr>
                <w:rFonts w:ascii="Angsana New" w:hAnsi="Angsana New" w:cs="Angsana New"/>
                <w:sz w:val="30"/>
                <w:szCs w:val="30"/>
              </w:rPr>
              <w:t>726</w:t>
            </w:r>
          </w:p>
        </w:tc>
        <w:tc>
          <w:tcPr>
            <w:tcW w:w="145" w:type="pct"/>
          </w:tcPr>
          <w:p w14:paraId="40CF9EB6" w14:textId="77777777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7808819B" w14:textId="135F29CF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B323E">
              <w:rPr>
                <w:rFonts w:ascii="Angsana New" w:hAnsi="Angsana New" w:cs="Angsana New"/>
                <w:sz w:val="30"/>
                <w:szCs w:val="30"/>
              </w:rPr>
              <w:t>312</w:t>
            </w:r>
          </w:p>
        </w:tc>
      </w:tr>
      <w:tr w:rsidR="009758F3" w:rsidRPr="00665100" w14:paraId="55FBD3B4" w14:textId="77777777" w:rsidTr="008840A9">
        <w:tc>
          <w:tcPr>
            <w:tcW w:w="2279" w:type="pct"/>
          </w:tcPr>
          <w:p w14:paraId="1E429D95" w14:textId="77777777" w:rsidR="009758F3" w:rsidRPr="002655AF" w:rsidRDefault="009758F3" w:rsidP="0097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1" w:type="pct"/>
          </w:tcPr>
          <w:p w14:paraId="7CA415B2" w14:textId="340AD240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115"/>
              <w:rPr>
                <w:rFonts w:ascii="Angsana New" w:hAnsi="Angsana New" w:cs="Angsana New"/>
                <w:sz w:val="30"/>
                <w:szCs w:val="30"/>
              </w:rPr>
            </w:pPr>
            <w:r w:rsidRPr="006B323E">
              <w:rPr>
                <w:rFonts w:ascii="Angsana New" w:hAnsi="Angsana New" w:cs="Angsana New"/>
                <w:sz w:val="30"/>
                <w:szCs w:val="30"/>
              </w:rPr>
              <w:t>93,516</w:t>
            </w:r>
          </w:p>
        </w:tc>
        <w:tc>
          <w:tcPr>
            <w:tcW w:w="129" w:type="pct"/>
          </w:tcPr>
          <w:p w14:paraId="3DE15330" w14:textId="77777777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0841264B" w14:textId="5CDBA196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115"/>
              <w:rPr>
                <w:rFonts w:ascii="Angsana New" w:hAnsi="Angsana New" w:cs="Angsana New"/>
                <w:sz w:val="30"/>
                <w:szCs w:val="30"/>
              </w:rPr>
            </w:pPr>
            <w:r w:rsidRPr="006B323E">
              <w:rPr>
                <w:rFonts w:ascii="Angsana New" w:hAnsi="Angsana New" w:cs="Angsana New"/>
                <w:sz w:val="30"/>
                <w:szCs w:val="30"/>
              </w:rPr>
              <w:t>60,199</w:t>
            </w:r>
          </w:p>
        </w:tc>
        <w:tc>
          <w:tcPr>
            <w:tcW w:w="128" w:type="pct"/>
          </w:tcPr>
          <w:p w14:paraId="4666B428" w14:textId="77777777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6D1A431D" w14:textId="394E491E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B323E">
              <w:rPr>
                <w:rFonts w:ascii="Angsana New" w:hAnsi="Angsana New" w:cs="Angsana New"/>
                <w:sz w:val="30"/>
                <w:szCs w:val="30"/>
              </w:rPr>
              <w:t>1,033</w:t>
            </w:r>
          </w:p>
        </w:tc>
        <w:tc>
          <w:tcPr>
            <w:tcW w:w="145" w:type="pct"/>
          </w:tcPr>
          <w:p w14:paraId="238D8E8C" w14:textId="77777777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08A250A1" w14:textId="44D3B19B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B323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758F3" w:rsidRPr="00665100" w14:paraId="72F60FE9" w14:textId="77777777" w:rsidTr="008840A9">
        <w:tc>
          <w:tcPr>
            <w:tcW w:w="2279" w:type="pct"/>
          </w:tcPr>
          <w:p w14:paraId="7C45539F" w14:textId="77777777" w:rsidR="009758F3" w:rsidRPr="002655AF" w:rsidRDefault="009758F3" w:rsidP="0097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1" w:type="pct"/>
          </w:tcPr>
          <w:p w14:paraId="0AA5FD84" w14:textId="1E30BADE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115"/>
              <w:rPr>
                <w:rFonts w:ascii="Angsana New" w:hAnsi="Angsana New" w:cs="Angsana New"/>
                <w:sz w:val="30"/>
                <w:szCs w:val="30"/>
              </w:rPr>
            </w:pPr>
            <w:r w:rsidRPr="006B323E">
              <w:rPr>
                <w:rFonts w:ascii="Angsana New" w:hAnsi="Angsana New" w:cs="Angsana New"/>
                <w:sz w:val="30"/>
                <w:szCs w:val="30"/>
              </w:rPr>
              <w:t>644,749</w:t>
            </w:r>
          </w:p>
        </w:tc>
        <w:tc>
          <w:tcPr>
            <w:tcW w:w="129" w:type="pct"/>
          </w:tcPr>
          <w:p w14:paraId="1CFB6315" w14:textId="77777777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7314E3F5" w14:textId="70D2EA81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115"/>
              <w:rPr>
                <w:rFonts w:ascii="Angsana New" w:hAnsi="Angsana New" w:cs="Angsana New"/>
                <w:sz w:val="30"/>
                <w:szCs w:val="30"/>
              </w:rPr>
            </w:pPr>
            <w:r w:rsidRPr="006B323E">
              <w:rPr>
                <w:rFonts w:ascii="Angsana New" w:hAnsi="Angsana New" w:cs="Angsana New"/>
                <w:sz w:val="30"/>
                <w:szCs w:val="30"/>
              </w:rPr>
              <w:t>471,960</w:t>
            </w:r>
          </w:p>
        </w:tc>
        <w:tc>
          <w:tcPr>
            <w:tcW w:w="128" w:type="pct"/>
          </w:tcPr>
          <w:p w14:paraId="037A2B37" w14:textId="77777777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00D87E2E" w14:textId="0B57C491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B323E">
              <w:rPr>
                <w:rFonts w:ascii="Angsana New" w:hAnsi="Angsana New" w:cs="Angsana New"/>
                <w:sz w:val="30"/>
                <w:szCs w:val="30"/>
              </w:rPr>
              <w:t>47,626</w:t>
            </w:r>
          </w:p>
        </w:tc>
        <w:tc>
          <w:tcPr>
            <w:tcW w:w="145" w:type="pct"/>
          </w:tcPr>
          <w:p w14:paraId="0C6D49BC" w14:textId="77777777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57B26C6A" w14:textId="0851651F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B323E">
              <w:rPr>
                <w:rFonts w:ascii="Angsana New" w:hAnsi="Angsana New" w:cs="Angsana New"/>
                <w:sz w:val="30"/>
                <w:szCs w:val="30"/>
              </w:rPr>
              <w:t>51,364</w:t>
            </w:r>
          </w:p>
        </w:tc>
      </w:tr>
      <w:tr w:rsidR="002655AF" w:rsidRPr="00665100" w14:paraId="659AC44A" w14:textId="77777777" w:rsidTr="00ED4C91">
        <w:tc>
          <w:tcPr>
            <w:tcW w:w="2279" w:type="pct"/>
          </w:tcPr>
          <w:p w14:paraId="4F837B7A" w14:textId="77777777" w:rsidR="002655AF" w:rsidRPr="002655AF" w:rsidRDefault="002655AF" w:rsidP="00265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0224E94A" w14:textId="77777777" w:rsidR="002655AF" w:rsidRPr="006B323E" w:rsidRDefault="002655AF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5D1679EC" w14:textId="77777777" w:rsidR="002655AF" w:rsidRPr="006B323E" w:rsidRDefault="002655AF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42503BDC" w14:textId="77777777" w:rsidR="002655AF" w:rsidRPr="006B323E" w:rsidRDefault="002655AF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1B1551B3" w14:textId="77777777" w:rsidR="002655AF" w:rsidRPr="006B323E" w:rsidRDefault="002655AF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1BEBED49" w14:textId="77777777" w:rsidR="002655AF" w:rsidRPr="006B323E" w:rsidRDefault="002655AF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4FAD845" w14:textId="77777777" w:rsidR="002655AF" w:rsidRPr="006B323E" w:rsidRDefault="002655AF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6647A53B" w14:textId="77777777" w:rsidR="002655AF" w:rsidRPr="006B323E" w:rsidRDefault="002655AF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655AF" w:rsidRPr="00665100" w14:paraId="4E378F6A" w14:textId="77777777" w:rsidTr="00ED4C91">
        <w:tc>
          <w:tcPr>
            <w:tcW w:w="2279" w:type="pct"/>
          </w:tcPr>
          <w:p w14:paraId="197B6022" w14:textId="43B950DB" w:rsidR="002655AF" w:rsidRPr="002655AF" w:rsidRDefault="002655AF" w:rsidP="00265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ซื้อที่ดิน อาคารและอุปกรณ์</w:t>
            </w:r>
          </w:p>
        </w:tc>
        <w:tc>
          <w:tcPr>
            <w:tcW w:w="581" w:type="pct"/>
          </w:tcPr>
          <w:p w14:paraId="2D23B605" w14:textId="77777777" w:rsidR="002655AF" w:rsidRPr="006B323E" w:rsidRDefault="002655AF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E0AA419" w14:textId="77777777" w:rsidR="002655AF" w:rsidRPr="006B323E" w:rsidRDefault="002655AF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09463B76" w14:textId="77777777" w:rsidR="002655AF" w:rsidRPr="006B323E" w:rsidRDefault="002655AF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6663D251" w14:textId="77777777" w:rsidR="002655AF" w:rsidRPr="006B323E" w:rsidRDefault="002655AF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1E884CF6" w14:textId="77777777" w:rsidR="002655AF" w:rsidRPr="006B323E" w:rsidRDefault="002655AF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DFD438B" w14:textId="77777777" w:rsidR="002655AF" w:rsidRPr="006B323E" w:rsidRDefault="002655AF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281524F5" w14:textId="77777777" w:rsidR="002655AF" w:rsidRPr="006B323E" w:rsidRDefault="002655AF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758F3" w:rsidRPr="00665100" w14:paraId="59F7E613" w14:textId="77777777" w:rsidTr="002D7B41">
        <w:tc>
          <w:tcPr>
            <w:tcW w:w="2279" w:type="pct"/>
          </w:tcPr>
          <w:p w14:paraId="224769D0" w14:textId="291C95F5" w:rsidR="009758F3" w:rsidRPr="002655AF" w:rsidRDefault="009758F3" w:rsidP="0097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</w:tcPr>
          <w:p w14:paraId="28B30D2E" w14:textId="4AD0A965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115"/>
              <w:rPr>
                <w:rFonts w:ascii="Angsana New" w:hAnsi="Angsana New" w:cs="Angsana New"/>
                <w:sz w:val="30"/>
                <w:szCs w:val="30"/>
              </w:rPr>
            </w:pPr>
            <w:r w:rsidRPr="006B323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80D7586" w14:textId="77777777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37629163" w14:textId="667B5018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115"/>
              <w:rPr>
                <w:rFonts w:ascii="Angsana New" w:hAnsi="Angsana New" w:cs="Angsana New"/>
                <w:sz w:val="30"/>
                <w:szCs w:val="30"/>
              </w:rPr>
            </w:pPr>
            <w:r w:rsidRPr="006B323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B70589B" w14:textId="77777777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000423C1" w14:textId="708B136E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B323E">
              <w:rPr>
                <w:rFonts w:ascii="Angsana New" w:hAnsi="Angsana New" w:cs="Angsana New"/>
                <w:sz w:val="30"/>
                <w:szCs w:val="30"/>
              </w:rPr>
              <w:t>2,297</w:t>
            </w:r>
          </w:p>
        </w:tc>
        <w:tc>
          <w:tcPr>
            <w:tcW w:w="145" w:type="pct"/>
          </w:tcPr>
          <w:p w14:paraId="39DC56BD" w14:textId="77777777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54F87045" w14:textId="00497548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B323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758F3" w:rsidRPr="00665100" w14:paraId="28E3A22E" w14:textId="77777777" w:rsidTr="002D7B41">
        <w:tc>
          <w:tcPr>
            <w:tcW w:w="2279" w:type="pct"/>
          </w:tcPr>
          <w:p w14:paraId="4485A921" w14:textId="085576A1" w:rsidR="009758F3" w:rsidRPr="002655AF" w:rsidRDefault="009758F3" w:rsidP="0097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1" w:type="pct"/>
          </w:tcPr>
          <w:p w14:paraId="56B625BD" w14:textId="41FF5C96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115"/>
              <w:rPr>
                <w:rFonts w:ascii="Angsana New" w:hAnsi="Angsana New" w:cs="Angsana New"/>
                <w:sz w:val="30"/>
                <w:szCs w:val="30"/>
              </w:rPr>
            </w:pPr>
            <w:r w:rsidRPr="006B323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4D299D4" w14:textId="77777777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3E642F82" w14:textId="23BCA507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115"/>
              <w:rPr>
                <w:rFonts w:ascii="Angsana New" w:hAnsi="Angsana New" w:cs="Angsana New"/>
                <w:sz w:val="30"/>
                <w:szCs w:val="30"/>
              </w:rPr>
            </w:pPr>
            <w:r w:rsidRPr="006B323E">
              <w:rPr>
                <w:rFonts w:ascii="Angsana New" w:hAnsi="Angsana New" w:cs="Angsana New"/>
                <w:sz w:val="30"/>
                <w:szCs w:val="30"/>
              </w:rPr>
              <w:t>483</w:t>
            </w:r>
          </w:p>
        </w:tc>
        <w:tc>
          <w:tcPr>
            <w:tcW w:w="128" w:type="pct"/>
          </w:tcPr>
          <w:p w14:paraId="247F71BC" w14:textId="77777777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483AF52A" w14:textId="22754C76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B323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8DC2B1F" w14:textId="77777777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516EF617" w14:textId="1D24F2F2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B323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758F3" w:rsidRPr="00665100" w14:paraId="1DD3E23D" w14:textId="77777777" w:rsidTr="002D7B41">
        <w:tc>
          <w:tcPr>
            <w:tcW w:w="2279" w:type="pct"/>
          </w:tcPr>
          <w:p w14:paraId="23877D46" w14:textId="2A8FA256" w:rsidR="009758F3" w:rsidRPr="002655AF" w:rsidRDefault="009758F3" w:rsidP="0097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1" w:type="pct"/>
          </w:tcPr>
          <w:p w14:paraId="1FDDA79F" w14:textId="7C8FB89C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115"/>
              <w:rPr>
                <w:rFonts w:ascii="Angsana New" w:hAnsi="Angsana New" w:cs="Angsana New"/>
                <w:sz w:val="30"/>
                <w:szCs w:val="30"/>
              </w:rPr>
            </w:pPr>
            <w:r w:rsidRPr="006B323E">
              <w:rPr>
                <w:rFonts w:ascii="Angsana New" w:hAnsi="Angsana New" w:cs="Angsana New"/>
                <w:sz w:val="30"/>
                <w:szCs w:val="30"/>
              </w:rPr>
              <w:t>31,364</w:t>
            </w:r>
          </w:p>
        </w:tc>
        <w:tc>
          <w:tcPr>
            <w:tcW w:w="129" w:type="pct"/>
          </w:tcPr>
          <w:p w14:paraId="1574334A" w14:textId="77777777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25E05E06" w14:textId="2C1495C3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115"/>
              <w:rPr>
                <w:rFonts w:ascii="Angsana New" w:hAnsi="Angsana New" w:cs="Angsana New"/>
                <w:sz w:val="30"/>
                <w:szCs w:val="30"/>
              </w:rPr>
            </w:pPr>
            <w:r w:rsidRPr="006B323E">
              <w:rPr>
                <w:rFonts w:ascii="Angsana New" w:hAnsi="Angsana New" w:cs="Angsana New"/>
                <w:sz w:val="30"/>
                <w:szCs w:val="30"/>
              </w:rPr>
              <w:t>44,98</w:t>
            </w:r>
            <w:r w:rsidR="009A5893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28" w:type="pct"/>
          </w:tcPr>
          <w:p w14:paraId="2B83D23D" w14:textId="77777777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7B2541A1" w14:textId="09031B1E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B323E">
              <w:rPr>
                <w:rFonts w:ascii="Angsana New" w:hAnsi="Angsana New" w:cs="Angsana New"/>
                <w:sz w:val="30"/>
                <w:szCs w:val="30"/>
              </w:rPr>
              <w:t>856</w:t>
            </w:r>
          </w:p>
        </w:tc>
        <w:tc>
          <w:tcPr>
            <w:tcW w:w="145" w:type="pct"/>
          </w:tcPr>
          <w:p w14:paraId="5F53A4AA" w14:textId="77777777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26E0EC3F" w14:textId="2D88F2B3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B323E">
              <w:rPr>
                <w:rFonts w:ascii="Angsana New" w:hAnsi="Angsana New" w:cs="Angsana New"/>
                <w:sz w:val="30"/>
                <w:szCs w:val="30"/>
              </w:rPr>
              <w:t>1,829</w:t>
            </w:r>
          </w:p>
        </w:tc>
      </w:tr>
      <w:tr w:rsidR="001F1188" w:rsidRPr="00665100" w14:paraId="34614761" w14:textId="77777777" w:rsidTr="00ED4C91">
        <w:tc>
          <w:tcPr>
            <w:tcW w:w="2279" w:type="pct"/>
          </w:tcPr>
          <w:p w14:paraId="011BE85E" w14:textId="77777777" w:rsidR="001F1188" w:rsidRPr="002655AF" w:rsidRDefault="001F1188" w:rsidP="001F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  <w:vAlign w:val="bottom"/>
          </w:tcPr>
          <w:p w14:paraId="26AE1081" w14:textId="77777777" w:rsidR="001F1188" w:rsidRPr="006B323E" w:rsidRDefault="001F1188" w:rsidP="001F1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7EBBDABC" w14:textId="77777777" w:rsidR="001F1188" w:rsidRPr="006B323E" w:rsidRDefault="001F1188" w:rsidP="001F1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07C35AA5" w14:textId="10CC28BF" w:rsidR="001F1188" w:rsidRPr="006B323E" w:rsidRDefault="001F1188" w:rsidP="001F1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6C791CDE" w14:textId="77777777" w:rsidR="001F1188" w:rsidRPr="006B323E" w:rsidRDefault="001F1188" w:rsidP="001F1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7D5561F0" w14:textId="77777777" w:rsidR="001F1188" w:rsidRPr="006B323E" w:rsidRDefault="001F1188" w:rsidP="001F1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F9B269A" w14:textId="77777777" w:rsidR="001F1188" w:rsidRPr="006B323E" w:rsidRDefault="001F1188" w:rsidP="001F1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0E24C9E0" w14:textId="77777777" w:rsidR="001F1188" w:rsidRPr="006B323E" w:rsidRDefault="001F1188" w:rsidP="001F1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F1188" w:rsidRPr="00665100" w14:paraId="241EBD6B" w14:textId="77777777" w:rsidTr="0050291B">
        <w:tc>
          <w:tcPr>
            <w:tcW w:w="2279" w:type="pct"/>
          </w:tcPr>
          <w:p w14:paraId="1D0BD05D" w14:textId="49A6A397" w:rsidR="001F1188" w:rsidRPr="002655AF" w:rsidRDefault="001F1188" w:rsidP="001F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ค่าตอบแทนกรรมการและผู้บริหารสําคัญ</w:t>
            </w:r>
          </w:p>
        </w:tc>
        <w:tc>
          <w:tcPr>
            <w:tcW w:w="581" w:type="pct"/>
          </w:tcPr>
          <w:p w14:paraId="6945385B" w14:textId="77777777" w:rsidR="001F1188" w:rsidRPr="006B323E" w:rsidRDefault="001F1188" w:rsidP="001F1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F8FDA38" w14:textId="77777777" w:rsidR="001F1188" w:rsidRPr="006B323E" w:rsidRDefault="001F1188" w:rsidP="001F1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6CB3640B" w14:textId="77777777" w:rsidR="001F1188" w:rsidRPr="006B323E" w:rsidRDefault="001F1188" w:rsidP="001F1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3911E1B3" w14:textId="77777777" w:rsidR="001F1188" w:rsidRPr="006B323E" w:rsidRDefault="001F1188" w:rsidP="001F1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7E0C527C" w14:textId="77777777" w:rsidR="001F1188" w:rsidRPr="006B323E" w:rsidRDefault="001F1188" w:rsidP="001F1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9C563AC" w14:textId="77777777" w:rsidR="001F1188" w:rsidRPr="006B323E" w:rsidRDefault="001F1188" w:rsidP="001F1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648D8471" w14:textId="77777777" w:rsidR="001F1188" w:rsidRPr="006B323E" w:rsidRDefault="001F1188" w:rsidP="001F1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758F3" w:rsidRPr="00665100" w14:paraId="3BC21956" w14:textId="77777777" w:rsidTr="00523580">
        <w:tc>
          <w:tcPr>
            <w:tcW w:w="2279" w:type="pct"/>
          </w:tcPr>
          <w:p w14:paraId="68543521" w14:textId="6780EDD9" w:rsidR="009758F3" w:rsidRPr="002655AF" w:rsidRDefault="009758F3" w:rsidP="0097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81" w:type="pct"/>
            <w:vAlign w:val="bottom"/>
          </w:tcPr>
          <w:p w14:paraId="01872136" w14:textId="19C5D459" w:rsidR="009758F3" w:rsidRPr="006B323E" w:rsidRDefault="007317BC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7317BC">
              <w:rPr>
                <w:rFonts w:ascii="Angsana New" w:hAnsi="Angsana New" w:cs="Angsana New"/>
                <w:sz w:val="30"/>
                <w:szCs w:val="30"/>
              </w:rPr>
              <w:t>167</w:t>
            </w:r>
            <w:r w:rsidR="009758F3" w:rsidRPr="006B323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317BC">
              <w:rPr>
                <w:rFonts w:ascii="Angsana New" w:hAnsi="Angsana New" w:cs="Angsana New"/>
                <w:sz w:val="30"/>
                <w:szCs w:val="30"/>
              </w:rPr>
              <w:t>787</w:t>
            </w:r>
          </w:p>
        </w:tc>
        <w:tc>
          <w:tcPr>
            <w:tcW w:w="129" w:type="pct"/>
          </w:tcPr>
          <w:p w14:paraId="3811CF83" w14:textId="77777777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1E52A597" w14:textId="7DE4634C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B323E">
              <w:rPr>
                <w:rFonts w:ascii="Angsana New" w:hAnsi="Angsana New" w:cs="Angsana New"/>
                <w:sz w:val="30"/>
                <w:szCs w:val="30"/>
              </w:rPr>
              <w:t>167,801</w:t>
            </w:r>
          </w:p>
        </w:tc>
        <w:tc>
          <w:tcPr>
            <w:tcW w:w="128" w:type="pct"/>
          </w:tcPr>
          <w:p w14:paraId="63A75E5B" w14:textId="77777777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26DBB45C" w14:textId="08683A67" w:rsidR="009758F3" w:rsidRPr="006B323E" w:rsidRDefault="007317BC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7317BC">
              <w:rPr>
                <w:rFonts w:ascii="Angsana New" w:hAnsi="Angsana New" w:cs="Angsana New"/>
                <w:sz w:val="30"/>
                <w:szCs w:val="30"/>
              </w:rPr>
              <w:t>132</w:t>
            </w:r>
            <w:r w:rsidR="009758F3" w:rsidRPr="006B323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317BC">
              <w:rPr>
                <w:rFonts w:ascii="Angsana New" w:hAnsi="Angsana New" w:cs="Angsana New"/>
                <w:sz w:val="30"/>
                <w:szCs w:val="30"/>
              </w:rPr>
              <w:t>984</w:t>
            </w:r>
          </w:p>
        </w:tc>
        <w:tc>
          <w:tcPr>
            <w:tcW w:w="145" w:type="pct"/>
          </w:tcPr>
          <w:p w14:paraId="55A2E518" w14:textId="77777777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653BA1FB" w14:textId="79D39B82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B323E">
              <w:rPr>
                <w:rFonts w:ascii="Angsana New" w:hAnsi="Angsana New" w:cs="Angsana New"/>
                <w:sz w:val="30"/>
                <w:szCs w:val="30"/>
              </w:rPr>
              <w:t>128,047</w:t>
            </w:r>
          </w:p>
        </w:tc>
      </w:tr>
      <w:tr w:rsidR="009758F3" w:rsidRPr="00665100" w14:paraId="47070D8D" w14:textId="77777777" w:rsidTr="00E32751">
        <w:tc>
          <w:tcPr>
            <w:tcW w:w="2279" w:type="pct"/>
          </w:tcPr>
          <w:p w14:paraId="0F5828C6" w14:textId="7D2F4F4C" w:rsidR="009758F3" w:rsidRPr="002655AF" w:rsidRDefault="009758F3" w:rsidP="0097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1" w:type="pct"/>
          </w:tcPr>
          <w:p w14:paraId="4420E4EF" w14:textId="66B05B93" w:rsidR="009758F3" w:rsidRPr="006B323E" w:rsidRDefault="007317BC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7317BC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9758F3" w:rsidRPr="006B323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317BC">
              <w:rPr>
                <w:rFonts w:ascii="Angsana New" w:hAnsi="Angsana New" w:cs="Angsana New"/>
                <w:sz w:val="30"/>
                <w:szCs w:val="30"/>
              </w:rPr>
              <w:t>806</w:t>
            </w:r>
          </w:p>
        </w:tc>
        <w:tc>
          <w:tcPr>
            <w:tcW w:w="129" w:type="pct"/>
          </w:tcPr>
          <w:p w14:paraId="3CFB76B9" w14:textId="77777777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16065F24" w14:textId="3DC26454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B323E">
              <w:rPr>
                <w:rFonts w:ascii="Angsana New" w:hAnsi="Angsana New" w:cs="Angsana New"/>
                <w:sz w:val="30"/>
                <w:szCs w:val="30"/>
              </w:rPr>
              <w:t>24,421</w:t>
            </w:r>
          </w:p>
        </w:tc>
        <w:tc>
          <w:tcPr>
            <w:tcW w:w="128" w:type="pct"/>
          </w:tcPr>
          <w:p w14:paraId="0D7CA9F2" w14:textId="77777777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02904F6E" w14:textId="39A46BDE" w:rsidR="009758F3" w:rsidRPr="006B323E" w:rsidRDefault="007317BC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7317B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9758F3" w:rsidRPr="006B323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317BC">
              <w:rPr>
                <w:rFonts w:ascii="Angsana New" w:hAnsi="Angsana New" w:cs="Angsana New"/>
                <w:sz w:val="30"/>
                <w:szCs w:val="30"/>
              </w:rPr>
              <w:t>034</w:t>
            </w:r>
          </w:p>
        </w:tc>
        <w:tc>
          <w:tcPr>
            <w:tcW w:w="145" w:type="pct"/>
          </w:tcPr>
          <w:p w14:paraId="7543F05F" w14:textId="77777777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4A695C4F" w14:textId="4601CC4D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B323E">
              <w:rPr>
                <w:rFonts w:ascii="Angsana New" w:hAnsi="Angsana New" w:cs="Angsana New"/>
                <w:sz w:val="30"/>
                <w:szCs w:val="30"/>
              </w:rPr>
              <w:t>2,034</w:t>
            </w:r>
          </w:p>
        </w:tc>
      </w:tr>
      <w:tr w:rsidR="009758F3" w:rsidRPr="00665100" w14:paraId="632ED2F9" w14:textId="77777777" w:rsidTr="00593C29">
        <w:tc>
          <w:tcPr>
            <w:tcW w:w="2279" w:type="pct"/>
          </w:tcPr>
          <w:p w14:paraId="35C4DE69" w14:textId="00464091" w:rsidR="009758F3" w:rsidRPr="002655AF" w:rsidRDefault="009758F3" w:rsidP="00975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5C953DC8" w14:textId="770F04D9" w:rsidR="009758F3" w:rsidRPr="006B323E" w:rsidRDefault="007317BC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7317BC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9758F3" w:rsidRPr="006B323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317BC">
              <w:rPr>
                <w:rFonts w:ascii="Angsana New" w:hAnsi="Angsana New" w:cs="Angsana New"/>
                <w:sz w:val="30"/>
                <w:szCs w:val="30"/>
              </w:rPr>
              <w:t>930</w:t>
            </w:r>
          </w:p>
        </w:tc>
        <w:tc>
          <w:tcPr>
            <w:tcW w:w="129" w:type="pct"/>
          </w:tcPr>
          <w:p w14:paraId="6470011D" w14:textId="77777777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37E79F1C" w14:textId="658FBEF5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B323E">
              <w:rPr>
                <w:rFonts w:ascii="Angsana New" w:hAnsi="Angsana New" w:cs="Angsana New"/>
                <w:sz w:val="30"/>
                <w:szCs w:val="30"/>
              </w:rPr>
              <w:t>24,469</w:t>
            </w:r>
          </w:p>
        </w:tc>
        <w:tc>
          <w:tcPr>
            <w:tcW w:w="128" w:type="pct"/>
          </w:tcPr>
          <w:p w14:paraId="4BCFCC63" w14:textId="77777777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7DE0DC49" w14:textId="478F9166" w:rsidR="009758F3" w:rsidRPr="006B323E" w:rsidRDefault="007317BC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7317BC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9758F3" w:rsidRPr="006B323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317BC">
              <w:rPr>
                <w:rFonts w:ascii="Angsana New" w:hAnsi="Angsana New" w:cs="Angsana New"/>
                <w:sz w:val="30"/>
                <w:szCs w:val="30"/>
              </w:rPr>
              <w:t>190</w:t>
            </w:r>
          </w:p>
        </w:tc>
        <w:tc>
          <w:tcPr>
            <w:tcW w:w="145" w:type="pct"/>
          </w:tcPr>
          <w:p w14:paraId="366FD30F" w14:textId="77777777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7B00A7B5" w14:textId="4E078C66" w:rsidR="009758F3" w:rsidRPr="006B323E" w:rsidRDefault="009758F3" w:rsidP="00975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B323E">
              <w:rPr>
                <w:rFonts w:ascii="Angsana New" w:hAnsi="Angsana New" w:cs="Angsana New"/>
                <w:sz w:val="30"/>
                <w:szCs w:val="30"/>
              </w:rPr>
              <w:t>18,697</w:t>
            </w:r>
          </w:p>
        </w:tc>
      </w:tr>
      <w:tr w:rsidR="001F1188" w:rsidRPr="00665100" w14:paraId="6C29C365" w14:textId="77777777" w:rsidTr="00E32751">
        <w:tc>
          <w:tcPr>
            <w:tcW w:w="2279" w:type="pct"/>
          </w:tcPr>
          <w:p w14:paraId="2E19D648" w14:textId="473FC69C" w:rsidR="001F1188" w:rsidRPr="002655AF" w:rsidRDefault="001F1188" w:rsidP="001F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รวมค่าตอบแทนกรรมการและผู้บริหารสําคัญ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303E5B1A" w14:textId="328BD50D" w:rsidR="001F1188" w:rsidRPr="006B323E" w:rsidRDefault="007317BC" w:rsidP="001F1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31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216</w:t>
            </w:r>
            <w:r w:rsidR="009758F3" w:rsidRPr="006B32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31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523</w:t>
            </w:r>
          </w:p>
        </w:tc>
        <w:tc>
          <w:tcPr>
            <w:tcW w:w="129" w:type="pct"/>
          </w:tcPr>
          <w:p w14:paraId="6339D134" w14:textId="77777777" w:rsidR="001F1188" w:rsidRPr="006B323E" w:rsidRDefault="001F1188" w:rsidP="001F1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1BB326" w14:textId="569DB20A" w:rsidR="001F1188" w:rsidRPr="006B323E" w:rsidRDefault="001F1188" w:rsidP="001F1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32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216,691</w:t>
            </w:r>
          </w:p>
        </w:tc>
        <w:tc>
          <w:tcPr>
            <w:tcW w:w="128" w:type="pct"/>
          </w:tcPr>
          <w:p w14:paraId="0DB48AEE" w14:textId="77777777" w:rsidR="001F1188" w:rsidRPr="006B323E" w:rsidRDefault="001F1188" w:rsidP="001F1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4282EF" w14:textId="5D4FA660" w:rsidR="001F1188" w:rsidRPr="006B323E" w:rsidRDefault="007317BC" w:rsidP="001F1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731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155</w:t>
            </w:r>
            <w:r w:rsidR="009758F3" w:rsidRPr="006B32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31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208</w:t>
            </w:r>
          </w:p>
        </w:tc>
        <w:tc>
          <w:tcPr>
            <w:tcW w:w="145" w:type="pct"/>
          </w:tcPr>
          <w:p w14:paraId="2CA5E6B0" w14:textId="77777777" w:rsidR="001F1188" w:rsidRPr="006B323E" w:rsidRDefault="001F1188" w:rsidP="001F1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8FBBEF" w14:textId="12A20A83" w:rsidR="001F1188" w:rsidRPr="006B323E" w:rsidRDefault="001F1188" w:rsidP="001F1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32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148,778</w:t>
            </w:r>
          </w:p>
        </w:tc>
      </w:tr>
    </w:tbl>
    <w:p w14:paraId="70025228" w14:textId="6B8F4228" w:rsidR="00E45ED3" w:rsidRDefault="00E45ED3" w:rsidP="00E45ED3">
      <w:pPr>
        <w:ind w:left="540"/>
        <w:rPr>
          <w:rFonts w:ascii="Angsana New" w:hAnsi="Angsana New" w:cs="Angsana New"/>
          <w:sz w:val="30"/>
          <w:szCs w:val="30"/>
        </w:rPr>
      </w:pPr>
    </w:p>
    <w:p w14:paraId="456983ED" w14:textId="77777777" w:rsidR="001F1188" w:rsidRDefault="001F11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0CDEC16" w14:textId="27184AC2" w:rsidR="00E71B59" w:rsidRPr="007A695D" w:rsidRDefault="007A695D" w:rsidP="00E45ED3">
      <w:pPr>
        <w:ind w:left="540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>ยอดคงเหลือกับบุลคลหรือกิจการที่เกี่ยวข้องกัน ณ วันที่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1F1188">
        <w:rPr>
          <w:rFonts w:ascii="Angsana New" w:hAnsi="Angsana New" w:cs="Angsana New"/>
          <w:sz w:val="30"/>
          <w:szCs w:val="30"/>
        </w:rPr>
        <w:t xml:space="preserve">30 </w:t>
      </w:r>
      <w:r w:rsidR="001F1188">
        <w:rPr>
          <w:rFonts w:ascii="Angsana New" w:hAnsi="Angsana New" w:cs="Angsana New" w:hint="cs"/>
          <w:sz w:val="30"/>
          <w:szCs w:val="30"/>
          <w:cs/>
        </w:rPr>
        <w:t>มิถุนายน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2567 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>
        <w:rPr>
          <w:rFonts w:ascii="Angsana New" w:hAnsi="Angsana New" w:cs="Angsana New"/>
          <w:sz w:val="30"/>
          <w:szCs w:val="30"/>
        </w:rPr>
        <w:t xml:space="preserve"> 31 </w:t>
      </w:r>
      <w:r>
        <w:rPr>
          <w:rFonts w:ascii="Angsana New" w:hAnsi="Angsana New" w:cs="Angsana New" w:hint="cs"/>
          <w:sz w:val="30"/>
          <w:szCs w:val="30"/>
          <w:cs/>
        </w:rPr>
        <w:t>ธันวาคม</w:t>
      </w:r>
      <w:r>
        <w:rPr>
          <w:rFonts w:ascii="Angsana New" w:hAnsi="Angsana New" w:cs="Angsana New"/>
          <w:sz w:val="30"/>
          <w:szCs w:val="30"/>
        </w:rPr>
        <w:t xml:space="preserve"> 2566 </w:t>
      </w:r>
      <w:r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4E2CC1FE" w14:textId="77777777" w:rsidR="003B4224" w:rsidRDefault="003B4224" w:rsidP="00E45ED3">
      <w:pPr>
        <w:ind w:left="540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1"/>
        <w:gridCol w:w="1169"/>
        <w:gridCol w:w="269"/>
        <w:gridCol w:w="91"/>
        <w:gridCol w:w="1169"/>
        <w:gridCol w:w="358"/>
        <w:gridCol w:w="1171"/>
        <w:gridCol w:w="269"/>
        <w:gridCol w:w="1182"/>
      </w:tblGrid>
      <w:tr w:rsidR="00E71B59" w:rsidRPr="00665100" w14:paraId="0C267A34" w14:textId="77777777" w:rsidTr="00D73723">
        <w:trPr>
          <w:tblHeader/>
        </w:trPr>
        <w:tc>
          <w:tcPr>
            <w:tcW w:w="1940" w:type="pct"/>
            <w:shd w:val="clear" w:color="auto" w:fill="auto"/>
          </w:tcPr>
          <w:p w14:paraId="34D8DA6D" w14:textId="31A443B5" w:rsidR="00E71B59" w:rsidRPr="00665100" w:rsidRDefault="00E71B59" w:rsidP="002E6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4" w:type="pct"/>
            <w:gridSpan w:val="4"/>
            <w:shd w:val="clear" w:color="auto" w:fill="auto"/>
          </w:tcPr>
          <w:p w14:paraId="7E40469C" w14:textId="77777777" w:rsidR="00E71B59" w:rsidRPr="00665100" w:rsidRDefault="00E71B59" w:rsidP="002E6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6510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3" w:type="pct"/>
            <w:shd w:val="clear" w:color="auto" w:fill="auto"/>
          </w:tcPr>
          <w:p w14:paraId="02E1C5A9" w14:textId="77777777" w:rsidR="00E71B59" w:rsidRPr="00665100" w:rsidRDefault="00E71B59" w:rsidP="002E6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3" w:type="pct"/>
            <w:gridSpan w:val="3"/>
            <w:shd w:val="clear" w:color="auto" w:fill="auto"/>
          </w:tcPr>
          <w:p w14:paraId="2A68A8F5" w14:textId="77777777" w:rsidR="00E71B59" w:rsidRPr="00665100" w:rsidRDefault="00E71B59" w:rsidP="002E6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6510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2B96" w:rsidRPr="00665100" w14:paraId="3F500B57" w14:textId="77777777" w:rsidTr="000A79C1">
        <w:trPr>
          <w:tblHeader/>
        </w:trPr>
        <w:tc>
          <w:tcPr>
            <w:tcW w:w="1940" w:type="pct"/>
            <w:shd w:val="clear" w:color="auto" w:fill="auto"/>
          </w:tcPr>
          <w:p w14:paraId="3B2AD40A" w14:textId="6ACE0D0B" w:rsidR="004F2B96" w:rsidRPr="00665100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164"/>
                <w:tab w:val="left" w:pos="720"/>
              </w:tabs>
              <w:spacing w:after="0"/>
              <w:ind w:right="2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pct"/>
            <w:shd w:val="clear" w:color="auto" w:fill="auto"/>
          </w:tcPr>
          <w:p w14:paraId="7515517B" w14:textId="1A6A90ED" w:rsidR="004F2B96" w:rsidRPr="00665100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  <w:shd w:val="clear" w:color="auto" w:fill="auto"/>
          </w:tcPr>
          <w:p w14:paraId="4DE3D152" w14:textId="77777777" w:rsidR="004F2B96" w:rsidRPr="00665100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shd w:val="clear" w:color="auto" w:fill="auto"/>
          </w:tcPr>
          <w:p w14:paraId="37E21786" w14:textId="57988FCB" w:rsidR="004F2B96" w:rsidRPr="00665100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93" w:type="pct"/>
            <w:shd w:val="clear" w:color="auto" w:fill="auto"/>
          </w:tcPr>
          <w:p w14:paraId="77AD3642" w14:textId="77777777" w:rsidR="004F2B96" w:rsidRPr="00665100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4B07863A" w14:textId="6A0256E2" w:rsidR="004F2B96" w:rsidRPr="00665100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  <w:shd w:val="clear" w:color="auto" w:fill="auto"/>
          </w:tcPr>
          <w:p w14:paraId="7AB52979" w14:textId="77777777" w:rsidR="004F2B96" w:rsidRPr="00665100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1304EEF6" w14:textId="565C3525" w:rsidR="004F2B96" w:rsidRPr="00665100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4F2B96" w:rsidRPr="00665100" w14:paraId="406F50A7" w14:textId="77777777" w:rsidTr="000A79C1">
        <w:trPr>
          <w:tblHeader/>
        </w:trPr>
        <w:tc>
          <w:tcPr>
            <w:tcW w:w="1940" w:type="pct"/>
            <w:shd w:val="clear" w:color="auto" w:fill="auto"/>
          </w:tcPr>
          <w:p w14:paraId="56CB371A" w14:textId="77777777" w:rsidR="004F2B96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164"/>
                <w:tab w:val="left" w:pos="720"/>
              </w:tabs>
              <w:spacing w:after="0"/>
              <w:ind w:right="2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pct"/>
            <w:shd w:val="clear" w:color="auto" w:fill="auto"/>
          </w:tcPr>
          <w:p w14:paraId="4D0DD063" w14:textId="760409BE" w:rsidR="004F2B96" w:rsidRPr="00665100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5" w:type="pct"/>
            <w:shd w:val="clear" w:color="auto" w:fill="auto"/>
          </w:tcPr>
          <w:p w14:paraId="26004E0B" w14:textId="77777777" w:rsidR="004F2B96" w:rsidRPr="00665100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shd w:val="clear" w:color="auto" w:fill="auto"/>
          </w:tcPr>
          <w:p w14:paraId="74BEBAEF" w14:textId="5348DFD1" w:rsidR="004F2B96" w:rsidRPr="00665100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93" w:type="pct"/>
            <w:shd w:val="clear" w:color="auto" w:fill="auto"/>
          </w:tcPr>
          <w:p w14:paraId="541652D7" w14:textId="77777777" w:rsidR="004F2B96" w:rsidRPr="00665100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7774F139" w14:textId="2A6FAADA" w:rsidR="004F2B96" w:rsidRPr="00665100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5" w:type="pct"/>
            <w:shd w:val="clear" w:color="auto" w:fill="auto"/>
          </w:tcPr>
          <w:p w14:paraId="5C56FFDB" w14:textId="77777777" w:rsidR="004F2B96" w:rsidRPr="00665100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10A260FC" w14:textId="18FA41F1" w:rsidR="004F2B96" w:rsidRPr="00665100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4F2B96" w:rsidRPr="00665100" w14:paraId="2200EA10" w14:textId="77777777" w:rsidTr="00D73723">
        <w:trPr>
          <w:tblHeader/>
        </w:trPr>
        <w:tc>
          <w:tcPr>
            <w:tcW w:w="1940" w:type="pct"/>
          </w:tcPr>
          <w:p w14:paraId="7CCFD661" w14:textId="77777777" w:rsidR="004F2B96" w:rsidRPr="00665100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60" w:type="pct"/>
            <w:gridSpan w:val="8"/>
          </w:tcPr>
          <w:p w14:paraId="4C6035E8" w14:textId="77777777" w:rsidR="004F2B96" w:rsidRPr="00665100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6510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F2B96" w:rsidRPr="00665100" w14:paraId="14F54C3A" w14:textId="77777777" w:rsidTr="00D73723">
        <w:tc>
          <w:tcPr>
            <w:tcW w:w="1940" w:type="pct"/>
          </w:tcPr>
          <w:p w14:paraId="1820270E" w14:textId="5324AF93" w:rsidR="004F2B96" w:rsidRPr="00256A66" w:rsidRDefault="004F2B96" w:rsidP="004F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56A6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256A6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256A6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ไม่รวมค่าเผื่อผลขาดทุน</w:t>
            </w:r>
            <w:r w:rsidRPr="00256A6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630" w:type="pct"/>
          </w:tcPr>
          <w:p w14:paraId="24870341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6A948CCF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  <w:tab w:val="decimal" w:pos="892"/>
              </w:tabs>
              <w:spacing w:after="0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5FEAC3E1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3" w:type="pct"/>
          </w:tcPr>
          <w:p w14:paraId="4C69710B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42298D4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E4DAAB9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449B4D67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B323E" w:rsidRPr="00665100" w14:paraId="6A102A26" w14:textId="77777777" w:rsidTr="00D73723">
        <w:tc>
          <w:tcPr>
            <w:tcW w:w="1940" w:type="pct"/>
          </w:tcPr>
          <w:p w14:paraId="2179FE73" w14:textId="77777777" w:rsidR="006B323E" w:rsidRPr="00665100" w:rsidRDefault="006B323E" w:rsidP="006B3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0" w:type="pct"/>
          </w:tcPr>
          <w:p w14:paraId="60235027" w14:textId="71B419D0" w:rsidR="006B323E" w:rsidRPr="00D143FB" w:rsidRDefault="006B323E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4" w:type="pct"/>
            <w:gridSpan w:val="2"/>
          </w:tcPr>
          <w:p w14:paraId="45C6C1DB" w14:textId="77777777" w:rsidR="006B323E" w:rsidRPr="00D143FB" w:rsidRDefault="006B323E" w:rsidP="006B3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7507D8A7" w14:textId="38A8D5D5" w:rsidR="006B323E" w:rsidRPr="00D143FB" w:rsidRDefault="006B323E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3" w:type="pct"/>
          </w:tcPr>
          <w:p w14:paraId="490F86AA" w14:textId="77777777" w:rsidR="006B323E" w:rsidRPr="00D143FB" w:rsidRDefault="006B323E" w:rsidP="006B3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3ADF54E" w14:textId="390F3DEA" w:rsidR="006B323E" w:rsidRPr="00D143FB" w:rsidRDefault="006B323E" w:rsidP="006B3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1,091,125</w:t>
            </w:r>
          </w:p>
        </w:tc>
        <w:tc>
          <w:tcPr>
            <w:tcW w:w="145" w:type="pct"/>
          </w:tcPr>
          <w:p w14:paraId="73A8B176" w14:textId="77777777" w:rsidR="006B323E" w:rsidRPr="00D143FB" w:rsidRDefault="006B323E" w:rsidP="006B3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29ACED16" w14:textId="02969141" w:rsidR="006B323E" w:rsidRPr="00D143FB" w:rsidRDefault="006B323E" w:rsidP="006B3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1,407,640</w:t>
            </w:r>
          </w:p>
        </w:tc>
      </w:tr>
      <w:tr w:rsidR="006B323E" w14:paraId="344A0778" w14:textId="77777777" w:rsidTr="008E2E6C">
        <w:tc>
          <w:tcPr>
            <w:tcW w:w="1940" w:type="pct"/>
          </w:tcPr>
          <w:p w14:paraId="092DE6C0" w14:textId="77777777" w:rsidR="006B323E" w:rsidRPr="00665100" w:rsidRDefault="006B323E" w:rsidP="006B3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0" w:type="pct"/>
          </w:tcPr>
          <w:p w14:paraId="40F9F94A" w14:textId="254F35AD" w:rsidR="006B323E" w:rsidRPr="00D143FB" w:rsidRDefault="006B323E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1,499</w:t>
            </w:r>
          </w:p>
        </w:tc>
        <w:tc>
          <w:tcPr>
            <w:tcW w:w="194" w:type="pct"/>
            <w:gridSpan w:val="2"/>
          </w:tcPr>
          <w:p w14:paraId="50DD65CC" w14:textId="77777777" w:rsidR="006B323E" w:rsidRPr="00D143FB" w:rsidRDefault="006B323E" w:rsidP="006B3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58971BC0" w14:textId="547ADFB6" w:rsidR="006B323E" w:rsidRPr="00D143FB" w:rsidRDefault="006B323E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19,086</w:t>
            </w:r>
          </w:p>
        </w:tc>
        <w:tc>
          <w:tcPr>
            <w:tcW w:w="193" w:type="pct"/>
          </w:tcPr>
          <w:p w14:paraId="38106A05" w14:textId="12C58CDD" w:rsidR="006B323E" w:rsidRPr="00D143FB" w:rsidRDefault="006B323E" w:rsidP="006B3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68C0106A" w14:textId="18C71C2B" w:rsidR="006B323E" w:rsidRPr="00D143FB" w:rsidRDefault="006B323E" w:rsidP="006B3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2B42A11B" w14:textId="77777777" w:rsidR="006B323E" w:rsidRPr="00D143FB" w:rsidRDefault="006B323E" w:rsidP="006B3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362B402E" w14:textId="24E3A552" w:rsidR="006B323E" w:rsidRPr="00D143FB" w:rsidRDefault="006B323E" w:rsidP="006B3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</w:tr>
      <w:tr w:rsidR="006B323E" w14:paraId="7ACC223A" w14:textId="77777777" w:rsidTr="008E2E6C">
        <w:tc>
          <w:tcPr>
            <w:tcW w:w="1940" w:type="pct"/>
          </w:tcPr>
          <w:p w14:paraId="3B89584B" w14:textId="77777777" w:rsidR="006B323E" w:rsidRPr="00E45ED3" w:rsidRDefault="006B323E" w:rsidP="006B3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pct"/>
          </w:tcPr>
          <w:p w14:paraId="1F0D0439" w14:textId="6ACB0416" w:rsidR="006B323E" w:rsidRPr="00D143FB" w:rsidRDefault="006B323E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29,717</w:t>
            </w:r>
          </w:p>
        </w:tc>
        <w:tc>
          <w:tcPr>
            <w:tcW w:w="194" w:type="pct"/>
            <w:gridSpan w:val="2"/>
          </w:tcPr>
          <w:p w14:paraId="5167C36A" w14:textId="77777777" w:rsidR="006B323E" w:rsidRPr="00D143FB" w:rsidRDefault="006B323E" w:rsidP="006B3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14C0A901" w14:textId="2A818873" w:rsidR="006B323E" w:rsidRPr="00D143FB" w:rsidRDefault="006B323E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29,752</w:t>
            </w:r>
          </w:p>
        </w:tc>
        <w:tc>
          <w:tcPr>
            <w:tcW w:w="193" w:type="pct"/>
          </w:tcPr>
          <w:p w14:paraId="3E2049A1" w14:textId="77777777" w:rsidR="006B323E" w:rsidRPr="00D143FB" w:rsidRDefault="006B323E" w:rsidP="006B3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7B57D27" w14:textId="29904F27" w:rsidR="006B323E" w:rsidRPr="00D143FB" w:rsidRDefault="006B323E" w:rsidP="006B3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11,983</w:t>
            </w:r>
          </w:p>
        </w:tc>
        <w:tc>
          <w:tcPr>
            <w:tcW w:w="145" w:type="pct"/>
          </w:tcPr>
          <w:p w14:paraId="088F2EF1" w14:textId="77777777" w:rsidR="006B323E" w:rsidRPr="00D143FB" w:rsidRDefault="006B323E" w:rsidP="006B3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78088B12" w14:textId="42ED73CC" w:rsidR="006B323E" w:rsidRPr="00D143FB" w:rsidRDefault="006B323E" w:rsidP="006B3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13,792</w:t>
            </w:r>
          </w:p>
        </w:tc>
      </w:tr>
      <w:tr w:rsidR="004F2B96" w:rsidRPr="00665100" w14:paraId="24A2B794" w14:textId="77777777" w:rsidTr="008E2E6C">
        <w:tc>
          <w:tcPr>
            <w:tcW w:w="1940" w:type="pct"/>
          </w:tcPr>
          <w:p w14:paraId="044A1278" w14:textId="77777777" w:rsidR="004F2B96" w:rsidRPr="00665100" w:rsidRDefault="004F2B96" w:rsidP="004F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28B341C3" w14:textId="77777777" w:rsidR="004F2B96" w:rsidRPr="00D143FB" w:rsidRDefault="004F2B96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7FEEAA35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0204A154" w14:textId="77777777" w:rsidR="004F2B96" w:rsidRPr="00D143FB" w:rsidRDefault="004F2B96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06ADC08D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52C09B12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209D4B3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0E31B969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F2B96" w:rsidRPr="00665100" w14:paraId="04953299" w14:textId="77777777" w:rsidTr="00D73723">
        <w:tc>
          <w:tcPr>
            <w:tcW w:w="1940" w:type="pct"/>
          </w:tcPr>
          <w:p w14:paraId="116978B8" w14:textId="72F5D11A" w:rsidR="004F2B96" w:rsidRPr="002E68E2" w:rsidRDefault="004F2B96" w:rsidP="004F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68E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630" w:type="pct"/>
          </w:tcPr>
          <w:p w14:paraId="1648D70E" w14:textId="77777777" w:rsidR="004F2B96" w:rsidRPr="00D143FB" w:rsidRDefault="004F2B96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036EEE02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51AD85DD" w14:textId="51F0EE9A" w:rsidR="004F2B96" w:rsidRPr="00D143FB" w:rsidRDefault="004F2B96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08F53F89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439332DA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112A500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43508F45" w14:textId="38996E0B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B323E" w:rsidRPr="00665100" w14:paraId="1D088135" w14:textId="77777777" w:rsidTr="0074099F">
        <w:tc>
          <w:tcPr>
            <w:tcW w:w="1940" w:type="pct"/>
          </w:tcPr>
          <w:p w14:paraId="6AC2BF11" w14:textId="11EDB53D" w:rsidR="006B323E" w:rsidRPr="00665100" w:rsidRDefault="006B323E" w:rsidP="006B3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0" w:type="pct"/>
          </w:tcPr>
          <w:p w14:paraId="4C28E4D0" w14:textId="6F7A6626" w:rsidR="006B323E" w:rsidRPr="00D143FB" w:rsidRDefault="006B323E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4" w:type="pct"/>
            <w:gridSpan w:val="2"/>
          </w:tcPr>
          <w:p w14:paraId="57DEE025" w14:textId="77777777" w:rsidR="006B323E" w:rsidRPr="00D143FB" w:rsidRDefault="006B323E" w:rsidP="006B3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1C49CA74" w14:textId="711F6F34" w:rsidR="006B323E" w:rsidRPr="00D143FB" w:rsidRDefault="006B323E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3" w:type="pct"/>
          </w:tcPr>
          <w:p w14:paraId="55E883E7" w14:textId="77777777" w:rsidR="006B323E" w:rsidRPr="00D143FB" w:rsidRDefault="006B323E" w:rsidP="006B3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541924DC" w14:textId="3995A4C5" w:rsidR="006B323E" w:rsidRPr="00D143FB" w:rsidRDefault="006B323E" w:rsidP="006B3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348,911</w:t>
            </w:r>
          </w:p>
        </w:tc>
        <w:tc>
          <w:tcPr>
            <w:tcW w:w="145" w:type="pct"/>
          </w:tcPr>
          <w:p w14:paraId="63A7F3FF" w14:textId="77777777" w:rsidR="006B323E" w:rsidRPr="00D143FB" w:rsidRDefault="006B323E" w:rsidP="006B3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3D4862F1" w14:textId="0FDC508A" w:rsidR="006B323E" w:rsidRPr="00D143FB" w:rsidRDefault="006B323E" w:rsidP="006B3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385,374</w:t>
            </w:r>
          </w:p>
        </w:tc>
      </w:tr>
      <w:tr w:rsidR="006B323E" w:rsidRPr="00665100" w14:paraId="1543EF13" w14:textId="77777777" w:rsidTr="0074099F">
        <w:tc>
          <w:tcPr>
            <w:tcW w:w="1940" w:type="pct"/>
          </w:tcPr>
          <w:p w14:paraId="0542C57D" w14:textId="11D0ECA8" w:rsidR="006B323E" w:rsidRDefault="006B323E" w:rsidP="006B3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323E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0" w:type="pct"/>
          </w:tcPr>
          <w:p w14:paraId="6D9EFEAF" w14:textId="45ADB957" w:rsidR="006B323E" w:rsidRPr="00D143FB" w:rsidRDefault="006B323E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51</w:t>
            </w:r>
          </w:p>
        </w:tc>
        <w:tc>
          <w:tcPr>
            <w:tcW w:w="194" w:type="pct"/>
            <w:gridSpan w:val="2"/>
          </w:tcPr>
          <w:p w14:paraId="079D7B36" w14:textId="77777777" w:rsidR="006B323E" w:rsidRPr="00D143FB" w:rsidRDefault="006B323E" w:rsidP="006B3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3F8C6F01" w14:textId="58FB1CE3" w:rsidR="006B323E" w:rsidRPr="00D143FB" w:rsidRDefault="006B323E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93" w:type="pct"/>
          </w:tcPr>
          <w:p w14:paraId="098B4F89" w14:textId="77777777" w:rsidR="006B323E" w:rsidRPr="00D143FB" w:rsidRDefault="006B323E" w:rsidP="006B3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4076E9E6" w14:textId="3CDEF428" w:rsidR="006B323E" w:rsidRPr="00D143FB" w:rsidRDefault="006B323E" w:rsidP="006B3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CF80010" w14:textId="77777777" w:rsidR="006B323E" w:rsidRPr="00D143FB" w:rsidRDefault="006B323E" w:rsidP="006B3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412721AE" w14:textId="34901E17" w:rsidR="006B323E" w:rsidRPr="00D143FB" w:rsidRDefault="006B323E" w:rsidP="006B3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6B323E" w:rsidRPr="00665100" w14:paraId="4510CC39" w14:textId="77777777" w:rsidTr="0074099F">
        <w:tc>
          <w:tcPr>
            <w:tcW w:w="1940" w:type="pct"/>
          </w:tcPr>
          <w:p w14:paraId="6A5196EF" w14:textId="59DE5AC1" w:rsidR="006B323E" w:rsidRPr="00665100" w:rsidRDefault="006B323E" w:rsidP="006B3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0" w:type="pct"/>
          </w:tcPr>
          <w:p w14:paraId="57183001" w14:textId="34AC0A0F" w:rsidR="006B323E" w:rsidRPr="00D143FB" w:rsidRDefault="006B323E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234</w:t>
            </w:r>
          </w:p>
        </w:tc>
        <w:tc>
          <w:tcPr>
            <w:tcW w:w="194" w:type="pct"/>
            <w:gridSpan w:val="2"/>
          </w:tcPr>
          <w:p w14:paraId="55F686C1" w14:textId="77777777" w:rsidR="006B323E" w:rsidRPr="00D143FB" w:rsidRDefault="006B323E" w:rsidP="006B3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6D9C85A2" w14:textId="1A7D33C8" w:rsidR="006B323E" w:rsidRPr="00D143FB" w:rsidRDefault="006B323E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242</w:t>
            </w:r>
          </w:p>
        </w:tc>
        <w:tc>
          <w:tcPr>
            <w:tcW w:w="193" w:type="pct"/>
          </w:tcPr>
          <w:p w14:paraId="28BF8ACB" w14:textId="77777777" w:rsidR="006B323E" w:rsidRPr="00D143FB" w:rsidRDefault="006B323E" w:rsidP="006B3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573C59CC" w14:textId="50496D29" w:rsidR="006B323E" w:rsidRPr="00D143FB" w:rsidRDefault="006B323E" w:rsidP="006B3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14DCEF6" w14:textId="77777777" w:rsidR="006B323E" w:rsidRPr="00D143FB" w:rsidRDefault="006B323E" w:rsidP="006B3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610983C3" w14:textId="120A84E8" w:rsidR="006B323E" w:rsidRPr="00D143FB" w:rsidRDefault="006B323E" w:rsidP="006B3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F2B96" w:rsidRPr="00665100" w14:paraId="6A354B78" w14:textId="77777777" w:rsidTr="0074099F">
        <w:tc>
          <w:tcPr>
            <w:tcW w:w="1940" w:type="pct"/>
          </w:tcPr>
          <w:p w14:paraId="49695B1A" w14:textId="77777777" w:rsidR="004F2B96" w:rsidRDefault="004F2B96" w:rsidP="004F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69D8D121" w14:textId="77777777" w:rsidR="004F2B96" w:rsidRPr="00D143FB" w:rsidRDefault="004F2B96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3DDBD347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35452109" w14:textId="77777777" w:rsidR="004F2B96" w:rsidRPr="00D143FB" w:rsidRDefault="004F2B96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381132BB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06D40F52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05C7909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469C033E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F2B96" w:rsidRPr="00665100" w14:paraId="6AF3E5ED" w14:textId="77777777" w:rsidTr="00265C51">
        <w:trPr>
          <w:trHeight w:val="308"/>
        </w:trPr>
        <w:tc>
          <w:tcPr>
            <w:tcW w:w="1940" w:type="pct"/>
          </w:tcPr>
          <w:p w14:paraId="2139F1DE" w14:textId="6B37EAF2" w:rsidR="004F2B96" w:rsidRPr="00F50F54" w:rsidRDefault="004F2B96" w:rsidP="004F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F50F54"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630" w:type="pct"/>
          </w:tcPr>
          <w:p w14:paraId="47008FB0" w14:textId="77777777" w:rsidR="004F2B96" w:rsidRPr="00D143FB" w:rsidRDefault="004F2B96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7B953C0F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272E0596" w14:textId="77777777" w:rsidR="004F2B96" w:rsidRPr="00D143FB" w:rsidRDefault="004F2B96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2B9901F7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27ED3C98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33A6138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01B07E8F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143FB" w:rsidRPr="00665100" w14:paraId="0081F3B4" w14:textId="77777777" w:rsidTr="00D73723">
        <w:tc>
          <w:tcPr>
            <w:tcW w:w="1940" w:type="pct"/>
          </w:tcPr>
          <w:p w14:paraId="01C43E8F" w14:textId="437D22F0" w:rsidR="00D143FB" w:rsidRPr="002E68E2" w:rsidRDefault="00D143FB" w:rsidP="00D14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0" w:type="pct"/>
          </w:tcPr>
          <w:p w14:paraId="60A09AAF" w14:textId="64208B8C" w:rsidR="00D143FB" w:rsidRPr="00D143FB" w:rsidRDefault="00D143FB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4" w:type="pct"/>
            <w:gridSpan w:val="2"/>
          </w:tcPr>
          <w:p w14:paraId="0C5B2843" w14:textId="77777777" w:rsidR="00D143FB" w:rsidRPr="00D143FB" w:rsidRDefault="00D143FB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2024400C" w14:textId="32B230DF" w:rsidR="00D143FB" w:rsidRPr="00D143FB" w:rsidRDefault="00D143FB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3" w:type="pct"/>
          </w:tcPr>
          <w:p w14:paraId="29B9DE8F" w14:textId="77777777" w:rsidR="00D143FB" w:rsidRPr="00D143FB" w:rsidRDefault="00D143FB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5A9BD164" w14:textId="6AEF75EF" w:rsidR="00D143FB" w:rsidRPr="00D143FB" w:rsidRDefault="007317BC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7317BC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D143FB" w:rsidRPr="00D143F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317BC">
              <w:rPr>
                <w:rFonts w:ascii="Angsana New" w:hAnsi="Angsana New" w:cs="Angsana New"/>
                <w:sz w:val="30"/>
                <w:szCs w:val="30"/>
              </w:rPr>
              <w:t>500</w:t>
            </w:r>
            <w:r w:rsidR="00D143FB" w:rsidRPr="00D143F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317BC">
              <w:rPr>
                <w:rFonts w:ascii="Angsana New" w:hAnsi="Angsana New" w:cs="Angsana New"/>
                <w:sz w:val="30"/>
                <w:szCs w:val="30"/>
              </w:rPr>
              <w:t>186</w:t>
            </w:r>
          </w:p>
        </w:tc>
        <w:tc>
          <w:tcPr>
            <w:tcW w:w="145" w:type="pct"/>
          </w:tcPr>
          <w:p w14:paraId="26BCC112" w14:textId="77777777" w:rsidR="00D143FB" w:rsidRPr="00D143FB" w:rsidRDefault="00D143FB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32479DEA" w14:textId="7909B320" w:rsidR="00D143FB" w:rsidRPr="00D143FB" w:rsidRDefault="00D143FB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21,121,972</w:t>
            </w:r>
          </w:p>
        </w:tc>
      </w:tr>
      <w:tr w:rsidR="00D143FB" w:rsidRPr="00665100" w14:paraId="5169DA2D" w14:textId="77777777" w:rsidTr="00D73723">
        <w:tc>
          <w:tcPr>
            <w:tcW w:w="1940" w:type="pct"/>
          </w:tcPr>
          <w:p w14:paraId="668078C5" w14:textId="0429C3D8" w:rsidR="00D143FB" w:rsidRPr="002E68E2" w:rsidRDefault="00D143FB" w:rsidP="00D14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0" w:type="pct"/>
          </w:tcPr>
          <w:p w14:paraId="69A61081" w14:textId="4F9674D1" w:rsidR="00D143FB" w:rsidRPr="00D143FB" w:rsidRDefault="00D143FB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95,842</w:t>
            </w:r>
          </w:p>
        </w:tc>
        <w:tc>
          <w:tcPr>
            <w:tcW w:w="194" w:type="pct"/>
            <w:gridSpan w:val="2"/>
          </w:tcPr>
          <w:p w14:paraId="22D41722" w14:textId="77777777" w:rsidR="00D143FB" w:rsidRPr="00D143FB" w:rsidRDefault="00D143FB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3D8826E7" w14:textId="514AFAA0" w:rsidR="00D143FB" w:rsidRPr="00D143FB" w:rsidRDefault="00D143FB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85,842</w:t>
            </w:r>
          </w:p>
        </w:tc>
        <w:tc>
          <w:tcPr>
            <w:tcW w:w="193" w:type="pct"/>
          </w:tcPr>
          <w:p w14:paraId="2B49448F" w14:textId="77777777" w:rsidR="00D143FB" w:rsidRPr="00D143FB" w:rsidRDefault="00D143FB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34D7F738" w14:textId="7275BE2A" w:rsidR="00D143FB" w:rsidRPr="00D143FB" w:rsidRDefault="00DC0549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C33EDF1" w14:textId="77777777" w:rsidR="00D143FB" w:rsidRPr="00D143FB" w:rsidRDefault="00D143FB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4F3C2525" w14:textId="447DBF11" w:rsidR="00D143FB" w:rsidRPr="00D143FB" w:rsidRDefault="00D143FB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F2B96" w:rsidRPr="00665100" w14:paraId="591CF692" w14:textId="77777777" w:rsidTr="00D73723">
        <w:tc>
          <w:tcPr>
            <w:tcW w:w="1940" w:type="pct"/>
          </w:tcPr>
          <w:p w14:paraId="2984C6BA" w14:textId="77777777" w:rsidR="004F2B96" w:rsidRPr="002E68E2" w:rsidRDefault="004F2B96" w:rsidP="004F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65C893C7" w14:textId="77777777" w:rsidR="004F2B96" w:rsidRPr="00D143FB" w:rsidRDefault="004F2B96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5ADA1AB3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7C3F23F5" w14:textId="77777777" w:rsidR="004F2B96" w:rsidRPr="00D143FB" w:rsidRDefault="004F2B96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1D537387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2583CFE5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CCB5377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2F4DDCD0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F2B96" w:rsidRPr="00665100" w14:paraId="2AE11D10" w14:textId="77777777" w:rsidTr="00D73723">
        <w:tc>
          <w:tcPr>
            <w:tcW w:w="1940" w:type="pct"/>
          </w:tcPr>
          <w:p w14:paraId="26E64EC4" w14:textId="77777777" w:rsidR="004F2B96" w:rsidRDefault="004F2B96" w:rsidP="004F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เงินให้กู้ยืมระยะยาว</w:t>
            </w:r>
          </w:p>
          <w:p w14:paraId="6394FFA6" w14:textId="73710C28" w:rsidR="004F2B96" w:rsidRPr="002E68E2" w:rsidRDefault="004F2B96" w:rsidP="004F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</w:t>
            </w:r>
            <w:r w:rsidRPr="00AF679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แก่กิจการที่เกี่ยวข้องกัน</w:t>
            </w:r>
          </w:p>
        </w:tc>
        <w:tc>
          <w:tcPr>
            <w:tcW w:w="630" w:type="pct"/>
          </w:tcPr>
          <w:p w14:paraId="66206D1A" w14:textId="77777777" w:rsidR="004F2B96" w:rsidRPr="00D143FB" w:rsidRDefault="004F2B96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05066A92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62331AA2" w14:textId="77777777" w:rsidR="004F2B96" w:rsidRPr="00D143FB" w:rsidRDefault="004F2B96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5D91B083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392D6E80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EF50755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392711C2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F2B96" w:rsidRPr="00665100" w14:paraId="34D5469F" w14:textId="77777777" w:rsidTr="00D73723">
        <w:tc>
          <w:tcPr>
            <w:tcW w:w="1940" w:type="pct"/>
          </w:tcPr>
          <w:p w14:paraId="21815BEF" w14:textId="63C15BBC" w:rsidR="004F2B96" w:rsidRPr="002E68E2" w:rsidRDefault="004F2B96" w:rsidP="004F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0" w:type="pct"/>
          </w:tcPr>
          <w:p w14:paraId="7AB0A7AD" w14:textId="01D63F91" w:rsidR="004F2B96" w:rsidRPr="00D143FB" w:rsidRDefault="00D143FB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94" w:type="pct"/>
            <w:gridSpan w:val="2"/>
          </w:tcPr>
          <w:p w14:paraId="661D9F77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197B8FBE" w14:textId="0BE91D75" w:rsidR="004F2B96" w:rsidRPr="00D143FB" w:rsidRDefault="004F2B96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3" w:type="pct"/>
          </w:tcPr>
          <w:p w14:paraId="34463B00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055233B7" w14:textId="1AC449E8" w:rsidR="004F2B96" w:rsidRPr="00D143FB" w:rsidRDefault="007317BC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7317BC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D143FB" w:rsidRPr="00D143F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317BC">
              <w:rPr>
                <w:rFonts w:ascii="Angsana New" w:hAnsi="Angsana New" w:cs="Angsana New"/>
                <w:sz w:val="30"/>
                <w:szCs w:val="30"/>
              </w:rPr>
              <w:t>824</w:t>
            </w:r>
            <w:r w:rsidR="00D143FB" w:rsidRPr="00D143F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317BC">
              <w:rPr>
                <w:rFonts w:ascii="Angsana New" w:hAnsi="Angsana New" w:cs="Angsana New"/>
                <w:sz w:val="30"/>
                <w:szCs w:val="30"/>
              </w:rPr>
              <w:t>780</w:t>
            </w:r>
          </w:p>
        </w:tc>
        <w:tc>
          <w:tcPr>
            <w:tcW w:w="145" w:type="pct"/>
          </w:tcPr>
          <w:p w14:paraId="3D96963F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550ED384" w14:textId="091BC309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21,594,508</w:t>
            </w:r>
          </w:p>
        </w:tc>
      </w:tr>
      <w:tr w:rsidR="004F2B96" w:rsidRPr="00665100" w14:paraId="669FB0F6" w14:textId="77777777" w:rsidTr="00D73723">
        <w:tc>
          <w:tcPr>
            <w:tcW w:w="1940" w:type="pct"/>
          </w:tcPr>
          <w:p w14:paraId="40C4C64A" w14:textId="77777777" w:rsidR="004F2B96" w:rsidRDefault="004F2B96" w:rsidP="004F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57F7D787" w14:textId="77777777" w:rsidR="004F2B96" w:rsidRPr="00D143FB" w:rsidRDefault="004F2B96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5A143D4B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55804BA0" w14:textId="77777777" w:rsidR="004F2B96" w:rsidRPr="00D143FB" w:rsidRDefault="004F2B96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35E209C0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3B9CCF4F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9C9EB42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2253097C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F2B96" w:rsidRPr="00665100" w14:paraId="535040EF" w14:textId="77777777" w:rsidTr="00D73723">
        <w:tc>
          <w:tcPr>
            <w:tcW w:w="1940" w:type="pct"/>
          </w:tcPr>
          <w:p w14:paraId="6F52BCA2" w14:textId="13BA1F8C" w:rsidR="004F2B96" w:rsidRPr="002E68E2" w:rsidRDefault="004F2B96" w:rsidP="004F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205B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สินทรัพย์สัญญาอนุพันธ์</w:t>
            </w:r>
          </w:p>
        </w:tc>
        <w:tc>
          <w:tcPr>
            <w:tcW w:w="630" w:type="pct"/>
          </w:tcPr>
          <w:p w14:paraId="541B8A10" w14:textId="77777777" w:rsidR="004F2B96" w:rsidRPr="00D143FB" w:rsidRDefault="004F2B96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3F8C615A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077F95DC" w14:textId="77777777" w:rsidR="004F2B96" w:rsidRPr="00D143FB" w:rsidRDefault="004F2B96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44A4DC6F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03A95B0E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316DB91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6EF1F4FB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F2B96" w:rsidRPr="00665100" w14:paraId="004B80FA" w14:textId="77777777" w:rsidTr="00D73723">
        <w:tc>
          <w:tcPr>
            <w:tcW w:w="1940" w:type="pct"/>
          </w:tcPr>
          <w:p w14:paraId="19A562C9" w14:textId="7F0F4C50" w:rsidR="004F2B96" w:rsidRPr="002E68E2" w:rsidRDefault="004F2B96" w:rsidP="004F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0" w:type="pct"/>
          </w:tcPr>
          <w:p w14:paraId="78CB8B70" w14:textId="743F1F08" w:rsidR="004F2B96" w:rsidRPr="00D143FB" w:rsidRDefault="00D143FB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94" w:type="pct"/>
            <w:gridSpan w:val="2"/>
          </w:tcPr>
          <w:p w14:paraId="33B14066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32005482" w14:textId="08EF9B24" w:rsidR="004F2B96" w:rsidRPr="00D143FB" w:rsidRDefault="004F2B96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3" w:type="pct"/>
          </w:tcPr>
          <w:p w14:paraId="51B6D5B1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E30D8AA" w14:textId="2E1DCB40" w:rsidR="004F2B96" w:rsidRPr="00D143FB" w:rsidRDefault="007317BC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7317BC">
              <w:rPr>
                <w:rFonts w:ascii="Angsana New" w:hAnsi="Angsana New" w:cs="Angsana New"/>
                <w:sz w:val="30"/>
                <w:szCs w:val="30"/>
              </w:rPr>
              <w:t>361</w:t>
            </w:r>
            <w:r w:rsidR="00D143FB" w:rsidRPr="00D143F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317BC">
              <w:rPr>
                <w:rFonts w:ascii="Angsana New" w:hAnsi="Angsana New" w:cs="Angsana New"/>
                <w:sz w:val="30"/>
                <w:szCs w:val="30"/>
              </w:rPr>
              <w:t>145</w:t>
            </w:r>
          </w:p>
        </w:tc>
        <w:tc>
          <w:tcPr>
            <w:tcW w:w="145" w:type="pct"/>
          </w:tcPr>
          <w:p w14:paraId="62F4EB24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68EDA7CE" w14:textId="6B1F7424" w:rsidR="004F2B96" w:rsidRPr="00D143FB" w:rsidRDefault="004F2B96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24,217</w:t>
            </w:r>
          </w:p>
        </w:tc>
      </w:tr>
      <w:tr w:rsidR="004F2B96" w:rsidRPr="00665100" w14:paraId="45902C82" w14:textId="77777777" w:rsidTr="00D73723">
        <w:tc>
          <w:tcPr>
            <w:tcW w:w="1940" w:type="pct"/>
          </w:tcPr>
          <w:p w14:paraId="6CD2DB9F" w14:textId="77777777" w:rsidR="004F2B96" w:rsidRPr="002E68E2" w:rsidRDefault="004F2B96" w:rsidP="004F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70405F84" w14:textId="77777777" w:rsidR="004F2B96" w:rsidRPr="00D143FB" w:rsidRDefault="004F2B96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709D356C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5A1774C8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50E802EF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FC56256" w14:textId="77777777" w:rsidR="004F2B96" w:rsidRPr="00D143FB" w:rsidRDefault="004F2B96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25A8371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657145D0" w14:textId="77777777" w:rsidR="004F2B96" w:rsidRPr="00D143FB" w:rsidRDefault="004F2B96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C0549" w:rsidRPr="00665100" w14:paraId="1651D207" w14:textId="77777777" w:rsidTr="00D73723">
        <w:tc>
          <w:tcPr>
            <w:tcW w:w="1940" w:type="pct"/>
          </w:tcPr>
          <w:p w14:paraId="53FC2EF7" w14:textId="77777777" w:rsidR="00DC0549" w:rsidRPr="002E68E2" w:rsidRDefault="00DC0549" w:rsidP="004F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0CA2A27C" w14:textId="77777777" w:rsidR="00DC0549" w:rsidRPr="00D143FB" w:rsidRDefault="00DC0549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56401FF9" w14:textId="77777777" w:rsidR="00DC0549" w:rsidRPr="00D143FB" w:rsidRDefault="00DC0549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751784BF" w14:textId="77777777" w:rsidR="00DC0549" w:rsidRPr="00D143FB" w:rsidRDefault="00DC0549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224C85CE" w14:textId="77777777" w:rsidR="00DC0549" w:rsidRPr="00D143FB" w:rsidRDefault="00DC0549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CB5F165" w14:textId="77777777" w:rsidR="00DC0549" w:rsidRPr="00D143FB" w:rsidRDefault="00DC0549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AFAAD6C" w14:textId="77777777" w:rsidR="00DC0549" w:rsidRPr="00D143FB" w:rsidRDefault="00DC0549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1DDBDA49" w14:textId="77777777" w:rsidR="00DC0549" w:rsidRPr="00D143FB" w:rsidRDefault="00DC0549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C0549" w:rsidRPr="00665100" w14:paraId="4D77EB4B" w14:textId="77777777" w:rsidTr="00D73723">
        <w:tc>
          <w:tcPr>
            <w:tcW w:w="1940" w:type="pct"/>
          </w:tcPr>
          <w:p w14:paraId="7638D163" w14:textId="77777777" w:rsidR="00DC0549" w:rsidRPr="002E68E2" w:rsidRDefault="00DC0549" w:rsidP="004F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7CC5AF9C" w14:textId="77777777" w:rsidR="00DC0549" w:rsidRPr="00D143FB" w:rsidRDefault="00DC0549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46EEDC32" w14:textId="77777777" w:rsidR="00DC0549" w:rsidRPr="00D143FB" w:rsidRDefault="00DC0549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548252FD" w14:textId="77777777" w:rsidR="00DC0549" w:rsidRPr="00D143FB" w:rsidRDefault="00DC0549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26B6922C" w14:textId="77777777" w:rsidR="00DC0549" w:rsidRPr="00D143FB" w:rsidRDefault="00DC0549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451268CB" w14:textId="77777777" w:rsidR="00DC0549" w:rsidRPr="00D143FB" w:rsidRDefault="00DC0549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E4B002C" w14:textId="77777777" w:rsidR="00DC0549" w:rsidRPr="00D143FB" w:rsidRDefault="00DC0549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4E527C50" w14:textId="77777777" w:rsidR="00DC0549" w:rsidRPr="00D143FB" w:rsidRDefault="00DC0549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C0549" w:rsidRPr="00665100" w14:paraId="3E53E837" w14:textId="77777777" w:rsidTr="00D73723">
        <w:tc>
          <w:tcPr>
            <w:tcW w:w="1940" w:type="pct"/>
          </w:tcPr>
          <w:p w14:paraId="7DDD0498" w14:textId="77777777" w:rsidR="00DC0549" w:rsidRPr="002E68E2" w:rsidRDefault="00DC0549" w:rsidP="004F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23063F8B" w14:textId="77777777" w:rsidR="00DC0549" w:rsidRPr="00D143FB" w:rsidRDefault="00DC0549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41C088F2" w14:textId="77777777" w:rsidR="00DC0549" w:rsidRPr="00D143FB" w:rsidRDefault="00DC0549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12527067" w14:textId="77777777" w:rsidR="00DC0549" w:rsidRPr="00D143FB" w:rsidRDefault="00DC0549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7FAED3A4" w14:textId="77777777" w:rsidR="00DC0549" w:rsidRPr="00D143FB" w:rsidRDefault="00DC0549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70FA2B91" w14:textId="77777777" w:rsidR="00DC0549" w:rsidRPr="00D143FB" w:rsidRDefault="00DC0549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8665695" w14:textId="77777777" w:rsidR="00DC0549" w:rsidRPr="00D143FB" w:rsidRDefault="00DC0549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1914642E" w14:textId="77777777" w:rsidR="00DC0549" w:rsidRPr="00D143FB" w:rsidRDefault="00DC0549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C0549" w:rsidRPr="00665100" w14:paraId="17ABF312" w14:textId="77777777" w:rsidTr="00D73723">
        <w:tc>
          <w:tcPr>
            <w:tcW w:w="1940" w:type="pct"/>
          </w:tcPr>
          <w:p w14:paraId="5F252247" w14:textId="77777777" w:rsidR="00DC0549" w:rsidRPr="002E68E2" w:rsidRDefault="00DC0549" w:rsidP="004F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2EA0DF6D" w14:textId="77777777" w:rsidR="00DC0549" w:rsidRPr="00D143FB" w:rsidRDefault="00DC0549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6CA82612" w14:textId="77777777" w:rsidR="00DC0549" w:rsidRPr="00D143FB" w:rsidRDefault="00DC0549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09C979B4" w14:textId="77777777" w:rsidR="00DC0549" w:rsidRPr="00D143FB" w:rsidRDefault="00DC0549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114E96EE" w14:textId="77777777" w:rsidR="00DC0549" w:rsidRPr="00D143FB" w:rsidRDefault="00DC0549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0F00E635" w14:textId="77777777" w:rsidR="00DC0549" w:rsidRPr="00D143FB" w:rsidRDefault="00DC0549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08C2625" w14:textId="77777777" w:rsidR="00DC0549" w:rsidRPr="00D143FB" w:rsidRDefault="00DC0549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0BA01756" w14:textId="77777777" w:rsidR="00DC0549" w:rsidRPr="00D143FB" w:rsidRDefault="00DC0549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C0549" w:rsidRPr="00665100" w14:paraId="3D4328EF" w14:textId="77777777" w:rsidTr="00D73723">
        <w:tc>
          <w:tcPr>
            <w:tcW w:w="1940" w:type="pct"/>
          </w:tcPr>
          <w:p w14:paraId="10A5148B" w14:textId="77777777" w:rsidR="00DC0549" w:rsidRPr="002E68E2" w:rsidRDefault="00DC0549" w:rsidP="004F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2811CDB2" w14:textId="77777777" w:rsidR="00DC0549" w:rsidRPr="00D143FB" w:rsidRDefault="00DC0549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4E0CFE27" w14:textId="77777777" w:rsidR="00DC0549" w:rsidRPr="00D143FB" w:rsidRDefault="00DC0549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637F0BDC" w14:textId="77777777" w:rsidR="00DC0549" w:rsidRPr="00D143FB" w:rsidRDefault="00DC0549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1BF6F421" w14:textId="77777777" w:rsidR="00DC0549" w:rsidRPr="00D143FB" w:rsidRDefault="00DC0549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C005D78" w14:textId="77777777" w:rsidR="00DC0549" w:rsidRPr="00D143FB" w:rsidRDefault="00DC0549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50EA95F" w14:textId="77777777" w:rsidR="00DC0549" w:rsidRPr="00D143FB" w:rsidRDefault="00DC0549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7E848730" w14:textId="77777777" w:rsidR="00DC0549" w:rsidRPr="00D143FB" w:rsidRDefault="00DC0549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F2B96" w:rsidRPr="00665100" w14:paraId="468C4CE4" w14:textId="77777777" w:rsidTr="00D73723">
        <w:tc>
          <w:tcPr>
            <w:tcW w:w="1940" w:type="pct"/>
          </w:tcPr>
          <w:p w14:paraId="49D093AB" w14:textId="530A52C0" w:rsidR="004F2B96" w:rsidRPr="002E68E2" w:rsidRDefault="004F2B96" w:rsidP="004F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68E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</w:p>
        </w:tc>
        <w:tc>
          <w:tcPr>
            <w:tcW w:w="630" w:type="pct"/>
          </w:tcPr>
          <w:p w14:paraId="61BDE1B5" w14:textId="77777777" w:rsidR="004F2B96" w:rsidRPr="00D143FB" w:rsidRDefault="004F2B96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4C88CDBF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3749EEEE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2A5FF26F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3DE45B39" w14:textId="77777777" w:rsidR="004F2B96" w:rsidRPr="00D143FB" w:rsidRDefault="004F2B96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C8C7DCF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34C361D1" w14:textId="77777777" w:rsidR="004F2B96" w:rsidRPr="00D143FB" w:rsidRDefault="004F2B96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F2B96" w:rsidRPr="00665100" w14:paraId="59E22DD7" w14:textId="77777777" w:rsidTr="00D73723">
        <w:tc>
          <w:tcPr>
            <w:tcW w:w="1940" w:type="pct"/>
          </w:tcPr>
          <w:p w14:paraId="02BE1FB6" w14:textId="57F56EFF" w:rsidR="004F2B96" w:rsidRDefault="004F2B96" w:rsidP="004F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0" w:type="pct"/>
          </w:tcPr>
          <w:p w14:paraId="52D33327" w14:textId="06F143BA" w:rsidR="004F2B96" w:rsidRPr="00D143FB" w:rsidRDefault="00D143FB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94" w:type="pct"/>
            <w:gridSpan w:val="2"/>
          </w:tcPr>
          <w:p w14:paraId="0B5E3531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382B50FF" w14:textId="7EA3222C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3" w:type="pct"/>
          </w:tcPr>
          <w:p w14:paraId="70CF2951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5670EABB" w14:textId="709695C0" w:rsidR="004F2B96" w:rsidRPr="00D143FB" w:rsidRDefault="007317BC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7317BC">
              <w:rPr>
                <w:rFonts w:ascii="Angsana New" w:hAnsi="Angsana New" w:cs="Angsana New"/>
                <w:sz w:val="30"/>
                <w:szCs w:val="30"/>
              </w:rPr>
              <w:t>373</w:t>
            </w:r>
            <w:r w:rsidR="00D143FB" w:rsidRPr="00D143F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317BC">
              <w:rPr>
                <w:rFonts w:ascii="Angsana New" w:hAnsi="Angsana New" w:cs="Angsana New"/>
                <w:sz w:val="30"/>
                <w:szCs w:val="30"/>
              </w:rPr>
              <w:t>452</w:t>
            </w:r>
          </w:p>
        </w:tc>
        <w:tc>
          <w:tcPr>
            <w:tcW w:w="145" w:type="pct"/>
          </w:tcPr>
          <w:p w14:paraId="44E9EDC3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5D5325E8" w14:textId="16B0921F" w:rsidR="004F2B96" w:rsidRPr="00D143FB" w:rsidRDefault="004F2B96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417,093</w:t>
            </w:r>
          </w:p>
        </w:tc>
      </w:tr>
      <w:tr w:rsidR="00D143FB" w:rsidRPr="00665100" w14:paraId="0EDAC146" w14:textId="77777777" w:rsidTr="00D73723">
        <w:tc>
          <w:tcPr>
            <w:tcW w:w="1940" w:type="pct"/>
          </w:tcPr>
          <w:p w14:paraId="48A65AA5" w14:textId="7DB00D4A" w:rsidR="00D143FB" w:rsidRDefault="00D143FB" w:rsidP="00D14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0" w:type="pct"/>
          </w:tcPr>
          <w:p w14:paraId="30F03B97" w14:textId="3AB58A3C" w:rsidR="00D143FB" w:rsidRPr="00D143FB" w:rsidRDefault="00D143FB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12,481</w:t>
            </w:r>
          </w:p>
        </w:tc>
        <w:tc>
          <w:tcPr>
            <w:tcW w:w="194" w:type="pct"/>
            <w:gridSpan w:val="2"/>
          </w:tcPr>
          <w:p w14:paraId="0B2AECEC" w14:textId="77777777" w:rsidR="00D143FB" w:rsidRPr="00D143FB" w:rsidRDefault="00D143FB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08CFBDC7" w14:textId="31C736B8" w:rsidR="00D143FB" w:rsidRPr="00D143FB" w:rsidRDefault="00D143FB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13,491</w:t>
            </w:r>
          </w:p>
        </w:tc>
        <w:tc>
          <w:tcPr>
            <w:tcW w:w="193" w:type="pct"/>
          </w:tcPr>
          <w:p w14:paraId="24B03CEF" w14:textId="77777777" w:rsidR="00D143FB" w:rsidRPr="00D143FB" w:rsidRDefault="00D143FB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181E54CC" w14:textId="6A81FC01" w:rsidR="00D143FB" w:rsidRPr="00D143FB" w:rsidRDefault="00D143FB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75</w:t>
            </w:r>
          </w:p>
        </w:tc>
        <w:tc>
          <w:tcPr>
            <w:tcW w:w="145" w:type="pct"/>
          </w:tcPr>
          <w:p w14:paraId="5EA7E3E2" w14:textId="77777777" w:rsidR="00D143FB" w:rsidRPr="00D143FB" w:rsidRDefault="00D143FB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69DE43C5" w14:textId="1F1DB0E2" w:rsidR="00D143FB" w:rsidRPr="00D143FB" w:rsidRDefault="00D143FB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</w:tr>
      <w:tr w:rsidR="00D143FB" w:rsidRPr="00665100" w14:paraId="15429FFF" w14:textId="77777777" w:rsidTr="00D61F07">
        <w:tc>
          <w:tcPr>
            <w:tcW w:w="1940" w:type="pct"/>
          </w:tcPr>
          <w:p w14:paraId="223231B9" w14:textId="65FADC39" w:rsidR="00D143FB" w:rsidRDefault="00D143FB" w:rsidP="00D14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0" w:type="pct"/>
          </w:tcPr>
          <w:p w14:paraId="7AAA4837" w14:textId="618505D9" w:rsidR="00D143FB" w:rsidRPr="00D143FB" w:rsidRDefault="00D143FB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12,832</w:t>
            </w:r>
          </w:p>
        </w:tc>
        <w:tc>
          <w:tcPr>
            <w:tcW w:w="194" w:type="pct"/>
            <w:gridSpan w:val="2"/>
          </w:tcPr>
          <w:p w14:paraId="71A16727" w14:textId="77777777" w:rsidR="00D143FB" w:rsidRPr="00D143FB" w:rsidRDefault="00D143FB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57FF4910" w14:textId="470F5FDD" w:rsidR="00D143FB" w:rsidRPr="00D143FB" w:rsidRDefault="00D143FB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22,593</w:t>
            </w:r>
          </w:p>
        </w:tc>
        <w:tc>
          <w:tcPr>
            <w:tcW w:w="193" w:type="pct"/>
          </w:tcPr>
          <w:p w14:paraId="77A2DB6D" w14:textId="77777777" w:rsidR="00D143FB" w:rsidRPr="00D143FB" w:rsidRDefault="00D143FB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3DC8E506" w14:textId="17ADA468" w:rsidR="00D143FB" w:rsidRPr="00D143FB" w:rsidRDefault="00D143FB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462</w:t>
            </w:r>
          </w:p>
        </w:tc>
        <w:tc>
          <w:tcPr>
            <w:tcW w:w="145" w:type="pct"/>
          </w:tcPr>
          <w:p w14:paraId="5F06FDE8" w14:textId="77777777" w:rsidR="00D143FB" w:rsidRPr="00D143FB" w:rsidRDefault="00D143FB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2A47883F" w14:textId="12846662" w:rsidR="00D143FB" w:rsidRPr="00D143FB" w:rsidRDefault="00D143FB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74</w:t>
            </w:r>
          </w:p>
        </w:tc>
      </w:tr>
      <w:tr w:rsidR="00D143FB" w:rsidRPr="00665100" w14:paraId="2EDC44B2" w14:textId="77777777" w:rsidTr="00D61F07">
        <w:tc>
          <w:tcPr>
            <w:tcW w:w="1940" w:type="pct"/>
          </w:tcPr>
          <w:p w14:paraId="51392DF1" w14:textId="63DF58C9" w:rsidR="00D143FB" w:rsidRDefault="00D143FB" w:rsidP="00D14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pct"/>
          </w:tcPr>
          <w:p w14:paraId="19A469A5" w14:textId="473E3ECE" w:rsidR="00D143FB" w:rsidRPr="00D143FB" w:rsidRDefault="00D143FB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42,745</w:t>
            </w:r>
          </w:p>
        </w:tc>
        <w:tc>
          <w:tcPr>
            <w:tcW w:w="194" w:type="pct"/>
            <w:gridSpan w:val="2"/>
          </w:tcPr>
          <w:p w14:paraId="5375926B" w14:textId="77777777" w:rsidR="00D143FB" w:rsidRPr="00D143FB" w:rsidRDefault="00D143FB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607EE48B" w14:textId="3E4979F1" w:rsidR="00D143FB" w:rsidRPr="00D143FB" w:rsidRDefault="00D143FB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52,227</w:t>
            </w:r>
          </w:p>
        </w:tc>
        <w:tc>
          <w:tcPr>
            <w:tcW w:w="193" w:type="pct"/>
          </w:tcPr>
          <w:p w14:paraId="7F1281E2" w14:textId="77777777" w:rsidR="00D143FB" w:rsidRPr="00D143FB" w:rsidRDefault="00D143FB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040DAFB2" w14:textId="7B88EEC9" w:rsidR="00D143FB" w:rsidRPr="00D143FB" w:rsidRDefault="00D143FB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5,276</w:t>
            </w:r>
          </w:p>
        </w:tc>
        <w:tc>
          <w:tcPr>
            <w:tcW w:w="145" w:type="pct"/>
          </w:tcPr>
          <w:p w14:paraId="1C19E50E" w14:textId="77777777" w:rsidR="00D143FB" w:rsidRPr="00D143FB" w:rsidRDefault="00D143FB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28751611" w14:textId="46B98431" w:rsidR="00D143FB" w:rsidRPr="00D143FB" w:rsidRDefault="00D143FB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4,372</w:t>
            </w:r>
          </w:p>
        </w:tc>
      </w:tr>
      <w:tr w:rsidR="00DC0549" w:rsidRPr="00665100" w14:paraId="49CF01C2" w14:textId="77777777" w:rsidTr="00874BA7">
        <w:tc>
          <w:tcPr>
            <w:tcW w:w="1940" w:type="pct"/>
          </w:tcPr>
          <w:p w14:paraId="0038BFF5" w14:textId="77777777" w:rsidR="00DC0549" w:rsidRPr="006D68DD" w:rsidRDefault="00DC0549" w:rsidP="004F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1C28C397" w14:textId="77777777" w:rsidR="00DC0549" w:rsidRPr="00D143FB" w:rsidRDefault="00DC0549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62E44A6D" w14:textId="77777777" w:rsidR="00DC0549" w:rsidRPr="00D143FB" w:rsidRDefault="00DC0549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6B082644" w14:textId="77777777" w:rsidR="00DC0549" w:rsidRPr="00D143FB" w:rsidRDefault="00DC0549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32B0E368" w14:textId="77777777" w:rsidR="00DC0549" w:rsidRPr="00D143FB" w:rsidRDefault="00DC0549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4710EB6A" w14:textId="77777777" w:rsidR="00DC0549" w:rsidRPr="00D143FB" w:rsidRDefault="00DC0549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F242B27" w14:textId="77777777" w:rsidR="00DC0549" w:rsidRPr="00D143FB" w:rsidRDefault="00DC0549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59987BB7" w14:textId="77777777" w:rsidR="00DC0549" w:rsidRPr="00D143FB" w:rsidRDefault="00DC0549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F2B96" w:rsidRPr="00665100" w14:paraId="525103D0" w14:textId="77777777" w:rsidTr="00874BA7">
        <w:tc>
          <w:tcPr>
            <w:tcW w:w="1940" w:type="pct"/>
          </w:tcPr>
          <w:p w14:paraId="3BF05A7D" w14:textId="4CC3B13A" w:rsidR="004F2B96" w:rsidRPr="009205B7" w:rsidRDefault="004F2B96" w:rsidP="004F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D68D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เงินให้กู้ยืมระยะสั้นจาก</w:t>
            </w:r>
          </w:p>
        </w:tc>
        <w:tc>
          <w:tcPr>
            <w:tcW w:w="630" w:type="pct"/>
          </w:tcPr>
          <w:p w14:paraId="0ECC51D1" w14:textId="77777777" w:rsidR="004F2B96" w:rsidRPr="00D143FB" w:rsidRDefault="004F2B96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4F6B81B0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6A5B10B4" w14:textId="77777777" w:rsidR="004F2B96" w:rsidRPr="00D143FB" w:rsidRDefault="004F2B96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429CCC71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145BD8FB" w14:textId="77777777" w:rsidR="004F2B96" w:rsidRPr="00D143FB" w:rsidRDefault="004F2B96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29FC511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6657D346" w14:textId="77777777" w:rsidR="004F2B96" w:rsidRPr="00D143FB" w:rsidRDefault="004F2B96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F2B96" w:rsidRPr="00665100" w14:paraId="7DA039BD" w14:textId="77777777" w:rsidTr="00874BA7">
        <w:tc>
          <w:tcPr>
            <w:tcW w:w="1940" w:type="pct"/>
          </w:tcPr>
          <w:p w14:paraId="7EF1EE9E" w14:textId="71F1A167" w:rsidR="004F2B96" w:rsidRPr="009205B7" w:rsidRDefault="004F2B96" w:rsidP="004F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0" w:type="pct"/>
          </w:tcPr>
          <w:p w14:paraId="225C1464" w14:textId="68B9CF30" w:rsidR="004F2B96" w:rsidRPr="00D143FB" w:rsidRDefault="00D143FB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94" w:type="pct"/>
            <w:gridSpan w:val="2"/>
          </w:tcPr>
          <w:p w14:paraId="418716DF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76853AFB" w14:textId="5DC9D458" w:rsidR="004F2B96" w:rsidRPr="00D143FB" w:rsidRDefault="004F2B96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3" w:type="pct"/>
          </w:tcPr>
          <w:p w14:paraId="7034A472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2E958D98" w14:textId="68EC4960" w:rsidR="004F2B96" w:rsidRPr="00D143FB" w:rsidRDefault="007317BC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7317BC">
              <w:rPr>
                <w:rFonts w:ascii="Angsana New" w:hAnsi="Angsana New" w:cs="Angsana New"/>
                <w:sz w:val="30"/>
                <w:szCs w:val="30"/>
              </w:rPr>
              <w:t>37</w:t>
            </w:r>
            <w:r w:rsidR="00D143FB" w:rsidRPr="00D143F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317BC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145" w:type="pct"/>
          </w:tcPr>
          <w:p w14:paraId="3A65D484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6F968CB0" w14:textId="22E40B6A" w:rsidR="004F2B96" w:rsidRPr="00D143FB" w:rsidRDefault="004F2B96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75,000</w:t>
            </w:r>
          </w:p>
        </w:tc>
      </w:tr>
      <w:tr w:rsidR="004F2B96" w:rsidRPr="00665100" w14:paraId="31B1F567" w14:textId="77777777" w:rsidTr="00874BA7">
        <w:tc>
          <w:tcPr>
            <w:tcW w:w="1940" w:type="pct"/>
          </w:tcPr>
          <w:p w14:paraId="01F430A3" w14:textId="77777777" w:rsidR="004F2B96" w:rsidRPr="009205B7" w:rsidRDefault="004F2B96" w:rsidP="004F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0FFA9351" w14:textId="77777777" w:rsidR="004F2B96" w:rsidRPr="00D143FB" w:rsidRDefault="004F2B96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1AF24373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5B126605" w14:textId="77777777" w:rsidR="004F2B96" w:rsidRPr="00D143FB" w:rsidRDefault="004F2B96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6BE0C673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292A148D" w14:textId="77777777" w:rsidR="004F2B96" w:rsidRPr="00D143FB" w:rsidRDefault="004F2B96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E6338EB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4F8B6517" w14:textId="77777777" w:rsidR="004F2B96" w:rsidRPr="00D143FB" w:rsidRDefault="004F2B96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F2B96" w:rsidRPr="00665100" w14:paraId="26628479" w14:textId="77777777" w:rsidTr="00874BA7">
        <w:tc>
          <w:tcPr>
            <w:tcW w:w="1940" w:type="pct"/>
          </w:tcPr>
          <w:p w14:paraId="737C5343" w14:textId="35192BDD" w:rsidR="004F2B96" w:rsidRPr="009205B7" w:rsidRDefault="004F2B96" w:rsidP="004F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205B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30" w:type="pct"/>
          </w:tcPr>
          <w:p w14:paraId="0393343E" w14:textId="77777777" w:rsidR="004F2B96" w:rsidRPr="00D143FB" w:rsidRDefault="004F2B96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4147EE96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7F98D5F1" w14:textId="77777777" w:rsidR="004F2B96" w:rsidRPr="00D143FB" w:rsidRDefault="004F2B96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25547C82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353947BE" w14:textId="77777777" w:rsidR="004F2B96" w:rsidRPr="00D143FB" w:rsidRDefault="004F2B96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182068F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2442812E" w14:textId="77777777" w:rsidR="004F2B96" w:rsidRPr="00D143FB" w:rsidRDefault="004F2B96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143FB" w:rsidRPr="00665100" w14:paraId="047C3A52" w14:textId="77777777" w:rsidTr="00874BA7">
        <w:tc>
          <w:tcPr>
            <w:tcW w:w="1940" w:type="pct"/>
          </w:tcPr>
          <w:p w14:paraId="1FBE76F3" w14:textId="21B4824C" w:rsidR="00D143FB" w:rsidRDefault="00D143FB" w:rsidP="00D14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0" w:type="pct"/>
          </w:tcPr>
          <w:p w14:paraId="68E61E11" w14:textId="27BAB09A" w:rsidR="00D143FB" w:rsidRPr="00D143FB" w:rsidRDefault="00D143FB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94" w:type="pct"/>
            <w:gridSpan w:val="2"/>
          </w:tcPr>
          <w:p w14:paraId="5F1C718D" w14:textId="77777777" w:rsidR="00D143FB" w:rsidRPr="00D143FB" w:rsidRDefault="00D143FB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613D2655" w14:textId="24F75C40" w:rsidR="00D143FB" w:rsidRPr="00D143FB" w:rsidRDefault="00D143FB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3" w:type="pct"/>
          </w:tcPr>
          <w:p w14:paraId="01F46B3E" w14:textId="77777777" w:rsidR="00D143FB" w:rsidRPr="00D143FB" w:rsidRDefault="00D143FB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18C2CD44" w14:textId="6D323ACC" w:rsidR="00D143FB" w:rsidRPr="00D143FB" w:rsidRDefault="00D143FB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78,748</w:t>
            </w:r>
          </w:p>
        </w:tc>
        <w:tc>
          <w:tcPr>
            <w:tcW w:w="145" w:type="pct"/>
          </w:tcPr>
          <w:p w14:paraId="044975D6" w14:textId="77777777" w:rsidR="00D143FB" w:rsidRPr="00D143FB" w:rsidRDefault="00D143FB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113A4BD7" w14:textId="409AD765" w:rsidR="00D143FB" w:rsidRPr="00D143FB" w:rsidRDefault="00D143FB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99,295</w:t>
            </w:r>
          </w:p>
        </w:tc>
      </w:tr>
      <w:tr w:rsidR="00D143FB" w:rsidRPr="00665100" w14:paraId="3FDCBB8F" w14:textId="77777777" w:rsidTr="00D73723">
        <w:tc>
          <w:tcPr>
            <w:tcW w:w="1940" w:type="pct"/>
          </w:tcPr>
          <w:p w14:paraId="3CD94626" w14:textId="0F4616DC" w:rsidR="00D143FB" w:rsidRDefault="00D143FB" w:rsidP="00D14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1B59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pct"/>
          </w:tcPr>
          <w:p w14:paraId="7664FAFD" w14:textId="6D5275C7" w:rsidR="00D143FB" w:rsidRPr="00D143FB" w:rsidRDefault="007317BC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7317BC">
              <w:rPr>
                <w:rFonts w:ascii="Angsana New" w:hAnsi="Angsana New" w:cs="Angsana New"/>
                <w:sz w:val="30"/>
                <w:szCs w:val="30"/>
              </w:rPr>
              <w:t>152</w:t>
            </w:r>
            <w:r w:rsidR="00D143FB" w:rsidRPr="00D143F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317BC">
              <w:rPr>
                <w:rFonts w:ascii="Angsana New" w:hAnsi="Angsana New" w:cs="Angsana New"/>
                <w:sz w:val="30"/>
                <w:szCs w:val="30"/>
              </w:rPr>
              <w:t>613</w:t>
            </w:r>
          </w:p>
        </w:tc>
        <w:tc>
          <w:tcPr>
            <w:tcW w:w="194" w:type="pct"/>
            <w:gridSpan w:val="2"/>
          </w:tcPr>
          <w:p w14:paraId="1AFDBE4A" w14:textId="77777777" w:rsidR="00D143FB" w:rsidRPr="00D143FB" w:rsidRDefault="00D143FB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1379D276" w14:textId="0EE7AF3F" w:rsidR="00D143FB" w:rsidRPr="00D143FB" w:rsidRDefault="00D143FB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174,707</w:t>
            </w:r>
          </w:p>
        </w:tc>
        <w:tc>
          <w:tcPr>
            <w:tcW w:w="193" w:type="pct"/>
          </w:tcPr>
          <w:p w14:paraId="438BA779" w14:textId="77777777" w:rsidR="00D143FB" w:rsidRPr="00D143FB" w:rsidRDefault="00D143FB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5FA4A60C" w14:textId="3B069268" w:rsidR="00D143FB" w:rsidRPr="00D143FB" w:rsidRDefault="00D143FB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121,794</w:t>
            </w:r>
          </w:p>
        </w:tc>
        <w:tc>
          <w:tcPr>
            <w:tcW w:w="145" w:type="pct"/>
          </w:tcPr>
          <w:p w14:paraId="4A82F313" w14:textId="77777777" w:rsidR="00D143FB" w:rsidRPr="00D143FB" w:rsidRDefault="00D143FB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1CB3FC24" w14:textId="693AB5A3" w:rsidR="00D143FB" w:rsidRPr="00D143FB" w:rsidRDefault="00D143FB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138,454</w:t>
            </w:r>
          </w:p>
        </w:tc>
      </w:tr>
      <w:tr w:rsidR="004F2B96" w:rsidRPr="00665100" w14:paraId="1BB8EEA3" w14:textId="77777777" w:rsidTr="00D73723">
        <w:tc>
          <w:tcPr>
            <w:tcW w:w="1940" w:type="pct"/>
          </w:tcPr>
          <w:p w14:paraId="2C218E81" w14:textId="77777777" w:rsidR="004F2B96" w:rsidRPr="00E71B59" w:rsidRDefault="004F2B96" w:rsidP="004F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1E64C827" w14:textId="77777777" w:rsidR="004F2B96" w:rsidRPr="00D143FB" w:rsidRDefault="004F2B96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1B5F391E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2F1EE92C" w14:textId="77777777" w:rsidR="004F2B96" w:rsidRPr="00D143FB" w:rsidRDefault="004F2B96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4FE41C71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7D24049F" w14:textId="77777777" w:rsidR="004F2B96" w:rsidRPr="00D143FB" w:rsidRDefault="004F2B96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9D24557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42BB04EE" w14:textId="77777777" w:rsidR="004F2B96" w:rsidRPr="00D143FB" w:rsidRDefault="004F2B96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F2B96" w:rsidRPr="00665100" w14:paraId="50312AAB" w14:textId="77777777" w:rsidTr="00D73723">
        <w:tc>
          <w:tcPr>
            <w:tcW w:w="1940" w:type="pct"/>
          </w:tcPr>
          <w:p w14:paraId="7D6E3550" w14:textId="45806D83" w:rsidR="004F2B96" w:rsidRPr="00E71B59" w:rsidRDefault="004F2B96" w:rsidP="004F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9205B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สัญญาอนุพันธ์</w:t>
            </w:r>
          </w:p>
        </w:tc>
        <w:tc>
          <w:tcPr>
            <w:tcW w:w="630" w:type="pct"/>
          </w:tcPr>
          <w:p w14:paraId="0800320E" w14:textId="77777777" w:rsidR="004F2B96" w:rsidRPr="00D143FB" w:rsidRDefault="004F2B96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0A8CFD75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5DE43816" w14:textId="77777777" w:rsidR="004F2B96" w:rsidRPr="00D143FB" w:rsidRDefault="004F2B96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174881E1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53AB5F11" w14:textId="77777777" w:rsidR="004F2B96" w:rsidRPr="00D143FB" w:rsidRDefault="004F2B96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06AF035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518E03B5" w14:textId="77777777" w:rsidR="004F2B96" w:rsidRPr="00D143FB" w:rsidRDefault="004F2B96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F2B96" w:rsidRPr="00665100" w14:paraId="5A42DC20" w14:textId="77777777" w:rsidTr="00D73723">
        <w:tc>
          <w:tcPr>
            <w:tcW w:w="1940" w:type="pct"/>
          </w:tcPr>
          <w:p w14:paraId="2763789A" w14:textId="0FCA468C" w:rsidR="004F2B96" w:rsidRPr="00E71B59" w:rsidRDefault="004F2B96" w:rsidP="004F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0" w:type="pct"/>
          </w:tcPr>
          <w:p w14:paraId="2E166B09" w14:textId="4015BB05" w:rsidR="004F2B96" w:rsidRPr="00D143FB" w:rsidRDefault="00D143FB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94" w:type="pct"/>
            <w:gridSpan w:val="2"/>
          </w:tcPr>
          <w:p w14:paraId="2D150FDD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1C0E51BA" w14:textId="6AF623F0" w:rsidR="004F2B96" w:rsidRPr="00D143FB" w:rsidRDefault="004F2B96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3" w:type="pct"/>
          </w:tcPr>
          <w:p w14:paraId="6C620823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07DF1011" w14:textId="5C5B2CC3" w:rsidR="004F2B96" w:rsidRPr="00D143FB" w:rsidRDefault="007317BC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7317BC">
              <w:rPr>
                <w:rFonts w:ascii="Angsana New" w:hAnsi="Angsana New" w:cs="Angsana New"/>
                <w:sz w:val="30"/>
                <w:szCs w:val="30"/>
              </w:rPr>
              <w:t>420</w:t>
            </w:r>
          </w:p>
        </w:tc>
        <w:tc>
          <w:tcPr>
            <w:tcW w:w="145" w:type="pct"/>
          </w:tcPr>
          <w:p w14:paraId="13781EA4" w14:textId="77777777" w:rsidR="004F2B96" w:rsidRPr="00D143FB" w:rsidRDefault="004F2B96" w:rsidP="004F2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023C317B" w14:textId="6621B9C9" w:rsidR="004F2B96" w:rsidRPr="00D143FB" w:rsidRDefault="004F2B96" w:rsidP="00D14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D143FB">
              <w:rPr>
                <w:rFonts w:ascii="Angsana New" w:hAnsi="Angsana New" w:cs="Angsana New"/>
                <w:sz w:val="30"/>
                <w:szCs w:val="30"/>
              </w:rPr>
              <w:t>307,283</w:t>
            </w:r>
          </w:p>
        </w:tc>
      </w:tr>
    </w:tbl>
    <w:p w14:paraId="4052EC3E" w14:textId="77777777" w:rsidR="00FB1E79" w:rsidRDefault="00FB1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517E3096" w14:textId="2A158C1B" w:rsidR="00230AC8" w:rsidRPr="00031C8C" w:rsidRDefault="00D508C3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szCs w:val="30"/>
        </w:rPr>
      </w:pPr>
      <w:r w:rsidRPr="00031C8C">
        <w:rPr>
          <w:rFonts w:ascii="Angsana New" w:hAnsi="Angsana New" w:cs="Angsana New"/>
          <w:szCs w:val="30"/>
          <w:cs/>
        </w:rPr>
        <w:lastRenderedPageBreak/>
        <w:t>ข้อมูล</w:t>
      </w:r>
      <w:r w:rsidR="00230AC8" w:rsidRPr="00031C8C">
        <w:rPr>
          <w:rFonts w:ascii="Angsana New" w:hAnsi="Angsana New" w:cs="Angsana New"/>
          <w:szCs w:val="30"/>
          <w:cs/>
        </w:rPr>
        <w:t>กระแสเงินสด</w:t>
      </w:r>
    </w:p>
    <w:p w14:paraId="17ACC399" w14:textId="77777777" w:rsidR="00655364" w:rsidRPr="00031C8C" w:rsidRDefault="00655364" w:rsidP="00EC721A">
      <w:pPr>
        <w:rPr>
          <w:b/>
          <w:bCs/>
        </w:rPr>
      </w:pPr>
    </w:p>
    <w:p w14:paraId="7B848669" w14:textId="01FDA2D7" w:rsidR="00655364" w:rsidRDefault="00CB10B8" w:rsidP="00655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sz w:val="30"/>
          <w:szCs w:val="30"/>
        </w:rPr>
      </w:pPr>
      <w:r w:rsidRPr="00031C8C">
        <w:rPr>
          <w:rFonts w:asciiTheme="majorBidi" w:hAnsiTheme="majorBidi" w:cs="Angsana New" w:hint="cs"/>
          <w:sz w:val="30"/>
          <w:szCs w:val="30"/>
          <w:cs/>
        </w:rPr>
        <w:t>การกระทบยอดกําไรสุทธิให้เป็นกระแสเงินสดจากกิจกรรมดําเนินงานมีรายละเอียดดังต่อไปนี้</w:t>
      </w:r>
    </w:p>
    <w:p w14:paraId="1ADF8266" w14:textId="77777777" w:rsidR="004B7D19" w:rsidRPr="00031C8C" w:rsidRDefault="004B7D19" w:rsidP="00655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sz w:val="30"/>
          <w:szCs w:val="30"/>
        </w:rPr>
      </w:pPr>
    </w:p>
    <w:tbl>
      <w:tblPr>
        <w:tblW w:w="95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990"/>
        <w:gridCol w:w="270"/>
        <w:gridCol w:w="990"/>
        <w:gridCol w:w="270"/>
        <w:gridCol w:w="990"/>
        <w:gridCol w:w="270"/>
        <w:gridCol w:w="1040"/>
      </w:tblGrid>
      <w:tr w:rsidR="00031C8C" w:rsidRPr="000967A1" w14:paraId="102ABC81" w14:textId="77777777" w:rsidTr="004B7D19">
        <w:trPr>
          <w:cantSplit/>
          <w:trHeight w:hRule="exact" w:val="346"/>
        </w:trPr>
        <w:tc>
          <w:tcPr>
            <w:tcW w:w="4680" w:type="dxa"/>
            <w:shd w:val="clear" w:color="auto" w:fill="auto"/>
          </w:tcPr>
          <w:p w14:paraId="2B71DC79" w14:textId="77777777" w:rsidR="00230AC8" w:rsidRPr="000967A1" w:rsidRDefault="00230AC8" w:rsidP="004B7D19">
            <w:pPr>
              <w:spacing w:line="240" w:lineRule="auto"/>
              <w:ind w:left="357"/>
              <w:contextualSpacing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4A23E58C" w14:textId="77777777" w:rsidR="00230AC8" w:rsidRPr="000967A1" w:rsidRDefault="00230AC8" w:rsidP="004B7D19">
            <w:pPr>
              <w:spacing w:line="240" w:lineRule="auto"/>
              <w:ind w:right="-72"/>
              <w:contextualSpacing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  <w:r w:rsidRPr="000967A1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5E2A12A9" w14:textId="77777777" w:rsidR="00230AC8" w:rsidRPr="000967A1" w:rsidRDefault="00230AC8" w:rsidP="004B7D19">
            <w:pPr>
              <w:spacing w:line="240" w:lineRule="auto"/>
              <w:ind w:right="-72"/>
              <w:contextualSpacing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300" w:type="dxa"/>
            <w:gridSpan w:val="3"/>
            <w:shd w:val="clear" w:color="auto" w:fill="auto"/>
            <w:vAlign w:val="bottom"/>
          </w:tcPr>
          <w:p w14:paraId="0F1ABF54" w14:textId="77777777" w:rsidR="00230AC8" w:rsidRPr="000967A1" w:rsidRDefault="00230AC8" w:rsidP="004B7D19">
            <w:pPr>
              <w:spacing w:line="240" w:lineRule="auto"/>
              <w:ind w:right="-72"/>
              <w:contextualSpacing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  <w:r w:rsidRPr="000967A1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4B7D19" w:rsidRPr="000967A1" w14:paraId="23CFF31C" w14:textId="77777777" w:rsidTr="004B7D19">
        <w:trPr>
          <w:cantSplit/>
          <w:trHeight w:hRule="exact" w:val="346"/>
        </w:trPr>
        <w:tc>
          <w:tcPr>
            <w:tcW w:w="4680" w:type="dxa"/>
            <w:shd w:val="clear" w:color="auto" w:fill="auto"/>
          </w:tcPr>
          <w:p w14:paraId="528E632D" w14:textId="6071B2EB" w:rsidR="0057562B" w:rsidRPr="000967A1" w:rsidRDefault="0057562B" w:rsidP="004B7D19">
            <w:pPr>
              <w:spacing w:before="10" w:line="240" w:lineRule="auto"/>
              <w:contextualSpacing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  <w:r w:rsidRPr="000967A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4F2B96" w:rsidRPr="000967A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หก</w:t>
            </w:r>
            <w:r w:rsidRPr="000967A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เดือนสิ้นสุดวันที่ </w:t>
            </w:r>
            <w:r w:rsidR="004F2B96" w:rsidRPr="000967A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4F2B96" w:rsidRPr="000967A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B7F85AC" w14:textId="1FAEB494" w:rsidR="00230AC8" w:rsidRPr="000967A1" w:rsidRDefault="00230AC8" w:rsidP="004B7D19">
            <w:pPr>
              <w:spacing w:before="10" w:line="240" w:lineRule="auto"/>
              <w:ind w:right="-72"/>
              <w:contextualSpacing/>
              <w:jc w:val="center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eastAsia="th-TH"/>
              </w:rPr>
            </w:pPr>
            <w:r w:rsidRPr="000967A1"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270" w:type="dxa"/>
          </w:tcPr>
          <w:p w14:paraId="2637E689" w14:textId="77777777" w:rsidR="00230AC8" w:rsidRPr="000967A1" w:rsidRDefault="00230AC8" w:rsidP="004B7D19">
            <w:pPr>
              <w:spacing w:before="1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93E172" w14:textId="4CF79905" w:rsidR="00230AC8" w:rsidRPr="000967A1" w:rsidRDefault="00230AC8" w:rsidP="004B7D19">
            <w:pPr>
              <w:spacing w:before="10" w:line="240" w:lineRule="auto"/>
              <w:ind w:right="-72"/>
              <w:contextualSpacing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0967A1"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270" w:type="dxa"/>
          </w:tcPr>
          <w:p w14:paraId="493CBDC9" w14:textId="77777777" w:rsidR="00230AC8" w:rsidRPr="000967A1" w:rsidRDefault="00230AC8" w:rsidP="004B7D19">
            <w:pPr>
              <w:spacing w:before="1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49AD06" w14:textId="567BE571" w:rsidR="00230AC8" w:rsidRPr="000967A1" w:rsidRDefault="00230AC8" w:rsidP="004B7D19">
            <w:pPr>
              <w:spacing w:before="10" w:line="240" w:lineRule="auto"/>
              <w:ind w:right="-72"/>
              <w:contextualSpacing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0967A1"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270" w:type="dxa"/>
          </w:tcPr>
          <w:p w14:paraId="377F9353" w14:textId="77777777" w:rsidR="00230AC8" w:rsidRPr="000967A1" w:rsidRDefault="00230AC8" w:rsidP="004B7D19">
            <w:pPr>
              <w:spacing w:before="1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3443B051" w14:textId="1CD45CCF" w:rsidR="00230AC8" w:rsidRPr="000967A1" w:rsidRDefault="00230AC8" w:rsidP="004B7D19">
            <w:pPr>
              <w:spacing w:before="10" w:line="240" w:lineRule="auto"/>
              <w:ind w:right="-72"/>
              <w:contextualSpacing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0967A1"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eastAsia="th-TH"/>
              </w:rPr>
              <w:t>2566</w:t>
            </w:r>
          </w:p>
        </w:tc>
      </w:tr>
      <w:tr w:rsidR="00031C8C" w:rsidRPr="000967A1" w14:paraId="3AE66DD2" w14:textId="77777777" w:rsidTr="004B7D19">
        <w:trPr>
          <w:cantSplit/>
          <w:trHeight w:hRule="exact" w:val="290"/>
        </w:trPr>
        <w:tc>
          <w:tcPr>
            <w:tcW w:w="4680" w:type="dxa"/>
            <w:shd w:val="clear" w:color="auto" w:fill="auto"/>
          </w:tcPr>
          <w:p w14:paraId="7BAE5149" w14:textId="77777777" w:rsidR="00230AC8" w:rsidRPr="000967A1" w:rsidRDefault="00230AC8" w:rsidP="004B7D19">
            <w:pPr>
              <w:pStyle w:val="Heading6"/>
              <w:spacing w:line="240" w:lineRule="auto"/>
              <w:contextualSpacing/>
              <w:jc w:val="thaiDistribute"/>
              <w:rPr>
                <w:rFonts w:ascii="Angsana New" w:eastAsia="Arial Unicode MS" w:hAnsi="Angsana New" w:cs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4820" w:type="dxa"/>
            <w:gridSpan w:val="7"/>
          </w:tcPr>
          <w:p w14:paraId="69714EBC" w14:textId="77777777" w:rsidR="00230AC8" w:rsidRPr="000967A1" w:rsidRDefault="00230AC8" w:rsidP="004B7D19">
            <w:pPr>
              <w:spacing w:line="240" w:lineRule="auto"/>
              <w:ind w:right="-72"/>
              <w:contextualSpacing/>
              <w:jc w:val="center"/>
              <w:rPr>
                <w:rFonts w:ascii="Angsana New" w:eastAsia="Arial Unicode MS" w:hAnsi="Angsana New" w:cs="Angsana New"/>
                <w:i/>
                <w:iCs/>
                <w:snapToGrid w:val="0"/>
                <w:sz w:val="24"/>
                <w:szCs w:val="24"/>
                <w:lang w:eastAsia="th-TH"/>
              </w:rPr>
            </w:pPr>
            <w:r w:rsidRPr="000967A1">
              <w:rPr>
                <w:rFonts w:ascii="Angsana New" w:eastAsia="Arial Unicode MS" w:hAnsi="Angsana New" w:cs="Angsana New"/>
                <w:i/>
                <w:iCs/>
                <w:snapToGrid w:val="0"/>
                <w:sz w:val="24"/>
                <w:szCs w:val="24"/>
                <w:lang w:eastAsia="th-TH"/>
              </w:rPr>
              <w:t>(</w:t>
            </w:r>
            <w:r w:rsidRPr="000967A1">
              <w:rPr>
                <w:rFonts w:ascii="Angsana New" w:eastAsia="Arial Unicode MS" w:hAnsi="Angsana New" w:cs="Angsana New"/>
                <w:i/>
                <w:i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  <w:r w:rsidRPr="000967A1">
              <w:rPr>
                <w:rFonts w:ascii="Angsana New" w:eastAsia="Arial Unicode MS" w:hAnsi="Angsana New" w:cs="Angsana New"/>
                <w:i/>
                <w:iCs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4B7D19" w:rsidRPr="000967A1" w14:paraId="77806DBA" w14:textId="77777777" w:rsidTr="004B7D19">
        <w:trPr>
          <w:cantSplit/>
          <w:trHeight w:hRule="exact" w:val="346"/>
        </w:trPr>
        <w:tc>
          <w:tcPr>
            <w:tcW w:w="4680" w:type="dxa"/>
            <w:vAlign w:val="bottom"/>
          </w:tcPr>
          <w:p w14:paraId="5DBC7060" w14:textId="09E70547" w:rsidR="00D64099" w:rsidRPr="000967A1" w:rsidRDefault="00D64099" w:rsidP="004B7D19">
            <w:pPr>
              <w:tabs>
                <w:tab w:val="clear" w:pos="227"/>
                <w:tab w:val="left" w:pos="0"/>
              </w:tabs>
              <w:spacing w:line="240" w:lineRule="auto"/>
              <w:contextualSpacing/>
              <w:jc w:val="thaiDistribute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0967A1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 w:rsidR="00DC0549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C0549">
              <w:rPr>
                <w:rFonts w:ascii="Angsana New" w:eastAsia="Arial Unicode MS" w:hAnsi="Angsana New" w:cs="Angsana New" w:hint="cs"/>
                <w:b/>
                <w:bCs/>
                <w:sz w:val="24"/>
                <w:szCs w:val="24"/>
                <w:cs/>
                <w:lang w:val="en-GB"/>
              </w:rPr>
              <w:t xml:space="preserve">(ขาดทุน) </w:t>
            </w:r>
            <w:r w:rsidRPr="000967A1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  <w:lang w:val="en-GB"/>
              </w:rPr>
              <w:t>ก่อนภาษีเงินได้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12FFDF3" w14:textId="77777777" w:rsidR="00D64099" w:rsidRPr="000967A1" w:rsidRDefault="00D64099" w:rsidP="004B7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92E1C68" w14:textId="77777777" w:rsidR="00D64099" w:rsidRPr="000967A1" w:rsidRDefault="00D64099" w:rsidP="004B7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04A66A" w14:textId="77777777" w:rsidR="00D64099" w:rsidRPr="000967A1" w:rsidRDefault="00D64099" w:rsidP="004B7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270E1D0" w14:textId="77777777" w:rsidR="00D64099" w:rsidRPr="000967A1" w:rsidRDefault="00D64099" w:rsidP="004B7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93AFF9" w14:textId="77777777" w:rsidR="00D64099" w:rsidRPr="000967A1" w:rsidRDefault="00D64099" w:rsidP="004B7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FD29AE8" w14:textId="77777777" w:rsidR="00D64099" w:rsidRPr="000967A1" w:rsidRDefault="00D64099" w:rsidP="004B7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3D8D79A4" w14:textId="77777777" w:rsidR="00D64099" w:rsidRPr="000967A1" w:rsidRDefault="00D64099" w:rsidP="004B7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03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4B7D19" w:rsidRPr="000967A1" w14:paraId="2CB4DED0" w14:textId="77777777" w:rsidTr="000C1707">
        <w:trPr>
          <w:cantSplit/>
          <w:trHeight w:hRule="exact" w:val="346"/>
        </w:trPr>
        <w:tc>
          <w:tcPr>
            <w:tcW w:w="4680" w:type="dxa"/>
            <w:vAlign w:val="bottom"/>
          </w:tcPr>
          <w:p w14:paraId="49667942" w14:textId="2CC23062" w:rsidR="004B7D19" w:rsidRPr="000967A1" w:rsidRDefault="004B7D19" w:rsidP="004B7D19">
            <w:pPr>
              <w:tabs>
                <w:tab w:val="clear" w:pos="227"/>
                <w:tab w:val="left" w:pos="0"/>
              </w:tabs>
              <w:spacing w:line="240" w:lineRule="auto"/>
              <w:contextualSpacing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  <w:r w:rsidRPr="000967A1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การดำเนินงานต่อเนื่อง</w:t>
            </w:r>
          </w:p>
        </w:tc>
        <w:tc>
          <w:tcPr>
            <w:tcW w:w="990" w:type="dxa"/>
            <w:shd w:val="clear" w:color="auto" w:fill="auto"/>
          </w:tcPr>
          <w:p w14:paraId="7B46B73C" w14:textId="5B2E634D" w:rsidR="004B7D19" w:rsidRPr="000967A1" w:rsidRDefault="004B7D19" w:rsidP="004B7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0967A1">
              <w:rPr>
                <w:rFonts w:ascii="Angsana New" w:hAnsi="Angsana New" w:cs="Angsana New"/>
                <w:sz w:val="24"/>
                <w:szCs w:val="24"/>
              </w:rPr>
              <w:t>3,</w:t>
            </w:r>
            <w:r w:rsidR="00744C86">
              <w:rPr>
                <w:rFonts w:ascii="Angsana New" w:hAnsi="Angsana New" w:cs="Angsana New"/>
                <w:sz w:val="24"/>
                <w:szCs w:val="24"/>
              </w:rPr>
              <w:t>080</w:t>
            </w:r>
            <w:r w:rsidRPr="000967A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44C86">
              <w:rPr>
                <w:rFonts w:ascii="Angsana New" w:hAnsi="Angsana New" w:cs="Angsana New"/>
                <w:sz w:val="24"/>
                <w:szCs w:val="24"/>
              </w:rPr>
              <w:t>98</w:t>
            </w:r>
            <w:r w:rsidR="0080667E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2F065F7" w14:textId="77777777" w:rsidR="004B7D19" w:rsidRPr="000967A1" w:rsidRDefault="004B7D19" w:rsidP="004B7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B84A799" w14:textId="348184D0" w:rsidR="004B7D19" w:rsidRPr="000967A1" w:rsidRDefault="004B7D19" w:rsidP="001A5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0967A1">
              <w:rPr>
                <w:rFonts w:ascii="Angsana New" w:hAnsi="Angsana New" w:cs="Angsana New"/>
                <w:sz w:val="24"/>
                <w:szCs w:val="24"/>
              </w:rPr>
              <w:t>2,073,983</w:t>
            </w:r>
          </w:p>
        </w:tc>
        <w:tc>
          <w:tcPr>
            <w:tcW w:w="270" w:type="dxa"/>
            <w:shd w:val="clear" w:color="auto" w:fill="auto"/>
          </w:tcPr>
          <w:p w14:paraId="6B1E5D84" w14:textId="77777777" w:rsidR="004B7D19" w:rsidRPr="000967A1" w:rsidRDefault="004B7D19" w:rsidP="004B7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6F66EFE" w14:textId="7E0B9B7B" w:rsidR="004B7D19" w:rsidRPr="000967A1" w:rsidRDefault="004B7D19" w:rsidP="002E2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0967A1">
              <w:rPr>
                <w:rFonts w:ascii="Angsana New" w:hAnsi="Angsana New" w:cs="Angsana New"/>
                <w:sz w:val="24"/>
                <w:szCs w:val="24"/>
              </w:rPr>
              <w:t>653,098</w:t>
            </w:r>
          </w:p>
        </w:tc>
        <w:tc>
          <w:tcPr>
            <w:tcW w:w="270" w:type="dxa"/>
            <w:shd w:val="clear" w:color="auto" w:fill="auto"/>
          </w:tcPr>
          <w:p w14:paraId="370CB840" w14:textId="77777777" w:rsidR="004B7D19" w:rsidRPr="000967A1" w:rsidRDefault="004B7D19" w:rsidP="004B7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</w:tcPr>
          <w:p w14:paraId="7E054F01" w14:textId="596A0DF5" w:rsidR="004B7D19" w:rsidRPr="000967A1" w:rsidRDefault="004B7D19" w:rsidP="001A5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3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0967A1">
              <w:rPr>
                <w:rFonts w:ascii="Angsana New" w:hAnsi="Angsana New" w:cs="Angsana New"/>
                <w:sz w:val="24"/>
                <w:szCs w:val="24"/>
              </w:rPr>
              <w:t>2,339,401</w:t>
            </w:r>
          </w:p>
        </w:tc>
      </w:tr>
      <w:tr w:rsidR="004B7D19" w:rsidRPr="000967A1" w14:paraId="4FFF8685" w14:textId="77777777" w:rsidTr="000C1707">
        <w:trPr>
          <w:cantSplit/>
          <w:trHeight w:hRule="exact" w:val="346"/>
        </w:trPr>
        <w:tc>
          <w:tcPr>
            <w:tcW w:w="4680" w:type="dxa"/>
            <w:vAlign w:val="bottom"/>
          </w:tcPr>
          <w:p w14:paraId="152E8E0C" w14:textId="1DA46514" w:rsidR="004B7D19" w:rsidRPr="000967A1" w:rsidRDefault="004B7D19" w:rsidP="004B7D19">
            <w:pPr>
              <w:tabs>
                <w:tab w:val="clear" w:pos="227"/>
                <w:tab w:val="left" w:pos="0"/>
              </w:tabs>
              <w:spacing w:line="240" w:lineRule="auto"/>
              <w:contextualSpacing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  <w:r w:rsidRPr="000967A1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การดำเนินงานที่ยกเลิก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60C27E5" w14:textId="67D0EB8A" w:rsidR="004B7D19" w:rsidRPr="000967A1" w:rsidRDefault="004B7D19" w:rsidP="004B7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967A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634540" w14:textId="77777777" w:rsidR="004B7D19" w:rsidRPr="000967A1" w:rsidRDefault="004B7D19" w:rsidP="004B7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A645F8B" w14:textId="54E8EE04" w:rsidR="004B7D19" w:rsidRPr="000967A1" w:rsidRDefault="004B7D19" w:rsidP="001A5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0967A1">
              <w:rPr>
                <w:rFonts w:ascii="Angsana New" w:hAnsi="Angsana New" w:cs="Angsana New"/>
                <w:sz w:val="24"/>
                <w:szCs w:val="24"/>
              </w:rPr>
              <w:t xml:space="preserve"> (170,152)</w:t>
            </w:r>
          </w:p>
        </w:tc>
        <w:tc>
          <w:tcPr>
            <w:tcW w:w="270" w:type="dxa"/>
            <w:shd w:val="clear" w:color="auto" w:fill="auto"/>
          </w:tcPr>
          <w:p w14:paraId="77B259A5" w14:textId="77777777" w:rsidR="004B7D19" w:rsidRPr="000967A1" w:rsidRDefault="004B7D19" w:rsidP="004B7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025FC6A" w14:textId="1E58CBAD" w:rsidR="004B7D19" w:rsidRPr="000967A1" w:rsidRDefault="004B7D19" w:rsidP="001A5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967A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513086" w14:textId="77777777" w:rsidR="004B7D19" w:rsidRPr="000967A1" w:rsidRDefault="004B7D19" w:rsidP="004B7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</w:tcPr>
          <w:p w14:paraId="71BF3920" w14:textId="54A65070" w:rsidR="004B7D19" w:rsidRPr="000967A1" w:rsidRDefault="004B7D19" w:rsidP="001A5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3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967A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B7D19" w:rsidRPr="000967A1" w14:paraId="20AF99F7" w14:textId="77777777" w:rsidTr="004B7D19">
        <w:trPr>
          <w:cantSplit/>
          <w:trHeight w:hRule="exact" w:val="346"/>
        </w:trPr>
        <w:tc>
          <w:tcPr>
            <w:tcW w:w="4680" w:type="dxa"/>
            <w:vAlign w:val="bottom"/>
          </w:tcPr>
          <w:p w14:paraId="350FDDDE" w14:textId="375FB687" w:rsidR="00CF4178" w:rsidRPr="000967A1" w:rsidRDefault="00CF4178" w:rsidP="004B7D19">
            <w:pPr>
              <w:tabs>
                <w:tab w:val="clear" w:pos="227"/>
                <w:tab w:val="left" w:pos="0"/>
              </w:tabs>
              <w:spacing w:line="240" w:lineRule="auto"/>
              <w:contextualSpacing/>
              <w:jc w:val="thaiDistribute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0967A1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F598D" w14:textId="47CA1535" w:rsidR="00CF4178" w:rsidRPr="000967A1" w:rsidRDefault="007317BC" w:rsidP="004B7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317BC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  <w:r w:rsidR="004B7D19" w:rsidRPr="000967A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744C86">
              <w:rPr>
                <w:rFonts w:ascii="Angsana New" w:hAnsi="Angsana New" w:cs="Angsana New"/>
                <w:b/>
                <w:bCs/>
                <w:sz w:val="24"/>
                <w:szCs w:val="24"/>
              </w:rPr>
              <w:t>080</w:t>
            </w:r>
            <w:r w:rsidR="004B7D19" w:rsidRPr="000967A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744C86">
              <w:rPr>
                <w:rFonts w:ascii="Angsana New" w:hAnsi="Angsana New" w:cs="Angsana New"/>
                <w:b/>
                <w:bCs/>
                <w:sz w:val="24"/>
                <w:szCs w:val="24"/>
              </w:rPr>
              <w:t>984</w:t>
            </w:r>
          </w:p>
        </w:tc>
        <w:tc>
          <w:tcPr>
            <w:tcW w:w="270" w:type="dxa"/>
            <w:shd w:val="clear" w:color="auto" w:fill="auto"/>
          </w:tcPr>
          <w:p w14:paraId="13DB5024" w14:textId="77777777" w:rsidR="00CF4178" w:rsidRPr="000967A1" w:rsidRDefault="00CF4178" w:rsidP="004B7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9E275A" w14:textId="20CD5266" w:rsidR="00CF4178" w:rsidRPr="000967A1" w:rsidRDefault="00CF4178" w:rsidP="001A5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967A1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1,903,831</w:t>
            </w:r>
          </w:p>
        </w:tc>
        <w:tc>
          <w:tcPr>
            <w:tcW w:w="270" w:type="dxa"/>
            <w:shd w:val="clear" w:color="auto" w:fill="auto"/>
          </w:tcPr>
          <w:p w14:paraId="5158A354" w14:textId="77777777" w:rsidR="00CF4178" w:rsidRPr="000967A1" w:rsidRDefault="00CF4178" w:rsidP="004B7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07E9C1D" w14:textId="4F8A676A" w:rsidR="00CF4178" w:rsidRPr="00284A21" w:rsidRDefault="00CF4178" w:rsidP="002E2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84A21">
              <w:rPr>
                <w:rFonts w:ascii="Angsana New" w:hAnsi="Angsana New" w:cs="Angsana New"/>
                <w:b/>
                <w:bCs/>
                <w:sz w:val="24"/>
                <w:szCs w:val="24"/>
              </w:rPr>
              <w:t>653,098</w:t>
            </w:r>
          </w:p>
        </w:tc>
        <w:tc>
          <w:tcPr>
            <w:tcW w:w="270" w:type="dxa"/>
            <w:shd w:val="clear" w:color="auto" w:fill="auto"/>
          </w:tcPr>
          <w:p w14:paraId="2437F322" w14:textId="77777777" w:rsidR="00CF4178" w:rsidRPr="000967A1" w:rsidRDefault="00CF4178" w:rsidP="004B7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716BA" w14:textId="1621A534" w:rsidR="00CF4178" w:rsidRPr="001A5C9F" w:rsidRDefault="00CF4178" w:rsidP="001A5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3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A5C9F">
              <w:rPr>
                <w:rFonts w:ascii="Angsana New" w:hAnsi="Angsana New" w:cs="Angsana New"/>
                <w:b/>
                <w:bCs/>
                <w:sz w:val="24"/>
                <w:szCs w:val="24"/>
              </w:rPr>
              <w:t>2,339,401</w:t>
            </w:r>
          </w:p>
        </w:tc>
      </w:tr>
      <w:tr w:rsidR="004B7D19" w:rsidRPr="000967A1" w14:paraId="417C0D08" w14:textId="77777777" w:rsidTr="004B7D19">
        <w:trPr>
          <w:cantSplit/>
          <w:trHeight w:hRule="exact" w:val="237"/>
        </w:trPr>
        <w:tc>
          <w:tcPr>
            <w:tcW w:w="4680" w:type="dxa"/>
            <w:vAlign w:val="bottom"/>
          </w:tcPr>
          <w:p w14:paraId="20F06A4F" w14:textId="77777777" w:rsidR="00D64099" w:rsidRPr="000967A1" w:rsidRDefault="00D64099" w:rsidP="004B7D19">
            <w:pPr>
              <w:tabs>
                <w:tab w:val="clear" w:pos="227"/>
                <w:tab w:val="left" w:pos="0"/>
              </w:tabs>
              <w:spacing w:line="240" w:lineRule="auto"/>
              <w:contextualSpacing/>
              <w:jc w:val="thaiDistribute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2B2593" w14:textId="77777777" w:rsidR="00D64099" w:rsidRPr="000967A1" w:rsidRDefault="00D64099" w:rsidP="004B7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C4D602E" w14:textId="77777777" w:rsidR="00D64099" w:rsidRPr="000967A1" w:rsidRDefault="00D64099" w:rsidP="004B7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6F8E25" w14:textId="77777777" w:rsidR="00D64099" w:rsidRPr="000967A1" w:rsidRDefault="00D64099" w:rsidP="004B7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5ACD538" w14:textId="77777777" w:rsidR="00D64099" w:rsidRPr="000967A1" w:rsidRDefault="00D64099" w:rsidP="004B7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7C8C87" w14:textId="77777777" w:rsidR="00D64099" w:rsidRPr="002E2A8B" w:rsidRDefault="00D64099" w:rsidP="002E2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F27DFF3" w14:textId="77777777" w:rsidR="00D64099" w:rsidRPr="000967A1" w:rsidRDefault="00D64099" w:rsidP="004B7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47C73D00" w14:textId="77777777" w:rsidR="00D64099" w:rsidRPr="000967A1" w:rsidRDefault="00D64099" w:rsidP="004B7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03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4B7D19" w:rsidRPr="000967A1" w14:paraId="3DA7541C" w14:textId="77777777" w:rsidTr="004B7D19">
        <w:trPr>
          <w:cantSplit/>
          <w:trHeight w:hRule="exact" w:val="346"/>
        </w:trPr>
        <w:tc>
          <w:tcPr>
            <w:tcW w:w="4680" w:type="dxa"/>
            <w:vAlign w:val="bottom"/>
          </w:tcPr>
          <w:p w14:paraId="0BB25BA5" w14:textId="77777777" w:rsidR="00D64099" w:rsidRPr="000967A1" w:rsidRDefault="00D64099" w:rsidP="004B7D19">
            <w:pPr>
              <w:spacing w:line="240" w:lineRule="auto"/>
              <w:contextualSpacing/>
              <w:jc w:val="thaiDistribute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lang w:val="en-GB"/>
              </w:rPr>
            </w:pPr>
            <w:r w:rsidRPr="000967A1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  <w:lang w:val="en-GB"/>
              </w:rPr>
              <w:t>รายการปรับกระทบกำไรจากการดำเนินงาน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4728449" w14:textId="77777777" w:rsidR="00D64099" w:rsidRPr="000967A1" w:rsidRDefault="00D64099" w:rsidP="004B7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849B8F7" w14:textId="77777777" w:rsidR="00D64099" w:rsidRPr="000967A1" w:rsidRDefault="00D64099" w:rsidP="004B7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49AA68" w14:textId="77777777" w:rsidR="00D64099" w:rsidRPr="000967A1" w:rsidRDefault="00D64099" w:rsidP="004B7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81B26FB" w14:textId="77777777" w:rsidR="00D64099" w:rsidRPr="000967A1" w:rsidRDefault="00D64099" w:rsidP="004B7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B344CD" w14:textId="77777777" w:rsidR="00D64099" w:rsidRPr="000967A1" w:rsidRDefault="00D64099" w:rsidP="002E2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C63293E" w14:textId="77777777" w:rsidR="00D64099" w:rsidRPr="000967A1" w:rsidRDefault="00D64099" w:rsidP="004B7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5331EEE9" w14:textId="77777777" w:rsidR="00D64099" w:rsidRPr="000967A1" w:rsidRDefault="00D64099" w:rsidP="004B7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03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E2A8B" w:rsidRPr="000967A1" w14:paraId="7776ADCF" w14:textId="77777777" w:rsidTr="00402982">
        <w:trPr>
          <w:cantSplit/>
          <w:trHeight w:hRule="exact" w:val="346"/>
        </w:trPr>
        <w:tc>
          <w:tcPr>
            <w:tcW w:w="4680" w:type="dxa"/>
            <w:vAlign w:val="bottom"/>
          </w:tcPr>
          <w:p w14:paraId="57528C7D" w14:textId="5EF3DF0D" w:rsidR="002E2A8B" w:rsidRPr="000967A1" w:rsidRDefault="002E2A8B" w:rsidP="002E2A8B">
            <w:pPr>
              <w:spacing w:line="240" w:lineRule="auto"/>
              <w:contextualSpacing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  <w:r w:rsidRPr="000967A1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ค่าเสื่อมราคา</w:t>
            </w:r>
            <w:r w:rsidRPr="000967A1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14E47AD8" w14:textId="23F6F4BA" w:rsidR="002E2A8B" w:rsidRPr="000967A1" w:rsidRDefault="002E2A8B" w:rsidP="002E2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2E2A8B">
              <w:rPr>
                <w:rFonts w:ascii="Angsana New" w:hAnsi="Angsana New" w:cs="Angsana New"/>
                <w:sz w:val="24"/>
                <w:szCs w:val="24"/>
              </w:rPr>
              <w:t>1,949,539</w:t>
            </w:r>
          </w:p>
        </w:tc>
        <w:tc>
          <w:tcPr>
            <w:tcW w:w="270" w:type="dxa"/>
            <w:shd w:val="clear" w:color="auto" w:fill="auto"/>
          </w:tcPr>
          <w:p w14:paraId="1C49655F" w14:textId="77777777" w:rsidR="002E2A8B" w:rsidRPr="000967A1" w:rsidRDefault="002E2A8B" w:rsidP="002E2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C2AA21" w14:textId="5F12146E" w:rsidR="002E2A8B" w:rsidRPr="000967A1" w:rsidRDefault="002E2A8B" w:rsidP="002F2E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0967A1">
              <w:rPr>
                <w:rFonts w:ascii="Angsana New" w:hAnsi="Angsana New" w:cs="Angsana New"/>
                <w:sz w:val="24"/>
                <w:szCs w:val="24"/>
              </w:rPr>
              <w:t>1,88</w:t>
            </w:r>
            <w:r w:rsidR="002F2E4B"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  <w:r w:rsidRPr="000967A1">
              <w:rPr>
                <w:rFonts w:ascii="Angsana New" w:hAnsi="Angsana New" w:cs="Angsana New"/>
                <w:sz w:val="24"/>
                <w:szCs w:val="24"/>
              </w:rPr>
              <w:t>,193</w:t>
            </w:r>
          </w:p>
        </w:tc>
        <w:tc>
          <w:tcPr>
            <w:tcW w:w="270" w:type="dxa"/>
            <w:shd w:val="clear" w:color="auto" w:fill="auto"/>
          </w:tcPr>
          <w:p w14:paraId="35058BCE" w14:textId="77777777" w:rsidR="002E2A8B" w:rsidRPr="000967A1" w:rsidRDefault="002E2A8B" w:rsidP="002E2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0D1332E" w14:textId="2264D0A4" w:rsidR="002E2A8B" w:rsidRPr="000967A1" w:rsidRDefault="002E2A8B" w:rsidP="002E2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0967A1">
              <w:rPr>
                <w:rFonts w:ascii="Angsana New" w:hAnsi="Angsana New" w:cs="Angsana New"/>
                <w:sz w:val="24"/>
                <w:szCs w:val="24"/>
              </w:rPr>
              <w:t xml:space="preserve"> 262,829</w:t>
            </w:r>
          </w:p>
        </w:tc>
        <w:tc>
          <w:tcPr>
            <w:tcW w:w="270" w:type="dxa"/>
            <w:shd w:val="clear" w:color="auto" w:fill="auto"/>
          </w:tcPr>
          <w:p w14:paraId="64A54147" w14:textId="77777777" w:rsidR="002E2A8B" w:rsidRPr="000967A1" w:rsidRDefault="002E2A8B" w:rsidP="002E2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32C62B44" w14:textId="7293C9CD" w:rsidR="002E2A8B" w:rsidRPr="000967A1" w:rsidRDefault="002E2A8B" w:rsidP="002F2E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3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0967A1">
              <w:rPr>
                <w:rFonts w:ascii="Angsana New" w:hAnsi="Angsana New" w:cs="Angsana New"/>
                <w:sz w:val="24"/>
                <w:szCs w:val="24"/>
              </w:rPr>
              <w:t>279,501</w:t>
            </w:r>
          </w:p>
        </w:tc>
      </w:tr>
      <w:tr w:rsidR="002E2A8B" w:rsidRPr="000967A1" w14:paraId="19139107" w14:textId="77777777" w:rsidTr="00402982">
        <w:trPr>
          <w:cantSplit/>
          <w:trHeight w:hRule="exact" w:val="346"/>
        </w:trPr>
        <w:tc>
          <w:tcPr>
            <w:tcW w:w="4680" w:type="dxa"/>
            <w:vAlign w:val="bottom"/>
          </w:tcPr>
          <w:p w14:paraId="1EF6E3CC" w14:textId="45E78F12" w:rsidR="002E2A8B" w:rsidRPr="000967A1" w:rsidRDefault="002E2A8B" w:rsidP="002E2A8B">
            <w:pPr>
              <w:spacing w:line="240" w:lineRule="auto"/>
              <w:contextualSpacing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  <w:r w:rsidRPr="000967A1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ค่าตัดจำหน่าย</w:t>
            </w:r>
          </w:p>
        </w:tc>
        <w:tc>
          <w:tcPr>
            <w:tcW w:w="990" w:type="dxa"/>
            <w:shd w:val="clear" w:color="auto" w:fill="auto"/>
          </w:tcPr>
          <w:p w14:paraId="008DDDDC" w14:textId="541738C5" w:rsidR="002E2A8B" w:rsidRPr="000967A1" w:rsidRDefault="002E2A8B" w:rsidP="002E2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2E2A8B">
              <w:rPr>
                <w:rFonts w:ascii="Angsana New" w:hAnsi="Angsana New" w:cs="Angsana New"/>
                <w:sz w:val="24"/>
                <w:szCs w:val="24"/>
              </w:rPr>
              <w:t>204,694</w:t>
            </w:r>
          </w:p>
        </w:tc>
        <w:tc>
          <w:tcPr>
            <w:tcW w:w="270" w:type="dxa"/>
            <w:shd w:val="clear" w:color="auto" w:fill="auto"/>
          </w:tcPr>
          <w:p w14:paraId="5D84DEBE" w14:textId="77777777" w:rsidR="002E2A8B" w:rsidRPr="000967A1" w:rsidRDefault="002E2A8B" w:rsidP="002E2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62041A" w14:textId="7021DA79" w:rsidR="002E2A8B" w:rsidRPr="000967A1" w:rsidRDefault="002E2A8B" w:rsidP="002F2E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0967A1">
              <w:rPr>
                <w:rFonts w:ascii="Angsana New" w:hAnsi="Angsana New" w:cs="Angsana New"/>
                <w:sz w:val="24"/>
                <w:szCs w:val="24"/>
              </w:rPr>
              <w:t>201,904</w:t>
            </w:r>
          </w:p>
        </w:tc>
        <w:tc>
          <w:tcPr>
            <w:tcW w:w="270" w:type="dxa"/>
            <w:shd w:val="clear" w:color="auto" w:fill="auto"/>
          </w:tcPr>
          <w:p w14:paraId="44444006" w14:textId="77777777" w:rsidR="002E2A8B" w:rsidRPr="000967A1" w:rsidRDefault="002E2A8B" w:rsidP="002E2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958F336" w14:textId="10A4F315" w:rsidR="002E2A8B" w:rsidRPr="000967A1" w:rsidRDefault="002E2A8B" w:rsidP="002E2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0967A1">
              <w:rPr>
                <w:rFonts w:ascii="Angsana New" w:hAnsi="Angsana New" w:cs="Angsana New"/>
                <w:sz w:val="24"/>
                <w:szCs w:val="24"/>
              </w:rPr>
              <w:t xml:space="preserve"> 117,541</w:t>
            </w:r>
          </w:p>
        </w:tc>
        <w:tc>
          <w:tcPr>
            <w:tcW w:w="270" w:type="dxa"/>
            <w:shd w:val="clear" w:color="auto" w:fill="auto"/>
          </w:tcPr>
          <w:p w14:paraId="3477079B" w14:textId="77777777" w:rsidR="002E2A8B" w:rsidRPr="000967A1" w:rsidRDefault="002E2A8B" w:rsidP="002E2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556B867F" w14:textId="1C466551" w:rsidR="002E2A8B" w:rsidRPr="000967A1" w:rsidRDefault="002E2A8B" w:rsidP="002F2E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3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0967A1">
              <w:rPr>
                <w:rFonts w:ascii="Angsana New" w:hAnsi="Angsana New" w:cs="Angsana New"/>
                <w:sz w:val="24"/>
                <w:szCs w:val="24"/>
              </w:rPr>
              <w:t>112,768</w:t>
            </w:r>
          </w:p>
        </w:tc>
      </w:tr>
      <w:tr w:rsidR="002E2A8B" w:rsidRPr="000967A1" w14:paraId="53AE15D3" w14:textId="77777777" w:rsidTr="00402982">
        <w:trPr>
          <w:cantSplit/>
          <w:trHeight w:hRule="exact" w:val="346"/>
        </w:trPr>
        <w:tc>
          <w:tcPr>
            <w:tcW w:w="4680" w:type="dxa"/>
            <w:vAlign w:val="bottom"/>
          </w:tcPr>
          <w:p w14:paraId="2B98E1A6" w14:textId="0734289B" w:rsidR="002E2A8B" w:rsidRPr="000967A1" w:rsidRDefault="002E2A8B" w:rsidP="002E2A8B">
            <w:pPr>
              <w:spacing w:line="240" w:lineRule="auto"/>
              <w:contextualSpacing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  <w:r w:rsidRPr="000967A1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ค่าตัดจำหน่ายส่วนลด/ส่วนเกินจากตราสารหนี้</w:t>
            </w:r>
          </w:p>
        </w:tc>
        <w:tc>
          <w:tcPr>
            <w:tcW w:w="990" w:type="dxa"/>
            <w:shd w:val="clear" w:color="auto" w:fill="auto"/>
          </w:tcPr>
          <w:p w14:paraId="231571E7" w14:textId="19E9B60F" w:rsidR="002E2A8B" w:rsidRPr="000967A1" w:rsidRDefault="002E2A8B" w:rsidP="002E2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2E2A8B">
              <w:rPr>
                <w:rFonts w:ascii="Angsana New" w:hAnsi="Angsana New" w:cs="Angsana New"/>
                <w:sz w:val="24"/>
                <w:szCs w:val="24"/>
              </w:rPr>
              <w:t>2,900</w:t>
            </w:r>
          </w:p>
        </w:tc>
        <w:tc>
          <w:tcPr>
            <w:tcW w:w="270" w:type="dxa"/>
            <w:shd w:val="clear" w:color="auto" w:fill="auto"/>
          </w:tcPr>
          <w:p w14:paraId="08BF612B" w14:textId="77777777" w:rsidR="002E2A8B" w:rsidRPr="000967A1" w:rsidRDefault="002E2A8B" w:rsidP="002E2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FF7594" w14:textId="2BF3BF2F" w:rsidR="002E2A8B" w:rsidRPr="000967A1" w:rsidRDefault="002E2A8B" w:rsidP="002F2E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0967A1">
              <w:rPr>
                <w:rFonts w:ascii="Angsana New" w:hAnsi="Angsana New" w:cs="Angsana New"/>
                <w:sz w:val="24"/>
                <w:szCs w:val="24"/>
              </w:rPr>
              <w:t>4,696</w:t>
            </w:r>
          </w:p>
        </w:tc>
        <w:tc>
          <w:tcPr>
            <w:tcW w:w="270" w:type="dxa"/>
            <w:shd w:val="clear" w:color="auto" w:fill="auto"/>
          </w:tcPr>
          <w:p w14:paraId="534E8921" w14:textId="77777777" w:rsidR="002E2A8B" w:rsidRPr="000967A1" w:rsidRDefault="002E2A8B" w:rsidP="002E2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6EF9314" w14:textId="230E1564" w:rsidR="002E2A8B" w:rsidRPr="000967A1" w:rsidRDefault="002E2A8B" w:rsidP="002E2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0967A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EA22CF" w14:textId="77777777" w:rsidR="002E2A8B" w:rsidRPr="000967A1" w:rsidRDefault="002E2A8B" w:rsidP="002E2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4446300C" w14:textId="53A98919" w:rsidR="002E2A8B" w:rsidRPr="000967A1" w:rsidRDefault="002E2A8B" w:rsidP="002F2E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3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0967A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B7D19" w:rsidRPr="000967A1" w14:paraId="556B4067" w14:textId="77777777" w:rsidTr="004B7D19">
        <w:trPr>
          <w:cantSplit/>
          <w:trHeight w:hRule="exact" w:val="346"/>
        </w:trPr>
        <w:tc>
          <w:tcPr>
            <w:tcW w:w="4680" w:type="dxa"/>
            <w:vAlign w:val="bottom"/>
          </w:tcPr>
          <w:p w14:paraId="1EAF79AF" w14:textId="380E229B" w:rsidR="00D64099" w:rsidRPr="000967A1" w:rsidRDefault="00D64099" w:rsidP="004B7D19">
            <w:pPr>
              <w:spacing w:line="240" w:lineRule="auto"/>
              <w:contextualSpacing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0967A1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>(</w:t>
            </w:r>
            <w:r w:rsidRPr="000967A1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กลับรายการ</w:t>
            </w:r>
            <w:r w:rsidRPr="000967A1">
              <w:rPr>
                <w:rFonts w:ascii="Angsana New" w:eastAsia="Arial Unicode MS" w:hAnsi="Angsana New" w:cs="Angsana New"/>
                <w:sz w:val="24"/>
                <w:szCs w:val="24"/>
              </w:rPr>
              <w:t xml:space="preserve">) </w:t>
            </w:r>
            <w:r w:rsidRPr="000967A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ขาดทุนจากการด้อยค่าของลูกหนี้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5FF9006" w14:textId="4E4782A3" w:rsidR="002E2A8B" w:rsidRPr="002E2A8B" w:rsidRDefault="002E2A8B" w:rsidP="002E2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2E2A8B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7317BC" w:rsidRPr="007317BC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2E2A8B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="007317BC" w:rsidRPr="007317BC">
              <w:rPr>
                <w:rFonts w:ascii="Angsana New" w:hAnsi="Angsana New" w:cs="Angsana New"/>
                <w:sz w:val="24"/>
                <w:szCs w:val="24"/>
              </w:rPr>
              <w:t>657</w:t>
            </w:r>
            <w:r w:rsidRPr="002E2A8B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  <w:p w14:paraId="4CDBF4A2" w14:textId="0845023C" w:rsidR="00D64099" w:rsidRPr="000967A1" w:rsidRDefault="002E2A8B" w:rsidP="002E2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2E2A8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44BE53" w14:textId="77777777" w:rsidR="00D64099" w:rsidRPr="000967A1" w:rsidRDefault="00D64099" w:rsidP="004B7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4636F7" w14:textId="250A4EE8" w:rsidR="00D64099" w:rsidRPr="000967A1" w:rsidRDefault="004F2B96" w:rsidP="002F2E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0967A1">
              <w:rPr>
                <w:rFonts w:ascii="Angsana New" w:hAnsi="Angsana New" w:cs="Angsana New"/>
                <w:sz w:val="24"/>
                <w:szCs w:val="24"/>
              </w:rPr>
              <w:t>(4,598)</w:t>
            </w:r>
          </w:p>
        </w:tc>
        <w:tc>
          <w:tcPr>
            <w:tcW w:w="270" w:type="dxa"/>
            <w:shd w:val="clear" w:color="auto" w:fill="auto"/>
          </w:tcPr>
          <w:p w14:paraId="3DB78024" w14:textId="77777777" w:rsidR="00D64099" w:rsidRPr="000967A1" w:rsidRDefault="00D64099" w:rsidP="004B7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BBB9D2" w14:textId="6A36EB5C" w:rsidR="00D64099" w:rsidRPr="000967A1" w:rsidRDefault="00CF4178" w:rsidP="002E2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0967A1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7317BC" w:rsidRPr="007317BC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0967A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317BC" w:rsidRPr="007317BC">
              <w:rPr>
                <w:rFonts w:ascii="Angsana New" w:hAnsi="Angsana New" w:cs="Angsana New"/>
                <w:sz w:val="24"/>
                <w:szCs w:val="24"/>
              </w:rPr>
              <w:t>601</w:t>
            </w:r>
            <w:r w:rsidRPr="000967A1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3D497D7" w14:textId="77777777" w:rsidR="00D64099" w:rsidRPr="000967A1" w:rsidRDefault="00D64099" w:rsidP="004B7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5DD1D1D2" w14:textId="761EE025" w:rsidR="00D64099" w:rsidRPr="000967A1" w:rsidRDefault="004F2B96" w:rsidP="002F2E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3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0967A1">
              <w:rPr>
                <w:rFonts w:ascii="Angsana New" w:hAnsi="Angsana New" w:cs="Angsana New"/>
                <w:sz w:val="24"/>
                <w:szCs w:val="24"/>
              </w:rPr>
              <w:t>13,007</w:t>
            </w:r>
          </w:p>
        </w:tc>
      </w:tr>
      <w:tr w:rsidR="004B7D19" w:rsidRPr="000967A1" w14:paraId="30C46DD5" w14:textId="77777777" w:rsidTr="004B7D19">
        <w:trPr>
          <w:cantSplit/>
          <w:trHeight w:hRule="exact" w:val="346"/>
        </w:trPr>
        <w:tc>
          <w:tcPr>
            <w:tcW w:w="4680" w:type="dxa"/>
            <w:vAlign w:val="bottom"/>
          </w:tcPr>
          <w:p w14:paraId="68027806" w14:textId="421F6410" w:rsidR="00D86C4F" w:rsidRPr="00DE00BE" w:rsidRDefault="00FC4C81" w:rsidP="004B7D19">
            <w:pPr>
              <w:spacing w:line="240" w:lineRule="auto"/>
              <w:contextualSpacing/>
              <w:jc w:val="thaiDistribute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 w:hint="cs"/>
                <w:sz w:val="24"/>
                <w:szCs w:val="24"/>
                <w:cs/>
              </w:rPr>
              <w:t>กลับรายการ</w:t>
            </w:r>
            <w:r w:rsidR="00052562">
              <w:rPr>
                <w:rFonts w:ascii="Angsana New" w:eastAsia="Arial Unicode MS" w:hAnsi="Angsana New" w:cs="Angsana New" w:hint="cs"/>
                <w:sz w:val="24"/>
                <w:szCs w:val="24"/>
                <w:cs/>
              </w:rPr>
              <w:t>ขาดทุน</w:t>
            </w:r>
            <w:r w:rsidR="00CD3C68">
              <w:rPr>
                <w:rFonts w:ascii="Angsana New" w:eastAsia="Arial Unicode MS" w:hAnsi="Angsana New" w:cs="Angsana New" w:hint="cs"/>
                <w:sz w:val="24"/>
                <w:szCs w:val="24"/>
                <w:cs/>
              </w:rPr>
              <w:t>จาก</w:t>
            </w:r>
            <w:r w:rsidR="002F2E4B" w:rsidRPr="000967A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การด้อยค่า</w:t>
            </w:r>
            <w:r w:rsidR="00D86C4F" w:rsidRPr="000967A1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เงินให้กู้ยืมแก่กิจการที่เกี่ยวข้องกัน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1C35DA3" w14:textId="3BC6A4C5" w:rsidR="00D86C4F" w:rsidRPr="000967A1" w:rsidRDefault="002E2A8B" w:rsidP="004B7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EC1FC9" w14:textId="77777777" w:rsidR="00D86C4F" w:rsidRPr="000967A1" w:rsidRDefault="00D86C4F" w:rsidP="004B7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8C5F99" w14:textId="52820CCC" w:rsidR="00D86C4F" w:rsidRPr="000967A1" w:rsidRDefault="0021576C" w:rsidP="002F2E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0967A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3C5AE7" w14:textId="77777777" w:rsidR="00D86C4F" w:rsidRPr="000967A1" w:rsidRDefault="00D86C4F" w:rsidP="004B7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784674" w14:textId="3F84E4C9" w:rsidR="00D86C4F" w:rsidRPr="000967A1" w:rsidRDefault="00CF4178" w:rsidP="002E2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0967A1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7317BC" w:rsidRPr="007317B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0967A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317BC" w:rsidRPr="007317BC">
              <w:rPr>
                <w:rFonts w:ascii="Angsana New" w:hAnsi="Angsana New" w:cs="Angsana New"/>
                <w:sz w:val="24"/>
                <w:szCs w:val="24"/>
              </w:rPr>
              <w:t>724</w:t>
            </w:r>
            <w:r w:rsidRPr="000967A1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233B7C5" w14:textId="77777777" w:rsidR="00D86C4F" w:rsidRPr="000967A1" w:rsidRDefault="00D86C4F" w:rsidP="004B7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151DBC10" w14:textId="4665C8DD" w:rsidR="00D86C4F" w:rsidRPr="000967A1" w:rsidRDefault="0053130B" w:rsidP="002F2E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3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0967A1">
              <w:rPr>
                <w:rFonts w:ascii="Angsana New" w:hAnsi="Angsana New" w:cs="Angsana New"/>
                <w:sz w:val="24"/>
                <w:szCs w:val="24"/>
              </w:rPr>
              <w:t>(211)</w:t>
            </w:r>
          </w:p>
        </w:tc>
      </w:tr>
      <w:tr w:rsidR="002E2A8B" w:rsidRPr="000967A1" w14:paraId="2AEACED8" w14:textId="77777777" w:rsidTr="00515682">
        <w:trPr>
          <w:cantSplit/>
          <w:trHeight w:hRule="exact" w:val="346"/>
        </w:trPr>
        <w:tc>
          <w:tcPr>
            <w:tcW w:w="4680" w:type="dxa"/>
            <w:vAlign w:val="bottom"/>
          </w:tcPr>
          <w:p w14:paraId="78202DFC" w14:textId="70483680" w:rsidR="002E2A8B" w:rsidRPr="000967A1" w:rsidRDefault="002E2A8B" w:rsidP="002E2A8B">
            <w:pPr>
              <w:spacing w:line="240" w:lineRule="auto"/>
              <w:contextualSpacing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0967A1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(กลับรายการ) ขาดทุนจากการลดมูลค่าของสินค้าคงเหลือ</w:t>
            </w:r>
          </w:p>
        </w:tc>
        <w:tc>
          <w:tcPr>
            <w:tcW w:w="990" w:type="dxa"/>
            <w:shd w:val="clear" w:color="auto" w:fill="auto"/>
          </w:tcPr>
          <w:p w14:paraId="05911470" w14:textId="0D681209" w:rsidR="002E2A8B" w:rsidRPr="000967A1" w:rsidRDefault="002E2A8B" w:rsidP="002E2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2E2A8B">
              <w:rPr>
                <w:rFonts w:ascii="Angsana New" w:hAnsi="Angsana New" w:cs="Angsana New"/>
                <w:sz w:val="24"/>
                <w:szCs w:val="24"/>
              </w:rPr>
              <w:t>2,321</w:t>
            </w:r>
          </w:p>
        </w:tc>
        <w:tc>
          <w:tcPr>
            <w:tcW w:w="270" w:type="dxa"/>
            <w:shd w:val="clear" w:color="auto" w:fill="auto"/>
          </w:tcPr>
          <w:p w14:paraId="29C9B1C7" w14:textId="77777777" w:rsidR="002E2A8B" w:rsidRPr="000967A1" w:rsidRDefault="002E2A8B" w:rsidP="002E2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B5F5C3" w14:textId="2498CBFA" w:rsidR="002E2A8B" w:rsidRPr="000967A1" w:rsidRDefault="002E2A8B" w:rsidP="002F2E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0967A1">
              <w:rPr>
                <w:rFonts w:ascii="Angsana New" w:hAnsi="Angsana New" w:cs="Angsana New"/>
                <w:sz w:val="24"/>
                <w:szCs w:val="24"/>
              </w:rPr>
              <w:t>(137,916)</w:t>
            </w:r>
          </w:p>
        </w:tc>
        <w:tc>
          <w:tcPr>
            <w:tcW w:w="270" w:type="dxa"/>
            <w:shd w:val="clear" w:color="auto" w:fill="auto"/>
          </w:tcPr>
          <w:p w14:paraId="14A204D9" w14:textId="77777777" w:rsidR="002E2A8B" w:rsidRPr="000967A1" w:rsidRDefault="002E2A8B" w:rsidP="002E2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A0A57E" w14:textId="72806DA2" w:rsidR="002E2A8B" w:rsidRPr="000967A1" w:rsidRDefault="007317BC" w:rsidP="002E2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7317BC">
              <w:rPr>
                <w:rFonts w:ascii="Angsana New" w:hAnsi="Angsana New" w:cs="Angsana New"/>
                <w:sz w:val="24"/>
                <w:szCs w:val="24"/>
              </w:rPr>
              <w:t>59</w:t>
            </w:r>
            <w:r w:rsidR="002E2A8B" w:rsidRPr="000967A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317BC">
              <w:rPr>
                <w:rFonts w:ascii="Angsana New" w:hAnsi="Angsana New" w:cs="Angsana New"/>
                <w:sz w:val="24"/>
                <w:szCs w:val="24"/>
              </w:rPr>
              <w:t>229</w:t>
            </w:r>
          </w:p>
        </w:tc>
        <w:tc>
          <w:tcPr>
            <w:tcW w:w="270" w:type="dxa"/>
            <w:shd w:val="clear" w:color="auto" w:fill="auto"/>
          </w:tcPr>
          <w:p w14:paraId="7BF99023" w14:textId="77777777" w:rsidR="002E2A8B" w:rsidRPr="000967A1" w:rsidRDefault="002E2A8B" w:rsidP="002E2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301B85DA" w14:textId="72525DB4" w:rsidR="002E2A8B" w:rsidRPr="000967A1" w:rsidRDefault="002E2A8B" w:rsidP="002F2E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3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0967A1">
              <w:rPr>
                <w:rFonts w:ascii="Angsana New" w:hAnsi="Angsana New" w:cs="Angsana New"/>
                <w:sz w:val="24"/>
                <w:szCs w:val="24"/>
              </w:rPr>
              <w:t>(24,721)</w:t>
            </w:r>
          </w:p>
        </w:tc>
      </w:tr>
      <w:tr w:rsidR="002E2A8B" w:rsidRPr="000967A1" w14:paraId="490E3BCB" w14:textId="77777777" w:rsidTr="00515682">
        <w:trPr>
          <w:cantSplit/>
          <w:trHeight w:hRule="exact" w:val="346"/>
        </w:trPr>
        <w:tc>
          <w:tcPr>
            <w:tcW w:w="4680" w:type="dxa"/>
            <w:vAlign w:val="bottom"/>
          </w:tcPr>
          <w:p w14:paraId="411F8B71" w14:textId="494E95C0" w:rsidR="002E2A8B" w:rsidRPr="000967A1" w:rsidRDefault="00DC0549" w:rsidP="002E2A8B">
            <w:pPr>
              <w:spacing w:line="240" w:lineRule="auto"/>
              <w:contextualSpacing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eastAsia="Arial Unicode MS" w:hAnsi="Angsana New" w:cs="Angsana New" w:hint="cs"/>
                <w:sz w:val="24"/>
                <w:szCs w:val="24"/>
                <w:cs/>
                <w:lang w:val="en-GB"/>
              </w:rPr>
              <w:t>(</w:t>
            </w:r>
            <w:r w:rsidR="002E2A8B" w:rsidRPr="000967A1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กลับรายการ</w:t>
            </w:r>
            <w:r>
              <w:rPr>
                <w:rFonts w:ascii="Angsana New" w:eastAsia="Arial Unicode MS" w:hAnsi="Angsana New" w:cs="Angsana New" w:hint="cs"/>
                <w:sz w:val="24"/>
                <w:szCs w:val="24"/>
                <w:cs/>
                <w:lang w:val="en-GB"/>
              </w:rPr>
              <w:t xml:space="preserve">) </w:t>
            </w:r>
            <w:r w:rsidR="002E2A8B" w:rsidRPr="000967A1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ขาดทุนการด้อยค่าของที่ดิน อาคาร</w:t>
            </w:r>
          </w:p>
        </w:tc>
        <w:tc>
          <w:tcPr>
            <w:tcW w:w="990" w:type="dxa"/>
            <w:shd w:val="clear" w:color="auto" w:fill="auto"/>
          </w:tcPr>
          <w:p w14:paraId="723556DF" w14:textId="72A3F8BC" w:rsidR="002E2A8B" w:rsidRPr="000967A1" w:rsidRDefault="002E2A8B" w:rsidP="002E2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352ADA4" w14:textId="77777777" w:rsidR="002E2A8B" w:rsidRPr="000967A1" w:rsidRDefault="002E2A8B" w:rsidP="002E2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DC0D2D" w14:textId="77777777" w:rsidR="002E2A8B" w:rsidRPr="000967A1" w:rsidRDefault="002E2A8B" w:rsidP="002F2E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5F22B5A" w14:textId="77777777" w:rsidR="002E2A8B" w:rsidRPr="000967A1" w:rsidRDefault="002E2A8B" w:rsidP="002E2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75E86C" w14:textId="77777777" w:rsidR="002E2A8B" w:rsidRPr="000967A1" w:rsidRDefault="002E2A8B" w:rsidP="002E2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4625114" w14:textId="77777777" w:rsidR="002E2A8B" w:rsidRPr="000967A1" w:rsidRDefault="002E2A8B" w:rsidP="002E2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1ACD1794" w14:textId="77777777" w:rsidR="002E2A8B" w:rsidRPr="000967A1" w:rsidRDefault="002E2A8B" w:rsidP="002F2E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3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E2A8B" w:rsidRPr="000967A1" w14:paraId="662DE202" w14:textId="77777777" w:rsidTr="00515682">
        <w:trPr>
          <w:cantSplit/>
          <w:trHeight w:hRule="exact" w:val="346"/>
        </w:trPr>
        <w:tc>
          <w:tcPr>
            <w:tcW w:w="4680" w:type="dxa"/>
            <w:vAlign w:val="bottom"/>
          </w:tcPr>
          <w:p w14:paraId="5A7F58DA" w14:textId="07840694" w:rsidR="002E2A8B" w:rsidRPr="000967A1" w:rsidRDefault="002E2A8B" w:rsidP="002E2A8B">
            <w:pPr>
              <w:spacing w:line="240" w:lineRule="auto"/>
              <w:contextualSpacing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0967A1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 xml:space="preserve">   และอุปกรณ์ และสินทรัพย์ไม่มีตัวตน</w:t>
            </w:r>
            <w:r w:rsidR="004E5557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 xml:space="preserve"> </w:t>
            </w:r>
            <w:r w:rsidRPr="000967A1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990" w:type="dxa"/>
            <w:shd w:val="clear" w:color="auto" w:fill="auto"/>
          </w:tcPr>
          <w:p w14:paraId="62807D1C" w14:textId="3E7E5AF1" w:rsidR="002E2A8B" w:rsidRPr="000967A1" w:rsidRDefault="007317BC" w:rsidP="002F2E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7317BC">
              <w:rPr>
                <w:rFonts w:ascii="Angsana New" w:hAnsi="Angsana New" w:cs="Angsana New"/>
                <w:sz w:val="24"/>
                <w:szCs w:val="24"/>
              </w:rPr>
              <w:t>43</w:t>
            </w:r>
            <w:r w:rsidR="002E2A8B" w:rsidRPr="002E2A8B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7317BC">
              <w:rPr>
                <w:rFonts w:ascii="Angsana New" w:hAnsi="Angsana New" w:cs="Angsana New"/>
                <w:sz w:val="24"/>
                <w:szCs w:val="24"/>
              </w:rPr>
              <w:t>851</w:t>
            </w:r>
          </w:p>
        </w:tc>
        <w:tc>
          <w:tcPr>
            <w:tcW w:w="270" w:type="dxa"/>
            <w:shd w:val="clear" w:color="auto" w:fill="auto"/>
          </w:tcPr>
          <w:p w14:paraId="764C73CF" w14:textId="77777777" w:rsidR="002E2A8B" w:rsidRPr="000967A1" w:rsidRDefault="002E2A8B" w:rsidP="002E2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03C7D4" w14:textId="12260A98" w:rsidR="002E2A8B" w:rsidRPr="000967A1" w:rsidRDefault="002E2A8B" w:rsidP="002F2E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0967A1">
              <w:rPr>
                <w:rFonts w:ascii="Angsana New" w:hAnsi="Angsana New" w:cs="Angsana New"/>
                <w:sz w:val="24"/>
                <w:szCs w:val="24"/>
              </w:rPr>
              <w:t>(7,417)</w:t>
            </w:r>
          </w:p>
        </w:tc>
        <w:tc>
          <w:tcPr>
            <w:tcW w:w="270" w:type="dxa"/>
            <w:shd w:val="clear" w:color="auto" w:fill="auto"/>
          </w:tcPr>
          <w:p w14:paraId="22160521" w14:textId="77777777" w:rsidR="002E2A8B" w:rsidRPr="000967A1" w:rsidRDefault="002E2A8B" w:rsidP="002E2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CF993B" w14:textId="53A6ABA2" w:rsidR="002E2A8B" w:rsidRPr="000967A1" w:rsidRDefault="002F2E4B" w:rsidP="002E2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3648E5" w14:textId="77777777" w:rsidR="002E2A8B" w:rsidRPr="000967A1" w:rsidRDefault="002E2A8B" w:rsidP="002E2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41975893" w14:textId="5CE1B3D5" w:rsidR="002E2A8B" w:rsidRPr="000967A1" w:rsidRDefault="002E2A8B" w:rsidP="002F2E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3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0967A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B7D19" w:rsidRPr="000967A1" w14:paraId="5B4BE385" w14:textId="77777777" w:rsidTr="004B7D19">
        <w:trPr>
          <w:cantSplit/>
          <w:trHeight w:hRule="exact" w:val="346"/>
        </w:trPr>
        <w:tc>
          <w:tcPr>
            <w:tcW w:w="4680" w:type="dxa"/>
            <w:vAlign w:val="bottom"/>
          </w:tcPr>
          <w:p w14:paraId="68E3FF6B" w14:textId="6A78FE27" w:rsidR="00CF4178" w:rsidRPr="000967A1" w:rsidRDefault="00CF4178" w:rsidP="004B7D19">
            <w:pPr>
              <w:spacing w:line="240" w:lineRule="auto"/>
              <w:contextualSpacing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0967A1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ขาดทุนจากการด้อยค่าของเงินลงทุนในบริษัทย่อย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DCA99DF" w14:textId="3F534929" w:rsidR="00CF4178" w:rsidRPr="000967A1" w:rsidRDefault="002E2A8B" w:rsidP="004B7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7DA600" w14:textId="77777777" w:rsidR="00CF4178" w:rsidRPr="000967A1" w:rsidRDefault="00CF4178" w:rsidP="004B7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562B5C" w14:textId="587112CE" w:rsidR="00CF4178" w:rsidRPr="000967A1" w:rsidRDefault="00CF4178" w:rsidP="002F2E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0967A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CA4EB4" w14:textId="77777777" w:rsidR="00CF4178" w:rsidRPr="000967A1" w:rsidRDefault="00CF4178" w:rsidP="004B7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3A008A" w14:textId="791BA5FE" w:rsidR="00CF4178" w:rsidRPr="000967A1" w:rsidRDefault="00CF4178" w:rsidP="002E2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2E2A8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33B455" w14:textId="77777777" w:rsidR="00CF4178" w:rsidRPr="000967A1" w:rsidRDefault="00CF4178" w:rsidP="004B7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6599E0A4" w14:textId="3EC73079" w:rsidR="00CF4178" w:rsidRPr="000967A1" w:rsidRDefault="00CF4178" w:rsidP="002F2E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3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0967A1">
              <w:rPr>
                <w:rFonts w:ascii="Angsana New" w:hAnsi="Angsana New" w:cs="Angsana New"/>
                <w:sz w:val="24"/>
                <w:szCs w:val="24"/>
              </w:rPr>
              <w:t>52,335</w:t>
            </w:r>
          </w:p>
        </w:tc>
      </w:tr>
      <w:tr w:rsidR="004B7D19" w:rsidRPr="000967A1" w14:paraId="7618B3F9" w14:textId="77777777" w:rsidTr="004B7D19">
        <w:trPr>
          <w:cantSplit/>
          <w:trHeight w:hRule="exact" w:val="346"/>
        </w:trPr>
        <w:tc>
          <w:tcPr>
            <w:tcW w:w="4680" w:type="dxa"/>
            <w:vAlign w:val="bottom"/>
          </w:tcPr>
          <w:p w14:paraId="56DACA7E" w14:textId="062CBD4B" w:rsidR="00CF4178" w:rsidRPr="000967A1" w:rsidRDefault="00CF4178" w:rsidP="004B7D19">
            <w:pPr>
              <w:spacing w:line="240" w:lineRule="auto"/>
              <w:contextualSpacing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0967A1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29728C7" w14:textId="025CB9F8" w:rsidR="00CF4178" w:rsidRPr="000967A1" w:rsidRDefault="007317BC" w:rsidP="004B7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7317BC">
              <w:rPr>
                <w:rFonts w:ascii="Angsana New" w:hAnsi="Angsana New" w:cs="Angsana New"/>
                <w:sz w:val="24"/>
                <w:szCs w:val="24"/>
              </w:rPr>
              <w:t>175</w:t>
            </w:r>
            <w:r w:rsidR="002E2A8B" w:rsidRPr="002E2A8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317BC">
              <w:rPr>
                <w:rFonts w:ascii="Angsana New" w:hAnsi="Angsana New" w:cs="Angsana New"/>
                <w:sz w:val="24"/>
                <w:szCs w:val="24"/>
              </w:rPr>
              <w:t>145</w:t>
            </w:r>
          </w:p>
        </w:tc>
        <w:tc>
          <w:tcPr>
            <w:tcW w:w="270" w:type="dxa"/>
            <w:shd w:val="clear" w:color="auto" w:fill="auto"/>
          </w:tcPr>
          <w:p w14:paraId="1C042E71" w14:textId="77777777" w:rsidR="00CF4178" w:rsidRPr="000967A1" w:rsidRDefault="00CF4178" w:rsidP="004B7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7657DA" w14:textId="29FD4C29" w:rsidR="00CF4178" w:rsidRPr="000967A1" w:rsidRDefault="00CF4178" w:rsidP="002F2E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0967A1">
              <w:rPr>
                <w:rFonts w:ascii="Angsana New" w:hAnsi="Angsana New" w:cs="Angsana New"/>
                <w:sz w:val="24"/>
                <w:szCs w:val="24"/>
              </w:rPr>
              <w:t>169,072</w:t>
            </w:r>
          </w:p>
        </w:tc>
        <w:tc>
          <w:tcPr>
            <w:tcW w:w="270" w:type="dxa"/>
            <w:shd w:val="clear" w:color="auto" w:fill="auto"/>
          </w:tcPr>
          <w:p w14:paraId="421525E1" w14:textId="77777777" w:rsidR="00CF4178" w:rsidRPr="000967A1" w:rsidRDefault="00CF4178" w:rsidP="004B7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5B00DB" w14:textId="34BBE78D" w:rsidR="00CF4178" w:rsidRPr="000967A1" w:rsidRDefault="00CF4178" w:rsidP="002E2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2E2A8B">
              <w:rPr>
                <w:rFonts w:ascii="Angsana New" w:hAnsi="Angsana New" w:cs="Angsana New"/>
                <w:sz w:val="24"/>
                <w:szCs w:val="24"/>
              </w:rPr>
              <w:t>54,639</w:t>
            </w:r>
          </w:p>
        </w:tc>
        <w:tc>
          <w:tcPr>
            <w:tcW w:w="270" w:type="dxa"/>
            <w:shd w:val="clear" w:color="auto" w:fill="auto"/>
          </w:tcPr>
          <w:p w14:paraId="7E3C9C69" w14:textId="77777777" w:rsidR="00CF4178" w:rsidRPr="000967A1" w:rsidRDefault="00CF4178" w:rsidP="004B7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76495397" w14:textId="708F44B6" w:rsidR="00CF4178" w:rsidRPr="000967A1" w:rsidRDefault="00CF4178" w:rsidP="002F2E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3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0967A1">
              <w:rPr>
                <w:rFonts w:ascii="Angsana New" w:hAnsi="Angsana New" w:cs="Angsana New"/>
                <w:sz w:val="24"/>
                <w:szCs w:val="24"/>
              </w:rPr>
              <w:t>51,582</w:t>
            </w:r>
          </w:p>
        </w:tc>
      </w:tr>
      <w:tr w:rsidR="004B7D19" w:rsidRPr="000967A1" w14:paraId="043D1AA2" w14:textId="77777777" w:rsidTr="004B7D19">
        <w:trPr>
          <w:cantSplit/>
          <w:trHeight w:hRule="exact" w:val="346"/>
        </w:trPr>
        <w:tc>
          <w:tcPr>
            <w:tcW w:w="4680" w:type="dxa"/>
            <w:vAlign w:val="bottom"/>
          </w:tcPr>
          <w:p w14:paraId="3938D8A1" w14:textId="39E8B415" w:rsidR="00D86C4F" w:rsidRPr="000967A1" w:rsidRDefault="00D86C4F" w:rsidP="004B7D19">
            <w:pPr>
              <w:spacing w:line="240" w:lineRule="auto"/>
              <w:contextualSpacing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0967A1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ขาดทุน</w:t>
            </w:r>
            <w:r w:rsidR="002F2E4B">
              <w:rPr>
                <w:rFonts w:ascii="Angsana New" w:eastAsia="Arial Unicode MS" w:hAnsi="Angsana New" w:cs="Angsana New" w:hint="cs"/>
                <w:sz w:val="24"/>
                <w:szCs w:val="24"/>
                <w:cs/>
                <w:lang w:val="en-GB"/>
              </w:rPr>
              <w:t xml:space="preserve"> (กำไร) </w:t>
            </w:r>
            <w:r w:rsidRPr="000967A1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จากการจำหน่ายและตัดจำหน่ายที่ดิน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4DB6D4E" w14:textId="77777777" w:rsidR="00D86C4F" w:rsidRPr="000967A1" w:rsidRDefault="00D86C4F" w:rsidP="004B7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0FD3ADB" w14:textId="77777777" w:rsidR="00D86C4F" w:rsidRPr="000967A1" w:rsidRDefault="00D86C4F" w:rsidP="004B7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C79E28" w14:textId="77777777" w:rsidR="00D86C4F" w:rsidRPr="000967A1" w:rsidRDefault="00D86C4F" w:rsidP="002F2E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E0B19A8" w14:textId="77777777" w:rsidR="00D86C4F" w:rsidRPr="000967A1" w:rsidRDefault="00D86C4F" w:rsidP="004B7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E41F0E" w14:textId="77777777" w:rsidR="00D86C4F" w:rsidRPr="000967A1" w:rsidRDefault="00D86C4F" w:rsidP="002E2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C883627" w14:textId="77777777" w:rsidR="00D86C4F" w:rsidRPr="000967A1" w:rsidRDefault="00D86C4F" w:rsidP="004B7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0923663" w14:textId="77777777" w:rsidR="00D86C4F" w:rsidRPr="000967A1" w:rsidRDefault="00D86C4F" w:rsidP="002F2E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3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E2A8B" w:rsidRPr="000967A1" w14:paraId="7C91CEDE" w14:textId="77777777" w:rsidTr="00DE00BE">
        <w:trPr>
          <w:cantSplit/>
          <w:trHeight w:hRule="exact" w:val="335"/>
        </w:trPr>
        <w:tc>
          <w:tcPr>
            <w:tcW w:w="4680" w:type="dxa"/>
            <w:vAlign w:val="bottom"/>
          </w:tcPr>
          <w:p w14:paraId="2386FF2A" w14:textId="0B0E5B8B" w:rsidR="002E2A8B" w:rsidRPr="000967A1" w:rsidRDefault="002E2A8B" w:rsidP="002E2A8B">
            <w:pPr>
              <w:spacing w:line="240" w:lineRule="auto"/>
              <w:contextualSpacing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0967A1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 xml:space="preserve">   อาคาร และอุปกรณ์</w:t>
            </w:r>
            <w:r w:rsidR="00E335EB">
              <w:rPr>
                <w:rFonts w:ascii="Angsana New" w:eastAsia="Arial Unicode MS" w:hAnsi="Angsana New" w:cs="Angsana New"/>
                <w:sz w:val="24"/>
                <w:szCs w:val="24"/>
              </w:rPr>
              <w:t xml:space="preserve"> </w:t>
            </w:r>
            <w:r w:rsidR="00E335EB">
              <w:rPr>
                <w:rFonts w:ascii="Angsana New" w:eastAsia="Arial Unicode MS" w:hAnsi="Angsana New" w:cs="Angsana New" w:hint="cs"/>
                <w:sz w:val="24"/>
                <w:szCs w:val="24"/>
                <w:cs/>
              </w:rPr>
              <w:t>สิทธิการเช่า</w:t>
            </w:r>
            <w:r w:rsidR="00E335EB">
              <w:rPr>
                <w:rFonts w:ascii="Angsana New" w:eastAsia="Arial Unicode MS" w:hAnsi="Angsana New" w:cs="Angsana New"/>
                <w:sz w:val="24"/>
                <w:szCs w:val="24"/>
              </w:rPr>
              <w:t xml:space="preserve"> </w:t>
            </w:r>
            <w:r w:rsidRPr="000967A1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สินทรัพย์ไม่มีตัวตน</w:t>
            </w:r>
            <w:r w:rsidR="00E335EB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0CF7A183" w14:textId="40DA995F" w:rsidR="002E2A8B" w:rsidRPr="000967A1" w:rsidRDefault="002E2A8B" w:rsidP="002E2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2FBE6DC" w14:textId="77777777" w:rsidR="002E2A8B" w:rsidRPr="000967A1" w:rsidRDefault="002E2A8B" w:rsidP="002E2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D453F5" w14:textId="1D3A9BFE" w:rsidR="002E2A8B" w:rsidRPr="000967A1" w:rsidRDefault="002E2A8B" w:rsidP="002F2E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0A5D1E1" w14:textId="77777777" w:rsidR="002E2A8B" w:rsidRPr="000967A1" w:rsidRDefault="002E2A8B" w:rsidP="002E2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718E3D" w14:textId="59CB1B81" w:rsidR="002E2A8B" w:rsidRPr="000967A1" w:rsidRDefault="002E2A8B" w:rsidP="002F2E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36A8A6A" w14:textId="77777777" w:rsidR="002E2A8B" w:rsidRPr="000967A1" w:rsidRDefault="002E2A8B" w:rsidP="002E2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294CA63A" w14:textId="5FEB045F" w:rsidR="002E2A8B" w:rsidRPr="000967A1" w:rsidRDefault="002E2A8B" w:rsidP="002F2E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3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E5AF2" w:rsidRPr="000967A1" w14:paraId="4CAD2210" w14:textId="77777777" w:rsidTr="00B1799B">
        <w:trPr>
          <w:cantSplit/>
          <w:trHeight w:hRule="exact" w:val="346"/>
        </w:trPr>
        <w:tc>
          <w:tcPr>
            <w:tcW w:w="4680" w:type="dxa"/>
            <w:vAlign w:val="bottom"/>
          </w:tcPr>
          <w:p w14:paraId="08F75724" w14:textId="369E1331" w:rsidR="00FE5AF2" w:rsidRPr="000967A1" w:rsidRDefault="00FE5AF2" w:rsidP="00FE5AF2">
            <w:pPr>
              <w:spacing w:line="240" w:lineRule="auto"/>
              <w:contextualSpacing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Arial Unicode MS" w:hAnsi="Angsana New" w:cs="Angsana New" w:hint="cs"/>
                <w:sz w:val="24"/>
                <w:szCs w:val="24"/>
                <w:cs/>
                <w:lang w:val="en-GB"/>
              </w:rPr>
              <w:t xml:space="preserve">   และค่าความนิยม </w:t>
            </w:r>
            <w:r w:rsidRPr="000967A1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990" w:type="dxa"/>
            <w:shd w:val="clear" w:color="auto" w:fill="auto"/>
          </w:tcPr>
          <w:p w14:paraId="13D6C803" w14:textId="66A0AE0C" w:rsidR="00FE5AF2" w:rsidRPr="002E2A8B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2E2A8B">
              <w:rPr>
                <w:rFonts w:ascii="Angsana New" w:hAnsi="Angsana New" w:cs="Angsana New"/>
                <w:sz w:val="24"/>
                <w:szCs w:val="24"/>
              </w:rPr>
              <w:t>3,880</w:t>
            </w:r>
          </w:p>
        </w:tc>
        <w:tc>
          <w:tcPr>
            <w:tcW w:w="270" w:type="dxa"/>
            <w:shd w:val="clear" w:color="auto" w:fill="auto"/>
          </w:tcPr>
          <w:p w14:paraId="31C3DCF4" w14:textId="77777777" w:rsidR="00FE5AF2" w:rsidRPr="000967A1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004984" w14:textId="3D41E45E" w:rsidR="00FE5AF2" w:rsidRPr="000967A1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0967A1">
              <w:rPr>
                <w:rFonts w:ascii="Angsana New" w:hAnsi="Angsana New" w:cs="Angsana New"/>
                <w:sz w:val="24"/>
                <w:szCs w:val="24"/>
              </w:rPr>
              <w:t>37,633</w:t>
            </w:r>
          </w:p>
        </w:tc>
        <w:tc>
          <w:tcPr>
            <w:tcW w:w="270" w:type="dxa"/>
            <w:shd w:val="clear" w:color="auto" w:fill="auto"/>
          </w:tcPr>
          <w:p w14:paraId="201134BB" w14:textId="77777777" w:rsidR="00FE5AF2" w:rsidRPr="000967A1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20B35D" w14:textId="23E2B41B" w:rsidR="00FE5AF2" w:rsidRPr="000967A1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967A1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7317BC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0967A1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7317BC">
              <w:rPr>
                <w:rFonts w:ascii="Angsana New" w:hAnsi="Angsana New" w:cs="Angsana New"/>
                <w:sz w:val="24"/>
                <w:szCs w:val="24"/>
              </w:rPr>
              <w:t>233</w:t>
            </w:r>
            <w:r w:rsidRPr="000967A1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48DD0ED" w14:textId="77777777" w:rsidR="00FE5AF2" w:rsidRPr="000967A1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3F94DB48" w14:textId="4B242E00" w:rsidR="00FE5AF2" w:rsidRPr="000967A1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3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0967A1">
              <w:rPr>
                <w:rFonts w:ascii="Angsana New" w:hAnsi="Angsana New" w:cs="Angsana New"/>
                <w:sz w:val="24"/>
                <w:szCs w:val="24"/>
              </w:rPr>
              <w:t>4,513</w:t>
            </w:r>
          </w:p>
        </w:tc>
      </w:tr>
      <w:tr w:rsidR="00FE5AF2" w:rsidRPr="000967A1" w14:paraId="24F1E0C7" w14:textId="77777777" w:rsidTr="00B1799B">
        <w:trPr>
          <w:cantSplit/>
          <w:trHeight w:hRule="exact" w:val="346"/>
        </w:trPr>
        <w:tc>
          <w:tcPr>
            <w:tcW w:w="4680" w:type="dxa"/>
            <w:vAlign w:val="bottom"/>
          </w:tcPr>
          <w:p w14:paraId="66121E8B" w14:textId="19C32959" w:rsidR="00FE5AF2" w:rsidRPr="000967A1" w:rsidRDefault="00FE5AF2" w:rsidP="00FE5AF2">
            <w:pPr>
              <w:spacing w:line="240" w:lineRule="auto"/>
              <w:contextualSpacing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  <w:r w:rsidRPr="000967A1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กำไรจากการขายเงินลงทุน</w:t>
            </w:r>
          </w:p>
        </w:tc>
        <w:tc>
          <w:tcPr>
            <w:tcW w:w="990" w:type="dxa"/>
            <w:shd w:val="clear" w:color="auto" w:fill="auto"/>
          </w:tcPr>
          <w:p w14:paraId="602AB647" w14:textId="26268EE7" w:rsidR="00FE5AF2" w:rsidRPr="000967A1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2E2A8B">
              <w:rPr>
                <w:rFonts w:ascii="Angsana New" w:hAnsi="Angsana New" w:cs="Angsana New"/>
                <w:sz w:val="24"/>
                <w:szCs w:val="24"/>
              </w:rPr>
              <w:t>(69,113)</w:t>
            </w:r>
          </w:p>
        </w:tc>
        <w:tc>
          <w:tcPr>
            <w:tcW w:w="270" w:type="dxa"/>
            <w:shd w:val="clear" w:color="auto" w:fill="auto"/>
          </w:tcPr>
          <w:p w14:paraId="619F9E54" w14:textId="77777777" w:rsidR="00FE5AF2" w:rsidRPr="000967A1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89E2DE" w14:textId="6B2708AF" w:rsidR="00FE5AF2" w:rsidRPr="000967A1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D13D23" w14:textId="77777777" w:rsidR="00FE5AF2" w:rsidRPr="000967A1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231D10" w14:textId="6F15F0FA" w:rsidR="00FE5AF2" w:rsidRPr="000967A1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967A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1ED53D" w14:textId="77777777" w:rsidR="00FE5AF2" w:rsidRPr="000967A1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CE76A9E" w14:textId="4970A6DE" w:rsidR="00FE5AF2" w:rsidRPr="000967A1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3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FE5AF2" w:rsidRPr="000967A1" w14:paraId="5A4DCED7" w14:textId="77777777" w:rsidTr="00B1799B">
        <w:trPr>
          <w:cantSplit/>
          <w:trHeight w:hRule="exact" w:val="346"/>
        </w:trPr>
        <w:tc>
          <w:tcPr>
            <w:tcW w:w="4680" w:type="dxa"/>
            <w:vAlign w:val="bottom"/>
          </w:tcPr>
          <w:p w14:paraId="17FA52A3" w14:textId="7CDCB229" w:rsidR="00FE5AF2" w:rsidRPr="000967A1" w:rsidRDefault="00FE5AF2" w:rsidP="00FE5AF2">
            <w:pPr>
              <w:spacing w:line="240" w:lineRule="auto"/>
              <w:contextualSpacing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0967A1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ส่วนแบ่งกำไรจากเงินลงทุนที่รับรู้ตามวิธีส่วนได้เสีย</w:t>
            </w:r>
          </w:p>
        </w:tc>
        <w:tc>
          <w:tcPr>
            <w:tcW w:w="990" w:type="dxa"/>
            <w:shd w:val="clear" w:color="auto" w:fill="auto"/>
          </w:tcPr>
          <w:p w14:paraId="7940FF25" w14:textId="2F4F1264" w:rsidR="00FE5AF2" w:rsidRPr="000967A1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2E2A8B">
              <w:rPr>
                <w:rFonts w:ascii="Angsana New" w:hAnsi="Angsana New" w:cs="Angsana New"/>
                <w:sz w:val="24"/>
                <w:szCs w:val="24"/>
              </w:rPr>
              <w:t>(338,249)</w:t>
            </w:r>
          </w:p>
        </w:tc>
        <w:tc>
          <w:tcPr>
            <w:tcW w:w="270" w:type="dxa"/>
            <w:shd w:val="clear" w:color="auto" w:fill="auto"/>
          </w:tcPr>
          <w:p w14:paraId="4D8916AB" w14:textId="77777777" w:rsidR="00FE5AF2" w:rsidRPr="000967A1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376B13" w14:textId="170A62E6" w:rsidR="00FE5AF2" w:rsidRPr="000967A1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0967A1">
              <w:rPr>
                <w:rFonts w:ascii="Angsana New" w:hAnsi="Angsana New" w:cs="Angsana New"/>
                <w:sz w:val="24"/>
                <w:szCs w:val="24"/>
              </w:rPr>
              <w:t>(94,371)</w:t>
            </w:r>
          </w:p>
        </w:tc>
        <w:tc>
          <w:tcPr>
            <w:tcW w:w="270" w:type="dxa"/>
            <w:shd w:val="clear" w:color="auto" w:fill="auto"/>
          </w:tcPr>
          <w:p w14:paraId="2C138049" w14:textId="77777777" w:rsidR="00FE5AF2" w:rsidRPr="000967A1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32D35D5" w14:textId="0B6F52F3" w:rsidR="00FE5AF2" w:rsidRPr="000967A1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0967A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76E087" w14:textId="77777777" w:rsidR="00FE5AF2" w:rsidRPr="000967A1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3908513" w14:textId="2C95C2C1" w:rsidR="00FE5AF2" w:rsidRPr="000967A1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3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0967A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E5AF2" w:rsidRPr="000967A1" w14:paraId="62FF03F9" w14:textId="77777777" w:rsidTr="004B7D19">
        <w:trPr>
          <w:cantSplit/>
          <w:trHeight w:hRule="exact" w:val="346"/>
        </w:trPr>
        <w:tc>
          <w:tcPr>
            <w:tcW w:w="4680" w:type="dxa"/>
            <w:vAlign w:val="bottom"/>
          </w:tcPr>
          <w:p w14:paraId="2212F364" w14:textId="4E0D3BF7" w:rsidR="00FE5AF2" w:rsidRPr="000967A1" w:rsidRDefault="00FE5AF2" w:rsidP="00FE5AF2">
            <w:pPr>
              <w:spacing w:line="240" w:lineRule="auto"/>
              <w:contextualSpacing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0967A1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การปรับปรุงมูลค่ายุติธรรมเงินลงทุนที่วัดมูลค่า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C10081D" w14:textId="77777777" w:rsidR="00FE5AF2" w:rsidRPr="000967A1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E1410A3" w14:textId="77777777" w:rsidR="00FE5AF2" w:rsidRPr="000967A1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CEF75D" w14:textId="77777777" w:rsidR="00FE5AF2" w:rsidRPr="000967A1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8F45C76" w14:textId="77777777" w:rsidR="00FE5AF2" w:rsidRPr="000967A1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18C051E" w14:textId="08510AE5" w:rsidR="00FE5AF2" w:rsidRPr="000967A1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3AD301B" w14:textId="77777777" w:rsidR="00FE5AF2" w:rsidRPr="000967A1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61B5E58" w14:textId="77777777" w:rsidR="00FE5AF2" w:rsidRPr="000967A1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3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E5AF2" w:rsidRPr="000967A1" w14:paraId="34A6680C" w14:textId="77777777" w:rsidTr="006E2DAD">
        <w:trPr>
          <w:cantSplit/>
          <w:trHeight w:hRule="exact" w:val="346"/>
        </w:trPr>
        <w:tc>
          <w:tcPr>
            <w:tcW w:w="4680" w:type="dxa"/>
            <w:vAlign w:val="bottom"/>
          </w:tcPr>
          <w:p w14:paraId="0C9FF210" w14:textId="26809C61" w:rsidR="00FE5AF2" w:rsidRPr="000967A1" w:rsidRDefault="00FE5AF2" w:rsidP="00FE5AF2">
            <w:pPr>
              <w:spacing w:line="240" w:lineRule="auto"/>
              <w:contextualSpacing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0967A1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 xml:space="preserve">   ยุติธรรมผ่านกำไรขาดทุน</w:t>
            </w:r>
          </w:p>
        </w:tc>
        <w:tc>
          <w:tcPr>
            <w:tcW w:w="990" w:type="dxa"/>
            <w:shd w:val="clear" w:color="auto" w:fill="auto"/>
          </w:tcPr>
          <w:p w14:paraId="6F16016A" w14:textId="0ED360EB" w:rsidR="00FE5AF2" w:rsidRPr="000967A1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2E2A8B">
              <w:rPr>
                <w:rFonts w:ascii="Angsana New" w:hAnsi="Angsana New" w:cs="Angsana New"/>
                <w:sz w:val="24"/>
                <w:szCs w:val="24"/>
              </w:rPr>
              <w:t>(2,240)</w:t>
            </w:r>
          </w:p>
        </w:tc>
        <w:tc>
          <w:tcPr>
            <w:tcW w:w="270" w:type="dxa"/>
            <w:shd w:val="clear" w:color="auto" w:fill="auto"/>
          </w:tcPr>
          <w:p w14:paraId="3A4122CA" w14:textId="77777777" w:rsidR="00FE5AF2" w:rsidRPr="000967A1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E06CC8" w14:textId="5281CF4B" w:rsidR="00FE5AF2" w:rsidRPr="000967A1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0967A1">
              <w:rPr>
                <w:rFonts w:ascii="Angsana New" w:hAnsi="Angsana New" w:cs="Angsana New"/>
                <w:sz w:val="24"/>
                <w:szCs w:val="24"/>
              </w:rPr>
              <w:t>(2,665)</w:t>
            </w:r>
          </w:p>
        </w:tc>
        <w:tc>
          <w:tcPr>
            <w:tcW w:w="270" w:type="dxa"/>
            <w:shd w:val="clear" w:color="auto" w:fill="auto"/>
          </w:tcPr>
          <w:p w14:paraId="0FBA26DA" w14:textId="77777777" w:rsidR="00FE5AF2" w:rsidRPr="000967A1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37125C6" w14:textId="1DCACE17" w:rsidR="00FE5AF2" w:rsidRPr="000967A1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0967A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C3200E" w14:textId="77777777" w:rsidR="00FE5AF2" w:rsidRPr="000967A1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16B18E22" w14:textId="085D41FB" w:rsidR="00FE5AF2" w:rsidRPr="000967A1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3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0967A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E5AF2" w:rsidRPr="000967A1" w14:paraId="34365309" w14:textId="77777777" w:rsidTr="006E2DAD">
        <w:trPr>
          <w:cantSplit/>
          <w:trHeight w:hRule="exact" w:val="346"/>
        </w:trPr>
        <w:tc>
          <w:tcPr>
            <w:tcW w:w="4680" w:type="dxa"/>
            <w:vAlign w:val="bottom"/>
          </w:tcPr>
          <w:p w14:paraId="240ED822" w14:textId="5E3F9CD6" w:rsidR="00FE5AF2" w:rsidRPr="000967A1" w:rsidRDefault="00FE5AF2" w:rsidP="00FE5AF2">
            <w:pPr>
              <w:spacing w:line="240" w:lineRule="auto"/>
              <w:contextualSpacing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0967A1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การปรับปรุงมูลค่ายุติธรรมของเครื่องมือทางการเงิน</w:t>
            </w:r>
          </w:p>
        </w:tc>
        <w:tc>
          <w:tcPr>
            <w:tcW w:w="990" w:type="dxa"/>
            <w:shd w:val="clear" w:color="auto" w:fill="auto"/>
          </w:tcPr>
          <w:p w14:paraId="68865908" w14:textId="5E39CEBE" w:rsidR="00FE5AF2" w:rsidRPr="000967A1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2E2A8B">
              <w:rPr>
                <w:rFonts w:ascii="Angsana New" w:hAnsi="Angsana New" w:cs="Angsana New"/>
                <w:sz w:val="24"/>
                <w:szCs w:val="24"/>
              </w:rPr>
              <w:t>598,396</w:t>
            </w:r>
          </w:p>
        </w:tc>
        <w:tc>
          <w:tcPr>
            <w:tcW w:w="270" w:type="dxa"/>
            <w:shd w:val="clear" w:color="auto" w:fill="auto"/>
          </w:tcPr>
          <w:p w14:paraId="05126918" w14:textId="77777777" w:rsidR="00FE5AF2" w:rsidRPr="000967A1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566163" w14:textId="013BB639" w:rsidR="00FE5AF2" w:rsidRPr="000967A1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0967A1">
              <w:rPr>
                <w:rFonts w:ascii="Angsana New" w:hAnsi="Angsana New" w:cs="Angsana New"/>
                <w:sz w:val="24"/>
                <w:szCs w:val="24"/>
              </w:rPr>
              <w:t>3,064,572</w:t>
            </w:r>
          </w:p>
        </w:tc>
        <w:tc>
          <w:tcPr>
            <w:tcW w:w="270" w:type="dxa"/>
            <w:shd w:val="clear" w:color="auto" w:fill="auto"/>
          </w:tcPr>
          <w:p w14:paraId="42E2D820" w14:textId="77777777" w:rsidR="00FE5AF2" w:rsidRPr="000967A1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8A1034" w14:textId="09A35426" w:rsidR="00FE5AF2" w:rsidRPr="000967A1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7317BC">
              <w:rPr>
                <w:rFonts w:ascii="Angsana New" w:hAnsi="Angsana New" w:cs="Angsana New"/>
                <w:sz w:val="24"/>
                <w:szCs w:val="24"/>
              </w:rPr>
              <w:t>692</w:t>
            </w:r>
            <w:r w:rsidRPr="000967A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317BC">
              <w:rPr>
                <w:rFonts w:ascii="Angsana New" w:hAnsi="Angsana New" w:cs="Angsana New"/>
                <w:sz w:val="24"/>
                <w:szCs w:val="24"/>
              </w:rPr>
              <w:t>757</w:t>
            </w:r>
          </w:p>
        </w:tc>
        <w:tc>
          <w:tcPr>
            <w:tcW w:w="270" w:type="dxa"/>
            <w:shd w:val="clear" w:color="auto" w:fill="auto"/>
          </w:tcPr>
          <w:p w14:paraId="329C66CB" w14:textId="77777777" w:rsidR="00FE5AF2" w:rsidRPr="000967A1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352053A9" w14:textId="6F5F12D5" w:rsidR="00FE5AF2" w:rsidRPr="000967A1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3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0967A1">
              <w:rPr>
                <w:rFonts w:ascii="Angsana New" w:hAnsi="Angsana New" w:cs="Angsana New"/>
                <w:sz w:val="24"/>
                <w:szCs w:val="24"/>
              </w:rPr>
              <w:t>2,961,078</w:t>
            </w:r>
          </w:p>
        </w:tc>
      </w:tr>
      <w:tr w:rsidR="00FE5AF2" w:rsidRPr="000967A1" w14:paraId="7C62C594" w14:textId="77777777" w:rsidTr="00B720F8">
        <w:trPr>
          <w:cantSplit/>
          <w:trHeight w:hRule="exact" w:val="346"/>
        </w:trPr>
        <w:tc>
          <w:tcPr>
            <w:tcW w:w="4680" w:type="dxa"/>
            <w:vAlign w:val="bottom"/>
          </w:tcPr>
          <w:p w14:paraId="16A33F18" w14:textId="381E3962" w:rsidR="00FE5AF2" w:rsidRPr="000967A1" w:rsidRDefault="00FE5AF2" w:rsidP="00FE5AF2">
            <w:pPr>
              <w:spacing w:line="240" w:lineRule="auto"/>
              <w:contextualSpacing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  <w:r w:rsidRPr="000967A1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กำไรจากอัตราแลกเปลี่ยน</w:t>
            </w:r>
          </w:p>
        </w:tc>
        <w:tc>
          <w:tcPr>
            <w:tcW w:w="990" w:type="dxa"/>
            <w:shd w:val="clear" w:color="auto" w:fill="auto"/>
          </w:tcPr>
          <w:p w14:paraId="0FB8265B" w14:textId="0C1E4752" w:rsidR="00FE5AF2" w:rsidRPr="000967A1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2E2A8B">
              <w:rPr>
                <w:rFonts w:ascii="Angsana New" w:hAnsi="Angsana New" w:cs="Angsana New"/>
                <w:sz w:val="24"/>
                <w:szCs w:val="24"/>
              </w:rPr>
              <w:t>(2,</w:t>
            </w:r>
            <w:r>
              <w:rPr>
                <w:rFonts w:ascii="Angsana New" w:hAnsi="Angsana New" w:cs="Angsana New"/>
                <w:sz w:val="24"/>
                <w:szCs w:val="24"/>
              </w:rPr>
              <w:t>455,178</w:t>
            </w:r>
            <w:r w:rsidRPr="002E2A8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6A43219" w14:textId="77777777" w:rsidR="00FE5AF2" w:rsidRPr="000967A1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22B60A" w14:textId="066DDBC4" w:rsidR="00FE5AF2" w:rsidRPr="000967A1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0967A1">
              <w:rPr>
                <w:rFonts w:ascii="Angsana New" w:hAnsi="Angsana New" w:cs="Angsana New"/>
                <w:sz w:val="24"/>
                <w:szCs w:val="24"/>
              </w:rPr>
              <w:t>(2,086,078)</w:t>
            </w:r>
          </w:p>
        </w:tc>
        <w:tc>
          <w:tcPr>
            <w:tcW w:w="270" w:type="dxa"/>
            <w:shd w:val="clear" w:color="auto" w:fill="auto"/>
          </w:tcPr>
          <w:p w14:paraId="42AE3FA7" w14:textId="77777777" w:rsidR="00FE5AF2" w:rsidRPr="000967A1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1CCAEFA" w14:textId="236EC271" w:rsidR="00FE5AF2" w:rsidRPr="000967A1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0967A1">
              <w:rPr>
                <w:rFonts w:ascii="Angsana New" w:hAnsi="Angsana New" w:cs="Angsana New"/>
                <w:sz w:val="24"/>
                <w:szCs w:val="24"/>
              </w:rPr>
              <w:t>(746,642)</w:t>
            </w:r>
          </w:p>
        </w:tc>
        <w:tc>
          <w:tcPr>
            <w:tcW w:w="270" w:type="dxa"/>
            <w:shd w:val="clear" w:color="auto" w:fill="auto"/>
          </w:tcPr>
          <w:p w14:paraId="14618756" w14:textId="77777777" w:rsidR="00FE5AF2" w:rsidRPr="000967A1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7C91B1E6" w14:textId="23D7F159" w:rsidR="00FE5AF2" w:rsidRPr="000967A1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3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0967A1">
              <w:rPr>
                <w:rFonts w:ascii="Angsana New" w:hAnsi="Angsana New" w:cs="Angsana New"/>
                <w:sz w:val="24"/>
                <w:szCs w:val="24"/>
              </w:rPr>
              <w:t>(1,804,548)</w:t>
            </w:r>
          </w:p>
        </w:tc>
      </w:tr>
      <w:tr w:rsidR="00FE5AF2" w:rsidRPr="000967A1" w14:paraId="79E53A43" w14:textId="77777777" w:rsidTr="00B720F8">
        <w:trPr>
          <w:cantSplit/>
          <w:trHeight w:hRule="exact" w:val="346"/>
        </w:trPr>
        <w:tc>
          <w:tcPr>
            <w:tcW w:w="4680" w:type="dxa"/>
            <w:vAlign w:val="bottom"/>
          </w:tcPr>
          <w:p w14:paraId="48519974" w14:textId="5915759F" w:rsidR="00FE5AF2" w:rsidRPr="000967A1" w:rsidRDefault="00FE5AF2" w:rsidP="00FE5AF2">
            <w:pPr>
              <w:spacing w:line="240" w:lineRule="auto"/>
              <w:contextualSpacing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  <w:r w:rsidRPr="000967A1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7D78E2E2" w14:textId="3C5D28E3" w:rsidR="00FE5AF2" w:rsidRPr="000967A1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2E2A8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A4FFF3" w14:textId="77777777" w:rsidR="00FE5AF2" w:rsidRPr="000967A1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FBCCE4" w14:textId="6428DD62" w:rsidR="00FE5AF2" w:rsidRPr="000967A1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0967A1">
              <w:rPr>
                <w:rFonts w:ascii="Angsana New" w:hAnsi="Angsana New" w:cs="Angsana New"/>
                <w:sz w:val="24"/>
                <w:szCs w:val="24"/>
              </w:rPr>
              <w:t>(2,797)</w:t>
            </w:r>
          </w:p>
        </w:tc>
        <w:tc>
          <w:tcPr>
            <w:tcW w:w="270" w:type="dxa"/>
            <w:shd w:val="clear" w:color="auto" w:fill="auto"/>
          </w:tcPr>
          <w:p w14:paraId="43F028D6" w14:textId="77777777" w:rsidR="00FE5AF2" w:rsidRPr="000967A1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F5B63B2" w14:textId="6B262FB5" w:rsidR="00FE5AF2" w:rsidRPr="000967A1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0967A1">
              <w:rPr>
                <w:rFonts w:ascii="Angsana New" w:hAnsi="Angsana New" w:cs="Angsana New"/>
                <w:sz w:val="24"/>
                <w:szCs w:val="24"/>
              </w:rPr>
              <w:t>(1,712,119)</w:t>
            </w:r>
          </w:p>
        </w:tc>
        <w:tc>
          <w:tcPr>
            <w:tcW w:w="270" w:type="dxa"/>
            <w:shd w:val="clear" w:color="auto" w:fill="auto"/>
          </w:tcPr>
          <w:p w14:paraId="200C8838" w14:textId="77777777" w:rsidR="00FE5AF2" w:rsidRPr="000967A1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1BD29D32" w14:textId="2F6768FE" w:rsidR="00FE5AF2" w:rsidRPr="000967A1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3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0967A1">
              <w:rPr>
                <w:rFonts w:ascii="Angsana New" w:hAnsi="Angsana New" w:cs="Angsana New"/>
                <w:sz w:val="24"/>
                <w:szCs w:val="24"/>
              </w:rPr>
              <w:t>(1,692,858)</w:t>
            </w:r>
          </w:p>
        </w:tc>
      </w:tr>
      <w:tr w:rsidR="00FE5AF2" w:rsidRPr="000967A1" w14:paraId="5D46156B" w14:textId="77777777" w:rsidTr="00B720F8">
        <w:trPr>
          <w:cantSplit/>
          <w:trHeight w:hRule="exact" w:val="346"/>
        </w:trPr>
        <w:tc>
          <w:tcPr>
            <w:tcW w:w="4680" w:type="dxa"/>
            <w:vAlign w:val="bottom"/>
          </w:tcPr>
          <w:p w14:paraId="69AE055F" w14:textId="7C7FC665" w:rsidR="00FE5AF2" w:rsidRPr="000967A1" w:rsidRDefault="00FE5AF2" w:rsidP="00FE5AF2">
            <w:pPr>
              <w:spacing w:line="240" w:lineRule="auto"/>
              <w:contextualSpacing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  <w:r w:rsidRPr="000967A1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54110CBD" w14:textId="5CF664F4" w:rsidR="00FE5AF2" w:rsidRPr="000967A1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2E2A8B">
              <w:rPr>
                <w:rFonts w:ascii="Angsana New" w:hAnsi="Angsana New" w:cs="Angsana New"/>
                <w:sz w:val="24"/>
                <w:szCs w:val="24"/>
              </w:rPr>
              <w:t>1,267,172</w:t>
            </w:r>
          </w:p>
        </w:tc>
        <w:tc>
          <w:tcPr>
            <w:tcW w:w="270" w:type="dxa"/>
            <w:shd w:val="clear" w:color="auto" w:fill="auto"/>
          </w:tcPr>
          <w:p w14:paraId="2D2298D6" w14:textId="77777777" w:rsidR="00FE5AF2" w:rsidRPr="000967A1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4E0BFB" w14:textId="40EE240C" w:rsidR="00FE5AF2" w:rsidRPr="000967A1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0967A1">
              <w:rPr>
                <w:rFonts w:ascii="Angsana New" w:hAnsi="Angsana New" w:cs="Angsana New"/>
                <w:sz w:val="24"/>
                <w:szCs w:val="24"/>
              </w:rPr>
              <w:t>1,082,602</w:t>
            </w:r>
          </w:p>
        </w:tc>
        <w:tc>
          <w:tcPr>
            <w:tcW w:w="270" w:type="dxa"/>
            <w:shd w:val="clear" w:color="auto" w:fill="auto"/>
          </w:tcPr>
          <w:p w14:paraId="042E658B" w14:textId="77777777" w:rsidR="00FE5AF2" w:rsidRPr="000967A1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2FA324F" w14:textId="3301179C" w:rsidR="00FE5AF2" w:rsidRPr="000967A1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0967A1">
              <w:rPr>
                <w:rFonts w:ascii="Angsana New" w:hAnsi="Angsana New" w:cs="Angsana New"/>
                <w:sz w:val="24"/>
                <w:szCs w:val="24"/>
              </w:rPr>
              <w:t>1,059,557</w:t>
            </w:r>
          </w:p>
        </w:tc>
        <w:tc>
          <w:tcPr>
            <w:tcW w:w="270" w:type="dxa"/>
            <w:shd w:val="clear" w:color="auto" w:fill="auto"/>
          </w:tcPr>
          <w:p w14:paraId="5368A5A3" w14:textId="77777777" w:rsidR="00FE5AF2" w:rsidRPr="000967A1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70A74D1C" w14:textId="6D0F8390" w:rsidR="00FE5AF2" w:rsidRPr="000967A1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3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0967A1">
              <w:rPr>
                <w:rFonts w:ascii="Angsana New" w:hAnsi="Angsana New" w:cs="Angsana New"/>
                <w:sz w:val="24"/>
                <w:szCs w:val="24"/>
              </w:rPr>
              <w:t>917,301</w:t>
            </w:r>
          </w:p>
        </w:tc>
      </w:tr>
      <w:tr w:rsidR="00FE5AF2" w:rsidRPr="000967A1" w14:paraId="62C0CAE9" w14:textId="77777777" w:rsidTr="00DE00BE">
        <w:trPr>
          <w:cantSplit/>
          <w:trHeight w:hRule="exact" w:val="346"/>
        </w:trPr>
        <w:tc>
          <w:tcPr>
            <w:tcW w:w="4680" w:type="dxa"/>
            <w:vAlign w:val="bottom"/>
          </w:tcPr>
          <w:p w14:paraId="4E6B46DA" w14:textId="4C8DF4B0" w:rsidR="00FE5AF2" w:rsidRPr="000967A1" w:rsidRDefault="00FE5AF2" w:rsidP="00FE5AF2">
            <w:pPr>
              <w:spacing w:line="240" w:lineRule="auto"/>
              <w:contextualSpacing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  <w:r w:rsidRPr="000967A1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ดอกเบี้ยรับ</w:t>
            </w:r>
          </w:p>
        </w:tc>
        <w:tc>
          <w:tcPr>
            <w:tcW w:w="990" w:type="dxa"/>
            <w:shd w:val="clear" w:color="auto" w:fill="auto"/>
          </w:tcPr>
          <w:p w14:paraId="0489EF5E" w14:textId="738BD255" w:rsidR="00FE5AF2" w:rsidRPr="000967A1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2E2A8B">
              <w:rPr>
                <w:rFonts w:ascii="Angsana New" w:hAnsi="Angsana New" w:cs="Angsana New"/>
                <w:sz w:val="24"/>
                <w:szCs w:val="24"/>
              </w:rPr>
              <w:t>(239,038)</w:t>
            </w:r>
          </w:p>
        </w:tc>
        <w:tc>
          <w:tcPr>
            <w:tcW w:w="270" w:type="dxa"/>
            <w:shd w:val="clear" w:color="auto" w:fill="auto"/>
          </w:tcPr>
          <w:p w14:paraId="3AB09847" w14:textId="77777777" w:rsidR="00FE5AF2" w:rsidRPr="000967A1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CEBF4D" w14:textId="5FE530A0" w:rsidR="00FE5AF2" w:rsidRPr="000967A1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0967A1">
              <w:rPr>
                <w:rFonts w:ascii="Angsana New" w:hAnsi="Angsana New" w:cs="Angsana New"/>
                <w:sz w:val="24"/>
                <w:szCs w:val="24"/>
              </w:rPr>
              <w:t>(83,794)</w:t>
            </w:r>
          </w:p>
        </w:tc>
        <w:tc>
          <w:tcPr>
            <w:tcW w:w="270" w:type="dxa"/>
            <w:shd w:val="clear" w:color="auto" w:fill="auto"/>
          </w:tcPr>
          <w:p w14:paraId="4D8DA8D7" w14:textId="77777777" w:rsidR="00FE5AF2" w:rsidRPr="000967A1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E931EF7" w14:textId="4BF38207" w:rsidR="00FE5AF2" w:rsidRPr="000967A1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0967A1">
              <w:rPr>
                <w:rFonts w:ascii="Angsana New" w:hAnsi="Angsana New" w:cs="Angsana New"/>
                <w:sz w:val="24"/>
                <w:szCs w:val="24"/>
              </w:rPr>
              <w:t>(1,233,837)</w:t>
            </w:r>
          </w:p>
        </w:tc>
        <w:tc>
          <w:tcPr>
            <w:tcW w:w="270" w:type="dxa"/>
            <w:shd w:val="clear" w:color="auto" w:fill="auto"/>
          </w:tcPr>
          <w:p w14:paraId="7D17C1EB" w14:textId="77777777" w:rsidR="00FE5AF2" w:rsidRPr="000967A1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13774C8F" w14:textId="0B5D474F" w:rsidR="00FE5AF2" w:rsidRPr="000967A1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3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0967A1">
              <w:rPr>
                <w:rFonts w:ascii="Angsana New" w:hAnsi="Angsana New" w:cs="Angsana New"/>
                <w:sz w:val="24"/>
                <w:szCs w:val="24"/>
              </w:rPr>
              <w:t>(1,416,271)</w:t>
            </w:r>
          </w:p>
        </w:tc>
      </w:tr>
      <w:tr w:rsidR="00FE5AF2" w:rsidRPr="000967A1" w14:paraId="5CCCB2EE" w14:textId="77777777" w:rsidTr="00DE00BE">
        <w:trPr>
          <w:cantSplit/>
          <w:trHeight w:hRule="exact" w:val="346"/>
        </w:trPr>
        <w:tc>
          <w:tcPr>
            <w:tcW w:w="4680" w:type="dxa"/>
            <w:vAlign w:val="bottom"/>
          </w:tcPr>
          <w:p w14:paraId="79087CBD" w14:textId="6131B3AD" w:rsidR="00FE5AF2" w:rsidRPr="000967A1" w:rsidRDefault="00FE5AF2" w:rsidP="00FE5AF2">
            <w:pPr>
              <w:spacing w:line="240" w:lineRule="auto"/>
              <w:contextualSpacing/>
              <w:jc w:val="thaiDistribute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0967A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ผลต่างที่เกิดจากการแปลงสภาพเงินกู้</w:t>
            </w:r>
          </w:p>
        </w:tc>
        <w:tc>
          <w:tcPr>
            <w:tcW w:w="990" w:type="dxa"/>
            <w:shd w:val="clear" w:color="auto" w:fill="auto"/>
          </w:tcPr>
          <w:p w14:paraId="55A65EDD" w14:textId="56110415" w:rsidR="00FE5AF2" w:rsidRPr="002E2A8B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2E2A8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921608" w14:textId="77777777" w:rsidR="00FE5AF2" w:rsidRPr="000967A1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641145" w14:textId="0527350D" w:rsidR="00FE5AF2" w:rsidRPr="002F2E4B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2F2E4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F727CE" w14:textId="77777777" w:rsidR="00FE5AF2" w:rsidRPr="000967A1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BEFC55" w14:textId="743FA422" w:rsidR="00FE5AF2" w:rsidRPr="002E2A8B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2E2A8B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7317BC">
              <w:rPr>
                <w:rFonts w:ascii="Angsana New" w:hAnsi="Angsana New" w:cs="Angsana New"/>
                <w:sz w:val="24"/>
                <w:szCs w:val="24"/>
              </w:rPr>
              <w:t>267</w:t>
            </w:r>
            <w:r w:rsidRPr="002E2A8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317BC">
              <w:rPr>
                <w:rFonts w:ascii="Angsana New" w:hAnsi="Angsana New" w:cs="Angsana New"/>
                <w:sz w:val="24"/>
                <w:szCs w:val="24"/>
              </w:rPr>
              <w:t>112</w:t>
            </w:r>
            <w:r w:rsidRPr="002E2A8B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3E2F682" w14:textId="77777777" w:rsidR="00FE5AF2" w:rsidRPr="000967A1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6517CAD1" w14:textId="4C2AF4E9" w:rsidR="00FE5AF2" w:rsidRPr="002F2E4B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3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2F2E4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FE5AF2" w:rsidRPr="000967A1" w14:paraId="235D91BE" w14:textId="77777777" w:rsidTr="002E2A8B">
        <w:trPr>
          <w:cantSplit/>
          <w:trHeight w:hRule="exact" w:val="346"/>
        </w:trPr>
        <w:tc>
          <w:tcPr>
            <w:tcW w:w="4680" w:type="dxa"/>
            <w:vAlign w:val="bottom"/>
          </w:tcPr>
          <w:p w14:paraId="07AE507A" w14:textId="0EDE73F9" w:rsidR="00FE5AF2" w:rsidRPr="000967A1" w:rsidRDefault="00FE5AF2" w:rsidP="00FE5AF2">
            <w:pPr>
              <w:spacing w:line="240" w:lineRule="auto"/>
              <w:contextualSpacing/>
              <w:jc w:val="thaiDistribute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0967A1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5208A6" w14:textId="02F4A755" w:rsidR="00FE5AF2" w:rsidRPr="002F2E4B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F2E4B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139</w:t>
            </w:r>
            <w:r w:rsidRPr="002F2E4B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423</w:t>
            </w:r>
          </w:p>
        </w:tc>
        <w:tc>
          <w:tcPr>
            <w:tcW w:w="270" w:type="dxa"/>
            <w:shd w:val="clear" w:color="auto" w:fill="auto"/>
          </w:tcPr>
          <w:p w14:paraId="7722A836" w14:textId="77777777" w:rsidR="00FE5AF2" w:rsidRPr="000967A1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9C0CA4" w14:textId="3ACDD9C1" w:rsidR="00FE5AF2" w:rsidRPr="002F2E4B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F2E4B">
              <w:rPr>
                <w:rFonts w:ascii="Angsana New" w:hAnsi="Angsana New" w:cs="Angsana New"/>
                <w:b/>
                <w:bCs/>
                <w:sz w:val="24"/>
                <w:szCs w:val="24"/>
              </w:rPr>
              <w:t>4,029,036</w:t>
            </w:r>
          </w:p>
        </w:tc>
        <w:tc>
          <w:tcPr>
            <w:tcW w:w="270" w:type="dxa"/>
            <w:shd w:val="clear" w:color="auto" w:fill="auto"/>
          </w:tcPr>
          <w:p w14:paraId="089DAE26" w14:textId="77777777" w:rsidR="00FE5AF2" w:rsidRPr="000967A1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2E8E9F" w14:textId="5ED1047C" w:rsidR="00FE5AF2" w:rsidRPr="002F2E4B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F2E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</w:t>
            </w:r>
            <w:r w:rsidRPr="002F2E4B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1,730,716</w:t>
            </w:r>
            <w:r w:rsidRPr="002F2E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92220B0" w14:textId="77777777" w:rsidR="00FE5AF2" w:rsidRPr="000967A1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4CB8E3" w14:textId="203E328E" w:rsidR="00FE5AF2" w:rsidRPr="000967A1" w:rsidRDefault="00FE5AF2" w:rsidP="00FE5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3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967A1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2F2E4B">
              <w:rPr>
                <w:rFonts w:ascii="Angsana New" w:hAnsi="Angsana New" w:cs="Angsana New"/>
                <w:b/>
                <w:bCs/>
                <w:sz w:val="24"/>
                <w:szCs w:val="24"/>
              </w:rPr>
              <w:t>546,524</w:t>
            </w:r>
            <w:r w:rsidRPr="000967A1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</w:tr>
    </w:tbl>
    <w:p w14:paraId="03F71467" w14:textId="5FF486E4" w:rsidR="006462FC" w:rsidRDefault="006462FC">
      <w:pPr>
        <w:rPr>
          <w:rFonts w:cstheme="minorBidi"/>
        </w:rPr>
      </w:pPr>
    </w:p>
    <w:p w14:paraId="58227256" w14:textId="77777777" w:rsidR="006804B1" w:rsidRDefault="006804B1" w:rsidP="00DE0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</w:pPr>
    </w:p>
    <w:tbl>
      <w:tblPr>
        <w:tblpPr w:leftFromText="180" w:rightFromText="180" w:vertAnchor="text" w:horzAnchor="page" w:tblpX="1585" w:tblpY="152"/>
        <w:tblW w:w="9540" w:type="dxa"/>
        <w:tblLayout w:type="fixed"/>
        <w:tblLook w:val="0000" w:firstRow="0" w:lastRow="0" w:firstColumn="0" w:lastColumn="0" w:noHBand="0" w:noVBand="0"/>
      </w:tblPr>
      <w:tblGrid>
        <w:gridCol w:w="4680"/>
        <w:gridCol w:w="990"/>
        <w:gridCol w:w="270"/>
        <w:gridCol w:w="990"/>
        <w:gridCol w:w="270"/>
        <w:gridCol w:w="990"/>
        <w:gridCol w:w="270"/>
        <w:gridCol w:w="1080"/>
      </w:tblGrid>
      <w:tr w:rsidR="00A719AA" w:rsidRPr="002E2A8B" w14:paraId="76B5166B" w14:textId="77777777" w:rsidTr="002E2A8B">
        <w:trPr>
          <w:cantSplit/>
          <w:trHeight w:val="338"/>
        </w:trPr>
        <w:tc>
          <w:tcPr>
            <w:tcW w:w="4680" w:type="dxa"/>
            <w:shd w:val="clear" w:color="auto" w:fill="auto"/>
          </w:tcPr>
          <w:p w14:paraId="2BC38033" w14:textId="77F5067C" w:rsidR="00A719AA" w:rsidRPr="002E2A8B" w:rsidRDefault="00A719AA" w:rsidP="00A719AA">
            <w:pPr>
              <w:ind w:left="357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0619EDBC" w14:textId="77777777" w:rsidR="00A719AA" w:rsidRPr="002F2E4B" w:rsidRDefault="00A719AA" w:rsidP="00A719AA">
            <w:pP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  <w:r w:rsidRPr="002F2E4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2BC20A88" w14:textId="77777777" w:rsidR="00A719AA" w:rsidRPr="002E2A8B" w:rsidRDefault="00A719AA" w:rsidP="00A719AA">
            <w:pP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4E1AD6F3" w14:textId="77777777" w:rsidR="00A719AA" w:rsidRPr="002E2A8B" w:rsidRDefault="00A719AA" w:rsidP="00A719AA">
            <w:pP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  <w:r w:rsidRPr="002E2A8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A719AA" w:rsidRPr="002E2A8B" w14:paraId="40E1EF7D" w14:textId="77777777" w:rsidTr="002E2A8B">
        <w:trPr>
          <w:cantSplit/>
          <w:trHeight w:val="348"/>
        </w:trPr>
        <w:tc>
          <w:tcPr>
            <w:tcW w:w="4680" w:type="dxa"/>
            <w:shd w:val="clear" w:color="auto" w:fill="auto"/>
          </w:tcPr>
          <w:p w14:paraId="1C2A0787" w14:textId="7B8C0E9A" w:rsidR="00A719AA" w:rsidRPr="002E2A8B" w:rsidRDefault="003159B5" w:rsidP="00A719AA">
            <w:pPr>
              <w:spacing w:before="10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  <w:r w:rsidRPr="002E2A8B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4F2B96" w:rsidRPr="002E2A8B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หก</w:t>
            </w:r>
            <w:r w:rsidRPr="002E2A8B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เดือนสิ้นสุดวันที่ </w:t>
            </w:r>
            <w:r w:rsidR="004F2B96" w:rsidRPr="002E2A8B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4F2B96" w:rsidRPr="002E2A8B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36F74E0" w14:textId="5D94FD34" w:rsidR="00A719AA" w:rsidRPr="002E2A8B" w:rsidRDefault="00A719AA" w:rsidP="00A719AA">
            <w:pPr>
              <w:spacing w:before="10"/>
              <w:ind w:right="-72"/>
              <w:jc w:val="center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eastAsia="th-TH"/>
              </w:rPr>
            </w:pPr>
            <w:r w:rsidRPr="002E2A8B"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35E37D02" w14:textId="77777777" w:rsidR="00A719AA" w:rsidRPr="002E2A8B" w:rsidRDefault="00A719AA" w:rsidP="00A719AA">
            <w:pPr>
              <w:spacing w:before="1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3F8213" w14:textId="3E7EE833" w:rsidR="00A719AA" w:rsidRPr="002E2A8B" w:rsidRDefault="00A719AA" w:rsidP="00A719AA">
            <w:pPr>
              <w:spacing w:before="10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2E2A8B"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666E16A0" w14:textId="77777777" w:rsidR="00A719AA" w:rsidRPr="002E2A8B" w:rsidRDefault="00A719AA" w:rsidP="00A719AA">
            <w:pPr>
              <w:spacing w:before="1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66DE8E" w14:textId="5735756E" w:rsidR="00A719AA" w:rsidRPr="002E2A8B" w:rsidRDefault="00A719AA" w:rsidP="00A719AA">
            <w:pPr>
              <w:spacing w:before="10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2E2A8B"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0D74ACAE" w14:textId="77777777" w:rsidR="00A719AA" w:rsidRPr="002E2A8B" w:rsidRDefault="00A719AA" w:rsidP="00A719AA">
            <w:pPr>
              <w:spacing w:before="1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114070" w14:textId="0E9F7C0C" w:rsidR="00A719AA" w:rsidRPr="002E2A8B" w:rsidRDefault="00A719AA" w:rsidP="00A719AA">
            <w:pPr>
              <w:spacing w:before="10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2E2A8B"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eastAsia="th-TH"/>
              </w:rPr>
              <w:t>2566</w:t>
            </w:r>
          </w:p>
        </w:tc>
      </w:tr>
      <w:tr w:rsidR="00A719AA" w:rsidRPr="002E2A8B" w14:paraId="57675350" w14:textId="77777777" w:rsidTr="002E2A8B">
        <w:trPr>
          <w:cantSplit/>
          <w:trHeight w:val="338"/>
        </w:trPr>
        <w:tc>
          <w:tcPr>
            <w:tcW w:w="4680" w:type="dxa"/>
            <w:shd w:val="clear" w:color="auto" w:fill="auto"/>
          </w:tcPr>
          <w:p w14:paraId="36AD7058" w14:textId="77777777" w:rsidR="00A719AA" w:rsidRPr="002E2A8B" w:rsidRDefault="00A719AA" w:rsidP="00A719AA">
            <w:pPr>
              <w:pStyle w:val="Heading6"/>
              <w:ind w:left="357"/>
              <w:jc w:val="thaiDistribute"/>
              <w:rPr>
                <w:rFonts w:ascii="Angsana New" w:eastAsia="Arial Unicode MS" w:hAnsi="Angsana New" w:cs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36BBA2F5" w14:textId="77777777" w:rsidR="00A719AA" w:rsidRPr="002E2A8B" w:rsidRDefault="00A719AA" w:rsidP="00A719AA">
            <w:pPr>
              <w:ind w:right="-72"/>
              <w:jc w:val="center"/>
              <w:rPr>
                <w:rFonts w:ascii="Angsana New" w:eastAsia="Arial Unicode MS" w:hAnsi="Angsana New" w:cs="Angsana New"/>
                <w:i/>
                <w:iCs/>
                <w:snapToGrid w:val="0"/>
                <w:sz w:val="24"/>
                <w:szCs w:val="24"/>
                <w:lang w:eastAsia="th-TH"/>
              </w:rPr>
            </w:pPr>
            <w:r w:rsidRPr="002E2A8B">
              <w:rPr>
                <w:rFonts w:ascii="Angsana New" w:eastAsia="Arial Unicode MS" w:hAnsi="Angsana New" w:cs="Angsana New"/>
                <w:i/>
                <w:iCs/>
                <w:snapToGrid w:val="0"/>
                <w:sz w:val="24"/>
                <w:szCs w:val="24"/>
                <w:lang w:eastAsia="th-TH"/>
              </w:rPr>
              <w:t>(</w:t>
            </w:r>
            <w:r w:rsidRPr="002E2A8B">
              <w:rPr>
                <w:rFonts w:ascii="Angsana New" w:eastAsia="Arial Unicode MS" w:hAnsi="Angsana New" w:cs="Angsana New"/>
                <w:i/>
                <w:i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  <w:r w:rsidRPr="002E2A8B">
              <w:rPr>
                <w:rFonts w:ascii="Angsana New" w:eastAsia="Arial Unicode MS" w:hAnsi="Angsana New" w:cs="Angsana New"/>
                <w:i/>
                <w:iCs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A719AA" w:rsidRPr="002E2A8B" w14:paraId="3376A040" w14:textId="77777777" w:rsidTr="002E2A8B">
        <w:trPr>
          <w:cantSplit/>
          <w:trHeight w:val="338"/>
        </w:trPr>
        <w:tc>
          <w:tcPr>
            <w:tcW w:w="4680" w:type="dxa"/>
            <w:shd w:val="clear" w:color="auto" w:fill="auto"/>
            <w:vAlign w:val="bottom"/>
          </w:tcPr>
          <w:p w14:paraId="31F41AC0" w14:textId="77777777" w:rsidR="00A719AA" w:rsidRPr="002E2A8B" w:rsidRDefault="00A719AA" w:rsidP="00A719AA">
            <w:pPr>
              <w:jc w:val="thaiDistribute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2E2A8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  <w:lang w:val="en-GB"/>
              </w:rPr>
              <w:t>การเปลี่ยนแปลงในสินทรัพย์และหนี้สินดำเนินงาน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CB306CC" w14:textId="77777777" w:rsidR="00A719AA" w:rsidRPr="002E2A8B" w:rsidRDefault="00A719AA" w:rsidP="00A719AA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7B18B226" w14:textId="77777777" w:rsidR="00A719AA" w:rsidRPr="002E2A8B" w:rsidRDefault="00A719AA" w:rsidP="00A719AA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774753" w14:textId="77777777" w:rsidR="00A719AA" w:rsidRPr="002E2A8B" w:rsidRDefault="00A719AA" w:rsidP="00A719AA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63F82E2A" w14:textId="77777777" w:rsidR="00A719AA" w:rsidRPr="002E2A8B" w:rsidRDefault="00A719AA" w:rsidP="00A719AA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0FFA91" w14:textId="77777777" w:rsidR="00A719AA" w:rsidRPr="002E2A8B" w:rsidRDefault="00A719AA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70C6970" w14:textId="77777777" w:rsidR="00A719AA" w:rsidRPr="002E2A8B" w:rsidRDefault="00A719AA" w:rsidP="00A719AA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35C296" w14:textId="77777777" w:rsidR="00A719AA" w:rsidRPr="002E2A8B" w:rsidRDefault="00A719AA" w:rsidP="00A719AA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</w:tr>
      <w:tr w:rsidR="002E2A8B" w:rsidRPr="002E2A8B" w14:paraId="425463BF" w14:textId="77777777" w:rsidTr="002E4BCE">
        <w:trPr>
          <w:cantSplit/>
          <w:trHeight w:val="338"/>
        </w:trPr>
        <w:tc>
          <w:tcPr>
            <w:tcW w:w="4680" w:type="dxa"/>
            <w:shd w:val="clear" w:color="auto" w:fill="auto"/>
            <w:vAlign w:val="bottom"/>
          </w:tcPr>
          <w:p w14:paraId="68EE9415" w14:textId="21619576" w:rsidR="002E2A8B" w:rsidRPr="002E2A8B" w:rsidRDefault="002E2A8B" w:rsidP="002E2A8B">
            <w:pPr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2E2A8B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 xml:space="preserve">   ลูกหนี้การค้าและลูกหนี้อื่น</w:t>
            </w:r>
            <w:r w:rsidR="00B46711">
              <w:rPr>
                <w:rFonts w:ascii="Angsana New" w:eastAsia="Arial Unicode MS" w:hAnsi="Angsana New" w:cs="Angsana New" w:hint="cs"/>
                <w:sz w:val="24"/>
                <w:szCs w:val="24"/>
                <w:cs/>
                <w:lang w:val="en-GB"/>
              </w:rPr>
              <w:t xml:space="preserve"> </w:t>
            </w:r>
            <w:r w:rsidR="00B46711" w:rsidRPr="002E2A8B">
              <w:rPr>
                <w:rFonts w:ascii="Angsana New" w:eastAsia="Arial Unicode MS" w:hAnsi="Angsana New" w:cs="Angsana New"/>
                <w:sz w:val="24"/>
                <w:szCs w:val="24"/>
              </w:rPr>
              <w:t>(</w:t>
            </w:r>
            <w:r w:rsidR="00B46711" w:rsidRPr="002E2A8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เพิ่มขึ้น</w:t>
            </w:r>
            <w:r w:rsidR="00B46711" w:rsidRPr="002E2A8B">
              <w:rPr>
                <w:rFonts w:ascii="Angsana New" w:eastAsia="Arial Unicode MS" w:hAnsi="Angsana New" w:cs="Angsana New"/>
                <w:sz w:val="24"/>
                <w:szCs w:val="24"/>
              </w:rPr>
              <w:t xml:space="preserve">) </w:t>
            </w:r>
            <w:r w:rsidR="002F2E4B" w:rsidRPr="002E2A8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ลดลง</w:t>
            </w:r>
            <w:r w:rsidR="002F2E4B" w:rsidRPr="002E2A8B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23B3EBDB" w14:textId="5D70895D" w:rsidR="002E2A8B" w:rsidRPr="002E2A8B" w:rsidRDefault="002E2A8B" w:rsidP="002E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2E2A8B">
              <w:rPr>
                <w:rFonts w:ascii="Angsana New" w:eastAsia="Arial Unicode MS" w:hAnsi="Angsana New" w:cs="Angsana New"/>
                <w:sz w:val="24"/>
                <w:szCs w:val="24"/>
              </w:rPr>
              <w:t>(1,062,524)</w:t>
            </w:r>
          </w:p>
        </w:tc>
        <w:tc>
          <w:tcPr>
            <w:tcW w:w="270" w:type="dxa"/>
            <w:shd w:val="clear" w:color="auto" w:fill="auto"/>
          </w:tcPr>
          <w:p w14:paraId="486BFE8F" w14:textId="77777777" w:rsidR="002E2A8B" w:rsidRPr="002E2A8B" w:rsidRDefault="002E2A8B" w:rsidP="002E2A8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119128" w14:textId="0983C5EB" w:rsidR="002E2A8B" w:rsidRPr="002E2A8B" w:rsidRDefault="002E2A8B" w:rsidP="002E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2E2A8B">
              <w:rPr>
                <w:rFonts w:ascii="Angsana New" w:eastAsia="Arial Unicode MS" w:hAnsi="Angsana New" w:cs="Angsana New"/>
                <w:sz w:val="24"/>
                <w:szCs w:val="24"/>
              </w:rPr>
              <w:t>2,162,217</w:t>
            </w:r>
          </w:p>
        </w:tc>
        <w:tc>
          <w:tcPr>
            <w:tcW w:w="270" w:type="dxa"/>
            <w:shd w:val="clear" w:color="auto" w:fill="auto"/>
          </w:tcPr>
          <w:p w14:paraId="26FAAA3D" w14:textId="77777777" w:rsidR="002E2A8B" w:rsidRPr="002E2A8B" w:rsidRDefault="002E2A8B" w:rsidP="002E2A8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9619FA1" w14:textId="0BB22442" w:rsidR="002E2A8B" w:rsidRPr="002E2A8B" w:rsidRDefault="002E2A8B" w:rsidP="002E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2E2A8B">
              <w:rPr>
                <w:rFonts w:ascii="Angsana New" w:eastAsia="Arial Unicode MS" w:hAnsi="Angsana New" w:cs="Angsana New"/>
                <w:sz w:val="24"/>
                <w:szCs w:val="24"/>
              </w:rPr>
              <w:t>578,258</w:t>
            </w:r>
          </w:p>
        </w:tc>
        <w:tc>
          <w:tcPr>
            <w:tcW w:w="270" w:type="dxa"/>
            <w:shd w:val="clear" w:color="auto" w:fill="auto"/>
          </w:tcPr>
          <w:p w14:paraId="3135C98B" w14:textId="77777777" w:rsidR="002E2A8B" w:rsidRPr="002E2A8B" w:rsidRDefault="002E2A8B" w:rsidP="002E2A8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819C41" w14:textId="2B32C980" w:rsidR="002E2A8B" w:rsidRPr="002E2A8B" w:rsidRDefault="002E2A8B" w:rsidP="002E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2E2A8B">
              <w:rPr>
                <w:rFonts w:ascii="Angsana New" w:eastAsia="Arial Unicode MS" w:hAnsi="Angsana New" w:cs="Angsana New"/>
                <w:sz w:val="24"/>
                <w:szCs w:val="24"/>
              </w:rPr>
              <w:t>1,544,037</w:t>
            </w:r>
          </w:p>
        </w:tc>
      </w:tr>
      <w:tr w:rsidR="002E2A8B" w:rsidRPr="002E2A8B" w14:paraId="7A1330D0" w14:textId="77777777" w:rsidTr="002E4BCE">
        <w:trPr>
          <w:cantSplit/>
          <w:trHeight w:val="320"/>
        </w:trPr>
        <w:tc>
          <w:tcPr>
            <w:tcW w:w="4680" w:type="dxa"/>
            <w:shd w:val="clear" w:color="auto" w:fill="auto"/>
            <w:vAlign w:val="bottom"/>
          </w:tcPr>
          <w:p w14:paraId="3A837339" w14:textId="40286B2B" w:rsidR="002E2A8B" w:rsidRPr="002E2A8B" w:rsidRDefault="002E2A8B" w:rsidP="002E2A8B">
            <w:pPr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  <w:r w:rsidRPr="002E2A8B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 xml:space="preserve">   </w:t>
            </w:r>
            <w:r w:rsidRPr="002E2A8B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สินค้าคงเหลือ</w:t>
            </w:r>
            <w:r w:rsidRPr="002E2A8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ลดลง</w:t>
            </w:r>
            <w:r w:rsidRPr="002E2A8B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 xml:space="preserve"> </w:t>
            </w:r>
            <w:r w:rsidRPr="002E2A8B">
              <w:rPr>
                <w:rFonts w:ascii="Angsana New" w:eastAsia="Arial Unicode MS" w:hAnsi="Angsana New" w:cs="Angsana New"/>
                <w:sz w:val="24"/>
                <w:szCs w:val="24"/>
              </w:rPr>
              <w:t>(</w:t>
            </w:r>
            <w:r w:rsidRPr="002E2A8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เพิ่มขึ้น</w:t>
            </w:r>
            <w:r w:rsidRPr="002E2A8B">
              <w:rPr>
                <w:rFonts w:ascii="Angsana New" w:eastAsia="Arial Unicode MS" w:hAnsi="Angsana New" w:cs="Angsana New"/>
                <w:sz w:val="24"/>
                <w:szCs w:val="24"/>
              </w:rPr>
              <w:t xml:space="preserve">) </w:t>
            </w:r>
          </w:p>
        </w:tc>
        <w:tc>
          <w:tcPr>
            <w:tcW w:w="990" w:type="dxa"/>
            <w:shd w:val="clear" w:color="auto" w:fill="auto"/>
          </w:tcPr>
          <w:p w14:paraId="5FE82D91" w14:textId="41528C74" w:rsidR="002E2A8B" w:rsidRPr="002E2A8B" w:rsidRDefault="002E2A8B" w:rsidP="002E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2E2A8B">
              <w:rPr>
                <w:rFonts w:ascii="Angsana New" w:eastAsia="Arial Unicode MS" w:hAnsi="Angsana New" w:cs="Angsana New"/>
                <w:sz w:val="24"/>
                <w:szCs w:val="24"/>
              </w:rPr>
              <w:t>4,630,206</w:t>
            </w:r>
          </w:p>
        </w:tc>
        <w:tc>
          <w:tcPr>
            <w:tcW w:w="270" w:type="dxa"/>
            <w:shd w:val="clear" w:color="auto" w:fill="auto"/>
          </w:tcPr>
          <w:p w14:paraId="6929080A" w14:textId="77777777" w:rsidR="002E2A8B" w:rsidRPr="002E2A8B" w:rsidRDefault="002E2A8B" w:rsidP="002E2A8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2644D7" w14:textId="1B50D598" w:rsidR="002E2A8B" w:rsidRPr="002E2A8B" w:rsidRDefault="002E2A8B" w:rsidP="002E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2E2A8B">
              <w:rPr>
                <w:rFonts w:ascii="Angsana New" w:eastAsia="Arial Unicode MS" w:hAnsi="Angsana New" w:cs="Angsana New"/>
                <w:sz w:val="24"/>
                <w:szCs w:val="24"/>
              </w:rPr>
              <w:t>1,207,612</w:t>
            </w:r>
          </w:p>
        </w:tc>
        <w:tc>
          <w:tcPr>
            <w:tcW w:w="270" w:type="dxa"/>
            <w:shd w:val="clear" w:color="auto" w:fill="auto"/>
          </w:tcPr>
          <w:p w14:paraId="652BEACF" w14:textId="77777777" w:rsidR="002E2A8B" w:rsidRPr="002E2A8B" w:rsidRDefault="002E2A8B" w:rsidP="002E2A8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60DBE6F5" w14:textId="4C25A6F5" w:rsidR="002E2A8B" w:rsidRPr="002E2A8B" w:rsidRDefault="002E2A8B" w:rsidP="002E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2E2A8B">
              <w:rPr>
                <w:rFonts w:ascii="Angsana New" w:eastAsia="Arial Unicode MS" w:hAnsi="Angsana New" w:cs="Angsana New"/>
                <w:sz w:val="24"/>
                <w:szCs w:val="24"/>
              </w:rPr>
              <w:t>710,071</w:t>
            </w:r>
          </w:p>
        </w:tc>
        <w:tc>
          <w:tcPr>
            <w:tcW w:w="270" w:type="dxa"/>
            <w:shd w:val="clear" w:color="auto" w:fill="auto"/>
          </w:tcPr>
          <w:p w14:paraId="6F382416" w14:textId="77777777" w:rsidR="002E2A8B" w:rsidRPr="002E2A8B" w:rsidRDefault="002E2A8B" w:rsidP="002E2A8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CD4D16" w14:textId="03623C63" w:rsidR="002E2A8B" w:rsidRPr="002E2A8B" w:rsidRDefault="002E2A8B" w:rsidP="002E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2E2A8B">
              <w:rPr>
                <w:rFonts w:ascii="Angsana New" w:eastAsia="Arial Unicode MS" w:hAnsi="Angsana New" w:cs="Angsana New"/>
                <w:sz w:val="24"/>
                <w:szCs w:val="24"/>
              </w:rPr>
              <w:t>(908,453)</w:t>
            </w:r>
          </w:p>
        </w:tc>
      </w:tr>
      <w:tr w:rsidR="002E2A8B" w:rsidRPr="002E2A8B" w14:paraId="37D8E6A0" w14:textId="77777777" w:rsidTr="002E4BCE">
        <w:trPr>
          <w:cantSplit/>
          <w:trHeight w:val="329"/>
        </w:trPr>
        <w:tc>
          <w:tcPr>
            <w:tcW w:w="4680" w:type="dxa"/>
            <w:shd w:val="clear" w:color="auto" w:fill="auto"/>
            <w:vAlign w:val="bottom"/>
          </w:tcPr>
          <w:p w14:paraId="4D448403" w14:textId="69A41EC5" w:rsidR="002E2A8B" w:rsidRPr="002E2A8B" w:rsidRDefault="002E2A8B" w:rsidP="002E2A8B">
            <w:pPr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  <w:r w:rsidRPr="002E2A8B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 xml:space="preserve">   </w:t>
            </w:r>
            <w:r w:rsidRPr="002E2A8B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 xml:space="preserve">สินทรัพย์หมุนเวียนอื่นลดลง (เพิ่มขึ้น) </w:t>
            </w:r>
          </w:p>
        </w:tc>
        <w:tc>
          <w:tcPr>
            <w:tcW w:w="990" w:type="dxa"/>
            <w:shd w:val="clear" w:color="auto" w:fill="auto"/>
          </w:tcPr>
          <w:p w14:paraId="58894905" w14:textId="16E3058D" w:rsidR="002E2A8B" w:rsidRPr="002E2A8B" w:rsidRDefault="002E2A8B" w:rsidP="002E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2E2A8B">
              <w:rPr>
                <w:rFonts w:ascii="Angsana New" w:eastAsia="Arial Unicode MS" w:hAnsi="Angsana New" w:cs="Angsana New"/>
                <w:sz w:val="24"/>
                <w:szCs w:val="24"/>
              </w:rPr>
              <w:t>175,479</w:t>
            </w:r>
          </w:p>
        </w:tc>
        <w:tc>
          <w:tcPr>
            <w:tcW w:w="270" w:type="dxa"/>
            <w:shd w:val="clear" w:color="auto" w:fill="auto"/>
          </w:tcPr>
          <w:p w14:paraId="25C32E2B" w14:textId="77777777" w:rsidR="002E2A8B" w:rsidRPr="002E2A8B" w:rsidRDefault="002E2A8B" w:rsidP="002E2A8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CEE9EF" w14:textId="585B2547" w:rsidR="002E2A8B" w:rsidRPr="002E2A8B" w:rsidRDefault="002E2A8B" w:rsidP="002E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2E2A8B">
              <w:rPr>
                <w:rFonts w:ascii="Angsana New" w:eastAsia="Arial Unicode MS" w:hAnsi="Angsana New" w:cs="Angsana New"/>
                <w:sz w:val="24"/>
                <w:szCs w:val="24"/>
              </w:rPr>
              <w:t>113,040</w:t>
            </w:r>
          </w:p>
        </w:tc>
        <w:tc>
          <w:tcPr>
            <w:tcW w:w="270" w:type="dxa"/>
            <w:shd w:val="clear" w:color="auto" w:fill="auto"/>
          </w:tcPr>
          <w:p w14:paraId="5BF14625" w14:textId="77777777" w:rsidR="002E2A8B" w:rsidRPr="002E2A8B" w:rsidRDefault="002E2A8B" w:rsidP="002E2A8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521CEEDA" w14:textId="5B82DA92" w:rsidR="002E2A8B" w:rsidRPr="002E2A8B" w:rsidRDefault="002E2A8B" w:rsidP="002E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2E2A8B">
              <w:rPr>
                <w:rFonts w:ascii="Angsana New" w:eastAsia="Arial Unicode MS" w:hAnsi="Angsana New" w:cs="Angsana New"/>
                <w:sz w:val="24"/>
                <w:szCs w:val="24"/>
              </w:rPr>
              <w:t>(7,416)</w:t>
            </w:r>
          </w:p>
        </w:tc>
        <w:tc>
          <w:tcPr>
            <w:tcW w:w="270" w:type="dxa"/>
            <w:shd w:val="clear" w:color="auto" w:fill="auto"/>
          </w:tcPr>
          <w:p w14:paraId="3B04133D" w14:textId="77777777" w:rsidR="002E2A8B" w:rsidRPr="002E2A8B" w:rsidRDefault="002E2A8B" w:rsidP="002E2A8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62D02C" w14:textId="647CC07E" w:rsidR="002E2A8B" w:rsidRPr="002E2A8B" w:rsidRDefault="002E2A8B" w:rsidP="002E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2E2A8B">
              <w:rPr>
                <w:rFonts w:ascii="Angsana New" w:eastAsia="Arial Unicode MS" w:hAnsi="Angsana New" w:cs="Angsana New"/>
                <w:sz w:val="24"/>
                <w:szCs w:val="24"/>
              </w:rPr>
              <w:t>(21,738)</w:t>
            </w:r>
          </w:p>
        </w:tc>
      </w:tr>
      <w:tr w:rsidR="002E2A8B" w:rsidRPr="002E2A8B" w14:paraId="53B1D669" w14:textId="77777777" w:rsidTr="002E4BCE">
        <w:trPr>
          <w:cantSplit/>
          <w:trHeight w:val="320"/>
        </w:trPr>
        <w:tc>
          <w:tcPr>
            <w:tcW w:w="4680" w:type="dxa"/>
            <w:shd w:val="clear" w:color="auto" w:fill="auto"/>
            <w:vAlign w:val="bottom"/>
          </w:tcPr>
          <w:p w14:paraId="17145C46" w14:textId="03470FAF" w:rsidR="002E2A8B" w:rsidRPr="000D378F" w:rsidRDefault="002E2A8B" w:rsidP="002E2A8B">
            <w:pPr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2E2A8B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 xml:space="preserve">   </w:t>
            </w:r>
            <w:r w:rsidRPr="002E2A8B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สินทรัพย์ไม่หมุนเวียนอื่นลดล</w:t>
            </w:r>
            <w:r w:rsidR="006462FC">
              <w:rPr>
                <w:rFonts w:ascii="Angsana New" w:eastAsia="Arial Unicode MS" w:hAnsi="Angsana New" w:cs="Angsana New" w:hint="cs"/>
                <w:sz w:val="24"/>
                <w:szCs w:val="24"/>
                <w:cs/>
                <w:lang w:val="en-GB"/>
              </w:rPr>
              <w:t>ง</w:t>
            </w:r>
          </w:p>
        </w:tc>
        <w:tc>
          <w:tcPr>
            <w:tcW w:w="990" w:type="dxa"/>
            <w:shd w:val="clear" w:color="auto" w:fill="auto"/>
          </w:tcPr>
          <w:p w14:paraId="03249C3C" w14:textId="1E58A9AC" w:rsidR="002E2A8B" w:rsidRPr="002E2A8B" w:rsidRDefault="002E2A8B" w:rsidP="002E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2E2A8B">
              <w:rPr>
                <w:rFonts w:ascii="Angsana New" w:eastAsia="Arial Unicode MS" w:hAnsi="Angsana New" w:cs="Angsana New"/>
                <w:sz w:val="24"/>
                <w:szCs w:val="24"/>
              </w:rPr>
              <w:t>117,406</w:t>
            </w:r>
          </w:p>
        </w:tc>
        <w:tc>
          <w:tcPr>
            <w:tcW w:w="270" w:type="dxa"/>
            <w:shd w:val="clear" w:color="auto" w:fill="auto"/>
          </w:tcPr>
          <w:p w14:paraId="2E8A631E" w14:textId="77777777" w:rsidR="002E2A8B" w:rsidRPr="002E2A8B" w:rsidRDefault="002E2A8B" w:rsidP="002E2A8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094E05" w14:textId="5132474F" w:rsidR="002E2A8B" w:rsidRPr="002E2A8B" w:rsidRDefault="002E2A8B" w:rsidP="002E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2E2A8B">
              <w:rPr>
                <w:rFonts w:ascii="Angsana New" w:eastAsia="Arial Unicode MS" w:hAnsi="Angsana New" w:cs="Angsana New"/>
                <w:sz w:val="24"/>
                <w:szCs w:val="24"/>
              </w:rPr>
              <w:t>14,280</w:t>
            </w:r>
          </w:p>
        </w:tc>
        <w:tc>
          <w:tcPr>
            <w:tcW w:w="270" w:type="dxa"/>
            <w:shd w:val="clear" w:color="auto" w:fill="auto"/>
          </w:tcPr>
          <w:p w14:paraId="1602D150" w14:textId="77777777" w:rsidR="002E2A8B" w:rsidRPr="002E2A8B" w:rsidRDefault="002E2A8B" w:rsidP="002E2A8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524A615" w14:textId="4607FD83" w:rsidR="002E2A8B" w:rsidRPr="002E2A8B" w:rsidRDefault="002E2A8B" w:rsidP="002E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2E2A8B">
              <w:rPr>
                <w:rFonts w:ascii="Angsana New" w:eastAsia="Arial Unicode MS" w:hAnsi="Angsana New" w:cs="Angsana New"/>
                <w:sz w:val="24"/>
                <w:szCs w:val="24"/>
              </w:rPr>
              <w:t>4,843</w:t>
            </w:r>
          </w:p>
        </w:tc>
        <w:tc>
          <w:tcPr>
            <w:tcW w:w="270" w:type="dxa"/>
            <w:shd w:val="clear" w:color="auto" w:fill="auto"/>
          </w:tcPr>
          <w:p w14:paraId="6A043A0F" w14:textId="77777777" w:rsidR="002E2A8B" w:rsidRPr="002E2A8B" w:rsidRDefault="002E2A8B" w:rsidP="002E2A8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3447C3" w14:textId="0BC30369" w:rsidR="002E2A8B" w:rsidRPr="002E2A8B" w:rsidRDefault="002E2A8B" w:rsidP="002E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2E2A8B">
              <w:rPr>
                <w:rFonts w:ascii="Angsana New" w:eastAsia="Arial Unicode MS" w:hAnsi="Angsana New" w:cs="Angsana New"/>
                <w:sz w:val="24"/>
                <w:szCs w:val="24"/>
              </w:rPr>
              <w:t>730</w:t>
            </w:r>
          </w:p>
        </w:tc>
      </w:tr>
      <w:tr w:rsidR="002E2A8B" w:rsidRPr="002E2A8B" w14:paraId="18486886" w14:textId="77777777" w:rsidTr="002E4BCE">
        <w:trPr>
          <w:cantSplit/>
          <w:trHeight w:val="320"/>
        </w:trPr>
        <w:tc>
          <w:tcPr>
            <w:tcW w:w="4680" w:type="dxa"/>
            <w:shd w:val="clear" w:color="auto" w:fill="auto"/>
            <w:vAlign w:val="bottom"/>
          </w:tcPr>
          <w:p w14:paraId="687B5A6D" w14:textId="58530C3D" w:rsidR="002E2A8B" w:rsidRPr="002E2A8B" w:rsidRDefault="002E2A8B" w:rsidP="002E2A8B">
            <w:pPr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  <w:r w:rsidRPr="002E2A8B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 xml:space="preserve">   เจ้าหนี้การค้าและเจ้าหนี้อื่น</w:t>
            </w:r>
            <w:r w:rsidR="002F2E4B">
              <w:rPr>
                <w:rFonts w:ascii="Angsana New" w:eastAsia="Arial Unicode MS" w:hAnsi="Angsana New" w:cs="Angsana New" w:hint="cs"/>
                <w:sz w:val="24"/>
                <w:szCs w:val="24"/>
                <w:cs/>
                <w:lang w:val="en-GB"/>
              </w:rPr>
              <w:t xml:space="preserve"> </w:t>
            </w:r>
            <w:r w:rsidR="002F2E4B">
              <w:rPr>
                <w:rFonts w:ascii="Angsana New" w:eastAsia="Arial Unicode MS" w:hAnsi="Angsana New" w:cs="Angsana New"/>
                <w:sz w:val="24"/>
                <w:szCs w:val="24"/>
              </w:rPr>
              <w:t>(</w:t>
            </w:r>
            <w:r w:rsidRPr="002E2A8B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ลดลง</w:t>
            </w:r>
            <w:r w:rsidR="002F2E4B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 xml:space="preserve">) </w:t>
            </w:r>
            <w:r w:rsidR="002F2E4B">
              <w:rPr>
                <w:rFonts w:ascii="Angsana New" w:eastAsia="Arial Unicode MS" w:hAnsi="Angsana New" w:cs="Angsana New" w:hint="cs"/>
                <w:sz w:val="24"/>
                <w:szCs w:val="24"/>
                <w:cs/>
                <w:lang w:val="en-GB"/>
              </w:rPr>
              <w:t>เพิ่มขึ้น</w:t>
            </w:r>
          </w:p>
        </w:tc>
        <w:tc>
          <w:tcPr>
            <w:tcW w:w="990" w:type="dxa"/>
            <w:shd w:val="clear" w:color="auto" w:fill="auto"/>
          </w:tcPr>
          <w:p w14:paraId="5F48F118" w14:textId="4A71EED8" w:rsidR="002E2A8B" w:rsidRPr="002E2A8B" w:rsidRDefault="002E2A8B" w:rsidP="002E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2E2A8B">
              <w:rPr>
                <w:rFonts w:ascii="Angsana New" w:eastAsia="Arial Unicode MS" w:hAnsi="Angsana New" w:cs="Angsana New"/>
                <w:sz w:val="24"/>
                <w:szCs w:val="24"/>
              </w:rPr>
              <w:t>(959,601)</w:t>
            </w:r>
          </w:p>
        </w:tc>
        <w:tc>
          <w:tcPr>
            <w:tcW w:w="270" w:type="dxa"/>
            <w:shd w:val="clear" w:color="auto" w:fill="auto"/>
          </w:tcPr>
          <w:p w14:paraId="0C561C55" w14:textId="77777777" w:rsidR="002E2A8B" w:rsidRPr="002E2A8B" w:rsidRDefault="002E2A8B" w:rsidP="002E2A8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89B0F5" w14:textId="0BC8A1FB" w:rsidR="002E2A8B" w:rsidRPr="002E2A8B" w:rsidRDefault="002E2A8B" w:rsidP="002E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2E2A8B">
              <w:rPr>
                <w:rFonts w:ascii="Angsana New" w:eastAsia="Arial Unicode MS" w:hAnsi="Angsana New" w:cs="Angsana New"/>
                <w:sz w:val="24"/>
                <w:szCs w:val="24"/>
              </w:rPr>
              <w:t>(3,250,650)</w:t>
            </w:r>
          </w:p>
        </w:tc>
        <w:tc>
          <w:tcPr>
            <w:tcW w:w="270" w:type="dxa"/>
            <w:shd w:val="clear" w:color="auto" w:fill="auto"/>
          </w:tcPr>
          <w:p w14:paraId="63569D2A" w14:textId="77777777" w:rsidR="002E2A8B" w:rsidRPr="002E2A8B" w:rsidRDefault="002E2A8B" w:rsidP="002E2A8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CD83F42" w14:textId="3B9568B3" w:rsidR="002E2A8B" w:rsidRPr="002E2A8B" w:rsidRDefault="002E2A8B" w:rsidP="002E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2E2A8B">
              <w:rPr>
                <w:rFonts w:ascii="Angsana New" w:eastAsia="Arial Unicode MS" w:hAnsi="Angsana New" w:cs="Angsana New"/>
                <w:sz w:val="24"/>
                <w:szCs w:val="24"/>
              </w:rPr>
              <w:t>53,264</w:t>
            </w:r>
          </w:p>
        </w:tc>
        <w:tc>
          <w:tcPr>
            <w:tcW w:w="270" w:type="dxa"/>
            <w:shd w:val="clear" w:color="auto" w:fill="auto"/>
          </w:tcPr>
          <w:p w14:paraId="5EFF8923" w14:textId="77777777" w:rsidR="002E2A8B" w:rsidRPr="002E2A8B" w:rsidRDefault="002E2A8B" w:rsidP="002E2A8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3CEC78" w14:textId="1F384113" w:rsidR="002E2A8B" w:rsidRPr="002E2A8B" w:rsidRDefault="002E2A8B" w:rsidP="002E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2E2A8B">
              <w:rPr>
                <w:rFonts w:ascii="Angsana New" w:eastAsia="Arial Unicode MS" w:hAnsi="Angsana New" w:cs="Angsana New"/>
                <w:sz w:val="24"/>
                <w:szCs w:val="24"/>
              </w:rPr>
              <w:t>(1,202,534)</w:t>
            </w:r>
          </w:p>
        </w:tc>
      </w:tr>
      <w:tr w:rsidR="002E2A8B" w:rsidRPr="002E2A8B" w14:paraId="3FEEAA1D" w14:textId="77777777" w:rsidTr="002E4BCE">
        <w:trPr>
          <w:cantSplit/>
          <w:trHeight w:val="320"/>
        </w:trPr>
        <w:tc>
          <w:tcPr>
            <w:tcW w:w="4680" w:type="dxa"/>
            <w:shd w:val="clear" w:color="auto" w:fill="auto"/>
            <w:vAlign w:val="bottom"/>
          </w:tcPr>
          <w:p w14:paraId="2CDEA79C" w14:textId="570D212C" w:rsidR="002E2A8B" w:rsidRPr="002E2A8B" w:rsidRDefault="002E2A8B" w:rsidP="002E2A8B">
            <w:pPr>
              <w:jc w:val="thaiDistribute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2E2A8B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 xml:space="preserve">   หนี้สินหมุนเวียนอื่น</w:t>
            </w:r>
            <w:r w:rsidRPr="002E2A8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ลดลง</w:t>
            </w:r>
            <w:r w:rsidRPr="002E2A8B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74D0D7B9" w14:textId="0FE4B9A0" w:rsidR="002E2A8B" w:rsidRPr="002E2A8B" w:rsidRDefault="002E2A8B" w:rsidP="002E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2E2A8B">
              <w:rPr>
                <w:rFonts w:ascii="Angsana New" w:eastAsia="Arial Unicode MS" w:hAnsi="Angsana New" w:cs="Angsana New"/>
                <w:sz w:val="24"/>
                <w:szCs w:val="24"/>
              </w:rPr>
              <w:t>(165,991)</w:t>
            </w:r>
          </w:p>
        </w:tc>
        <w:tc>
          <w:tcPr>
            <w:tcW w:w="270" w:type="dxa"/>
            <w:shd w:val="clear" w:color="auto" w:fill="auto"/>
          </w:tcPr>
          <w:p w14:paraId="0AF0BC10" w14:textId="77777777" w:rsidR="002E2A8B" w:rsidRPr="002E2A8B" w:rsidRDefault="002E2A8B" w:rsidP="002E2A8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6B5BFF" w14:textId="53F88F99" w:rsidR="002E2A8B" w:rsidRPr="002E2A8B" w:rsidRDefault="002E2A8B" w:rsidP="002E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2E2A8B">
              <w:rPr>
                <w:rFonts w:ascii="Angsana New" w:eastAsia="Arial Unicode MS" w:hAnsi="Angsana New" w:cs="Angsana New"/>
                <w:sz w:val="24"/>
                <w:szCs w:val="24"/>
              </w:rPr>
              <w:t>(515,745)</w:t>
            </w:r>
          </w:p>
        </w:tc>
        <w:tc>
          <w:tcPr>
            <w:tcW w:w="270" w:type="dxa"/>
            <w:shd w:val="clear" w:color="auto" w:fill="auto"/>
          </w:tcPr>
          <w:p w14:paraId="41B52997" w14:textId="77777777" w:rsidR="002E2A8B" w:rsidRPr="002E2A8B" w:rsidRDefault="002E2A8B" w:rsidP="002E2A8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5E096B88" w14:textId="6DDE7A42" w:rsidR="002E2A8B" w:rsidRPr="002E2A8B" w:rsidRDefault="002E2A8B" w:rsidP="002E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2E2A8B">
              <w:rPr>
                <w:rFonts w:ascii="Angsana New" w:eastAsia="Arial Unicode MS" w:hAnsi="Angsana New" w:cs="Angsana New"/>
                <w:sz w:val="24"/>
                <w:szCs w:val="24"/>
              </w:rPr>
              <w:t>(36,809)</w:t>
            </w:r>
          </w:p>
        </w:tc>
        <w:tc>
          <w:tcPr>
            <w:tcW w:w="270" w:type="dxa"/>
            <w:shd w:val="clear" w:color="auto" w:fill="auto"/>
          </w:tcPr>
          <w:p w14:paraId="2A6F2CE7" w14:textId="77777777" w:rsidR="002E2A8B" w:rsidRPr="002E2A8B" w:rsidRDefault="002E2A8B" w:rsidP="002E2A8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1A745C" w14:textId="5061A511" w:rsidR="002E2A8B" w:rsidRPr="002E2A8B" w:rsidRDefault="002E2A8B" w:rsidP="002E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2E2A8B">
              <w:rPr>
                <w:rFonts w:ascii="Angsana New" w:eastAsia="Arial Unicode MS" w:hAnsi="Angsana New" w:cs="Angsana New"/>
                <w:sz w:val="24"/>
                <w:szCs w:val="24"/>
              </w:rPr>
              <w:t>(66,021)</w:t>
            </w:r>
          </w:p>
        </w:tc>
      </w:tr>
      <w:tr w:rsidR="002E2A8B" w:rsidRPr="002E2A8B" w14:paraId="296A6232" w14:textId="77777777" w:rsidTr="002E4BCE">
        <w:trPr>
          <w:cantSplit/>
          <w:trHeight w:val="320"/>
        </w:trPr>
        <w:tc>
          <w:tcPr>
            <w:tcW w:w="4680" w:type="dxa"/>
            <w:shd w:val="clear" w:color="auto" w:fill="auto"/>
            <w:vAlign w:val="bottom"/>
          </w:tcPr>
          <w:p w14:paraId="4200F952" w14:textId="0E359A8B" w:rsidR="002E2A8B" w:rsidRPr="002E2A8B" w:rsidRDefault="002E2A8B" w:rsidP="002E2A8B">
            <w:pPr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  <w:r w:rsidRPr="002E2A8B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 xml:space="preserve">   </w:t>
            </w:r>
            <w:r w:rsidRPr="002E2A8B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หนี้สินไม่หมุนเวียนอื่น</w:t>
            </w:r>
            <w:r w:rsidR="002F2E4B" w:rsidRPr="002E2A8B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 xml:space="preserve"> </w:t>
            </w:r>
            <w:r w:rsidR="002F2E4B" w:rsidRPr="002E2A8B">
              <w:rPr>
                <w:rFonts w:ascii="Angsana New" w:eastAsia="Arial Unicode MS" w:hAnsi="Angsana New" w:cs="Angsana New"/>
                <w:sz w:val="24"/>
                <w:szCs w:val="24"/>
              </w:rPr>
              <w:t>(</w:t>
            </w:r>
            <w:r w:rsidR="002F2E4B" w:rsidRPr="002E2A8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ลดลง</w:t>
            </w:r>
            <w:r w:rsidR="002F2E4B" w:rsidRPr="002E2A8B">
              <w:rPr>
                <w:rFonts w:ascii="Angsana New" w:eastAsia="Arial Unicode MS" w:hAnsi="Angsana New" w:cs="Angsana New"/>
                <w:sz w:val="24"/>
                <w:szCs w:val="24"/>
              </w:rPr>
              <w:t>)</w:t>
            </w:r>
            <w:r w:rsidR="002F2E4B">
              <w:rPr>
                <w:rFonts w:ascii="Angsana New" w:eastAsia="Arial Unicode MS" w:hAnsi="Angsana New" w:cs="Angsana New" w:hint="cs"/>
                <w:sz w:val="24"/>
                <w:szCs w:val="24"/>
                <w:cs/>
              </w:rPr>
              <w:t xml:space="preserve"> </w:t>
            </w:r>
            <w:r w:rsidRPr="002E2A8B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เพิ่มขึ้น</w:t>
            </w:r>
          </w:p>
        </w:tc>
        <w:tc>
          <w:tcPr>
            <w:tcW w:w="990" w:type="dxa"/>
            <w:shd w:val="clear" w:color="auto" w:fill="auto"/>
          </w:tcPr>
          <w:p w14:paraId="3A699003" w14:textId="54B1EAD8" w:rsidR="002E2A8B" w:rsidRPr="002E2A8B" w:rsidRDefault="002E2A8B" w:rsidP="002E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2E2A8B">
              <w:rPr>
                <w:rFonts w:ascii="Angsana New" w:eastAsia="Arial Unicode MS" w:hAnsi="Angsana New" w:cs="Angsana New"/>
                <w:sz w:val="24"/>
                <w:szCs w:val="24"/>
              </w:rPr>
              <w:t>(9,014)</w:t>
            </w:r>
          </w:p>
        </w:tc>
        <w:tc>
          <w:tcPr>
            <w:tcW w:w="270" w:type="dxa"/>
            <w:shd w:val="clear" w:color="auto" w:fill="auto"/>
          </w:tcPr>
          <w:p w14:paraId="7EC69907" w14:textId="77777777" w:rsidR="002E2A8B" w:rsidRPr="002E2A8B" w:rsidRDefault="002E2A8B" w:rsidP="002E2A8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E9AEDC" w14:textId="4A6D6D71" w:rsidR="002E2A8B" w:rsidRPr="002E2A8B" w:rsidRDefault="002E2A8B" w:rsidP="002E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2E2A8B">
              <w:rPr>
                <w:rFonts w:ascii="Angsana New" w:eastAsia="Arial Unicode MS" w:hAnsi="Angsana New" w:cs="Angsana New"/>
                <w:sz w:val="24"/>
                <w:szCs w:val="24"/>
              </w:rPr>
              <w:t>(71,827)</w:t>
            </w:r>
          </w:p>
        </w:tc>
        <w:tc>
          <w:tcPr>
            <w:tcW w:w="270" w:type="dxa"/>
            <w:shd w:val="clear" w:color="auto" w:fill="auto"/>
          </w:tcPr>
          <w:p w14:paraId="56E5F793" w14:textId="77777777" w:rsidR="002E2A8B" w:rsidRPr="002E2A8B" w:rsidRDefault="002E2A8B" w:rsidP="002E2A8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4F57B172" w14:textId="0B053103" w:rsidR="002E2A8B" w:rsidRPr="002E2A8B" w:rsidRDefault="002E2A8B" w:rsidP="002E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2E2A8B">
              <w:rPr>
                <w:rFonts w:ascii="Angsana New" w:eastAsia="Arial Unicode MS" w:hAnsi="Angsana New" w:cs="Angsana New"/>
                <w:sz w:val="24"/>
                <w:szCs w:val="24"/>
              </w:rPr>
              <w:t>22,831</w:t>
            </w:r>
          </w:p>
        </w:tc>
        <w:tc>
          <w:tcPr>
            <w:tcW w:w="270" w:type="dxa"/>
            <w:shd w:val="clear" w:color="auto" w:fill="auto"/>
          </w:tcPr>
          <w:p w14:paraId="723F4398" w14:textId="77777777" w:rsidR="002E2A8B" w:rsidRPr="002E2A8B" w:rsidRDefault="002E2A8B" w:rsidP="002E2A8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110E9E" w14:textId="05933F32" w:rsidR="002E2A8B" w:rsidRPr="002E2A8B" w:rsidRDefault="002E2A8B" w:rsidP="002E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2E2A8B">
              <w:rPr>
                <w:rFonts w:ascii="Angsana New" w:eastAsia="Arial Unicode MS" w:hAnsi="Angsana New" w:cs="Angsana New"/>
                <w:sz w:val="24"/>
                <w:szCs w:val="24"/>
              </w:rPr>
              <w:t>(73,890)</w:t>
            </w:r>
          </w:p>
        </w:tc>
      </w:tr>
      <w:tr w:rsidR="002E2A8B" w:rsidRPr="002E2A8B" w14:paraId="7090A888" w14:textId="77777777" w:rsidTr="002E4BCE">
        <w:trPr>
          <w:cantSplit/>
          <w:trHeight w:val="320"/>
        </w:trPr>
        <w:tc>
          <w:tcPr>
            <w:tcW w:w="4680" w:type="dxa"/>
            <w:shd w:val="clear" w:color="auto" w:fill="auto"/>
            <w:vAlign w:val="bottom"/>
          </w:tcPr>
          <w:p w14:paraId="7145E4BD" w14:textId="77777777" w:rsidR="002E2A8B" w:rsidRPr="002E2A8B" w:rsidRDefault="002E2A8B" w:rsidP="002E2A8B">
            <w:pPr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2E2A8B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 xml:space="preserve">   จ่ายภาระผูกพันผลประโยชน์พนักงาน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1652691" w14:textId="488B3164" w:rsidR="002E2A8B" w:rsidRPr="002E2A8B" w:rsidRDefault="002E2A8B" w:rsidP="002E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2E2A8B">
              <w:rPr>
                <w:rFonts w:ascii="Angsana New" w:eastAsia="Arial Unicode MS" w:hAnsi="Angsana New" w:cs="Angsana New"/>
                <w:sz w:val="24"/>
                <w:szCs w:val="24"/>
              </w:rPr>
              <w:t>(41,597)</w:t>
            </w:r>
          </w:p>
        </w:tc>
        <w:tc>
          <w:tcPr>
            <w:tcW w:w="270" w:type="dxa"/>
            <w:shd w:val="clear" w:color="auto" w:fill="auto"/>
          </w:tcPr>
          <w:p w14:paraId="40853E8D" w14:textId="77777777" w:rsidR="002E2A8B" w:rsidRPr="002E2A8B" w:rsidRDefault="002E2A8B" w:rsidP="002E2A8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BD71B3" w14:textId="0351FFDE" w:rsidR="002E2A8B" w:rsidRPr="002E2A8B" w:rsidRDefault="002E2A8B" w:rsidP="002E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2E2A8B">
              <w:rPr>
                <w:rFonts w:ascii="Angsana New" w:eastAsia="Arial Unicode MS" w:hAnsi="Angsana New" w:cs="Angsana New"/>
                <w:sz w:val="24"/>
                <w:szCs w:val="24"/>
              </w:rPr>
              <w:t>(52,251)</w:t>
            </w:r>
          </w:p>
        </w:tc>
        <w:tc>
          <w:tcPr>
            <w:tcW w:w="270" w:type="dxa"/>
            <w:shd w:val="clear" w:color="auto" w:fill="auto"/>
          </w:tcPr>
          <w:p w14:paraId="48BFCEFF" w14:textId="77777777" w:rsidR="002E2A8B" w:rsidRPr="002E2A8B" w:rsidRDefault="002E2A8B" w:rsidP="002E2A8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174E6DB" w14:textId="6135FD74" w:rsidR="002E2A8B" w:rsidRPr="002E2A8B" w:rsidRDefault="002E2A8B" w:rsidP="002E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2E2A8B">
              <w:rPr>
                <w:rFonts w:ascii="Angsana New" w:eastAsia="Arial Unicode MS" w:hAnsi="Angsana New" w:cs="Angsana New"/>
                <w:sz w:val="24"/>
                <w:szCs w:val="24"/>
              </w:rPr>
              <w:t>(16,437)</w:t>
            </w:r>
          </w:p>
        </w:tc>
        <w:tc>
          <w:tcPr>
            <w:tcW w:w="270" w:type="dxa"/>
            <w:shd w:val="clear" w:color="auto" w:fill="auto"/>
          </w:tcPr>
          <w:p w14:paraId="7CC90758" w14:textId="77777777" w:rsidR="002E2A8B" w:rsidRPr="002E2A8B" w:rsidRDefault="002E2A8B" w:rsidP="002E2A8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2BA61E" w14:textId="311A8105" w:rsidR="002E2A8B" w:rsidRPr="002E2A8B" w:rsidRDefault="002E2A8B" w:rsidP="002E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2E2A8B">
              <w:rPr>
                <w:rFonts w:ascii="Angsana New" w:eastAsia="Arial Unicode MS" w:hAnsi="Angsana New" w:cs="Angsana New"/>
                <w:sz w:val="24"/>
                <w:szCs w:val="24"/>
              </w:rPr>
              <w:t>(16,942)</w:t>
            </w:r>
          </w:p>
        </w:tc>
      </w:tr>
      <w:tr w:rsidR="002E2A8B" w:rsidRPr="002E2A8B" w14:paraId="0AD47F48" w14:textId="77777777" w:rsidTr="002E4BCE">
        <w:trPr>
          <w:cantSplit/>
          <w:trHeight w:val="320"/>
        </w:trPr>
        <w:tc>
          <w:tcPr>
            <w:tcW w:w="4680" w:type="dxa"/>
            <w:shd w:val="clear" w:color="auto" w:fill="auto"/>
            <w:vAlign w:val="bottom"/>
          </w:tcPr>
          <w:p w14:paraId="789E6F3A" w14:textId="77777777" w:rsidR="002E2A8B" w:rsidRPr="002E2A8B" w:rsidRDefault="002E2A8B" w:rsidP="002E2A8B">
            <w:pPr>
              <w:tabs>
                <w:tab w:val="clear" w:pos="6322"/>
                <w:tab w:val="left" w:pos="4108"/>
              </w:tabs>
              <w:jc w:val="thaiDistribute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2E2A8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  <w:lang w:val="en-GB"/>
              </w:rPr>
              <w:t xml:space="preserve">   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DEDCB" w14:textId="1EF2A9C3" w:rsidR="002E2A8B" w:rsidRPr="002E2A8B" w:rsidRDefault="002E2A8B" w:rsidP="002E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  <w:r w:rsidRPr="002E2A8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  <w:t>2,684,364</w:t>
            </w:r>
          </w:p>
        </w:tc>
        <w:tc>
          <w:tcPr>
            <w:tcW w:w="270" w:type="dxa"/>
            <w:shd w:val="clear" w:color="auto" w:fill="auto"/>
          </w:tcPr>
          <w:p w14:paraId="243869FA" w14:textId="77777777" w:rsidR="002E2A8B" w:rsidRPr="002E2A8B" w:rsidRDefault="002E2A8B" w:rsidP="002E2A8B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465E95" w14:textId="0EA30195" w:rsidR="002E2A8B" w:rsidRPr="002E2A8B" w:rsidRDefault="002E2A8B" w:rsidP="002E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  <w:r w:rsidRPr="002E2A8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  <w:t>(393,324)</w:t>
            </w:r>
          </w:p>
        </w:tc>
        <w:tc>
          <w:tcPr>
            <w:tcW w:w="270" w:type="dxa"/>
            <w:shd w:val="clear" w:color="auto" w:fill="auto"/>
          </w:tcPr>
          <w:p w14:paraId="5DA74DE6" w14:textId="77777777" w:rsidR="002E2A8B" w:rsidRPr="002E2A8B" w:rsidRDefault="002E2A8B" w:rsidP="002E2A8B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644D3D" w14:textId="6248F3AD" w:rsidR="002E2A8B" w:rsidRPr="002E2A8B" w:rsidRDefault="007317BC" w:rsidP="002E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  <w:r w:rsidRPr="007317BC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  <w:t>1</w:t>
            </w:r>
            <w:r w:rsidR="002E2A8B" w:rsidRPr="002E2A8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  <w:t>,</w:t>
            </w:r>
            <w:r w:rsidRPr="007317BC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  <w:t>308</w:t>
            </w:r>
            <w:r w:rsidR="002E2A8B" w:rsidRPr="002E2A8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  <w:t>,</w:t>
            </w:r>
            <w:r w:rsidRPr="007317BC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  <w:t>605</w:t>
            </w:r>
          </w:p>
        </w:tc>
        <w:tc>
          <w:tcPr>
            <w:tcW w:w="270" w:type="dxa"/>
            <w:shd w:val="clear" w:color="auto" w:fill="auto"/>
          </w:tcPr>
          <w:p w14:paraId="00F41174" w14:textId="77777777" w:rsidR="002E2A8B" w:rsidRPr="002E2A8B" w:rsidRDefault="002E2A8B" w:rsidP="002E2A8B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4E3F05" w14:textId="121C0823" w:rsidR="002E2A8B" w:rsidRPr="002E2A8B" w:rsidRDefault="002E2A8B" w:rsidP="002E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  <w:r w:rsidRPr="002E2A8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  <w:t>(744,811</w:t>
            </w:r>
            <w:r w:rsidR="007317BC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  <w:t>)</w:t>
            </w:r>
          </w:p>
        </w:tc>
      </w:tr>
      <w:tr w:rsidR="005D4E1B" w:rsidRPr="002E2A8B" w14:paraId="628B45A0" w14:textId="77777777" w:rsidTr="002E2A8B">
        <w:trPr>
          <w:cantSplit/>
          <w:trHeight w:val="320"/>
        </w:trPr>
        <w:tc>
          <w:tcPr>
            <w:tcW w:w="4680" w:type="dxa"/>
            <w:shd w:val="clear" w:color="auto" w:fill="auto"/>
            <w:vAlign w:val="bottom"/>
          </w:tcPr>
          <w:p w14:paraId="1523B1AE" w14:textId="77777777" w:rsidR="005D4E1B" w:rsidRPr="002E2A8B" w:rsidRDefault="005D4E1B" w:rsidP="005D4E1B">
            <w:pPr>
              <w:jc w:val="thaiDistribute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42B1B" w14:textId="77777777" w:rsidR="005D4E1B" w:rsidRPr="002E2A8B" w:rsidRDefault="005D4E1B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ED66032" w14:textId="77777777" w:rsidR="005D4E1B" w:rsidRPr="002E2A8B" w:rsidRDefault="005D4E1B" w:rsidP="005D4E1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3534E5" w14:textId="77777777" w:rsidR="005D4E1B" w:rsidRPr="002E2A8B" w:rsidRDefault="005D4E1B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13B055E" w14:textId="77777777" w:rsidR="005D4E1B" w:rsidRPr="002E2A8B" w:rsidRDefault="005D4E1B" w:rsidP="005D4E1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49A843" w14:textId="77777777" w:rsidR="005D4E1B" w:rsidRPr="002E2A8B" w:rsidRDefault="005D4E1B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4C8E642" w14:textId="77777777" w:rsidR="005D4E1B" w:rsidRPr="002E2A8B" w:rsidRDefault="005D4E1B" w:rsidP="005D4E1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365C9A" w14:textId="77777777" w:rsidR="005D4E1B" w:rsidRPr="002E2A8B" w:rsidRDefault="005D4E1B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</w:tr>
      <w:tr w:rsidR="002E2A8B" w:rsidRPr="002E2A8B" w14:paraId="4EE5B370" w14:textId="77777777" w:rsidTr="00036179">
        <w:trPr>
          <w:cantSplit/>
          <w:trHeight w:val="320"/>
        </w:trPr>
        <w:tc>
          <w:tcPr>
            <w:tcW w:w="4680" w:type="dxa"/>
            <w:shd w:val="clear" w:color="auto" w:fill="auto"/>
            <w:vAlign w:val="bottom"/>
          </w:tcPr>
          <w:p w14:paraId="13FB087C" w14:textId="77777777" w:rsidR="002E2A8B" w:rsidRPr="002E2A8B" w:rsidRDefault="002E2A8B" w:rsidP="002E2A8B">
            <w:pPr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2E2A8B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ก</w:t>
            </w:r>
            <w:r w:rsidRPr="002E2A8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20812C1B" w14:textId="6542C223" w:rsidR="002E2A8B" w:rsidRPr="002E2A8B" w:rsidRDefault="002E2A8B" w:rsidP="002E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2E2A8B">
              <w:rPr>
                <w:rFonts w:ascii="Angsana New" w:eastAsia="Arial Unicode MS" w:hAnsi="Angsana New" w:cs="Angsana New"/>
                <w:sz w:val="24"/>
                <w:szCs w:val="24"/>
              </w:rPr>
              <w:t>3,</w:t>
            </w:r>
            <w:r w:rsidR="00744C86">
              <w:rPr>
                <w:rFonts w:ascii="Angsana New" w:eastAsia="Arial Unicode MS" w:hAnsi="Angsana New" w:cs="Angsana New"/>
                <w:sz w:val="24"/>
                <w:szCs w:val="24"/>
              </w:rPr>
              <w:t>080</w:t>
            </w:r>
            <w:r w:rsidR="003D3357">
              <w:rPr>
                <w:rFonts w:ascii="Angsana New" w:eastAsia="Arial Unicode MS" w:hAnsi="Angsana New" w:cs="Angsana New"/>
                <w:sz w:val="24"/>
                <w:szCs w:val="24"/>
              </w:rPr>
              <w:t>,</w:t>
            </w:r>
            <w:r w:rsidR="00744C86">
              <w:rPr>
                <w:rFonts w:ascii="Angsana New" w:eastAsia="Arial Unicode MS" w:hAnsi="Angsana New" w:cs="Angsana New"/>
                <w:sz w:val="24"/>
                <w:szCs w:val="24"/>
              </w:rPr>
              <w:t>984</w:t>
            </w:r>
          </w:p>
        </w:tc>
        <w:tc>
          <w:tcPr>
            <w:tcW w:w="270" w:type="dxa"/>
            <w:shd w:val="clear" w:color="auto" w:fill="auto"/>
          </w:tcPr>
          <w:p w14:paraId="1685BDFC" w14:textId="77777777" w:rsidR="002E2A8B" w:rsidRPr="002E2A8B" w:rsidRDefault="002E2A8B" w:rsidP="002E2A8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D62C8A" w14:textId="1B3A3D65" w:rsidR="002E2A8B" w:rsidRPr="002E2A8B" w:rsidRDefault="002E2A8B" w:rsidP="002E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2E2A8B">
              <w:rPr>
                <w:rFonts w:ascii="Angsana New" w:eastAsia="Arial Unicode MS" w:hAnsi="Angsana New" w:cs="Angsana New"/>
                <w:sz w:val="24"/>
                <w:szCs w:val="24"/>
              </w:rPr>
              <w:t>1,903,831</w:t>
            </w:r>
          </w:p>
        </w:tc>
        <w:tc>
          <w:tcPr>
            <w:tcW w:w="270" w:type="dxa"/>
            <w:shd w:val="clear" w:color="auto" w:fill="auto"/>
          </w:tcPr>
          <w:p w14:paraId="6A776240" w14:textId="77777777" w:rsidR="002E2A8B" w:rsidRPr="002E2A8B" w:rsidRDefault="002E2A8B" w:rsidP="002E2A8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1013354" w14:textId="0F3C90E7" w:rsidR="002E2A8B" w:rsidRPr="002E2A8B" w:rsidRDefault="002E2A8B" w:rsidP="002E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2E2A8B">
              <w:rPr>
                <w:rFonts w:ascii="Angsana New" w:eastAsia="Arial Unicode MS" w:hAnsi="Angsana New" w:cs="Angsana New"/>
                <w:sz w:val="24"/>
                <w:szCs w:val="24"/>
              </w:rPr>
              <w:t>653,098</w:t>
            </w:r>
          </w:p>
        </w:tc>
        <w:tc>
          <w:tcPr>
            <w:tcW w:w="270" w:type="dxa"/>
            <w:shd w:val="clear" w:color="auto" w:fill="auto"/>
          </w:tcPr>
          <w:p w14:paraId="261ADD95" w14:textId="77777777" w:rsidR="002E2A8B" w:rsidRPr="002E2A8B" w:rsidRDefault="002E2A8B" w:rsidP="002E2A8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B35C38" w14:textId="7BE5C601" w:rsidR="002E2A8B" w:rsidRPr="002E2A8B" w:rsidRDefault="002E2A8B" w:rsidP="002E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2E2A8B">
              <w:rPr>
                <w:rFonts w:ascii="Angsana New" w:eastAsia="Arial Unicode MS" w:hAnsi="Angsana New" w:cs="Angsana New"/>
                <w:sz w:val="24"/>
                <w:szCs w:val="24"/>
              </w:rPr>
              <w:t>2,339,401</w:t>
            </w:r>
          </w:p>
        </w:tc>
      </w:tr>
      <w:tr w:rsidR="002E2A8B" w:rsidRPr="002E2A8B" w14:paraId="750E15F1" w14:textId="77777777" w:rsidTr="00036179">
        <w:trPr>
          <w:cantSplit/>
          <w:trHeight w:val="320"/>
        </w:trPr>
        <w:tc>
          <w:tcPr>
            <w:tcW w:w="4680" w:type="dxa"/>
            <w:shd w:val="clear" w:color="auto" w:fill="auto"/>
            <w:vAlign w:val="bottom"/>
          </w:tcPr>
          <w:p w14:paraId="5D219EE3" w14:textId="77777777" w:rsidR="002E2A8B" w:rsidRPr="002E2A8B" w:rsidRDefault="002E2A8B" w:rsidP="002E2A8B">
            <w:pPr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  <w:r w:rsidRPr="002E2A8B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รายการปรับกระทบกำไรจากการดำเนินงาน</w:t>
            </w:r>
          </w:p>
        </w:tc>
        <w:tc>
          <w:tcPr>
            <w:tcW w:w="990" w:type="dxa"/>
            <w:shd w:val="clear" w:color="auto" w:fill="auto"/>
          </w:tcPr>
          <w:p w14:paraId="6DD94414" w14:textId="2A9E0F9A" w:rsidR="002E2A8B" w:rsidRPr="002E2A8B" w:rsidRDefault="002E2A8B" w:rsidP="002E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2E2A8B">
              <w:rPr>
                <w:rFonts w:ascii="Angsana New" w:eastAsia="Arial Unicode MS" w:hAnsi="Angsana New" w:cs="Angsana New"/>
                <w:sz w:val="24"/>
                <w:szCs w:val="24"/>
              </w:rPr>
              <w:t>1,</w:t>
            </w:r>
            <w:r w:rsidR="00744C86">
              <w:rPr>
                <w:rFonts w:ascii="Angsana New" w:eastAsia="Arial Unicode MS" w:hAnsi="Angsana New" w:cs="Angsana New"/>
                <w:sz w:val="24"/>
                <w:szCs w:val="24"/>
              </w:rPr>
              <w:t>139</w:t>
            </w:r>
            <w:r w:rsidRPr="002E2A8B">
              <w:rPr>
                <w:rFonts w:ascii="Angsana New" w:eastAsia="Arial Unicode MS" w:hAnsi="Angsana New" w:cs="Angsana New"/>
                <w:sz w:val="24"/>
                <w:szCs w:val="24"/>
              </w:rPr>
              <w:t>,</w:t>
            </w:r>
            <w:r w:rsidR="00744C86">
              <w:rPr>
                <w:rFonts w:ascii="Angsana New" w:eastAsia="Arial Unicode MS" w:hAnsi="Angsana New" w:cs="Angsana New"/>
                <w:sz w:val="24"/>
                <w:szCs w:val="24"/>
              </w:rPr>
              <w:t>423</w:t>
            </w:r>
          </w:p>
        </w:tc>
        <w:tc>
          <w:tcPr>
            <w:tcW w:w="270" w:type="dxa"/>
            <w:shd w:val="clear" w:color="auto" w:fill="auto"/>
          </w:tcPr>
          <w:p w14:paraId="43159665" w14:textId="77777777" w:rsidR="002E2A8B" w:rsidRPr="002E2A8B" w:rsidRDefault="002E2A8B" w:rsidP="002E2A8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378685" w14:textId="2E8E6B8B" w:rsidR="002E2A8B" w:rsidRPr="002E2A8B" w:rsidRDefault="002E2A8B" w:rsidP="002E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2E2A8B">
              <w:rPr>
                <w:rFonts w:ascii="Angsana New" w:eastAsia="Arial Unicode MS" w:hAnsi="Angsana New" w:cs="Angsana New"/>
                <w:sz w:val="24"/>
                <w:szCs w:val="24"/>
              </w:rPr>
              <w:t>4,029,036</w:t>
            </w:r>
          </w:p>
        </w:tc>
        <w:tc>
          <w:tcPr>
            <w:tcW w:w="270" w:type="dxa"/>
            <w:shd w:val="clear" w:color="auto" w:fill="auto"/>
          </w:tcPr>
          <w:p w14:paraId="23307063" w14:textId="77777777" w:rsidR="002E2A8B" w:rsidRPr="002E2A8B" w:rsidRDefault="002E2A8B" w:rsidP="002E2A8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1454582A" w14:textId="218F945C" w:rsidR="002E2A8B" w:rsidRPr="002E2A8B" w:rsidRDefault="002E2A8B" w:rsidP="002E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2E2A8B">
              <w:rPr>
                <w:rFonts w:ascii="Angsana New" w:eastAsia="Arial Unicode MS" w:hAnsi="Angsana New" w:cs="Angsana New"/>
                <w:sz w:val="24"/>
                <w:szCs w:val="24"/>
              </w:rPr>
              <w:t>(1,730,716)</w:t>
            </w:r>
          </w:p>
        </w:tc>
        <w:tc>
          <w:tcPr>
            <w:tcW w:w="270" w:type="dxa"/>
            <w:shd w:val="clear" w:color="auto" w:fill="auto"/>
          </w:tcPr>
          <w:p w14:paraId="02C700B4" w14:textId="77777777" w:rsidR="002E2A8B" w:rsidRPr="002E2A8B" w:rsidRDefault="002E2A8B" w:rsidP="002E2A8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72AAC5" w14:textId="1984DD82" w:rsidR="002E2A8B" w:rsidRPr="002E2A8B" w:rsidRDefault="002E2A8B" w:rsidP="002E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2E2A8B">
              <w:rPr>
                <w:rFonts w:ascii="Angsana New" w:eastAsia="Arial Unicode MS" w:hAnsi="Angsana New" w:cs="Angsana New"/>
                <w:sz w:val="24"/>
                <w:szCs w:val="24"/>
              </w:rPr>
              <w:t>(546,524)</w:t>
            </w:r>
          </w:p>
        </w:tc>
      </w:tr>
      <w:tr w:rsidR="002E2A8B" w:rsidRPr="002E2A8B" w14:paraId="285CC3A8" w14:textId="77777777" w:rsidTr="00036179">
        <w:trPr>
          <w:cantSplit/>
          <w:trHeight w:val="320"/>
        </w:trPr>
        <w:tc>
          <w:tcPr>
            <w:tcW w:w="4680" w:type="dxa"/>
            <w:shd w:val="clear" w:color="auto" w:fill="auto"/>
            <w:vAlign w:val="bottom"/>
          </w:tcPr>
          <w:p w14:paraId="386CAF3E" w14:textId="77777777" w:rsidR="002E2A8B" w:rsidRPr="002E2A8B" w:rsidRDefault="002E2A8B" w:rsidP="002E2A8B">
            <w:pPr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  <w:r w:rsidRPr="002E2A8B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การเปลี่ยนแปลงในสินทรัพย์และหนี้สินดำเนินงาน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C8BBE8E" w14:textId="5E9D8BB1" w:rsidR="002E2A8B" w:rsidRPr="002E2A8B" w:rsidRDefault="002E2A8B" w:rsidP="002E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2E2A8B">
              <w:rPr>
                <w:rFonts w:ascii="Angsana New" w:eastAsia="Arial Unicode MS" w:hAnsi="Angsana New" w:cs="Angsana New"/>
                <w:sz w:val="24"/>
                <w:szCs w:val="24"/>
              </w:rPr>
              <w:t>2,684,364</w:t>
            </w:r>
          </w:p>
        </w:tc>
        <w:tc>
          <w:tcPr>
            <w:tcW w:w="270" w:type="dxa"/>
            <w:shd w:val="clear" w:color="auto" w:fill="auto"/>
          </w:tcPr>
          <w:p w14:paraId="581A300A" w14:textId="77777777" w:rsidR="002E2A8B" w:rsidRPr="002E2A8B" w:rsidRDefault="002E2A8B" w:rsidP="002E2A8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1E365" w14:textId="126ACBF1" w:rsidR="002E2A8B" w:rsidRPr="002E2A8B" w:rsidRDefault="002E2A8B" w:rsidP="002E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2E2A8B">
              <w:rPr>
                <w:rFonts w:ascii="Angsana New" w:eastAsia="Arial Unicode MS" w:hAnsi="Angsana New" w:cs="Angsana New"/>
                <w:sz w:val="24"/>
                <w:szCs w:val="24"/>
              </w:rPr>
              <w:t>(393,324)</w:t>
            </w:r>
          </w:p>
        </w:tc>
        <w:tc>
          <w:tcPr>
            <w:tcW w:w="270" w:type="dxa"/>
            <w:shd w:val="clear" w:color="auto" w:fill="auto"/>
          </w:tcPr>
          <w:p w14:paraId="666D8BE1" w14:textId="77777777" w:rsidR="002E2A8B" w:rsidRPr="002E2A8B" w:rsidRDefault="002E2A8B" w:rsidP="002E2A8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39C300D" w14:textId="1C3B47DE" w:rsidR="002E2A8B" w:rsidRPr="002E2A8B" w:rsidRDefault="002E2A8B" w:rsidP="002E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2E2A8B">
              <w:rPr>
                <w:rFonts w:ascii="Angsana New" w:eastAsia="Arial Unicode MS" w:hAnsi="Angsana New" w:cs="Angsana New"/>
                <w:sz w:val="24"/>
                <w:szCs w:val="24"/>
              </w:rPr>
              <w:t>1,308,605</w:t>
            </w:r>
          </w:p>
        </w:tc>
        <w:tc>
          <w:tcPr>
            <w:tcW w:w="270" w:type="dxa"/>
            <w:shd w:val="clear" w:color="auto" w:fill="auto"/>
          </w:tcPr>
          <w:p w14:paraId="69EC191E" w14:textId="77777777" w:rsidR="002E2A8B" w:rsidRPr="002E2A8B" w:rsidRDefault="002E2A8B" w:rsidP="002E2A8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C8F28" w14:textId="38B8DF71" w:rsidR="002E2A8B" w:rsidRPr="002E2A8B" w:rsidRDefault="002E2A8B" w:rsidP="002E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2E2A8B">
              <w:rPr>
                <w:rFonts w:ascii="Angsana New" w:eastAsia="Arial Unicode MS" w:hAnsi="Angsana New" w:cs="Angsana New"/>
                <w:sz w:val="24"/>
                <w:szCs w:val="24"/>
              </w:rPr>
              <w:t>(744,811)</w:t>
            </w:r>
          </w:p>
        </w:tc>
      </w:tr>
      <w:tr w:rsidR="002E2A8B" w:rsidRPr="002E2A8B" w14:paraId="7A13C518" w14:textId="77777777" w:rsidTr="00036179">
        <w:trPr>
          <w:cantSplit/>
          <w:trHeight w:val="320"/>
        </w:trPr>
        <w:tc>
          <w:tcPr>
            <w:tcW w:w="4680" w:type="dxa"/>
            <w:shd w:val="clear" w:color="auto" w:fill="auto"/>
            <w:vAlign w:val="bottom"/>
          </w:tcPr>
          <w:p w14:paraId="09CABA82" w14:textId="7AAFC941" w:rsidR="002E2A8B" w:rsidRPr="002E2A8B" w:rsidRDefault="002E2A8B" w:rsidP="002E2A8B">
            <w:pPr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2E2A8B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เงินสดได้มาจาก</w:t>
            </w:r>
            <w:r w:rsidRPr="002E2A8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การดำเนินงาน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161C2BA" w14:textId="5D04EC8D" w:rsidR="002E2A8B" w:rsidRPr="002E2A8B" w:rsidRDefault="002E2A8B" w:rsidP="002E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2E2A8B">
              <w:rPr>
                <w:rFonts w:ascii="Angsana New" w:eastAsia="Arial Unicode MS" w:hAnsi="Angsana New" w:cs="Angsana New"/>
                <w:sz w:val="24"/>
                <w:szCs w:val="24"/>
              </w:rPr>
              <w:t xml:space="preserve"> 6,904,771</w:t>
            </w:r>
          </w:p>
        </w:tc>
        <w:tc>
          <w:tcPr>
            <w:tcW w:w="270" w:type="dxa"/>
            <w:shd w:val="clear" w:color="auto" w:fill="auto"/>
          </w:tcPr>
          <w:p w14:paraId="5E782792" w14:textId="77777777" w:rsidR="002E2A8B" w:rsidRPr="002E2A8B" w:rsidRDefault="002E2A8B" w:rsidP="002E2A8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92E940" w14:textId="70BFF52E" w:rsidR="002E2A8B" w:rsidRPr="002E2A8B" w:rsidRDefault="002E2A8B" w:rsidP="002E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2E2A8B">
              <w:rPr>
                <w:rFonts w:ascii="Angsana New" w:eastAsia="Arial Unicode MS" w:hAnsi="Angsana New" w:cs="Angsana New"/>
                <w:sz w:val="24"/>
                <w:szCs w:val="24"/>
              </w:rPr>
              <w:t>5,539,543</w:t>
            </w:r>
          </w:p>
        </w:tc>
        <w:tc>
          <w:tcPr>
            <w:tcW w:w="270" w:type="dxa"/>
            <w:shd w:val="clear" w:color="auto" w:fill="auto"/>
          </w:tcPr>
          <w:p w14:paraId="190B1498" w14:textId="77777777" w:rsidR="002E2A8B" w:rsidRPr="002E2A8B" w:rsidRDefault="002E2A8B" w:rsidP="002E2A8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921C49D" w14:textId="2940DD33" w:rsidR="002E2A8B" w:rsidRPr="002E2A8B" w:rsidRDefault="002E2A8B" w:rsidP="002E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2E2A8B">
              <w:rPr>
                <w:rFonts w:ascii="Angsana New" w:eastAsia="Arial Unicode MS" w:hAnsi="Angsana New" w:cs="Angsana New"/>
                <w:sz w:val="24"/>
                <w:szCs w:val="24"/>
              </w:rPr>
              <w:t>230,987</w:t>
            </w:r>
          </w:p>
        </w:tc>
        <w:tc>
          <w:tcPr>
            <w:tcW w:w="270" w:type="dxa"/>
            <w:shd w:val="clear" w:color="auto" w:fill="auto"/>
          </w:tcPr>
          <w:p w14:paraId="7F809A1E" w14:textId="77777777" w:rsidR="002E2A8B" w:rsidRPr="002E2A8B" w:rsidRDefault="002E2A8B" w:rsidP="002E2A8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A55DFF" w14:textId="0B543EE3" w:rsidR="002E2A8B" w:rsidRPr="002E2A8B" w:rsidRDefault="002E2A8B" w:rsidP="002E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2E2A8B">
              <w:rPr>
                <w:rFonts w:ascii="Angsana New" w:eastAsia="Arial Unicode MS" w:hAnsi="Angsana New" w:cs="Angsana New"/>
                <w:sz w:val="24"/>
                <w:szCs w:val="24"/>
              </w:rPr>
              <w:t>1,048,066</w:t>
            </w:r>
          </w:p>
        </w:tc>
      </w:tr>
      <w:tr w:rsidR="002E2A8B" w:rsidRPr="002E2A8B" w14:paraId="2D440DC8" w14:textId="77777777" w:rsidTr="00036179">
        <w:trPr>
          <w:cantSplit/>
          <w:trHeight w:val="320"/>
        </w:trPr>
        <w:tc>
          <w:tcPr>
            <w:tcW w:w="4680" w:type="dxa"/>
            <w:shd w:val="clear" w:color="auto" w:fill="auto"/>
            <w:vAlign w:val="bottom"/>
          </w:tcPr>
          <w:p w14:paraId="637D122B" w14:textId="0A703418" w:rsidR="002E2A8B" w:rsidRPr="002E2A8B" w:rsidRDefault="002E2A8B" w:rsidP="002E2A8B">
            <w:pPr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  <w:r w:rsidRPr="002E2A8B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 xml:space="preserve">    </w:t>
            </w:r>
            <w:r w:rsidRPr="002E2A8B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- จ่ายภาษีเงินได้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02EDD8D" w14:textId="20F3C29A" w:rsidR="002E2A8B" w:rsidRPr="002E2A8B" w:rsidRDefault="002E2A8B" w:rsidP="002E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2E2A8B">
              <w:rPr>
                <w:rFonts w:ascii="Angsana New" w:eastAsia="Arial Unicode MS" w:hAnsi="Angsana New" w:cs="Angsana New"/>
                <w:sz w:val="24"/>
                <w:szCs w:val="24"/>
              </w:rPr>
              <w:t>(363,630)</w:t>
            </w:r>
          </w:p>
        </w:tc>
        <w:tc>
          <w:tcPr>
            <w:tcW w:w="270" w:type="dxa"/>
            <w:shd w:val="clear" w:color="auto" w:fill="auto"/>
          </w:tcPr>
          <w:p w14:paraId="30F65393" w14:textId="77777777" w:rsidR="002E2A8B" w:rsidRPr="002E2A8B" w:rsidRDefault="002E2A8B" w:rsidP="002E2A8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0F0B6" w14:textId="32D44E92" w:rsidR="002E2A8B" w:rsidRPr="002E2A8B" w:rsidRDefault="002E2A8B" w:rsidP="002E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2E2A8B">
              <w:rPr>
                <w:rFonts w:ascii="Angsana New" w:eastAsia="Arial Unicode MS" w:hAnsi="Angsana New" w:cs="Angsana New"/>
                <w:sz w:val="24"/>
                <w:szCs w:val="24"/>
              </w:rPr>
              <w:t>(281,573)</w:t>
            </w:r>
          </w:p>
        </w:tc>
        <w:tc>
          <w:tcPr>
            <w:tcW w:w="270" w:type="dxa"/>
            <w:shd w:val="clear" w:color="auto" w:fill="auto"/>
          </w:tcPr>
          <w:p w14:paraId="5A4F6CCD" w14:textId="77777777" w:rsidR="002E2A8B" w:rsidRPr="002E2A8B" w:rsidRDefault="002E2A8B" w:rsidP="002E2A8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DE9E3" w14:textId="0A89B013" w:rsidR="002E2A8B" w:rsidRPr="002E2A8B" w:rsidRDefault="002E2A8B" w:rsidP="002E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2E2A8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(</w:t>
            </w:r>
            <w:r w:rsidR="007317BC" w:rsidRPr="007317BC">
              <w:rPr>
                <w:rFonts w:ascii="Angsana New" w:eastAsia="Arial Unicode MS" w:hAnsi="Angsana New" w:cs="Angsana New"/>
                <w:sz w:val="24"/>
                <w:szCs w:val="24"/>
              </w:rPr>
              <w:t>6</w:t>
            </w:r>
            <w:r w:rsidRPr="002E2A8B">
              <w:rPr>
                <w:rFonts w:ascii="Angsana New" w:eastAsia="Arial Unicode MS" w:hAnsi="Angsana New" w:cs="Angsana New"/>
                <w:sz w:val="24"/>
                <w:szCs w:val="24"/>
              </w:rPr>
              <w:t>,</w:t>
            </w:r>
            <w:r w:rsidR="007317BC" w:rsidRPr="007317BC">
              <w:rPr>
                <w:rFonts w:ascii="Angsana New" w:eastAsia="Arial Unicode MS" w:hAnsi="Angsana New" w:cs="Angsana New"/>
                <w:sz w:val="24"/>
                <w:szCs w:val="24"/>
              </w:rPr>
              <w:t>879</w:t>
            </w:r>
            <w:r w:rsidRPr="002E2A8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4D27525" w14:textId="77777777" w:rsidR="002E2A8B" w:rsidRPr="002E2A8B" w:rsidRDefault="002E2A8B" w:rsidP="002E2A8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4D173" w14:textId="33A77EB8" w:rsidR="002E2A8B" w:rsidRPr="002E2A8B" w:rsidRDefault="002E2A8B" w:rsidP="002E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2E2A8B">
              <w:rPr>
                <w:rFonts w:ascii="Angsana New" w:eastAsia="Arial Unicode MS" w:hAnsi="Angsana New" w:cs="Angsana New"/>
                <w:sz w:val="24"/>
                <w:szCs w:val="24"/>
              </w:rPr>
              <w:t>(11,784)</w:t>
            </w:r>
          </w:p>
        </w:tc>
      </w:tr>
      <w:tr w:rsidR="005D4E1B" w:rsidRPr="002E2A8B" w14:paraId="4A196EA9" w14:textId="77777777" w:rsidTr="002E2A8B">
        <w:trPr>
          <w:cantSplit/>
          <w:trHeight w:val="320"/>
        </w:trPr>
        <w:tc>
          <w:tcPr>
            <w:tcW w:w="4680" w:type="dxa"/>
            <w:shd w:val="clear" w:color="auto" w:fill="auto"/>
            <w:vAlign w:val="bottom"/>
          </w:tcPr>
          <w:p w14:paraId="26D185CD" w14:textId="64260643" w:rsidR="005D4E1B" w:rsidRPr="002E2A8B" w:rsidRDefault="005D4E1B" w:rsidP="005D4E1B">
            <w:pPr>
              <w:jc w:val="thaiDistribute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  <w:r w:rsidRPr="002E2A8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  <w:lang w:val="en-GB"/>
              </w:rPr>
              <w:t>เงินสดสุทธิได้มาจาก</w:t>
            </w:r>
            <w:r w:rsidRPr="002E2A8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  <w:t>กิจการดำเนินงาน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06E2A3" w14:textId="4047D3AB" w:rsidR="005D4E1B" w:rsidRPr="002E2A8B" w:rsidRDefault="007317BC" w:rsidP="002E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  <w:r w:rsidRPr="007317BC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  <w:t>6</w:t>
            </w:r>
            <w:r w:rsidR="002E2A8B" w:rsidRPr="002E2A8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  <w:t>,</w:t>
            </w:r>
            <w:r w:rsidRPr="007317BC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  <w:t>541</w:t>
            </w:r>
            <w:r w:rsidR="002E2A8B" w:rsidRPr="002E2A8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  <w:t>,</w:t>
            </w:r>
            <w:r w:rsidRPr="007317BC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  <w:t>141</w:t>
            </w:r>
          </w:p>
        </w:tc>
        <w:tc>
          <w:tcPr>
            <w:tcW w:w="270" w:type="dxa"/>
            <w:shd w:val="clear" w:color="auto" w:fill="auto"/>
          </w:tcPr>
          <w:p w14:paraId="563166E6" w14:textId="77777777" w:rsidR="005D4E1B" w:rsidRPr="002E2A8B" w:rsidRDefault="005D4E1B" w:rsidP="005D4E1B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455DAC" w14:textId="4B45B2B0" w:rsidR="005D4E1B" w:rsidRPr="002E2A8B" w:rsidRDefault="004F2B96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  <w:r w:rsidRPr="002E2A8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  <w:t>5,257,970</w:t>
            </w:r>
          </w:p>
        </w:tc>
        <w:tc>
          <w:tcPr>
            <w:tcW w:w="270" w:type="dxa"/>
            <w:shd w:val="clear" w:color="auto" w:fill="auto"/>
          </w:tcPr>
          <w:p w14:paraId="40275A57" w14:textId="77777777" w:rsidR="005D4E1B" w:rsidRPr="002E2A8B" w:rsidRDefault="005D4E1B" w:rsidP="005D4E1B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C180B1" w14:textId="7AB22E6F" w:rsidR="005D4E1B" w:rsidRPr="002E2A8B" w:rsidRDefault="002E2A8B" w:rsidP="002E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  <w:r w:rsidRPr="002E2A8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  <w:t>224,108</w:t>
            </w:r>
          </w:p>
        </w:tc>
        <w:tc>
          <w:tcPr>
            <w:tcW w:w="270" w:type="dxa"/>
            <w:shd w:val="clear" w:color="auto" w:fill="auto"/>
          </w:tcPr>
          <w:p w14:paraId="5A72CBE8" w14:textId="77777777" w:rsidR="005D4E1B" w:rsidRPr="002E2A8B" w:rsidRDefault="005D4E1B" w:rsidP="005D4E1B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0579AC" w14:textId="6DBC5010" w:rsidR="005D4E1B" w:rsidRPr="002E2A8B" w:rsidRDefault="004F2B96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  <w:r w:rsidRPr="002E2A8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  <w:t>1,036,282</w:t>
            </w:r>
          </w:p>
        </w:tc>
      </w:tr>
    </w:tbl>
    <w:p w14:paraId="1122F012" w14:textId="572405DB" w:rsidR="00FE1401" w:rsidRDefault="00FE1401" w:rsidP="00FF70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89"/>
        </w:tabs>
        <w:spacing w:after="0" w:line="240" w:lineRule="auto"/>
        <w:ind w:left="-108" w:right="72"/>
        <w:jc w:val="right"/>
        <w:rPr>
          <w:rFonts w:asciiTheme="majorBidi" w:hAnsiTheme="majorBidi" w:cs="Angsana New"/>
          <w:bCs/>
          <w:sz w:val="30"/>
          <w:szCs w:val="30"/>
          <w:cs/>
        </w:rPr>
      </w:pPr>
    </w:p>
    <w:p w14:paraId="1C018D69" w14:textId="77777777" w:rsidR="00FE1401" w:rsidRDefault="00FE1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Cs/>
          <w:sz w:val="30"/>
          <w:szCs w:val="30"/>
          <w:cs/>
        </w:rPr>
      </w:pPr>
      <w:r>
        <w:rPr>
          <w:rFonts w:asciiTheme="majorBidi" w:hAnsiTheme="majorBidi" w:cs="Angsana New"/>
          <w:bCs/>
          <w:sz w:val="30"/>
          <w:szCs w:val="30"/>
          <w:cs/>
        </w:rPr>
        <w:br w:type="page"/>
      </w:r>
    </w:p>
    <w:p w14:paraId="4D743361" w14:textId="2FE1C312" w:rsidR="00100975" w:rsidRPr="00091CA0" w:rsidRDefault="00100975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</w:rPr>
      </w:pPr>
      <w:r w:rsidRPr="00091CA0">
        <w:rPr>
          <w:rFonts w:ascii="Angsana New" w:hAnsi="Angsana New" w:cs="Angsana New"/>
          <w:szCs w:val="30"/>
          <w:cs/>
        </w:rPr>
        <w:lastRenderedPageBreak/>
        <w:t>ภาระผูกพันและหนี้สินที่อาจจะเกิดขึ้น</w:t>
      </w:r>
      <w:r w:rsidRPr="00091CA0">
        <w:rPr>
          <w:rFonts w:ascii="Angsana New" w:hAnsi="Angsana New" w:cs="Angsana New"/>
          <w:szCs w:val="30"/>
        </w:rPr>
        <w:t xml:space="preserve"> </w:t>
      </w:r>
    </w:p>
    <w:p w14:paraId="78DF3984" w14:textId="26AE6D7F" w:rsidR="005642A3" w:rsidRDefault="005642A3" w:rsidP="00564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 w:firstLine="180"/>
        <w:rPr>
          <w:rFonts w:asciiTheme="majorBidi" w:hAnsiTheme="majorBidi" w:cs="Angsana New"/>
          <w:b/>
          <w:bCs/>
          <w:sz w:val="30"/>
          <w:szCs w:val="30"/>
        </w:rPr>
      </w:pPr>
    </w:p>
    <w:p w14:paraId="0CAB7463" w14:textId="4CE3E826" w:rsidR="005642A3" w:rsidRPr="001F096F" w:rsidRDefault="007317BC" w:rsidP="000D3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 w:hanging="540"/>
        <w:rPr>
          <w:rFonts w:asciiTheme="majorBidi" w:hAnsiTheme="majorBidi" w:cs="Angsana New"/>
          <w:sz w:val="30"/>
          <w:szCs w:val="30"/>
        </w:rPr>
      </w:pPr>
      <w:r w:rsidRPr="007317BC">
        <w:rPr>
          <w:rFonts w:asciiTheme="majorBidi" w:hAnsiTheme="majorBidi" w:cs="Angsana New" w:hint="cs"/>
          <w:sz w:val="30"/>
          <w:szCs w:val="30"/>
        </w:rPr>
        <w:t>20</w:t>
      </w:r>
      <w:r w:rsidR="005642A3" w:rsidRPr="001F096F">
        <w:rPr>
          <w:rFonts w:asciiTheme="majorBidi" w:hAnsiTheme="majorBidi" w:cs="Angsana New"/>
          <w:sz w:val="30"/>
          <w:szCs w:val="30"/>
        </w:rPr>
        <w:t xml:space="preserve">.1 </w:t>
      </w:r>
      <w:r w:rsidR="00C46471" w:rsidRPr="001F096F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AD2988" w:rsidRPr="001F096F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5642A3" w:rsidRPr="001F096F">
        <w:rPr>
          <w:rFonts w:asciiTheme="majorBidi" w:hAnsiTheme="majorBidi" w:cs="Angsana New" w:hint="cs"/>
          <w:sz w:val="30"/>
          <w:szCs w:val="30"/>
          <w:cs/>
        </w:rPr>
        <w:t>ภาระผูกพันที่เป็นรายจ่ายฝ่ายทุน</w:t>
      </w:r>
    </w:p>
    <w:p w14:paraId="2ED6D7CD" w14:textId="3E05879B" w:rsidR="005642A3" w:rsidRDefault="005642A3" w:rsidP="00564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 w:firstLine="90"/>
        <w:rPr>
          <w:rFonts w:asciiTheme="majorBidi" w:hAnsiTheme="majorBidi" w:cs="Angsana New"/>
          <w:b/>
          <w:bCs/>
          <w:sz w:val="30"/>
          <w:szCs w:val="30"/>
        </w:rPr>
      </w:pPr>
    </w:p>
    <w:p w14:paraId="7DE3F8FC" w14:textId="7603F5D2" w:rsidR="00100975" w:rsidRDefault="005642A3" w:rsidP="00DE0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b/>
          <w:bCs/>
          <w:sz w:val="30"/>
          <w:szCs w:val="30"/>
        </w:rPr>
      </w:pPr>
      <w:r w:rsidRPr="005642A3">
        <w:rPr>
          <w:rFonts w:asciiTheme="majorBidi" w:hAnsiTheme="majorBidi" w:cs="Angsana New" w:hint="cs"/>
          <w:sz w:val="30"/>
          <w:szCs w:val="30"/>
          <w:cs/>
        </w:rPr>
        <w:t>กลุ่มบริษัทมีภาระผูกพันที่เป็นรายจ่ายฝ่ายทุน</w:t>
      </w:r>
      <w:r w:rsidRPr="005642A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642A3">
        <w:rPr>
          <w:rFonts w:asciiTheme="majorBidi" w:hAnsiTheme="majorBidi" w:cs="Angsana New" w:hint="cs"/>
          <w:sz w:val="30"/>
          <w:szCs w:val="30"/>
          <w:cs/>
        </w:rPr>
        <w:t>ณ</w:t>
      </w:r>
      <w:r w:rsidRPr="005642A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642A3">
        <w:rPr>
          <w:rFonts w:asciiTheme="majorBidi" w:hAnsiTheme="majorBidi" w:cs="Angsana New" w:hint="cs"/>
          <w:sz w:val="30"/>
          <w:szCs w:val="30"/>
          <w:cs/>
        </w:rPr>
        <w:t>วันที่ในงบฐานะการเงินแต่ไม่ได้รับรู้</w:t>
      </w:r>
      <w:r w:rsidRPr="005642A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642A3">
        <w:rPr>
          <w:rFonts w:asciiTheme="majorBidi" w:hAnsiTheme="majorBidi" w:cs="Angsana New" w:hint="cs"/>
          <w:sz w:val="30"/>
          <w:szCs w:val="30"/>
          <w:cs/>
        </w:rPr>
        <w:t>มีดังน</w:t>
      </w:r>
      <w:r>
        <w:rPr>
          <w:rFonts w:asciiTheme="majorBidi" w:hAnsiTheme="majorBidi" w:cs="Angsana New" w:hint="cs"/>
          <w:sz w:val="30"/>
          <w:szCs w:val="30"/>
          <w:cs/>
        </w:rPr>
        <w:t>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2340"/>
        <w:gridCol w:w="271"/>
        <w:gridCol w:w="2069"/>
      </w:tblGrid>
      <w:tr w:rsidR="00100975" w:rsidRPr="00100975" w14:paraId="62743BA6" w14:textId="77777777" w:rsidTr="004F2B96">
        <w:trPr>
          <w:trHeight w:val="659"/>
          <w:tblHeader/>
        </w:trPr>
        <w:tc>
          <w:tcPr>
            <w:tcW w:w="2426" w:type="pct"/>
            <w:vAlign w:val="bottom"/>
          </w:tcPr>
          <w:p w14:paraId="33406AE5" w14:textId="26B4A08D" w:rsidR="00100975" w:rsidRPr="000B643E" w:rsidRDefault="00100975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B643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F2B96" w:rsidRPr="000B643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4F2B96" w:rsidRPr="000B643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0B643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B643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287" w:type="pct"/>
            <w:vAlign w:val="bottom"/>
          </w:tcPr>
          <w:p w14:paraId="4951A636" w14:textId="3E341611" w:rsidR="00100975" w:rsidRPr="000B643E" w:rsidRDefault="00100975" w:rsidP="00091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64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vAlign w:val="bottom"/>
          </w:tcPr>
          <w:p w14:paraId="5C624958" w14:textId="77777777" w:rsidR="00100975" w:rsidRPr="000B643E" w:rsidRDefault="00100975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pct"/>
            <w:vAlign w:val="bottom"/>
          </w:tcPr>
          <w:p w14:paraId="656B5A4D" w14:textId="661CA526" w:rsidR="00100975" w:rsidRPr="000B643E" w:rsidRDefault="00100975" w:rsidP="00564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64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0975" w:rsidRPr="00100975" w14:paraId="2F765F10" w14:textId="77777777" w:rsidTr="004F2B96">
        <w:trPr>
          <w:tblHeader/>
        </w:trPr>
        <w:tc>
          <w:tcPr>
            <w:tcW w:w="2426" w:type="pct"/>
          </w:tcPr>
          <w:p w14:paraId="20213CED" w14:textId="77777777" w:rsidR="00100975" w:rsidRPr="000B643E" w:rsidRDefault="00100975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74" w:type="pct"/>
            <w:gridSpan w:val="3"/>
          </w:tcPr>
          <w:p w14:paraId="362B1FF9" w14:textId="09D2495F" w:rsidR="00100975" w:rsidRPr="000B643E" w:rsidRDefault="00100975" w:rsidP="00E204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</w:tr>
      <w:tr w:rsidR="00100975" w:rsidRPr="00100975" w14:paraId="0E4BB62F" w14:textId="77777777" w:rsidTr="004F2B96">
        <w:tc>
          <w:tcPr>
            <w:tcW w:w="2426" w:type="pct"/>
          </w:tcPr>
          <w:p w14:paraId="6B29A6DA" w14:textId="77777777" w:rsidR="00100975" w:rsidRPr="000B643E" w:rsidRDefault="00100975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B643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0B643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287" w:type="pct"/>
          </w:tcPr>
          <w:p w14:paraId="37F2E252" w14:textId="77777777" w:rsidR="00100975" w:rsidRPr="000B643E" w:rsidRDefault="00100975" w:rsidP="00E204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7BE137A1" w14:textId="77777777" w:rsidR="00100975" w:rsidRPr="000B643E" w:rsidRDefault="00100975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8" w:type="pct"/>
          </w:tcPr>
          <w:p w14:paraId="0A202583" w14:textId="77777777" w:rsidR="00100975" w:rsidRPr="000B643E" w:rsidRDefault="00100975" w:rsidP="00E204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00975" w:rsidRPr="00100975" w14:paraId="3AD56694" w14:textId="77777777" w:rsidTr="004F2B96">
        <w:tc>
          <w:tcPr>
            <w:tcW w:w="2426" w:type="pct"/>
          </w:tcPr>
          <w:p w14:paraId="0998E745" w14:textId="4A206A3A" w:rsidR="00100975" w:rsidRPr="000B643E" w:rsidRDefault="005642A3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643E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สัญญาสร้างอาคารโรงงาน </w:t>
            </w:r>
            <w:r w:rsidR="00356586" w:rsidRPr="000B643E">
              <w:rPr>
                <w:rFonts w:ascii="Angsana New" w:hAnsi="Angsana New" w:cs="Angsana New"/>
                <w:sz w:val="30"/>
                <w:szCs w:val="30"/>
                <w:cs/>
              </w:rPr>
              <w:t>และคลังสินค้า</w:t>
            </w:r>
          </w:p>
        </w:tc>
        <w:tc>
          <w:tcPr>
            <w:tcW w:w="1287" w:type="pct"/>
          </w:tcPr>
          <w:p w14:paraId="0ACA0A38" w14:textId="1459CB3E" w:rsidR="00100975" w:rsidRPr="000B643E" w:rsidRDefault="007317BC" w:rsidP="00E204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317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</w:t>
            </w:r>
            <w:r w:rsidR="000B643E" w:rsidRPr="000B643E">
              <w:rPr>
                <w:rFonts w:ascii="Angsana New" w:hAnsi="Angsana New" w:cs="Angsana New"/>
                <w:sz w:val="30"/>
                <w:szCs w:val="30"/>
                <w:lang w:bidi="th-TH"/>
              </w:rPr>
              <w:t>8</w:t>
            </w:r>
            <w:r w:rsidR="002875AF" w:rsidRPr="000B643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2875AF" w:rsidRPr="000B643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ล้านบาท</w:t>
            </w:r>
          </w:p>
          <w:p w14:paraId="49ECEC67" w14:textId="7BA4663F" w:rsidR="002875AF" w:rsidRPr="000B643E" w:rsidRDefault="007317BC" w:rsidP="00E204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317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C90D6E" w:rsidRPr="000B643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="000B643E" w:rsidRPr="000B64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2875AF" w:rsidRPr="000B64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2875AF" w:rsidRPr="000B643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ล้านยูโร</w:t>
            </w:r>
          </w:p>
        </w:tc>
        <w:tc>
          <w:tcPr>
            <w:tcW w:w="149" w:type="pct"/>
          </w:tcPr>
          <w:p w14:paraId="2135F6F3" w14:textId="387D40BD" w:rsidR="00100975" w:rsidRPr="000B643E" w:rsidRDefault="00100975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8" w:type="pct"/>
          </w:tcPr>
          <w:p w14:paraId="4A14EFE6" w14:textId="3B05C240" w:rsidR="00100975" w:rsidRPr="000B643E" w:rsidRDefault="002875AF" w:rsidP="00E204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B643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7317BC" w:rsidRPr="007317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0B64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0B643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ล้านบาท</w:t>
            </w:r>
          </w:p>
          <w:p w14:paraId="2E4F7F5A" w14:textId="20441556" w:rsidR="002875AF" w:rsidRPr="000B643E" w:rsidRDefault="002875AF" w:rsidP="00E204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B64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00975" w:rsidRPr="00100975" w14:paraId="714C0102" w14:textId="77777777" w:rsidTr="004F2B96">
        <w:tc>
          <w:tcPr>
            <w:tcW w:w="2426" w:type="pct"/>
          </w:tcPr>
          <w:p w14:paraId="27CD0F2A" w14:textId="3BEA1074" w:rsidR="00100975" w:rsidRPr="000B643E" w:rsidRDefault="00356586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643E">
              <w:rPr>
                <w:rFonts w:ascii="Angsana New" w:hAnsi="Angsana New" w:cs="Angsana New"/>
                <w:sz w:val="30"/>
                <w:szCs w:val="30"/>
                <w:cs/>
              </w:rPr>
              <w:t>สัญญาซื้อเครื่องจักรและอุปกรณ์</w:t>
            </w:r>
          </w:p>
        </w:tc>
        <w:tc>
          <w:tcPr>
            <w:tcW w:w="1287" w:type="pct"/>
          </w:tcPr>
          <w:p w14:paraId="2CE353F1" w14:textId="1C2FC95E" w:rsidR="00100975" w:rsidRPr="000B643E" w:rsidRDefault="007317BC" w:rsidP="00E204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317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300</w:t>
            </w:r>
            <w:r w:rsidR="002875AF" w:rsidRPr="000B643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2875AF" w:rsidRPr="000B643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ล้านบาท</w:t>
            </w:r>
          </w:p>
          <w:p w14:paraId="1E9349BA" w14:textId="6F60F10E" w:rsidR="002875AF" w:rsidRPr="000B643E" w:rsidRDefault="007317BC" w:rsidP="00E204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317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2875AF" w:rsidRPr="000B64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2875AF" w:rsidRPr="000B643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ล้านยูโร</w:t>
            </w:r>
          </w:p>
          <w:p w14:paraId="700EB8BB" w14:textId="7F3DFB23" w:rsidR="002875AF" w:rsidRPr="000B643E" w:rsidRDefault="007317BC" w:rsidP="00E204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2875AF" w:rsidRPr="000B64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2875AF" w:rsidRPr="000B643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ล้านดอลลาร์สหรัฐ</w:t>
            </w:r>
            <w:r w:rsidR="00A83813" w:rsidRPr="000B643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ฯ</w:t>
            </w:r>
          </w:p>
          <w:p w14:paraId="1B058B63" w14:textId="1958FA09" w:rsidR="002875AF" w:rsidRPr="000B643E" w:rsidRDefault="007317BC" w:rsidP="00E204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317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</w:t>
            </w:r>
            <w:r w:rsidR="002875AF" w:rsidRPr="000B64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2875AF" w:rsidRPr="000B643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ล้านเยน</w:t>
            </w:r>
          </w:p>
          <w:p w14:paraId="182FFC9C" w14:textId="759935DC" w:rsidR="002875AF" w:rsidRPr="000B643E" w:rsidRDefault="00C90D6E" w:rsidP="00E204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B64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0.4</w:t>
            </w:r>
            <w:r w:rsidR="002875AF" w:rsidRPr="000B64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2875AF" w:rsidRPr="000B643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ล้านฟรังก์สวิส</w:t>
            </w:r>
          </w:p>
          <w:p w14:paraId="00CB781B" w14:textId="7CC22BA7" w:rsidR="00C90D6E" w:rsidRPr="000B643E" w:rsidRDefault="00C90D6E" w:rsidP="00E204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B64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148 </w:t>
            </w:r>
            <w:r w:rsidRPr="000B643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ล้านรูเปียอินโดนีเซีย</w:t>
            </w:r>
          </w:p>
        </w:tc>
        <w:tc>
          <w:tcPr>
            <w:tcW w:w="149" w:type="pct"/>
          </w:tcPr>
          <w:p w14:paraId="18CB5FFB" w14:textId="77777777" w:rsidR="00100975" w:rsidRPr="000B643E" w:rsidRDefault="00100975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8" w:type="pct"/>
          </w:tcPr>
          <w:p w14:paraId="5804362B" w14:textId="4E8C6DA7" w:rsidR="00100975" w:rsidRPr="000B643E" w:rsidRDefault="007317BC" w:rsidP="00E204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317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</w:t>
            </w:r>
            <w:r w:rsidR="002875AF" w:rsidRPr="000B64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2875AF" w:rsidRPr="000B643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ล้านบาท</w:t>
            </w:r>
          </w:p>
          <w:p w14:paraId="7D5D4E90" w14:textId="581B12BE" w:rsidR="002875AF" w:rsidRPr="000B643E" w:rsidRDefault="002875AF" w:rsidP="00E204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B64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  <w:p w14:paraId="5B40F5F6" w14:textId="77777777" w:rsidR="002875AF" w:rsidRPr="000B643E" w:rsidRDefault="002875AF" w:rsidP="00E204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B64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  <w:p w14:paraId="2D30016D" w14:textId="598C507D" w:rsidR="002875AF" w:rsidRPr="000B643E" w:rsidRDefault="00E81FA5" w:rsidP="00E81FA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B64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  <w:p w14:paraId="6B467A0A" w14:textId="77777777" w:rsidR="002875AF" w:rsidRDefault="002875AF" w:rsidP="002875A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B64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  <w:p w14:paraId="4D2DCE31" w14:textId="1474C0BF" w:rsidR="00F07786" w:rsidRPr="000B643E" w:rsidRDefault="00F07786" w:rsidP="002875A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56586" w:rsidRPr="00100975" w14:paraId="0028123B" w14:textId="77777777" w:rsidTr="004F2B96">
        <w:tc>
          <w:tcPr>
            <w:tcW w:w="2426" w:type="pct"/>
          </w:tcPr>
          <w:p w14:paraId="7B0E913F" w14:textId="2F5CF624" w:rsidR="00356586" w:rsidRPr="000B643E" w:rsidRDefault="00356586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643E">
              <w:rPr>
                <w:rFonts w:ascii="Angsana New" w:hAnsi="Angsana New" w:cs="Angsana New"/>
                <w:sz w:val="30"/>
                <w:szCs w:val="30"/>
                <w:cs/>
              </w:rPr>
              <w:t>สัญญาซื้อสินทรัพย์ไม่มีตัวตน</w:t>
            </w:r>
          </w:p>
        </w:tc>
        <w:tc>
          <w:tcPr>
            <w:tcW w:w="1287" w:type="pct"/>
          </w:tcPr>
          <w:p w14:paraId="78E72953" w14:textId="486824BC" w:rsidR="00356586" w:rsidRPr="000B643E" w:rsidRDefault="00C90D6E" w:rsidP="00E204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B643E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2875AF" w:rsidRPr="000B643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ล้านบาท</w:t>
            </w:r>
          </w:p>
        </w:tc>
        <w:tc>
          <w:tcPr>
            <w:tcW w:w="149" w:type="pct"/>
          </w:tcPr>
          <w:p w14:paraId="572956B4" w14:textId="77777777" w:rsidR="00356586" w:rsidRPr="000B643E" w:rsidRDefault="00356586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8" w:type="pct"/>
          </w:tcPr>
          <w:p w14:paraId="67F0137A" w14:textId="43617BF3" w:rsidR="00356586" w:rsidRPr="000B643E" w:rsidRDefault="007317BC" w:rsidP="002875A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317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2875AF" w:rsidRPr="000B643E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2875AF" w:rsidRPr="000B643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ล้านบาท</w:t>
            </w:r>
          </w:p>
        </w:tc>
      </w:tr>
    </w:tbl>
    <w:p w14:paraId="4A12751B" w14:textId="1F83A4F9" w:rsidR="00A719AA" w:rsidRDefault="00A719AA" w:rsidP="00356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2074AC44" w14:textId="3E803F56" w:rsidR="001F096F" w:rsidRPr="001F096F" w:rsidRDefault="007317BC" w:rsidP="00E17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 w:hanging="540"/>
        <w:rPr>
          <w:rFonts w:asciiTheme="majorBidi" w:hAnsiTheme="majorBidi" w:cs="Angsana New"/>
          <w:sz w:val="30"/>
          <w:szCs w:val="30"/>
        </w:rPr>
      </w:pPr>
      <w:r w:rsidRPr="007317BC">
        <w:rPr>
          <w:rFonts w:asciiTheme="majorBidi" w:hAnsiTheme="majorBidi" w:cs="Angsana New" w:hint="cs"/>
          <w:sz w:val="30"/>
          <w:szCs w:val="30"/>
        </w:rPr>
        <w:t>20</w:t>
      </w:r>
      <w:r w:rsidR="001F096F" w:rsidRPr="001F096F">
        <w:rPr>
          <w:rFonts w:asciiTheme="majorBidi" w:hAnsiTheme="majorBidi" w:cs="Angsana New"/>
          <w:sz w:val="30"/>
          <w:szCs w:val="30"/>
        </w:rPr>
        <w:t>.</w:t>
      </w:r>
      <w:r w:rsidR="001F096F">
        <w:rPr>
          <w:rFonts w:asciiTheme="majorBidi" w:hAnsiTheme="majorBidi" w:cs="Angsana New"/>
          <w:sz w:val="30"/>
          <w:szCs w:val="30"/>
        </w:rPr>
        <w:t>2</w:t>
      </w:r>
      <w:r w:rsidR="001F096F" w:rsidRPr="001F096F">
        <w:rPr>
          <w:rFonts w:asciiTheme="majorBidi" w:hAnsiTheme="majorBidi" w:cs="Angsana New"/>
          <w:sz w:val="30"/>
          <w:szCs w:val="30"/>
        </w:rPr>
        <w:t xml:space="preserve"> </w:t>
      </w:r>
      <w:r w:rsidR="001F096F" w:rsidRPr="001F096F">
        <w:rPr>
          <w:rFonts w:asciiTheme="majorBidi" w:hAnsiTheme="majorBidi" w:cs="Angsana New" w:hint="cs"/>
          <w:sz w:val="30"/>
          <w:szCs w:val="30"/>
          <w:cs/>
        </w:rPr>
        <w:t xml:space="preserve">  </w:t>
      </w:r>
      <w:r w:rsidR="001F096F" w:rsidRPr="001F0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F096F" w:rsidRPr="001F096F">
        <w:rPr>
          <w:rFonts w:asciiTheme="majorBidi" w:hAnsiTheme="majorBidi" w:cs="Angsana New" w:hint="cs"/>
          <w:sz w:val="30"/>
          <w:szCs w:val="30"/>
          <w:cs/>
        </w:rPr>
        <w:t>การคํ้าประกัน</w:t>
      </w:r>
    </w:p>
    <w:p w14:paraId="185CAD37" w14:textId="43D10F10" w:rsidR="001F096F" w:rsidRDefault="001F096F" w:rsidP="00356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Theme="majorBidi" w:hAnsiTheme="majorBidi" w:cstheme="majorBidi"/>
          <w:b/>
          <w:bCs/>
          <w:sz w:val="30"/>
          <w:szCs w:val="30"/>
        </w:rPr>
      </w:pPr>
    </w:p>
    <w:p w14:paraId="6F9DBBAE" w14:textId="2187ABA1" w:rsidR="00AD54C5" w:rsidRPr="00E727A3" w:rsidRDefault="00E727A3" w:rsidP="00091CA0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cstheme="majorBidi"/>
        </w:rPr>
      </w:pPr>
      <w:r w:rsidRPr="00091CA0">
        <w:rPr>
          <w:rFonts w:asciiTheme="majorBidi" w:hAnsiTheme="majorBidi"/>
          <w:sz w:val="30"/>
          <w:szCs w:val="30"/>
          <w:cs/>
        </w:rPr>
        <w:t xml:space="preserve">ณ วันที่ </w:t>
      </w:r>
      <w:bookmarkStart w:id="2" w:name="_Hlk168666496"/>
      <w:r w:rsidR="004F2B96">
        <w:rPr>
          <w:rFonts w:asciiTheme="majorBidi" w:hAnsiTheme="majorBidi"/>
          <w:sz w:val="30"/>
          <w:szCs w:val="30"/>
        </w:rPr>
        <w:t xml:space="preserve">30 </w:t>
      </w:r>
      <w:r w:rsidR="004F2B96">
        <w:rPr>
          <w:rFonts w:asciiTheme="majorBidi" w:hAnsiTheme="majorBidi" w:hint="cs"/>
          <w:sz w:val="30"/>
          <w:szCs w:val="30"/>
          <w:cs/>
        </w:rPr>
        <w:t>มิถุนายน</w:t>
      </w:r>
      <w:r w:rsidR="00004F46" w:rsidRPr="00091CA0">
        <w:rPr>
          <w:rFonts w:asciiTheme="majorBidi" w:hAnsiTheme="majorBidi"/>
          <w:sz w:val="30"/>
          <w:szCs w:val="30"/>
        </w:rPr>
        <w:t xml:space="preserve"> </w:t>
      </w:r>
      <w:bookmarkEnd w:id="2"/>
      <w:r w:rsidR="00004F46" w:rsidRPr="00091CA0">
        <w:rPr>
          <w:rFonts w:asciiTheme="majorBidi" w:hAnsiTheme="majorBidi"/>
          <w:sz w:val="30"/>
          <w:szCs w:val="30"/>
        </w:rPr>
        <w:t>2567</w:t>
      </w:r>
      <w:r w:rsidRPr="00091CA0">
        <w:rPr>
          <w:rFonts w:asciiTheme="majorBidi" w:hAnsiTheme="majorBidi"/>
          <w:sz w:val="30"/>
          <w:szCs w:val="30"/>
          <w:cs/>
        </w:rPr>
        <w:t xml:space="preserve"> บริษัทมีหนังสือคํ้าประกันที่ออกโดยธนาคารในนามของบริษัทจํานวน </w:t>
      </w:r>
      <w:r w:rsidR="00C90D6E">
        <w:rPr>
          <w:rFonts w:asciiTheme="majorBidi" w:hAnsiTheme="majorBidi"/>
          <w:sz w:val="30"/>
          <w:szCs w:val="30"/>
        </w:rPr>
        <w:t>23</w:t>
      </w:r>
      <w:r w:rsidRPr="00091CA0">
        <w:rPr>
          <w:rFonts w:asciiTheme="majorBidi" w:hAnsiTheme="majorBidi"/>
          <w:sz w:val="30"/>
          <w:szCs w:val="30"/>
          <w:cs/>
        </w:rPr>
        <w:t xml:space="preserve"> ล้านบาท ซึ่งเกี่ยวกับการดําเนินงานตามปกติของบริษัท</w:t>
      </w:r>
    </w:p>
    <w:p w14:paraId="2D846F72" w14:textId="32B95268" w:rsidR="00AD54C5" w:rsidRPr="00091CA0" w:rsidRDefault="00E727A3" w:rsidP="00091CA0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091CA0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4F2B96">
        <w:rPr>
          <w:rFonts w:asciiTheme="majorBidi" w:hAnsiTheme="majorBidi"/>
          <w:sz w:val="30"/>
          <w:szCs w:val="30"/>
        </w:rPr>
        <w:t xml:space="preserve">30 </w:t>
      </w:r>
      <w:r w:rsidR="004F2B96">
        <w:rPr>
          <w:rFonts w:asciiTheme="majorBidi" w:hAnsiTheme="majorBidi" w:hint="cs"/>
          <w:sz w:val="30"/>
          <w:szCs w:val="30"/>
          <w:cs/>
        </w:rPr>
        <w:t>มิถุนายน</w:t>
      </w:r>
      <w:r w:rsidR="004F2B96" w:rsidRPr="00091CA0">
        <w:rPr>
          <w:rFonts w:asciiTheme="majorBidi" w:hAnsiTheme="majorBidi"/>
          <w:sz w:val="30"/>
          <w:szCs w:val="30"/>
        </w:rPr>
        <w:t xml:space="preserve"> </w:t>
      </w:r>
      <w:r w:rsidR="00004F46" w:rsidRPr="00091CA0">
        <w:rPr>
          <w:rFonts w:asciiTheme="majorBidi" w:hAnsiTheme="majorBidi"/>
          <w:sz w:val="30"/>
          <w:szCs w:val="30"/>
        </w:rPr>
        <w:t>2567</w:t>
      </w:r>
      <w:r w:rsidR="00004F46" w:rsidRPr="00091CA0">
        <w:rPr>
          <w:rFonts w:asciiTheme="majorBidi" w:hAnsiTheme="majorBidi"/>
          <w:sz w:val="30"/>
          <w:szCs w:val="30"/>
          <w:cs/>
        </w:rPr>
        <w:t xml:space="preserve"> </w:t>
      </w:r>
      <w:r w:rsidRPr="00091CA0">
        <w:rPr>
          <w:rFonts w:asciiTheme="majorBidi" w:hAnsiTheme="majorBidi"/>
          <w:sz w:val="30"/>
          <w:szCs w:val="30"/>
          <w:cs/>
        </w:rPr>
        <w:t>บริษัทย่อยมีหนังสือคํ้าประกันที่ออกโดยธนาคารในนามของบริษัทย่อยจํานวน</w:t>
      </w:r>
      <w:r w:rsidR="004A4DA8">
        <w:rPr>
          <w:rFonts w:asciiTheme="majorBidi" w:hAnsiTheme="majorBidi"/>
          <w:sz w:val="30"/>
          <w:szCs w:val="30"/>
        </w:rPr>
        <w:br/>
      </w:r>
      <w:r w:rsidR="000B643E">
        <w:rPr>
          <w:rFonts w:asciiTheme="majorBidi" w:hAnsiTheme="majorBidi"/>
          <w:sz w:val="30"/>
          <w:szCs w:val="30"/>
        </w:rPr>
        <w:t>92</w:t>
      </w:r>
      <w:r w:rsidR="00CF57AD">
        <w:rPr>
          <w:rFonts w:asciiTheme="majorBidi" w:hAnsiTheme="majorBidi"/>
          <w:sz w:val="30"/>
          <w:szCs w:val="30"/>
        </w:rPr>
        <w:t xml:space="preserve"> </w:t>
      </w:r>
      <w:r w:rsidRPr="00091CA0">
        <w:rPr>
          <w:rFonts w:asciiTheme="majorBidi" w:hAnsiTheme="majorBidi"/>
          <w:sz w:val="30"/>
          <w:szCs w:val="30"/>
          <w:cs/>
        </w:rPr>
        <w:t>ล้านบาท</w:t>
      </w:r>
      <w:r w:rsidR="00004F46" w:rsidRPr="00091CA0">
        <w:rPr>
          <w:rFonts w:asciiTheme="majorBidi" w:hAnsiTheme="majorBidi" w:cstheme="majorBidi"/>
          <w:sz w:val="30"/>
          <w:szCs w:val="30"/>
        </w:rPr>
        <w:t xml:space="preserve"> </w:t>
      </w:r>
      <w:r w:rsidR="00C90D6E">
        <w:rPr>
          <w:rFonts w:asciiTheme="majorBidi" w:hAnsiTheme="majorBidi"/>
          <w:sz w:val="30"/>
          <w:szCs w:val="30"/>
        </w:rPr>
        <w:t>5</w:t>
      </w:r>
      <w:r w:rsidRPr="00091CA0">
        <w:rPr>
          <w:rFonts w:asciiTheme="majorBidi" w:hAnsiTheme="majorBidi"/>
          <w:sz w:val="30"/>
          <w:szCs w:val="30"/>
          <w:cs/>
        </w:rPr>
        <w:t xml:space="preserve"> ล้านยูโร </w:t>
      </w:r>
      <w:r w:rsidR="00C90D6E">
        <w:rPr>
          <w:rFonts w:asciiTheme="majorBidi" w:hAnsiTheme="majorBidi"/>
          <w:sz w:val="30"/>
          <w:szCs w:val="30"/>
        </w:rPr>
        <w:t>2</w:t>
      </w:r>
      <w:r w:rsidRPr="00091CA0">
        <w:rPr>
          <w:rFonts w:asciiTheme="majorBidi" w:hAnsiTheme="majorBidi"/>
          <w:sz w:val="30"/>
          <w:szCs w:val="30"/>
          <w:cs/>
        </w:rPr>
        <w:t xml:space="preserve"> ล้านโครนนอร์เวย์</w:t>
      </w:r>
      <w:r w:rsidR="004A4DA8">
        <w:rPr>
          <w:rFonts w:asciiTheme="majorBidi" w:hAnsiTheme="majorBidi"/>
          <w:sz w:val="30"/>
          <w:szCs w:val="30"/>
        </w:rPr>
        <w:t xml:space="preserve"> </w:t>
      </w:r>
      <w:r w:rsidRPr="00091CA0">
        <w:rPr>
          <w:rFonts w:asciiTheme="majorBidi" w:hAnsiTheme="majorBidi"/>
          <w:sz w:val="30"/>
          <w:szCs w:val="30"/>
          <w:cs/>
        </w:rPr>
        <w:t xml:space="preserve">และ </w:t>
      </w:r>
      <w:r w:rsidR="00376652">
        <w:rPr>
          <w:rFonts w:asciiTheme="majorBidi" w:hAnsiTheme="majorBidi"/>
          <w:sz w:val="30"/>
          <w:szCs w:val="30"/>
        </w:rPr>
        <w:t>2</w:t>
      </w:r>
      <w:r w:rsidR="00004F46" w:rsidRPr="00091CA0">
        <w:rPr>
          <w:rFonts w:asciiTheme="majorBidi" w:hAnsiTheme="majorBidi"/>
          <w:sz w:val="30"/>
          <w:szCs w:val="30"/>
        </w:rPr>
        <w:t xml:space="preserve"> </w:t>
      </w:r>
      <w:r w:rsidRPr="00091CA0">
        <w:rPr>
          <w:rFonts w:asciiTheme="majorBidi" w:hAnsiTheme="majorBidi"/>
          <w:sz w:val="30"/>
          <w:szCs w:val="30"/>
          <w:cs/>
        </w:rPr>
        <w:t>ล้านสล็อตติโปแลนด์</w:t>
      </w:r>
      <w:r w:rsidR="00004F46" w:rsidRPr="00091CA0">
        <w:rPr>
          <w:rFonts w:asciiTheme="majorBidi" w:hAnsiTheme="majorBidi"/>
          <w:sz w:val="30"/>
          <w:szCs w:val="30"/>
        </w:rPr>
        <w:t xml:space="preserve"> </w:t>
      </w:r>
      <w:r w:rsidRPr="00091CA0">
        <w:rPr>
          <w:rFonts w:asciiTheme="majorBidi" w:hAnsiTheme="majorBidi"/>
          <w:sz w:val="30"/>
          <w:szCs w:val="30"/>
          <w:cs/>
        </w:rPr>
        <w:t>ซึ่งเกี่ยวกับการดําเนินงานตามปกติของบริษัทย่อย</w:t>
      </w:r>
    </w:p>
    <w:p w14:paraId="0FE09243" w14:textId="3CFCC11A" w:rsidR="00AD54C5" w:rsidRPr="00091CA0" w:rsidRDefault="00E727A3" w:rsidP="00091CA0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91CA0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4F2B96">
        <w:rPr>
          <w:rFonts w:asciiTheme="majorBidi" w:hAnsiTheme="majorBidi"/>
          <w:sz w:val="30"/>
          <w:szCs w:val="30"/>
        </w:rPr>
        <w:t xml:space="preserve">30 </w:t>
      </w:r>
      <w:r w:rsidR="004F2B96">
        <w:rPr>
          <w:rFonts w:asciiTheme="majorBidi" w:hAnsiTheme="majorBidi" w:hint="cs"/>
          <w:sz w:val="30"/>
          <w:szCs w:val="30"/>
          <w:cs/>
        </w:rPr>
        <w:t>มิถุนายน</w:t>
      </w:r>
      <w:r w:rsidR="004F2B96" w:rsidRPr="00091CA0">
        <w:rPr>
          <w:rFonts w:asciiTheme="majorBidi" w:hAnsiTheme="majorBidi"/>
          <w:sz w:val="30"/>
          <w:szCs w:val="30"/>
        </w:rPr>
        <w:t xml:space="preserve"> </w:t>
      </w:r>
      <w:r w:rsidR="007C5277" w:rsidRPr="00091CA0">
        <w:rPr>
          <w:rFonts w:asciiTheme="majorBidi" w:hAnsiTheme="majorBidi"/>
          <w:sz w:val="30"/>
          <w:szCs w:val="30"/>
        </w:rPr>
        <w:t>2567</w:t>
      </w:r>
      <w:r w:rsidR="007C5277" w:rsidRPr="00091CA0">
        <w:rPr>
          <w:rFonts w:asciiTheme="majorBidi" w:hAnsiTheme="majorBidi"/>
          <w:sz w:val="30"/>
          <w:szCs w:val="30"/>
          <w:cs/>
        </w:rPr>
        <w:t xml:space="preserve"> </w:t>
      </w:r>
      <w:r w:rsidRPr="00091CA0">
        <w:rPr>
          <w:rFonts w:asciiTheme="majorBidi" w:hAnsiTheme="majorBidi"/>
          <w:sz w:val="30"/>
          <w:szCs w:val="30"/>
          <w:cs/>
        </w:rPr>
        <w:t xml:space="preserve">บริษัทและบริษัทย่อยแห่งหนึ่งมีหนังสือคํ้าประกันจํานวน </w:t>
      </w:r>
      <w:r w:rsidR="00C90D6E">
        <w:rPr>
          <w:rFonts w:asciiTheme="majorBidi" w:hAnsiTheme="majorBidi"/>
          <w:sz w:val="30"/>
          <w:szCs w:val="30"/>
        </w:rPr>
        <w:t>355</w:t>
      </w:r>
      <w:r w:rsidRPr="00091CA0">
        <w:rPr>
          <w:rFonts w:asciiTheme="majorBidi" w:hAnsiTheme="majorBidi"/>
          <w:sz w:val="30"/>
          <w:szCs w:val="30"/>
          <w:cs/>
        </w:rPr>
        <w:t xml:space="preserve"> ล้านบาท และ </w:t>
      </w:r>
      <w:r w:rsidR="00C90D6E">
        <w:rPr>
          <w:rFonts w:asciiTheme="majorBidi" w:hAnsiTheme="majorBidi"/>
          <w:sz w:val="30"/>
          <w:szCs w:val="30"/>
        </w:rPr>
        <w:t>13</w:t>
      </w:r>
      <w:r w:rsidRPr="00091CA0">
        <w:rPr>
          <w:rFonts w:asciiTheme="majorBidi" w:hAnsiTheme="majorBidi"/>
          <w:sz w:val="30"/>
          <w:szCs w:val="30"/>
          <w:cs/>
        </w:rPr>
        <w:t xml:space="preserve"> ล้านดอลลาร์สหรัฐฯ ซึ่งออกให้แก่สถาบันการเงินแห่งหนึ่งเพื่อคํ้าประกันวงเงินสินเชื่อให้แก่การร่วมค้าของกลุ่มบริษัท</w:t>
      </w:r>
    </w:p>
    <w:p w14:paraId="463BB81F" w14:textId="103B2E89" w:rsidR="00E727A3" w:rsidRPr="00091CA0" w:rsidRDefault="00E727A3" w:rsidP="00091CA0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  <w:cs/>
        </w:rPr>
      </w:pPr>
      <w:r w:rsidRPr="00091CA0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4F2B96">
        <w:rPr>
          <w:rFonts w:asciiTheme="majorBidi" w:hAnsiTheme="majorBidi"/>
          <w:sz w:val="30"/>
          <w:szCs w:val="30"/>
        </w:rPr>
        <w:t xml:space="preserve">30 </w:t>
      </w:r>
      <w:r w:rsidR="004F2B96">
        <w:rPr>
          <w:rFonts w:asciiTheme="majorBidi" w:hAnsiTheme="majorBidi" w:hint="cs"/>
          <w:sz w:val="30"/>
          <w:szCs w:val="30"/>
          <w:cs/>
        </w:rPr>
        <w:t>มิถุนายน</w:t>
      </w:r>
      <w:r w:rsidR="004F2B96" w:rsidRPr="00091CA0">
        <w:rPr>
          <w:rFonts w:asciiTheme="majorBidi" w:hAnsiTheme="majorBidi"/>
          <w:sz w:val="30"/>
          <w:szCs w:val="30"/>
        </w:rPr>
        <w:t xml:space="preserve"> </w:t>
      </w:r>
      <w:r w:rsidR="005F38B1">
        <w:rPr>
          <w:rFonts w:asciiTheme="majorBidi" w:hAnsiTheme="majorBidi"/>
          <w:sz w:val="30"/>
          <w:szCs w:val="30"/>
        </w:rPr>
        <w:t>2567</w:t>
      </w:r>
      <w:r w:rsidRPr="00091CA0">
        <w:rPr>
          <w:rFonts w:asciiTheme="majorBidi" w:hAnsiTheme="majorBidi"/>
          <w:sz w:val="30"/>
          <w:szCs w:val="30"/>
          <w:cs/>
        </w:rPr>
        <w:t xml:space="preserve"> บริษัทและบริษัทย่อยแห่งหนึ่งมีหนังสือคํ้าประกันที่ออกโดยธนาคารในนามของบริษัทจํานวน </w:t>
      </w:r>
      <w:r w:rsidR="00C90D6E">
        <w:rPr>
          <w:rFonts w:asciiTheme="majorBidi" w:hAnsiTheme="majorBidi"/>
          <w:sz w:val="30"/>
          <w:szCs w:val="30"/>
        </w:rPr>
        <w:t>11</w:t>
      </w:r>
      <w:r w:rsidRPr="00091CA0">
        <w:rPr>
          <w:rFonts w:asciiTheme="majorBidi" w:hAnsiTheme="majorBidi"/>
          <w:sz w:val="30"/>
          <w:szCs w:val="30"/>
          <w:cs/>
        </w:rPr>
        <w:t xml:space="preserve"> ล้านยูโร และ</w:t>
      </w:r>
      <w:r w:rsidR="00376652">
        <w:rPr>
          <w:rFonts w:asciiTheme="majorBidi" w:hAnsiTheme="majorBidi"/>
          <w:sz w:val="30"/>
          <w:szCs w:val="30"/>
        </w:rPr>
        <w:t xml:space="preserve"> </w:t>
      </w:r>
      <w:r w:rsidR="00C90D6E">
        <w:rPr>
          <w:rFonts w:asciiTheme="majorBidi" w:hAnsiTheme="majorBidi"/>
          <w:sz w:val="30"/>
          <w:szCs w:val="30"/>
        </w:rPr>
        <w:t>90,750</w:t>
      </w:r>
      <w:r w:rsidR="00F953E2" w:rsidRPr="00091CA0">
        <w:rPr>
          <w:rFonts w:asciiTheme="majorBidi" w:hAnsiTheme="majorBidi"/>
          <w:sz w:val="30"/>
          <w:szCs w:val="30"/>
        </w:rPr>
        <w:t xml:space="preserve"> </w:t>
      </w:r>
      <w:r w:rsidRPr="00091CA0">
        <w:rPr>
          <w:rFonts w:asciiTheme="majorBidi" w:hAnsiTheme="majorBidi"/>
          <w:sz w:val="30"/>
          <w:szCs w:val="30"/>
          <w:cs/>
        </w:rPr>
        <w:t>ล้านรูเปีย เพื่อคํ้าประกันวงเงินสินเชื่อให้กับบริษัทย่อยของบริษัท</w:t>
      </w:r>
    </w:p>
    <w:p w14:paraId="08B0D3AC" w14:textId="77777777" w:rsidR="00CC0C21" w:rsidRDefault="00CC0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szCs w:val="30"/>
          <w:cs/>
        </w:rPr>
        <w:br w:type="page"/>
      </w:r>
    </w:p>
    <w:p w14:paraId="10EE9947" w14:textId="055428E0" w:rsidR="00100975" w:rsidRPr="00091CA0" w:rsidRDefault="00100975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</w:rPr>
      </w:pPr>
      <w:r w:rsidRPr="00091CA0">
        <w:rPr>
          <w:rFonts w:ascii="Angsana New" w:hAnsi="Angsana New" w:cs="Angsana New"/>
          <w:szCs w:val="30"/>
          <w:cs/>
        </w:rPr>
        <w:lastRenderedPageBreak/>
        <w:t>เหตุการณ์ภายหลังรอบระยะเวลารายงาน</w:t>
      </w:r>
      <w:r w:rsidRPr="00091CA0">
        <w:rPr>
          <w:rFonts w:ascii="Angsana New" w:hAnsi="Angsana New" w:cs="Angsana New"/>
          <w:szCs w:val="30"/>
        </w:rPr>
        <w:t xml:space="preserve"> </w:t>
      </w:r>
    </w:p>
    <w:p w14:paraId="2C7AE84D" w14:textId="42D585D4" w:rsidR="00100975" w:rsidRDefault="00100975" w:rsidP="00151C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b/>
          <w:bCs/>
          <w:sz w:val="30"/>
          <w:szCs w:val="30"/>
          <w:cs/>
        </w:rPr>
      </w:pPr>
    </w:p>
    <w:p w14:paraId="17D34F4E" w14:textId="45EAF74B" w:rsidR="00CB66AC" w:rsidRDefault="00CB66AC" w:rsidP="00CB66AC">
      <w:pPr>
        <w:pStyle w:val="ListParagraph"/>
        <w:numPr>
          <w:ilvl w:val="1"/>
          <w:numId w:val="1"/>
        </w:numPr>
        <w:tabs>
          <w:tab w:val="clear" w:pos="227"/>
          <w:tab w:val="clear" w:pos="454"/>
          <w:tab w:val="clear" w:pos="576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63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DE00BE">
        <w:rPr>
          <w:rFonts w:asciiTheme="majorBidi" w:hAnsiTheme="majorBidi"/>
          <w:spacing w:val="-2"/>
          <w:sz w:val="30"/>
          <w:szCs w:val="30"/>
          <w:cs/>
        </w:rPr>
        <w:t xml:space="preserve">ตามที่ประชุมคณะกรรมการบริษัท ครั้งที่ </w:t>
      </w:r>
      <w:r w:rsidRPr="00DE00BE">
        <w:rPr>
          <w:rFonts w:asciiTheme="majorBidi" w:hAnsiTheme="majorBidi"/>
          <w:spacing w:val="-2"/>
          <w:sz w:val="30"/>
          <w:szCs w:val="30"/>
        </w:rPr>
        <w:t>4/2567</w:t>
      </w:r>
      <w:r w:rsidRPr="00DE00BE">
        <w:rPr>
          <w:rFonts w:asciiTheme="majorBidi" w:hAnsiTheme="majorBidi"/>
          <w:spacing w:val="-2"/>
          <w:sz w:val="30"/>
          <w:szCs w:val="30"/>
          <w:cs/>
        </w:rPr>
        <w:t xml:space="preserve"> วันที่ </w:t>
      </w:r>
      <w:r w:rsidRPr="00DE00BE">
        <w:rPr>
          <w:rFonts w:asciiTheme="majorBidi" w:hAnsiTheme="majorBidi"/>
          <w:spacing w:val="-2"/>
          <w:sz w:val="30"/>
          <w:szCs w:val="30"/>
        </w:rPr>
        <w:t>2</w:t>
      </w:r>
      <w:r w:rsidRPr="00DE00BE">
        <w:rPr>
          <w:rFonts w:asciiTheme="majorBidi" w:hAnsiTheme="majorBidi"/>
          <w:spacing w:val="-2"/>
          <w:sz w:val="30"/>
          <w:szCs w:val="30"/>
          <w:cs/>
        </w:rPr>
        <w:t xml:space="preserve"> กรกฎาคม </w:t>
      </w:r>
      <w:r w:rsidRPr="00DE00BE">
        <w:rPr>
          <w:rFonts w:asciiTheme="majorBidi" w:hAnsiTheme="majorBidi"/>
          <w:spacing w:val="-2"/>
          <w:sz w:val="30"/>
          <w:szCs w:val="30"/>
        </w:rPr>
        <w:t>2567</w:t>
      </w:r>
      <w:r w:rsidRPr="00DE00BE">
        <w:rPr>
          <w:rFonts w:asciiTheme="majorBidi" w:hAnsiTheme="majorBidi"/>
          <w:sz w:val="30"/>
          <w:szCs w:val="30"/>
          <w:cs/>
        </w:rPr>
        <w:t xml:space="preserve"> </w:t>
      </w:r>
      <w:r w:rsidRPr="00DE00BE">
        <w:rPr>
          <w:rFonts w:asciiTheme="majorBidi" w:hAnsiTheme="majorBidi"/>
          <w:spacing w:val="-2"/>
          <w:sz w:val="30"/>
          <w:szCs w:val="30"/>
          <w:cs/>
        </w:rPr>
        <w:t>ได้มีมติอนุมัติการจำหน่ายหุ้นที่ซื้อคืนสำหรับโครงการซื้อหุ้นคืน</w:t>
      </w:r>
      <w:r w:rsidRPr="00DE00BE">
        <w:rPr>
          <w:rFonts w:asciiTheme="majorBidi" w:hAnsiTheme="majorBidi"/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Pr="00DE00BE">
        <w:rPr>
          <w:rFonts w:asciiTheme="majorBidi" w:hAnsiTheme="majorBidi"/>
          <w:spacing w:val="2"/>
          <w:sz w:val="30"/>
          <w:szCs w:val="30"/>
        </w:rPr>
        <w:t>8/2565</w:t>
      </w:r>
      <w:r w:rsidRPr="00DE00BE">
        <w:rPr>
          <w:rFonts w:asciiTheme="majorBidi" w:hAnsiTheme="majorBidi"/>
          <w:spacing w:val="2"/>
          <w:sz w:val="30"/>
          <w:szCs w:val="30"/>
          <w:cs/>
        </w:rPr>
        <w:t xml:space="preserve"> วันที่ </w:t>
      </w:r>
      <w:r w:rsidRPr="00DE00BE">
        <w:rPr>
          <w:rFonts w:asciiTheme="majorBidi" w:hAnsiTheme="majorBidi"/>
          <w:spacing w:val="2"/>
          <w:sz w:val="30"/>
          <w:szCs w:val="30"/>
        </w:rPr>
        <w:t>16</w:t>
      </w:r>
      <w:r w:rsidRPr="00DE00BE">
        <w:rPr>
          <w:rFonts w:asciiTheme="majorBidi" w:hAnsiTheme="majorBidi"/>
          <w:spacing w:val="2"/>
          <w:sz w:val="30"/>
          <w:szCs w:val="30"/>
          <w:cs/>
        </w:rPr>
        <w:t xml:space="preserve"> ธันวาคม </w:t>
      </w:r>
      <w:r w:rsidRPr="00DE00BE">
        <w:rPr>
          <w:rFonts w:asciiTheme="majorBidi" w:hAnsiTheme="majorBidi"/>
          <w:spacing w:val="2"/>
          <w:sz w:val="30"/>
          <w:szCs w:val="30"/>
        </w:rPr>
        <w:t xml:space="preserve">2565 </w:t>
      </w:r>
      <w:r w:rsidRPr="00DE00BE">
        <w:rPr>
          <w:rFonts w:asciiTheme="majorBidi" w:hAnsiTheme="majorBidi"/>
          <w:spacing w:val="2"/>
          <w:sz w:val="30"/>
          <w:szCs w:val="30"/>
          <w:cs/>
        </w:rPr>
        <w:t xml:space="preserve">โดยมีจำนวนหุ้นซื้อคืนทั้งสิ้น </w:t>
      </w:r>
      <w:r w:rsidRPr="00DE00BE">
        <w:rPr>
          <w:rFonts w:asciiTheme="majorBidi" w:hAnsiTheme="majorBidi"/>
          <w:spacing w:val="2"/>
          <w:sz w:val="30"/>
          <w:szCs w:val="30"/>
        </w:rPr>
        <w:t>200,000,000</w:t>
      </w:r>
      <w:r w:rsidRPr="00DE00BE">
        <w:rPr>
          <w:rFonts w:asciiTheme="majorBidi" w:hAnsiTheme="majorBidi"/>
          <w:spacing w:val="2"/>
          <w:sz w:val="30"/>
          <w:szCs w:val="30"/>
          <w:cs/>
        </w:rPr>
        <w:t xml:space="preserve"> หุ้น หรือคิดเป็นร้อยละ </w:t>
      </w:r>
      <w:r w:rsidRPr="00DE00BE">
        <w:rPr>
          <w:rFonts w:asciiTheme="majorBidi" w:hAnsiTheme="majorBidi"/>
          <w:spacing w:val="2"/>
          <w:sz w:val="30"/>
          <w:szCs w:val="30"/>
        </w:rPr>
        <w:t>4.19</w:t>
      </w:r>
      <w:r w:rsidRPr="00DE00BE">
        <w:rPr>
          <w:rFonts w:asciiTheme="majorBidi" w:hAnsiTheme="majorBidi"/>
          <w:spacing w:val="2"/>
          <w:sz w:val="30"/>
          <w:szCs w:val="30"/>
          <w:cs/>
        </w:rPr>
        <w:t xml:space="preserve"> ของทุนจดทะเบียน</w:t>
      </w:r>
      <w:r w:rsidRPr="00DE00BE">
        <w:rPr>
          <w:rFonts w:asciiTheme="majorBidi" w:hAnsiTheme="majorBidi"/>
          <w:sz w:val="30"/>
          <w:szCs w:val="30"/>
          <w:cs/>
        </w:rPr>
        <w:t xml:space="preserve"> ณ วันอนุมัติโครงการ โดยกำหนดระยะเวลาจำหน่ายหุ้นที่ซื้อคืน ตั้งแต่วันที่ </w:t>
      </w:r>
      <w:r w:rsidRPr="00DE00BE">
        <w:rPr>
          <w:rFonts w:asciiTheme="majorBidi" w:hAnsiTheme="majorBidi"/>
          <w:sz w:val="30"/>
          <w:szCs w:val="30"/>
        </w:rPr>
        <w:t>8</w:t>
      </w:r>
      <w:r w:rsidRPr="00DE00BE">
        <w:rPr>
          <w:rFonts w:asciiTheme="majorBidi" w:hAnsiTheme="majorBidi"/>
          <w:sz w:val="30"/>
          <w:szCs w:val="30"/>
          <w:cs/>
        </w:rPr>
        <w:t xml:space="preserve"> กรกฎาคม </w:t>
      </w:r>
      <w:r w:rsidRPr="00DE00BE">
        <w:rPr>
          <w:rFonts w:asciiTheme="majorBidi" w:hAnsiTheme="majorBidi"/>
          <w:sz w:val="30"/>
          <w:szCs w:val="30"/>
        </w:rPr>
        <w:t>2567</w:t>
      </w:r>
      <w:r w:rsidRPr="00DE00BE">
        <w:rPr>
          <w:rFonts w:asciiTheme="majorBidi" w:hAnsiTheme="majorBidi"/>
          <w:sz w:val="30"/>
          <w:szCs w:val="30"/>
          <w:cs/>
        </w:rPr>
        <w:t xml:space="preserve"> ถึงวันที่ </w:t>
      </w:r>
      <w:r w:rsidRPr="00DE00BE">
        <w:rPr>
          <w:rFonts w:asciiTheme="majorBidi" w:hAnsiTheme="majorBidi"/>
          <w:sz w:val="30"/>
          <w:szCs w:val="30"/>
        </w:rPr>
        <w:t>12</w:t>
      </w:r>
      <w:r w:rsidRPr="00DE00BE">
        <w:rPr>
          <w:rFonts w:asciiTheme="majorBidi" w:hAnsiTheme="majorBidi"/>
          <w:sz w:val="30"/>
          <w:szCs w:val="30"/>
          <w:cs/>
        </w:rPr>
        <w:t xml:space="preserve"> กรกฎาคม </w:t>
      </w:r>
      <w:r w:rsidRPr="00DE00BE">
        <w:rPr>
          <w:rFonts w:asciiTheme="majorBidi" w:hAnsiTheme="majorBidi"/>
          <w:sz w:val="30"/>
          <w:szCs w:val="30"/>
        </w:rPr>
        <w:t>2567</w:t>
      </w:r>
      <w:r w:rsidRPr="00DE00BE">
        <w:rPr>
          <w:rFonts w:asciiTheme="majorBidi" w:hAnsiTheme="majorBidi"/>
          <w:sz w:val="30"/>
          <w:szCs w:val="30"/>
          <w:cs/>
        </w:rPr>
        <w:t xml:space="preserve"> เมื่อครบกำหนดระยะเวลาจำหน่ายหุ้นที่ซื้อคืนข้างต้น บริษัทไม่สามารถจำหน่ายหุ้นที่ซื้อคืน จำนวน </w:t>
      </w:r>
      <w:r w:rsidRPr="00DE00BE">
        <w:rPr>
          <w:rFonts w:asciiTheme="majorBidi" w:hAnsiTheme="majorBidi"/>
          <w:sz w:val="30"/>
          <w:szCs w:val="30"/>
        </w:rPr>
        <w:t>200,000,000</w:t>
      </w:r>
      <w:r w:rsidRPr="00DE00BE">
        <w:rPr>
          <w:rFonts w:asciiTheme="majorBidi" w:hAnsiTheme="majorBidi"/>
          <w:sz w:val="30"/>
          <w:szCs w:val="30"/>
          <w:cs/>
        </w:rPr>
        <w:t xml:space="preserve"> หุ้น หรือคิดเป็นร้อยละ </w:t>
      </w:r>
      <w:r w:rsidRPr="00DE00BE">
        <w:rPr>
          <w:rFonts w:asciiTheme="majorBidi" w:hAnsiTheme="majorBidi"/>
          <w:sz w:val="30"/>
          <w:szCs w:val="30"/>
        </w:rPr>
        <w:t>4</w:t>
      </w:r>
      <w:r w:rsidRPr="00DE00BE">
        <w:rPr>
          <w:rFonts w:asciiTheme="majorBidi" w:hAnsiTheme="majorBidi"/>
          <w:sz w:val="30"/>
          <w:szCs w:val="30"/>
          <w:cs/>
        </w:rPr>
        <w:t>.</w:t>
      </w:r>
      <w:r w:rsidRPr="00DE00BE">
        <w:rPr>
          <w:rFonts w:asciiTheme="majorBidi" w:hAnsiTheme="majorBidi"/>
          <w:sz w:val="30"/>
          <w:szCs w:val="30"/>
        </w:rPr>
        <w:t>30</w:t>
      </w:r>
      <w:r w:rsidRPr="00DE00BE">
        <w:rPr>
          <w:rFonts w:asciiTheme="majorBidi" w:hAnsiTheme="majorBidi"/>
          <w:sz w:val="30"/>
          <w:szCs w:val="30"/>
          <w:cs/>
        </w:rPr>
        <w:t xml:space="preserve"> ของทุนจดทะเบียนได้</w:t>
      </w:r>
      <w:r w:rsidRPr="00DE00BE">
        <w:rPr>
          <w:rFonts w:asciiTheme="majorBidi" w:hAnsiTheme="majorBidi"/>
          <w:sz w:val="30"/>
          <w:szCs w:val="30"/>
        </w:rPr>
        <w:t xml:space="preserve"> </w:t>
      </w:r>
      <w:r w:rsidRPr="00DE00BE">
        <w:rPr>
          <w:rFonts w:asciiTheme="majorBidi" w:hAnsiTheme="majorBidi"/>
          <w:sz w:val="30"/>
          <w:szCs w:val="30"/>
          <w:cs/>
        </w:rPr>
        <w:t>บริษัทได้</w:t>
      </w:r>
      <w:r w:rsidRPr="00DE00BE">
        <w:rPr>
          <w:rFonts w:asciiTheme="majorBidi" w:hAnsiTheme="majorBidi"/>
          <w:spacing w:val="3"/>
          <w:sz w:val="30"/>
          <w:szCs w:val="30"/>
          <w:cs/>
        </w:rPr>
        <w:t xml:space="preserve">ดำเนินการจดทะเบียนลดทุน </w:t>
      </w:r>
      <w:r w:rsidRPr="00DE00BE">
        <w:rPr>
          <w:rFonts w:asciiTheme="majorBidi" w:hAnsiTheme="majorBidi"/>
          <w:spacing w:val="-2"/>
          <w:sz w:val="30"/>
          <w:szCs w:val="30"/>
          <w:cs/>
        </w:rPr>
        <w:t xml:space="preserve">โดยการตัดหุ้นที่ซื้อคืนและจำหน่ายไม่ได้เป็นจำนวนทั้งสิ้น </w:t>
      </w:r>
      <w:r w:rsidRPr="00DE00BE">
        <w:rPr>
          <w:rFonts w:asciiTheme="majorBidi" w:hAnsiTheme="majorBidi"/>
          <w:spacing w:val="-2"/>
          <w:sz w:val="30"/>
          <w:szCs w:val="30"/>
        </w:rPr>
        <w:t xml:space="preserve">200,000,000 </w:t>
      </w:r>
      <w:r w:rsidRPr="00DE00BE">
        <w:rPr>
          <w:rFonts w:asciiTheme="majorBidi" w:hAnsiTheme="majorBidi"/>
          <w:spacing w:val="-2"/>
          <w:sz w:val="30"/>
          <w:szCs w:val="30"/>
          <w:cs/>
        </w:rPr>
        <w:t>หุ้น มูลค่า</w:t>
      </w:r>
      <w:r w:rsidRPr="00DE00BE"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DE00BE">
        <w:rPr>
          <w:rFonts w:asciiTheme="majorBidi" w:hAnsiTheme="majorBidi"/>
          <w:spacing w:val="-2"/>
          <w:sz w:val="30"/>
          <w:szCs w:val="30"/>
          <w:cs/>
        </w:rPr>
        <w:t xml:space="preserve">ที่ตราไว้หุ้นละ </w:t>
      </w:r>
      <w:r w:rsidRPr="00DE00BE">
        <w:rPr>
          <w:rFonts w:asciiTheme="majorBidi" w:hAnsiTheme="majorBidi"/>
          <w:spacing w:val="-2"/>
          <w:sz w:val="30"/>
          <w:szCs w:val="30"/>
        </w:rPr>
        <w:t xml:space="preserve">0.25 </w:t>
      </w:r>
      <w:r w:rsidRPr="00DE00BE">
        <w:rPr>
          <w:rFonts w:asciiTheme="majorBidi" w:hAnsiTheme="majorBidi"/>
          <w:spacing w:val="-2"/>
          <w:sz w:val="30"/>
          <w:szCs w:val="30"/>
          <w:cs/>
        </w:rPr>
        <w:t>บาท</w:t>
      </w:r>
      <w:r w:rsidRPr="00DE00BE">
        <w:rPr>
          <w:rFonts w:asciiTheme="majorBidi" w:hAnsiTheme="majorBidi"/>
          <w:spacing w:val="-4"/>
          <w:sz w:val="30"/>
          <w:szCs w:val="30"/>
          <w:cs/>
        </w:rPr>
        <w:t xml:space="preserve"> ต่อกรมพัฒนาธุรกิจการค้า กระทรวงพาณิชย์เป็นที่เรียบร้อยแล้ว เมื่อวันที่ </w:t>
      </w:r>
      <w:r w:rsidRPr="00DE00BE">
        <w:rPr>
          <w:rFonts w:asciiTheme="majorBidi" w:hAnsiTheme="majorBidi"/>
          <w:spacing w:val="-4"/>
          <w:sz w:val="30"/>
          <w:szCs w:val="30"/>
        </w:rPr>
        <w:t xml:space="preserve">19 </w:t>
      </w:r>
      <w:r w:rsidRPr="00DE00BE">
        <w:rPr>
          <w:rFonts w:asciiTheme="majorBidi" w:hAnsiTheme="majorBidi"/>
          <w:spacing w:val="-4"/>
          <w:sz w:val="30"/>
          <w:szCs w:val="30"/>
          <w:cs/>
        </w:rPr>
        <w:t xml:space="preserve">กรกฎาคม </w:t>
      </w:r>
      <w:r w:rsidRPr="00DE00BE">
        <w:rPr>
          <w:rFonts w:asciiTheme="majorBidi" w:hAnsiTheme="majorBidi"/>
          <w:spacing w:val="-4"/>
          <w:sz w:val="30"/>
          <w:szCs w:val="30"/>
        </w:rPr>
        <w:t>2567</w:t>
      </w:r>
    </w:p>
    <w:p w14:paraId="25DDE9AE" w14:textId="77777777" w:rsidR="00CB66AC" w:rsidRDefault="00CB66AC" w:rsidP="00DE00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7B2ECCD4" w14:textId="0366E32F" w:rsidR="00CB66AC" w:rsidRPr="004836B5" w:rsidRDefault="004836B5" w:rsidP="004836B5">
      <w:pPr>
        <w:pStyle w:val="ListParagraph"/>
        <w:numPr>
          <w:ilvl w:val="1"/>
          <w:numId w:val="1"/>
        </w:numPr>
        <w:tabs>
          <w:tab w:val="clear" w:pos="227"/>
          <w:tab w:val="clear" w:pos="454"/>
          <w:tab w:val="clear" w:pos="576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630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8B5A88">
        <w:rPr>
          <w:rFonts w:asciiTheme="majorBidi" w:hAnsiTheme="majorBidi"/>
          <w:spacing w:val="-2"/>
          <w:sz w:val="30"/>
          <w:szCs w:val="30"/>
          <w:cs/>
        </w:rPr>
        <w:t xml:space="preserve">ในวันที่ </w:t>
      </w:r>
      <w:r w:rsidRPr="008B5A88">
        <w:rPr>
          <w:rFonts w:asciiTheme="majorBidi" w:hAnsiTheme="majorBidi"/>
          <w:spacing w:val="-2"/>
          <w:sz w:val="30"/>
          <w:szCs w:val="30"/>
        </w:rPr>
        <w:t xml:space="preserve">7 </w:t>
      </w:r>
      <w:r w:rsidRPr="008B5A88">
        <w:rPr>
          <w:rFonts w:asciiTheme="majorBidi" w:hAnsiTheme="majorBidi"/>
          <w:spacing w:val="-2"/>
          <w:sz w:val="30"/>
          <w:szCs w:val="30"/>
          <w:cs/>
        </w:rPr>
        <w:t xml:space="preserve">สิงหาคม พ.ศ. </w:t>
      </w:r>
      <w:r w:rsidRPr="008B5A88">
        <w:rPr>
          <w:rFonts w:asciiTheme="majorBidi" w:hAnsiTheme="majorBidi"/>
          <w:spacing w:val="-2"/>
          <w:sz w:val="30"/>
          <w:szCs w:val="30"/>
        </w:rPr>
        <w:t xml:space="preserve">2567 </w:t>
      </w:r>
      <w:r w:rsidRPr="008B5A88">
        <w:rPr>
          <w:rFonts w:asciiTheme="majorBidi" w:hAnsiTheme="majorBidi"/>
          <w:spacing w:val="-2"/>
          <w:sz w:val="30"/>
          <w:szCs w:val="30"/>
          <w:cs/>
        </w:rPr>
        <w:t xml:space="preserve">ที่ประชุมคณะกรรมการของบริษัทได้มีมติอนุมัติการจ่ายเงินปันผลระหว่างกาลในอัตราหุ้นละ </w:t>
      </w:r>
      <w:r w:rsidRPr="008B5A88">
        <w:rPr>
          <w:rFonts w:asciiTheme="majorBidi" w:hAnsiTheme="majorBidi"/>
          <w:spacing w:val="-2"/>
          <w:sz w:val="30"/>
          <w:szCs w:val="30"/>
        </w:rPr>
        <w:t xml:space="preserve">0.31 </w:t>
      </w:r>
      <w:r w:rsidRPr="008B5A88">
        <w:rPr>
          <w:rFonts w:asciiTheme="majorBidi" w:hAnsiTheme="majorBidi"/>
          <w:spacing w:val="-2"/>
          <w:sz w:val="30"/>
          <w:szCs w:val="30"/>
          <w:cs/>
        </w:rPr>
        <w:t xml:space="preserve">บาท ต่อหุ้น คิดเป็นจํานวนรวม </w:t>
      </w:r>
      <w:r w:rsidRPr="008B5A88">
        <w:rPr>
          <w:rFonts w:asciiTheme="majorBidi" w:hAnsiTheme="majorBidi"/>
          <w:spacing w:val="-2"/>
          <w:sz w:val="30"/>
          <w:szCs w:val="30"/>
        </w:rPr>
        <w:t xml:space="preserve">1,319.1 </w:t>
      </w:r>
      <w:r w:rsidRPr="008B5A88">
        <w:rPr>
          <w:rFonts w:asciiTheme="majorBidi" w:hAnsiTheme="majorBidi"/>
          <w:spacing w:val="-2"/>
          <w:sz w:val="30"/>
          <w:szCs w:val="30"/>
          <w:cs/>
        </w:rPr>
        <w:t>ล้านบาท โดยมีกําหนดจ่ายเงินปันผลในวันที่</w:t>
      </w:r>
      <w:r w:rsidRPr="008B5A88">
        <w:rPr>
          <w:rFonts w:asciiTheme="majorBidi" w:hAnsiTheme="majorBidi"/>
          <w:spacing w:val="-2"/>
          <w:sz w:val="30"/>
          <w:szCs w:val="30"/>
        </w:rPr>
        <w:br/>
        <w:t xml:space="preserve">4 </w:t>
      </w:r>
      <w:r w:rsidRPr="008B5A88">
        <w:rPr>
          <w:rFonts w:asciiTheme="majorBidi" w:hAnsiTheme="majorBidi"/>
          <w:spacing w:val="-2"/>
          <w:sz w:val="30"/>
          <w:szCs w:val="30"/>
          <w:cs/>
        </w:rPr>
        <w:t xml:space="preserve">กันยายน พ.ศ. </w:t>
      </w:r>
      <w:r w:rsidRPr="008B5A88">
        <w:rPr>
          <w:rFonts w:asciiTheme="majorBidi" w:hAnsiTheme="majorBidi"/>
          <w:spacing w:val="-2"/>
          <w:sz w:val="30"/>
          <w:szCs w:val="30"/>
        </w:rPr>
        <w:t>2567</w:t>
      </w:r>
    </w:p>
    <w:p w14:paraId="5FCFEAAD" w14:textId="77777777" w:rsidR="00CB66AC" w:rsidRPr="00DE00BE" w:rsidRDefault="00CB66AC" w:rsidP="00DE00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/>
        <w:jc w:val="thaiDistribute"/>
        <w:rPr>
          <w:rFonts w:asciiTheme="majorBidi" w:hAnsiTheme="majorBidi"/>
          <w:sz w:val="30"/>
          <w:szCs w:val="30"/>
        </w:rPr>
      </w:pPr>
    </w:p>
    <w:p w14:paraId="7FBB4F12" w14:textId="77777777" w:rsidR="00CB66AC" w:rsidRDefault="00CB66AC" w:rsidP="00C90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2B97AF68" w14:textId="77777777" w:rsidR="00CB66AC" w:rsidRDefault="00CB66AC" w:rsidP="00C90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7FF15D6E" w14:textId="77777777" w:rsidR="00C607E8" w:rsidRPr="00C607E8" w:rsidRDefault="00C607E8" w:rsidP="00C60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4E3FA57A" w14:textId="7352FFD4" w:rsidR="00234C1F" w:rsidRDefault="00234C1F" w:rsidP="00C60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sectPr w:rsidR="00234C1F" w:rsidSect="00FF7A61">
      <w:footerReference w:type="default" r:id="rId16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4CE736" w14:textId="77777777" w:rsidR="00F05429" w:rsidRDefault="00F05429">
      <w:r>
        <w:separator/>
      </w:r>
    </w:p>
  </w:endnote>
  <w:endnote w:type="continuationSeparator" w:id="0">
    <w:p w14:paraId="5DAC05DC" w14:textId="77777777" w:rsidR="00F05429" w:rsidRDefault="00F05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9098669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</w:rPr>
    </w:sdtEndPr>
    <w:sdtContent>
      <w:p w14:paraId="779E6B2D" w14:textId="26B1576E" w:rsidR="00294C9C" w:rsidRPr="00E24935" w:rsidRDefault="00294C9C" w:rsidP="00091CA0">
        <w:pPr>
          <w:pStyle w:val="Footer"/>
          <w:jc w:val="center"/>
          <w:rPr>
            <w:rFonts w:ascii="Angsana New" w:hAnsi="Angsana New" w:cs="Angsana New"/>
            <w:sz w:val="30"/>
          </w:rPr>
        </w:pPr>
        <w:r w:rsidRPr="00E24935">
          <w:rPr>
            <w:rFonts w:ascii="Angsana New" w:hAnsi="Angsana New" w:cs="Angsana New"/>
            <w:sz w:val="30"/>
          </w:rPr>
          <w:fldChar w:fldCharType="begin"/>
        </w:r>
        <w:r w:rsidRPr="00E24935">
          <w:rPr>
            <w:rFonts w:ascii="Angsana New" w:hAnsi="Angsana New" w:cs="Angsana New"/>
            <w:sz w:val="30"/>
          </w:rPr>
          <w:instrText xml:space="preserve"> PAGE   \* MERGEFORMAT </w:instrText>
        </w:r>
        <w:r w:rsidRPr="00E24935">
          <w:rPr>
            <w:rFonts w:ascii="Angsana New" w:hAnsi="Angsana New" w:cs="Angsana New"/>
            <w:sz w:val="30"/>
          </w:rPr>
          <w:fldChar w:fldCharType="separate"/>
        </w:r>
        <w:r w:rsidRPr="00E24935">
          <w:rPr>
            <w:rFonts w:ascii="Angsana New" w:hAnsi="Angsana New" w:cs="Angsana New"/>
            <w:noProof/>
            <w:sz w:val="30"/>
          </w:rPr>
          <w:t>2</w:t>
        </w:r>
        <w:r w:rsidRPr="00E24935">
          <w:rPr>
            <w:rFonts w:ascii="Angsana New" w:hAnsi="Angsana New" w:cs="Angsana New"/>
            <w:noProof/>
            <w:sz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0031910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</w:rPr>
    </w:sdtEndPr>
    <w:sdtContent>
      <w:p w14:paraId="50A090FE" w14:textId="77777777" w:rsidR="00593412" w:rsidRPr="00E24935" w:rsidRDefault="00593412" w:rsidP="00091CA0">
        <w:pPr>
          <w:pStyle w:val="Footer"/>
          <w:jc w:val="center"/>
          <w:rPr>
            <w:rFonts w:ascii="Angsana New" w:hAnsi="Angsana New" w:cs="Angsana New"/>
            <w:sz w:val="30"/>
          </w:rPr>
        </w:pPr>
        <w:r w:rsidRPr="00E24935">
          <w:rPr>
            <w:rFonts w:ascii="Angsana New" w:hAnsi="Angsana New" w:cs="Angsana New"/>
            <w:sz w:val="30"/>
          </w:rPr>
          <w:fldChar w:fldCharType="begin"/>
        </w:r>
        <w:r w:rsidRPr="00E24935">
          <w:rPr>
            <w:rFonts w:ascii="Angsana New" w:hAnsi="Angsana New" w:cs="Angsana New"/>
            <w:sz w:val="30"/>
          </w:rPr>
          <w:instrText xml:space="preserve"> PAGE   \* MERGEFORMAT </w:instrText>
        </w:r>
        <w:r w:rsidRPr="00E24935">
          <w:rPr>
            <w:rFonts w:ascii="Angsana New" w:hAnsi="Angsana New" w:cs="Angsana New"/>
            <w:sz w:val="30"/>
          </w:rPr>
          <w:fldChar w:fldCharType="separate"/>
        </w:r>
        <w:r w:rsidRPr="00E24935">
          <w:rPr>
            <w:rFonts w:ascii="Angsana New" w:hAnsi="Angsana New" w:cs="Angsana New"/>
            <w:noProof/>
            <w:sz w:val="30"/>
          </w:rPr>
          <w:t>2</w:t>
        </w:r>
        <w:r w:rsidRPr="00E24935">
          <w:rPr>
            <w:rFonts w:ascii="Angsana New" w:hAnsi="Angsana New" w:cs="Angsana New"/>
            <w:noProof/>
            <w:sz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576001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E1B842" w14:textId="088BFA6A" w:rsidR="00E214B1" w:rsidRDefault="00DA7EF0" w:rsidP="00DA7EF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361222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C329C70" w14:textId="624138BC" w:rsidR="00FF7A61" w:rsidRDefault="00646BF6" w:rsidP="00646BF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080574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BBDE1F" w14:textId="19AAC3B8" w:rsidR="00FF7A61" w:rsidRDefault="00FF7A6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4FEC9" w14:textId="77777777" w:rsidR="00F05429" w:rsidRDefault="00F05429">
      <w:r>
        <w:separator/>
      </w:r>
    </w:p>
  </w:footnote>
  <w:footnote w:type="continuationSeparator" w:id="0">
    <w:p w14:paraId="7A925D36" w14:textId="77777777" w:rsidR="00F05429" w:rsidRDefault="00F054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87D4C" w14:textId="77777777" w:rsidR="00083BA8" w:rsidRPr="003E24D3" w:rsidRDefault="00083BA8" w:rsidP="00C579B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ไทยยูเนี่ยน กรุ๊ป</w:t>
    </w: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AEBA148" w14:textId="77777777" w:rsidR="00083BA8" w:rsidRPr="003E24D3" w:rsidRDefault="00083BA8" w:rsidP="00D32D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3E24D3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5C97045F" w14:textId="7ED59180" w:rsidR="00083BA8" w:rsidRPr="00CA302D" w:rsidRDefault="00083BA8" w:rsidP="00DD6EBA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CA302D">
      <w:rPr>
        <w:rFonts w:ascii="Angsana New" w:hAnsi="Angsana New" w:cs="Angsana New" w:hint="cs"/>
        <w:bCs/>
        <w:sz w:val="32"/>
        <w:szCs w:val="32"/>
        <w:cs/>
        <w:lang w:val="en-US" w:bidi="th-TH"/>
      </w:rPr>
      <w:t>สำหรับงวดสามเดือน</w:t>
    </w:r>
    <w:r w:rsidR="00255B5E">
      <w:rPr>
        <w:rFonts w:ascii="Angsana New" w:hAnsi="Angsana New" w:cs="Angsana New" w:hint="cs"/>
        <w:bCs/>
        <w:sz w:val="32"/>
        <w:szCs w:val="32"/>
        <w:cs/>
        <w:lang w:val="en-US" w:bidi="th-TH"/>
      </w:rPr>
      <w:t>และหกเดือน</w:t>
    </w:r>
    <w:r w:rsidRPr="00CA302D">
      <w:rPr>
        <w:rFonts w:ascii="Angsana New" w:hAnsi="Angsana New" w:cs="Angsana New" w:hint="cs"/>
        <w:bCs/>
        <w:sz w:val="32"/>
        <w:szCs w:val="32"/>
        <w:cs/>
        <w:lang w:val="en-US" w:bidi="th-TH"/>
      </w:rPr>
      <w:t>สิ้นสุดวันที่</w:t>
    </w:r>
    <w:r w:rsidRPr="00CA302D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Pr="00CA302D">
      <w:rPr>
        <w:rFonts w:ascii="Angsana New" w:hAnsi="Angsana New" w:cs="Angsana New"/>
        <w:bCs/>
        <w:sz w:val="32"/>
        <w:szCs w:val="32"/>
        <w:lang w:val="en-US" w:bidi="th-TH"/>
      </w:rPr>
      <w:t>3</w:t>
    </w:r>
    <w:r w:rsidR="00255B5E">
      <w:rPr>
        <w:rFonts w:ascii="Angsana New" w:hAnsi="Angsana New" w:cs="Angsana New"/>
        <w:bCs/>
        <w:sz w:val="32"/>
        <w:szCs w:val="32"/>
        <w:lang w:val="en-US" w:bidi="th-TH"/>
      </w:rPr>
      <w:t>0</w:t>
    </w:r>
    <w:r w:rsidRPr="00CA302D">
      <w:rPr>
        <w:rFonts w:ascii="Angsana New" w:hAnsi="Angsana New" w:cs="Angsana New"/>
        <w:bCs/>
        <w:sz w:val="32"/>
        <w:szCs w:val="32"/>
        <w:lang w:val="en-US" w:bidi="th-TH"/>
      </w:rPr>
      <w:t xml:space="preserve"> </w:t>
    </w:r>
    <w:r w:rsidR="00255B5E">
      <w:rPr>
        <w:rFonts w:ascii="Angsana New" w:hAnsi="Angsana New" w:cs="Angsana New" w:hint="cs"/>
        <w:bCs/>
        <w:sz w:val="32"/>
        <w:szCs w:val="32"/>
        <w:cs/>
        <w:lang w:val="en-US" w:bidi="th-TH"/>
      </w:rPr>
      <w:t>มิถุนายน</w:t>
    </w:r>
    <w:r w:rsidRPr="00CA302D"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</w:t>
    </w:r>
    <w:r w:rsidRPr="00CA302D">
      <w:rPr>
        <w:rFonts w:ascii="Angsana New" w:hAnsi="Angsana New" w:cs="Angsana New"/>
        <w:bCs/>
        <w:sz w:val="32"/>
        <w:szCs w:val="32"/>
        <w:lang w:val="en-US" w:bidi="th-TH"/>
      </w:rPr>
      <w:t>256</w:t>
    </w:r>
    <w:r>
      <w:rPr>
        <w:rFonts w:ascii="Angsana New" w:hAnsi="Angsana New" w:cs="Angsana New"/>
        <w:bCs/>
        <w:sz w:val="32"/>
        <w:szCs w:val="32"/>
        <w:lang w:val="en-US" w:bidi="th-TH"/>
      </w:rPr>
      <w:t>7</w:t>
    </w:r>
    <w:r w:rsidRPr="00CA302D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(</w:t>
    </w:r>
    <w:r w:rsidRPr="00CA302D">
      <w:rPr>
        <w:rFonts w:ascii="Angsana New" w:hAnsi="Angsana New" w:cs="Angsana New" w:hint="cs"/>
        <w:bCs/>
        <w:sz w:val="32"/>
        <w:szCs w:val="32"/>
        <w:cs/>
        <w:lang w:val="en-US" w:bidi="th-TH"/>
      </w:rPr>
      <w:t>ไม่ได้ตรวจสอบ</w:t>
    </w:r>
    <w:r w:rsidRPr="00CA302D">
      <w:rPr>
        <w:rFonts w:ascii="Angsana New" w:hAnsi="Angsana New" w:cs="Angsana New"/>
        <w:bCs/>
        <w:sz w:val="32"/>
        <w:szCs w:val="32"/>
        <w:cs/>
        <w:lang w:val="en-US" w:bidi="th-TH"/>
      </w:rPr>
      <w:t>)</w:t>
    </w:r>
  </w:p>
  <w:p w14:paraId="288F99B6" w14:textId="77777777" w:rsidR="00083BA8" w:rsidRPr="001329D0" w:rsidRDefault="00083BA8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319A5"/>
    <w:multiLevelType w:val="singleLevel"/>
    <w:tmpl w:val="A4EEC122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" w15:restartNumberingAfterBreak="0">
    <w:nsid w:val="023E27FE"/>
    <w:multiLevelType w:val="hybridMultilevel"/>
    <w:tmpl w:val="CB3E999E"/>
    <w:lvl w:ilvl="0" w:tplc="F0581CA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B7876"/>
    <w:multiLevelType w:val="hybridMultilevel"/>
    <w:tmpl w:val="1738286C"/>
    <w:lvl w:ilvl="0" w:tplc="9720128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9048AA"/>
    <w:multiLevelType w:val="multilevel"/>
    <w:tmpl w:val="C0DE8B78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4" w15:restartNumberingAfterBreak="0">
    <w:nsid w:val="08500AEC"/>
    <w:multiLevelType w:val="hybridMultilevel"/>
    <w:tmpl w:val="D05AC2BA"/>
    <w:lvl w:ilvl="0" w:tplc="DFB6C862">
      <w:numFmt w:val="bullet"/>
      <w:lvlText w:val="•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08AF5267"/>
    <w:multiLevelType w:val="hybridMultilevel"/>
    <w:tmpl w:val="8870CE32"/>
    <w:lvl w:ilvl="0" w:tplc="7A8A84FE">
      <w:start w:val="1"/>
      <w:numFmt w:val="decimal"/>
      <w:lvlText w:val="%1)"/>
      <w:lvlJc w:val="left"/>
      <w:pPr>
        <w:ind w:left="108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6A43C9"/>
    <w:multiLevelType w:val="hybridMultilevel"/>
    <w:tmpl w:val="4AE0E266"/>
    <w:lvl w:ilvl="0" w:tplc="E014EEC6">
      <w:start w:val="1"/>
      <w:numFmt w:val="thaiLetters"/>
      <w:lvlText w:val="%1)"/>
      <w:lvlJc w:val="left"/>
      <w:pPr>
        <w:ind w:left="1350" w:hanging="360"/>
      </w:pPr>
      <w:rPr>
        <w:rFonts w:asciiTheme="majorBidi" w:hAnsiTheme="majorBidi" w:cstheme="majorBidi" w:hint="default"/>
        <w:sz w:val="30"/>
        <w:szCs w:val="30"/>
      </w:r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0ADF2B9B"/>
    <w:multiLevelType w:val="hybridMultilevel"/>
    <w:tmpl w:val="4BD2161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0DDA28BE"/>
    <w:multiLevelType w:val="hybridMultilevel"/>
    <w:tmpl w:val="879877BC"/>
    <w:lvl w:ilvl="0" w:tplc="54C6A92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580"/>
        </w:tabs>
        <w:ind w:left="358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142E4B0A"/>
    <w:multiLevelType w:val="multilevel"/>
    <w:tmpl w:val="B7E69BE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19C2599D"/>
    <w:multiLevelType w:val="multilevel"/>
    <w:tmpl w:val="5A4C7BC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1B6C3DD6"/>
    <w:multiLevelType w:val="hybridMultilevel"/>
    <w:tmpl w:val="1242E0AE"/>
    <w:lvl w:ilvl="0" w:tplc="4D44AFD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7C133F"/>
    <w:multiLevelType w:val="hybridMultilevel"/>
    <w:tmpl w:val="85EC1D48"/>
    <w:lvl w:ilvl="0" w:tplc="F16C7C42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317A03"/>
    <w:multiLevelType w:val="hybridMultilevel"/>
    <w:tmpl w:val="12AEF696"/>
    <w:lvl w:ilvl="0" w:tplc="FFFFFFFF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 w15:restartNumberingAfterBreak="0">
    <w:nsid w:val="1EF850BA"/>
    <w:multiLevelType w:val="hybridMultilevel"/>
    <w:tmpl w:val="12AEF696"/>
    <w:lvl w:ilvl="0" w:tplc="54C6A92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D07CB0F0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64A8F88C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D2F81D3A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552D962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29420D8A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CB78775C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75746A3E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4E082284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20465BE0"/>
    <w:multiLevelType w:val="hybridMultilevel"/>
    <w:tmpl w:val="D97AABDE"/>
    <w:lvl w:ilvl="0" w:tplc="B2BA1CA2">
      <w:start w:val="1"/>
      <w:numFmt w:val="bullet"/>
      <w:lvlText w:val="-"/>
      <w:lvlJc w:val="left"/>
      <w:pPr>
        <w:ind w:left="5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8" w15:restartNumberingAfterBreak="0">
    <w:nsid w:val="225C5E5B"/>
    <w:multiLevelType w:val="hybridMultilevel"/>
    <w:tmpl w:val="EDCEA166"/>
    <w:lvl w:ilvl="0" w:tplc="06B6F21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165382"/>
    <w:multiLevelType w:val="multilevel"/>
    <w:tmpl w:val="6922A7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0" w15:restartNumberingAfterBreak="0">
    <w:nsid w:val="330A5009"/>
    <w:multiLevelType w:val="multilevel"/>
    <w:tmpl w:val="A8425C5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b/>
        <w:bCs/>
        <w:sz w:val="3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4015374"/>
    <w:multiLevelType w:val="hybridMultilevel"/>
    <w:tmpl w:val="F7F86D6A"/>
    <w:lvl w:ilvl="0" w:tplc="D6309F0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5C43E3"/>
    <w:multiLevelType w:val="hybridMultilevel"/>
    <w:tmpl w:val="BB5671AC"/>
    <w:lvl w:ilvl="0" w:tplc="ECAAE76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01290C"/>
    <w:multiLevelType w:val="hybridMultilevel"/>
    <w:tmpl w:val="6D12AD12"/>
    <w:lvl w:ilvl="0" w:tplc="5C7EC3A6">
      <w:start w:val="55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2351AD"/>
    <w:multiLevelType w:val="hybridMultilevel"/>
    <w:tmpl w:val="2EDAD212"/>
    <w:lvl w:ilvl="0" w:tplc="26365472">
      <w:start w:val="1"/>
      <w:numFmt w:val="bullet"/>
      <w:lvlText w:val="-"/>
      <w:lvlJc w:val="left"/>
      <w:pPr>
        <w:ind w:left="5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26" w15:restartNumberingAfterBreak="0">
    <w:nsid w:val="45A209A2"/>
    <w:multiLevelType w:val="hybridMultilevel"/>
    <w:tmpl w:val="226C0E76"/>
    <w:lvl w:ilvl="0" w:tplc="25C445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9C4FFF"/>
    <w:multiLevelType w:val="hybridMultilevel"/>
    <w:tmpl w:val="BAF27FD4"/>
    <w:lvl w:ilvl="0" w:tplc="4D44AFD0">
      <w:start w:val="1"/>
      <w:numFmt w:val="decimal"/>
      <w:lvlText w:val="%1"/>
      <w:lvlJc w:val="left"/>
      <w:pPr>
        <w:ind w:left="727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68365D"/>
    <w:multiLevelType w:val="hybridMultilevel"/>
    <w:tmpl w:val="9EE8BD8A"/>
    <w:lvl w:ilvl="0" w:tplc="9670AF9A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DC58A9"/>
    <w:multiLevelType w:val="hybridMultilevel"/>
    <w:tmpl w:val="C1DA678E"/>
    <w:lvl w:ilvl="0" w:tplc="254C4746">
      <w:start w:val="1"/>
      <w:numFmt w:val="thaiLetters"/>
      <w:lvlText w:val="%1)"/>
      <w:lvlJc w:val="left"/>
      <w:pPr>
        <w:ind w:left="900" w:hanging="360"/>
      </w:pPr>
      <w:rPr>
        <w:rFonts w:ascii="Browallia New" w:hAnsi="Browallia New" w:cs="Browallia New" w:hint="default"/>
        <w:sz w:val="26"/>
        <w:szCs w:val="26"/>
      </w:rPr>
    </w:lvl>
    <w:lvl w:ilvl="1" w:tplc="08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0" w15:restartNumberingAfterBreak="0">
    <w:nsid w:val="57CD2D6C"/>
    <w:multiLevelType w:val="hybridMultilevel"/>
    <w:tmpl w:val="69AAF90C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31" w15:restartNumberingAfterBreak="0">
    <w:nsid w:val="61E26312"/>
    <w:multiLevelType w:val="hybridMultilevel"/>
    <w:tmpl w:val="476A3EFA"/>
    <w:lvl w:ilvl="0" w:tplc="FFFFFFFF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 w15:restartNumberingAfterBreak="0">
    <w:nsid w:val="626460CA"/>
    <w:multiLevelType w:val="hybridMultilevel"/>
    <w:tmpl w:val="2BEC83BC"/>
    <w:lvl w:ilvl="0" w:tplc="2E08468E">
      <w:start w:val="1"/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E16059"/>
    <w:multiLevelType w:val="hybridMultilevel"/>
    <w:tmpl w:val="AD68E47E"/>
    <w:lvl w:ilvl="0" w:tplc="739CCBBE">
      <w:start w:val="55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181A36"/>
    <w:multiLevelType w:val="hybridMultilevel"/>
    <w:tmpl w:val="77C89BCE"/>
    <w:lvl w:ilvl="0" w:tplc="8CD096B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260C04"/>
    <w:multiLevelType w:val="multilevel"/>
    <w:tmpl w:val="CAF8227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6" w15:restartNumberingAfterBreak="0">
    <w:nsid w:val="732A7285"/>
    <w:multiLevelType w:val="hybridMultilevel"/>
    <w:tmpl w:val="85E4EFA0"/>
    <w:lvl w:ilvl="0" w:tplc="1BDC123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4303F1"/>
    <w:multiLevelType w:val="hybridMultilevel"/>
    <w:tmpl w:val="F6D0552E"/>
    <w:lvl w:ilvl="0" w:tplc="79EE0284">
      <w:start w:val="1"/>
      <w:numFmt w:val="decimal"/>
      <w:lvlText w:val="%1"/>
      <w:lvlJc w:val="left"/>
      <w:pPr>
        <w:ind w:left="1710" w:hanging="135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F221D8"/>
    <w:multiLevelType w:val="hybridMultilevel"/>
    <w:tmpl w:val="12B64444"/>
    <w:lvl w:ilvl="0" w:tplc="517A13F0">
      <w:start w:val="5"/>
      <w:numFmt w:val="decimal"/>
      <w:lvlText w:val="%1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7D33159"/>
    <w:multiLevelType w:val="hybridMultilevel"/>
    <w:tmpl w:val="AA087268"/>
    <w:lvl w:ilvl="0" w:tplc="240EB9E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7C0A5792"/>
    <w:multiLevelType w:val="hybridMultilevel"/>
    <w:tmpl w:val="4A3A279C"/>
    <w:lvl w:ilvl="0" w:tplc="1EA4E7E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491064662">
    <w:abstractNumId w:val="20"/>
  </w:num>
  <w:num w:numId="2" w16cid:durableId="687605371">
    <w:abstractNumId w:val="39"/>
  </w:num>
  <w:num w:numId="3" w16cid:durableId="104472513">
    <w:abstractNumId w:val="30"/>
  </w:num>
  <w:num w:numId="4" w16cid:durableId="1187712035">
    <w:abstractNumId w:val="22"/>
  </w:num>
  <w:num w:numId="5" w16cid:durableId="1933278340">
    <w:abstractNumId w:val="27"/>
  </w:num>
  <w:num w:numId="6" w16cid:durableId="1021470231">
    <w:abstractNumId w:val="23"/>
  </w:num>
  <w:num w:numId="7" w16cid:durableId="414743987">
    <w:abstractNumId w:val="8"/>
  </w:num>
  <w:num w:numId="8" w16cid:durableId="1426999370">
    <w:abstractNumId w:val="37"/>
  </w:num>
  <w:num w:numId="9" w16cid:durableId="1849639455">
    <w:abstractNumId w:val="16"/>
  </w:num>
  <w:num w:numId="10" w16cid:durableId="847990175">
    <w:abstractNumId w:val="9"/>
  </w:num>
  <w:num w:numId="11" w16cid:durableId="1502505028">
    <w:abstractNumId w:val="32"/>
  </w:num>
  <w:num w:numId="12" w16cid:durableId="757676651">
    <w:abstractNumId w:val="25"/>
  </w:num>
  <w:num w:numId="13" w16cid:durableId="2087417103">
    <w:abstractNumId w:val="36"/>
  </w:num>
  <w:num w:numId="14" w16cid:durableId="1985768029">
    <w:abstractNumId w:val="2"/>
  </w:num>
  <w:num w:numId="15" w16cid:durableId="1301038397">
    <w:abstractNumId w:val="26"/>
  </w:num>
  <w:num w:numId="16" w16cid:durableId="1118529279">
    <w:abstractNumId w:val="21"/>
  </w:num>
  <w:num w:numId="17" w16cid:durableId="245698112">
    <w:abstractNumId w:val="17"/>
  </w:num>
  <w:num w:numId="18" w16cid:durableId="1750807290">
    <w:abstractNumId w:val="1"/>
  </w:num>
  <w:num w:numId="19" w16cid:durableId="1581327804">
    <w:abstractNumId w:val="40"/>
  </w:num>
  <w:num w:numId="20" w16cid:durableId="287930287">
    <w:abstractNumId w:val="41"/>
  </w:num>
  <w:num w:numId="21" w16cid:durableId="780147758">
    <w:abstractNumId w:val="14"/>
  </w:num>
  <w:num w:numId="22" w16cid:durableId="947468887">
    <w:abstractNumId w:val="5"/>
  </w:num>
  <w:num w:numId="23" w16cid:durableId="2082482144">
    <w:abstractNumId w:val="34"/>
  </w:num>
  <w:num w:numId="24" w16cid:durableId="2082172448">
    <w:abstractNumId w:val="11"/>
  </w:num>
  <w:num w:numId="25" w16cid:durableId="1819180686">
    <w:abstractNumId w:val="12"/>
  </w:num>
  <w:num w:numId="26" w16cid:durableId="670331879">
    <w:abstractNumId w:val="19"/>
  </w:num>
  <w:num w:numId="27" w16cid:durableId="2128575318">
    <w:abstractNumId w:val="35"/>
  </w:num>
  <w:num w:numId="28" w16cid:durableId="1713964438">
    <w:abstractNumId w:val="38"/>
  </w:num>
  <w:num w:numId="29" w16cid:durableId="662974845">
    <w:abstractNumId w:val="28"/>
  </w:num>
  <w:num w:numId="30" w16cid:durableId="2038237217">
    <w:abstractNumId w:val="13"/>
  </w:num>
  <w:num w:numId="31" w16cid:durableId="2097743679">
    <w:abstractNumId w:val="24"/>
  </w:num>
  <w:num w:numId="32" w16cid:durableId="585189965">
    <w:abstractNumId w:val="33"/>
  </w:num>
  <w:num w:numId="33" w16cid:durableId="546990924">
    <w:abstractNumId w:val="0"/>
  </w:num>
  <w:num w:numId="34" w16cid:durableId="2072462640">
    <w:abstractNumId w:val="31"/>
  </w:num>
  <w:num w:numId="35" w16cid:durableId="316809005">
    <w:abstractNumId w:val="15"/>
  </w:num>
  <w:num w:numId="36" w16cid:durableId="691689845">
    <w:abstractNumId w:val="29"/>
  </w:num>
  <w:num w:numId="37" w16cid:durableId="2121215169">
    <w:abstractNumId w:val="10"/>
  </w:num>
  <w:num w:numId="38" w16cid:durableId="1348873845">
    <w:abstractNumId w:val="3"/>
  </w:num>
  <w:num w:numId="39" w16cid:durableId="2073385509">
    <w:abstractNumId w:val="7"/>
  </w:num>
  <w:num w:numId="40" w16cid:durableId="1438940487">
    <w:abstractNumId w:val="4"/>
  </w:num>
  <w:num w:numId="41" w16cid:durableId="657685508">
    <w:abstractNumId w:val="6"/>
  </w:num>
  <w:num w:numId="42" w16cid:durableId="1628701955">
    <w:abstractNumId w:val="20"/>
  </w:num>
  <w:num w:numId="43" w16cid:durableId="1143501984">
    <w:abstractNumId w:val="20"/>
  </w:num>
  <w:num w:numId="44" w16cid:durableId="1811634939">
    <w:abstractNumId w:val="20"/>
  </w:num>
  <w:num w:numId="45" w16cid:durableId="1759711954">
    <w:abstractNumId w:val="20"/>
  </w:num>
  <w:num w:numId="46" w16cid:durableId="437288084">
    <w:abstractNumId w:val="20"/>
  </w:num>
  <w:num w:numId="47" w16cid:durableId="1457067268">
    <w:abstractNumId w:val="20"/>
  </w:num>
  <w:num w:numId="48" w16cid:durableId="465392819">
    <w:abstractNumId w:val="20"/>
  </w:num>
  <w:num w:numId="49" w16cid:durableId="269943269">
    <w:abstractNumId w:val="20"/>
  </w:num>
  <w:num w:numId="50" w16cid:durableId="548734250">
    <w:abstractNumId w:val="20"/>
  </w:num>
  <w:num w:numId="51" w16cid:durableId="1598444563">
    <w:abstractNumId w:val="20"/>
  </w:num>
  <w:num w:numId="52" w16cid:durableId="1478766424">
    <w:abstractNumId w:val="20"/>
  </w:num>
  <w:num w:numId="53" w16cid:durableId="1088380443">
    <w:abstractNumId w:val="20"/>
  </w:num>
  <w:num w:numId="54" w16cid:durableId="659970737">
    <w:abstractNumId w:val="20"/>
  </w:num>
  <w:num w:numId="55" w16cid:durableId="1961259577">
    <w:abstractNumId w:val="20"/>
  </w:num>
  <w:num w:numId="56" w16cid:durableId="2112554526">
    <w:abstractNumId w:val="20"/>
  </w:num>
  <w:num w:numId="57" w16cid:durableId="216162290">
    <w:abstractNumId w:val="20"/>
  </w:num>
  <w:num w:numId="58" w16cid:durableId="1377006865">
    <w:abstractNumId w:val="20"/>
  </w:num>
  <w:num w:numId="59" w16cid:durableId="156386154">
    <w:abstractNumId w:val="20"/>
  </w:num>
  <w:num w:numId="60" w16cid:durableId="1268466922">
    <w:abstractNumId w:val="20"/>
  </w:num>
  <w:num w:numId="61" w16cid:durableId="1386174271">
    <w:abstractNumId w:val="20"/>
  </w:num>
  <w:num w:numId="62" w16cid:durableId="748620355">
    <w:abstractNumId w:val="20"/>
  </w:num>
  <w:num w:numId="63" w16cid:durableId="292446529">
    <w:abstractNumId w:val="20"/>
  </w:num>
  <w:num w:numId="64" w16cid:durableId="198713824">
    <w:abstractNumId w:val="20"/>
  </w:num>
  <w:num w:numId="65" w16cid:durableId="945384414">
    <w:abstractNumId w:val="18"/>
  </w:num>
  <w:num w:numId="66" w16cid:durableId="2109963369">
    <w:abstractNumId w:val="20"/>
  </w:num>
  <w:num w:numId="67" w16cid:durableId="1655913773">
    <w:abstractNumId w:val="20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48F"/>
    <w:rsid w:val="000004D1"/>
    <w:rsid w:val="00000905"/>
    <w:rsid w:val="00000BA8"/>
    <w:rsid w:val="00000F14"/>
    <w:rsid w:val="00001087"/>
    <w:rsid w:val="00002573"/>
    <w:rsid w:val="00002B68"/>
    <w:rsid w:val="00002C37"/>
    <w:rsid w:val="00002E91"/>
    <w:rsid w:val="00002ED5"/>
    <w:rsid w:val="000036BD"/>
    <w:rsid w:val="000039A4"/>
    <w:rsid w:val="00004C6F"/>
    <w:rsid w:val="00004F46"/>
    <w:rsid w:val="000051BA"/>
    <w:rsid w:val="00005BAB"/>
    <w:rsid w:val="00005CE6"/>
    <w:rsid w:val="00005D89"/>
    <w:rsid w:val="00007166"/>
    <w:rsid w:val="00007435"/>
    <w:rsid w:val="0000768B"/>
    <w:rsid w:val="00007B57"/>
    <w:rsid w:val="00007D21"/>
    <w:rsid w:val="000100DA"/>
    <w:rsid w:val="00010A8C"/>
    <w:rsid w:val="0001102F"/>
    <w:rsid w:val="0001192B"/>
    <w:rsid w:val="00012A82"/>
    <w:rsid w:val="00012B87"/>
    <w:rsid w:val="00012C30"/>
    <w:rsid w:val="00012C59"/>
    <w:rsid w:val="000132DF"/>
    <w:rsid w:val="000135CB"/>
    <w:rsid w:val="00013AE9"/>
    <w:rsid w:val="00013B43"/>
    <w:rsid w:val="00015C52"/>
    <w:rsid w:val="00015CFE"/>
    <w:rsid w:val="00015F39"/>
    <w:rsid w:val="00016540"/>
    <w:rsid w:val="000176FF"/>
    <w:rsid w:val="00017D99"/>
    <w:rsid w:val="00017EAD"/>
    <w:rsid w:val="00020179"/>
    <w:rsid w:val="000202DC"/>
    <w:rsid w:val="0002055E"/>
    <w:rsid w:val="00020D94"/>
    <w:rsid w:val="000210F8"/>
    <w:rsid w:val="000215A2"/>
    <w:rsid w:val="000219C0"/>
    <w:rsid w:val="00021C32"/>
    <w:rsid w:val="000224D3"/>
    <w:rsid w:val="00022C4A"/>
    <w:rsid w:val="00022DA2"/>
    <w:rsid w:val="00022DC5"/>
    <w:rsid w:val="00023046"/>
    <w:rsid w:val="00023605"/>
    <w:rsid w:val="00023831"/>
    <w:rsid w:val="00023AC2"/>
    <w:rsid w:val="00023CE6"/>
    <w:rsid w:val="00023FD7"/>
    <w:rsid w:val="00024D7C"/>
    <w:rsid w:val="00024EFC"/>
    <w:rsid w:val="000251F5"/>
    <w:rsid w:val="0002659A"/>
    <w:rsid w:val="0002666D"/>
    <w:rsid w:val="00027430"/>
    <w:rsid w:val="00027A86"/>
    <w:rsid w:val="00030C0D"/>
    <w:rsid w:val="00030E69"/>
    <w:rsid w:val="00031241"/>
    <w:rsid w:val="00031C8C"/>
    <w:rsid w:val="00031CFC"/>
    <w:rsid w:val="0003233F"/>
    <w:rsid w:val="00032990"/>
    <w:rsid w:val="00032C5E"/>
    <w:rsid w:val="00032F78"/>
    <w:rsid w:val="0003377F"/>
    <w:rsid w:val="000338AF"/>
    <w:rsid w:val="00033A17"/>
    <w:rsid w:val="00033C52"/>
    <w:rsid w:val="00033CBA"/>
    <w:rsid w:val="00033D0B"/>
    <w:rsid w:val="00033EFB"/>
    <w:rsid w:val="00033F2A"/>
    <w:rsid w:val="000346AA"/>
    <w:rsid w:val="0003505B"/>
    <w:rsid w:val="000351AC"/>
    <w:rsid w:val="000355DB"/>
    <w:rsid w:val="00035917"/>
    <w:rsid w:val="000359AD"/>
    <w:rsid w:val="00035A15"/>
    <w:rsid w:val="00035D27"/>
    <w:rsid w:val="00037103"/>
    <w:rsid w:val="00037C22"/>
    <w:rsid w:val="000405D3"/>
    <w:rsid w:val="000409D1"/>
    <w:rsid w:val="00040B63"/>
    <w:rsid w:val="0004120C"/>
    <w:rsid w:val="000413D7"/>
    <w:rsid w:val="000414C9"/>
    <w:rsid w:val="0004176A"/>
    <w:rsid w:val="00041B0A"/>
    <w:rsid w:val="000423BD"/>
    <w:rsid w:val="000427CC"/>
    <w:rsid w:val="00042F74"/>
    <w:rsid w:val="0004314C"/>
    <w:rsid w:val="000434F1"/>
    <w:rsid w:val="00043B93"/>
    <w:rsid w:val="00043BEA"/>
    <w:rsid w:val="00044959"/>
    <w:rsid w:val="00044FC3"/>
    <w:rsid w:val="00044FDB"/>
    <w:rsid w:val="0004509B"/>
    <w:rsid w:val="00045290"/>
    <w:rsid w:val="0004557F"/>
    <w:rsid w:val="00045B47"/>
    <w:rsid w:val="00045BE7"/>
    <w:rsid w:val="00045ECF"/>
    <w:rsid w:val="00045F5C"/>
    <w:rsid w:val="000460CE"/>
    <w:rsid w:val="00046312"/>
    <w:rsid w:val="00046640"/>
    <w:rsid w:val="000467E6"/>
    <w:rsid w:val="00046B70"/>
    <w:rsid w:val="00046C04"/>
    <w:rsid w:val="00046D54"/>
    <w:rsid w:val="00046DC1"/>
    <w:rsid w:val="00047840"/>
    <w:rsid w:val="00047EA3"/>
    <w:rsid w:val="00050012"/>
    <w:rsid w:val="0005095E"/>
    <w:rsid w:val="00050DDE"/>
    <w:rsid w:val="00051299"/>
    <w:rsid w:val="00051879"/>
    <w:rsid w:val="00051D0E"/>
    <w:rsid w:val="00051FD0"/>
    <w:rsid w:val="000521B3"/>
    <w:rsid w:val="000522AB"/>
    <w:rsid w:val="00052562"/>
    <w:rsid w:val="0005336A"/>
    <w:rsid w:val="000539AB"/>
    <w:rsid w:val="00054433"/>
    <w:rsid w:val="00054F23"/>
    <w:rsid w:val="0005542F"/>
    <w:rsid w:val="00055743"/>
    <w:rsid w:val="000558C4"/>
    <w:rsid w:val="00055986"/>
    <w:rsid w:val="00055AF0"/>
    <w:rsid w:val="00056274"/>
    <w:rsid w:val="000568FA"/>
    <w:rsid w:val="00056A14"/>
    <w:rsid w:val="000570AA"/>
    <w:rsid w:val="00057C4F"/>
    <w:rsid w:val="000601B4"/>
    <w:rsid w:val="000605A6"/>
    <w:rsid w:val="0006085E"/>
    <w:rsid w:val="00061250"/>
    <w:rsid w:val="000612C5"/>
    <w:rsid w:val="0006141E"/>
    <w:rsid w:val="00061A80"/>
    <w:rsid w:val="000624A5"/>
    <w:rsid w:val="0006276B"/>
    <w:rsid w:val="00062868"/>
    <w:rsid w:val="00062C4B"/>
    <w:rsid w:val="00062CD5"/>
    <w:rsid w:val="00063281"/>
    <w:rsid w:val="00063341"/>
    <w:rsid w:val="00063C95"/>
    <w:rsid w:val="00064191"/>
    <w:rsid w:val="00064790"/>
    <w:rsid w:val="00064BF6"/>
    <w:rsid w:val="000652EC"/>
    <w:rsid w:val="00066174"/>
    <w:rsid w:val="000663D3"/>
    <w:rsid w:val="00066524"/>
    <w:rsid w:val="000668E5"/>
    <w:rsid w:val="000675C1"/>
    <w:rsid w:val="00067A00"/>
    <w:rsid w:val="000701EB"/>
    <w:rsid w:val="00070456"/>
    <w:rsid w:val="000708DC"/>
    <w:rsid w:val="00070B86"/>
    <w:rsid w:val="00070D48"/>
    <w:rsid w:val="00071BA8"/>
    <w:rsid w:val="00071E82"/>
    <w:rsid w:val="00073E81"/>
    <w:rsid w:val="00074FF9"/>
    <w:rsid w:val="00075166"/>
    <w:rsid w:val="0007529E"/>
    <w:rsid w:val="00075F2A"/>
    <w:rsid w:val="0007609D"/>
    <w:rsid w:val="00076F03"/>
    <w:rsid w:val="00076F2A"/>
    <w:rsid w:val="00076F30"/>
    <w:rsid w:val="00076F7C"/>
    <w:rsid w:val="00077127"/>
    <w:rsid w:val="0008030F"/>
    <w:rsid w:val="00080CDF"/>
    <w:rsid w:val="00080DC1"/>
    <w:rsid w:val="00080FE5"/>
    <w:rsid w:val="00081555"/>
    <w:rsid w:val="00081591"/>
    <w:rsid w:val="000816EC"/>
    <w:rsid w:val="0008199C"/>
    <w:rsid w:val="000822FF"/>
    <w:rsid w:val="00082E8D"/>
    <w:rsid w:val="00082F2B"/>
    <w:rsid w:val="000830CE"/>
    <w:rsid w:val="00083A6A"/>
    <w:rsid w:val="00083BA8"/>
    <w:rsid w:val="0008506A"/>
    <w:rsid w:val="00085292"/>
    <w:rsid w:val="000852B8"/>
    <w:rsid w:val="00085E4E"/>
    <w:rsid w:val="00085EAB"/>
    <w:rsid w:val="00085EDA"/>
    <w:rsid w:val="00086443"/>
    <w:rsid w:val="000866BF"/>
    <w:rsid w:val="000868D6"/>
    <w:rsid w:val="000869D0"/>
    <w:rsid w:val="00086E06"/>
    <w:rsid w:val="00086E19"/>
    <w:rsid w:val="00087870"/>
    <w:rsid w:val="00087A0E"/>
    <w:rsid w:val="000901E2"/>
    <w:rsid w:val="00090E3F"/>
    <w:rsid w:val="00090F87"/>
    <w:rsid w:val="0009177C"/>
    <w:rsid w:val="00091CA0"/>
    <w:rsid w:val="00091F79"/>
    <w:rsid w:val="000920AD"/>
    <w:rsid w:val="00092224"/>
    <w:rsid w:val="000937D7"/>
    <w:rsid w:val="00093C9D"/>
    <w:rsid w:val="00094A1C"/>
    <w:rsid w:val="00095175"/>
    <w:rsid w:val="000953BA"/>
    <w:rsid w:val="0009552F"/>
    <w:rsid w:val="000959C3"/>
    <w:rsid w:val="00095D8A"/>
    <w:rsid w:val="000967A1"/>
    <w:rsid w:val="00096AC7"/>
    <w:rsid w:val="00097002"/>
    <w:rsid w:val="000977BD"/>
    <w:rsid w:val="000978EF"/>
    <w:rsid w:val="00097CA2"/>
    <w:rsid w:val="00097CD1"/>
    <w:rsid w:val="00097CE6"/>
    <w:rsid w:val="000A05F8"/>
    <w:rsid w:val="000A078A"/>
    <w:rsid w:val="000A093F"/>
    <w:rsid w:val="000A0D59"/>
    <w:rsid w:val="000A0F55"/>
    <w:rsid w:val="000A0FBB"/>
    <w:rsid w:val="000A12A1"/>
    <w:rsid w:val="000A1619"/>
    <w:rsid w:val="000A171A"/>
    <w:rsid w:val="000A1EE2"/>
    <w:rsid w:val="000A228A"/>
    <w:rsid w:val="000A2FC1"/>
    <w:rsid w:val="000A368D"/>
    <w:rsid w:val="000A3A33"/>
    <w:rsid w:val="000A3BA3"/>
    <w:rsid w:val="000A42C6"/>
    <w:rsid w:val="000A43CC"/>
    <w:rsid w:val="000A458E"/>
    <w:rsid w:val="000A4C41"/>
    <w:rsid w:val="000A5073"/>
    <w:rsid w:val="000A52CD"/>
    <w:rsid w:val="000A551F"/>
    <w:rsid w:val="000A66B9"/>
    <w:rsid w:val="000A6B3C"/>
    <w:rsid w:val="000A78E1"/>
    <w:rsid w:val="000A79C1"/>
    <w:rsid w:val="000A7C14"/>
    <w:rsid w:val="000B0B2E"/>
    <w:rsid w:val="000B0D32"/>
    <w:rsid w:val="000B142E"/>
    <w:rsid w:val="000B16E6"/>
    <w:rsid w:val="000B1A9F"/>
    <w:rsid w:val="000B2026"/>
    <w:rsid w:val="000B206F"/>
    <w:rsid w:val="000B28EB"/>
    <w:rsid w:val="000B29B4"/>
    <w:rsid w:val="000B2D97"/>
    <w:rsid w:val="000B2FC5"/>
    <w:rsid w:val="000B33FE"/>
    <w:rsid w:val="000B37BB"/>
    <w:rsid w:val="000B4486"/>
    <w:rsid w:val="000B4664"/>
    <w:rsid w:val="000B4D08"/>
    <w:rsid w:val="000B50BA"/>
    <w:rsid w:val="000B549E"/>
    <w:rsid w:val="000B5E6A"/>
    <w:rsid w:val="000B5F60"/>
    <w:rsid w:val="000B61C0"/>
    <w:rsid w:val="000B643E"/>
    <w:rsid w:val="000B65F2"/>
    <w:rsid w:val="000B6C82"/>
    <w:rsid w:val="000B6EB0"/>
    <w:rsid w:val="000C00BB"/>
    <w:rsid w:val="000C05C6"/>
    <w:rsid w:val="000C12C2"/>
    <w:rsid w:val="000C1F3C"/>
    <w:rsid w:val="000C33EB"/>
    <w:rsid w:val="000C35AC"/>
    <w:rsid w:val="000C3CF7"/>
    <w:rsid w:val="000C44F2"/>
    <w:rsid w:val="000C4565"/>
    <w:rsid w:val="000C464C"/>
    <w:rsid w:val="000C47A1"/>
    <w:rsid w:val="000C4837"/>
    <w:rsid w:val="000C4DC3"/>
    <w:rsid w:val="000C4DF0"/>
    <w:rsid w:val="000C5A4F"/>
    <w:rsid w:val="000C5A95"/>
    <w:rsid w:val="000C5B61"/>
    <w:rsid w:val="000C625D"/>
    <w:rsid w:val="000C6B3B"/>
    <w:rsid w:val="000C6C05"/>
    <w:rsid w:val="000C6DF3"/>
    <w:rsid w:val="000C77E0"/>
    <w:rsid w:val="000D0049"/>
    <w:rsid w:val="000D008A"/>
    <w:rsid w:val="000D00FF"/>
    <w:rsid w:val="000D0852"/>
    <w:rsid w:val="000D0C26"/>
    <w:rsid w:val="000D17A0"/>
    <w:rsid w:val="000D188C"/>
    <w:rsid w:val="000D22E0"/>
    <w:rsid w:val="000D2AD0"/>
    <w:rsid w:val="000D2B15"/>
    <w:rsid w:val="000D33D6"/>
    <w:rsid w:val="000D378F"/>
    <w:rsid w:val="000D3B78"/>
    <w:rsid w:val="000D3D86"/>
    <w:rsid w:val="000D3F3E"/>
    <w:rsid w:val="000D3F6E"/>
    <w:rsid w:val="000D43B3"/>
    <w:rsid w:val="000D4AED"/>
    <w:rsid w:val="000D4B18"/>
    <w:rsid w:val="000D50FD"/>
    <w:rsid w:val="000D54D4"/>
    <w:rsid w:val="000D64D7"/>
    <w:rsid w:val="000D65EB"/>
    <w:rsid w:val="000D6696"/>
    <w:rsid w:val="000D67F3"/>
    <w:rsid w:val="000D6971"/>
    <w:rsid w:val="000D6C29"/>
    <w:rsid w:val="000D6F11"/>
    <w:rsid w:val="000D7465"/>
    <w:rsid w:val="000D79A7"/>
    <w:rsid w:val="000E078D"/>
    <w:rsid w:val="000E0D2F"/>
    <w:rsid w:val="000E167C"/>
    <w:rsid w:val="000E276F"/>
    <w:rsid w:val="000E2AD2"/>
    <w:rsid w:val="000E2F2D"/>
    <w:rsid w:val="000E314F"/>
    <w:rsid w:val="000E32D5"/>
    <w:rsid w:val="000E331F"/>
    <w:rsid w:val="000E3A83"/>
    <w:rsid w:val="000E4043"/>
    <w:rsid w:val="000E42B9"/>
    <w:rsid w:val="000E48AD"/>
    <w:rsid w:val="000E50AE"/>
    <w:rsid w:val="000E56A3"/>
    <w:rsid w:val="000E56C6"/>
    <w:rsid w:val="000E6788"/>
    <w:rsid w:val="000E69E5"/>
    <w:rsid w:val="000E778C"/>
    <w:rsid w:val="000E7D1B"/>
    <w:rsid w:val="000E7DC5"/>
    <w:rsid w:val="000F0134"/>
    <w:rsid w:val="000F0251"/>
    <w:rsid w:val="000F0E53"/>
    <w:rsid w:val="000F2500"/>
    <w:rsid w:val="000F257C"/>
    <w:rsid w:val="000F28FE"/>
    <w:rsid w:val="000F30BE"/>
    <w:rsid w:val="000F3ADC"/>
    <w:rsid w:val="000F3AEB"/>
    <w:rsid w:val="000F3B20"/>
    <w:rsid w:val="000F3E2C"/>
    <w:rsid w:val="000F5233"/>
    <w:rsid w:val="000F5494"/>
    <w:rsid w:val="000F5B03"/>
    <w:rsid w:val="000F5BD7"/>
    <w:rsid w:val="000F68AF"/>
    <w:rsid w:val="000F6941"/>
    <w:rsid w:val="000F6AAD"/>
    <w:rsid w:val="000F72D9"/>
    <w:rsid w:val="001000FB"/>
    <w:rsid w:val="00100142"/>
    <w:rsid w:val="00100315"/>
    <w:rsid w:val="001004E8"/>
    <w:rsid w:val="00100975"/>
    <w:rsid w:val="00100E84"/>
    <w:rsid w:val="00101086"/>
    <w:rsid w:val="0010180B"/>
    <w:rsid w:val="00101A74"/>
    <w:rsid w:val="00101E1D"/>
    <w:rsid w:val="0010200D"/>
    <w:rsid w:val="00102275"/>
    <w:rsid w:val="0010268E"/>
    <w:rsid w:val="00102948"/>
    <w:rsid w:val="00102C92"/>
    <w:rsid w:val="00102ECA"/>
    <w:rsid w:val="00102F68"/>
    <w:rsid w:val="001032C9"/>
    <w:rsid w:val="00103A52"/>
    <w:rsid w:val="00103A75"/>
    <w:rsid w:val="00103B15"/>
    <w:rsid w:val="00103E02"/>
    <w:rsid w:val="00104663"/>
    <w:rsid w:val="00104729"/>
    <w:rsid w:val="00104A79"/>
    <w:rsid w:val="00104AE3"/>
    <w:rsid w:val="001058C9"/>
    <w:rsid w:val="00106608"/>
    <w:rsid w:val="0010665B"/>
    <w:rsid w:val="00106B2D"/>
    <w:rsid w:val="001071F8"/>
    <w:rsid w:val="0010771F"/>
    <w:rsid w:val="001077C8"/>
    <w:rsid w:val="00107E13"/>
    <w:rsid w:val="00111750"/>
    <w:rsid w:val="00111D74"/>
    <w:rsid w:val="0011225B"/>
    <w:rsid w:val="0011238A"/>
    <w:rsid w:val="0011240E"/>
    <w:rsid w:val="00112626"/>
    <w:rsid w:val="00112C65"/>
    <w:rsid w:val="00112F22"/>
    <w:rsid w:val="00113047"/>
    <w:rsid w:val="00113059"/>
    <w:rsid w:val="00113FF0"/>
    <w:rsid w:val="00114D15"/>
    <w:rsid w:val="00114F77"/>
    <w:rsid w:val="001153D7"/>
    <w:rsid w:val="00116967"/>
    <w:rsid w:val="00116EC2"/>
    <w:rsid w:val="00117024"/>
    <w:rsid w:val="00117B7C"/>
    <w:rsid w:val="00117BF0"/>
    <w:rsid w:val="00120624"/>
    <w:rsid w:val="0012094F"/>
    <w:rsid w:val="00120998"/>
    <w:rsid w:val="00120C4E"/>
    <w:rsid w:val="0012118F"/>
    <w:rsid w:val="001212E8"/>
    <w:rsid w:val="00121944"/>
    <w:rsid w:val="001227FA"/>
    <w:rsid w:val="00122C91"/>
    <w:rsid w:val="00122D49"/>
    <w:rsid w:val="00122FC5"/>
    <w:rsid w:val="0012316A"/>
    <w:rsid w:val="001237A0"/>
    <w:rsid w:val="00123E3F"/>
    <w:rsid w:val="00123E80"/>
    <w:rsid w:val="00124000"/>
    <w:rsid w:val="001242CE"/>
    <w:rsid w:val="001245C4"/>
    <w:rsid w:val="00124AD0"/>
    <w:rsid w:val="00124B9C"/>
    <w:rsid w:val="00124BEE"/>
    <w:rsid w:val="00124BF6"/>
    <w:rsid w:val="001250B3"/>
    <w:rsid w:val="00126563"/>
    <w:rsid w:val="001265FF"/>
    <w:rsid w:val="00126F90"/>
    <w:rsid w:val="00127798"/>
    <w:rsid w:val="00127931"/>
    <w:rsid w:val="00130E7D"/>
    <w:rsid w:val="001311D3"/>
    <w:rsid w:val="001312A7"/>
    <w:rsid w:val="00131371"/>
    <w:rsid w:val="00131892"/>
    <w:rsid w:val="00131CE5"/>
    <w:rsid w:val="0013210B"/>
    <w:rsid w:val="001329D0"/>
    <w:rsid w:val="00132CDC"/>
    <w:rsid w:val="00132F57"/>
    <w:rsid w:val="001330AC"/>
    <w:rsid w:val="00133A5D"/>
    <w:rsid w:val="00133A7E"/>
    <w:rsid w:val="00133C4B"/>
    <w:rsid w:val="0013445A"/>
    <w:rsid w:val="001344EF"/>
    <w:rsid w:val="0013459A"/>
    <w:rsid w:val="001346CA"/>
    <w:rsid w:val="001346D4"/>
    <w:rsid w:val="00134756"/>
    <w:rsid w:val="00134BDD"/>
    <w:rsid w:val="00135402"/>
    <w:rsid w:val="00135634"/>
    <w:rsid w:val="00136422"/>
    <w:rsid w:val="0013657B"/>
    <w:rsid w:val="00136658"/>
    <w:rsid w:val="00136935"/>
    <w:rsid w:val="00136F11"/>
    <w:rsid w:val="0013717D"/>
    <w:rsid w:val="001378A2"/>
    <w:rsid w:val="00137E45"/>
    <w:rsid w:val="00137F71"/>
    <w:rsid w:val="00140396"/>
    <w:rsid w:val="001403AB"/>
    <w:rsid w:val="00140DAF"/>
    <w:rsid w:val="00141151"/>
    <w:rsid w:val="001414F5"/>
    <w:rsid w:val="00141738"/>
    <w:rsid w:val="00141A5A"/>
    <w:rsid w:val="00141FB4"/>
    <w:rsid w:val="001422FE"/>
    <w:rsid w:val="00142E27"/>
    <w:rsid w:val="00143742"/>
    <w:rsid w:val="0014387D"/>
    <w:rsid w:val="00143880"/>
    <w:rsid w:val="0014390D"/>
    <w:rsid w:val="00143955"/>
    <w:rsid w:val="00143CCF"/>
    <w:rsid w:val="00143F57"/>
    <w:rsid w:val="001443F1"/>
    <w:rsid w:val="00144CAE"/>
    <w:rsid w:val="0014500A"/>
    <w:rsid w:val="001450E6"/>
    <w:rsid w:val="00145251"/>
    <w:rsid w:val="00145462"/>
    <w:rsid w:val="00145551"/>
    <w:rsid w:val="00146071"/>
    <w:rsid w:val="001464E7"/>
    <w:rsid w:val="00146CD3"/>
    <w:rsid w:val="00147216"/>
    <w:rsid w:val="00147369"/>
    <w:rsid w:val="00147554"/>
    <w:rsid w:val="00147620"/>
    <w:rsid w:val="0014790F"/>
    <w:rsid w:val="001504CB"/>
    <w:rsid w:val="00150896"/>
    <w:rsid w:val="00150FDF"/>
    <w:rsid w:val="00151873"/>
    <w:rsid w:val="00151AEC"/>
    <w:rsid w:val="00151CBD"/>
    <w:rsid w:val="00151CFC"/>
    <w:rsid w:val="00152530"/>
    <w:rsid w:val="00152891"/>
    <w:rsid w:val="00152B33"/>
    <w:rsid w:val="00153159"/>
    <w:rsid w:val="00153671"/>
    <w:rsid w:val="00153FA6"/>
    <w:rsid w:val="00154129"/>
    <w:rsid w:val="001543ED"/>
    <w:rsid w:val="0015451C"/>
    <w:rsid w:val="0015488D"/>
    <w:rsid w:val="00154C4B"/>
    <w:rsid w:val="00154F16"/>
    <w:rsid w:val="00154FA7"/>
    <w:rsid w:val="0015506B"/>
    <w:rsid w:val="00155730"/>
    <w:rsid w:val="001564AF"/>
    <w:rsid w:val="00156B5E"/>
    <w:rsid w:val="0015762E"/>
    <w:rsid w:val="00157E35"/>
    <w:rsid w:val="001600C5"/>
    <w:rsid w:val="0016051A"/>
    <w:rsid w:val="001606ED"/>
    <w:rsid w:val="00160A0F"/>
    <w:rsid w:val="00160A5F"/>
    <w:rsid w:val="00161445"/>
    <w:rsid w:val="00161AC9"/>
    <w:rsid w:val="00162D56"/>
    <w:rsid w:val="00162E95"/>
    <w:rsid w:val="001640C3"/>
    <w:rsid w:val="00164287"/>
    <w:rsid w:val="00164D10"/>
    <w:rsid w:val="00164EEE"/>
    <w:rsid w:val="00165B67"/>
    <w:rsid w:val="00165F91"/>
    <w:rsid w:val="001665F7"/>
    <w:rsid w:val="00166AF0"/>
    <w:rsid w:val="00167D57"/>
    <w:rsid w:val="001702B4"/>
    <w:rsid w:val="00170479"/>
    <w:rsid w:val="00170A7C"/>
    <w:rsid w:val="00170AC6"/>
    <w:rsid w:val="00170BB7"/>
    <w:rsid w:val="00170CB3"/>
    <w:rsid w:val="00170EB5"/>
    <w:rsid w:val="00170FEF"/>
    <w:rsid w:val="00171787"/>
    <w:rsid w:val="00172081"/>
    <w:rsid w:val="00173238"/>
    <w:rsid w:val="001733FC"/>
    <w:rsid w:val="00173E0B"/>
    <w:rsid w:val="0017439E"/>
    <w:rsid w:val="001751A8"/>
    <w:rsid w:val="00175725"/>
    <w:rsid w:val="00175B84"/>
    <w:rsid w:val="00175D57"/>
    <w:rsid w:val="00175D96"/>
    <w:rsid w:val="00175DF6"/>
    <w:rsid w:val="001760B5"/>
    <w:rsid w:val="001764AF"/>
    <w:rsid w:val="001768E9"/>
    <w:rsid w:val="00176CC9"/>
    <w:rsid w:val="001777B0"/>
    <w:rsid w:val="00177E6F"/>
    <w:rsid w:val="001806EF"/>
    <w:rsid w:val="00180C2E"/>
    <w:rsid w:val="00180CF1"/>
    <w:rsid w:val="00180D04"/>
    <w:rsid w:val="0018118A"/>
    <w:rsid w:val="0018125F"/>
    <w:rsid w:val="001812F5"/>
    <w:rsid w:val="001825F6"/>
    <w:rsid w:val="001826A8"/>
    <w:rsid w:val="001826D9"/>
    <w:rsid w:val="00182C4F"/>
    <w:rsid w:val="00182C7E"/>
    <w:rsid w:val="00183075"/>
    <w:rsid w:val="00183342"/>
    <w:rsid w:val="001834F0"/>
    <w:rsid w:val="00183638"/>
    <w:rsid w:val="00183F00"/>
    <w:rsid w:val="001842EF"/>
    <w:rsid w:val="00184D2A"/>
    <w:rsid w:val="00185175"/>
    <w:rsid w:val="00185487"/>
    <w:rsid w:val="00185A95"/>
    <w:rsid w:val="00185AFD"/>
    <w:rsid w:val="00185B1A"/>
    <w:rsid w:val="00186A96"/>
    <w:rsid w:val="00186BB6"/>
    <w:rsid w:val="00186E89"/>
    <w:rsid w:val="0018700C"/>
    <w:rsid w:val="0018700E"/>
    <w:rsid w:val="00187B52"/>
    <w:rsid w:val="0019029C"/>
    <w:rsid w:val="00190393"/>
    <w:rsid w:val="001905D1"/>
    <w:rsid w:val="00190B6F"/>
    <w:rsid w:val="00190D53"/>
    <w:rsid w:val="00191675"/>
    <w:rsid w:val="00191A8E"/>
    <w:rsid w:val="00191B7A"/>
    <w:rsid w:val="00191F83"/>
    <w:rsid w:val="001924E5"/>
    <w:rsid w:val="00192E07"/>
    <w:rsid w:val="0019386D"/>
    <w:rsid w:val="00193BFA"/>
    <w:rsid w:val="00194040"/>
    <w:rsid w:val="00194187"/>
    <w:rsid w:val="0019422C"/>
    <w:rsid w:val="0019425D"/>
    <w:rsid w:val="0019513A"/>
    <w:rsid w:val="001951B6"/>
    <w:rsid w:val="00195304"/>
    <w:rsid w:val="00195543"/>
    <w:rsid w:val="0019574F"/>
    <w:rsid w:val="001958A6"/>
    <w:rsid w:val="00196AB4"/>
    <w:rsid w:val="00196D6C"/>
    <w:rsid w:val="001970E8"/>
    <w:rsid w:val="00197583"/>
    <w:rsid w:val="00197786"/>
    <w:rsid w:val="001A07B7"/>
    <w:rsid w:val="001A0C46"/>
    <w:rsid w:val="001A0FAD"/>
    <w:rsid w:val="001A1855"/>
    <w:rsid w:val="001A18E8"/>
    <w:rsid w:val="001A190C"/>
    <w:rsid w:val="001A2406"/>
    <w:rsid w:val="001A2A86"/>
    <w:rsid w:val="001A2ABA"/>
    <w:rsid w:val="001A303B"/>
    <w:rsid w:val="001A365B"/>
    <w:rsid w:val="001A3718"/>
    <w:rsid w:val="001A3ADC"/>
    <w:rsid w:val="001A3B24"/>
    <w:rsid w:val="001A3CD8"/>
    <w:rsid w:val="001A410F"/>
    <w:rsid w:val="001A467E"/>
    <w:rsid w:val="001A4BDB"/>
    <w:rsid w:val="001A56FA"/>
    <w:rsid w:val="001A5806"/>
    <w:rsid w:val="001A5847"/>
    <w:rsid w:val="001A5873"/>
    <w:rsid w:val="001A5B6C"/>
    <w:rsid w:val="001A5C9F"/>
    <w:rsid w:val="001A5D27"/>
    <w:rsid w:val="001A611A"/>
    <w:rsid w:val="001A6292"/>
    <w:rsid w:val="001A63E4"/>
    <w:rsid w:val="001A6403"/>
    <w:rsid w:val="001A7261"/>
    <w:rsid w:val="001A7602"/>
    <w:rsid w:val="001A7CE0"/>
    <w:rsid w:val="001B02A7"/>
    <w:rsid w:val="001B059B"/>
    <w:rsid w:val="001B0FEC"/>
    <w:rsid w:val="001B130D"/>
    <w:rsid w:val="001B1A94"/>
    <w:rsid w:val="001B1C96"/>
    <w:rsid w:val="001B2937"/>
    <w:rsid w:val="001B2ED7"/>
    <w:rsid w:val="001B53EC"/>
    <w:rsid w:val="001B5A26"/>
    <w:rsid w:val="001B5A9B"/>
    <w:rsid w:val="001B6118"/>
    <w:rsid w:val="001B6508"/>
    <w:rsid w:val="001B662B"/>
    <w:rsid w:val="001B708A"/>
    <w:rsid w:val="001B75F8"/>
    <w:rsid w:val="001B79EB"/>
    <w:rsid w:val="001C02CD"/>
    <w:rsid w:val="001C040F"/>
    <w:rsid w:val="001C0491"/>
    <w:rsid w:val="001C069E"/>
    <w:rsid w:val="001C09FB"/>
    <w:rsid w:val="001C0A57"/>
    <w:rsid w:val="001C0F7D"/>
    <w:rsid w:val="001C1107"/>
    <w:rsid w:val="001C2A2F"/>
    <w:rsid w:val="001C2C84"/>
    <w:rsid w:val="001C37AE"/>
    <w:rsid w:val="001C44E4"/>
    <w:rsid w:val="001C4516"/>
    <w:rsid w:val="001C48AC"/>
    <w:rsid w:val="001C4C92"/>
    <w:rsid w:val="001C6088"/>
    <w:rsid w:val="001C60FC"/>
    <w:rsid w:val="001C6251"/>
    <w:rsid w:val="001C63FA"/>
    <w:rsid w:val="001C6B2D"/>
    <w:rsid w:val="001C7420"/>
    <w:rsid w:val="001C7B47"/>
    <w:rsid w:val="001D059E"/>
    <w:rsid w:val="001D0C42"/>
    <w:rsid w:val="001D0CA6"/>
    <w:rsid w:val="001D0ECE"/>
    <w:rsid w:val="001D0F2C"/>
    <w:rsid w:val="001D1837"/>
    <w:rsid w:val="001D1889"/>
    <w:rsid w:val="001D2235"/>
    <w:rsid w:val="001D2FCE"/>
    <w:rsid w:val="001D381A"/>
    <w:rsid w:val="001D3B8F"/>
    <w:rsid w:val="001D48C7"/>
    <w:rsid w:val="001D56CE"/>
    <w:rsid w:val="001D5A4F"/>
    <w:rsid w:val="001D5B6F"/>
    <w:rsid w:val="001D5D99"/>
    <w:rsid w:val="001D62E1"/>
    <w:rsid w:val="001D6577"/>
    <w:rsid w:val="001D69AA"/>
    <w:rsid w:val="001D6D3F"/>
    <w:rsid w:val="001D6DD4"/>
    <w:rsid w:val="001D7133"/>
    <w:rsid w:val="001D7169"/>
    <w:rsid w:val="001D73C1"/>
    <w:rsid w:val="001D74D3"/>
    <w:rsid w:val="001D76EB"/>
    <w:rsid w:val="001D785A"/>
    <w:rsid w:val="001E08FE"/>
    <w:rsid w:val="001E0A75"/>
    <w:rsid w:val="001E0CE4"/>
    <w:rsid w:val="001E0D77"/>
    <w:rsid w:val="001E10E4"/>
    <w:rsid w:val="001E152F"/>
    <w:rsid w:val="001E153D"/>
    <w:rsid w:val="001E1576"/>
    <w:rsid w:val="001E1A63"/>
    <w:rsid w:val="001E1B26"/>
    <w:rsid w:val="001E22F3"/>
    <w:rsid w:val="001E24B5"/>
    <w:rsid w:val="001E289E"/>
    <w:rsid w:val="001E2BAB"/>
    <w:rsid w:val="001E3309"/>
    <w:rsid w:val="001E3763"/>
    <w:rsid w:val="001E3A68"/>
    <w:rsid w:val="001E3C57"/>
    <w:rsid w:val="001E42F4"/>
    <w:rsid w:val="001E45E8"/>
    <w:rsid w:val="001E51A7"/>
    <w:rsid w:val="001E56C6"/>
    <w:rsid w:val="001E56F2"/>
    <w:rsid w:val="001E57CC"/>
    <w:rsid w:val="001E5A75"/>
    <w:rsid w:val="001E64E8"/>
    <w:rsid w:val="001E6721"/>
    <w:rsid w:val="001E680F"/>
    <w:rsid w:val="001E6863"/>
    <w:rsid w:val="001E6C3A"/>
    <w:rsid w:val="001E6D58"/>
    <w:rsid w:val="001E7515"/>
    <w:rsid w:val="001E7C77"/>
    <w:rsid w:val="001E7DFF"/>
    <w:rsid w:val="001E7EF8"/>
    <w:rsid w:val="001E7F3A"/>
    <w:rsid w:val="001F01B6"/>
    <w:rsid w:val="001F0342"/>
    <w:rsid w:val="001F0541"/>
    <w:rsid w:val="001F07FD"/>
    <w:rsid w:val="001F087B"/>
    <w:rsid w:val="001F08C2"/>
    <w:rsid w:val="001F096F"/>
    <w:rsid w:val="001F0B5D"/>
    <w:rsid w:val="001F1188"/>
    <w:rsid w:val="001F134A"/>
    <w:rsid w:val="001F1777"/>
    <w:rsid w:val="001F1C27"/>
    <w:rsid w:val="001F1C70"/>
    <w:rsid w:val="001F248C"/>
    <w:rsid w:val="001F2730"/>
    <w:rsid w:val="001F29E5"/>
    <w:rsid w:val="001F2AB0"/>
    <w:rsid w:val="001F2B3A"/>
    <w:rsid w:val="001F36FE"/>
    <w:rsid w:val="001F3CE6"/>
    <w:rsid w:val="001F3CF7"/>
    <w:rsid w:val="001F4754"/>
    <w:rsid w:val="001F4810"/>
    <w:rsid w:val="001F49DB"/>
    <w:rsid w:val="001F4E17"/>
    <w:rsid w:val="001F51C1"/>
    <w:rsid w:val="001F53CE"/>
    <w:rsid w:val="001F568E"/>
    <w:rsid w:val="001F59A0"/>
    <w:rsid w:val="001F5C3D"/>
    <w:rsid w:val="001F65E9"/>
    <w:rsid w:val="001F6AB1"/>
    <w:rsid w:val="001F6C21"/>
    <w:rsid w:val="001F6DAD"/>
    <w:rsid w:val="001F7B90"/>
    <w:rsid w:val="001F7B9F"/>
    <w:rsid w:val="001F7CB5"/>
    <w:rsid w:val="001F7D1F"/>
    <w:rsid w:val="00200086"/>
    <w:rsid w:val="00200E87"/>
    <w:rsid w:val="002013A5"/>
    <w:rsid w:val="002019C3"/>
    <w:rsid w:val="00201BAB"/>
    <w:rsid w:val="002023A0"/>
    <w:rsid w:val="002023AE"/>
    <w:rsid w:val="00202832"/>
    <w:rsid w:val="00202B06"/>
    <w:rsid w:val="00203480"/>
    <w:rsid w:val="0020348E"/>
    <w:rsid w:val="00203B9F"/>
    <w:rsid w:val="002044C5"/>
    <w:rsid w:val="0020499B"/>
    <w:rsid w:val="002049CE"/>
    <w:rsid w:val="00204CE4"/>
    <w:rsid w:val="0020558F"/>
    <w:rsid w:val="002064BA"/>
    <w:rsid w:val="0020690E"/>
    <w:rsid w:val="00206D26"/>
    <w:rsid w:val="00207414"/>
    <w:rsid w:val="0020758F"/>
    <w:rsid w:val="0020775C"/>
    <w:rsid w:val="00207C74"/>
    <w:rsid w:val="00207E87"/>
    <w:rsid w:val="002101E7"/>
    <w:rsid w:val="002107B4"/>
    <w:rsid w:val="0021124F"/>
    <w:rsid w:val="002114B8"/>
    <w:rsid w:val="00211BCC"/>
    <w:rsid w:val="00211C80"/>
    <w:rsid w:val="002122D5"/>
    <w:rsid w:val="0021287D"/>
    <w:rsid w:val="002129AA"/>
    <w:rsid w:val="0021327E"/>
    <w:rsid w:val="002134EA"/>
    <w:rsid w:val="00213A55"/>
    <w:rsid w:val="00213B00"/>
    <w:rsid w:val="0021436A"/>
    <w:rsid w:val="0021444F"/>
    <w:rsid w:val="00214C3B"/>
    <w:rsid w:val="00215113"/>
    <w:rsid w:val="0021576C"/>
    <w:rsid w:val="002159D9"/>
    <w:rsid w:val="00215B15"/>
    <w:rsid w:val="00215D68"/>
    <w:rsid w:val="002175A4"/>
    <w:rsid w:val="002201D6"/>
    <w:rsid w:val="00220455"/>
    <w:rsid w:val="00220490"/>
    <w:rsid w:val="002206C3"/>
    <w:rsid w:val="00220EAE"/>
    <w:rsid w:val="002212CB"/>
    <w:rsid w:val="002217EA"/>
    <w:rsid w:val="0022190E"/>
    <w:rsid w:val="00221E05"/>
    <w:rsid w:val="00221EB8"/>
    <w:rsid w:val="00222309"/>
    <w:rsid w:val="002228B3"/>
    <w:rsid w:val="0022294F"/>
    <w:rsid w:val="00222A56"/>
    <w:rsid w:val="00222F3D"/>
    <w:rsid w:val="00223AEC"/>
    <w:rsid w:val="00223E67"/>
    <w:rsid w:val="00223F88"/>
    <w:rsid w:val="00224078"/>
    <w:rsid w:val="00224AF2"/>
    <w:rsid w:val="00224BB2"/>
    <w:rsid w:val="00224C82"/>
    <w:rsid w:val="00226049"/>
    <w:rsid w:val="00226161"/>
    <w:rsid w:val="00226626"/>
    <w:rsid w:val="00226B23"/>
    <w:rsid w:val="00226CD3"/>
    <w:rsid w:val="002270AF"/>
    <w:rsid w:val="0022736F"/>
    <w:rsid w:val="002273EE"/>
    <w:rsid w:val="00230AC8"/>
    <w:rsid w:val="00230BCE"/>
    <w:rsid w:val="00231198"/>
    <w:rsid w:val="0023144F"/>
    <w:rsid w:val="00232E5D"/>
    <w:rsid w:val="002334AF"/>
    <w:rsid w:val="0023377F"/>
    <w:rsid w:val="002338AE"/>
    <w:rsid w:val="00233949"/>
    <w:rsid w:val="00233A9D"/>
    <w:rsid w:val="00234038"/>
    <w:rsid w:val="002341D1"/>
    <w:rsid w:val="002342A2"/>
    <w:rsid w:val="002349CB"/>
    <w:rsid w:val="00234C1F"/>
    <w:rsid w:val="0023507C"/>
    <w:rsid w:val="002354A8"/>
    <w:rsid w:val="00236180"/>
    <w:rsid w:val="0023663C"/>
    <w:rsid w:val="002367A3"/>
    <w:rsid w:val="00236AFF"/>
    <w:rsid w:val="0023725C"/>
    <w:rsid w:val="002372CE"/>
    <w:rsid w:val="00237A16"/>
    <w:rsid w:val="002400B6"/>
    <w:rsid w:val="002400F8"/>
    <w:rsid w:val="002401B2"/>
    <w:rsid w:val="002405FC"/>
    <w:rsid w:val="00240703"/>
    <w:rsid w:val="00240712"/>
    <w:rsid w:val="00240A5C"/>
    <w:rsid w:val="00240AB7"/>
    <w:rsid w:val="00240BD8"/>
    <w:rsid w:val="00241248"/>
    <w:rsid w:val="002419A8"/>
    <w:rsid w:val="00241B26"/>
    <w:rsid w:val="00241EC1"/>
    <w:rsid w:val="002420EA"/>
    <w:rsid w:val="00242563"/>
    <w:rsid w:val="002425B2"/>
    <w:rsid w:val="00242F88"/>
    <w:rsid w:val="0024325B"/>
    <w:rsid w:val="00243648"/>
    <w:rsid w:val="00243796"/>
    <w:rsid w:val="002438AF"/>
    <w:rsid w:val="00243921"/>
    <w:rsid w:val="002439D1"/>
    <w:rsid w:val="00244218"/>
    <w:rsid w:val="002451F8"/>
    <w:rsid w:val="0024539C"/>
    <w:rsid w:val="00245AE0"/>
    <w:rsid w:val="00245F6D"/>
    <w:rsid w:val="002464CE"/>
    <w:rsid w:val="0024652C"/>
    <w:rsid w:val="00246AA5"/>
    <w:rsid w:val="0024775B"/>
    <w:rsid w:val="00250423"/>
    <w:rsid w:val="00250550"/>
    <w:rsid w:val="002506A1"/>
    <w:rsid w:val="00250971"/>
    <w:rsid w:val="0025105F"/>
    <w:rsid w:val="002510CF"/>
    <w:rsid w:val="0025164D"/>
    <w:rsid w:val="002518B7"/>
    <w:rsid w:val="00252647"/>
    <w:rsid w:val="002526C0"/>
    <w:rsid w:val="002532AF"/>
    <w:rsid w:val="002532FD"/>
    <w:rsid w:val="00253541"/>
    <w:rsid w:val="00253889"/>
    <w:rsid w:val="002539C6"/>
    <w:rsid w:val="0025486A"/>
    <w:rsid w:val="002550EA"/>
    <w:rsid w:val="00255198"/>
    <w:rsid w:val="0025598A"/>
    <w:rsid w:val="00255B5E"/>
    <w:rsid w:val="00255C1A"/>
    <w:rsid w:val="00255C8F"/>
    <w:rsid w:val="00256A66"/>
    <w:rsid w:val="00256C95"/>
    <w:rsid w:val="0025705F"/>
    <w:rsid w:val="00257111"/>
    <w:rsid w:val="002601F2"/>
    <w:rsid w:val="002609CE"/>
    <w:rsid w:val="00260F18"/>
    <w:rsid w:val="0026106C"/>
    <w:rsid w:val="002610A1"/>
    <w:rsid w:val="00261886"/>
    <w:rsid w:val="00262306"/>
    <w:rsid w:val="0026275B"/>
    <w:rsid w:val="00263417"/>
    <w:rsid w:val="0026349E"/>
    <w:rsid w:val="00264406"/>
    <w:rsid w:val="002645D7"/>
    <w:rsid w:val="00264901"/>
    <w:rsid w:val="00264A08"/>
    <w:rsid w:val="002655AF"/>
    <w:rsid w:val="00265C51"/>
    <w:rsid w:val="00265DDE"/>
    <w:rsid w:val="002662D6"/>
    <w:rsid w:val="0026642F"/>
    <w:rsid w:val="00266622"/>
    <w:rsid w:val="00266C43"/>
    <w:rsid w:val="00266E38"/>
    <w:rsid w:val="00267A79"/>
    <w:rsid w:val="00267C4F"/>
    <w:rsid w:val="00267E7D"/>
    <w:rsid w:val="002700E0"/>
    <w:rsid w:val="00270BB0"/>
    <w:rsid w:val="00270BBF"/>
    <w:rsid w:val="00270EE0"/>
    <w:rsid w:val="00270F83"/>
    <w:rsid w:val="00270FAA"/>
    <w:rsid w:val="0027124C"/>
    <w:rsid w:val="00271F9C"/>
    <w:rsid w:val="00272015"/>
    <w:rsid w:val="002721AD"/>
    <w:rsid w:val="00272D23"/>
    <w:rsid w:val="00273214"/>
    <w:rsid w:val="00273435"/>
    <w:rsid w:val="0027358C"/>
    <w:rsid w:val="002735AC"/>
    <w:rsid w:val="00273E73"/>
    <w:rsid w:val="00273FFD"/>
    <w:rsid w:val="0027449B"/>
    <w:rsid w:val="00274673"/>
    <w:rsid w:val="0027483D"/>
    <w:rsid w:val="00274EDA"/>
    <w:rsid w:val="00274EF6"/>
    <w:rsid w:val="00274F7D"/>
    <w:rsid w:val="00275F32"/>
    <w:rsid w:val="00276171"/>
    <w:rsid w:val="00276809"/>
    <w:rsid w:val="00277095"/>
    <w:rsid w:val="0027761F"/>
    <w:rsid w:val="0027765C"/>
    <w:rsid w:val="002776D0"/>
    <w:rsid w:val="0028037C"/>
    <w:rsid w:val="0028057B"/>
    <w:rsid w:val="00280E10"/>
    <w:rsid w:val="00280FC6"/>
    <w:rsid w:val="002816E5"/>
    <w:rsid w:val="00281913"/>
    <w:rsid w:val="0028195C"/>
    <w:rsid w:val="0028271C"/>
    <w:rsid w:val="00282B22"/>
    <w:rsid w:val="00282EC7"/>
    <w:rsid w:val="002832EB"/>
    <w:rsid w:val="0028406E"/>
    <w:rsid w:val="0028434A"/>
    <w:rsid w:val="00284A21"/>
    <w:rsid w:val="00284FE0"/>
    <w:rsid w:val="00285231"/>
    <w:rsid w:val="00285DF2"/>
    <w:rsid w:val="00286100"/>
    <w:rsid w:val="00286617"/>
    <w:rsid w:val="00286671"/>
    <w:rsid w:val="0028671D"/>
    <w:rsid w:val="002868B9"/>
    <w:rsid w:val="00286C12"/>
    <w:rsid w:val="00286EB0"/>
    <w:rsid w:val="00286FAA"/>
    <w:rsid w:val="00287186"/>
    <w:rsid w:val="002875AF"/>
    <w:rsid w:val="002876AB"/>
    <w:rsid w:val="00287773"/>
    <w:rsid w:val="00287D18"/>
    <w:rsid w:val="0029013B"/>
    <w:rsid w:val="00290278"/>
    <w:rsid w:val="00290B77"/>
    <w:rsid w:val="0029102F"/>
    <w:rsid w:val="00291755"/>
    <w:rsid w:val="002917DD"/>
    <w:rsid w:val="00291851"/>
    <w:rsid w:val="00291C5D"/>
    <w:rsid w:val="00291E35"/>
    <w:rsid w:val="00292435"/>
    <w:rsid w:val="00292A15"/>
    <w:rsid w:val="00292CE5"/>
    <w:rsid w:val="00293041"/>
    <w:rsid w:val="0029318F"/>
    <w:rsid w:val="0029375E"/>
    <w:rsid w:val="00294959"/>
    <w:rsid w:val="00294C8E"/>
    <w:rsid w:val="00294C9C"/>
    <w:rsid w:val="00294F57"/>
    <w:rsid w:val="002965EB"/>
    <w:rsid w:val="00297041"/>
    <w:rsid w:val="002975B1"/>
    <w:rsid w:val="00297BB1"/>
    <w:rsid w:val="00297BD7"/>
    <w:rsid w:val="00297D70"/>
    <w:rsid w:val="00297E21"/>
    <w:rsid w:val="00297ED1"/>
    <w:rsid w:val="00297F58"/>
    <w:rsid w:val="002A0BB7"/>
    <w:rsid w:val="002A13F8"/>
    <w:rsid w:val="002A1533"/>
    <w:rsid w:val="002A1618"/>
    <w:rsid w:val="002A2234"/>
    <w:rsid w:val="002A231A"/>
    <w:rsid w:val="002A2685"/>
    <w:rsid w:val="002A27C5"/>
    <w:rsid w:val="002A2B4D"/>
    <w:rsid w:val="002A2D02"/>
    <w:rsid w:val="002A3B1F"/>
    <w:rsid w:val="002A447F"/>
    <w:rsid w:val="002A44A7"/>
    <w:rsid w:val="002A4A02"/>
    <w:rsid w:val="002A5114"/>
    <w:rsid w:val="002A56AF"/>
    <w:rsid w:val="002A57F2"/>
    <w:rsid w:val="002A5898"/>
    <w:rsid w:val="002A5B7F"/>
    <w:rsid w:val="002A63C6"/>
    <w:rsid w:val="002A6930"/>
    <w:rsid w:val="002A6A02"/>
    <w:rsid w:val="002A6CA9"/>
    <w:rsid w:val="002A76F7"/>
    <w:rsid w:val="002A7A1C"/>
    <w:rsid w:val="002A7BA5"/>
    <w:rsid w:val="002B037C"/>
    <w:rsid w:val="002B0462"/>
    <w:rsid w:val="002B064E"/>
    <w:rsid w:val="002B0856"/>
    <w:rsid w:val="002B0A29"/>
    <w:rsid w:val="002B0B04"/>
    <w:rsid w:val="002B0F61"/>
    <w:rsid w:val="002B1745"/>
    <w:rsid w:val="002B2458"/>
    <w:rsid w:val="002B26C0"/>
    <w:rsid w:val="002B2AE8"/>
    <w:rsid w:val="002B3308"/>
    <w:rsid w:val="002B35E0"/>
    <w:rsid w:val="002B37B3"/>
    <w:rsid w:val="002B40E5"/>
    <w:rsid w:val="002B42E1"/>
    <w:rsid w:val="002B455C"/>
    <w:rsid w:val="002B4D9F"/>
    <w:rsid w:val="002B4EF5"/>
    <w:rsid w:val="002B4F7C"/>
    <w:rsid w:val="002B4F83"/>
    <w:rsid w:val="002B5474"/>
    <w:rsid w:val="002B5C5C"/>
    <w:rsid w:val="002B5E08"/>
    <w:rsid w:val="002B6144"/>
    <w:rsid w:val="002B70E1"/>
    <w:rsid w:val="002B757E"/>
    <w:rsid w:val="002B77AC"/>
    <w:rsid w:val="002C00A3"/>
    <w:rsid w:val="002C03EB"/>
    <w:rsid w:val="002C058E"/>
    <w:rsid w:val="002C165F"/>
    <w:rsid w:val="002C16FC"/>
    <w:rsid w:val="002C24C6"/>
    <w:rsid w:val="002C28E0"/>
    <w:rsid w:val="002C2E11"/>
    <w:rsid w:val="002C3049"/>
    <w:rsid w:val="002C32F9"/>
    <w:rsid w:val="002C35D9"/>
    <w:rsid w:val="002C3756"/>
    <w:rsid w:val="002C4296"/>
    <w:rsid w:val="002C4573"/>
    <w:rsid w:val="002C4603"/>
    <w:rsid w:val="002C4937"/>
    <w:rsid w:val="002C4C18"/>
    <w:rsid w:val="002C5027"/>
    <w:rsid w:val="002C56BB"/>
    <w:rsid w:val="002C589E"/>
    <w:rsid w:val="002C5E2F"/>
    <w:rsid w:val="002C6608"/>
    <w:rsid w:val="002C6B32"/>
    <w:rsid w:val="002C7960"/>
    <w:rsid w:val="002C7DF7"/>
    <w:rsid w:val="002D00C2"/>
    <w:rsid w:val="002D042B"/>
    <w:rsid w:val="002D07E9"/>
    <w:rsid w:val="002D0877"/>
    <w:rsid w:val="002D1677"/>
    <w:rsid w:val="002D1886"/>
    <w:rsid w:val="002D1D76"/>
    <w:rsid w:val="002D1E91"/>
    <w:rsid w:val="002D3300"/>
    <w:rsid w:val="002D350F"/>
    <w:rsid w:val="002D3889"/>
    <w:rsid w:val="002D3FD6"/>
    <w:rsid w:val="002D421C"/>
    <w:rsid w:val="002D495C"/>
    <w:rsid w:val="002D4C04"/>
    <w:rsid w:val="002D4DEA"/>
    <w:rsid w:val="002D55F4"/>
    <w:rsid w:val="002D5ABE"/>
    <w:rsid w:val="002D5FFF"/>
    <w:rsid w:val="002D64C9"/>
    <w:rsid w:val="002D69BB"/>
    <w:rsid w:val="002D6BBF"/>
    <w:rsid w:val="002D6F4F"/>
    <w:rsid w:val="002D70C1"/>
    <w:rsid w:val="002D7384"/>
    <w:rsid w:val="002D78C6"/>
    <w:rsid w:val="002D7A75"/>
    <w:rsid w:val="002D7D7C"/>
    <w:rsid w:val="002D7FA1"/>
    <w:rsid w:val="002E0583"/>
    <w:rsid w:val="002E0F0D"/>
    <w:rsid w:val="002E0F37"/>
    <w:rsid w:val="002E1034"/>
    <w:rsid w:val="002E2A8B"/>
    <w:rsid w:val="002E2CF1"/>
    <w:rsid w:val="002E3296"/>
    <w:rsid w:val="002E3315"/>
    <w:rsid w:val="002E3E6E"/>
    <w:rsid w:val="002E409F"/>
    <w:rsid w:val="002E43BE"/>
    <w:rsid w:val="002E46DA"/>
    <w:rsid w:val="002E5FA9"/>
    <w:rsid w:val="002E5FE0"/>
    <w:rsid w:val="002E60CD"/>
    <w:rsid w:val="002E6263"/>
    <w:rsid w:val="002E654A"/>
    <w:rsid w:val="002E68E2"/>
    <w:rsid w:val="002E6E25"/>
    <w:rsid w:val="002E7231"/>
    <w:rsid w:val="002E7598"/>
    <w:rsid w:val="002E7688"/>
    <w:rsid w:val="002E7785"/>
    <w:rsid w:val="002E7962"/>
    <w:rsid w:val="002E7E9A"/>
    <w:rsid w:val="002E7F14"/>
    <w:rsid w:val="002F04C6"/>
    <w:rsid w:val="002F08C6"/>
    <w:rsid w:val="002F0CAB"/>
    <w:rsid w:val="002F182A"/>
    <w:rsid w:val="002F1CCE"/>
    <w:rsid w:val="002F2186"/>
    <w:rsid w:val="002F2370"/>
    <w:rsid w:val="002F2437"/>
    <w:rsid w:val="002F2E4B"/>
    <w:rsid w:val="002F33D8"/>
    <w:rsid w:val="002F3573"/>
    <w:rsid w:val="002F40B8"/>
    <w:rsid w:val="002F5730"/>
    <w:rsid w:val="002F5ABD"/>
    <w:rsid w:val="002F5C81"/>
    <w:rsid w:val="002F5FDD"/>
    <w:rsid w:val="002F6148"/>
    <w:rsid w:val="002F67B5"/>
    <w:rsid w:val="002F6A5B"/>
    <w:rsid w:val="002F6F79"/>
    <w:rsid w:val="002F70A4"/>
    <w:rsid w:val="002F7166"/>
    <w:rsid w:val="002F7969"/>
    <w:rsid w:val="002F7A2A"/>
    <w:rsid w:val="00300725"/>
    <w:rsid w:val="003010D9"/>
    <w:rsid w:val="00301742"/>
    <w:rsid w:val="00301746"/>
    <w:rsid w:val="00301BDD"/>
    <w:rsid w:val="00301C87"/>
    <w:rsid w:val="003021AC"/>
    <w:rsid w:val="0030223B"/>
    <w:rsid w:val="00302836"/>
    <w:rsid w:val="00302B30"/>
    <w:rsid w:val="00302D9A"/>
    <w:rsid w:val="0030358D"/>
    <w:rsid w:val="003038F6"/>
    <w:rsid w:val="00303B6F"/>
    <w:rsid w:val="00303D8D"/>
    <w:rsid w:val="003040A8"/>
    <w:rsid w:val="003040BD"/>
    <w:rsid w:val="0030436A"/>
    <w:rsid w:val="0030490B"/>
    <w:rsid w:val="00304A0E"/>
    <w:rsid w:val="00304BC6"/>
    <w:rsid w:val="00304D2A"/>
    <w:rsid w:val="00304FBA"/>
    <w:rsid w:val="00305B63"/>
    <w:rsid w:val="00306216"/>
    <w:rsid w:val="0030640F"/>
    <w:rsid w:val="00306687"/>
    <w:rsid w:val="0030677F"/>
    <w:rsid w:val="00306928"/>
    <w:rsid w:val="00306EFD"/>
    <w:rsid w:val="00307055"/>
    <w:rsid w:val="00307073"/>
    <w:rsid w:val="00307213"/>
    <w:rsid w:val="00307238"/>
    <w:rsid w:val="00307326"/>
    <w:rsid w:val="00307FB0"/>
    <w:rsid w:val="0031041C"/>
    <w:rsid w:val="003104DC"/>
    <w:rsid w:val="003106AF"/>
    <w:rsid w:val="003108D2"/>
    <w:rsid w:val="00310AFB"/>
    <w:rsid w:val="00310E12"/>
    <w:rsid w:val="00310E51"/>
    <w:rsid w:val="0031110E"/>
    <w:rsid w:val="00311822"/>
    <w:rsid w:val="00311A1B"/>
    <w:rsid w:val="00311D2B"/>
    <w:rsid w:val="00311E36"/>
    <w:rsid w:val="00311EC6"/>
    <w:rsid w:val="00312251"/>
    <w:rsid w:val="003124DF"/>
    <w:rsid w:val="003129E8"/>
    <w:rsid w:val="00312D54"/>
    <w:rsid w:val="00312E24"/>
    <w:rsid w:val="00312E37"/>
    <w:rsid w:val="00313103"/>
    <w:rsid w:val="00313335"/>
    <w:rsid w:val="00313761"/>
    <w:rsid w:val="00313A39"/>
    <w:rsid w:val="00313ACC"/>
    <w:rsid w:val="00313DD4"/>
    <w:rsid w:val="00314925"/>
    <w:rsid w:val="00314CB2"/>
    <w:rsid w:val="003156C6"/>
    <w:rsid w:val="003159B5"/>
    <w:rsid w:val="00315ACA"/>
    <w:rsid w:val="00315CC8"/>
    <w:rsid w:val="00315D67"/>
    <w:rsid w:val="00316FA3"/>
    <w:rsid w:val="00317030"/>
    <w:rsid w:val="00317513"/>
    <w:rsid w:val="003177CF"/>
    <w:rsid w:val="003178F2"/>
    <w:rsid w:val="00320000"/>
    <w:rsid w:val="003200ED"/>
    <w:rsid w:val="00320A2A"/>
    <w:rsid w:val="00320B26"/>
    <w:rsid w:val="00320F09"/>
    <w:rsid w:val="00320F7E"/>
    <w:rsid w:val="0032176E"/>
    <w:rsid w:val="00322F23"/>
    <w:rsid w:val="0032311E"/>
    <w:rsid w:val="003235EE"/>
    <w:rsid w:val="00323B73"/>
    <w:rsid w:val="00324055"/>
    <w:rsid w:val="00324568"/>
    <w:rsid w:val="00324ADF"/>
    <w:rsid w:val="00324CCB"/>
    <w:rsid w:val="00325202"/>
    <w:rsid w:val="00325463"/>
    <w:rsid w:val="003254DA"/>
    <w:rsid w:val="00325B75"/>
    <w:rsid w:val="00325C89"/>
    <w:rsid w:val="00325D30"/>
    <w:rsid w:val="003260AD"/>
    <w:rsid w:val="00326306"/>
    <w:rsid w:val="00326351"/>
    <w:rsid w:val="0032658F"/>
    <w:rsid w:val="003268A8"/>
    <w:rsid w:val="00326FFA"/>
    <w:rsid w:val="00327035"/>
    <w:rsid w:val="00327510"/>
    <w:rsid w:val="00327574"/>
    <w:rsid w:val="0032776B"/>
    <w:rsid w:val="0032791F"/>
    <w:rsid w:val="00327C2B"/>
    <w:rsid w:val="00327E5B"/>
    <w:rsid w:val="0033094C"/>
    <w:rsid w:val="00330EA8"/>
    <w:rsid w:val="00331012"/>
    <w:rsid w:val="00331619"/>
    <w:rsid w:val="00331639"/>
    <w:rsid w:val="0033195A"/>
    <w:rsid w:val="00331ADD"/>
    <w:rsid w:val="00332460"/>
    <w:rsid w:val="003325E6"/>
    <w:rsid w:val="00333484"/>
    <w:rsid w:val="00333744"/>
    <w:rsid w:val="00333B4C"/>
    <w:rsid w:val="00334050"/>
    <w:rsid w:val="00334396"/>
    <w:rsid w:val="00334D0A"/>
    <w:rsid w:val="0033682B"/>
    <w:rsid w:val="0033781D"/>
    <w:rsid w:val="0033791A"/>
    <w:rsid w:val="00337C59"/>
    <w:rsid w:val="00337C70"/>
    <w:rsid w:val="00337CB0"/>
    <w:rsid w:val="00340488"/>
    <w:rsid w:val="00340D71"/>
    <w:rsid w:val="00340E38"/>
    <w:rsid w:val="00341092"/>
    <w:rsid w:val="00341454"/>
    <w:rsid w:val="003416E4"/>
    <w:rsid w:val="00341754"/>
    <w:rsid w:val="003417A7"/>
    <w:rsid w:val="0034190E"/>
    <w:rsid w:val="00341A45"/>
    <w:rsid w:val="00342981"/>
    <w:rsid w:val="00343126"/>
    <w:rsid w:val="00343B61"/>
    <w:rsid w:val="003440F4"/>
    <w:rsid w:val="00344165"/>
    <w:rsid w:val="003441F8"/>
    <w:rsid w:val="0034436B"/>
    <w:rsid w:val="0034495A"/>
    <w:rsid w:val="00344B53"/>
    <w:rsid w:val="00344C39"/>
    <w:rsid w:val="00344CA6"/>
    <w:rsid w:val="00344F4F"/>
    <w:rsid w:val="00344F60"/>
    <w:rsid w:val="0034515C"/>
    <w:rsid w:val="003455F4"/>
    <w:rsid w:val="00345849"/>
    <w:rsid w:val="003463C0"/>
    <w:rsid w:val="003464F1"/>
    <w:rsid w:val="00346771"/>
    <w:rsid w:val="00346B69"/>
    <w:rsid w:val="00346BAD"/>
    <w:rsid w:val="00346D7B"/>
    <w:rsid w:val="00346DCB"/>
    <w:rsid w:val="003472FA"/>
    <w:rsid w:val="003473B2"/>
    <w:rsid w:val="0034757D"/>
    <w:rsid w:val="003501A3"/>
    <w:rsid w:val="00350205"/>
    <w:rsid w:val="00350428"/>
    <w:rsid w:val="003506A8"/>
    <w:rsid w:val="00350862"/>
    <w:rsid w:val="00350981"/>
    <w:rsid w:val="00350E84"/>
    <w:rsid w:val="0035122F"/>
    <w:rsid w:val="003516A1"/>
    <w:rsid w:val="00351862"/>
    <w:rsid w:val="00351F9B"/>
    <w:rsid w:val="0035208E"/>
    <w:rsid w:val="003525BF"/>
    <w:rsid w:val="003528C8"/>
    <w:rsid w:val="00352D38"/>
    <w:rsid w:val="00353A92"/>
    <w:rsid w:val="00353DF8"/>
    <w:rsid w:val="0035458A"/>
    <w:rsid w:val="003549E4"/>
    <w:rsid w:val="00354F1C"/>
    <w:rsid w:val="00355951"/>
    <w:rsid w:val="00355973"/>
    <w:rsid w:val="00356251"/>
    <w:rsid w:val="00356586"/>
    <w:rsid w:val="0035661D"/>
    <w:rsid w:val="003579EF"/>
    <w:rsid w:val="00360335"/>
    <w:rsid w:val="003613F3"/>
    <w:rsid w:val="003617C7"/>
    <w:rsid w:val="00361DC8"/>
    <w:rsid w:val="003627AA"/>
    <w:rsid w:val="00362EE0"/>
    <w:rsid w:val="00362F12"/>
    <w:rsid w:val="00363956"/>
    <w:rsid w:val="00364218"/>
    <w:rsid w:val="003642E0"/>
    <w:rsid w:val="00364729"/>
    <w:rsid w:val="00364CFC"/>
    <w:rsid w:val="0036526C"/>
    <w:rsid w:val="003653A8"/>
    <w:rsid w:val="00365E52"/>
    <w:rsid w:val="00366306"/>
    <w:rsid w:val="00366428"/>
    <w:rsid w:val="003668FB"/>
    <w:rsid w:val="00366C29"/>
    <w:rsid w:val="003679C8"/>
    <w:rsid w:val="00367B29"/>
    <w:rsid w:val="003706A7"/>
    <w:rsid w:val="00371E0E"/>
    <w:rsid w:val="0037248A"/>
    <w:rsid w:val="00372499"/>
    <w:rsid w:val="0037352F"/>
    <w:rsid w:val="0037360E"/>
    <w:rsid w:val="00373761"/>
    <w:rsid w:val="00373870"/>
    <w:rsid w:val="00373B7F"/>
    <w:rsid w:val="00374233"/>
    <w:rsid w:val="00374533"/>
    <w:rsid w:val="00374DA6"/>
    <w:rsid w:val="0037509B"/>
    <w:rsid w:val="0037559B"/>
    <w:rsid w:val="0037585C"/>
    <w:rsid w:val="00375CB4"/>
    <w:rsid w:val="00375E40"/>
    <w:rsid w:val="00375F46"/>
    <w:rsid w:val="00376606"/>
    <w:rsid w:val="00376652"/>
    <w:rsid w:val="00376D75"/>
    <w:rsid w:val="0037745E"/>
    <w:rsid w:val="00377CE9"/>
    <w:rsid w:val="00377D8B"/>
    <w:rsid w:val="0038097A"/>
    <w:rsid w:val="00380D84"/>
    <w:rsid w:val="0038166F"/>
    <w:rsid w:val="00381D29"/>
    <w:rsid w:val="00381FC1"/>
    <w:rsid w:val="00382566"/>
    <w:rsid w:val="00382A84"/>
    <w:rsid w:val="00383011"/>
    <w:rsid w:val="0038355B"/>
    <w:rsid w:val="00383708"/>
    <w:rsid w:val="00384815"/>
    <w:rsid w:val="00384902"/>
    <w:rsid w:val="00384EA5"/>
    <w:rsid w:val="003852BC"/>
    <w:rsid w:val="003853A1"/>
    <w:rsid w:val="003855DD"/>
    <w:rsid w:val="00385BDD"/>
    <w:rsid w:val="00385CFC"/>
    <w:rsid w:val="00387012"/>
    <w:rsid w:val="00387C3B"/>
    <w:rsid w:val="00390062"/>
    <w:rsid w:val="003901C0"/>
    <w:rsid w:val="003905DA"/>
    <w:rsid w:val="003905F4"/>
    <w:rsid w:val="00392978"/>
    <w:rsid w:val="00392B23"/>
    <w:rsid w:val="00392BD9"/>
    <w:rsid w:val="00393070"/>
    <w:rsid w:val="00393343"/>
    <w:rsid w:val="00393A18"/>
    <w:rsid w:val="00393C06"/>
    <w:rsid w:val="00393DEA"/>
    <w:rsid w:val="00394E0A"/>
    <w:rsid w:val="00395553"/>
    <w:rsid w:val="003958C0"/>
    <w:rsid w:val="00396510"/>
    <w:rsid w:val="00396830"/>
    <w:rsid w:val="00396A44"/>
    <w:rsid w:val="00396DDB"/>
    <w:rsid w:val="00396E5D"/>
    <w:rsid w:val="00397298"/>
    <w:rsid w:val="00397438"/>
    <w:rsid w:val="00397528"/>
    <w:rsid w:val="00397855"/>
    <w:rsid w:val="003A0439"/>
    <w:rsid w:val="003A0ABA"/>
    <w:rsid w:val="003A0EF4"/>
    <w:rsid w:val="003A10FB"/>
    <w:rsid w:val="003A1392"/>
    <w:rsid w:val="003A1435"/>
    <w:rsid w:val="003A20B0"/>
    <w:rsid w:val="003A2465"/>
    <w:rsid w:val="003A2785"/>
    <w:rsid w:val="003A2A7A"/>
    <w:rsid w:val="003A2CEE"/>
    <w:rsid w:val="003A2FD0"/>
    <w:rsid w:val="003A3AB8"/>
    <w:rsid w:val="003A4876"/>
    <w:rsid w:val="003A5369"/>
    <w:rsid w:val="003A5D8A"/>
    <w:rsid w:val="003A649C"/>
    <w:rsid w:val="003A6766"/>
    <w:rsid w:val="003A699A"/>
    <w:rsid w:val="003A6CC3"/>
    <w:rsid w:val="003A6E22"/>
    <w:rsid w:val="003A76F5"/>
    <w:rsid w:val="003A7E7C"/>
    <w:rsid w:val="003B0BE2"/>
    <w:rsid w:val="003B0CA7"/>
    <w:rsid w:val="003B12CD"/>
    <w:rsid w:val="003B1554"/>
    <w:rsid w:val="003B188C"/>
    <w:rsid w:val="003B1C57"/>
    <w:rsid w:val="003B299F"/>
    <w:rsid w:val="003B37C3"/>
    <w:rsid w:val="003B3852"/>
    <w:rsid w:val="003B392C"/>
    <w:rsid w:val="003B3D09"/>
    <w:rsid w:val="003B4224"/>
    <w:rsid w:val="003B50D2"/>
    <w:rsid w:val="003B56A5"/>
    <w:rsid w:val="003B5767"/>
    <w:rsid w:val="003B6611"/>
    <w:rsid w:val="003B73CD"/>
    <w:rsid w:val="003B78FE"/>
    <w:rsid w:val="003B7C9E"/>
    <w:rsid w:val="003B7E78"/>
    <w:rsid w:val="003C0C5E"/>
    <w:rsid w:val="003C13BF"/>
    <w:rsid w:val="003C143B"/>
    <w:rsid w:val="003C18B0"/>
    <w:rsid w:val="003C18DE"/>
    <w:rsid w:val="003C1915"/>
    <w:rsid w:val="003C1AD4"/>
    <w:rsid w:val="003C1B11"/>
    <w:rsid w:val="003C25C5"/>
    <w:rsid w:val="003C273F"/>
    <w:rsid w:val="003C27E8"/>
    <w:rsid w:val="003C2B49"/>
    <w:rsid w:val="003C30A8"/>
    <w:rsid w:val="003C30FC"/>
    <w:rsid w:val="003C3236"/>
    <w:rsid w:val="003C3A74"/>
    <w:rsid w:val="003C3E97"/>
    <w:rsid w:val="003C3EC1"/>
    <w:rsid w:val="003C463C"/>
    <w:rsid w:val="003C4C4B"/>
    <w:rsid w:val="003C5D1C"/>
    <w:rsid w:val="003C6E8F"/>
    <w:rsid w:val="003C6F92"/>
    <w:rsid w:val="003C7196"/>
    <w:rsid w:val="003C7677"/>
    <w:rsid w:val="003C7694"/>
    <w:rsid w:val="003C7863"/>
    <w:rsid w:val="003C794A"/>
    <w:rsid w:val="003C79E4"/>
    <w:rsid w:val="003D049E"/>
    <w:rsid w:val="003D0898"/>
    <w:rsid w:val="003D08E1"/>
    <w:rsid w:val="003D093E"/>
    <w:rsid w:val="003D0BF8"/>
    <w:rsid w:val="003D123D"/>
    <w:rsid w:val="003D12BA"/>
    <w:rsid w:val="003D151B"/>
    <w:rsid w:val="003D17B3"/>
    <w:rsid w:val="003D271B"/>
    <w:rsid w:val="003D2AAC"/>
    <w:rsid w:val="003D2BED"/>
    <w:rsid w:val="003D3357"/>
    <w:rsid w:val="003D3B51"/>
    <w:rsid w:val="003D3B6C"/>
    <w:rsid w:val="003D4290"/>
    <w:rsid w:val="003D4547"/>
    <w:rsid w:val="003D5D8B"/>
    <w:rsid w:val="003D615C"/>
    <w:rsid w:val="003D6A41"/>
    <w:rsid w:val="003D6B63"/>
    <w:rsid w:val="003D6BA4"/>
    <w:rsid w:val="003D75FA"/>
    <w:rsid w:val="003D7BC7"/>
    <w:rsid w:val="003E003E"/>
    <w:rsid w:val="003E01C5"/>
    <w:rsid w:val="003E0CC4"/>
    <w:rsid w:val="003E0D6C"/>
    <w:rsid w:val="003E1E01"/>
    <w:rsid w:val="003E2152"/>
    <w:rsid w:val="003E24D3"/>
    <w:rsid w:val="003E2512"/>
    <w:rsid w:val="003E2C40"/>
    <w:rsid w:val="003E2CD0"/>
    <w:rsid w:val="003E33A6"/>
    <w:rsid w:val="003E33FF"/>
    <w:rsid w:val="003E3A7F"/>
    <w:rsid w:val="003E3B61"/>
    <w:rsid w:val="003E3C72"/>
    <w:rsid w:val="003E3C90"/>
    <w:rsid w:val="003E3F0E"/>
    <w:rsid w:val="003E424C"/>
    <w:rsid w:val="003E445B"/>
    <w:rsid w:val="003E5560"/>
    <w:rsid w:val="003E602B"/>
    <w:rsid w:val="003E6497"/>
    <w:rsid w:val="003E6E86"/>
    <w:rsid w:val="003E6F42"/>
    <w:rsid w:val="003E754E"/>
    <w:rsid w:val="003F06E0"/>
    <w:rsid w:val="003F071E"/>
    <w:rsid w:val="003F1402"/>
    <w:rsid w:val="003F14B0"/>
    <w:rsid w:val="003F177E"/>
    <w:rsid w:val="003F2C4E"/>
    <w:rsid w:val="003F2D7B"/>
    <w:rsid w:val="003F2DC4"/>
    <w:rsid w:val="003F41B9"/>
    <w:rsid w:val="003F4D3C"/>
    <w:rsid w:val="003F507A"/>
    <w:rsid w:val="003F507E"/>
    <w:rsid w:val="003F5130"/>
    <w:rsid w:val="003F551F"/>
    <w:rsid w:val="003F57F6"/>
    <w:rsid w:val="003F5A3E"/>
    <w:rsid w:val="003F5A88"/>
    <w:rsid w:val="003F5ABA"/>
    <w:rsid w:val="003F5B4C"/>
    <w:rsid w:val="003F61D6"/>
    <w:rsid w:val="003F7105"/>
    <w:rsid w:val="003F72D3"/>
    <w:rsid w:val="003F732A"/>
    <w:rsid w:val="003F757B"/>
    <w:rsid w:val="003F791B"/>
    <w:rsid w:val="003F7CCB"/>
    <w:rsid w:val="003F7E6F"/>
    <w:rsid w:val="00402497"/>
    <w:rsid w:val="0040297E"/>
    <w:rsid w:val="004030ED"/>
    <w:rsid w:val="004038D8"/>
    <w:rsid w:val="00404626"/>
    <w:rsid w:val="00404969"/>
    <w:rsid w:val="00404FED"/>
    <w:rsid w:val="00405780"/>
    <w:rsid w:val="004058CE"/>
    <w:rsid w:val="004058DD"/>
    <w:rsid w:val="004059BD"/>
    <w:rsid w:val="00406236"/>
    <w:rsid w:val="00406F04"/>
    <w:rsid w:val="00407164"/>
    <w:rsid w:val="004073E1"/>
    <w:rsid w:val="0040792D"/>
    <w:rsid w:val="00407F4B"/>
    <w:rsid w:val="004100EC"/>
    <w:rsid w:val="00410DBF"/>
    <w:rsid w:val="00410E14"/>
    <w:rsid w:val="00411AF3"/>
    <w:rsid w:val="00411D89"/>
    <w:rsid w:val="004128E1"/>
    <w:rsid w:val="00412BEC"/>
    <w:rsid w:val="00412DF3"/>
    <w:rsid w:val="00413571"/>
    <w:rsid w:val="00413721"/>
    <w:rsid w:val="0041398C"/>
    <w:rsid w:val="00413A57"/>
    <w:rsid w:val="00414843"/>
    <w:rsid w:val="0041499F"/>
    <w:rsid w:val="004150F7"/>
    <w:rsid w:val="00415374"/>
    <w:rsid w:val="0041541C"/>
    <w:rsid w:val="00415593"/>
    <w:rsid w:val="00415601"/>
    <w:rsid w:val="00415BA7"/>
    <w:rsid w:val="00415DAF"/>
    <w:rsid w:val="00416533"/>
    <w:rsid w:val="0041718F"/>
    <w:rsid w:val="004175BA"/>
    <w:rsid w:val="004175D6"/>
    <w:rsid w:val="00417994"/>
    <w:rsid w:val="00417BA9"/>
    <w:rsid w:val="00417C45"/>
    <w:rsid w:val="00420282"/>
    <w:rsid w:val="00420312"/>
    <w:rsid w:val="00420991"/>
    <w:rsid w:val="00420EA6"/>
    <w:rsid w:val="004210F2"/>
    <w:rsid w:val="00421322"/>
    <w:rsid w:val="004216C1"/>
    <w:rsid w:val="0042215B"/>
    <w:rsid w:val="0042238B"/>
    <w:rsid w:val="004223A7"/>
    <w:rsid w:val="004224D8"/>
    <w:rsid w:val="00422D8A"/>
    <w:rsid w:val="004234A2"/>
    <w:rsid w:val="004238B1"/>
    <w:rsid w:val="00423EAC"/>
    <w:rsid w:val="00423F04"/>
    <w:rsid w:val="0042429B"/>
    <w:rsid w:val="004245CD"/>
    <w:rsid w:val="0042464E"/>
    <w:rsid w:val="00424C1B"/>
    <w:rsid w:val="00424EDA"/>
    <w:rsid w:val="00425496"/>
    <w:rsid w:val="0042551E"/>
    <w:rsid w:val="0042563D"/>
    <w:rsid w:val="00425D01"/>
    <w:rsid w:val="0042618B"/>
    <w:rsid w:val="004263CE"/>
    <w:rsid w:val="00426716"/>
    <w:rsid w:val="004272D6"/>
    <w:rsid w:val="004273C9"/>
    <w:rsid w:val="00430FC1"/>
    <w:rsid w:val="00431237"/>
    <w:rsid w:val="004327AD"/>
    <w:rsid w:val="00432B27"/>
    <w:rsid w:val="00432BE6"/>
    <w:rsid w:val="004330B4"/>
    <w:rsid w:val="004336D0"/>
    <w:rsid w:val="00433DD5"/>
    <w:rsid w:val="00434351"/>
    <w:rsid w:val="00434E89"/>
    <w:rsid w:val="00434FF5"/>
    <w:rsid w:val="00435B87"/>
    <w:rsid w:val="004367B8"/>
    <w:rsid w:val="0043690F"/>
    <w:rsid w:val="00437199"/>
    <w:rsid w:val="0043728C"/>
    <w:rsid w:val="0043740F"/>
    <w:rsid w:val="00437770"/>
    <w:rsid w:val="00437AFE"/>
    <w:rsid w:val="00437C2E"/>
    <w:rsid w:val="00437E67"/>
    <w:rsid w:val="00440075"/>
    <w:rsid w:val="00440222"/>
    <w:rsid w:val="004405F5"/>
    <w:rsid w:val="004413F7"/>
    <w:rsid w:val="004415C9"/>
    <w:rsid w:val="00441E8F"/>
    <w:rsid w:val="0044208D"/>
    <w:rsid w:val="00442DE9"/>
    <w:rsid w:val="00444287"/>
    <w:rsid w:val="004443D0"/>
    <w:rsid w:val="00444500"/>
    <w:rsid w:val="00444B69"/>
    <w:rsid w:val="00444DA1"/>
    <w:rsid w:val="00445577"/>
    <w:rsid w:val="00445F24"/>
    <w:rsid w:val="004472DA"/>
    <w:rsid w:val="0044735F"/>
    <w:rsid w:val="0044743C"/>
    <w:rsid w:val="00447CC9"/>
    <w:rsid w:val="00447DB3"/>
    <w:rsid w:val="00447FFD"/>
    <w:rsid w:val="004502E7"/>
    <w:rsid w:val="00451479"/>
    <w:rsid w:val="00451D6D"/>
    <w:rsid w:val="0045210B"/>
    <w:rsid w:val="0045251B"/>
    <w:rsid w:val="0045251F"/>
    <w:rsid w:val="00452A90"/>
    <w:rsid w:val="00452E0A"/>
    <w:rsid w:val="00452EB2"/>
    <w:rsid w:val="0045422E"/>
    <w:rsid w:val="0045491C"/>
    <w:rsid w:val="00454AF0"/>
    <w:rsid w:val="004550BD"/>
    <w:rsid w:val="004553A2"/>
    <w:rsid w:val="004553BD"/>
    <w:rsid w:val="00455E36"/>
    <w:rsid w:val="00455ECF"/>
    <w:rsid w:val="0045657D"/>
    <w:rsid w:val="00456FC9"/>
    <w:rsid w:val="004576C0"/>
    <w:rsid w:val="004576D4"/>
    <w:rsid w:val="00457C6B"/>
    <w:rsid w:val="00460567"/>
    <w:rsid w:val="00460D01"/>
    <w:rsid w:val="00460D65"/>
    <w:rsid w:val="00461367"/>
    <w:rsid w:val="004618EC"/>
    <w:rsid w:val="00461FF3"/>
    <w:rsid w:val="00462046"/>
    <w:rsid w:val="004623AD"/>
    <w:rsid w:val="004624F8"/>
    <w:rsid w:val="00463626"/>
    <w:rsid w:val="00463931"/>
    <w:rsid w:val="00463A44"/>
    <w:rsid w:val="00464252"/>
    <w:rsid w:val="00464A97"/>
    <w:rsid w:val="00464C67"/>
    <w:rsid w:val="004655B7"/>
    <w:rsid w:val="00465B5D"/>
    <w:rsid w:val="00466DEC"/>
    <w:rsid w:val="00466F88"/>
    <w:rsid w:val="0046708F"/>
    <w:rsid w:val="00467172"/>
    <w:rsid w:val="0046726C"/>
    <w:rsid w:val="00467524"/>
    <w:rsid w:val="00467604"/>
    <w:rsid w:val="00467956"/>
    <w:rsid w:val="00467D5D"/>
    <w:rsid w:val="00470398"/>
    <w:rsid w:val="00470444"/>
    <w:rsid w:val="0047073D"/>
    <w:rsid w:val="00470AC8"/>
    <w:rsid w:val="00470E17"/>
    <w:rsid w:val="00470E45"/>
    <w:rsid w:val="00471406"/>
    <w:rsid w:val="00471B1E"/>
    <w:rsid w:val="00471C60"/>
    <w:rsid w:val="00471DC9"/>
    <w:rsid w:val="00472531"/>
    <w:rsid w:val="00472A62"/>
    <w:rsid w:val="00472B2C"/>
    <w:rsid w:val="00472BB2"/>
    <w:rsid w:val="00472DEB"/>
    <w:rsid w:val="004730CC"/>
    <w:rsid w:val="0047370C"/>
    <w:rsid w:val="00473C2C"/>
    <w:rsid w:val="00473CBE"/>
    <w:rsid w:val="00473FEB"/>
    <w:rsid w:val="004744AB"/>
    <w:rsid w:val="004744E5"/>
    <w:rsid w:val="004745E7"/>
    <w:rsid w:val="0047466D"/>
    <w:rsid w:val="00474843"/>
    <w:rsid w:val="0047557B"/>
    <w:rsid w:val="004755F2"/>
    <w:rsid w:val="0047586F"/>
    <w:rsid w:val="00475F32"/>
    <w:rsid w:val="00476857"/>
    <w:rsid w:val="00476A32"/>
    <w:rsid w:val="00476F9B"/>
    <w:rsid w:val="00477B22"/>
    <w:rsid w:val="00477F8B"/>
    <w:rsid w:val="00477FD1"/>
    <w:rsid w:val="004802BB"/>
    <w:rsid w:val="00482817"/>
    <w:rsid w:val="00482DAC"/>
    <w:rsid w:val="004833F6"/>
    <w:rsid w:val="00483457"/>
    <w:rsid w:val="004836B5"/>
    <w:rsid w:val="00483E57"/>
    <w:rsid w:val="0048443E"/>
    <w:rsid w:val="004846F9"/>
    <w:rsid w:val="00484F29"/>
    <w:rsid w:val="004853A0"/>
    <w:rsid w:val="00485811"/>
    <w:rsid w:val="00485922"/>
    <w:rsid w:val="00485AA2"/>
    <w:rsid w:val="00485B15"/>
    <w:rsid w:val="00486159"/>
    <w:rsid w:val="004865E5"/>
    <w:rsid w:val="004878B9"/>
    <w:rsid w:val="0048799A"/>
    <w:rsid w:val="00490336"/>
    <w:rsid w:val="00490632"/>
    <w:rsid w:val="004918AC"/>
    <w:rsid w:val="00491A70"/>
    <w:rsid w:val="00491E5A"/>
    <w:rsid w:val="0049280E"/>
    <w:rsid w:val="00493216"/>
    <w:rsid w:val="00493BE2"/>
    <w:rsid w:val="00493FF3"/>
    <w:rsid w:val="00494F85"/>
    <w:rsid w:val="004953A8"/>
    <w:rsid w:val="00495AC1"/>
    <w:rsid w:val="00496023"/>
    <w:rsid w:val="004960BE"/>
    <w:rsid w:val="00496258"/>
    <w:rsid w:val="00496351"/>
    <w:rsid w:val="00496730"/>
    <w:rsid w:val="004973AE"/>
    <w:rsid w:val="00497A23"/>
    <w:rsid w:val="004A0064"/>
    <w:rsid w:val="004A0261"/>
    <w:rsid w:val="004A03B5"/>
    <w:rsid w:val="004A0AC0"/>
    <w:rsid w:val="004A0FA8"/>
    <w:rsid w:val="004A1248"/>
    <w:rsid w:val="004A195A"/>
    <w:rsid w:val="004A1C7D"/>
    <w:rsid w:val="004A1F45"/>
    <w:rsid w:val="004A2683"/>
    <w:rsid w:val="004A2CEB"/>
    <w:rsid w:val="004A3305"/>
    <w:rsid w:val="004A346C"/>
    <w:rsid w:val="004A3D01"/>
    <w:rsid w:val="004A41FF"/>
    <w:rsid w:val="004A4505"/>
    <w:rsid w:val="004A452F"/>
    <w:rsid w:val="004A4B8F"/>
    <w:rsid w:val="004A4D54"/>
    <w:rsid w:val="004A4DA8"/>
    <w:rsid w:val="004A4FA6"/>
    <w:rsid w:val="004A5676"/>
    <w:rsid w:val="004A5C46"/>
    <w:rsid w:val="004A5F87"/>
    <w:rsid w:val="004A5FAB"/>
    <w:rsid w:val="004A651F"/>
    <w:rsid w:val="004A667E"/>
    <w:rsid w:val="004A6877"/>
    <w:rsid w:val="004A7006"/>
    <w:rsid w:val="004A7649"/>
    <w:rsid w:val="004A779B"/>
    <w:rsid w:val="004A79A3"/>
    <w:rsid w:val="004A7A83"/>
    <w:rsid w:val="004A7B84"/>
    <w:rsid w:val="004A7EDB"/>
    <w:rsid w:val="004B00BD"/>
    <w:rsid w:val="004B04B7"/>
    <w:rsid w:val="004B12A1"/>
    <w:rsid w:val="004B17A1"/>
    <w:rsid w:val="004B1C55"/>
    <w:rsid w:val="004B1E07"/>
    <w:rsid w:val="004B23B3"/>
    <w:rsid w:val="004B2CBB"/>
    <w:rsid w:val="004B2E97"/>
    <w:rsid w:val="004B4175"/>
    <w:rsid w:val="004B5037"/>
    <w:rsid w:val="004B5601"/>
    <w:rsid w:val="004B589F"/>
    <w:rsid w:val="004B5B8D"/>
    <w:rsid w:val="004B5EB7"/>
    <w:rsid w:val="004B6033"/>
    <w:rsid w:val="004B66E2"/>
    <w:rsid w:val="004B69F7"/>
    <w:rsid w:val="004B6ADD"/>
    <w:rsid w:val="004B6BB8"/>
    <w:rsid w:val="004B6DD6"/>
    <w:rsid w:val="004B7026"/>
    <w:rsid w:val="004B797A"/>
    <w:rsid w:val="004B7D19"/>
    <w:rsid w:val="004C0919"/>
    <w:rsid w:val="004C0E75"/>
    <w:rsid w:val="004C0F32"/>
    <w:rsid w:val="004C1DED"/>
    <w:rsid w:val="004C1F38"/>
    <w:rsid w:val="004C1F7F"/>
    <w:rsid w:val="004C264D"/>
    <w:rsid w:val="004C2C0D"/>
    <w:rsid w:val="004C30BE"/>
    <w:rsid w:val="004C331E"/>
    <w:rsid w:val="004C33D6"/>
    <w:rsid w:val="004C3A3E"/>
    <w:rsid w:val="004C3F86"/>
    <w:rsid w:val="004C4228"/>
    <w:rsid w:val="004C423A"/>
    <w:rsid w:val="004C426F"/>
    <w:rsid w:val="004C4329"/>
    <w:rsid w:val="004C4B41"/>
    <w:rsid w:val="004C4EE5"/>
    <w:rsid w:val="004C5026"/>
    <w:rsid w:val="004C50F1"/>
    <w:rsid w:val="004C52C7"/>
    <w:rsid w:val="004C58C4"/>
    <w:rsid w:val="004C6213"/>
    <w:rsid w:val="004C643D"/>
    <w:rsid w:val="004C7334"/>
    <w:rsid w:val="004D001E"/>
    <w:rsid w:val="004D01C2"/>
    <w:rsid w:val="004D0BF4"/>
    <w:rsid w:val="004D111D"/>
    <w:rsid w:val="004D149C"/>
    <w:rsid w:val="004D1B22"/>
    <w:rsid w:val="004D2393"/>
    <w:rsid w:val="004D23DD"/>
    <w:rsid w:val="004D29F8"/>
    <w:rsid w:val="004D2A09"/>
    <w:rsid w:val="004D2A74"/>
    <w:rsid w:val="004D2A99"/>
    <w:rsid w:val="004D2C4D"/>
    <w:rsid w:val="004D308F"/>
    <w:rsid w:val="004D3487"/>
    <w:rsid w:val="004D3D56"/>
    <w:rsid w:val="004D43FC"/>
    <w:rsid w:val="004D4DCA"/>
    <w:rsid w:val="004D5094"/>
    <w:rsid w:val="004D558A"/>
    <w:rsid w:val="004D57FC"/>
    <w:rsid w:val="004D5B29"/>
    <w:rsid w:val="004D638F"/>
    <w:rsid w:val="004D640D"/>
    <w:rsid w:val="004D6E25"/>
    <w:rsid w:val="004D7110"/>
    <w:rsid w:val="004D755D"/>
    <w:rsid w:val="004D7C07"/>
    <w:rsid w:val="004D7C4B"/>
    <w:rsid w:val="004E0D0A"/>
    <w:rsid w:val="004E0F34"/>
    <w:rsid w:val="004E19A5"/>
    <w:rsid w:val="004E1D18"/>
    <w:rsid w:val="004E2797"/>
    <w:rsid w:val="004E29AF"/>
    <w:rsid w:val="004E2E32"/>
    <w:rsid w:val="004E3226"/>
    <w:rsid w:val="004E3821"/>
    <w:rsid w:val="004E390B"/>
    <w:rsid w:val="004E41FC"/>
    <w:rsid w:val="004E433E"/>
    <w:rsid w:val="004E4CC0"/>
    <w:rsid w:val="004E53BB"/>
    <w:rsid w:val="004E544F"/>
    <w:rsid w:val="004E5557"/>
    <w:rsid w:val="004E5977"/>
    <w:rsid w:val="004E5E98"/>
    <w:rsid w:val="004E6966"/>
    <w:rsid w:val="004E6C7D"/>
    <w:rsid w:val="004E70DA"/>
    <w:rsid w:val="004E7381"/>
    <w:rsid w:val="004E7C71"/>
    <w:rsid w:val="004E7F17"/>
    <w:rsid w:val="004F0291"/>
    <w:rsid w:val="004F03C3"/>
    <w:rsid w:val="004F1210"/>
    <w:rsid w:val="004F2521"/>
    <w:rsid w:val="004F25DE"/>
    <w:rsid w:val="004F26CB"/>
    <w:rsid w:val="004F2B96"/>
    <w:rsid w:val="004F2C01"/>
    <w:rsid w:val="004F3823"/>
    <w:rsid w:val="004F4810"/>
    <w:rsid w:val="004F4D0A"/>
    <w:rsid w:val="004F4E7F"/>
    <w:rsid w:val="004F4F4E"/>
    <w:rsid w:val="004F4FB9"/>
    <w:rsid w:val="004F5639"/>
    <w:rsid w:val="004F5758"/>
    <w:rsid w:val="004F5814"/>
    <w:rsid w:val="004F5CBC"/>
    <w:rsid w:val="004F5EEF"/>
    <w:rsid w:val="004F5FCE"/>
    <w:rsid w:val="004F61D6"/>
    <w:rsid w:val="004F6B74"/>
    <w:rsid w:val="004F7CBD"/>
    <w:rsid w:val="005002A2"/>
    <w:rsid w:val="00500371"/>
    <w:rsid w:val="00500404"/>
    <w:rsid w:val="00500945"/>
    <w:rsid w:val="00500E8D"/>
    <w:rsid w:val="005011CA"/>
    <w:rsid w:val="00501940"/>
    <w:rsid w:val="00501DFC"/>
    <w:rsid w:val="00502824"/>
    <w:rsid w:val="0050291B"/>
    <w:rsid w:val="00502D4E"/>
    <w:rsid w:val="00502EC0"/>
    <w:rsid w:val="00503073"/>
    <w:rsid w:val="00503349"/>
    <w:rsid w:val="00503F1D"/>
    <w:rsid w:val="0050401F"/>
    <w:rsid w:val="005041FC"/>
    <w:rsid w:val="0050434A"/>
    <w:rsid w:val="00504453"/>
    <w:rsid w:val="00505089"/>
    <w:rsid w:val="00505259"/>
    <w:rsid w:val="005058BA"/>
    <w:rsid w:val="00505972"/>
    <w:rsid w:val="00505BE6"/>
    <w:rsid w:val="00505F1C"/>
    <w:rsid w:val="00506094"/>
    <w:rsid w:val="00506531"/>
    <w:rsid w:val="00506BD0"/>
    <w:rsid w:val="00506E04"/>
    <w:rsid w:val="00506F59"/>
    <w:rsid w:val="00506F6D"/>
    <w:rsid w:val="00510326"/>
    <w:rsid w:val="00510CB4"/>
    <w:rsid w:val="005114A4"/>
    <w:rsid w:val="00511741"/>
    <w:rsid w:val="005119E8"/>
    <w:rsid w:val="005126B4"/>
    <w:rsid w:val="005127B9"/>
    <w:rsid w:val="00512DF3"/>
    <w:rsid w:val="00513385"/>
    <w:rsid w:val="005142A2"/>
    <w:rsid w:val="005143F8"/>
    <w:rsid w:val="005146C0"/>
    <w:rsid w:val="0051539B"/>
    <w:rsid w:val="00515CD2"/>
    <w:rsid w:val="005162DC"/>
    <w:rsid w:val="00516390"/>
    <w:rsid w:val="005167DC"/>
    <w:rsid w:val="005168B0"/>
    <w:rsid w:val="005168DC"/>
    <w:rsid w:val="00516A8B"/>
    <w:rsid w:val="00517525"/>
    <w:rsid w:val="00517626"/>
    <w:rsid w:val="005176D0"/>
    <w:rsid w:val="00517B3A"/>
    <w:rsid w:val="00517DB0"/>
    <w:rsid w:val="005200AE"/>
    <w:rsid w:val="005201A3"/>
    <w:rsid w:val="00520B5E"/>
    <w:rsid w:val="00520C47"/>
    <w:rsid w:val="00520CE4"/>
    <w:rsid w:val="005210C0"/>
    <w:rsid w:val="0052121C"/>
    <w:rsid w:val="00521303"/>
    <w:rsid w:val="0052141E"/>
    <w:rsid w:val="00521933"/>
    <w:rsid w:val="00521ADD"/>
    <w:rsid w:val="00521E77"/>
    <w:rsid w:val="00522009"/>
    <w:rsid w:val="0052221F"/>
    <w:rsid w:val="0052230B"/>
    <w:rsid w:val="0052386C"/>
    <w:rsid w:val="005239BF"/>
    <w:rsid w:val="00524284"/>
    <w:rsid w:val="0052440F"/>
    <w:rsid w:val="00524909"/>
    <w:rsid w:val="00526209"/>
    <w:rsid w:val="0052651D"/>
    <w:rsid w:val="00526556"/>
    <w:rsid w:val="0052660D"/>
    <w:rsid w:val="00526835"/>
    <w:rsid w:val="005269AF"/>
    <w:rsid w:val="0052709D"/>
    <w:rsid w:val="0052757A"/>
    <w:rsid w:val="00527996"/>
    <w:rsid w:val="00527A52"/>
    <w:rsid w:val="00527A73"/>
    <w:rsid w:val="00527E23"/>
    <w:rsid w:val="005308A5"/>
    <w:rsid w:val="00530A2C"/>
    <w:rsid w:val="005311E0"/>
    <w:rsid w:val="0053130B"/>
    <w:rsid w:val="00531840"/>
    <w:rsid w:val="00531AA2"/>
    <w:rsid w:val="00532170"/>
    <w:rsid w:val="0053269C"/>
    <w:rsid w:val="00532922"/>
    <w:rsid w:val="0053293A"/>
    <w:rsid w:val="005331C2"/>
    <w:rsid w:val="00533404"/>
    <w:rsid w:val="005335E9"/>
    <w:rsid w:val="00533BAF"/>
    <w:rsid w:val="00533D9A"/>
    <w:rsid w:val="0053411F"/>
    <w:rsid w:val="00534512"/>
    <w:rsid w:val="005349BD"/>
    <w:rsid w:val="00535512"/>
    <w:rsid w:val="00535CDD"/>
    <w:rsid w:val="00535F5D"/>
    <w:rsid w:val="005363F3"/>
    <w:rsid w:val="00536FBF"/>
    <w:rsid w:val="005374AD"/>
    <w:rsid w:val="00537C8F"/>
    <w:rsid w:val="0054003E"/>
    <w:rsid w:val="00540152"/>
    <w:rsid w:val="00540231"/>
    <w:rsid w:val="005402B1"/>
    <w:rsid w:val="0054080D"/>
    <w:rsid w:val="00540AF3"/>
    <w:rsid w:val="0054113C"/>
    <w:rsid w:val="005411B1"/>
    <w:rsid w:val="00541B1E"/>
    <w:rsid w:val="0054209B"/>
    <w:rsid w:val="0054237E"/>
    <w:rsid w:val="0054259E"/>
    <w:rsid w:val="00542A53"/>
    <w:rsid w:val="005434C7"/>
    <w:rsid w:val="00543B34"/>
    <w:rsid w:val="00543B88"/>
    <w:rsid w:val="00544087"/>
    <w:rsid w:val="00544A3F"/>
    <w:rsid w:val="0054646F"/>
    <w:rsid w:val="00546B8F"/>
    <w:rsid w:val="00547BB8"/>
    <w:rsid w:val="005504EB"/>
    <w:rsid w:val="0055059A"/>
    <w:rsid w:val="00550C1F"/>
    <w:rsid w:val="00550F30"/>
    <w:rsid w:val="00551437"/>
    <w:rsid w:val="0055154B"/>
    <w:rsid w:val="00551B91"/>
    <w:rsid w:val="005522D7"/>
    <w:rsid w:val="005522F1"/>
    <w:rsid w:val="0055230E"/>
    <w:rsid w:val="005528DF"/>
    <w:rsid w:val="00552AB1"/>
    <w:rsid w:val="00552C6E"/>
    <w:rsid w:val="00553123"/>
    <w:rsid w:val="00553567"/>
    <w:rsid w:val="00555E2C"/>
    <w:rsid w:val="005561E8"/>
    <w:rsid w:val="00556693"/>
    <w:rsid w:val="00556C30"/>
    <w:rsid w:val="0055728E"/>
    <w:rsid w:val="0056012D"/>
    <w:rsid w:val="00560748"/>
    <w:rsid w:val="00562193"/>
    <w:rsid w:val="00562729"/>
    <w:rsid w:val="00562754"/>
    <w:rsid w:val="00562CC1"/>
    <w:rsid w:val="00563074"/>
    <w:rsid w:val="005635F0"/>
    <w:rsid w:val="0056408D"/>
    <w:rsid w:val="005642A3"/>
    <w:rsid w:val="005649D5"/>
    <w:rsid w:val="00565676"/>
    <w:rsid w:val="00565F56"/>
    <w:rsid w:val="0056744B"/>
    <w:rsid w:val="00567511"/>
    <w:rsid w:val="00567D59"/>
    <w:rsid w:val="00570FD2"/>
    <w:rsid w:val="005713C7"/>
    <w:rsid w:val="0057168B"/>
    <w:rsid w:val="005718ED"/>
    <w:rsid w:val="0057213F"/>
    <w:rsid w:val="00572945"/>
    <w:rsid w:val="005729A1"/>
    <w:rsid w:val="00572D4A"/>
    <w:rsid w:val="00572E31"/>
    <w:rsid w:val="0057326C"/>
    <w:rsid w:val="00573758"/>
    <w:rsid w:val="00573E28"/>
    <w:rsid w:val="00574611"/>
    <w:rsid w:val="00575241"/>
    <w:rsid w:val="0057526B"/>
    <w:rsid w:val="005754FE"/>
    <w:rsid w:val="0057562B"/>
    <w:rsid w:val="00575A27"/>
    <w:rsid w:val="005767A5"/>
    <w:rsid w:val="00576ADE"/>
    <w:rsid w:val="00576C27"/>
    <w:rsid w:val="00577196"/>
    <w:rsid w:val="005778FF"/>
    <w:rsid w:val="00577B93"/>
    <w:rsid w:val="005800A2"/>
    <w:rsid w:val="00580A42"/>
    <w:rsid w:val="00581050"/>
    <w:rsid w:val="0058156E"/>
    <w:rsid w:val="00581668"/>
    <w:rsid w:val="00581D10"/>
    <w:rsid w:val="00581E77"/>
    <w:rsid w:val="005827F0"/>
    <w:rsid w:val="005831E0"/>
    <w:rsid w:val="005832DF"/>
    <w:rsid w:val="00583305"/>
    <w:rsid w:val="00583B9A"/>
    <w:rsid w:val="00583CF9"/>
    <w:rsid w:val="005840D9"/>
    <w:rsid w:val="0058470D"/>
    <w:rsid w:val="00584FD1"/>
    <w:rsid w:val="00585762"/>
    <w:rsid w:val="00587F36"/>
    <w:rsid w:val="005905FC"/>
    <w:rsid w:val="005911EE"/>
    <w:rsid w:val="0059139F"/>
    <w:rsid w:val="005915C4"/>
    <w:rsid w:val="00591656"/>
    <w:rsid w:val="00592FED"/>
    <w:rsid w:val="0059302F"/>
    <w:rsid w:val="005931FC"/>
    <w:rsid w:val="0059334C"/>
    <w:rsid w:val="00593412"/>
    <w:rsid w:val="005939D8"/>
    <w:rsid w:val="00593C29"/>
    <w:rsid w:val="00594664"/>
    <w:rsid w:val="00594A3F"/>
    <w:rsid w:val="00594B71"/>
    <w:rsid w:val="00594C70"/>
    <w:rsid w:val="00594F42"/>
    <w:rsid w:val="00595753"/>
    <w:rsid w:val="00595E12"/>
    <w:rsid w:val="0059606F"/>
    <w:rsid w:val="0059640C"/>
    <w:rsid w:val="0059648F"/>
    <w:rsid w:val="00596740"/>
    <w:rsid w:val="00596934"/>
    <w:rsid w:val="00596964"/>
    <w:rsid w:val="00596D5A"/>
    <w:rsid w:val="005974A5"/>
    <w:rsid w:val="00597F53"/>
    <w:rsid w:val="00597FBF"/>
    <w:rsid w:val="005A04C3"/>
    <w:rsid w:val="005A0602"/>
    <w:rsid w:val="005A08C5"/>
    <w:rsid w:val="005A0D43"/>
    <w:rsid w:val="005A1437"/>
    <w:rsid w:val="005A1628"/>
    <w:rsid w:val="005A1703"/>
    <w:rsid w:val="005A20FC"/>
    <w:rsid w:val="005A25B4"/>
    <w:rsid w:val="005A34F0"/>
    <w:rsid w:val="005A356F"/>
    <w:rsid w:val="005A39EE"/>
    <w:rsid w:val="005A3B08"/>
    <w:rsid w:val="005A3F43"/>
    <w:rsid w:val="005A4088"/>
    <w:rsid w:val="005A411C"/>
    <w:rsid w:val="005A4499"/>
    <w:rsid w:val="005A4B77"/>
    <w:rsid w:val="005A4E09"/>
    <w:rsid w:val="005A4E0B"/>
    <w:rsid w:val="005A592D"/>
    <w:rsid w:val="005A5EAF"/>
    <w:rsid w:val="005A632F"/>
    <w:rsid w:val="005A685C"/>
    <w:rsid w:val="005A7D9F"/>
    <w:rsid w:val="005B1444"/>
    <w:rsid w:val="005B17A9"/>
    <w:rsid w:val="005B1EEA"/>
    <w:rsid w:val="005B2120"/>
    <w:rsid w:val="005B2698"/>
    <w:rsid w:val="005B2C2C"/>
    <w:rsid w:val="005B2D41"/>
    <w:rsid w:val="005B2E02"/>
    <w:rsid w:val="005B30AE"/>
    <w:rsid w:val="005B34F5"/>
    <w:rsid w:val="005B353A"/>
    <w:rsid w:val="005B368F"/>
    <w:rsid w:val="005B4286"/>
    <w:rsid w:val="005B44E4"/>
    <w:rsid w:val="005B45C5"/>
    <w:rsid w:val="005B462B"/>
    <w:rsid w:val="005B4662"/>
    <w:rsid w:val="005B4740"/>
    <w:rsid w:val="005B4C3F"/>
    <w:rsid w:val="005B4DA6"/>
    <w:rsid w:val="005B4DD0"/>
    <w:rsid w:val="005B4F92"/>
    <w:rsid w:val="005B5054"/>
    <w:rsid w:val="005B53B3"/>
    <w:rsid w:val="005B62EE"/>
    <w:rsid w:val="005B6F5D"/>
    <w:rsid w:val="005B73F0"/>
    <w:rsid w:val="005B7BD0"/>
    <w:rsid w:val="005C0708"/>
    <w:rsid w:val="005C09E3"/>
    <w:rsid w:val="005C0A35"/>
    <w:rsid w:val="005C1229"/>
    <w:rsid w:val="005C1346"/>
    <w:rsid w:val="005C1601"/>
    <w:rsid w:val="005C1618"/>
    <w:rsid w:val="005C1F9F"/>
    <w:rsid w:val="005C24BF"/>
    <w:rsid w:val="005C2604"/>
    <w:rsid w:val="005C2D21"/>
    <w:rsid w:val="005C3F33"/>
    <w:rsid w:val="005C4256"/>
    <w:rsid w:val="005C4429"/>
    <w:rsid w:val="005C458B"/>
    <w:rsid w:val="005C4A02"/>
    <w:rsid w:val="005C53B8"/>
    <w:rsid w:val="005C5931"/>
    <w:rsid w:val="005C5CE1"/>
    <w:rsid w:val="005C600F"/>
    <w:rsid w:val="005C6558"/>
    <w:rsid w:val="005C6714"/>
    <w:rsid w:val="005C67B3"/>
    <w:rsid w:val="005C7203"/>
    <w:rsid w:val="005C7312"/>
    <w:rsid w:val="005C7345"/>
    <w:rsid w:val="005C7BBE"/>
    <w:rsid w:val="005C7F8F"/>
    <w:rsid w:val="005D030B"/>
    <w:rsid w:val="005D107E"/>
    <w:rsid w:val="005D13F4"/>
    <w:rsid w:val="005D1409"/>
    <w:rsid w:val="005D233C"/>
    <w:rsid w:val="005D23E4"/>
    <w:rsid w:val="005D2457"/>
    <w:rsid w:val="005D24D6"/>
    <w:rsid w:val="005D271A"/>
    <w:rsid w:val="005D284B"/>
    <w:rsid w:val="005D2931"/>
    <w:rsid w:val="005D2DE6"/>
    <w:rsid w:val="005D331C"/>
    <w:rsid w:val="005D3A12"/>
    <w:rsid w:val="005D3AC4"/>
    <w:rsid w:val="005D3D39"/>
    <w:rsid w:val="005D3E60"/>
    <w:rsid w:val="005D3F82"/>
    <w:rsid w:val="005D4E1B"/>
    <w:rsid w:val="005D515A"/>
    <w:rsid w:val="005D530A"/>
    <w:rsid w:val="005D539D"/>
    <w:rsid w:val="005D598C"/>
    <w:rsid w:val="005D5FD6"/>
    <w:rsid w:val="005D633C"/>
    <w:rsid w:val="005D63E3"/>
    <w:rsid w:val="005D66FC"/>
    <w:rsid w:val="005D6721"/>
    <w:rsid w:val="005D67C4"/>
    <w:rsid w:val="005D7488"/>
    <w:rsid w:val="005E0A79"/>
    <w:rsid w:val="005E1706"/>
    <w:rsid w:val="005E1EB4"/>
    <w:rsid w:val="005E207D"/>
    <w:rsid w:val="005E3254"/>
    <w:rsid w:val="005E3C43"/>
    <w:rsid w:val="005E3D84"/>
    <w:rsid w:val="005E4BA3"/>
    <w:rsid w:val="005E4FDF"/>
    <w:rsid w:val="005E51B1"/>
    <w:rsid w:val="005E548A"/>
    <w:rsid w:val="005E55AF"/>
    <w:rsid w:val="005E58E0"/>
    <w:rsid w:val="005E59C7"/>
    <w:rsid w:val="005E5B12"/>
    <w:rsid w:val="005E5F9E"/>
    <w:rsid w:val="005E6331"/>
    <w:rsid w:val="005E64EF"/>
    <w:rsid w:val="005E656A"/>
    <w:rsid w:val="005E6608"/>
    <w:rsid w:val="005E6C0C"/>
    <w:rsid w:val="005E7266"/>
    <w:rsid w:val="005E7382"/>
    <w:rsid w:val="005E76BF"/>
    <w:rsid w:val="005F0217"/>
    <w:rsid w:val="005F08BB"/>
    <w:rsid w:val="005F0C7C"/>
    <w:rsid w:val="005F0E22"/>
    <w:rsid w:val="005F1191"/>
    <w:rsid w:val="005F179C"/>
    <w:rsid w:val="005F17FF"/>
    <w:rsid w:val="005F212E"/>
    <w:rsid w:val="005F2545"/>
    <w:rsid w:val="005F2D54"/>
    <w:rsid w:val="005F312A"/>
    <w:rsid w:val="005F3886"/>
    <w:rsid w:val="005F38B1"/>
    <w:rsid w:val="005F3E86"/>
    <w:rsid w:val="005F3FBE"/>
    <w:rsid w:val="005F46F9"/>
    <w:rsid w:val="005F470B"/>
    <w:rsid w:val="005F50F1"/>
    <w:rsid w:val="005F54B9"/>
    <w:rsid w:val="005F5654"/>
    <w:rsid w:val="005F5759"/>
    <w:rsid w:val="005F58B3"/>
    <w:rsid w:val="005F6C9F"/>
    <w:rsid w:val="005F7767"/>
    <w:rsid w:val="005F7CD9"/>
    <w:rsid w:val="006001B5"/>
    <w:rsid w:val="006006B1"/>
    <w:rsid w:val="00600773"/>
    <w:rsid w:val="00600E49"/>
    <w:rsid w:val="00600E68"/>
    <w:rsid w:val="006016AB"/>
    <w:rsid w:val="00601C06"/>
    <w:rsid w:val="00602340"/>
    <w:rsid w:val="00602732"/>
    <w:rsid w:val="00603100"/>
    <w:rsid w:val="006040AC"/>
    <w:rsid w:val="006044BF"/>
    <w:rsid w:val="00604AC8"/>
    <w:rsid w:val="00604FB6"/>
    <w:rsid w:val="00605329"/>
    <w:rsid w:val="006056D3"/>
    <w:rsid w:val="0060646B"/>
    <w:rsid w:val="006071C4"/>
    <w:rsid w:val="006073CC"/>
    <w:rsid w:val="00610B1F"/>
    <w:rsid w:val="00610CD9"/>
    <w:rsid w:val="006117EE"/>
    <w:rsid w:val="00612FB6"/>
    <w:rsid w:val="006130C6"/>
    <w:rsid w:val="006135E8"/>
    <w:rsid w:val="00613E86"/>
    <w:rsid w:val="006141B5"/>
    <w:rsid w:val="006145BC"/>
    <w:rsid w:val="00614C8A"/>
    <w:rsid w:val="00614F90"/>
    <w:rsid w:val="006151EA"/>
    <w:rsid w:val="00615962"/>
    <w:rsid w:val="00616AC6"/>
    <w:rsid w:val="00616DF6"/>
    <w:rsid w:val="00616E4A"/>
    <w:rsid w:val="0062003E"/>
    <w:rsid w:val="00620955"/>
    <w:rsid w:val="00620F0B"/>
    <w:rsid w:val="00620FA5"/>
    <w:rsid w:val="00621BDF"/>
    <w:rsid w:val="006222C9"/>
    <w:rsid w:val="0062297A"/>
    <w:rsid w:val="00623AAD"/>
    <w:rsid w:val="00623ACA"/>
    <w:rsid w:val="0062422E"/>
    <w:rsid w:val="006243DE"/>
    <w:rsid w:val="006244BB"/>
    <w:rsid w:val="00625557"/>
    <w:rsid w:val="00625569"/>
    <w:rsid w:val="00625731"/>
    <w:rsid w:val="00625BF0"/>
    <w:rsid w:val="00625D63"/>
    <w:rsid w:val="00626C90"/>
    <w:rsid w:val="006273EC"/>
    <w:rsid w:val="00627B1D"/>
    <w:rsid w:val="00627E26"/>
    <w:rsid w:val="006300AE"/>
    <w:rsid w:val="0063075D"/>
    <w:rsid w:val="006308BE"/>
    <w:rsid w:val="00630B8D"/>
    <w:rsid w:val="00631535"/>
    <w:rsid w:val="00631A90"/>
    <w:rsid w:val="00631D3C"/>
    <w:rsid w:val="0063212C"/>
    <w:rsid w:val="006321E5"/>
    <w:rsid w:val="006328AF"/>
    <w:rsid w:val="006328ED"/>
    <w:rsid w:val="00632BCC"/>
    <w:rsid w:val="00633302"/>
    <w:rsid w:val="0063332A"/>
    <w:rsid w:val="006337EB"/>
    <w:rsid w:val="0063411A"/>
    <w:rsid w:val="0063411E"/>
    <w:rsid w:val="00634128"/>
    <w:rsid w:val="00634246"/>
    <w:rsid w:val="00634708"/>
    <w:rsid w:val="0063492E"/>
    <w:rsid w:val="00634A18"/>
    <w:rsid w:val="00634D11"/>
    <w:rsid w:val="00634F15"/>
    <w:rsid w:val="0063673E"/>
    <w:rsid w:val="00636DD8"/>
    <w:rsid w:val="00636EDC"/>
    <w:rsid w:val="00637068"/>
    <w:rsid w:val="00637090"/>
    <w:rsid w:val="00637449"/>
    <w:rsid w:val="006378D3"/>
    <w:rsid w:val="006378D9"/>
    <w:rsid w:val="00637B93"/>
    <w:rsid w:val="00637D7D"/>
    <w:rsid w:val="00637E3D"/>
    <w:rsid w:val="00641055"/>
    <w:rsid w:val="00641261"/>
    <w:rsid w:val="00641355"/>
    <w:rsid w:val="006413D1"/>
    <w:rsid w:val="00641654"/>
    <w:rsid w:val="006416F6"/>
    <w:rsid w:val="0064186E"/>
    <w:rsid w:val="00641DC2"/>
    <w:rsid w:val="00642819"/>
    <w:rsid w:val="00643C96"/>
    <w:rsid w:val="00644165"/>
    <w:rsid w:val="0064463C"/>
    <w:rsid w:val="00644D21"/>
    <w:rsid w:val="006450DA"/>
    <w:rsid w:val="006462FC"/>
    <w:rsid w:val="006467B7"/>
    <w:rsid w:val="00646852"/>
    <w:rsid w:val="00646B46"/>
    <w:rsid w:val="00646BF6"/>
    <w:rsid w:val="00647294"/>
    <w:rsid w:val="0064786A"/>
    <w:rsid w:val="00647895"/>
    <w:rsid w:val="00650452"/>
    <w:rsid w:val="0065046F"/>
    <w:rsid w:val="00650596"/>
    <w:rsid w:val="006516E4"/>
    <w:rsid w:val="006517AE"/>
    <w:rsid w:val="00651E4F"/>
    <w:rsid w:val="00652646"/>
    <w:rsid w:val="006527CE"/>
    <w:rsid w:val="00652918"/>
    <w:rsid w:val="00652ABE"/>
    <w:rsid w:val="0065370D"/>
    <w:rsid w:val="006538C0"/>
    <w:rsid w:val="00654119"/>
    <w:rsid w:val="00654A8B"/>
    <w:rsid w:val="00654DEB"/>
    <w:rsid w:val="00655175"/>
    <w:rsid w:val="006551BB"/>
    <w:rsid w:val="00655364"/>
    <w:rsid w:val="00656467"/>
    <w:rsid w:val="006569DE"/>
    <w:rsid w:val="00656B00"/>
    <w:rsid w:val="00657963"/>
    <w:rsid w:val="00657F55"/>
    <w:rsid w:val="00660257"/>
    <w:rsid w:val="00660E3B"/>
    <w:rsid w:val="006613FD"/>
    <w:rsid w:val="00661B17"/>
    <w:rsid w:val="00662BB5"/>
    <w:rsid w:val="00662DB6"/>
    <w:rsid w:val="00662E84"/>
    <w:rsid w:val="0066331A"/>
    <w:rsid w:val="006635AE"/>
    <w:rsid w:val="00663F9A"/>
    <w:rsid w:val="0066420F"/>
    <w:rsid w:val="00664481"/>
    <w:rsid w:val="00665100"/>
    <w:rsid w:val="00665F3A"/>
    <w:rsid w:val="00666632"/>
    <w:rsid w:val="0066683E"/>
    <w:rsid w:val="00666AD2"/>
    <w:rsid w:val="00666EAD"/>
    <w:rsid w:val="00666F00"/>
    <w:rsid w:val="0066743F"/>
    <w:rsid w:val="0066747C"/>
    <w:rsid w:val="006674EC"/>
    <w:rsid w:val="00667D55"/>
    <w:rsid w:val="00667F30"/>
    <w:rsid w:val="006700F1"/>
    <w:rsid w:val="00670386"/>
    <w:rsid w:val="006707FB"/>
    <w:rsid w:val="00670FAB"/>
    <w:rsid w:val="006711E4"/>
    <w:rsid w:val="0067202F"/>
    <w:rsid w:val="0067268C"/>
    <w:rsid w:val="006729EB"/>
    <w:rsid w:val="00672C08"/>
    <w:rsid w:val="00672CE7"/>
    <w:rsid w:val="006737C8"/>
    <w:rsid w:val="00673B99"/>
    <w:rsid w:val="00675809"/>
    <w:rsid w:val="00676154"/>
    <w:rsid w:val="006761C1"/>
    <w:rsid w:val="0067661C"/>
    <w:rsid w:val="00676653"/>
    <w:rsid w:val="0067679E"/>
    <w:rsid w:val="006772A6"/>
    <w:rsid w:val="00677559"/>
    <w:rsid w:val="00677695"/>
    <w:rsid w:val="006777B7"/>
    <w:rsid w:val="00677C9B"/>
    <w:rsid w:val="00677E00"/>
    <w:rsid w:val="00677FAE"/>
    <w:rsid w:val="00680264"/>
    <w:rsid w:val="006802CA"/>
    <w:rsid w:val="006804B1"/>
    <w:rsid w:val="006804EF"/>
    <w:rsid w:val="00681213"/>
    <w:rsid w:val="00681231"/>
    <w:rsid w:val="006814E3"/>
    <w:rsid w:val="00681E31"/>
    <w:rsid w:val="0068263A"/>
    <w:rsid w:val="00682C8F"/>
    <w:rsid w:val="00682E4B"/>
    <w:rsid w:val="00682EB6"/>
    <w:rsid w:val="00683280"/>
    <w:rsid w:val="00684819"/>
    <w:rsid w:val="00684D5F"/>
    <w:rsid w:val="00684E9C"/>
    <w:rsid w:val="006854BC"/>
    <w:rsid w:val="006856BD"/>
    <w:rsid w:val="00685E1C"/>
    <w:rsid w:val="0068658E"/>
    <w:rsid w:val="006866C7"/>
    <w:rsid w:val="006869A3"/>
    <w:rsid w:val="00686ABF"/>
    <w:rsid w:val="00687269"/>
    <w:rsid w:val="0068762C"/>
    <w:rsid w:val="0068772D"/>
    <w:rsid w:val="00687A6F"/>
    <w:rsid w:val="0069008E"/>
    <w:rsid w:val="00690476"/>
    <w:rsid w:val="006905A4"/>
    <w:rsid w:val="0069109A"/>
    <w:rsid w:val="00691D49"/>
    <w:rsid w:val="00692183"/>
    <w:rsid w:val="006922A3"/>
    <w:rsid w:val="006922CB"/>
    <w:rsid w:val="006926BB"/>
    <w:rsid w:val="00692EA7"/>
    <w:rsid w:val="006933AA"/>
    <w:rsid w:val="0069350E"/>
    <w:rsid w:val="00694269"/>
    <w:rsid w:val="006942DB"/>
    <w:rsid w:val="00694741"/>
    <w:rsid w:val="00694C9C"/>
    <w:rsid w:val="0069573D"/>
    <w:rsid w:val="006958F0"/>
    <w:rsid w:val="00695EA4"/>
    <w:rsid w:val="00696E55"/>
    <w:rsid w:val="00697388"/>
    <w:rsid w:val="0069784B"/>
    <w:rsid w:val="006A0094"/>
    <w:rsid w:val="006A0414"/>
    <w:rsid w:val="006A0424"/>
    <w:rsid w:val="006A0B46"/>
    <w:rsid w:val="006A0CA1"/>
    <w:rsid w:val="006A161C"/>
    <w:rsid w:val="006A1B37"/>
    <w:rsid w:val="006A2674"/>
    <w:rsid w:val="006A2695"/>
    <w:rsid w:val="006A27AA"/>
    <w:rsid w:val="006A2BCB"/>
    <w:rsid w:val="006A2E7E"/>
    <w:rsid w:val="006A3147"/>
    <w:rsid w:val="006A333B"/>
    <w:rsid w:val="006A349B"/>
    <w:rsid w:val="006A34F6"/>
    <w:rsid w:val="006A3775"/>
    <w:rsid w:val="006A3816"/>
    <w:rsid w:val="006A3DD9"/>
    <w:rsid w:val="006A4102"/>
    <w:rsid w:val="006A45F8"/>
    <w:rsid w:val="006A4C56"/>
    <w:rsid w:val="006A4EDD"/>
    <w:rsid w:val="006A5906"/>
    <w:rsid w:val="006A5B0F"/>
    <w:rsid w:val="006A5CB6"/>
    <w:rsid w:val="006A5E70"/>
    <w:rsid w:val="006A65C6"/>
    <w:rsid w:val="006A6774"/>
    <w:rsid w:val="006A6A73"/>
    <w:rsid w:val="006A6AA3"/>
    <w:rsid w:val="006A6ACF"/>
    <w:rsid w:val="006A6CA7"/>
    <w:rsid w:val="006A708F"/>
    <w:rsid w:val="006A70BF"/>
    <w:rsid w:val="006A784F"/>
    <w:rsid w:val="006A7B1B"/>
    <w:rsid w:val="006A7C85"/>
    <w:rsid w:val="006A7D84"/>
    <w:rsid w:val="006B0025"/>
    <w:rsid w:val="006B028F"/>
    <w:rsid w:val="006B0349"/>
    <w:rsid w:val="006B0D30"/>
    <w:rsid w:val="006B13B7"/>
    <w:rsid w:val="006B1743"/>
    <w:rsid w:val="006B17EB"/>
    <w:rsid w:val="006B1C0B"/>
    <w:rsid w:val="006B2118"/>
    <w:rsid w:val="006B2166"/>
    <w:rsid w:val="006B291E"/>
    <w:rsid w:val="006B2C80"/>
    <w:rsid w:val="006B323E"/>
    <w:rsid w:val="006B3609"/>
    <w:rsid w:val="006B37B1"/>
    <w:rsid w:val="006B39E6"/>
    <w:rsid w:val="006B3B4D"/>
    <w:rsid w:val="006B3D21"/>
    <w:rsid w:val="006B49F7"/>
    <w:rsid w:val="006B4B05"/>
    <w:rsid w:val="006B530E"/>
    <w:rsid w:val="006B5BF9"/>
    <w:rsid w:val="006B5C2C"/>
    <w:rsid w:val="006B6B1E"/>
    <w:rsid w:val="006B6F0E"/>
    <w:rsid w:val="006B6F24"/>
    <w:rsid w:val="006B725B"/>
    <w:rsid w:val="006B7275"/>
    <w:rsid w:val="006B72CA"/>
    <w:rsid w:val="006B7A4C"/>
    <w:rsid w:val="006C01F9"/>
    <w:rsid w:val="006C0EDD"/>
    <w:rsid w:val="006C129F"/>
    <w:rsid w:val="006C1531"/>
    <w:rsid w:val="006C18FD"/>
    <w:rsid w:val="006C19BE"/>
    <w:rsid w:val="006C1C84"/>
    <w:rsid w:val="006C1F10"/>
    <w:rsid w:val="006C2068"/>
    <w:rsid w:val="006C2465"/>
    <w:rsid w:val="006C26E8"/>
    <w:rsid w:val="006C2882"/>
    <w:rsid w:val="006C2A15"/>
    <w:rsid w:val="006C2A1C"/>
    <w:rsid w:val="006C2B06"/>
    <w:rsid w:val="006C2B27"/>
    <w:rsid w:val="006C3131"/>
    <w:rsid w:val="006C3157"/>
    <w:rsid w:val="006C34E5"/>
    <w:rsid w:val="006C3CFA"/>
    <w:rsid w:val="006C430C"/>
    <w:rsid w:val="006C480C"/>
    <w:rsid w:val="006C4AFD"/>
    <w:rsid w:val="006C4C39"/>
    <w:rsid w:val="006C4D63"/>
    <w:rsid w:val="006C4DE5"/>
    <w:rsid w:val="006C4F56"/>
    <w:rsid w:val="006C5080"/>
    <w:rsid w:val="006C5311"/>
    <w:rsid w:val="006D0C4B"/>
    <w:rsid w:val="006D0D98"/>
    <w:rsid w:val="006D130C"/>
    <w:rsid w:val="006D1625"/>
    <w:rsid w:val="006D1A5F"/>
    <w:rsid w:val="006D1C8F"/>
    <w:rsid w:val="006D1FC6"/>
    <w:rsid w:val="006D2221"/>
    <w:rsid w:val="006D230F"/>
    <w:rsid w:val="006D25AA"/>
    <w:rsid w:val="006D28B3"/>
    <w:rsid w:val="006D2B3D"/>
    <w:rsid w:val="006D2CAB"/>
    <w:rsid w:val="006D3009"/>
    <w:rsid w:val="006D302C"/>
    <w:rsid w:val="006D36A1"/>
    <w:rsid w:val="006D3A88"/>
    <w:rsid w:val="006D400A"/>
    <w:rsid w:val="006D4E36"/>
    <w:rsid w:val="006D4FC2"/>
    <w:rsid w:val="006D524D"/>
    <w:rsid w:val="006D5466"/>
    <w:rsid w:val="006D6583"/>
    <w:rsid w:val="006D68DD"/>
    <w:rsid w:val="006D6A0A"/>
    <w:rsid w:val="006D6B8D"/>
    <w:rsid w:val="006D6C33"/>
    <w:rsid w:val="006D7563"/>
    <w:rsid w:val="006D7918"/>
    <w:rsid w:val="006E00E8"/>
    <w:rsid w:val="006E02EB"/>
    <w:rsid w:val="006E031A"/>
    <w:rsid w:val="006E0758"/>
    <w:rsid w:val="006E0840"/>
    <w:rsid w:val="006E15AE"/>
    <w:rsid w:val="006E2434"/>
    <w:rsid w:val="006E2854"/>
    <w:rsid w:val="006E2BB6"/>
    <w:rsid w:val="006E30F3"/>
    <w:rsid w:val="006E3896"/>
    <w:rsid w:val="006E3A76"/>
    <w:rsid w:val="006E4537"/>
    <w:rsid w:val="006E4DAA"/>
    <w:rsid w:val="006E5000"/>
    <w:rsid w:val="006E50DF"/>
    <w:rsid w:val="006E5AD8"/>
    <w:rsid w:val="006E5C1C"/>
    <w:rsid w:val="006E5EA1"/>
    <w:rsid w:val="006E65F6"/>
    <w:rsid w:val="006E6C20"/>
    <w:rsid w:val="006E7350"/>
    <w:rsid w:val="006E754C"/>
    <w:rsid w:val="006E794E"/>
    <w:rsid w:val="006E7A40"/>
    <w:rsid w:val="006E7C4A"/>
    <w:rsid w:val="006F0247"/>
    <w:rsid w:val="006F0692"/>
    <w:rsid w:val="006F08B4"/>
    <w:rsid w:val="006F098D"/>
    <w:rsid w:val="006F167A"/>
    <w:rsid w:val="006F2026"/>
    <w:rsid w:val="006F246C"/>
    <w:rsid w:val="006F27DE"/>
    <w:rsid w:val="006F30BF"/>
    <w:rsid w:val="006F379A"/>
    <w:rsid w:val="006F3AE0"/>
    <w:rsid w:val="006F3E67"/>
    <w:rsid w:val="006F4F47"/>
    <w:rsid w:val="006F5506"/>
    <w:rsid w:val="006F5B58"/>
    <w:rsid w:val="006F640E"/>
    <w:rsid w:val="006F66B2"/>
    <w:rsid w:val="006F6F6F"/>
    <w:rsid w:val="006F7097"/>
    <w:rsid w:val="006F7572"/>
    <w:rsid w:val="006F771F"/>
    <w:rsid w:val="007009B5"/>
    <w:rsid w:val="007010F8"/>
    <w:rsid w:val="0070130C"/>
    <w:rsid w:val="007017FE"/>
    <w:rsid w:val="00701B3B"/>
    <w:rsid w:val="00702287"/>
    <w:rsid w:val="00702691"/>
    <w:rsid w:val="00702A9F"/>
    <w:rsid w:val="007032CA"/>
    <w:rsid w:val="0070380A"/>
    <w:rsid w:val="00704627"/>
    <w:rsid w:val="00704D91"/>
    <w:rsid w:val="00704F70"/>
    <w:rsid w:val="0070527A"/>
    <w:rsid w:val="00705F89"/>
    <w:rsid w:val="00705FD7"/>
    <w:rsid w:val="00706218"/>
    <w:rsid w:val="00706495"/>
    <w:rsid w:val="007066C3"/>
    <w:rsid w:val="00706C64"/>
    <w:rsid w:val="0070704D"/>
    <w:rsid w:val="0070709B"/>
    <w:rsid w:val="007072E2"/>
    <w:rsid w:val="007077B5"/>
    <w:rsid w:val="007101AD"/>
    <w:rsid w:val="007101CD"/>
    <w:rsid w:val="00710211"/>
    <w:rsid w:val="00710506"/>
    <w:rsid w:val="00710617"/>
    <w:rsid w:val="0071071D"/>
    <w:rsid w:val="00710AA6"/>
    <w:rsid w:val="0071119A"/>
    <w:rsid w:val="00711215"/>
    <w:rsid w:val="007122D6"/>
    <w:rsid w:val="0071243F"/>
    <w:rsid w:val="00712716"/>
    <w:rsid w:val="00712A0C"/>
    <w:rsid w:val="00712A84"/>
    <w:rsid w:val="00712E40"/>
    <w:rsid w:val="00713000"/>
    <w:rsid w:val="007138CF"/>
    <w:rsid w:val="007139BC"/>
    <w:rsid w:val="00713D63"/>
    <w:rsid w:val="00713FF1"/>
    <w:rsid w:val="00714759"/>
    <w:rsid w:val="007147D7"/>
    <w:rsid w:val="0071515E"/>
    <w:rsid w:val="0071518E"/>
    <w:rsid w:val="00715276"/>
    <w:rsid w:val="00715473"/>
    <w:rsid w:val="00715475"/>
    <w:rsid w:val="00715477"/>
    <w:rsid w:val="0071588A"/>
    <w:rsid w:val="007158AB"/>
    <w:rsid w:val="00715B7F"/>
    <w:rsid w:val="00715D75"/>
    <w:rsid w:val="00716D88"/>
    <w:rsid w:val="0071744E"/>
    <w:rsid w:val="00717E4A"/>
    <w:rsid w:val="00717EC1"/>
    <w:rsid w:val="00720406"/>
    <w:rsid w:val="00720458"/>
    <w:rsid w:val="007207A1"/>
    <w:rsid w:val="00721961"/>
    <w:rsid w:val="0072252D"/>
    <w:rsid w:val="0072260F"/>
    <w:rsid w:val="007229A8"/>
    <w:rsid w:val="00723321"/>
    <w:rsid w:val="00723635"/>
    <w:rsid w:val="00724085"/>
    <w:rsid w:val="00724DED"/>
    <w:rsid w:val="007250BB"/>
    <w:rsid w:val="0072563D"/>
    <w:rsid w:val="00725720"/>
    <w:rsid w:val="00725B0F"/>
    <w:rsid w:val="00726492"/>
    <w:rsid w:val="00726E7E"/>
    <w:rsid w:val="007275F3"/>
    <w:rsid w:val="00730041"/>
    <w:rsid w:val="007309BB"/>
    <w:rsid w:val="00730B4D"/>
    <w:rsid w:val="00730E29"/>
    <w:rsid w:val="0073158E"/>
    <w:rsid w:val="007317BC"/>
    <w:rsid w:val="007319B8"/>
    <w:rsid w:val="00731C2B"/>
    <w:rsid w:val="00731E9E"/>
    <w:rsid w:val="00732268"/>
    <w:rsid w:val="007322A3"/>
    <w:rsid w:val="00732493"/>
    <w:rsid w:val="00733489"/>
    <w:rsid w:val="00733641"/>
    <w:rsid w:val="00733C2E"/>
    <w:rsid w:val="007352C0"/>
    <w:rsid w:val="00735370"/>
    <w:rsid w:val="007353D3"/>
    <w:rsid w:val="0073548F"/>
    <w:rsid w:val="00735EA5"/>
    <w:rsid w:val="0073600B"/>
    <w:rsid w:val="00736F65"/>
    <w:rsid w:val="007372E9"/>
    <w:rsid w:val="00737633"/>
    <w:rsid w:val="00737D08"/>
    <w:rsid w:val="00737D8A"/>
    <w:rsid w:val="007403CA"/>
    <w:rsid w:val="007406B9"/>
    <w:rsid w:val="007406E0"/>
    <w:rsid w:val="007408AB"/>
    <w:rsid w:val="0074099F"/>
    <w:rsid w:val="00741486"/>
    <w:rsid w:val="00741C5B"/>
    <w:rsid w:val="0074250D"/>
    <w:rsid w:val="0074274D"/>
    <w:rsid w:val="007428C6"/>
    <w:rsid w:val="00742FEF"/>
    <w:rsid w:val="007438AA"/>
    <w:rsid w:val="00743A70"/>
    <w:rsid w:val="00744C86"/>
    <w:rsid w:val="00744F2E"/>
    <w:rsid w:val="00744F5A"/>
    <w:rsid w:val="00744FEF"/>
    <w:rsid w:val="007451BF"/>
    <w:rsid w:val="007457DE"/>
    <w:rsid w:val="00745851"/>
    <w:rsid w:val="00745C4F"/>
    <w:rsid w:val="007461F1"/>
    <w:rsid w:val="00746904"/>
    <w:rsid w:val="00746C5D"/>
    <w:rsid w:val="00746D0B"/>
    <w:rsid w:val="00747354"/>
    <w:rsid w:val="0074736C"/>
    <w:rsid w:val="00747413"/>
    <w:rsid w:val="007501BE"/>
    <w:rsid w:val="00750321"/>
    <w:rsid w:val="007508BE"/>
    <w:rsid w:val="007509EA"/>
    <w:rsid w:val="00750C5D"/>
    <w:rsid w:val="00750EC8"/>
    <w:rsid w:val="00750FF1"/>
    <w:rsid w:val="0075126C"/>
    <w:rsid w:val="007525B5"/>
    <w:rsid w:val="00752892"/>
    <w:rsid w:val="00752D57"/>
    <w:rsid w:val="00752E03"/>
    <w:rsid w:val="00753845"/>
    <w:rsid w:val="00753CDB"/>
    <w:rsid w:val="00754196"/>
    <w:rsid w:val="007541E0"/>
    <w:rsid w:val="00754254"/>
    <w:rsid w:val="007546E6"/>
    <w:rsid w:val="007546E9"/>
    <w:rsid w:val="007547A9"/>
    <w:rsid w:val="007548B7"/>
    <w:rsid w:val="00754944"/>
    <w:rsid w:val="00755992"/>
    <w:rsid w:val="00756268"/>
    <w:rsid w:val="0075671B"/>
    <w:rsid w:val="007567FD"/>
    <w:rsid w:val="00756FA5"/>
    <w:rsid w:val="00757032"/>
    <w:rsid w:val="0075729E"/>
    <w:rsid w:val="007601A2"/>
    <w:rsid w:val="00760770"/>
    <w:rsid w:val="00761565"/>
    <w:rsid w:val="007615FE"/>
    <w:rsid w:val="00761629"/>
    <w:rsid w:val="0076197D"/>
    <w:rsid w:val="007619AD"/>
    <w:rsid w:val="00761B4B"/>
    <w:rsid w:val="00761F72"/>
    <w:rsid w:val="0076272C"/>
    <w:rsid w:val="00762E69"/>
    <w:rsid w:val="0076347B"/>
    <w:rsid w:val="00763627"/>
    <w:rsid w:val="00763E81"/>
    <w:rsid w:val="00764067"/>
    <w:rsid w:val="00764137"/>
    <w:rsid w:val="00764536"/>
    <w:rsid w:val="00764AB4"/>
    <w:rsid w:val="00764E41"/>
    <w:rsid w:val="00764EC1"/>
    <w:rsid w:val="007657F1"/>
    <w:rsid w:val="00765A55"/>
    <w:rsid w:val="00765C1A"/>
    <w:rsid w:val="00766A26"/>
    <w:rsid w:val="00766BA5"/>
    <w:rsid w:val="00767450"/>
    <w:rsid w:val="00767AED"/>
    <w:rsid w:val="00767CA2"/>
    <w:rsid w:val="007705A6"/>
    <w:rsid w:val="00770666"/>
    <w:rsid w:val="0077087B"/>
    <w:rsid w:val="00770C67"/>
    <w:rsid w:val="00771051"/>
    <w:rsid w:val="00771381"/>
    <w:rsid w:val="00771B9B"/>
    <w:rsid w:val="0077221C"/>
    <w:rsid w:val="007723B4"/>
    <w:rsid w:val="00772F04"/>
    <w:rsid w:val="0077387F"/>
    <w:rsid w:val="007739E6"/>
    <w:rsid w:val="00773B1F"/>
    <w:rsid w:val="00773B2A"/>
    <w:rsid w:val="00774464"/>
    <w:rsid w:val="00774EB6"/>
    <w:rsid w:val="007750C9"/>
    <w:rsid w:val="0077573B"/>
    <w:rsid w:val="0077623C"/>
    <w:rsid w:val="00776464"/>
    <w:rsid w:val="0077647D"/>
    <w:rsid w:val="0077665F"/>
    <w:rsid w:val="00776DC3"/>
    <w:rsid w:val="007771AC"/>
    <w:rsid w:val="0077747A"/>
    <w:rsid w:val="00777E03"/>
    <w:rsid w:val="007800C6"/>
    <w:rsid w:val="00780C2B"/>
    <w:rsid w:val="00780DBC"/>
    <w:rsid w:val="00780E2C"/>
    <w:rsid w:val="0078160B"/>
    <w:rsid w:val="00781D76"/>
    <w:rsid w:val="00782109"/>
    <w:rsid w:val="00782266"/>
    <w:rsid w:val="007827ED"/>
    <w:rsid w:val="00782813"/>
    <w:rsid w:val="007828C3"/>
    <w:rsid w:val="007831C2"/>
    <w:rsid w:val="007835B9"/>
    <w:rsid w:val="007836F7"/>
    <w:rsid w:val="00783773"/>
    <w:rsid w:val="00783946"/>
    <w:rsid w:val="00783A01"/>
    <w:rsid w:val="00783FD2"/>
    <w:rsid w:val="00785171"/>
    <w:rsid w:val="00785254"/>
    <w:rsid w:val="0078565B"/>
    <w:rsid w:val="00785759"/>
    <w:rsid w:val="0078596F"/>
    <w:rsid w:val="00786039"/>
    <w:rsid w:val="0078614E"/>
    <w:rsid w:val="00786399"/>
    <w:rsid w:val="007866AD"/>
    <w:rsid w:val="007868ED"/>
    <w:rsid w:val="00786BA0"/>
    <w:rsid w:val="00786C38"/>
    <w:rsid w:val="00786D34"/>
    <w:rsid w:val="00787073"/>
    <w:rsid w:val="007877B7"/>
    <w:rsid w:val="00787819"/>
    <w:rsid w:val="00787A18"/>
    <w:rsid w:val="00787C6A"/>
    <w:rsid w:val="00787E62"/>
    <w:rsid w:val="00787EB2"/>
    <w:rsid w:val="007900B9"/>
    <w:rsid w:val="0079017F"/>
    <w:rsid w:val="007912DD"/>
    <w:rsid w:val="007916FE"/>
    <w:rsid w:val="00791A66"/>
    <w:rsid w:val="00791DEE"/>
    <w:rsid w:val="00791F08"/>
    <w:rsid w:val="00792412"/>
    <w:rsid w:val="007925B0"/>
    <w:rsid w:val="00792C4C"/>
    <w:rsid w:val="00792E81"/>
    <w:rsid w:val="0079404F"/>
    <w:rsid w:val="00794F6F"/>
    <w:rsid w:val="007953F7"/>
    <w:rsid w:val="00795A2B"/>
    <w:rsid w:val="00796046"/>
    <w:rsid w:val="0079612F"/>
    <w:rsid w:val="00796459"/>
    <w:rsid w:val="007964C8"/>
    <w:rsid w:val="007968F7"/>
    <w:rsid w:val="00796C88"/>
    <w:rsid w:val="00797A45"/>
    <w:rsid w:val="00797B38"/>
    <w:rsid w:val="00797E01"/>
    <w:rsid w:val="007A03BA"/>
    <w:rsid w:val="007A04E5"/>
    <w:rsid w:val="007A0711"/>
    <w:rsid w:val="007A076D"/>
    <w:rsid w:val="007A12F2"/>
    <w:rsid w:val="007A1584"/>
    <w:rsid w:val="007A192B"/>
    <w:rsid w:val="007A1AA5"/>
    <w:rsid w:val="007A1C7E"/>
    <w:rsid w:val="007A1DA0"/>
    <w:rsid w:val="007A1DA3"/>
    <w:rsid w:val="007A26E0"/>
    <w:rsid w:val="007A2772"/>
    <w:rsid w:val="007A2A4C"/>
    <w:rsid w:val="007A3612"/>
    <w:rsid w:val="007A3737"/>
    <w:rsid w:val="007A3917"/>
    <w:rsid w:val="007A3B62"/>
    <w:rsid w:val="007A3BA2"/>
    <w:rsid w:val="007A3E87"/>
    <w:rsid w:val="007A4042"/>
    <w:rsid w:val="007A45CD"/>
    <w:rsid w:val="007A4763"/>
    <w:rsid w:val="007A4BFA"/>
    <w:rsid w:val="007A517C"/>
    <w:rsid w:val="007A5F88"/>
    <w:rsid w:val="007A695D"/>
    <w:rsid w:val="007A736C"/>
    <w:rsid w:val="007A75F0"/>
    <w:rsid w:val="007B0E22"/>
    <w:rsid w:val="007B0EAA"/>
    <w:rsid w:val="007B0EC0"/>
    <w:rsid w:val="007B1251"/>
    <w:rsid w:val="007B17FF"/>
    <w:rsid w:val="007B2BF0"/>
    <w:rsid w:val="007B34CF"/>
    <w:rsid w:val="007B3957"/>
    <w:rsid w:val="007B3CF7"/>
    <w:rsid w:val="007B413C"/>
    <w:rsid w:val="007B4264"/>
    <w:rsid w:val="007B4590"/>
    <w:rsid w:val="007B4B9B"/>
    <w:rsid w:val="007B5C05"/>
    <w:rsid w:val="007B6BED"/>
    <w:rsid w:val="007B726E"/>
    <w:rsid w:val="007B731B"/>
    <w:rsid w:val="007B7B6F"/>
    <w:rsid w:val="007B7C0C"/>
    <w:rsid w:val="007C031C"/>
    <w:rsid w:val="007C0F61"/>
    <w:rsid w:val="007C16B9"/>
    <w:rsid w:val="007C1967"/>
    <w:rsid w:val="007C2814"/>
    <w:rsid w:val="007C2817"/>
    <w:rsid w:val="007C281B"/>
    <w:rsid w:val="007C29FD"/>
    <w:rsid w:val="007C2CAD"/>
    <w:rsid w:val="007C2E86"/>
    <w:rsid w:val="007C3526"/>
    <w:rsid w:val="007C3B42"/>
    <w:rsid w:val="007C3CD5"/>
    <w:rsid w:val="007C4B56"/>
    <w:rsid w:val="007C5239"/>
    <w:rsid w:val="007C5277"/>
    <w:rsid w:val="007C542B"/>
    <w:rsid w:val="007C5945"/>
    <w:rsid w:val="007C5CD3"/>
    <w:rsid w:val="007C6064"/>
    <w:rsid w:val="007C6402"/>
    <w:rsid w:val="007C6909"/>
    <w:rsid w:val="007C76AF"/>
    <w:rsid w:val="007C7F7B"/>
    <w:rsid w:val="007D0147"/>
    <w:rsid w:val="007D0750"/>
    <w:rsid w:val="007D07F0"/>
    <w:rsid w:val="007D0969"/>
    <w:rsid w:val="007D0A81"/>
    <w:rsid w:val="007D0C57"/>
    <w:rsid w:val="007D0CA3"/>
    <w:rsid w:val="007D14CD"/>
    <w:rsid w:val="007D18AB"/>
    <w:rsid w:val="007D19A1"/>
    <w:rsid w:val="007D22C1"/>
    <w:rsid w:val="007D3814"/>
    <w:rsid w:val="007D38BF"/>
    <w:rsid w:val="007D3912"/>
    <w:rsid w:val="007D3C2B"/>
    <w:rsid w:val="007D40B6"/>
    <w:rsid w:val="007D4155"/>
    <w:rsid w:val="007D4469"/>
    <w:rsid w:val="007D57B3"/>
    <w:rsid w:val="007D5D26"/>
    <w:rsid w:val="007D61DB"/>
    <w:rsid w:val="007D62A9"/>
    <w:rsid w:val="007D631B"/>
    <w:rsid w:val="007D65C3"/>
    <w:rsid w:val="007D66AF"/>
    <w:rsid w:val="007D6768"/>
    <w:rsid w:val="007D6866"/>
    <w:rsid w:val="007D6878"/>
    <w:rsid w:val="007D68A6"/>
    <w:rsid w:val="007D726A"/>
    <w:rsid w:val="007E054A"/>
    <w:rsid w:val="007E0B09"/>
    <w:rsid w:val="007E0EB2"/>
    <w:rsid w:val="007E142E"/>
    <w:rsid w:val="007E1AE3"/>
    <w:rsid w:val="007E1E71"/>
    <w:rsid w:val="007E1F90"/>
    <w:rsid w:val="007E1FE4"/>
    <w:rsid w:val="007E2124"/>
    <w:rsid w:val="007E22B6"/>
    <w:rsid w:val="007E3621"/>
    <w:rsid w:val="007E38AF"/>
    <w:rsid w:val="007E3B82"/>
    <w:rsid w:val="007E3D77"/>
    <w:rsid w:val="007E4408"/>
    <w:rsid w:val="007E503A"/>
    <w:rsid w:val="007E5296"/>
    <w:rsid w:val="007E5D55"/>
    <w:rsid w:val="007E604F"/>
    <w:rsid w:val="007E63AD"/>
    <w:rsid w:val="007E669C"/>
    <w:rsid w:val="007E6B7B"/>
    <w:rsid w:val="007E6F26"/>
    <w:rsid w:val="007E74B9"/>
    <w:rsid w:val="007E7559"/>
    <w:rsid w:val="007F0B2F"/>
    <w:rsid w:val="007F0CD4"/>
    <w:rsid w:val="007F10F8"/>
    <w:rsid w:val="007F18E9"/>
    <w:rsid w:val="007F1EEB"/>
    <w:rsid w:val="007F2B71"/>
    <w:rsid w:val="007F2E6D"/>
    <w:rsid w:val="007F2EE0"/>
    <w:rsid w:val="007F3022"/>
    <w:rsid w:val="007F32ED"/>
    <w:rsid w:val="007F364B"/>
    <w:rsid w:val="007F3E97"/>
    <w:rsid w:val="007F4294"/>
    <w:rsid w:val="007F42A9"/>
    <w:rsid w:val="007F4E47"/>
    <w:rsid w:val="007F57CD"/>
    <w:rsid w:val="007F5A8C"/>
    <w:rsid w:val="007F6D8F"/>
    <w:rsid w:val="007F7118"/>
    <w:rsid w:val="007F7126"/>
    <w:rsid w:val="007F77C9"/>
    <w:rsid w:val="007F7BA5"/>
    <w:rsid w:val="0080071D"/>
    <w:rsid w:val="00800836"/>
    <w:rsid w:val="00800C44"/>
    <w:rsid w:val="00800DBC"/>
    <w:rsid w:val="0080112F"/>
    <w:rsid w:val="00801F07"/>
    <w:rsid w:val="008021BA"/>
    <w:rsid w:val="0080231E"/>
    <w:rsid w:val="008028FB"/>
    <w:rsid w:val="0080329F"/>
    <w:rsid w:val="00803896"/>
    <w:rsid w:val="00803A47"/>
    <w:rsid w:val="00803CDC"/>
    <w:rsid w:val="008042AF"/>
    <w:rsid w:val="008044B8"/>
    <w:rsid w:val="008045A7"/>
    <w:rsid w:val="00804802"/>
    <w:rsid w:val="008049E6"/>
    <w:rsid w:val="00805CEA"/>
    <w:rsid w:val="00805E16"/>
    <w:rsid w:val="00805F4C"/>
    <w:rsid w:val="008065B2"/>
    <w:rsid w:val="0080667E"/>
    <w:rsid w:val="00807028"/>
    <w:rsid w:val="00807051"/>
    <w:rsid w:val="008076C6"/>
    <w:rsid w:val="00807B5A"/>
    <w:rsid w:val="00807C2C"/>
    <w:rsid w:val="008108A3"/>
    <w:rsid w:val="008109F7"/>
    <w:rsid w:val="00810AE8"/>
    <w:rsid w:val="00810EE8"/>
    <w:rsid w:val="00811102"/>
    <w:rsid w:val="008115E4"/>
    <w:rsid w:val="008118D3"/>
    <w:rsid w:val="008121BA"/>
    <w:rsid w:val="008124FA"/>
    <w:rsid w:val="00812989"/>
    <w:rsid w:val="00812B7B"/>
    <w:rsid w:val="00812D46"/>
    <w:rsid w:val="00812FD4"/>
    <w:rsid w:val="0081331F"/>
    <w:rsid w:val="0081356A"/>
    <w:rsid w:val="00813E66"/>
    <w:rsid w:val="00814A98"/>
    <w:rsid w:val="00814EBE"/>
    <w:rsid w:val="00815005"/>
    <w:rsid w:val="008153AB"/>
    <w:rsid w:val="008153E7"/>
    <w:rsid w:val="0081579F"/>
    <w:rsid w:val="00815B16"/>
    <w:rsid w:val="00815BE1"/>
    <w:rsid w:val="00816403"/>
    <w:rsid w:val="008164C7"/>
    <w:rsid w:val="008164CF"/>
    <w:rsid w:val="00816692"/>
    <w:rsid w:val="00816981"/>
    <w:rsid w:val="00816B67"/>
    <w:rsid w:val="00816C9B"/>
    <w:rsid w:val="00816DE3"/>
    <w:rsid w:val="00816F5F"/>
    <w:rsid w:val="008173D6"/>
    <w:rsid w:val="00817568"/>
    <w:rsid w:val="008179CD"/>
    <w:rsid w:val="00817E0F"/>
    <w:rsid w:val="00820068"/>
    <w:rsid w:val="00820315"/>
    <w:rsid w:val="00820553"/>
    <w:rsid w:val="00820DF2"/>
    <w:rsid w:val="0082143C"/>
    <w:rsid w:val="00821D95"/>
    <w:rsid w:val="008225DB"/>
    <w:rsid w:val="008227FA"/>
    <w:rsid w:val="008228A3"/>
    <w:rsid w:val="008228AD"/>
    <w:rsid w:val="0082294A"/>
    <w:rsid w:val="008230E1"/>
    <w:rsid w:val="00823CD7"/>
    <w:rsid w:val="00823F71"/>
    <w:rsid w:val="00824995"/>
    <w:rsid w:val="00824CD1"/>
    <w:rsid w:val="008253D8"/>
    <w:rsid w:val="00825427"/>
    <w:rsid w:val="00825D32"/>
    <w:rsid w:val="008261E4"/>
    <w:rsid w:val="008262A4"/>
    <w:rsid w:val="008263F9"/>
    <w:rsid w:val="0082678B"/>
    <w:rsid w:val="008269D8"/>
    <w:rsid w:val="0082707C"/>
    <w:rsid w:val="0082710E"/>
    <w:rsid w:val="00827BCF"/>
    <w:rsid w:val="008303EE"/>
    <w:rsid w:val="00830C7F"/>
    <w:rsid w:val="00831EE5"/>
    <w:rsid w:val="0083226D"/>
    <w:rsid w:val="00832414"/>
    <w:rsid w:val="00832658"/>
    <w:rsid w:val="00832875"/>
    <w:rsid w:val="0083289A"/>
    <w:rsid w:val="00832C93"/>
    <w:rsid w:val="008334F9"/>
    <w:rsid w:val="00833C6D"/>
    <w:rsid w:val="00833CC0"/>
    <w:rsid w:val="00833DEB"/>
    <w:rsid w:val="00834BCD"/>
    <w:rsid w:val="00834CF8"/>
    <w:rsid w:val="00834ED8"/>
    <w:rsid w:val="008358F3"/>
    <w:rsid w:val="00835C33"/>
    <w:rsid w:val="00835E39"/>
    <w:rsid w:val="00835F91"/>
    <w:rsid w:val="008362DE"/>
    <w:rsid w:val="008369D9"/>
    <w:rsid w:val="00837005"/>
    <w:rsid w:val="0083763A"/>
    <w:rsid w:val="00837B14"/>
    <w:rsid w:val="00837D7E"/>
    <w:rsid w:val="0084112B"/>
    <w:rsid w:val="008417AC"/>
    <w:rsid w:val="00841C52"/>
    <w:rsid w:val="008423BD"/>
    <w:rsid w:val="00842CD0"/>
    <w:rsid w:val="00843974"/>
    <w:rsid w:val="00843A74"/>
    <w:rsid w:val="008441FE"/>
    <w:rsid w:val="00844340"/>
    <w:rsid w:val="00844547"/>
    <w:rsid w:val="008445F0"/>
    <w:rsid w:val="0084498B"/>
    <w:rsid w:val="00844A4C"/>
    <w:rsid w:val="00844B99"/>
    <w:rsid w:val="00844FF3"/>
    <w:rsid w:val="0084559F"/>
    <w:rsid w:val="008455A7"/>
    <w:rsid w:val="00845645"/>
    <w:rsid w:val="0084565F"/>
    <w:rsid w:val="00845973"/>
    <w:rsid w:val="00845A37"/>
    <w:rsid w:val="00845B17"/>
    <w:rsid w:val="00846506"/>
    <w:rsid w:val="008470AB"/>
    <w:rsid w:val="00847836"/>
    <w:rsid w:val="008478B6"/>
    <w:rsid w:val="00850204"/>
    <w:rsid w:val="0085045B"/>
    <w:rsid w:val="008506BF"/>
    <w:rsid w:val="008506FA"/>
    <w:rsid w:val="0085092F"/>
    <w:rsid w:val="00850B0E"/>
    <w:rsid w:val="00850D3B"/>
    <w:rsid w:val="00851156"/>
    <w:rsid w:val="00851294"/>
    <w:rsid w:val="0085140E"/>
    <w:rsid w:val="008519A4"/>
    <w:rsid w:val="00852025"/>
    <w:rsid w:val="008522E2"/>
    <w:rsid w:val="0085357D"/>
    <w:rsid w:val="00853C6B"/>
    <w:rsid w:val="00853D68"/>
    <w:rsid w:val="0085434B"/>
    <w:rsid w:val="008547C2"/>
    <w:rsid w:val="00854E8B"/>
    <w:rsid w:val="008550D5"/>
    <w:rsid w:val="008551FF"/>
    <w:rsid w:val="008555C2"/>
    <w:rsid w:val="0085587C"/>
    <w:rsid w:val="0085601F"/>
    <w:rsid w:val="0085643B"/>
    <w:rsid w:val="0085663D"/>
    <w:rsid w:val="00856A80"/>
    <w:rsid w:val="00857517"/>
    <w:rsid w:val="0085794F"/>
    <w:rsid w:val="00857F42"/>
    <w:rsid w:val="00860246"/>
    <w:rsid w:val="0086050C"/>
    <w:rsid w:val="00860542"/>
    <w:rsid w:val="00860D9A"/>
    <w:rsid w:val="0086115A"/>
    <w:rsid w:val="0086142A"/>
    <w:rsid w:val="00861856"/>
    <w:rsid w:val="00861961"/>
    <w:rsid w:val="00861BA6"/>
    <w:rsid w:val="00861FBF"/>
    <w:rsid w:val="008620A9"/>
    <w:rsid w:val="0086213F"/>
    <w:rsid w:val="008621B0"/>
    <w:rsid w:val="008623FD"/>
    <w:rsid w:val="00862638"/>
    <w:rsid w:val="008628C0"/>
    <w:rsid w:val="00862A5F"/>
    <w:rsid w:val="00862A8A"/>
    <w:rsid w:val="008637B1"/>
    <w:rsid w:val="00863A66"/>
    <w:rsid w:val="008641F0"/>
    <w:rsid w:val="00865182"/>
    <w:rsid w:val="008653A7"/>
    <w:rsid w:val="00865656"/>
    <w:rsid w:val="008659BC"/>
    <w:rsid w:val="00866868"/>
    <w:rsid w:val="00866CFD"/>
    <w:rsid w:val="0086748A"/>
    <w:rsid w:val="00867A42"/>
    <w:rsid w:val="00870156"/>
    <w:rsid w:val="008704F1"/>
    <w:rsid w:val="00870BF9"/>
    <w:rsid w:val="008713F4"/>
    <w:rsid w:val="008719F2"/>
    <w:rsid w:val="00871C8F"/>
    <w:rsid w:val="00871D1D"/>
    <w:rsid w:val="00871F3B"/>
    <w:rsid w:val="0087210F"/>
    <w:rsid w:val="00872143"/>
    <w:rsid w:val="00872363"/>
    <w:rsid w:val="0087288B"/>
    <w:rsid w:val="008728F5"/>
    <w:rsid w:val="00872EC5"/>
    <w:rsid w:val="008733C1"/>
    <w:rsid w:val="00873714"/>
    <w:rsid w:val="00873BD2"/>
    <w:rsid w:val="0087402B"/>
    <w:rsid w:val="008744AB"/>
    <w:rsid w:val="00874A5F"/>
    <w:rsid w:val="00874BA7"/>
    <w:rsid w:val="00874CB4"/>
    <w:rsid w:val="008758DA"/>
    <w:rsid w:val="00875E98"/>
    <w:rsid w:val="0087614E"/>
    <w:rsid w:val="00876E98"/>
    <w:rsid w:val="00877703"/>
    <w:rsid w:val="00877A26"/>
    <w:rsid w:val="00877B3E"/>
    <w:rsid w:val="00877D9F"/>
    <w:rsid w:val="008807A8"/>
    <w:rsid w:val="00880F04"/>
    <w:rsid w:val="00880FAF"/>
    <w:rsid w:val="00881241"/>
    <w:rsid w:val="008822F9"/>
    <w:rsid w:val="00882459"/>
    <w:rsid w:val="00882F57"/>
    <w:rsid w:val="008831F5"/>
    <w:rsid w:val="008832E2"/>
    <w:rsid w:val="00884818"/>
    <w:rsid w:val="0088488C"/>
    <w:rsid w:val="00884BC6"/>
    <w:rsid w:val="00885A0C"/>
    <w:rsid w:val="00885C1B"/>
    <w:rsid w:val="00885F2D"/>
    <w:rsid w:val="00886959"/>
    <w:rsid w:val="00886B75"/>
    <w:rsid w:val="00886DB3"/>
    <w:rsid w:val="0088750A"/>
    <w:rsid w:val="0088772E"/>
    <w:rsid w:val="00887801"/>
    <w:rsid w:val="00887988"/>
    <w:rsid w:val="00890002"/>
    <w:rsid w:val="008902C8"/>
    <w:rsid w:val="00890C34"/>
    <w:rsid w:val="00890F70"/>
    <w:rsid w:val="00891122"/>
    <w:rsid w:val="008912CE"/>
    <w:rsid w:val="00892CFE"/>
    <w:rsid w:val="008930F4"/>
    <w:rsid w:val="008937B3"/>
    <w:rsid w:val="00893E86"/>
    <w:rsid w:val="008944AF"/>
    <w:rsid w:val="008944BC"/>
    <w:rsid w:val="008949C7"/>
    <w:rsid w:val="00894F55"/>
    <w:rsid w:val="0089568F"/>
    <w:rsid w:val="00895713"/>
    <w:rsid w:val="00895B9C"/>
    <w:rsid w:val="00896465"/>
    <w:rsid w:val="008967A5"/>
    <w:rsid w:val="008968D9"/>
    <w:rsid w:val="00896BDA"/>
    <w:rsid w:val="00896C99"/>
    <w:rsid w:val="008972C9"/>
    <w:rsid w:val="00897795"/>
    <w:rsid w:val="008A022B"/>
    <w:rsid w:val="008A0A0A"/>
    <w:rsid w:val="008A1033"/>
    <w:rsid w:val="008A12C0"/>
    <w:rsid w:val="008A19B6"/>
    <w:rsid w:val="008A1EAA"/>
    <w:rsid w:val="008A2285"/>
    <w:rsid w:val="008A25D4"/>
    <w:rsid w:val="008A27A5"/>
    <w:rsid w:val="008A2BC7"/>
    <w:rsid w:val="008A2D49"/>
    <w:rsid w:val="008A37EB"/>
    <w:rsid w:val="008A3F84"/>
    <w:rsid w:val="008A3FEF"/>
    <w:rsid w:val="008A40DF"/>
    <w:rsid w:val="008A445D"/>
    <w:rsid w:val="008A4C75"/>
    <w:rsid w:val="008A5186"/>
    <w:rsid w:val="008A5757"/>
    <w:rsid w:val="008A5B6B"/>
    <w:rsid w:val="008A5C09"/>
    <w:rsid w:val="008A643F"/>
    <w:rsid w:val="008A70C5"/>
    <w:rsid w:val="008A71F4"/>
    <w:rsid w:val="008A7221"/>
    <w:rsid w:val="008A7D7A"/>
    <w:rsid w:val="008B095F"/>
    <w:rsid w:val="008B0A57"/>
    <w:rsid w:val="008B0EE2"/>
    <w:rsid w:val="008B10F1"/>
    <w:rsid w:val="008B1DC2"/>
    <w:rsid w:val="008B2106"/>
    <w:rsid w:val="008B2194"/>
    <w:rsid w:val="008B24BC"/>
    <w:rsid w:val="008B25AC"/>
    <w:rsid w:val="008B2753"/>
    <w:rsid w:val="008B287D"/>
    <w:rsid w:val="008B28E4"/>
    <w:rsid w:val="008B2C62"/>
    <w:rsid w:val="008B3867"/>
    <w:rsid w:val="008B3A33"/>
    <w:rsid w:val="008B3A63"/>
    <w:rsid w:val="008B3AF1"/>
    <w:rsid w:val="008B48B4"/>
    <w:rsid w:val="008B4A66"/>
    <w:rsid w:val="008B5163"/>
    <w:rsid w:val="008B5651"/>
    <w:rsid w:val="008B57E2"/>
    <w:rsid w:val="008B6CB5"/>
    <w:rsid w:val="008B6E28"/>
    <w:rsid w:val="008B7538"/>
    <w:rsid w:val="008C01E3"/>
    <w:rsid w:val="008C06B2"/>
    <w:rsid w:val="008C0C55"/>
    <w:rsid w:val="008C0E9A"/>
    <w:rsid w:val="008C109A"/>
    <w:rsid w:val="008C15C9"/>
    <w:rsid w:val="008C1973"/>
    <w:rsid w:val="008C2C1D"/>
    <w:rsid w:val="008C2ED8"/>
    <w:rsid w:val="008C3A35"/>
    <w:rsid w:val="008C3A9F"/>
    <w:rsid w:val="008C3B48"/>
    <w:rsid w:val="008C3C99"/>
    <w:rsid w:val="008C4724"/>
    <w:rsid w:val="008C4BEF"/>
    <w:rsid w:val="008C65CF"/>
    <w:rsid w:val="008C706F"/>
    <w:rsid w:val="008C76EC"/>
    <w:rsid w:val="008C7729"/>
    <w:rsid w:val="008C7F47"/>
    <w:rsid w:val="008D022F"/>
    <w:rsid w:val="008D07F9"/>
    <w:rsid w:val="008D0EDF"/>
    <w:rsid w:val="008D10DE"/>
    <w:rsid w:val="008D14CF"/>
    <w:rsid w:val="008D18C0"/>
    <w:rsid w:val="008D369E"/>
    <w:rsid w:val="008D3BC0"/>
    <w:rsid w:val="008D4281"/>
    <w:rsid w:val="008D46CC"/>
    <w:rsid w:val="008D4BF2"/>
    <w:rsid w:val="008D4DC8"/>
    <w:rsid w:val="008D54B6"/>
    <w:rsid w:val="008D57FF"/>
    <w:rsid w:val="008D5952"/>
    <w:rsid w:val="008D5D6D"/>
    <w:rsid w:val="008D5E5F"/>
    <w:rsid w:val="008D6135"/>
    <w:rsid w:val="008D66B4"/>
    <w:rsid w:val="008D6CD0"/>
    <w:rsid w:val="008D6FA1"/>
    <w:rsid w:val="008D74EB"/>
    <w:rsid w:val="008D7701"/>
    <w:rsid w:val="008D7A65"/>
    <w:rsid w:val="008D7C97"/>
    <w:rsid w:val="008E0305"/>
    <w:rsid w:val="008E0609"/>
    <w:rsid w:val="008E0758"/>
    <w:rsid w:val="008E143E"/>
    <w:rsid w:val="008E17D7"/>
    <w:rsid w:val="008E1CB6"/>
    <w:rsid w:val="008E1E16"/>
    <w:rsid w:val="008E1E2D"/>
    <w:rsid w:val="008E2044"/>
    <w:rsid w:val="008E2051"/>
    <w:rsid w:val="008E2159"/>
    <w:rsid w:val="008E283A"/>
    <w:rsid w:val="008E2E6C"/>
    <w:rsid w:val="008E3917"/>
    <w:rsid w:val="008E3975"/>
    <w:rsid w:val="008E3C1A"/>
    <w:rsid w:val="008E3F51"/>
    <w:rsid w:val="008E4041"/>
    <w:rsid w:val="008E43F9"/>
    <w:rsid w:val="008E44B9"/>
    <w:rsid w:val="008E44BE"/>
    <w:rsid w:val="008E49B3"/>
    <w:rsid w:val="008E4BC3"/>
    <w:rsid w:val="008E4CF6"/>
    <w:rsid w:val="008E584C"/>
    <w:rsid w:val="008E58CD"/>
    <w:rsid w:val="008E5D82"/>
    <w:rsid w:val="008E60FF"/>
    <w:rsid w:val="008E668C"/>
    <w:rsid w:val="008E6772"/>
    <w:rsid w:val="008E6911"/>
    <w:rsid w:val="008E69B4"/>
    <w:rsid w:val="008E6DC4"/>
    <w:rsid w:val="008E6E0F"/>
    <w:rsid w:val="008E7025"/>
    <w:rsid w:val="008E716F"/>
    <w:rsid w:val="008E7905"/>
    <w:rsid w:val="008E7925"/>
    <w:rsid w:val="008E7CEB"/>
    <w:rsid w:val="008E7D94"/>
    <w:rsid w:val="008E7EEB"/>
    <w:rsid w:val="008E7F80"/>
    <w:rsid w:val="008F037B"/>
    <w:rsid w:val="008F0AF8"/>
    <w:rsid w:val="008F0B59"/>
    <w:rsid w:val="008F0CE6"/>
    <w:rsid w:val="008F0ED8"/>
    <w:rsid w:val="008F113E"/>
    <w:rsid w:val="008F1354"/>
    <w:rsid w:val="008F13EC"/>
    <w:rsid w:val="008F1672"/>
    <w:rsid w:val="008F1A4C"/>
    <w:rsid w:val="008F21EA"/>
    <w:rsid w:val="008F2251"/>
    <w:rsid w:val="008F252F"/>
    <w:rsid w:val="008F297E"/>
    <w:rsid w:val="008F2F17"/>
    <w:rsid w:val="008F306C"/>
    <w:rsid w:val="008F38E1"/>
    <w:rsid w:val="008F3F48"/>
    <w:rsid w:val="008F4522"/>
    <w:rsid w:val="008F47D6"/>
    <w:rsid w:val="008F56E7"/>
    <w:rsid w:val="008F5AC7"/>
    <w:rsid w:val="008F6152"/>
    <w:rsid w:val="008F656C"/>
    <w:rsid w:val="008F65E6"/>
    <w:rsid w:val="008F72FB"/>
    <w:rsid w:val="008F742E"/>
    <w:rsid w:val="008F7B8A"/>
    <w:rsid w:val="008F7F5F"/>
    <w:rsid w:val="009000E1"/>
    <w:rsid w:val="0090035B"/>
    <w:rsid w:val="00900588"/>
    <w:rsid w:val="009009D2"/>
    <w:rsid w:val="009009EF"/>
    <w:rsid w:val="00901134"/>
    <w:rsid w:val="00901178"/>
    <w:rsid w:val="009014D4"/>
    <w:rsid w:val="009014EB"/>
    <w:rsid w:val="00901A6E"/>
    <w:rsid w:val="00901B14"/>
    <w:rsid w:val="00901F98"/>
    <w:rsid w:val="00902236"/>
    <w:rsid w:val="00902274"/>
    <w:rsid w:val="009025FD"/>
    <w:rsid w:val="00902992"/>
    <w:rsid w:val="00903001"/>
    <w:rsid w:val="009032BF"/>
    <w:rsid w:val="00903662"/>
    <w:rsid w:val="0090371C"/>
    <w:rsid w:val="009038A6"/>
    <w:rsid w:val="00903B7D"/>
    <w:rsid w:val="009044EF"/>
    <w:rsid w:val="00904697"/>
    <w:rsid w:val="009054B0"/>
    <w:rsid w:val="0090579D"/>
    <w:rsid w:val="00907044"/>
    <w:rsid w:val="009070AB"/>
    <w:rsid w:val="009073DE"/>
    <w:rsid w:val="0090774B"/>
    <w:rsid w:val="009079E5"/>
    <w:rsid w:val="00907A48"/>
    <w:rsid w:val="00907DD8"/>
    <w:rsid w:val="00907E21"/>
    <w:rsid w:val="00907F6F"/>
    <w:rsid w:val="0091035E"/>
    <w:rsid w:val="00910716"/>
    <w:rsid w:val="00910D0D"/>
    <w:rsid w:val="00911699"/>
    <w:rsid w:val="00911839"/>
    <w:rsid w:val="00911ADF"/>
    <w:rsid w:val="00911DB1"/>
    <w:rsid w:val="00911EC9"/>
    <w:rsid w:val="0091307C"/>
    <w:rsid w:val="009135FA"/>
    <w:rsid w:val="00913705"/>
    <w:rsid w:val="00913EB6"/>
    <w:rsid w:val="009142A7"/>
    <w:rsid w:val="00914EF9"/>
    <w:rsid w:val="00915626"/>
    <w:rsid w:val="009159DD"/>
    <w:rsid w:val="00915B53"/>
    <w:rsid w:val="00915C35"/>
    <w:rsid w:val="009165E1"/>
    <w:rsid w:val="0091673F"/>
    <w:rsid w:val="0091681A"/>
    <w:rsid w:val="00916847"/>
    <w:rsid w:val="00916B48"/>
    <w:rsid w:val="009170AA"/>
    <w:rsid w:val="009173D7"/>
    <w:rsid w:val="009177A8"/>
    <w:rsid w:val="00917866"/>
    <w:rsid w:val="00917B92"/>
    <w:rsid w:val="00917DBE"/>
    <w:rsid w:val="00920081"/>
    <w:rsid w:val="00920082"/>
    <w:rsid w:val="009205B7"/>
    <w:rsid w:val="00921699"/>
    <w:rsid w:val="00921970"/>
    <w:rsid w:val="00921FE3"/>
    <w:rsid w:val="00922612"/>
    <w:rsid w:val="00922B85"/>
    <w:rsid w:val="009235A1"/>
    <w:rsid w:val="00923680"/>
    <w:rsid w:val="009239FA"/>
    <w:rsid w:val="00923CEC"/>
    <w:rsid w:val="0092404C"/>
    <w:rsid w:val="0092427B"/>
    <w:rsid w:val="00924365"/>
    <w:rsid w:val="009247B2"/>
    <w:rsid w:val="009249D7"/>
    <w:rsid w:val="00924F8D"/>
    <w:rsid w:val="00925211"/>
    <w:rsid w:val="009256B4"/>
    <w:rsid w:val="00925AFE"/>
    <w:rsid w:val="00926647"/>
    <w:rsid w:val="00926EA6"/>
    <w:rsid w:val="009272DC"/>
    <w:rsid w:val="0092741C"/>
    <w:rsid w:val="00927E9E"/>
    <w:rsid w:val="00930B83"/>
    <w:rsid w:val="0093105B"/>
    <w:rsid w:val="00931D46"/>
    <w:rsid w:val="00932436"/>
    <w:rsid w:val="0093273D"/>
    <w:rsid w:val="00932BA0"/>
    <w:rsid w:val="00933470"/>
    <w:rsid w:val="009334D7"/>
    <w:rsid w:val="0093378F"/>
    <w:rsid w:val="009339DF"/>
    <w:rsid w:val="00933D95"/>
    <w:rsid w:val="00933E7C"/>
    <w:rsid w:val="0093431B"/>
    <w:rsid w:val="00934454"/>
    <w:rsid w:val="00934608"/>
    <w:rsid w:val="00934756"/>
    <w:rsid w:val="00934C53"/>
    <w:rsid w:val="00935849"/>
    <w:rsid w:val="00935A77"/>
    <w:rsid w:val="00935D1B"/>
    <w:rsid w:val="00936025"/>
    <w:rsid w:val="00937313"/>
    <w:rsid w:val="00937CB7"/>
    <w:rsid w:val="00937DBF"/>
    <w:rsid w:val="00937DEC"/>
    <w:rsid w:val="00937F80"/>
    <w:rsid w:val="0094063A"/>
    <w:rsid w:val="00940676"/>
    <w:rsid w:val="00940CF6"/>
    <w:rsid w:val="00940DDE"/>
    <w:rsid w:val="00940F41"/>
    <w:rsid w:val="0094242C"/>
    <w:rsid w:val="00942ACE"/>
    <w:rsid w:val="009439E9"/>
    <w:rsid w:val="00944005"/>
    <w:rsid w:val="00944477"/>
    <w:rsid w:val="009444BA"/>
    <w:rsid w:val="00944612"/>
    <w:rsid w:val="00944A8D"/>
    <w:rsid w:val="00944A9F"/>
    <w:rsid w:val="00944B69"/>
    <w:rsid w:val="00944E1C"/>
    <w:rsid w:val="0094521B"/>
    <w:rsid w:val="0094551D"/>
    <w:rsid w:val="00945836"/>
    <w:rsid w:val="00945A9E"/>
    <w:rsid w:val="009465C8"/>
    <w:rsid w:val="009469A2"/>
    <w:rsid w:val="00946A49"/>
    <w:rsid w:val="0094716B"/>
    <w:rsid w:val="009479CA"/>
    <w:rsid w:val="00947CA6"/>
    <w:rsid w:val="00947E76"/>
    <w:rsid w:val="00950473"/>
    <w:rsid w:val="00950A4C"/>
    <w:rsid w:val="00950E15"/>
    <w:rsid w:val="00951236"/>
    <w:rsid w:val="00951495"/>
    <w:rsid w:val="00951ECA"/>
    <w:rsid w:val="009525E7"/>
    <w:rsid w:val="00953117"/>
    <w:rsid w:val="009537D5"/>
    <w:rsid w:val="00954A83"/>
    <w:rsid w:val="00954B19"/>
    <w:rsid w:val="009553B2"/>
    <w:rsid w:val="00955D04"/>
    <w:rsid w:val="00955DDC"/>
    <w:rsid w:val="00956661"/>
    <w:rsid w:val="00956C26"/>
    <w:rsid w:val="009576B4"/>
    <w:rsid w:val="00957902"/>
    <w:rsid w:val="00957BD5"/>
    <w:rsid w:val="00957EE4"/>
    <w:rsid w:val="009608AB"/>
    <w:rsid w:val="009609DE"/>
    <w:rsid w:val="00960A11"/>
    <w:rsid w:val="00960BCC"/>
    <w:rsid w:val="00961557"/>
    <w:rsid w:val="00961DF1"/>
    <w:rsid w:val="00962208"/>
    <w:rsid w:val="00962BC6"/>
    <w:rsid w:val="0096338A"/>
    <w:rsid w:val="009637FA"/>
    <w:rsid w:val="00963B8A"/>
    <w:rsid w:val="0096429D"/>
    <w:rsid w:val="00964881"/>
    <w:rsid w:val="00964AB7"/>
    <w:rsid w:val="00964F78"/>
    <w:rsid w:val="0096514D"/>
    <w:rsid w:val="0096521E"/>
    <w:rsid w:val="0096526C"/>
    <w:rsid w:val="00965B88"/>
    <w:rsid w:val="00966146"/>
    <w:rsid w:val="009666DB"/>
    <w:rsid w:val="00966A63"/>
    <w:rsid w:val="00967476"/>
    <w:rsid w:val="0096754F"/>
    <w:rsid w:val="0096793C"/>
    <w:rsid w:val="0097029F"/>
    <w:rsid w:val="00970845"/>
    <w:rsid w:val="00970A26"/>
    <w:rsid w:val="00970B04"/>
    <w:rsid w:val="00970D94"/>
    <w:rsid w:val="009710C3"/>
    <w:rsid w:val="00971152"/>
    <w:rsid w:val="00971372"/>
    <w:rsid w:val="0097163B"/>
    <w:rsid w:val="00971AC8"/>
    <w:rsid w:val="00971C2B"/>
    <w:rsid w:val="009725E1"/>
    <w:rsid w:val="009729B8"/>
    <w:rsid w:val="00973516"/>
    <w:rsid w:val="00973A9E"/>
    <w:rsid w:val="00973FC5"/>
    <w:rsid w:val="009741F4"/>
    <w:rsid w:val="00974640"/>
    <w:rsid w:val="00975653"/>
    <w:rsid w:val="009758F3"/>
    <w:rsid w:val="00975ACA"/>
    <w:rsid w:val="00975D83"/>
    <w:rsid w:val="00976DAC"/>
    <w:rsid w:val="00976EA8"/>
    <w:rsid w:val="009771CA"/>
    <w:rsid w:val="0097756A"/>
    <w:rsid w:val="009776E7"/>
    <w:rsid w:val="00977EDC"/>
    <w:rsid w:val="00980289"/>
    <w:rsid w:val="00981312"/>
    <w:rsid w:val="00981528"/>
    <w:rsid w:val="00981547"/>
    <w:rsid w:val="00981977"/>
    <w:rsid w:val="00981B9E"/>
    <w:rsid w:val="00981E7E"/>
    <w:rsid w:val="00982385"/>
    <w:rsid w:val="009824F8"/>
    <w:rsid w:val="00982875"/>
    <w:rsid w:val="00982935"/>
    <w:rsid w:val="009840A4"/>
    <w:rsid w:val="00984241"/>
    <w:rsid w:val="009847D0"/>
    <w:rsid w:val="00984BAB"/>
    <w:rsid w:val="00984E8A"/>
    <w:rsid w:val="00985E4F"/>
    <w:rsid w:val="00986902"/>
    <w:rsid w:val="009869D7"/>
    <w:rsid w:val="00986DED"/>
    <w:rsid w:val="0098730F"/>
    <w:rsid w:val="00987530"/>
    <w:rsid w:val="00987F00"/>
    <w:rsid w:val="009908F5"/>
    <w:rsid w:val="00990FAA"/>
    <w:rsid w:val="0099195B"/>
    <w:rsid w:val="00991B29"/>
    <w:rsid w:val="00991E7B"/>
    <w:rsid w:val="0099200F"/>
    <w:rsid w:val="009926F3"/>
    <w:rsid w:val="00992D61"/>
    <w:rsid w:val="00993B52"/>
    <w:rsid w:val="00994037"/>
    <w:rsid w:val="0099419D"/>
    <w:rsid w:val="009941E5"/>
    <w:rsid w:val="00994CB0"/>
    <w:rsid w:val="00994E37"/>
    <w:rsid w:val="00994E64"/>
    <w:rsid w:val="00994ECF"/>
    <w:rsid w:val="00994F0E"/>
    <w:rsid w:val="0099521A"/>
    <w:rsid w:val="009956A8"/>
    <w:rsid w:val="00995A80"/>
    <w:rsid w:val="00995BE7"/>
    <w:rsid w:val="00995CA4"/>
    <w:rsid w:val="009966EF"/>
    <w:rsid w:val="009967DC"/>
    <w:rsid w:val="00996DF3"/>
    <w:rsid w:val="00997317"/>
    <w:rsid w:val="009A019D"/>
    <w:rsid w:val="009A0D4D"/>
    <w:rsid w:val="009A0E1E"/>
    <w:rsid w:val="009A1015"/>
    <w:rsid w:val="009A10A3"/>
    <w:rsid w:val="009A267F"/>
    <w:rsid w:val="009A2A67"/>
    <w:rsid w:val="009A2F85"/>
    <w:rsid w:val="009A318A"/>
    <w:rsid w:val="009A31A5"/>
    <w:rsid w:val="009A323D"/>
    <w:rsid w:val="009A32F1"/>
    <w:rsid w:val="009A334F"/>
    <w:rsid w:val="009A34CA"/>
    <w:rsid w:val="009A3B7C"/>
    <w:rsid w:val="009A3B8B"/>
    <w:rsid w:val="009A3E09"/>
    <w:rsid w:val="009A4627"/>
    <w:rsid w:val="009A4989"/>
    <w:rsid w:val="009A5893"/>
    <w:rsid w:val="009A5C93"/>
    <w:rsid w:val="009A5EBA"/>
    <w:rsid w:val="009A6189"/>
    <w:rsid w:val="009A6358"/>
    <w:rsid w:val="009A77B7"/>
    <w:rsid w:val="009A7EF8"/>
    <w:rsid w:val="009B0049"/>
    <w:rsid w:val="009B00CC"/>
    <w:rsid w:val="009B0351"/>
    <w:rsid w:val="009B0608"/>
    <w:rsid w:val="009B0838"/>
    <w:rsid w:val="009B13AA"/>
    <w:rsid w:val="009B1878"/>
    <w:rsid w:val="009B18A1"/>
    <w:rsid w:val="009B196F"/>
    <w:rsid w:val="009B1EF1"/>
    <w:rsid w:val="009B1FCD"/>
    <w:rsid w:val="009B1FCF"/>
    <w:rsid w:val="009B2003"/>
    <w:rsid w:val="009B20F8"/>
    <w:rsid w:val="009B2862"/>
    <w:rsid w:val="009B311F"/>
    <w:rsid w:val="009B3301"/>
    <w:rsid w:val="009B33DB"/>
    <w:rsid w:val="009B3457"/>
    <w:rsid w:val="009B4212"/>
    <w:rsid w:val="009B4313"/>
    <w:rsid w:val="009B48C4"/>
    <w:rsid w:val="009B50AA"/>
    <w:rsid w:val="009B5A50"/>
    <w:rsid w:val="009B5A95"/>
    <w:rsid w:val="009B5B9B"/>
    <w:rsid w:val="009B5BCF"/>
    <w:rsid w:val="009B63C8"/>
    <w:rsid w:val="009B6DEE"/>
    <w:rsid w:val="009B6F11"/>
    <w:rsid w:val="009B7DDA"/>
    <w:rsid w:val="009C094D"/>
    <w:rsid w:val="009C0B4E"/>
    <w:rsid w:val="009C0C22"/>
    <w:rsid w:val="009C1A33"/>
    <w:rsid w:val="009C1B68"/>
    <w:rsid w:val="009C1C22"/>
    <w:rsid w:val="009C2183"/>
    <w:rsid w:val="009C2343"/>
    <w:rsid w:val="009C250C"/>
    <w:rsid w:val="009C2C09"/>
    <w:rsid w:val="009C356A"/>
    <w:rsid w:val="009C3803"/>
    <w:rsid w:val="009C3859"/>
    <w:rsid w:val="009C3DCC"/>
    <w:rsid w:val="009C4070"/>
    <w:rsid w:val="009C4269"/>
    <w:rsid w:val="009C476B"/>
    <w:rsid w:val="009C4C01"/>
    <w:rsid w:val="009C5132"/>
    <w:rsid w:val="009C58D3"/>
    <w:rsid w:val="009C590D"/>
    <w:rsid w:val="009C5B4C"/>
    <w:rsid w:val="009C5E4C"/>
    <w:rsid w:val="009C5F43"/>
    <w:rsid w:val="009C6C23"/>
    <w:rsid w:val="009C6DFE"/>
    <w:rsid w:val="009C7481"/>
    <w:rsid w:val="009D06C2"/>
    <w:rsid w:val="009D07F9"/>
    <w:rsid w:val="009D0EA0"/>
    <w:rsid w:val="009D16A3"/>
    <w:rsid w:val="009D1D30"/>
    <w:rsid w:val="009D1EB4"/>
    <w:rsid w:val="009D2252"/>
    <w:rsid w:val="009D2335"/>
    <w:rsid w:val="009D26CA"/>
    <w:rsid w:val="009D27E8"/>
    <w:rsid w:val="009D29DA"/>
    <w:rsid w:val="009D2D14"/>
    <w:rsid w:val="009D31CF"/>
    <w:rsid w:val="009D391A"/>
    <w:rsid w:val="009D3E12"/>
    <w:rsid w:val="009D4D28"/>
    <w:rsid w:val="009D4E91"/>
    <w:rsid w:val="009D4F51"/>
    <w:rsid w:val="009D53FF"/>
    <w:rsid w:val="009D60E5"/>
    <w:rsid w:val="009D664F"/>
    <w:rsid w:val="009D667E"/>
    <w:rsid w:val="009D66E6"/>
    <w:rsid w:val="009D67E8"/>
    <w:rsid w:val="009D6AC5"/>
    <w:rsid w:val="009D6DC3"/>
    <w:rsid w:val="009D6FEC"/>
    <w:rsid w:val="009D72D0"/>
    <w:rsid w:val="009E0490"/>
    <w:rsid w:val="009E0591"/>
    <w:rsid w:val="009E065B"/>
    <w:rsid w:val="009E06B3"/>
    <w:rsid w:val="009E0CA7"/>
    <w:rsid w:val="009E16D8"/>
    <w:rsid w:val="009E1A4C"/>
    <w:rsid w:val="009E2213"/>
    <w:rsid w:val="009E2CC1"/>
    <w:rsid w:val="009E355C"/>
    <w:rsid w:val="009E38B3"/>
    <w:rsid w:val="009E4018"/>
    <w:rsid w:val="009E4DD6"/>
    <w:rsid w:val="009E533E"/>
    <w:rsid w:val="009E548A"/>
    <w:rsid w:val="009E656F"/>
    <w:rsid w:val="009E794E"/>
    <w:rsid w:val="009E7E56"/>
    <w:rsid w:val="009E7E8A"/>
    <w:rsid w:val="009F08B0"/>
    <w:rsid w:val="009F0A3D"/>
    <w:rsid w:val="009F0AE2"/>
    <w:rsid w:val="009F1365"/>
    <w:rsid w:val="009F14FB"/>
    <w:rsid w:val="009F1971"/>
    <w:rsid w:val="009F1BD5"/>
    <w:rsid w:val="009F2914"/>
    <w:rsid w:val="009F3356"/>
    <w:rsid w:val="009F3D2B"/>
    <w:rsid w:val="009F4219"/>
    <w:rsid w:val="009F4AD3"/>
    <w:rsid w:val="009F4F4B"/>
    <w:rsid w:val="009F5129"/>
    <w:rsid w:val="009F59D4"/>
    <w:rsid w:val="009F5B2C"/>
    <w:rsid w:val="009F6287"/>
    <w:rsid w:val="009F6763"/>
    <w:rsid w:val="009F678C"/>
    <w:rsid w:val="009F6A3D"/>
    <w:rsid w:val="009F6DBA"/>
    <w:rsid w:val="009F6EAB"/>
    <w:rsid w:val="009F700D"/>
    <w:rsid w:val="009F7448"/>
    <w:rsid w:val="009F74C4"/>
    <w:rsid w:val="009F7D13"/>
    <w:rsid w:val="00A000C8"/>
    <w:rsid w:val="00A0053A"/>
    <w:rsid w:val="00A01408"/>
    <w:rsid w:val="00A01646"/>
    <w:rsid w:val="00A01F38"/>
    <w:rsid w:val="00A024E0"/>
    <w:rsid w:val="00A02645"/>
    <w:rsid w:val="00A028DF"/>
    <w:rsid w:val="00A02B30"/>
    <w:rsid w:val="00A03574"/>
    <w:rsid w:val="00A03681"/>
    <w:rsid w:val="00A03FBE"/>
    <w:rsid w:val="00A041C4"/>
    <w:rsid w:val="00A05310"/>
    <w:rsid w:val="00A059B7"/>
    <w:rsid w:val="00A05ADF"/>
    <w:rsid w:val="00A05BCF"/>
    <w:rsid w:val="00A0668A"/>
    <w:rsid w:val="00A066F8"/>
    <w:rsid w:val="00A06BE3"/>
    <w:rsid w:val="00A07603"/>
    <w:rsid w:val="00A07A2B"/>
    <w:rsid w:val="00A07D3D"/>
    <w:rsid w:val="00A11005"/>
    <w:rsid w:val="00A1100B"/>
    <w:rsid w:val="00A1220E"/>
    <w:rsid w:val="00A12373"/>
    <w:rsid w:val="00A136E1"/>
    <w:rsid w:val="00A1396F"/>
    <w:rsid w:val="00A13A11"/>
    <w:rsid w:val="00A13C71"/>
    <w:rsid w:val="00A1425A"/>
    <w:rsid w:val="00A14634"/>
    <w:rsid w:val="00A14A0A"/>
    <w:rsid w:val="00A15006"/>
    <w:rsid w:val="00A1519E"/>
    <w:rsid w:val="00A15691"/>
    <w:rsid w:val="00A15E63"/>
    <w:rsid w:val="00A163FE"/>
    <w:rsid w:val="00A16498"/>
    <w:rsid w:val="00A166DA"/>
    <w:rsid w:val="00A16B88"/>
    <w:rsid w:val="00A16DB9"/>
    <w:rsid w:val="00A17F87"/>
    <w:rsid w:val="00A17FB3"/>
    <w:rsid w:val="00A205B7"/>
    <w:rsid w:val="00A20791"/>
    <w:rsid w:val="00A20C3F"/>
    <w:rsid w:val="00A2117B"/>
    <w:rsid w:val="00A21B1F"/>
    <w:rsid w:val="00A21D4E"/>
    <w:rsid w:val="00A21F2B"/>
    <w:rsid w:val="00A220A5"/>
    <w:rsid w:val="00A22165"/>
    <w:rsid w:val="00A22430"/>
    <w:rsid w:val="00A229F9"/>
    <w:rsid w:val="00A23841"/>
    <w:rsid w:val="00A23E37"/>
    <w:rsid w:val="00A23E88"/>
    <w:rsid w:val="00A23ECD"/>
    <w:rsid w:val="00A2416F"/>
    <w:rsid w:val="00A242DD"/>
    <w:rsid w:val="00A2438C"/>
    <w:rsid w:val="00A24651"/>
    <w:rsid w:val="00A24B50"/>
    <w:rsid w:val="00A24FEF"/>
    <w:rsid w:val="00A25652"/>
    <w:rsid w:val="00A256BB"/>
    <w:rsid w:val="00A26484"/>
    <w:rsid w:val="00A270CE"/>
    <w:rsid w:val="00A27118"/>
    <w:rsid w:val="00A27581"/>
    <w:rsid w:val="00A308B0"/>
    <w:rsid w:val="00A30F1D"/>
    <w:rsid w:val="00A31842"/>
    <w:rsid w:val="00A318BF"/>
    <w:rsid w:val="00A31920"/>
    <w:rsid w:val="00A31C75"/>
    <w:rsid w:val="00A327B9"/>
    <w:rsid w:val="00A32F18"/>
    <w:rsid w:val="00A33AB9"/>
    <w:rsid w:val="00A33E82"/>
    <w:rsid w:val="00A35C99"/>
    <w:rsid w:val="00A36567"/>
    <w:rsid w:val="00A3764D"/>
    <w:rsid w:val="00A3782B"/>
    <w:rsid w:val="00A37962"/>
    <w:rsid w:val="00A37AF5"/>
    <w:rsid w:val="00A40086"/>
    <w:rsid w:val="00A40A82"/>
    <w:rsid w:val="00A40D81"/>
    <w:rsid w:val="00A4145F"/>
    <w:rsid w:val="00A42B5F"/>
    <w:rsid w:val="00A42BCA"/>
    <w:rsid w:val="00A43485"/>
    <w:rsid w:val="00A4356A"/>
    <w:rsid w:val="00A43B55"/>
    <w:rsid w:val="00A43BE7"/>
    <w:rsid w:val="00A43D16"/>
    <w:rsid w:val="00A441CD"/>
    <w:rsid w:val="00A4422F"/>
    <w:rsid w:val="00A44536"/>
    <w:rsid w:val="00A44AA2"/>
    <w:rsid w:val="00A44AEB"/>
    <w:rsid w:val="00A44B14"/>
    <w:rsid w:val="00A450A8"/>
    <w:rsid w:val="00A45104"/>
    <w:rsid w:val="00A4529A"/>
    <w:rsid w:val="00A453E5"/>
    <w:rsid w:val="00A455DC"/>
    <w:rsid w:val="00A45833"/>
    <w:rsid w:val="00A45DF4"/>
    <w:rsid w:val="00A45F33"/>
    <w:rsid w:val="00A4649A"/>
    <w:rsid w:val="00A471B4"/>
    <w:rsid w:val="00A50626"/>
    <w:rsid w:val="00A50766"/>
    <w:rsid w:val="00A50816"/>
    <w:rsid w:val="00A50A05"/>
    <w:rsid w:val="00A50E45"/>
    <w:rsid w:val="00A5105D"/>
    <w:rsid w:val="00A514CB"/>
    <w:rsid w:val="00A518DF"/>
    <w:rsid w:val="00A51A11"/>
    <w:rsid w:val="00A51AB5"/>
    <w:rsid w:val="00A51AB6"/>
    <w:rsid w:val="00A52109"/>
    <w:rsid w:val="00A525B2"/>
    <w:rsid w:val="00A5274F"/>
    <w:rsid w:val="00A528C8"/>
    <w:rsid w:val="00A52AB3"/>
    <w:rsid w:val="00A52E58"/>
    <w:rsid w:val="00A53490"/>
    <w:rsid w:val="00A53944"/>
    <w:rsid w:val="00A539B2"/>
    <w:rsid w:val="00A541A7"/>
    <w:rsid w:val="00A545FC"/>
    <w:rsid w:val="00A54A92"/>
    <w:rsid w:val="00A55281"/>
    <w:rsid w:val="00A552FB"/>
    <w:rsid w:val="00A556A4"/>
    <w:rsid w:val="00A559AA"/>
    <w:rsid w:val="00A559F7"/>
    <w:rsid w:val="00A562A0"/>
    <w:rsid w:val="00A563D6"/>
    <w:rsid w:val="00A56592"/>
    <w:rsid w:val="00A56752"/>
    <w:rsid w:val="00A56803"/>
    <w:rsid w:val="00A568E6"/>
    <w:rsid w:val="00A5714D"/>
    <w:rsid w:val="00A57567"/>
    <w:rsid w:val="00A57742"/>
    <w:rsid w:val="00A57ED6"/>
    <w:rsid w:val="00A60725"/>
    <w:rsid w:val="00A60751"/>
    <w:rsid w:val="00A60ABB"/>
    <w:rsid w:val="00A611F4"/>
    <w:rsid w:val="00A61A20"/>
    <w:rsid w:val="00A61E4D"/>
    <w:rsid w:val="00A61EA4"/>
    <w:rsid w:val="00A61EFF"/>
    <w:rsid w:val="00A6299A"/>
    <w:rsid w:val="00A630F8"/>
    <w:rsid w:val="00A6311F"/>
    <w:rsid w:val="00A635F3"/>
    <w:rsid w:val="00A638B9"/>
    <w:rsid w:val="00A63E4E"/>
    <w:rsid w:val="00A6460D"/>
    <w:rsid w:val="00A65965"/>
    <w:rsid w:val="00A65F41"/>
    <w:rsid w:val="00A66B54"/>
    <w:rsid w:val="00A672DD"/>
    <w:rsid w:val="00A674A1"/>
    <w:rsid w:val="00A67A05"/>
    <w:rsid w:val="00A67A84"/>
    <w:rsid w:val="00A67E3F"/>
    <w:rsid w:val="00A70295"/>
    <w:rsid w:val="00A70494"/>
    <w:rsid w:val="00A705CB"/>
    <w:rsid w:val="00A70834"/>
    <w:rsid w:val="00A70A73"/>
    <w:rsid w:val="00A719AA"/>
    <w:rsid w:val="00A71E21"/>
    <w:rsid w:val="00A720B5"/>
    <w:rsid w:val="00A7212E"/>
    <w:rsid w:val="00A729FD"/>
    <w:rsid w:val="00A73DD4"/>
    <w:rsid w:val="00A73E85"/>
    <w:rsid w:val="00A74461"/>
    <w:rsid w:val="00A755BF"/>
    <w:rsid w:val="00A756E1"/>
    <w:rsid w:val="00A761BD"/>
    <w:rsid w:val="00A7668B"/>
    <w:rsid w:val="00A76FAF"/>
    <w:rsid w:val="00A802A3"/>
    <w:rsid w:val="00A81995"/>
    <w:rsid w:val="00A81B3E"/>
    <w:rsid w:val="00A81BE2"/>
    <w:rsid w:val="00A821CB"/>
    <w:rsid w:val="00A82C17"/>
    <w:rsid w:val="00A82C7B"/>
    <w:rsid w:val="00A83234"/>
    <w:rsid w:val="00A83813"/>
    <w:rsid w:val="00A84006"/>
    <w:rsid w:val="00A84032"/>
    <w:rsid w:val="00A840D2"/>
    <w:rsid w:val="00A841A8"/>
    <w:rsid w:val="00A84960"/>
    <w:rsid w:val="00A8499E"/>
    <w:rsid w:val="00A849AB"/>
    <w:rsid w:val="00A84FFA"/>
    <w:rsid w:val="00A852C0"/>
    <w:rsid w:val="00A855EC"/>
    <w:rsid w:val="00A856BE"/>
    <w:rsid w:val="00A8589C"/>
    <w:rsid w:val="00A85E0E"/>
    <w:rsid w:val="00A85E85"/>
    <w:rsid w:val="00A86532"/>
    <w:rsid w:val="00A86BE9"/>
    <w:rsid w:val="00A86C1B"/>
    <w:rsid w:val="00A86DD7"/>
    <w:rsid w:val="00A87C7A"/>
    <w:rsid w:val="00A900E2"/>
    <w:rsid w:val="00A9012A"/>
    <w:rsid w:val="00A90552"/>
    <w:rsid w:val="00A908E4"/>
    <w:rsid w:val="00A90AB5"/>
    <w:rsid w:val="00A90F2E"/>
    <w:rsid w:val="00A91037"/>
    <w:rsid w:val="00A911C0"/>
    <w:rsid w:val="00A91F3F"/>
    <w:rsid w:val="00A92176"/>
    <w:rsid w:val="00A92723"/>
    <w:rsid w:val="00A927B8"/>
    <w:rsid w:val="00A92A0D"/>
    <w:rsid w:val="00A92B28"/>
    <w:rsid w:val="00A92C7A"/>
    <w:rsid w:val="00A92D48"/>
    <w:rsid w:val="00A92EA7"/>
    <w:rsid w:val="00A93B63"/>
    <w:rsid w:val="00A94387"/>
    <w:rsid w:val="00A95063"/>
    <w:rsid w:val="00A951A0"/>
    <w:rsid w:val="00A954BA"/>
    <w:rsid w:val="00A95584"/>
    <w:rsid w:val="00A95716"/>
    <w:rsid w:val="00A95BC6"/>
    <w:rsid w:val="00A95E58"/>
    <w:rsid w:val="00A9602B"/>
    <w:rsid w:val="00A96874"/>
    <w:rsid w:val="00A96F7F"/>
    <w:rsid w:val="00A971A8"/>
    <w:rsid w:val="00A97CAC"/>
    <w:rsid w:val="00A97F92"/>
    <w:rsid w:val="00AA0A9E"/>
    <w:rsid w:val="00AA0E9C"/>
    <w:rsid w:val="00AA12EC"/>
    <w:rsid w:val="00AA17A0"/>
    <w:rsid w:val="00AA22D9"/>
    <w:rsid w:val="00AA2D22"/>
    <w:rsid w:val="00AA2E68"/>
    <w:rsid w:val="00AA3760"/>
    <w:rsid w:val="00AA3BF1"/>
    <w:rsid w:val="00AA3C79"/>
    <w:rsid w:val="00AA3CA3"/>
    <w:rsid w:val="00AA40E7"/>
    <w:rsid w:val="00AA44ED"/>
    <w:rsid w:val="00AA475A"/>
    <w:rsid w:val="00AA4FB7"/>
    <w:rsid w:val="00AA5791"/>
    <w:rsid w:val="00AA5CF2"/>
    <w:rsid w:val="00AA6C55"/>
    <w:rsid w:val="00AA7451"/>
    <w:rsid w:val="00AA7720"/>
    <w:rsid w:val="00AA7966"/>
    <w:rsid w:val="00AA7AA1"/>
    <w:rsid w:val="00AB01FB"/>
    <w:rsid w:val="00AB022F"/>
    <w:rsid w:val="00AB0E8F"/>
    <w:rsid w:val="00AB0F6C"/>
    <w:rsid w:val="00AB1C0B"/>
    <w:rsid w:val="00AB1FB0"/>
    <w:rsid w:val="00AB3050"/>
    <w:rsid w:val="00AB4279"/>
    <w:rsid w:val="00AB458B"/>
    <w:rsid w:val="00AB48FB"/>
    <w:rsid w:val="00AB52C8"/>
    <w:rsid w:val="00AB552D"/>
    <w:rsid w:val="00AB58B0"/>
    <w:rsid w:val="00AB592A"/>
    <w:rsid w:val="00AB59E3"/>
    <w:rsid w:val="00AB5D35"/>
    <w:rsid w:val="00AB5EF0"/>
    <w:rsid w:val="00AB61C4"/>
    <w:rsid w:val="00AB6616"/>
    <w:rsid w:val="00AB68EA"/>
    <w:rsid w:val="00AB6CAD"/>
    <w:rsid w:val="00AB6EFF"/>
    <w:rsid w:val="00AB700C"/>
    <w:rsid w:val="00AB7AC3"/>
    <w:rsid w:val="00AB7CD3"/>
    <w:rsid w:val="00AC016B"/>
    <w:rsid w:val="00AC09E6"/>
    <w:rsid w:val="00AC0D9C"/>
    <w:rsid w:val="00AC1002"/>
    <w:rsid w:val="00AC144D"/>
    <w:rsid w:val="00AC17BA"/>
    <w:rsid w:val="00AC1B6C"/>
    <w:rsid w:val="00AC2070"/>
    <w:rsid w:val="00AC25B4"/>
    <w:rsid w:val="00AC27E6"/>
    <w:rsid w:val="00AC2A2C"/>
    <w:rsid w:val="00AC37C3"/>
    <w:rsid w:val="00AC43A9"/>
    <w:rsid w:val="00AC49D1"/>
    <w:rsid w:val="00AC4F44"/>
    <w:rsid w:val="00AC51D2"/>
    <w:rsid w:val="00AC51DF"/>
    <w:rsid w:val="00AC5673"/>
    <w:rsid w:val="00AC5B38"/>
    <w:rsid w:val="00AC5F1A"/>
    <w:rsid w:val="00AC65AA"/>
    <w:rsid w:val="00AC6B00"/>
    <w:rsid w:val="00AC6D94"/>
    <w:rsid w:val="00AC6E79"/>
    <w:rsid w:val="00AD0086"/>
    <w:rsid w:val="00AD02EB"/>
    <w:rsid w:val="00AD0444"/>
    <w:rsid w:val="00AD0AF9"/>
    <w:rsid w:val="00AD0C61"/>
    <w:rsid w:val="00AD12D7"/>
    <w:rsid w:val="00AD13D4"/>
    <w:rsid w:val="00AD1499"/>
    <w:rsid w:val="00AD1665"/>
    <w:rsid w:val="00AD1A1A"/>
    <w:rsid w:val="00AD1BD5"/>
    <w:rsid w:val="00AD1ED8"/>
    <w:rsid w:val="00AD1F36"/>
    <w:rsid w:val="00AD2988"/>
    <w:rsid w:val="00AD2B15"/>
    <w:rsid w:val="00AD2F41"/>
    <w:rsid w:val="00AD337D"/>
    <w:rsid w:val="00AD3974"/>
    <w:rsid w:val="00AD39B2"/>
    <w:rsid w:val="00AD3A56"/>
    <w:rsid w:val="00AD3D70"/>
    <w:rsid w:val="00AD3E88"/>
    <w:rsid w:val="00AD41B4"/>
    <w:rsid w:val="00AD4630"/>
    <w:rsid w:val="00AD54C5"/>
    <w:rsid w:val="00AD573E"/>
    <w:rsid w:val="00AD5E35"/>
    <w:rsid w:val="00AD5F7D"/>
    <w:rsid w:val="00AD6213"/>
    <w:rsid w:val="00AD6A1B"/>
    <w:rsid w:val="00AD7138"/>
    <w:rsid w:val="00AD756D"/>
    <w:rsid w:val="00AD7FC0"/>
    <w:rsid w:val="00AE03F2"/>
    <w:rsid w:val="00AE0AAC"/>
    <w:rsid w:val="00AE0E46"/>
    <w:rsid w:val="00AE1C6D"/>
    <w:rsid w:val="00AE3296"/>
    <w:rsid w:val="00AE3AAD"/>
    <w:rsid w:val="00AE3EC1"/>
    <w:rsid w:val="00AE4BE8"/>
    <w:rsid w:val="00AE4FFB"/>
    <w:rsid w:val="00AE5D49"/>
    <w:rsid w:val="00AE6241"/>
    <w:rsid w:val="00AE780B"/>
    <w:rsid w:val="00AE7819"/>
    <w:rsid w:val="00AE7A80"/>
    <w:rsid w:val="00AF0260"/>
    <w:rsid w:val="00AF0A32"/>
    <w:rsid w:val="00AF0EDC"/>
    <w:rsid w:val="00AF165A"/>
    <w:rsid w:val="00AF238D"/>
    <w:rsid w:val="00AF256D"/>
    <w:rsid w:val="00AF26F9"/>
    <w:rsid w:val="00AF2D62"/>
    <w:rsid w:val="00AF2EBC"/>
    <w:rsid w:val="00AF3109"/>
    <w:rsid w:val="00AF3516"/>
    <w:rsid w:val="00AF351C"/>
    <w:rsid w:val="00AF367B"/>
    <w:rsid w:val="00AF3D48"/>
    <w:rsid w:val="00AF4006"/>
    <w:rsid w:val="00AF4717"/>
    <w:rsid w:val="00AF5657"/>
    <w:rsid w:val="00AF58AC"/>
    <w:rsid w:val="00AF62C5"/>
    <w:rsid w:val="00AF6799"/>
    <w:rsid w:val="00AF682C"/>
    <w:rsid w:val="00AF687B"/>
    <w:rsid w:val="00AF6A1B"/>
    <w:rsid w:val="00AF6C81"/>
    <w:rsid w:val="00AF73D4"/>
    <w:rsid w:val="00AF73E6"/>
    <w:rsid w:val="00AF763E"/>
    <w:rsid w:val="00AF7B49"/>
    <w:rsid w:val="00AF7D14"/>
    <w:rsid w:val="00B00195"/>
    <w:rsid w:val="00B00667"/>
    <w:rsid w:val="00B006ED"/>
    <w:rsid w:val="00B00857"/>
    <w:rsid w:val="00B00B67"/>
    <w:rsid w:val="00B01BEF"/>
    <w:rsid w:val="00B01D91"/>
    <w:rsid w:val="00B02196"/>
    <w:rsid w:val="00B027DB"/>
    <w:rsid w:val="00B0295C"/>
    <w:rsid w:val="00B03105"/>
    <w:rsid w:val="00B04104"/>
    <w:rsid w:val="00B04347"/>
    <w:rsid w:val="00B044C2"/>
    <w:rsid w:val="00B0493D"/>
    <w:rsid w:val="00B051F0"/>
    <w:rsid w:val="00B052E5"/>
    <w:rsid w:val="00B0597F"/>
    <w:rsid w:val="00B05B10"/>
    <w:rsid w:val="00B05B8A"/>
    <w:rsid w:val="00B06722"/>
    <w:rsid w:val="00B06AF8"/>
    <w:rsid w:val="00B06E0F"/>
    <w:rsid w:val="00B06F53"/>
    <w:rsid w:val="00B102FA"/>
    <w:rsid w:val="00B103AB"/>
    <w:rsid w:val="00B10B02"/>
    <w:rsid w:val="00B10DEB"/>
    <w:rsid w:val="00B10F4D"/>
    <w:rsid w:val="00B11812"/>
    <w:rsid w:val="00B1199B"/>
    <w:rsid w:val="00B11AB0"/>
    <w:rsid w:val="00B11BE9"/>
    <w:rsid w:val="00B12319"/>
    <w:rsid w:val="00B12B3D"/>
    <w:rsid w:val="00B12CD2"/>
    <w:rsid w:val="00B12D6E"/>
    <w:rsid w:val="00B1347A"/>
    <w:rsid w:val="00B13518"/>
    <w:rsid w:val="00B13BC0"/>
    <w:rsid w:val="00B13D58"/>
    <w:rsid w:val="00B1465A"/>
    <w:rsid w:val="00B14780"/>
    <w:rsid w:val="00B149CE"/>
    <w:rsid w:val="00B14A1D"/>
    <w:rsid w:val="00B14BC2"/>
    <w:rsid w:val="00B1593B"/>
    <w:rsid w:val="00B15A3C"/>
    <w:rsid w:val="00B15F20"/>
    <w:rsid w:val="00B15FD9"/>
    <w:rsid w:val="00B16989"/>
    <w:rsid w:val="00B1731A"/>
    <w:rsid w:val="00B1777E"/>
    <w:rsid w:val="00B179F9"/>
    <w:rsid w:val="00B17B90"/>
    <w:rsid w:val="00B17EF8"/>
    <w:rsid w:val="00B20703"/>
    <w:rsid w:val="00B21207"/>
    <w:rsid w:val="00B21BF5"/>
    <w:rsid w:val="00B22312"/>
    <w:rsid w:val="00B2264A"/>
    <w:rsid w:val="00B2287C"/>
    <w:rsid w:val="00B228F1"/>
    <w:rsid w:val="00B23451"/>
    <w:rsid w:val="00B2397D"/>
    <w:rsid w:val="00B239C9"/>
    <w:rsid w:val="00B23B13"/>
    <w:rsid w:val="00B23C8F"/>
    <w:rsid w:val="00B2493C"/>
    <w:rsid w:val="00B2494D"/>
    <w:rsid w:val="00B2495D"/>
    <w:rsid w:val="00B24DBB"/>
    <w:rsid w:val="00B25578"/>
    <w:rsid w:val="00B256B4"/>
    <w:rsid w:val="00B25A96"/>
    <w:rsid w:val="00B265C9"/>
    <w:rsid w:val="00B269C3"/>
    <w:rsid w:val="00B26CC8"/>
    <w:rsid w:val="00B2720C"/>
    <w:rsid w:val="00B27FA1"/>
    <w:rsid w:val="00B300FF"/>
    <w:rsid w:val="00B302A9"/>
    <w:rsid w:val="00B302CA"/>
    <w:rsid w:val="00B30761"/>
    <w:rsid w:val="00B30C10"/>
    <w:rsid w:val="00B30DE6"/>
    <w:rsid w:val="00B30E31"/>
    <w:rsid w:val="00B317D8"/>
    <w:rsid w:val="00B31BCA"/>
    <w:rsid w:val="00B31CDB"/>
    <w:rsid w:val="00B31E97"/>
    <w:rsid w:val="00B31F84"/>
    <w:rsid w:val="00B322C9"/>
    <w:rsid w:val="00B322F5"/>
    <w:rsid w:val="00B32307"/>
    <w:rsid w:val="00B32680"/>
    <w:rsid w:val="00B329F2"/>
    <w:rsid w:val="00B32B7F"/>
    <w:rsid w:val="00B32BA9"/>
    <w:rsid w:val="00B32D71"/>
    <w:rsid w:val="00B33072"/>
    <w:rsid w:val="00B330DB"/>
    <w:rsid w:val="00B33832"/>
    <w:rsid w:val="00B33DB9"/>
    <w:rsid w:val="00B340F4"/>
    <w:rsid w:val="00B35049"/>
    <w:rsid w:val="00B35255"/>
    <w:rsid w:val="00B35824"/>
    <w:rsid w:val="00B35BD5"/>
    <w:rsid w:val="00B35D32"/>
    <w:rsid w:val="00B35DE7"/>
    <w:rsid w:val="00B3601B"/>
    <w:rsid w:val="00B36327"/>
    <w:rsid w:val="00B36AD2"/>
    <w:rsid w:val="00B3703F"/>
    <w:rsid w:val="00B370CC"/>
    <w:rsid w:val="00B374CC"/>
    <w:rsid w:val="00B37790"/>
    <w:rsid w:val="00B378C0"/>
    <w:rsid w:val="00B37D6C"/>
    <w:rsid w:val="00B4022D"/>
    <w:rsid w:val="00B404C2"/>
    <w:rsid w:val="00B40906"/>
    <w:rsid w:val="00B41294"/>
    <w:rsid w:val="00B415D8"/>
    <w:rsid w:val="00B424A9"/>
    <w:rsid w:val="00B42AEC"/>
    <w:rsid w:val="00B42D23"/>
    <w:rsid w:val="00B42DEF"/>
    <w:rsid w:val="00B439AB"/>
    <w:rsid w:val="00B43E90"/>
    <w:rsid w:val="00B44352"/>
    <w:rsid w:val="00B448B1"/>
    <w:rsid w:val="00B44B28"/>
    <w:rsid w:val="00B44FBF"/>
    <w:rsid w:val="00B451CB"/>
    <w:rsid w:val="00B452F8"/>
    <w:rsid w:val="00B45520"/>
    <w:rsid w:val="00B4560D"/>
    <w:rsid w:val="00B45BD8"/>
    <w:rsid w:val="00B45C87"/>
    <w:rsid w:val="00B4643A"/>
    <w:rsid w:val="00B46445"/>
    <w:rsid w:val="00B464FD"/>
    <w:rsid w:val="00B46711"/>
    <w:rsid w:val="00B46D7F"/>
    <w:rsid w:val="00B4753E"/>
    <w:rsid w:val="00B47D96"/>
    <w:rsid w:val="00B500BA"/>
    <w:rsid w:val="00B50217"/>
    <w:rsid w:val="00B504FC"/>
    <w:rsid w:val="00B50760"/>
    <w:rsid w:val="00B50816"/>
    <w:rsid w:val="00B50B91"/>
    <w:rsid w:val="00B50C58"/>
    <w:rsid w:val="00B50D2D"/>
    <w:rsid w:val="00B511D0"/>
    <w:rsid w:val="00B5216C"/>
    <w:rsid w:val="00B5292A"/>
    <w:rsid w:val="00B52E6A"/>
    <w:rsid w:val="00B53311"/>
    <w:rsid w:val="00B5337B"/>
    <w:rsid w:val="00B53F1F"/>
    <w:rsid w:val="00B54233"/>
    <w:rsid w:val="00B5442F"/>
    <w:rsid w:val="00B54955"/>
    <w:rsid w:val="00B54D1E"/>
    <w:rsid w:val="00B550C8"/>
    <w:rsid w:val="00B550F7"/>
    <w:rsid w:val="00B55320"/>
    <w:rsid w:val="00B555A5"/>
    <w:rsid w:val="00B558F4"/>
    <w:rsid w:val="00B55BE4"/>
    <w:rsid w:val="00B55F8E"/>
    <w:rsid w:val="00B56128"/>
    <w:rsid w:val="00B562C2"/>
    <w:rsid w:val="00B5662B"/>
    <w:rsid w:val="00B5672B"/>
    <w:rsid w:val="00B57336"/>
    <w:rsid w:val="00B57698"/>
    <w:rsid w:val="00B57D4B"/>
    <w:rsid w:val="00B60E6C"/>
    <w:rsid w:val="00B60EB5"/>
    <w:rsid w:val="00B60F0F"/>
    <w:rsid w:val="00B619B7"/>
    <w:rsid w:val="00B61DBC"/>
    <w:rsid w:val="00B61F25"/>
    <w:rsid w:val="00B620B8"/>
    <w:rsid w:val="00B62E56"/>
    <w:rsid w:val="00B6388C"/>
    <w:rsid w:val="00B639B8"/>
    <w:rsid w:val="00B639EF"/>
    <w:rsid w:val="00B63C74"/>
    <w:rsid w:val="00B63CC7"/>
    <w:rsid w:val="00B64408"/>
    <w:rsid w:val="00B646B9"/>
    <w:rsid w:val="00B646FF"/>
    <w:rsid w:val="00B64CD0"/>
    <w:rsid w:val="00B64F7B"/>
    <w:rsid w:val="00B65288"/>
    <w:rsid w:val="00B657B1"/>
    <w:rsid w:val="00B66212"/>
    <w:rsid w:val="00B665E7"/>
    <w:rsid w:val="00B666AE"/>
    <w:rsid w:val="00B66D46"/>
    <w:rsid w:val="00B66D67"/>
    <w:rsid w:val="00B66FDE"/>
    <w:rsid w:val="00B6710C"/>
    <w:rsid w:val="00B67ED4"/>
    <w:rsid w:val="00B700B7"/>
    <w:rsid w:val="00B702E2"/>
    <w:rsid w:val="00B705C1"/>
    <w:rsid w:val="00B70678"/>
    <w:rsid w:val="00B70A16"/>
    <w:rsid w:val="00B70AEA"/>
    <w:rsid w:val="00B70B54"/>
    <w:rsid w:val="00B71351"/>
    <w:rsid w:val="00B7142C"/>
    <w:rsid w:val="00B71564"/>
    <w:rsid w:val="00B718D6"/>
    <w:rsid w:val="00B71DC7"/>
    <w:rsid w:val="00B72281"/>
    <w:rsid w:val="00B72522"/>
    <w:rsid w:val="00B72B24"/>
    <w:rsid w:val="00B72F49"/>
    <w:rsid w:val="00B73182"/>
    <w:rsid w:val="00B73908"/>
    <w:rsid w:val="00B73EF5"/>
    <w:rsid w:val="00B73FF6"/>
    <w:rsid w:val="00B763ED"/>
    <w:rsid w:val="00B766A5"/>
    <w:rsid w:val="00B767DF"/>
    <w:rsid w:val="00B76B38"/>
    <w:rsid w:val="00B76BB4"/>
    <w:rsid w:val="00B76D19"/>
    <w:rsid w:val="00B77935"/>
    <w:rsid w:val="00B81003"/>
    <w:rsid w:val="00B81142"/>
    <w:rsid w:val="00B8180F"/>
    <w:rsid w:val="00B81EAC"/>
    <w:rsid w:val="00B82C6E"/>
    <w:rsid w:val="00B82CE0"/>
    <w:rsid w:val="00B82EFA"/>
    <w:rsid w:val="00B8329C"/>
    <w:rsid w:val="00B83469"/>
    <w:rsid w:val="00B8377F"/>
    <w:rsid w:val="00B83A16"/>
    <w:rsid w:val="00B84284"/>
    <w:rsid w:val="00B84640"/>
    <w:rsid w:val="00B861A7"/>
    <w:rsid w:val="00B868E2"/>
    <w:rsid w:val="00B869A6"/>
    <w:rsid w:val="00B870D5"/>
    <w:rsid w:val="00B87171"/>
    <w:rsid w:val="00B872C3"/>
    <w:rsid w:val="00B87956"/>
    <w:rsid w:val="00B879E9"/>
    <w:rsid w:val="00B87E2B"/>
    <w:rsid w:val="00B90D05"/>
    <w:rsid w:val="00B91469"/>
    <w:rsid w:val="00B91705"/>
    <w:rsid w:val="00B91B2E"/>
    <w:rsid w:val="00B9209C"/>
    <w:rsid w:val="00B92E8F"/>
    <w:rsid w:val="00B9340F"/>
    <w:rsid w:val="00B9370A"/>
    <w:rsid w:val="00B93DF9"/>
    <w:rsid w:val="00B945B0"/>
    <w:rsid w:val="00B95295"/>
    <w:rsid w:val="00B95773"/>
    <w:rsid w:val="00B958D2"/>
    <w:rsid w:val="00B95A9B"/>
    <w:rsid w:val="00B95CBD"/>
    <w:rsid w:val="00BA0018"/>
    <w:rsid w:val="00BA038E"/>
    <w:rsid w:val="00BA0997"/>
    <w:rsid w:val="00BA0FF2"/>
    <w:rsid w:val="00BA188B"/>
    <w:rsid w:val="00BA1F07"/>
    <w:rsid w:val="00BA215B"/>
    <w:rsid w:val="00BA2298"/>
    <w:rsid w:val="00BA2571"/>
    <w:rsid w:val="00BA263F"/>
    <w:rsid w:val="00BA272A"/>
    <w:rsid w:val="00BA277C"/>
    <w:rsid w:val="00BA2914"/>
    <w:rsid w:val="00BA2EF0"/>
    <w:rsid w:val="00BA2F16"/>
    <w:rsid w:val="00BA37BC"/>
    <w:rsid w:val="00BA38EF"/>
    <w:rsid w:val="00BA48D3"/>
    <w:rsid w:val="00BA506A"/>
    <w:rsid w:val="00BA5233"/>
    <w:rsid w:val="00BA5614"/>
    <w:rsid w:val="00BA579B"/>
    <w:rsid w:val="00BA5BC9"/>
    <w:rsid w:val="00BA5C70"/>
    <w:rsid w:val="00BA5F01"/>
    <w:rsid w:val="00BA6176"/>
    <w:rsid w:val="00BA643F"/>
    <w:rsid w:val="00BA6550"/>
    <w:rsid w:val="00BA65A4"/>
    <w:rsid w:val="00BA699B"/>
    <w:rsid w:val="00BA731E"/>
    <w:rsid w:val="00BB013B"/>
    <w:rsid w:val="00BB0444"/>
    <w:rsid w:val="00BB0704"/>
    <w:rsid w:val="00BB09BE"/>
    <w:rsid w:val="00BB0B50"/>
    <w:rsid w:val="00BB1382"/>
    <w:rsid w:val="00BB141B"/>
    <w:rsid w:val="00BB2285"/>
    <w:rsid w:val="00BB23AC"/>
    <w:rsid w:val="00BB2ABE"/>
    <w:rsid w:val="00BB32E1"/>
    <w:rsid w:val="00BB342E"/>
    <w:rsid w:val="00BB3655"/>
    <w:rsid w:val="00BB382A"/>
    <w:rsid w:val="00BB392B"/>
    <w:rsid w:val="00BB3CA0"/>
    <w:rsid w:val="00BB4CA0"/>
    <w:rsid w:val="00BB4D2A"/>
    <w:rsid w:val="00BB4EDC"/>
    <w:rsid w:val="00BB4F1A"/>
    <w:rsid w:val="00BB5522"/>
    <w:rsid w:val="00BB614C"/>
    <w:rsid w:val="00BB61EB"/>
    <w:rsid w:val="00BB6A9F"/>
    <w:rsid w:val="00BB6AE7"/>
    <w:rsid w:val="00BB6BC0"/>
    <w:rsid w:val="00BB7133"/>
    <w:rsid w:val="00BB734A"/>
    <w:rsid w:val="00BB7E69"/>
    <w:rsid w:val="00BC00AF"/>
    <w:rsid w:val="00BC0451"/>
    <w:rsid w:val="00BC0523"/>
    <w:rsid w:val="00BC057B"/>
    <w:rsid w:val="00BC097D"/>
    <w:rsid w:val="00BC0B86"/>
    <w:rsid w:val="00BC0BF1"/>
    <w:rsid w:val="00BC0F85"/>
    <w:rsid w:val="00BC2120"/>
    <w:rsid w:val="00BC2665"/>
    <w:rsid w:val="00BC2F42"/>
    <w:rsid w:val="00BC3369"/>
    <w:rsid w:val="00BC398A"/>
    <w:rsid w:val="00BC3DBA"/>
    <w:rsid w:val="00BC3FD1"/>
    <w:rsid w:val="00BC3FF2"/>
    <w:rsid w:val="00BC42AC"/>
    <w:rsid w:val="00BC46CC"/>
    <w:rsid w:val="00BC4A17"/>
    <w:rsid w:val="00BC53AF"/>
    <w:rsid w:val="00BC53DD"/>
    <w:rsid w:val="00BC68F1"/>
    <w:rsid w:val="00BD03C4"/>
    <w:rsid w:val="00BD0A63"/>
    <w:rsid w:val="00BD0D25"/>
    <w:rsid w:val="00BD1017"/>
    <w:rsid w:val="00BD1369"/>
    <w:rsid w:val="00BD15E9"/>
    <w:rsid w:val="00BD1B38"/>
    <w:rsid w:val="00BD1BA1"/>
    <w:rsid w:val="00BD1BCC"/>
    <w:rsid w:val="00BD1C12"/>
    <w:rsid w:val="00BD2C95"/>
    <w:rsid w:val="00BD2E29"/>
    <w:rsid w:val="00BD3166"/>
    <w:rsid w:val="00BD3977"/>
    <w:rsid w:val="00BD493F"/>
    <w:rsid w:val="00BD4950"/>
    <w:rsid w:val="00BD4E1B"/>
    <w:rsid w:val="00BD4F3F"/>
    <w:rsid w:val="00BD528E"/>
    <w:rsid w:val="00BD53F5"/>
    <w:rsid w:val="00BD5BE7"/>
    <w:rsid w:val="00BD5FEE"/>
    <w:rsid w:val="00BD6204"/>
    <w:rsid w:val="00BD62AB"/>
    <w:rsid w:val="00BD699D"/>
    <w:rsid w:val="00BD69D9"/>
    <w:rsid w:val="00BD7508"/>
    <w:rsid w:val="00BD7934"/>
    <w:rsid w:val="00BD7AAE"/>
    <w:rsid w:val="00BD7AC5"/>
    <w:rsid w:val="00BD7BAD"/>
    <w:rsid w:val="00BE0183"/>
    <w:rsid w:val="00BE149B"/>
    <w:rsid w:val="00BE16F5"/>
    <w:rsid w:val="00BE1A6A"/>
    <w:rsid w:val="00BE1CC8"/>
    <w:rsid w:val="00BE1FC9"/>
    <w:rsid w:val="00BE2864"/>
    <w:rsid w:val="00BE2AC1"/>
    <w:rsid w:val="00BE2E38"/>
    <w:rsid w:val="00BE2EF0"/>
    <w:rsid w:val="00BE42C0"/>
    <w:rsid w:val="00BE4858"/>
    <w:rsid w:val="00BE4B58"/>
    <w:rsid w:val="00BE554B"/>
    <w:rsid w:val="00BE6A68"/>
    <w:rsid w:val="00BE6A7D"/>
    <w:rsid w:val="00BE6E9C"/>
    <w:rsid w:val="00BE7333"/>
    <w:rsid w:val="00BE7982"/>
    <w:rsid w:val="00BE799D"/>
    <w:rsid w:val="00BE7D6D"/>
    <w:rsid w:val="00BF0A30"/>
    <w:rsid w:val="00BF0AD5"/>
    <w:rsid w:val="00BF0B4F"/>
    <w:rsid w:val="00BF136A"/>
    <w:rsid w:val="00BF1678"/>
    <w:rsid w:val="00BF19E1"/>
    <w:rsid w:val="00BF1BC6"/>
    <w:rsid w:val="00BF1DDB"/>
    <w:rsid w:val="00BF23EA"/>
    <w:rsid w:val="00BF2463"/>
    <w:rsid w:val="00BF247A"/>
    <w:rsid w:val="00BF24BD"/>
    <w:rsid w:val="00BF285E"/>
    <w:rsid w:val="00BF2E15"/>
    <w:rsid w:val="00BF2EA5"/>
    <w:rsid w:val="00BF3EAD"/>
    <w:rsid w:val="00BF3F15"/>
    <w:rsid w:val="00BF420C"/>
    <w:rsid w:val="00BF4231"/>
    <w:rsid w:val="00BF4393"/>
    <w:rsid w:val="00BF43D4"/>
    <w:rsid w:val="00BF4591"/>
    <w:rsid w:val="00BF4A08"/>
    <w:rsid w:val="00BF4BA5"/>
    <w:rsid w:val="00BF4F1E"/>
    <w:rsid w:val="00BF4F9D"/>
    <w:rsid w:val="00BF5111"/>
    <w:rsid w:val="00BF532D"/>
    <w:rsid w:val="00BF54CA"/>
    <w:rsid w:val="00BF5F4A"/>
    <w:rsid w:val="00BF62BB"/>
    <w:rsid w:val="00BF64D2"/>
    <w:rsid w:val="00BF70E5"/>
    <w:rsid w:val="00BF725C"/>
    <w:rsid w:val="00BF7288"/>
    <w:rsid w:val="00C0017C"/>
    <w:rsid w:val="00C0039A"/>
    <w:rsid w:val="00C00FA4"/>
    <w:rsid w:val="00C01A8E"/>
    <w:rsid w:val="00C01AA5"/>
    <w:rsid w:val="00C021BB"/>
    <w:rsid w:val="00C022C5"/>
    <w:rsid w:val="00C024D4"/>
    <w:rsid w:val="00C02881"/>
    <w:rsid w:val="00C02F08"/>
    <w:rsid w:val="00C0362F"/>
    <w:rsid w:val="00C03F50"/>
    <w:rsid w:val="00C04184"/>
    <w:rsid w:val="00C04DE0"/>
    <w:rsid w:val="00C04FFB"/>
    <w:rsid w:val="00C057DF"/>
    <w:rsid w:val="00C059D4"/>
    <w:rsid w:val="00C05F53"/>
    <w:rsid w:val="00C061AA"/>
    <w:rsid w:val="00C06330"/>
    <w:rsid w:val="00C063EB"/>
    <w:rsid w:val="00C0670D"/>
    <w:rsid w:val="00C06B94"/>
    <w:rsid w:val="00C07C7D"/>
    <w:rsid w:val="00C07D1F"/>
    <w:rsid w:val="00C100F2"/>
    <w:rsid w:val="00C1015A"/>
    <w:rsid w:val="00C11A2C"/>
    <w:rsid w:val="00C11E17"/>
    <w:rsid w:val="00C12810"/>
    <w:rsid w:val="00C139D3"/>
    <w:rsid w:val="00C13C5A"/>
    <w:rsid w:val="00C141CC"/>
    <w:rsid w:val="00C1453F"/>
    <w:rsid w:val="00C1474F"/>
    <w:rsid w:val="00C15C03"/>
    <w:rsid w:val="00C162F1"/>
    <w:rsid w:val="00C1641C"/>
    <w:rsid w:val="00C16B25"/>
    <w:rsid w:val="00C17704"/>
    <w:rsid w:val="00C1798A"/>
    <w:rsid w:val="00C17E04"/>
    <w:rsid w:val="00C2035D"/>
    <w:rsid w:val="00C20BDA"/>
    <w:rsid w:val="00C2127A"/>
    <w:rsid w:val="00C21314"/>
    <w:rsid w:val="00C21A83"/>
    <w:rsid w:val="00C22045"/>
    <w:rsid w:val="00C22223"/>
    <w:rsid w:val="00C22462"/>
    <w:rsid w:val="00C22FA4"/>
    <w:rsid w:val="00C22FE0"/>
    <w:rsid w:val="00C23145"/>
    <w:rsid w:val="00C23245"/>
    <w:rsid w:val="00C23546"/>
    <w:rsid w:val="00C237B9"/>
    <w:rsid w:val="00C23BC2"/>
    <w:rsid w:val="00C23C09"/>
    <w:rsid w:val="00C2407F"/>
    <w:rsid w:val="00C24C2F"/>
    <w:rsid w:val="00C24ED8"/>
    <w:rsid w:val="00C25CBF"/>
    <w:rsid w:val="00C26CF2"/>
    <w:rsid w:val="00C27235"/>
    <w:rsid w:val="00C3014F"/>
    <w:rsid w:val="00C3057C"/>
    <w:rsid w:val="00C30790"/>
    <w:rsid w:val="00C309E5"/>
    <w:rsid w:val="00C30F4D"/>
    <w:rsid w:val="00C31164"/>
    <w:rsid w:val="00C31326"/>
    <w:rsid w:val="00C31A2E"/>
    <w:rsid w:val="00C31BAD"/>
    <w:rsid w:val="00C31D19"/>
    <w:rsid w:val="00C31E08"/>
    <w:rsid w:val="00C31E39"/>
    <w:rsid w:val="00C31ECF"/>
    <w:rsid w:val="00C3204D"/>
    <w:rsid w:val="00C32474"/>
    <w:rsid w:val="00C326A2"/>
    <w:rsid w:val="00C329C3"/>
    <w:rsid w:val="00C33469"/>
    <w:rsid w:val="00C33598"/>
    <w:rsid w:val="00C33799"/>
    <w:rsid w:val="00C3384E"/>
    <w:rsid w:val="00C33997"/>
    <w:rsid w:val="00C3425B"/>
    <w:rsid w:val="00C34496"/>
    <w:rsid w:val="00C34A5D"/>
    <w:rsid w:val="00C35FED"/>
    <w:rsid w:val="00C36555"/>
    <w:rsid w:val="00C37331"/>
    <w:rsid w:val="00C37B4D"/>
    <w:rsid w:val="00C37CCA"/>
    <w:rsid w:val="00C37F8D"/>
    <w:rsid w:val="00C40165"/>
    <w:rsid w:val="00C409A8"/>
    <w:rsid w:val="00C4115F"/>
    <w:rsid w:val="00C412F5"/>
    <w:rsid w:val="00C416DB"/>
    <w:rsid w:val="00C421F8"/>
    <w:rsid w:val="00C42B38"/>
    <w:rsid w:val="00C430E7"/>
    <w:rsid w:val="00C432E7"/>
    <w:rsid w:val="00C43880"/>
    <w:rsid w:val="00C43AF1"/>
    <w:rsid w:val="00C43CFC"/>
    <w:rsid w:val="00C43E24"/>
    <w:rsid w:val="00C4521D"/>
    <w:rsid w:val="00C452BF"/>
    <w:rsid w:val="00C45340"/>
    <w:rsid w:val="00C4598D"/>
    <w:rsid w:val="00C459B6"/>
    <w:rsid w:val="00C45B27"/>
    <w:rsid w:val="00C45BF3"/>
    <w:rsid w:val="00C45D3A"/>
    <w:rsid w:val="00C46471"/>
    <w:rsid w:val="00C46A5D"/>
    <w:rsid w:val="00C46AD9"/>
    <w:rsid w:val="00C47331"/>
    <w:rsid w:val="00C4743C"/>
    <w:rsid w:val="00C47C3D"/>
    <w:rsid w:val="00C5020D"/>
    <w:rsid w:val="00C50356"/>
    <w:rsid w:val="00C50A57"/>
    <w:rsid w:val="00C50BE6"/>
    <w:rsid w:val="00C518C0"/>
    <w:rsid w:val="00C51F02"/>
    <w:rsid w:val="00C52072"/>
    <w:rsid w:val="00C52B43"/>
    <w:rsid w:val="00C53065"/>
    <w:rsid w:val="00C53400"/>
    <w:rsid w:val="00C537DC"/>
    <w:rsid w:val="00C53E40"/>
    <w:rsid w:val="00C541FD"/>
    <w:rsid w:val="00C54D7C"/>
    <w:rsid w:val="00C54DE2"/>
    <w:rsid w:val="00C5500C"/>
    <w:rsid w:val="00C55319"/>
    <w:rsid w:val="00C5552D"/>
    <w:rsid w:val="00C566D3"/>
    <w:rsid w:val="00C569C9"/>
    <w:rsid w:val="00C5717F"/>
    <w:rsid w:val="00C57193"/>
    <w:rsid w:val="00C576CF"/>
    <w:rsid w:val="00C577A8"/>
    <w:rsid w:val="00C579BB"/>
    <w:rsid w:val="00C579F1"/>
    <w:rsid w:val="00C57B08"/>
    <w:rsid w:val="00C57D57"/>
    <w:rsid w:val="00C60128"/>
    <w:rsid w:val="00C607E8"/>
    <w:rsid w:val="00C60904"/>
    <w:rsid w:val="00C60AAE"/>
    <w:rsid w:val="00C61075"/>
    <w:rsid w:val="00C61258"/>
    <w:rsid w:val="00C61306"/>
    <w:rsid w:val="00C61D1D"/>
    <w:rsid w:val="00C61EBF"/>
    <w:rsid w:val="00C61FBA"/>
    <w:rsid w:val="00C625A4"/>
    <w:rsid w:val="00C62F93"/>
    <w:rsid w:val="00C63485"/>
    <w:rsid w:val="00C642F1"/>
    <w:rsid w:val="00C64F45"/>
    <w:rsid w:val="00C652DF"/>
    <w:rsid w:val="00C65CE6"/>
    <w:rsid w:val="00C65F29"/>
    <w:rsid w:val="00C66089"/>
    <w:rsid w:val="00C66CB2"/>
    <w:rsid w:val="00C6765E"/>
    <w:rsid w:val="00C67B10"/>
    <w:rsid w:val="00C67D57"/>
    <w:rsid w:val="00C67DA9"/>
    <w:rsid w:val="00C67FE9"/>
    <w:rsid w:val="00C706DA"/>
    <w:rsid w:val="00C70B18"/>
    <w:rsid w:val="00C717BC"/>
    <w:rsid w:val="00C71ABA"/>
    <w:rsid w:val="00C71C43"/>
    <w:rsid w:val="00C71DE2"/>
    <w:rsid w:val="00C72F9D"/>
    <w:rsid w:val="00C734BD"/>
    <w:rsid w:val="00C7409E"/>
    <w:rsid w:val="00C74192"/>
    <w:rsid w:val="00C7419B"/>
    <w:rsid w:val="00C74810"/>
    <w:rsid w:val="00C748D5"/>
    <w:rsid w:val="00C74DCC"/>
    <w:rsid w:val="00C75584"/>
    <w:rsid w:val="00C75684"/>
    <w:rsid w:val="00C75BB4"/>
    <w:rsid w:val="00C761D0"/>
    <w:rsid w:val="00C771C0"/>
    <w:rsid w:val="00C7781A"/>
    <w:rsid w:val="00C77A37"/>
    <w:rsid w:val="00C77D6C"/>
    <w:rsid w:val="00C80570"/>
    <w:rsid w:val="00C8088D"/>
    <w:rsid w:val="00C80F82"/>
    <w:rsid w:val="00C81C2D"/>
    <w:rsid w:val="00C81FD5"/>
    <w:rsid w:val="00C825A7"/>
    <w:rsid w:val="00C82782"/>
    <w:rsid w:val="00C82A13"/>
    <w:rsid w:val="00C836EB"/>
    <w:rsid w:val="00C838F6"/>
    <w:rsid w:val="00C8395C"/>
    <w:rsid w:val="00C842DE"/>
    <w:rsid w:val="00C84C2D"/>
    <w:rsid w:val="00C85146"/>
    <w:rsid w:val="00C8579A"/>
    <w:rsid w:val="00C8629C"/>
    <w:rsid w:val="00C865C7"/>
    <w:rsid w:val="00C86A1E"/>
    <w:rsid w:val="00C86A6A"/>
    <w:rsid w:val="00C872CF"/>
    <w:rsid w:val="00C877FE"/>
    <w:rsid w:val="00C87B30"/>
    <w:rsid w:val="00C87C8D"/>
    <w:rsid w:val="00C9007E"/>
    <w:rsid w:val="00C904C1"/>
    <w:rsid w:val="00C904F0"/>
    <w:rsid w:val="00C90A48"/>
    <w:rsid w:val="00C90D6E"/>
    <w:rsid w:val="00C91286"/>
    <w:rsid w:val="00C9141D"/>
    <w:rsid w:val="00C91EAB"/>
    <w:rsid w:val="00C92BA0"/>
    <w:rsid w:val="00C931E7"/>
    <w:rsid w:val="00C9339D"/>
    <w:rsid w:val="00C93469"/>
    <w:rsid w:val="00C93AA1"/>
    <w:rsid w:val="00C93BB1"/>
    <w:rsid w:val="00C943A2"/>
    <w:rsid w:val="00C94880"/>
    <w:rsid w:val="00C94B5B"/>
    <w:rsid w:val="00C94CAF"/>
    <w:rsid w:val="00C95AF1"/>
    <w:rsid w:val="00C95E74"/>
    <w:rsid w:val="00C978B5"/>
    <w:rsid w:val="00C9796B"/>
    <w:rsid w:val="00C97D7D"/>
    <w:rsid w:val="00C97E48"/>
    <w:rsid w:val="00CA02AB"/>
    <w:rsid w:val="00CA071D"/>
    <w:rsid w:val="00CA1088"/>
    <w:rsid w:val="00CA11D5"/>
    <w:rsid w:val="00CA1485"/>
    <w:rsid w:val="00CA1B23"/>
    <w:rsid w:val="00CA1E6E"/>
    <w:rsid w:val="00CA1FE5"/>
    <w:rsid w:val="00CA25B2"/>
    <w:rsid w:val="00CA2727"/>
    <w:rsid w:val="00CA2A24"/>
    <w:rsid w:val="00CA2DFB"/>
    <w:rsid w:val="00CA302D"/>
    <w:rsid w:val="00CA347D"/>
    <w:rsid w:val="00CA357C"/>
    <w:rsid w:val="00CA37E0"/>
    <w:rsid w:val="00CA39EE"/>
    <w:rsid w:val="00CA3DEC"/>
    <w:rsid w:val="00CA3F41"/>
    <w:rsid w:val="00CA40C5"/>
    <w:rsid w:val="00CA4865"/>
    <w:rsid w:val="00CA4B88"/>
    <w:rsid w:val="00CA5435"/>
    <w:rsid w:val="00CA55A0"/>
    <w:rsid w:val="00CA55E6"/>
    <w:rsid w:val="00CA578C"/>
    <w:rsid w:val="00CA69AA"/>
    <w:rsid w:val="00CA6BCC"/>
    <w:rsid w:val="00CA6CD5"/>
    <w:rsid w:val="00CA70A9"/>
    <w:rsid w:val="00CA7435"/>
    <w:rsid w:val="00CB00E4"/>
    <w:rsid w:val="00CB02E8"/>
    <w:rsid w:val="00CB0EB9"/>
    <w:rsid w:val="00CB10B8"/>
    <w:rsid w:val="00CB1109"/>
    <w:rsid w:val="00CB1138"/>
    <w:rsid w:val="00CB1681"/>
    <w:rsid w:val="00CB23AE"/>
    <w:rsid w:val="00CB27FE"/>
    <w:rsid w:val="00CB2A54"/>
    <w:rsid w:val="00CB2C55"/>
    <w:rsid w:val="00CB2D0C"/>
    <w:rsid w:val="00CB2FED"/>
    <w:rsid w:val="00CB3591"/>
    <w:rsid w:val="00CB3962"/>
    <w:rsid w:val="00CB39DC"/>
    <w:rsid w:val="00CB3C4B"/>
    <w:rsid w:val="00CB4738"/>
    <w:rsid w:val="00CB4B0C"/>
    <w:rsid w:val="00CB52CB"/>
    <w:rsid w:val="00CB55CF"/>
    <w:rsid w:val="00CB5748"/>
    <w:rsid w:val="00CB61D9"/>
    <w:rsid w:val="00CB66AC"/>
    <w:rsid w:val="00CB6A85"/>
    <w:rsid w:val="00CB702D"/>
    <w:rsid w:val="00CB7898"/>
    <w:rsid w:val="00CB7EB1"/>
    <w:rsid w:val="00CC0121"/>
    <w:rsid w:val="00CC0186"/>
    <w:rsid w:val="00CC0598"/>
    <w:rsid w:val="00CC0C21"/>
    <w:rsid w:val="00CC0FA2"/>
    <w:rsid w:val="00CC1459"/>
    <w:rsid w:val="00CC1B64"/>
    <w:rsid w:val="00CC229D"/>
    <w:rsid w:val="00CC269B"/>
    <w:rsid w:val="00CC2B73"/>
    <w:rsid w:val="00CC35F7"/>
    <w:rsid w:val="00CC3976"/>
    <w:rsid w:val="00CC51D4"/>
    <w:rsid w:val="00CC57E3"/>
    <w:rsid w:val="00CC586C"/>
    <w:rsid w:val="00CC5921"/>
    <w:rsid w:val="00CC5E8A"/>
    <w:rsid w:val="00CC5E9B"/>
    <w:rsid w:val="00CC6474"/>
    <w:rsid w:val="00CC6CA5"/>
    <w:rsid w:val="00CC72EE"/>
    <w:rsid w:val="00CC77D0"/>
    <w:rsid w:val="00CC7ED7"/>
    <w:rsid w:val="00CD0DB9"/>
    <w:rsid w:val="00CD11A5"/>
    <w:rsid w:val="00CD143F"/>
    <w:rsid w:val="00CD1DA2"/>
    <w:rsid w:val="00CD1E43"/>
    <w:rsid w:val="00CD1F50"/>
    <w:rsid w:val="00CD2370"/>
    <w:rsid w:val="00CD2BA6"/>
    <w:rsid w:val="00CD2BF2"/>
    <w:rsid w:val="00CD2D37"/>
    <w:rsid w:val="00CD3276"/>
    <w:rsid w:val="00CD3953"/>
    <w:rsid w:val="00CD3AEC"/>
    <w:rsid w:val="00CD3BAC"/>
    <w:rsid w:val="00CD3C68"/>
    <w:rsid w:val="00CD3F51"/>
    <w:rsid w:val="00CD4336"/>
    <w:rsid w:val="00CD4C0F"/>
    <w:rsid w:val="00CD4D97"/>
    <w:rsid w:val="00CD4E8C"/>
    <w:rsid w:val="00CD5201"/>
    <w:rsid w:val="00CD5934"/>
    <w:rsid w:val="00CD5A7A"/>
    <w:rsid w:val="00CD6276"/>
    <w:rsid w:val="00CD62B6"/>
    <w:rsid w:val="00CD69E7"/>
    <w:rsid w:val="00CD6CBB"/>
    <w:rsid w:val="00CD7678"/>
    <w:rsid w:val="00CE01DD"/>
    <w:rsid w:val="00CE068D"/>
    <w:rsid w:val="00CE0CF2"/>
    <w:rsid w:val="00CE0EF3"/>
    <w:rsid w:val="00CE12D0"/>
    <w:rsid w:val="00CE13EF"/>
    <w:rsid w:val="00CE167F"/>
    <w:rsid w:val="00CE16AB"/>
    <w:rsid w:val="00CE17D0"/>
    <w:rsid w:val="00CE1EAC"/>
    <w:rsid w:val="00CE23FD"/>
    <w:rsid w:val="00CE28F6"/>
    <w:rsid w:val="00CE3805"/>
    <w:rsid w:val="00CE3AFB"/>
    <w:rsid w:val="00CE4108"/>
    <w:rsid w:val="00CE46B6"/>
    <w:rsid w:val="00CE47F6"/>
    <w:rsid w:val="00CE481A"/>
    <w:rsid w:val="00CE4918"/>
    <w:rsid w:val="00CE4A74"/>
    <w:rsid w:val="00CE4F67"/>
    <w:rsid w:val="00CE5010"/>
    <w:rsid w:val="00CE51BC"/>
    <w:rsid w:val="00CE57E6"/>
    <w:rsid w:val="00CE5C63"/>
    <w:rsid w:val="00CE5CF0"/>
    <w:rsid w:val="00CE7132"/>
    <w:rsid w:val="00CE715C"/>
    <w:rsid w:val="00CE753A"/>
    <w:rsid w:val="00CE7620"/>
    <w:rsid w:val="00CE7877"/>
    <w:rsid w:val="00CE78AD"/>
    <w:rsid w:val="00CE7A4E"/>
    <w:rsid w:val="00CF0A38"/>
    <w:rsid w:val="00CF0ADA"/>
    <w:rsid w:val="00CF0CD9"/>
    <w:rsid w:val="00CF0F84"/>
    <w:rsid w:val="00CF1508"/>
    <w:rsid w:val="00CF1824"/>
    <w:rsid w:val="00CF1A5F"/>
    <w:rsid w:val="00CF231B"/>
    <w:rsid w:val="00CF23F3"/>
    <w:rsid w:val="00CF25F0"/>
    <w:rsid w:val="00CF2A77"/>
    <w:rsid w:val="00CF2CF1"/>
    <w:rsid w:val="00CF2E0C"/>
    <w:rsid w:val="00CF34C0"/>
    <w:rsid w:val="00CF34E6"/>
    <w:rsid w:val="00CF3BAA"/>
    <w:rsid w:val="00CF3E3C"/>
    <w:rsid w:val="00CF4178"/>
    <w:rsid w:val="00CF4428"/>
    <w:rsid w:val="00CF4C43"/>
    <w:rsid w:val="00CF4E5C"/>
    <w:rsid w:val="00CF57AD"/>
    <w:rsid w:val="00CF57FB"/>
    <w:rsid w:val="00CF67B5"/>
    <w:rsid w:val="00CF6E31"/>
    <w:rsid w:val="00CF6F66"/>
    <w:rsid w:val="00CF7637"/>
    <w:rsid w:val="00D00C68"/>
    <w:rsid w:val="00D00D63"/>
    <w:rsid w:val="00D00E14"/>
    <w:rsid w:val="00D01261"/>
    <w:rsid w:val="00D01312"/>
    <w:rsid w:val="00D0176C"/>
    <w:rsid w:val="00D019DA"/>
    <w:rsid w:val="00D0250B"/>
    <w:rsid w:val="00D02981"/>
    <w:rsid w:val="00D03197"/>
    <w:rsid w:val="00D03597"/>
    <w:rsid w:val="00D035B6"/>
    <w:rsid w:val="00D0371B"/>
    <w:rsid w:val="00D037CD"/>
    <w:rsid w:val="00D04827"/>
    <w:rsid w:val="00D04B28"/>
    <w:rsid w:val="00D04C4E"/>
    <w:rsid w:val="00D058EB"/>
    <w:rsid w:val="00D05932"/>
    <w:rsid w:val="00D05A87"/>
    <w:rsid w:val="00D05CAF"/>
    <w:rsid w:val="00D05D14"/>
    <w:rsid w:val="00D06471"/>
    <w:rsid w:val="00D06592"/>
    <w:rsid w:val="00D065C7"/>
    <w:rsid w:val="00D0667F"/>
    <w:rsid w:val="00D06A41"/>
    <w:rsid w:val="00D06B6E"/>
    <w:rsid w:val="00D06CC8"/>
    <w:rsid w:val="00D0710A"/>
    <w:rsid w:val="00D07D5D"/>
    <w:rsid w:val="00D1035D"/>
    <w:rsid w:val="00D11080"/>
    <w:rsid w:val="00D117DB"/>
    <w:rsid w:val="00D11963"/>
    <w:rsid w:val="00D11DCC"/>
    <w:rsid w:val="00D11F35"/>
    <w:rsid w:val="00D13694"/>
    <w:rsid w:val="00D13795"/>
    <w:rsid w:val="00D13D69"/>
    <w:rsid w:val="00D1400F"/>
    <w:rsid w:val="00D143FB"/>
    <w:rsid w:val="00D14A68"/>
    <w:rsid w:val="00D14C11"/>
    <w:rsid w:val="00D1532A"/>
    <w:rsid w:val="00D1557F"/>
    <w:rsid w:val="00D155D4"/>
    <w:rsid w:val="00D1595F"/>
    <w:rsid w:val="00D15988"/>
    <w:rsid w:val="00D15AFB"/>
    <w:rsid w:val="00D15BA8"/>
    <w:rsid w:val="00D15DAC"/>
    <w:rsid w:val="00D16483"/>
    <w:rsid w:val="00D170B8"/>
    <w:rsid w:val="00D17348"/>
    <w:rsid w:val="00D173BE"/>
    <w:rsid w:val="00D1788F"/>
    <w:rsid w:val="00D17D84"/>
    <w:rsid w:val="00D2000B"/>
    <w:rsid w:val="00D20578"/>
    <w:rsid w:val="00D20D66"/>
    <w:rsid w:val="00D20ED1"/>
    <w:rsid w:val="00D20F5A"/>
    <w:rsid w:val="00D21076"/>
    <w:rsid w:val="00D211D5"/>
    <w:rsid w:val="00D215D9"/>
    <w:rsid w:val="00D221DB"/>
    <w:rsid w:val="00D2297A"/>
    <w:rsid w:val="00D23355"/>
    <w:rsid w:val="00D237C6"/>
    <w:rsid w:val="00D244E8"/>
    <w:rsid w:val="00D245E5"/>
    <w:rsid w:val="00D24854"/>
    <w:rsid w:val="00D254E9"/>
    <w:rsid w:val="00D25957"/>
    <w:rsid w:val="00D2617E"/>
    <w:rsid w:val="00D262A5"/>
    <w:rsid w:val="00D26C52"/>
    <w:rsid w:val="00D26FB3"/>
    <w:rsid w:val="00D2705B"/>
    <w:rsid w:val="00D272E6"/>
    <w:rsid w:val="00D27799"/>
    <w:rsid w:val="00D27A63"/>
    <w:rsid w:val="00D27EE6"/>
    <w:rsid w:val="00D30050"/>
    <w:rsid w:val="00D302FE"/>
    <w:rsid w:val="00D30687"/>
    <w:rsid w:val="00D30761"/>
    <w:rsid w:val="00D3093F"/>
    <w:rsid w:val="00D30F5B"/>
    <w:rsid w:val="00D30FD7"/>
    <w:rsid w:val="00D31286"/>
    <w:rsid w:val="00D31328"/>
    <w:rsid w:val="00D31FB6"/>
    <w:rsid w:val="00D3239F"/>
    <w:rsid w:val="00D32797"/>
    <w:rsid w:val="00D32D4D"/>
    <w:rsid w:val="00D32F30"/>
    <w:rsid w:val="00D33140"/>
    <w:rsid w:val="00D331CA"/>
    <w:rsid w:val="00D33209"/>
    <w:rsid w:val="00D335CD"/>
    <w:rsid w:val="00D336F4"/>
    <w:rsid w:val="00D33741"/>
    <w:rsid w:val="00D337C3"/>
    <w:rsid w:val="00D3456C"/>
    <w:rsid w:val="00D35862"/>
    <w:rsid w:val="00D358AB"/>
    <w:rsid w:val="00D35D17"/>
    <w:rsid w:val="00D35E61"/>
    <w:rsid w:val="00D36A01"/>
    <w:rsid w:val="00D37285"/>
    <w:rsid w:val="00D3734F"/>
    <w:rsid w:val="00D376E2"/>
    <w:rsid w:val="00D37719"/>
    <w:rsid w:val="00D37D6E"/>
    <w:rsid w:val="00D40284"/>
    <w:rsid w:val="00D404CB"/>
    <w:rsid w:val="00D405AF"/>
    <w:rsid w:val="00D40958"/>
    <w:rsid w:val="00D40B8A"/>
    <w:rsid w:val="00D4163E"/>
    <w:rsid w:val="00D419D5"/>
    <w:rsid w:val="00D41E18"/>
    <w:rsid w:val="00D42078"/>
    <w:rsid w:val="00D4240B"/>
    <w:rsid w:val="00D42E08"/>
    <w:rsid w:val="00D42F23"/>
    <w:rsid w:val="00D4306D"/>
    <w:rsid w:val="00D438F8"/>
    <w:rsid w:val="00D43E3F"/>
    <w:rsid w:val="00D445A4"/>
    <w:rsid w:val="00D44846"/>
    <w:rsid w:val="00D44894"/>
    <w:rsid w:val="00D44CEA"/>
    <w:rsid w:val="00D453F8"/>
    <w:rsid w:val="00D45577"/>
    <w:rsid w:val="00D45B20"/>
    <w:rsid w:val="00D45FCA"/>
    <w:rsid w:val="00D46367"/>
    <w:rsid w:val="00D46A44"/>
    <w:rsid w:val="00D46B50"/>
    <w:rsid w:val="00D47592"/>
    <w:rsid w:val="00D476D1"/>
    <w:rsid w:val="00D47809"/>
    <w:rsid w:val="00D47BC0"/>
    <w:rsid w:val="00D508C3"/>
    <w:rsid w:val="00D50C86"/>
    <w:rsid w:val="00D50CAE"/>
    <w:rsid w:val="00D515C3"/>
    <w:rsid w:val="00D518D7"/>
    <w:rsid w:val="00D51FDD"/>
    <w:rsid w:val="00D520EE"/>
    <w:rsid w:val="00D52DC0"/>
    <w:rsid w:val="00D52DE0"/>
    <w:rsid w:val="00D5301F"/>
    <w:rsid w:val="00D530AE"/>
    <w:rsid w:val="00D5330A"/>
    <w:rsid w:val="00D53658"/>
    <w:rsid w:val="00D53888"/>
    <w:rsid w:val="00D538EF"/>
    <w:rsid w:val="00D53FD0"/>
    <w:rsid w:val="00D5408B"/>
    <w:rsid w:val="00D54584"/>
    <w:rsid w:val="00D546F5"/>
    <w:rsid w:val="00D5471F"/>
    <w:rsid w:val="00D54B25"/>
    <w:rsid w:val="00D54C9E"/>
    <w:rsid w:val="00D54EF9"/>
    <w:rsid w:val="00D54F79"/>
    <w:rsid w:val="00D54F93"/>
    <w:rsid w:val="00D55054"/>
    <w:rsid w:val="00D55188"/>
    <w:rsid w:val="00D55530"/>
    <w:rsid w:val="00D55642"/>
    <w:rsid w:val="00D55AB7"/>
    <w:rsid w:val="00D55FC9"/>
    <w:rsid w:val="00D5662F"/>
    <w:rsid w:val="00D56E2F"/>
    <w:rsid w:val="00D575DD"/>
    <w:rsid w:val="00D5768A"/>
    <w:rsid w:val="00D578AA"/>
    <w:rsid w:val="00D60688"/>
    <w:rsid w:val="00D60F2D"/>
    <w:rsid w:val="00D61151"/>
    <w:rsid w:val="00D611F2"/>
    <w:rsid w:val="00D61724"/>
    <w:rsid w:val="00D61F07"/>
    <w:rsid w:val="00D62286"/>
    <w:rsid w:val="00D626A3"/>
    <w:rsid w:val="00D62790"/>
    <w:rsid w:val="00D632B9"/>
    <w:rsid w:val="00D63642"/>
    <w:rsid w:val="00D63923"/>
    <w:rsid w:val="00D64099"/>
    <w:rsid w:val="00D6446D"/>
    <w:rsid w:val="00D644E9"/>
    <w:rsid w:val="00D6488D"/>
    <w:rsid w:val="00D65289"/>
    <w:rsid w:val="00D66023"/>
    <w:rsid w:val="00D663F1"/>
    <w:rsid w:val="00D66635"/>
    <w:rsid w:val="00D670FE"/>
    <w:rsid w:val="00D67BEC"/>
    <w:rsid w:val="00D67D73"/>
    <w:rsid w:val="00D67E17"/>
    <w:rsid w:val="00D7042F"/>
    <w:rsid w:val="00D70494"/>
    <w:rsid w:val="00D70D9B"/>
    <w:rsid w:val="00D70EFC"/>
    <w:rsid w:val="00D71364"/>
    <w:rsid w:val="00D71726"/>
    <w:rsid w:val="00D71E28"/>
    <w:rsid w:val="00D71F27"/>
    <w:rsid w:val="00D72388"/>
    <w:rsid w:val="00D72729"/>
    <w:rsid w:val="00D7278F"/>
    <w:rsid w:val="00D72CE7"/>
    <w:rsid w:val="00D733EB"/>
    <w:rsid w:val="00D73515"/>
    <w:rsid w:val="00D736B1"/>
    <w:rsid w:val="00D73723"/>
    <w:rsid w:val="00D73B45"/>
    <w:rsid w:val="00D73C91"/>
    <w:rsid w:val="00D746E0"/>
    <w:rsid w:val="00D74C04"/>
    <w:rsid w:val="00D74CA4"/>
    <w:rsid w:val="00D75803"/>
    <w:rsid w:val="00D75D4D"/>
    <w:rsid w:val="00D7633E"/>
    <w:rsid w:val="00D76B82"/>
    <w:rsid w:val="00D76E9C"/>
    <w:rsid w:val="00D7708D"/>
    <w:rsid w:val="00D772CA"/>
    <w:rsid w:val="00D7746C"/>
    <w:rsid w:val="00D7755C"/>
    <w:rsid w:val="00D7755E"/>
    <w:rsid w:val="00D77A1C"/>
    <w:rsid w:val="00D77EEB"/>
    <w:rsid w:val="00D80431"/>
    <w:rsid w:val="00D80566"/>
    <w:rsid w:val="00D80AD4"/>
    <w:rsid w:val="00D80C31"/>
    <w:rsid w:val="00D80D51"/>
    <w:rsid w:val="00D81786"/>
    <w:rsid w:val="00D81825"/>
    <w:rsid w:val="00D820B0"/>
    <w:rsid w:val="00D8277D"/>
    <w:rsid w:val="00D82DFC"/>
    <w:rsid w:val="00D82E01"/>
    <w:rsid w:val="00D8306C"/>
    <w:rsid w:val="00D8369B"/>
    <w:rsid w:val="00D8394C"/>
    <w:rsid w:val="00D83C71"/>
    <w:rsid w:val="00D84287"/>
    <w:rsid w:val="00D84410"/>
    <w:rsid w:val="00D85058"/>
    <w:rsid w:val="00D85D4E"/>
    <w:rsid w:val="00D867F2"/>
    <w:rsid w:val="00D86816"/>
    <w:rsid w:val="00D86C4F"/>
    <w:rsid w:val="00D86CB5"/>
    <w:rsid w:val="00D8707F"/>
    <w:rsid w:val="00D87C55"/>
    <w:rsid w:val="00D87F77"/>
    <w:rsid w:val="00D91B1E"/>
    <w:rsid w:val="00D92125"/>
    <w:rsid w:val="00D92418"/>
    <w:rsid w:val="00D926C1"/>
    <w:rsid w:val="00D93107"/>
    <w:rsid w:val="00D9401F"/>
    <w:rsid w:val="00D946AF"/>
    <w:rsid w:val="00D94854"/>
    <w:rsid w:val="00D952A6"/>
    <w:rsid w:val="00D953D3"/>
    <w:rsid w:val="00D95A5D"/>
    <w:rsid w:val="00D95F7A"/>
    <w:rsid w:val="00D96829"/>
    <w:rsid w:val="00D96985"/>
    <w:rsid w:val="00D96BC9"/>
    <w:rsid w:val="00D96D7E"/>
    <w:rsid w:val="00D973C5"/>
    <w:rsid w:val="00D9799B"/>
    <w:rsid w:val="00D97CBA"/>
    <w:rsid w:val="00D97E86"/>
    <w:rsid w:val="00D97FA3"/>
    <w:rsid w:val="00DA00D8"/>
    <w:rsid w:val="00DA06FF"/>
    <w:rsid w:val="00DA074B"/>
    <w:rsid w:val="00DA07FE"/>
    <w:rsid w:val="00DA0B05"/>
    <w:rsid w:val="00DA0B35"/>
    <w:rsid w:val="00DA0C42"/>
    <w:rsid w:val="00DA0D84"/>
    <w:rsid w:val="00DA186E"/>
    <w:rsid w:val="00DA1D8F"/>
    <w:rsid w:val="00DA1DD0"/>
    <w:rsid w:val="00DA2389"/>
    <w:rsid w:val="00DA307B"/>
    <w:rsid w:val="00DA30EC"/>
    <w:rsid w:val="00DA33C1"/>
    <w:rsid w:val="00DA34E8"/>
    <w:rsid w:val="00DA3676"/>
    <w:rsid w:val="00DA37B5"/>
    <w:rsid w:val="00DA39AC"/>
    <w:rsid w:val="00DA3A71"/>
    <w:rsid w:val="00DA424E"/>
    <w:rsid w:val="00DA42CA"/>
    <w:rsid w:val="00DA4729"/>
    <w:rsid w:val="00DA497F"/>
    <w:rsid w:val="00DA52B3"/>
    <w:rsid w:val="00DA66BB"/>
    <w:rsid w:val="00DA6B02"/>
    <w:rsid w:val="00DA70F0"/>
    <w:rsid w:val="00DA7A4C"/>
    <w:rsid w:val="00DA7EF0"/>
    <w:rsid w:val="00DB008F"/>
    <w:rsid w:val="00DB0120"/>
    <w:rsid w:val="00DB0EE6"/>
    <w:rsid w:val="00DB11B1"/>
    <w:rsid w:val="00DB12F0"/>
    <w:rsid w:val="00DB13E7"/>
    <w:rsid w:val="00DB1802"/>
    <w:rsid w:val="00DB1917"/>
    <w:rsid w:val="00DB1AE0"/>
    <w:rsid w:val="00DB1EBF"/>
    <w:rsid w:val="00DB2020"/>
    <w:rsid w:val="00DB2227"/>
    <w:rsid w:val="00DB2239"/>
    <w:rsid w:val="00DB279A"/>
    <w:rsid w:val="00DB2C68"/>
    <w:rsid w:val="00DB2DCA"/>
    <w:rsid w:val="00DB2DD8"/>
    <w:rsid w:val="00DB2E32"/>
    <w:rsid w:val="00DB356A"/>
    <w:rsid w:val="00DB36B4"/>
    <w:rsid w:val="00DB3729"/>
    <w:rsid w:val="00DB388B"/>
    <w:rsid w:val="00DB4320"/>
    <w:rsid w:val="00DB434B"/>
    <w:rsid w:val="00DB4E30"/>
    <w:rsid w:val="00DB542B"/>
    <w:rsid w:val="00DB5655"/>
    <w:rsid w:val="00DB57B6"/>
    <w:rsid w:val="00DB5892"/>
    <w:rsid w:val="00DB591A"/>
    <w:rsid w:val="00DB617E"/>
    <w:rsid w:val="00DB6836"/>
    <w:rsid w:val="00DB6868"/>
    <w:rsid w:val="00DB71BD"/>
    <w:rsid w:val="00DB74FF"/>
    <w:rsid w:val="00DB7898"/>
    <w:rsid w:val="00DB7FBD"/>
    <w:rsid w:val="00DC04B2"/>
    <w:rsid w:val="00DC0549"/>
    <w:rsid w:val="00DC05E9"/>
    <w:rsid w:val="00DC0741"/>
    <w:rsid w:val="00DC0C08"/>
    <w:rsid w:val="00DC1C28"/>
    <w:rsid w:val="00DC2AEA"/>
    <w:rsid w:val="00DC30A0"/>
    <w:rsid w:val="00DC3D70"/>
    <w:rsid w:val="00DC3F19"/>
    <w:rsid w:val="00DC4089"/>
    <w:rsid w:val="00DC426F"/>
    <w:rsid w:val="00DC483C"/>
    <w:rsid w:val="00DC4AEB"/>
    <w:rsid w:val="00DC51F8"/>
    <w:rsid w:val="00DC52D5"/>
    <w:rsid w:val="00DC5651"/>
    <w:rsid w:val="00DC59F6"/>
    <w:rsid w:val="00DC6BFC"/>
    <w:rsid w:val="00DC7AD2"/>
    <w:rsid w:val="00DD005C"/>
    <w:rsid w:val="00DD0859"/>
    <w:rsid w:val="00DD130C"/>
    <w:rsid w:val="00DD1375"/>
    <w:rsid w:val="00DD1B08"/>
    <w:rsid w:val="00DD1BCB"/>
    <w:rsid w:val="00DD28B6"/>
    <w:rsid w:val="00DD2993"/>
    <w:rsid w:val="00DD2B78"/>
    <w:rsid w:val="00DD2BEB"/>
    <w:rsid w:val="00DD2F1A"/>
    <w:rsid w:val="00DD35F2"/>
    <w:rsid w:val="00DD3720"/>
    <w:rsid w:val="00DD3768"/>
    <w:rsid w:val="00DD45CB"/>
    <w:rsid w:val="00DD4C42"/>
    <w:rsid w:val="00DD4CBB"/>
    <w:rsid w:val="00DD4FBB"/>
    <w:rsid w:val="00DD50A6"/>
    <w:rsid w:val="00DD5F3B"/>
    <w:rsid w:val="00DD6036"/>
    <w:rsid w:val="00DD637A"/>
    <w:rsid w:val="00DD6EBA"/>
    <w:rsid w:val="00DD73C0"/>
    <w:rsid w:val="00DD752E"/>
    <w:rsid w:val="00DD7670"/>
    <w:rsid w:val="00DE00BE"/>
    <w:rsid w:val="00DE0A04"/>
    <w:rsid w:val="00DE1083"/>
    <w:rsid w:val="00DE16BD"/>
    <w:rsid w:val="00DE1975"/>
    <w:rsid w:val="00DE1E28"/>
    <w:rsid w:val="00DE32BD"/>
    <w:rsid w:val="00DE3819"/>
    <w:rsid w:val="00DE4103"/>
    <w:rsid w:val="00DE45E9"/>
    <w:rsid w:val="00DE4752"/>
    <w:rsid w:val="00DE4F91"/>
    <w:rsid w:val="00DE59F0"/>
    <w:rsid w:val="00DE5DEC"/>
    <w:rsid w:val="00DE6AB3"/>
    <w:rsid w:val="00DE6D8B"/>
    <w:rsid w:val="00DE790C"/>
    <w:rsid w:val="00DF133E"/>
    <w:rsid w:val="00DF19D9"/>
    <w:rsid w:val="00DF1C8B"/>
    <w:rsid w:val="00DF1DBE"/>
    <w:rsid w:val="00DF278E"/>
    <w:rsid w:val="00DF2AA2"/>
    <w:rsid w:val="00DF3179"/>
    <w:rsid w:val="00DF3C19"/>
    <w:rsid w:val="00DF4A0C"/>
    <w:rsid w:val="00DF590E"/>
    <w:rsid w:val="00DF5F96"/>
    <w:rsid w:val="00DF7009"/>
    <w:rsid w:val="00DF71D3"/>
    <w:rsid w:val="00DF7FCE"/>
    <w:rsid w:val="00E00492"/>
    <w:rsid w:val="00E007FE"/>
    <w:rsid w:val="00E0098D"/>
    <w:rsid w:val="00E00A4F"/>
    <w:rsid w:val="00E00BE6"/>
    <w:rsid w:val="00E0100C"/>
    <w:rsid w:val="00E0169B"/>
    <w:rsid w:val="00E01849"/>
    <w:rsid w:val="00E019BE"/>
    <w:rsid w:val="00E01C96"/>
    <w:rsid w:val="00E02432"/>
    <w:rsid w:val="00E02614"/>
    <w:rsid w:val="00E02C64"/>
    <w:rsid w:val="00E02DA4"/>
    <w:rsid w:val="00E034CF"/>
    <w:rsid w:val="00E03899"/>
    <w:rsid w:val="00E03BC4"/>
    <w:rsid w:val="00E0435E"/>
    <w:rsid w:val="00E0465A"/>
    <w:rsid w:val="00E04A00"/>
    <w:rsid w:val="00E04EF4"/>
    <w:rsid w:val="00E04FE7"/>
    <w:rsid w:val="00E05DF8"/>
    <w:rsid w:val="00E05DFD"/>
    <w:rsid w:val="00E062E9"/>
    <w:rsid w:val="00E06E8D"/>
    <w:rsid w:val="00E07466"/>
    <w:rsid w:val="00E07D2E"/>
    <w:rsid w:val="00E10370"/>
    <w:rsid w:val="00E108E1"/>
    <w:rsid w:val="00E1111C"/>
    <w:rsid w:val="00E120BD"/>
    <w:rsid w:val="00E122C3"/>
    <w:rsid w:val="00E12580"/>
    <w:rsid w:val="00E12763"/>
    <w:rsid w:val="00E12839"/>
    <w:rsid w:val="00E131A2"/>
    <w:rsid w:val="00E1391E"/>
    <w:rsid w:val="00E13BC9"/>
    <w:rsid w:val="00E14238"/>
    <w:rsid w:val="00E1490B"/>
    <w:rsid w:val="00E151FF"/>
    <w:rsid w:val="00E155AB"/>
    <w:rsid w:val="00E15E76"/>
    <w:rsid w:val="00E1682A"/>
    <w:rsid w:val="00E17301"/>
    <w:rsid w:val="00E174D0"/>
    <w:rsid w:val="00E17ED0"/>
    <w:rsid w:val="00E20367"/>
    <w:rsid w:val="00E2078A"/>
    <w:rsid w:val="00E214B1"/>
    <w:rsid w:val="00E21DC7"/>
    <w:rsid w:val="00E226A7"/>
    <w:rsid w:val="00E228A3"/>
    <w:rsid w:val="00E22DAD"/>
    <w:rsid w:val="00E22E16"/>
    <w:rsid w:val="00E23EEC"/>
    <w:rsid w:val="00E2435C"/>
    <w:rsid w:val="00E243FC"/>
    <w:rsid w:val="00E24624"/>
    <w:rsid w:val="00E24935"/>
    <w:rsid w:val="00E24E35"/>
    <w:rsid w:val="00E24F43"/>
    <w:rsid w:val="00E254F9"/>
    <w:rsid w:val="00E25F30"/>
    <w:rsid w:val="00E26100"/>
    <w:rsid w:val="00E26924"/>
    <w:rsid w:val="00E27521"/>
    <w:rsid w:val="00E27EF2"/>
    <w:rsid w:val="00E3055E"/>
    <w:rsid w:val="00E30C6B"/>
    <w:rsid w:val="00E31353"/>
    <w:rsid w:val="00E31956"/>
    <w:rsid w:val="00E31B2D"/>
    <w:rsid w:val="00E31D4B"/>
    <w:rsid w:val="00E327B9"/>
    <w:rsid w:val="00E327C1"/>
    <w:rsid w:val="00E32E8B"/>
    <w:rsid w:val="00E335EB"/>
    <w:rsid w:val="00E338F4"/>
    <w:rsid w:val="00E33B0E"/>
    <w:rsid w:val="00E342DF"/>
    <w:rsid w:val="00E34707"/>
    <w:rsid w:val="00E3566C"/>
    <w:rsid w:val="00E36050"/>
    <w:rsid w:val="00E363D3"/>
    <w:rsid w:val="00E3645E"/>
    <w:rsid w:val="00E36578"/>
    <w:rsid w:val="00E36BB9"/>
    <w:rsid w:val="00E36CBF"/>
    <w:rsid w:val="00E3765B"/>
    <w:rsid w:val="00E37857"/>
    <w:rsid w:val="00E37E08"/>
    <w:rsid w:val="00E40E66"/>
    <w:rsid w:val="00E411E7"/>
    <w:rsid w:val="00E41417"/>
    <w:rsid w:val="00E418AE"/>
    <w:rsid w:val="00E41D51"/>
    <w:rsid w:val="00E4263D"/>
    <w:rsid w:val="00E42AC0"/>
    <w:rsid w:val="00E42B15"/>
    <w:rsid w:val="00E436F5"/>
    <w:rsid w:val="00E43944"/>
    <w:rsid w:val="00E43CD2"/>
    <w:rsid w:val="00E4476A"/>
    <w:rsid w:val="00E449BB"/>
    <w:rsid w:val="00E44A06"/>
    <w:rsid w:val="00E44D5E"/>
    <w:rsid w:val="00E44D83"/>
    <w:rsid w:val="00E44D8E"/>
    <w:rsid w:val="00E45042"/>
    <w:rsid w:val="00E452AA"/>
    <w:rsid w:val="00E45508"/>
    <w:rsid w:val="00E45716"/>
    <w:rsid w:val="00E4576F"/>
    <w:rsid w:val="00E45796"/>
    <w:rsid w:val="00E45B98"/>
    <w:rsid w:val="00E45ED3"/>
    <w:rsid w:val="00E45F35"/>
    <w:rsid w:val="00E460D1"/>
    <w:rsid w:val="00E466C9"/>
    <w:rsid w:val="00E467AE"/>
    <w:rsid w:val="00E46C90"/>
    <w:rsid w:val="00E46D78"/>
    <w:rsid w:val="00E478EE"/>
    <w:rsid w:val="00E50717"/>
    <w:rsid w:val="00E50D6B"/>
    <w:rsid w:val="00E512DD"/>
    <w:rsid w:val="00E51311"/>
    <w:rsid w:val="00E51951"/>
    <w:rsid w:val="00E51AC5"/>
    <w:rsid w:val="00E51AC8"/>
    <w:rsid w:val="00E51ACD"/>
    <w:rsid w:val="00E521C6"/>
    <w:rsid w:val="00E5274C"/>
    <w:rsid w:val="00E52F2B"/>
    <w:rsid w:val="00E5318B"/>
    <w:rsid w:val="00E531C2"/>
    <w:rsid w:val="00E5409F"/>
    <w:rsid w:val="00E540F6"/>
    <w:rsid w:val="00E54EA4"/>
    <w:rsid w:val="00E54F1A"/>
    <w:rsid w:val="00E55941"/>
    <w:rsid w:val="00E55E5B"/>
    <w:rsid w:val="00E5733C"/>
    <w:rsid w:val="00E5760B"/>
    <w:rsid w:val="00E57B87"/>
    <w:rsid w:val="00E57EED"/>
    <w:rsid w:val="00E600A3"/>
    <w:rsid w:val="00E602FE"/>
    <w:rsid w:val="00E615AE"/>
    <w:rsid w:val="00E626A1"/>
    <w:rsid w:val="00E62898"/>
    <w:rsid w:val="00E62AC5"/>
    <w:rsid w:val="00E62E16"/>
    <w:rsid w:val="00E63267"/>
    <w:rsid w:val="00E633E7"/>
    <w:rsid w:val="00E6385E"/>
    <w:rsid w:val="00E63EC2"/>
    <w:rsid w:val="00E6417A"/>
    <w:rsid w:val="00E646B3"/>
    <w:rsid w:val="00E64C7C"/>
    <w:rsid w:val="00E65306"/>
    <w:rsid w:val="00E65890"/>
    <w:rsid w:val="00E65911"/>
    <w:rsid w:val="00E65ACE"/>
    <w:rsid w:val="00E65BFC"/>
    <w:rsid w:val="00E65D74"/>
    <w:rsid w:val="00E65DA8"/>
    <w:rsid w:val="00E6621B"/>
    <w:rsid w:val="00E66767"/>
    <w:rsid w:val="00E67B73"/>
    <w:rsid w:val="00E67E3A"/>
    <w:rsid w:val="00E70433"/>
    <w:rsid w:val="00E704F4"/>
    <w:rsid w:val="00E707F2"/>
    <w:rsid w:val="00E7092A"/>
    <w:rsid w:val="00E7114E"/>
    <w:rsid w:val="00E71656"/>
    <w:rsid w:val="00E71800"/>
    <w:rsid w:val="00E71B59"/>
    <w:rsid w:val="00E72437"/>
    <w:rsid w:val="00E72649"/>
    <w:rsid w:val="00E727A3"/>
    <w:rsid w:val="00E74163"/>
    <w:rsid w:val="00E74552"/>
    <w:rsid w:val="00E74B50"/>
    <w:rsid w:val="00E75220"/>
    <w:rsid w:val="00E7550B"/>
    <w:rsid w:val="00E7569F"/>
    <w:rsid w:val="00E75BA5"/>
    <w:rsid w:val="00E75FA2"/>
    <w:rsid w:val="00E764F6"/>
    <w:rsid w:val="00E76BC1"/>
    <w:rsid w:val="00E76DD0"/>
    <w:rsid w:val="00E773C8"/>
    <w:rsid w:val="00E7797A"/>
    <w:rsid w:val="00E77E65"/>
    <w:rsid w:val="00E77FDA"/>
    <w:rsid w:val="00E8026E"/>
    <w:rsid w:val="00E807BD"/>
    <w:rsid w:val="00E808DF"/>
    <w:rsid w:val="00E80C3B"/>
    <w:rsid w:val="00E80C6A"/>
    <w:rsid w:val="00E80CD9"/>
    <w:rsid w:val="00E812A8"/>
    <w:rsid w:val="00E814AB"/>
    <w:rsid w:val="00E81E1E"/>
    <w:rsid w:val="00E81FA5"/>
    <w:rsid w:val="00E81FD2"/>
    <w:rsid w:val="00E8257D"/>
    <w:rsid w:val="00E829BD"/>
    <w:rsid w:val="00E83699"/>
    <w:rsid w:val="00E8393B"/>
    <w:rsid w:val="00E845EA"/>
    <w:rsid w:val="00E847B7"/>
    <w:rsid w:val="00E847DB"/>
    <w:rsid w:val="00E84C9A"/>
    <w:rsid w:val="00E854E6"/>
    <w:rsid w:val="00E85A21"/>
    <w:rsid w:val="00E85C12"/>
    <w:rsid w:val="00E86353"/>
    <w:rsid w:val="00E86E6E"/>
    <w:rsid w:val="00E87A07"/>
    <w:rsid w:val="00E87BD6"/>
    <w:rsid w:val="00E904EC"/>
    <w:rsid w:val="00E90867"/>
    <w:rsid w:val="00E909FD"/>
    <w:rsid w:val="00E90C7C"/>
    <w:rsid w:val="00E90E13"/>
    <w:rsid w:val="00E913CA"/>
    <w:rsid w:val="00E9189E"/>
    <w:rsid w:val="00E918B9"/>
    <w:rsid w:val="00E91952"/>
    <w:rsid w:val="00E924BD"/>
    <w:rsid w:val="00E927E6"/>
    <w:rsid w:val="00E938F6"/>
    <w:rsid w:val="00E93C7B"/>
    <w:rsid w:val="00E93D2F"/>
    <w:rsid w:val="00E93FEE"/>
    <w:rsid w:val="00E944CF"/>
    <w:rsid w:val="00E94685"/>
    <w:rsid w:val="00E95728"/>
    <w:rsid w:val="00E95806"/>
    <w:rsid w:val="00E95B22"/>
    <w:rsid w:val="00E967D5"/>
    <w:rsid w:val="00E968D9"/>
    <w:rsid w:val="00E96B32"/>
    <w:rsid w:val="00E96C57"/>
    <w:rsid w:val="00E97484"/>
    <w:rsid w:val="00E97649"/>
    <w:rsid w:val="00E97865"/>
    <w:rsid w:val="00E97C02"/>
    <w:rsid w:val="00E97EFF"/>
    <w:rsid w:val="00EA053D"/>
    <w:rsid w:val="00EA0722"/>
    <w:rsid w:val="00EA0983"/>
    <w:rsid w:val="00EA0B26"/>
    <w:rsid w:val="00EA0C4C"/>
    <w:rsid w:val="00EA0D93"/>
    <w:rsid w:val="00EA1707"/>
    <w:rsid w:val="00EA191D"/>
    <w:rsid w:val="00EA1B92"/>
    <w:rsid w:val="00EA217A"/>
    <w:rsid w:val="00EA223E"/>
    <w:rsid w:val="00EA2E47"/>
    <w:rsid w:val="00EA2FA4"/>
    <w:rsid w:val="00EA32BD"/>
    <w:rsid w:val="00EA34A8"/>
    <w:rsid w:val="00EA3E64"/>
    <w:rsid w:val="00EA4013"/>
    <w:rsid w:val="00EA42F2"/>
    <w:rsid w:val="00EA4B5F"/>
    <w:rsid w:val="00EA533F"/>
    <w:rsid w:val="00EA5366"/>
    <w:rsid w:val="00EA53D5"/>
    <w:rsid w:val="00EA57E3"/>
    <w:rsid w:val="00EA593F"/>
    <w:rsid w:val="00EA5A79"/>
    <w:rsid w:val="00EA5CFE"/>
    <w:rsid w:val="00EA60C3"/>
    <w:rsid w:val="00EA657B"/>
    <w:rsid w:val="00EA6D9D"/>
    <w:rsid w:val="00EA7912"/>
    <w:rsid w:val="00EA79D9"/>
    <w:rsid w:val="00EA7D20"/>
    <w:rsid w:val="00EB08C6"/>
    <w:rsid w:val="00EB1728"/>
    <w:rsid w:val="00EB1E18"/>
    <w:rsid w:val="00EB24BB"/>
    <w:rsid w:val="00EB2641"/>
    <w:rsid w:val="00EB266D"/>
    <w:rsid w:val="00EB2AB1"/>
    <w:rsid w:val="00EB2D2A"/>
    <w:rsid w:val="00EB2F1D"/>
    <w:rsid w:val="00EB34F9"/>
    <w:rsid w:val="00EB3531"/>
    <w:rsid w:val="00EB37F1"/>
    <w:rsid w:val="00EB3EE9"/>
    <w:rsid w:val="00EB3F38"/>
    <w:rsid w:val="00EB4828"/>
    <w:rsid w:val="00EB4AE6"/>
    <w:rsid w:val="00EB52A2"/>
    <w:rsid w:val="00EB54AD"/>
    <w:rsid w:val="00EB5A2C"/>
    <w:rsid w:val="00EB60B3"/>
    <w:rsid w:val="00EB64CB"/>
    <w:rsid w:val="00EB6F68"/>
    <w:rsid w:val="00EB7017"/>
    <w:rsid w:val="00EB71BF"/>
    <w:rsid w:val="00EB74CC"/>
    <w:rsid w:val="00EB7816"/>
    <w:rsid w:val="00EC09B5"/>
    <w:rsid w:val="00EC1694"/>
    <w:rsid w:val="00EC1FF1"/>
    <w:rsid w:val="00EC2977"/>
    <w:rsid w:val="00EC2E8F"/>
    <w:rsid w:val="00EC2FE2"/>
    <w:rsid w:val="00EC3235"/>
    <w:rsid w:val="00EC3521"/>
    <w:rsid w:val="00EC3BF8"/>
    <w:rsid w:val="00EC6250"/>
    <w:rsid w:val="00EC637C"/>
    <w:rsid w:val="00EC63E1"/>
    <w:rsid w:val="00EC721A"/>
    <w:rsid w:val="00EC7546"/>
    <w:rsid w:val="00EC7812"/>
    <w:rsid w:val="00EC7A47"/>
    <w:rsid w:val="00ED006A"/>
    <w:rsid w:val="00ED0173"/>
    <w:rsid w:val="00ED089A"/>
    <w:rsid w:val="00ED1159"/>
    <w:rsid w:val="00ED163B"/>
    <w:rsid w:val="00ED22A3"/>
    <w:rsid w:val="00ED235C"/>
    <w:rsid w:val="00ED2704"/>
    <w:rsid w:val="00ED2C3E"/>
    <w:rsid w:val="00ED40A3"/>
    <w:rsid w:val="00ED4451"/>
    <w:rsid w:val="00ED44A6"/>
    <w:rsid w:val="00ED469C"/>
    <w:rsid w:val="00ED49C8"/>
    <w:rsid w:val="00ED4C42"/>
    <w:rsid w:val="00ED4CDA"/>
    <w:rsid w:val="00ED574A"/>
    <w:rsid w:val="00ED63F6"/>
    <w:rsid w:val="00ED684F"/>
    <w:rsid w:val="00ED6991"/>
    <w:rsid w:val="00ED6EC8"/>
    <w:rsid w:val="00ED7A78"/>
    <w:rsid w:val="00ED7C86"/>
    <w:rsid w:val="00ED7DD4"/>
    <w:rsid w:val="00ED7DEE"/>
    <w:rsid w:val="00ED7F3A"/>
    <w:rsid w:val="00EE0BE4"/>
    <w:rsid w:val="00EE0D72"/>
    <w:rsid w:val="00EE1320"/>
    <w:rsid w:val="00EE15B2"/>
    <w:rsid w:val="00EE17A4"/>
    <w:rsid w:val="00EE1E66"/>
    <w:rsid w:val="00EE1E71"/>
    <w:rsid w:val="00EE20F1"/>
    <w:rsid w:val="00EE246C"/>
    <w:rsid w:val="00EE246D"/>
    <w:rsid w:val="00EE25F2"/>
    <w:rsid w:val="00EE277B"/>
    <w:rsid w:val="00EE2EFF"/>
    <w:rsid w:val="00EE3027"/>
    <w:rsid w:val="00EE3574"/>
    <w:rsid w:val="00EE4313"/>
    <w:rsid w:val="00EE455F"/>
    <w:rsid w:val="00EE4BF1"/>
    <w:rsid w:val="00EE4F1E"/>
    <w:rsid w:val="00EE5231"/>
    <w:rsid w:val="00EE5DD1"/>
    <w:rsid w:val="00EE65E6"/>
    <w:rsid w:val="00EE66D4"/>
    <w:rsid w:val="00EE68B6"/>
    <w:rsid w:val="00EE69EF"/>
    <w:rsid w:val="00EE6B6E"/>
    <w:rsid w:val="00EE6E12"/>
    <w:rsid w:val="00EE742B"/>
    <w:rsid w:val="00EE753F"/>
    <w:rsid w:val="00EE78C5"/>
    <w:rsid w:val="00EE78EC"/>
    <w:rsid w:val="00EE7BF5"/>
    <w:rsid w:val="00EE7DF4"/>
    <w:rsid w:val="00EE7FBD"/>
    <w:rsid w:val="00EF01AC"/>
    <w:rsid w:val="00EF03CB"/>
    <w:rsid w:val="00EF06C8"/>
    <w:rsid w:val="00EF0743"/>
    <w:rsid w:val="00EF0C9D"/>
    <w:rsid w:val="00EF0D46"/>
    <w:rsid w:val="00EF1900"/>
    <w:rsid w:val="00EF22F3"/>
    <w:rsid w:val="00EF23EE"/>
    <w:rsid w:val="00EF2694"/>
    <w:rsid w:val="00EF2F93"/>
    <w:rsid w:val="00EF3109"/>
    <w:rsid w:val="00EF35A0"/>
    <w:rsid w:val="00EF36B2"/>
    <w:rsid w:val="00EF37F4"/>
    <w:rsid w:val="00EF3BF5"/>
    <w:rsid w:val="00EF505A"/>
    <w:rsid w:val="00EF5249"/>
    <w:rsid w:val="00EF58AA"/>
    <w:rsid w:val="00EF610F"/>
    <w:rsid w:val="00EF735C"/>
    <w:rsid w:val="00EF753D"/>
    <w:rsid w:val="00EF7702"/>
    <w:rsid w:val="00EF7E34"/>
    <w:rsid w:val="00EF7FB0"/>
    <w:rsid w:val="00F00DBD"/>
    <w:rsid w:val="00F01015"/>
    <w:rsid w:val="00F013B9"/>
    <w:rsid w:val="00F01941"/>
    <w:rsid w:val="00F02096"/>
    <w:rsid w:val="00F020AA"/>
    <w:rsid w:val="00F0233B"/>
    <w:rsid w:val="00F027FC"/>
    <w:rsid w:val="00F03162"/>
    <w:rsid w:val="00F03DC8"/>
    <w:rsid w:val="00F042BD"/>
    <w:rsid w:val="00F0437E"/>
    <w:rsid w:val="00F04425"/>
    <w:rsid w:val="00F044D9"/>
    <w:rsid w:val="00F044DC"/>
    <w:rsid w:val="00F0484E"/>
    <w:rsid w:val="00F04E85"/>
    <w:rsid w:val="00F05429"/>
    <w:rsid w:val="00F05559"/>
    <w:rsid w:val="00F05D93"/>
    <w:rsid w:val="00F0602C"/>
    <w:rsid w:val="00F06051"/>
    <w:rsid w:val="00F067C7"/>
    <w:rsid w:val="00F06A17"/>
    <w:rsid w:val="00F06A32"/>
    <w:rsid w:val="00F06C5F"/>
    <w:rsid w:val="00F06E5B"/>
    <w:rsid w:val="00F07425"/>
    <w:rsid w:val="00F07786"/>
    <w:rsid w:val="00F07F94"/>
    <w:rsid w:val="00F1032C"/>
    <w:rsid w:val="00F10846"/>
    <w:rsid w:val="00F10931"/>
    <w:rsid w:val="00F10C51"/>
    <w:rsid w:val="00F114AA"/>
    <w:rsid w:val="00F116DB"/>
    <w:rsid w:val="00F11C83"/>
    <w:rsid w:val="00F11FEE"/>
    <w:rsid w:val="00F1201E"/>
    <w:rsid w:val="00F1259E"/>
    <w:rsid w:val="00F12A46"/>
    <w:rsid w:val="00F131E5"/>
    <w:rsid w:val="00F13C8F"/>
    <w:rsid w:val="00F13F51"/>
    <w:rsid w:val="00F14362"/>
    <w:rsid w:val="00F143A2"/>
    <w:rsid w:val="00F14435"/>
    <w:rsid w:val="00F147DB"/>
    <w:rsid w:val="00F149CF"/>
    <w:rsid w:val="00F15451"/>
    <w:rsid w:val="00F161F8"/>
    <w:rsid w:val="00F16581"/>
    <w:rsid w:val="00F168DD"/>
    <w:rsid w:val="00F16902"/>
    <w:rsid w:val="00F16969"/>
    <w:rsid w:val="00F16A28"/>
    <w:rsid w:val="00F16A4A"/>
    <w:rsid w:val="00F17012"/>
    <w:rsid w:val="00F1759B"/>
    <w:rsid w:val="00F2000C"/>
    <w:rsid w:val="00F209D1"/>
    <w:rsid w:val="00F20A4B"/>
    <w:rsid w:val="00F20B0B"/>
    <w:rsid w:val="00F20B3F"/>
    <w:rsid w:val="00F20BC3"/>
    <w:rsid w:val="00F2156D"/>
    <w:rsid w:val="00F21A32"/>
    <w:rsid w:val="00F222C8"/>
    <w:rsid w:val="00F2327A"/>
    <w:rsid w:val="00F2395F"/>
    <w:rsid w:val="00F239CD"/>
    <w:rsid w:val="00F23B5F"/>
    <w:rsid w:val="00F24FDE"/>
    <w:rsid w:val="00F2536F"/>
    <w:rsid w:val="00F2537F"/>
    <w:rsid w:val="00F25C12"/>
    <w:rsid w:val="00F25CC0"/>
    <w:rsid w:val="00F27A5F"/>
    <w:rsid w:val="00F27BD0"/>
    <w:rsid w:val="00F27DE6"/>
    <w:rsid w:val="00F27E79"/>
    <w:rsid w:val="00F3042F"/>
    <w:rsid w:val="00F30FB1"/>
    <w:rsid w:val="00F31F56"/>
    <w:rsid w:val="00F32038"/>
    <w:rsid w:val="00F32442"/>
    <w:rsid w:val="00F327AC"/>
    <w:rsid w:val="00F329A6"/>
    <w:rsid w:val="00F32B73"/>
    <w:rsid w:val="00F32CA7"/>
    <w:rsid w:val="00F330C1"/>
    <w:rsid w:val="00F332E9"/>
    <w:rsid w:val="00F33BD5"/>
    <w:rsid w:val="00F33D15"/>
    <w:rsid w:val="00F34089"/>
    <w:rsid w:val="00F34355"/>
    <w:rsid w:val="00F3514B"/>
    <w:rsid w:val="00F35F4B"/>
    <w:rsid w:val="00F3604A"/>
    <w:rsid w:val="00F3675B"/>
    <w:rsid w:val="00F36A98"/>
    <w:rsid w:val="00F36E49"/>
    <w:rsid w:val="00F371FE"/>
    <w:rsid w:val="00F37398"/>
    <w:rsid w:val="00F3763D"/>
    <w:rsid w:val="00F4028F"/>
    <w:rsid w:val="00F40478"/>
    <w:rsid w:val="00F405D8"/>
    <w:rsid w:val="00F40EAF"/>
    <w:rsid w:val="00F40F24"/>
    <w:rsid w:val="00F4206B"/>
    <w:rsid w:val="00F427BA"/>
    <w:rsid w:val="00F42878"/>
    <w:rsid w:val="00F42A94"/>
    <w:rsid w:val="00F42B71"/>
    <w:rsid w:val="00F43615"/>
    <w:rsid w:val="00F43788"/>
    <w:rsid w:val="00F43BEC"/>
    <w:rsid w:val="00F43D1A"/>
    <w:rsid w:val="00F44132"/>
    <w:rsid w:val="00F443DA"/>
    <w:rsid w:val="00F4664B"/>
    <w:rsid w:val="00F47592"/>
    <w:rsid w:val="00F47842"/>
    <w:rsid w:val="00F47E42"/>
    <w:rsid w:val="00F47F0F"/>
    <w:rsid w:val="00F505F4"/>
    <w:rsid w:val="00F508F2"/>
    <w:rsid w:val="00F50F54"/>
    <w:rsid w:val="00F512FD"/>
    <w:rsid w:val="00F5148A"/>
    <w:rsid w:val="00F51B26"/>
    <w:rsid w:val="00F51B5F"/>
    <w:rsid w:val="00F51DA5"/>
    <w:rsid w:val="00F52A12"/>
    <w:rsid w:val="00F52D73"/>
    <w:rsid w:val="00F53CD0"/>
    <w:rsid w:val="00F5431E"/>
    <w:rsid w:val="00F5498C"/>
    <w:rsid w:val="00F55341"/>
    <w:rsid w:val="00F55367"/>
    <w:rsid w:val="00F5543C"/>
    <w:rsid w:val="00F558E9"/>
    <w:rsid w:val="00F5593B"/>
    <w:rsid w:val="00F569E2"/>
    <w:rsid w:val="00F57248"/>
    <w:rsid w:val="00F57CB5"/>
    <w:rsid w:val="00F605AC"/>
    <w:rsid w:val="00F60B01"/>
    <w:rsid w:val="00F6100B"/>
    <w:rsid w:val="00F61217"/>
    <w:rsid w:val="00F61551"/>
    <w:rsid w:val="00F6168A"/>
    <w:rsid w:val="00F61BEF"/>
    <w:rsid w:val="00F6233C"/>
    <w:rsid w:val="00F625FD"/>
    <w:rsid w:val="00F62957"/>
    <w:rsid w:val="00F62C4D"/>
    <w:rsid w:val="00F62D40"/>
    <w:rsid w:val="00F632C3"/>
    <w:rsid w:val="00F63EA1"/>
    <w:rsid w:val="00F63FA6"/>
    <w:rsid w:val="00F64429"/>
    <w:rsid w:val="00F644EE"/>
    <w:rsid w:val="00F64C33"/>
    <w:rsid w:val="00F64C86"/>
    <w:rsid w:val="00F65004"/>
    <w:rsid w:val="00F65351"/>
    <w:rsid w:val="00F65F91"/>
    <w:rsid w:val="00F6601E"/>
    <w:rsid w:val="00F6606A"/>
    <w:rsid w:val="00F661D7"/>
    <w:rsid w:val="00F664E9"/>
    <w:rsid w:val="00F66564"/>
    <w:rsid w:val="00F66D23"/>
    <w:rsid w:val="00F67966"/>
    <w:rsid w:val="00F67A08"/>
    <w:rsid w:val="00F67A90"/>
    <w:rsid w:val="00F700E5"/>
    <w:rsid w:val="00F712EA"/>
    <w:rsid w:val="00F719D9"/>
    <w:rsid w:val="00F71AE4"/>
    <w:rsid w:val="00F723D5"/>
    <w:rsid w:val="00F724AF"/>
    <w:rsid w:val="00F73BFC"/>
    <w:rsid w:val="00F73E08"/>
    <w:rsid w:val="00F74A33"/>
    <w:rsid w:val="00F75075"/>
    <w:rsid w:val="00F75971"/>
    <w:rsid w:val="00F7602F"/>
    <w:rsid w:val="00F76D7F"/>
    <w:rsid w:val="00F770F1"/>
    <w:rsid w:val="00F7724A"/>
    <w:rsid w:val="00F80096"/>
    <w:rsid w:val="00F81217"/>
    <w:rsid w:val="00F81B1E"/>
    <w:rsid w:val="00F81DEF"/>
    <w:rsid w:val="00F81E28"/>
    <w:rsid w:val="00F82156"/>
    <w:rsid w:val="00F82388"/>
    <w:rsid w:val="00F82542"/>
    <w:rsid w:val="00F8282A"/>
    <w:rsid w:val="00F82B10"/>
    <w:rsid w:val="00F82B1D"/>
    <w:rsid w:val="00F82CB2"/>
    <w:rsid w:val="00F82D05"/>
    <w:rsid w:val="00F835DB"/>
    <w:rsid w:val="00F8387E"/>
    <w:rsid w:val="00F83FB0"/>
    <w:rsid w:val="00F8470D"/>
    <w:rsid w:val="00F849B2"/>
    <w:rsid w:val="00F84BA8"/>
    <w:rsid w:val="00F85AA2"/>
    <w:rsid w:val="00F862BE"/>
    <w:rsid w:val="00F86493"/>
    <w:rsid w:val="00F86BEE"/>
    <w:rsid w:val="00F86FA4"/>
    <w:rsid w:val="00F87494"/>
    <w:rsid w:val="00F87B4E"/>
    <w:rsid w:val="00F87BBE"/>
    <w:rsid w:val="00F9016B"/>
    <w:rsid w:val="00F90429"/>
    <w:rsid w:val="00F9066D"/>
    <w:rsid w:val="00F91648"/>
    <w:rsid w:val="00F91721"/>
    <w:rsid w:val="00F91E52"/>
    <w:rsid w:val="00F91F60"/>
    <w:rsid w:val="00F92A58"/>
    <w:rsid w:val="00F93749"/>
    <w:rsid w:val="00F93BA2"/>
    <w:rsid w:val="00F93EA0"/>
    <w:rsid w:val="00F948BE"/>
    <w:rsid w:val="00F94912"/>
    <w:rsid w:val="00F94C1B"/>
    <w:rsid w:val="00F94C6C"/>
    <w:rsid w:val="00F94E5D"/>
    <w:rsid w:val="00F952ED"/>
    <w:rsid w:val="00F953E2"/>
    <w:rsid w:val="00F95538"/>
    <w:rsid w:val="00F955AB"/>
    <w:rsid w:val="00F964EB"/>
    <w:rsid w:val="00F96611"/>
    <w:rsid w:val="00F96CD9"/>
    <w:rsid w:val="00F96E32"/>
    <w:rsid w:val="00F96FE6"/>
    <w:rsid w:val="00F971B6"/>
    <w:rsid w:val="00F97BEA"/>
    <w:rsid w:val="00F97DD8"/>
    <w:rsid w:val="00FA0BAB"/>
    <w:rsid w:val="00FA0EE8"/>
    <w:rsid w:val="00FA0FFD"/>
    <w:rsid w:val="00FA1897"/>
    <w:rsid w:val="00FA21FD"/>
    <w:rsid w:val="00FA23B2"/>
    <w:rsid w:val="00FA2B71"/>
    <w:rsid w:val="00FA2C32"/>
    <w:rsid w:val="00FA3867"/>
    <w:rsid w:val="00FA3FA2"/>
    <w:rsid w:val="00FA4058"/>
    <w:rsid w:val="00FA453C"/>
    <w:rsid w:val="00FA47D8"/>
    <w:rsid w:val="00FA4C6B"/>
    <w:rsid w:val="00FA4ED3"/>
    <w:rsid w:val="00FA5261"/>
    <w:rsid w:val="00FA5A07"/>
    <w:rsid w:val="00FA5AC2"/>
    <w:rsid w:val="00FA5D75"/>
    <w:rsid w:val="00FA622E"/>
    <w:rsid w:val="00FA6884"/>
    <w:rsid w:val="00FA6983"/>
    <w:rsid w:val="00FA74ED"/>
    <w:rsid w:val="00FA7704"/>
    <w:rsid w:val="00FA771D"/>
    <w:rsid w:val="00FA7D07"/>
    <w:rsid w:val="00FB0455"/>
    <w:rsid w:val="00FB0818"/>
    <w:rsid w:val="00FB1414"/>
    <w:rsid w:val="00FB15E6"/>
    <w:rsid w:val="00FB1DC5"/>
    <w:rsid w:val="00FB1E79"/>
    <w:rsid w:val="00FB225A"/>
    <w:rsid w:val="00FB268A"/>
    <w:rsid w:val="00FB2CAB"/>
    <w:rsid w:val="00FB2D7D"/>
    <w:rsid w:val="00FB2F8C"/>
    <w:rsid w:val="00FB312F"/>
    <w:rsid w:val="00FB314A"/>
    <w:rsid w:val="00FB31C1"/>
    <w:rsid w:val="00FB3465"/>
    <w:rsid w:val="00FB3599"/>
    <w:rsid w:val="00FB38A6"/>
    <w:rsid w:val="00FB416A"/>
    <w:rsid w:val="00FB4189"/>
    <w:rsid w:val="00FB4C4B"/>
    <w:rsid w:val="00FB4D1F"/>
    <w:rsid w:val="00FB51B2"/>
    <w:rsid w:val="00FB568D"/>
    <w:rsid w:val="00FB57EA"/>
    <w:rsid w:val="00FB5C91"/>
    <w:rsid w:val="00FB6A3C"/>
    <w:rsid w:val="00FB6A8D"/>
    <w:rsid w:val="00FB6B6B"/>
    <w:rsid w:val="00FB6BD8"/>
    <w:rsid w:val="00FB6CC6"/>
    <w:rsid w:val="00FB7618"/>
    <w:rsid w:val="00FB7CDE"/>
    <w:rsid w:val="00FB7D4E"/>
    <w:rsid w:val="00FC0078"/>
    <w:rsid w:val="00FC0247"/>
    <w:rsid w:val="00FC0686"/>
    <w:rsid w:val="00FC0B98"/>
    <w:rsid w:val="00FC0CCB"/>
    <w:rsid w:val="00FC1392"/>
    <w:rsid w:val="00FC1501"/>
    <w:rsid w:val="00FC2684"/>
    <w:rsid w:val="00FC3409"/>
    <w:rsid w:val="00FC38D4"/>
    <w:rsid w:val="00FC38F4"/>
    <w:rsid w:val="00FC3BAC"/>
    <w:rsid w:val="00FC3CA0"/>
    <w:rsid w:val="00FC4080"/>
    <w:rsid w:val="00FC4C81"/>
    <w:rsid w:val="00FC5022"/>
    <w:rsid w:val="00FC598E"/>
    <w:rsid w:val="00FC599D"/>
    <w:rsid w:val="00FC626E"/>
    <w:rsid w:val="00FC6CAB"/>
    <w:rsid w:val="00FC70B9"/>
    <w:rsid w:val="00FC70FA"/>
    <w:rsid w:val="00FC74BC"/>
    <w:rsid w:val="00FC755E"/>
    <w:rsid w:val="00FC771A"/>
    <w:rsid w:val="00FC7C1B"/>
    <w:rsid w:val="00FC7D55"/>
    <w:rsid w:val="00FD02D6"/>
    <w:rsid w:val="00FD073A"/>
    <w:rsid w:val="00FD08A2"/>
    <w:rsid w:val="00FD154E"/>
    <w:rsid w:val="00FD15F0"/>
    <w:rsid w:val="00FD1EDB"/>
    <w:rsid w:val="00FD2052"/>
    <w:rsid w:val="00FD2344"/>
    <w:rsid w:val="00FD2C1B"/>
    <w:rsid w:val="00FD2CB6"/>
    <w:rsid w:val="00FD2ED6"/>
    <w:rsid w:val="00FD347D"/>
    <w:rsid w:val="00FD3642"/>
    <w:rsid w:val="00FD36D8"/>
    <w:rsid w:val="00FD3727"/>
    <w:rsid w:val="00FD372D"/>
    <w:rsid w:val="00FD4447"/>
    <w:rsid w:val="00FD456B"/>
    <w:rsid w:val="00FD4643"/>
    <w:rsid w:val="00FD4B2C"/>
    <w:rsid w:val="00FD4B66"/>
    <w:rsid w:val="00FD5159"/>
    <w:rsid w:val="00FD53BC"/>
    <w:rsid w:val="00FD5CAC"/>
    <w:rsid w:val="00FD5D3E"/>
    <w:rsid w:val="00FD5E49"/>
    <w:rsid w:val="00FD5F5B"/>
    <w:rsid w:val="00FD6115"/>
    <w:rsid w:val="00FD6148"/>
    <w:rsid w:val="00FD7237"/>
    <w:rsid w:val="00FD7248"/>
    <w:rsid w:val="00FD7EE3"/>
    <w:rsid w:val="00FE0034"/>
    <w:rsid w:val="00FE0421"/>
    <w:rsid w:val="00FE0AE0"/>
    <w:rsid w:val="00FE100F"/>
    <w:rsid w:val="00FE1401"/>
    <w:rsid w:val="00FE1564"/>
    <w:rsid w:val="00FE1A4C"/>
    <w:rsid w:val="00FE1F0D"/>
    <w:rsid w:val="00FE2019"/>
    <w:rsid w:val="00FE20FB"/>
    <w:rsid w:val="00FE24ED"/>
    <w:rsid w:val="00FE2867"/>
    <w:rsid w:val="00FE2A09"/>
    <w:rsid w:val="00FE2B83"/>
    <w:rsid w:val="00FE2EDF"/>
    <w:rsid w:val="00FE39D1"/>
    <w:rsid w:val="00FE4507"/>
    <w:rsid w:val="00FE499E"/>
    <w:rsid w:val="00FE4A65"/>
    <w:rsid w:val="00FE4FF8"/>
    <w:rsid w:val="00FE5858"/>
    <w:rsid w:val="00FE5AF2"/>
    <w:rsid w:val="00FE6ED9"/>
    <w:rsid w:val="00FE7356"/>
    <w:rsid w:val="00FE741C"/>
    <w:rsid w:val="00FE74C1"/>
    <w:rsid w:val="00FE7B41"/>
    <w:rsid w:val="00FF0014"/>
    <w:rsid w:val="00FF0ABD"/>
    <w:rsid w:val="00FF10AC"/>
    <w:rsid w:val="00FF11D6"/>
    <w:rsid w:val="00FF13E5"/>
    <w:rsid w:val="00FF1587"/>
    <w:rsid w:val="00FF185A"/>
    <w:rsid w:val="00FF18CC"/>
    <w:rsid w:val="00FF1CBF"/>
    <w:rsid w:val="00FF1CE5"/>
    <w:rsid w:val="00FF20A7"/>
    <w:rsid w:val="00FF25F1"/>
    <w:rsid w:val="00FF27A5"/>
    <w:rsid w:val="00FF420D"/>
    <w:rsid w:val="00FF5400"/>
    <w:rsid w:val="00FF57BA"/>
    <w:rsid w:val="00FF5C22"/>
    <w:rsid w:val="00FF5E49"/>
    <w:rsid w:val="00FF5F84"/>
    <w:rsid w:val="00FF6013"/>
    <w:rsid w:val="00FF6411"/>
    <w:rsid w:val="00FF657D"/>
    <w:rsid w:val="00FF6EA7"/>
    <w:rsid w:val="00FF70C6"/>
    <w:rsid w:val="00FF7407"/>
    <w:rsid w:val="00FF7732"/>
    <w:rsid w:val="00FF7771"/>
    <w:rsid w:val="00FF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584EE51"/>
  <w15:chartTrackingRefBased/>
  <w15:docId w15:val="{D8388C80-6CB2-43F1-A500-4CBEB826D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41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1"/>
    <w:qFormat/>
    <w:rsid w:val="00E927E6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Theme="majorBidi" w:hAnsiTheme="majorBidi"/>
      <w:b/>
      <w:bCs/>
      <w:sz w:val="30"/>
    </w:rPr>
  </w:style>
  <w:style w:type="paragraph" w:styleId="Heading2">
    <w:name w:val="heading 2"/>
    <w:basedOn w:val="Normal"/>
    <w:next w:val="Normal"/>
    <w:link w:val="Heading2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C18D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E927E6"/>
    <w:rPr>
      <w:rFonts w:asciiTheme="majorBidi" w:hAnsiTheme="majorBidi"/>
      <w:b/>
      <w:bCs/>
      <w:sz w:val="30"/>
      <w:shd w:val="solid" w:color="FFFFFF" w:fill="FFFFFF"/>
    </w:rPr>
  </w:style>
  <w:style w:type="character" w:customStyle="1" w:styleId="Heading2Char1">
    <w:name w:val="Heading 2 Char1"/>
    <w:link w:val="Heading2"/>
    <w:rsid w:val="003C18D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3C18DE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C18DE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3C18DE"/>
    <w:pPr>
      <w:spacing w:after="120"/>
    </w:pPr>
  </w:style>
  <w:style w:type="character" w:customStyle="1" w:styleId="Heading4Char1">
    <w:name w:val="Heading 4 Char1"/>
    <w:link w:val="Heading4"/>
    <w:locked/>
    <w:rsid w:val="00D170B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1">
    <w:name w:val="Heading 5 Char1"/>
    <w:link w:val="Heading5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1">
    <w:name w:val="Heading 6 Char1"/>
    <w:link w:val="Heading6"/>
    <w:locked/>
    <w:rsid w:val="00D170B8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1">
    <w:name w:val="Heading 7 Char1"/>
    <w:link w:val="Heading7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1">
    <w:name w:val="Heading 8 Char1"/>
    <w:link w:val="Heading8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1">
    <w:name w:val="Heading 9 Char1"/>
    <w:link w:val="Heading9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1"/>
    <w:rsid w:val="003C18DE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customStyle="1" w:styleId="AAAddress">
    <w:name w:val="AA Address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3C18DE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3C18DE"/>
    <w:rPr>
      <w:b/>
      <w:bCs/>
    </w:rPr>
  </w:style>
  <w:style w:type="paragraph" w:styleId="ListBullet">
    <w:name w:val="List Bullet"/>
    <w:basedOn w:val="Normal"/>
    <w:rsid w:val="003C18D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C18D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C18D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C18D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C18D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3C18DE"/>
    <w:pPr>
      <w:ind w:left="284"/>
    </w:pPr>
  </w:style>
  <w:style w:type="paragraph" w:customStyle="1" w:styleId="AAFrameAddress">
    <w:name w:val="AA Frame Address"/>
    <w:basedOn w:val="Heading1"/>
    <w:rsid w:val="003C18D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C18D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C18DE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3C18D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C18D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C18D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C18DE"/>
    <w:pPr>
      <w:ind w:left="851" w:hanging="284"/>
    </w:pPr>
  </w:style>
  <w:style w:type="paragraph" w:styleId="Index4">
    <w:name w:val="index 4"/>
    <w:basedOn w:val="Normal"/>
    <w:next w:val="Normal"/>
    <w:semiHidden/>
    <w:rsid w:val="003C18DE"/>
    <w:pPr>
      <w:ind w:left="1135" w:hanging="284"/>
    </w:pPr>
  </w:style>
  <w:style w:type="paragraph" w:styleId="Index6">
    <w:name w:val="index 6"/>
    <w:basedOn w:val="Normal"/>
    <w:next w:val="Normal"/>
    <w:semiHidden/>
    <w:rsid w:val="003C18DE"/>
    <w:pPr>
      <w:ind w:left="1702" w:hanging="284"/>
    </w:pPr>
  </w:style>
  <w:style w:type="paragraph" w:styleId="Index5">
    <w:name w:val="index 5"/>
    <w:basedOn w:val="Normal"/>
    <w:next w:val="Normal"/>
    <w:semiHidden/>
    <w:rsid w:val="003C18DE"/>
    <w:pPr>
      <w:ind w:left="1418" w:hanging="284"/>
    </w:pPr>
  </w:style>
  <w:style w:type="paragraph" w:styleId="Index7">
    <w:name w:val="index 7"/>
    <w:basedOn w:val="Normal"/>
    <w:next w:val="Normal"/>
    <w:semiHidden/>
    <w:rsid w:val="003C18DE"/>
    <w:pPr>
      <w:ind w:left="1985" w:hanging="284"/>
    </w:pPr>
  </w:style>
  <w:style w:type="paragraph" w:styleId="Index8">
    <w:name w:val="index 8"/>
    <w:basedOn w:val="Normal"/>
    <w:next w:val="Normal"/>
    <w:semiHidden/>
    <w:rsid w:val="003C18DE"/>
    <w:pPr>
      <w:ind w:left="2269" w:hanging="284"/>
    </w:pPr>
  </w:style>
  <w:style w:type="paragraph" w:styleId="Index9">
    <w:name w:val="index 9"/>
    <w:basedOn w:val="Normal"/>
    <w:next w:val="Normal"/>
    <w:semiHidden/>
    <w:rsid w:val="003C18DE"/>
    <w:pPr>
      <w:ind w:left="2552" w:hanging="284"/>
    </w:pPr>
  </w:style>
  <w:style w:type="paragraph" w:styleId="TOC2">
    <w:name w:val="toc 2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C18DE"/>
    <w:pPr>
      <w:ind w:left="851"/>
    </w:pPr>
  </w:style>
  <w:style w:type="paragraph" w:styleId="TOC5">
    <w:name w:val="toc 5"/>
    <w:basedOn w:val="Normal"/>
    <w:next w:val="Normal"/>
    <w:semiHidden/>
    <w:rsid w:val="003C18DE"/>
    <w:pPr>
      <w:ind w:left="1134"/>
    </w:pPr>
  </w:style>
  <w:style w:type="paragraph" w:styleId="TOC6">
    <w:name w:val="toc 6"/>
    <w:basedOn w:val="Normal"/>
    <w:next w:val="Normal"/>
    <w:semiHidden/>
    <w:rsid w:val="003C18DE"/>
    <w:pPr>
      <w:ind w:left="1418"/>
    </w:pPr>
  </w:style>
  <w:style w:type="paragraph" w:styleId="TOC7">
    <w:name w:val="toc 7"/>
    <w:basedOn w:val="Normal"/>
    <w:next w:val="Normal"/>
    <w:semiHidden/>
    <w:rsid w:val="003C18DE"/>
    <w:pPr>
      <w:ind w:left="1701"/>
    </w:pPr>
  </w:style>
  <w:style w:type="paragraph" w:styleId="TOC8">
    <w:name w:val="toc 8"/>
    <w:basedOn w:val="Normal"/>
    <w:next w:val="Normal"/>
    <w:semiHidden/>
    <w:rsid w:val="003C18DE"/>
    <w:pPr>
      <w:ind w:left="1985"/>
    </w:pPr>
  </w:style>
  <w:style w:type="paragraph" w:styleId="TOC9">
    <w:name w:val="toc 9"/>
    <w:basedOn w:val="Normal"/>
    <w:next w:val="Normal"/>
    <w:semiHidden/>
    <w:rsid w:val="003C18DE"/>
    <w:pPr>
      <w:ind w:left="2268"/>
    </w:pPr>
  </w:style>
  <w:style w:type="paragraph" w:styleId="TableofFigures">
    <w:name w:val="table of figures"/>
    <w:basedOn w:val="Normal"/>
    <w:next w:val="Normal"/>
    <w:semiHidden/>
    <w:rsid w:val="003C18DE"/>
    <w:pPr>
      <w:ind w:left="567" w:hanging="567"/>
    </w:pPr>
  </w:style>
  <w:style w:type="paragraph" w:styleId="ListBullet5">
    <w:name w:val="List Bullet 5"/>
    <w:basedOn w:val="Normal"/>
    <w:rsid w:val="003C18D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C18DE"/>
    <w:pPr>
      <w:ind w:firstLine="284"/>
    </w:pPr>
    <w:rPr>
      <w:rFonts w:cs="Angsana New"/>
    </w:rPr>
  </w:style>
  <w:style w:type="character" w:customStyle="1" w:styleId="BodyTextFirstIndentChar1">
    <w:name w:val="Body Text First Indent Char1"/>
    <w:link w:val="BodyTextFirstIndent"/>
    <w:locked/>
    <w:rsid w:val="00D170B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170B8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1"/>
    <w:rsid w:val="003C18DE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1"/>
    <w:rsid w:val="003C18DE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3C18D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C18D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C18D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C18D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C18D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C18DE"/>
    <w:pPr>
      <w:framePr w:h="1054" w:wrap="around" w:y="5920"/>
    </w:pPr>
  </w:style>
  <w:style w:type="paragraph" w:customStyle="1" w:styleId="ReportHeading3">
    <w:name w:val="ReportHeading3"/>
    <w:basedOn w:val="ReportHeading2"/>
    <w:rsid w:val="003C18DE"/>
    <w:pPr>
      <w:framePr w:h="443" w:wrap="around" w:y="8223"/>
    </w:pPr>
  </w:style>
  <w:style w:type="paragraph" w:customStyle="1" w:styleId="a">
    <w:name w:val="¢éÍ¤ÇÒ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C18D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C18D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C18D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C18DE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3C18DE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locked/>
    <w:rsid w:val="00D170B8"/>
    <w:rPr>
      <w:rFonts w:ascii="Book Antiqua" w:hAnsi="Book Antiqua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1">
    <w:name w:val="Body Text 3 Char1"/>
    <w:link w:val="BodyText3"/>
    <w:locked/>
    <w:rsid w:val="00D170B8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3C18DE"/>
  </w:style>
  <w:style w:type="paragraph" w:customStyle="1" w:styleId="ASSETS">
    <w:name w:val="ASSET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1">
    <w:name w:val="Body Text Indent 2 Char1"/>
    <w:link w:val="BodyTextIndent2"/>
    <w:locked/>
    <w:rsid w:val="00D170B8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3C18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170B8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C18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C18DE"/>
    <w:pPr>
      <w:spacing w:line="240" w:lineRule="auto"/>
    </w:pPr>
  </w:style>
  <w:style w:type="character" w:customStyle="1" w:styleId="SignatureChar1">
    <w:name w:val="Signature Char1"/>
    <w:link w:val="Signature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lang w:val="en-GB" w:bidi="ar-SA"/>
    </w:rPr>
  </w:style>
  <w:style w:type="paragraph" w:customStyle="1" w:styleId="acctmainheading">
    <w:name w:val="acct main heading"/>
    <w:aliases w:val="am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D170B8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3C18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lang w:val="en-GB" w:bidi="ar-SA"/>
    </w:rPr>
  </w:style>
  <w:style w:type="paragraph" w:customStyle="1" w:styleId="acctcolumnheading">
    <w:name w:val="acct column heading"/>
    <w:aliases w:val="ac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C18DE"/>
    <w:pPr>
      <w:spacing w:after="0"/>
    </w:pPr>
  </w:style>
  <w:style w:type="paragraph" w:customStyle="1" w:styleId="acctdividends">
    <w:name w:val="acct dividends"/>
    <w:aliases w:val="a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C18DE"/>
    <w:pPr>
      <w:spacing w:after="0"/>
    </w:pPr>
  </w:style>
  <w:style w:type="paragraph" w:customStyle="1" w:styleId="acctindent">
    <w:name w:val="acct indent"/>
    <w:aliases w:val="ai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3C18D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C18D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C18D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C18D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C18D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C18D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C18D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3C18D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C18DE"/>
    <w:pPr>
      <w:spacing w:after="0"/>
    </w:pPr>
  </w:style>
  <w:style w:type="paragraph" w:customStyle="1" w:styleId="List1a">
    <w:name w:val="List 1a"/>
    <w:aliases w:val="1a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lang w:val="en-GB" w:bidi="ar-SA"/>
    </w:rPr>
  </w:style>
  <w:style w:type="paragraph" w:customStyle="1" w:styleId="List2i">
    <w:name w:val="List 2i"/>
    <w:aliases w:val="2i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lang w:val="en-GB" w:bidi="ar-SA"/>
    </w:rPr>
  </w:style>
  <w:style w:type="paragraph" w:styleId="MacroText">
    <w:name w:val="macro"/>
    <w:link w:val="MacroTextChar"/>
    <w:semiHidden/>
    <w:rsid w:val="003C18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170B8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C18D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lang w:val="en-GB" w:bidi="ar-SA"/>
    </w:rPr>
  </w:style>
  <w:style w:type="paragraph" w:customStyle="1" w:styleId="zcontents">
    <w:name w:val="zcontents"/>
    <w:basedOn w:val="acctmainheading"/>
    <w:rsid w:val="003C18DE"/>
  </w:style>
  <w:style w:type="paragraph" w:customStyle="1" w:styleId="zreportaddinfo">
    <w:name w:val="zreport addinfo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lang w:val="en-GB" w:bidi="ar-SA"/>
    </w:rPr>
  </w:style>
  <w:style w:type="paragraph" w:customStyle="1" w:styleId="zreportaddinfoit">
    <w:name w:val="zreport addinfoit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lang w:val="en-GB" w:bidi="ar-SA"/>
    </w:rPr>
  </w:style>
  <w:style w:type="paragraph" w:customStyle="1" w:styleId="zreportname">
    <w:name w:val="zreport name"/>
    <w:aliases w:val="rn"/>
    <w:basedOn w:val="Normal"/>
    <w:rsid w:val="003C18D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3C18D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 w:val="22"/>
      <w:lang w:val="en-GB" w:bidi="ar-SA"/>
    </w:rPr>
  </w:style>
  <w:style w:type="paragraph" w:customStyle="1" w:styleId="ind">
    <w:name w:val="*in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C18D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3C18DE"/>
    <w:rPr>
      <w:b/>
      <w:bCs/>
    </w:rPr>
  </w:style>
  <w:style w:type="paragraph" w:customStyle="1" w:styleId="nineptbodytext">
    <w:name w:val="nine pt body text"/>
    <w:aliases w:val="9bt"/>
    <w:basedOn w:val="nineptnormal"/>
    <w:rsid w:val="003C18DE"/>
    <w:pPr>
      <w:spacing w:after="220"/>
    </w:pPr>
  </w:style>
  <w:style w:type="paragraph" w:customStyle="1" w:styleId="nineptnormal">
    <w:name w:val="nine pt normal"/>
    <w:aliases w:val="9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C18DE"/>
    <w:pPr>
      <w:jc w:val="center"/>
    </w:pPr>
  </w:style>
  <w:style w:type="paragraph" w:customStyle="1" w:styleId="heading">
    <w:name w:val="heading"/>
    <w:aliases w:val="h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3C18D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C18DE"/>
  </w:style>
  <w:style w:type="paragraph" w:customStyle="1" w:styleId="nineptheadingcentredbold">
    <w:name w:val="nine pt heading centred bold"/>
    <w:aliases w:val="9hc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C18D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C18D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C18DE"/>
    <w:rPr>
      <w:b/>
    </w:rPr>
  </w:style>
  <w:style w:type="paragraph" w:customStyle="1" w:styleId="nineptcolumntab1">
    <w:name w:val="nine pt column tab1"/>
    <w:aliases w:val="a91"/>
    <w:basedOn w:val="nineptnormal"/>
    <w:rsid w:val="003C18D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C18D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C18DE"/>
    <w:pPr>
      <w:jc w:val="center"/>
    </w:pPr>
  </w:style>
  <w:style w:type="paragraph" w:customStyle="1" w:styleId="Normalheading">
    <w:name w:val="Normal heading"/>
    <w:aliases w:val="n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C18D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lang w:val="en-GB" w:bidi="ar-SA"/>
    </w:rPr>
  </w:style>
  <w:style w:type="paragraph" w:customStyle="1" w:styleId="NormalIndent1">
    <w:name w:val="Normal Indent1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C18D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lang w:val="en-GB" w:bidi="ar-SA"/>
    </w:rPr>
  </w:style>
  <w:style w:type="paragraph" w:customStyle="1" w:styleId="BodyTextitalic">
    <w:name w:val="Body Text italic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C18D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lang w:val="en-GB" w:bidi="ar-SA"/>
    </w:rPr>
  </w:style>
  <w:style w:type="paragraph" w:customStyle="1" w:styleId="index">
    <w:name w:val="index"/>
    <w:aliases w:val="ix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C18D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C18D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C18D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lang w:val="en-GB" w:bidi="ar-SA"/>
    </w:rPr>
  </w:style>
  <w:style w:type="paragraph" w:customStyle="1" w:styleId="block2bullet">
    <w:name w:val="block2bullet"/>
    <w:aliases w:val="b2b"/>
    <w:basedOn w:val="block2"/>
    <w:rsid w:val="003C18D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C18D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lang w:val="en-GB" w:bidi="ar-SA"/>
    </w:rPr>
  </w:style>
  <w:style w:type="paragraph" w:customStyle="1" w:styleId="Foreigncurrencytable">
    <w:name w:val="Foreign currency tab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lang w:val="en-GB" w:bidi="ar-SA"/>
    </w:rPr>
  </w:style>
  <w:style w:type="paragraph" w:customStyle="1" w:styleId="accttwofigures2a22">
    <w:name w:val="acct two figures %2.a2%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3C18D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C18D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3C18D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C18D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C18D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C18D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C18DE"/>
    <w:pPr>
      <w:spacing w:after="0"/>
    </w:pPr>
  </w:style>
  <w:style w:type="paragraph" w:customStyle="1" w:styleId="smallreturn">
    <w:name w:val="small return"/>
    <w:aliases w:val="sr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C18DE"/>
    <w:pPr>
      <w:spacing w:after="0"/>
    </w:pPr>
  </w:style>
  <w:style w:type="paragraph" w:customStyle="1" w:styleId="headingbolditalic">
    <w:name w:val="heading bold italic"/>
    <w:aliases w:val="hbi"/>
    <w:basedOn w:val="heading"/>
    <w:rsid w:val="003C18D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3C18D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C18DE"/>
    <w:pPr>
      <w:spacing w:after="0"/>
    </w:pPr>
  </w:style>
  <w:style w:type="paragraph" w:customStyle="1" w:styleId="blockbullet">
    <w:name w:val="block bullet"/>
    <w:aliases w:val="bb"/>
    <w:basedOn w:val="block"/>
    <w:rsid w:val="003C18D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C18D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C18DE"/>
    <w:pPr>
      <w:spacing w:after="0"/>
    </w:pPr>
  </w:style>
  <w:style w:type="paragraph" w:customStyle="1" w:styleId="eightptnormal">
    <w:name w:val="eight pt normal"/>
    <w:aliases w:val="8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C18D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C18D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C18D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C18DE"/>
    <w:rPr>
      <w:b/>
      <w:bCs/>
    </w:rPr>
  </w:style>
  <w:style w:type="paragraph" w:customStyle="1" w:styleId="eightptbodytext">
    <w:name w:val="eight pt body text"/>
    <w:aliases w:val="8bt"/>
    <w:basedOn w:val="eightptnormal"/>
    <w:rsid w:val="003C18D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C18D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C18D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C18D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C18DE"/>
    <w:pPr>
      <w:spacing w:after="0"/>
    </w:pPr>
  </w:style>
  <w:style w:type="paragraph" w:customStyle="1" w:styleId="eightptblock">
    <w:name w:val="eight pt block"/>
    <w:aliases w:val="8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C18D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C18D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C18D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C18DE"/>
    <w:pPr>
      <w:spacing w:after="0"/>
    </w:pPr>
  </w:style>
  <w:style w:type="paragraph" w:customStyle="1" w:styleId="blockindent">
    <w:name w:val="block indent"/>
    <w:aliases w:val="bi"/>
    <w:basedOn w:val="block"/>
    <w:rsid w:val="003C18D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C18DE"/>
    <w:pPr>
      <w:jc w:val="center"/>
    </w:pPr>
  </w:style>
  <w:style w:type="paragraph" w:customStyle="1" w:styleId="nineptcol">
    <w:name w:val="nine pt %col"/>
    <w:aliases w:val="9%"/>
    <w:basedOn w:val="nineptnormal"/>
    <w:rsid w:val="003C18D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C18D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C18D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C18DE"/>
    <w:pPr>
      <w:spacing w:after="0"/>
    </w:pPr>
  </w:style>
  <w:style w:type="paragraph" w:customStyle="1" w:styleId="nineptblocklist">
    <w:name w:val="nine pt block list"/>
    <w:aliases w:val="9bl"/>
    <w:basedOn w:val="nineptblock"/>
    <w:rsid w:val="003C18D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C18D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C18D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C18D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C18D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C18D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C18D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C18D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C18D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C18D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C18D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C18DE"/>
    <w:pPr>
      <w:spacing w:after="80"/>
    </w:pPr>
  </w:style>
  <w:style w:type="paragraph" w:customStyle="1" w:styleId="nineptratecol">
    <w:name w:val="nine pt rate col"/>
    <w:aliases w:val="a9r"/>
    <w:basedOn w:val="nineptnormal"/>
    <w:rsid w:val="003C18D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C18D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C18D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C18D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C18D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C18D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C18D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C18D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C18D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C18D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C18D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C18DE"/>
    <w:pPr>
      <w:ind w:left="907" w:hanging="340"/>
    </w:pPr>
  </w:style>
  <w:style w:type="paragraph" w:customStyle="1" w:styleId="List3i">
    <w:name w:val="List 3i"/>
    <w:aliases w:val="3i"/>
    <w:basedOn w:val="List2i"/>
    <w:rsid w:val="003C18D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C18D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C18D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C18D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C18D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C18D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C18D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C18DE"/>
    <w:pPr>
      <w:spacing w:after="80"/>
    </w:pPr>
  </w:style>
  <w:style w:type="paragraph" w:customStyle="1" w:styleId="blockbullet2">
    <w:name w:val="block bullet 2"/>
    <w:aliases w:val="bb2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C18D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C18D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C18DE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lang w:val="en-GB" w:bidi="ar-SA"/>
    </w:rPr>
  </w:style>
  <w:style w:type="paragraph" w:customStyle="1" w:styleId="Single">
    <w:name w:val="Sing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u w:val="single"/>
      <w:lang w:val="en-GB" w:bidi="ar-SA"/>
    </w:rPr>
  </w:style>
  <w:style w:type="paragraph" w:customStyle="1" w:styleId="CoverClientName">
    <w:name w:val="Cover Client Nam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lang w:val="en-GB" w:bidi="ar-SA"/>
    </w:rPr>
  </w:style>
  <w:style w:type="paragraph" w:customStyle="1" w:styleId="CoverSubTitle">
    <w:name w:val="Cover SubTitl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C18D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170B8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3C18DE"/>
    <w:rPr>
      <w:bCs/>
      <w:sz w:val="22"/>
      <w:szCs w:val="22"/>
      <w:lang w:val="en-US" w:eastAsia="en-GB" w:bidi="th-TH"/>
    </w:rPr>
  </w:style>
  <w:style w:type="paragraph" w:customStyle="1" w:styleId="CharCharCharCharCharCharCharChar">
    <w:name w:val="อักขระ Char Char อักขระ Char Char อักขระ Char อักขระ Char อักขระ Char Char อักขระ"/>
    <w:basedOn w:val="Normal"/>
    <w:rsid w:val="00D67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E0CC4"/>
    <w:pPr>
      <w:ind w:left="720"/>
      <w:contextualSpacing/>
    </w:pPr>
    <w:rPr>
      <w:rFonts w:cs="Angsana New"/>
      <w:szCs w:val="22"/>
    </w:rPr>
  </w:style>
  <w:style w:type="character" w:customStyle="1" w:styleId="Heading1Char">
    <w:name w:val="Heading 1 Char"/>
    <w:locked/>
    <w:rsid w:val="00D170B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D170B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D170B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D170B8"/>
    <w:rPr>
      <w:rFonts w:cs="Times New Roman"/>
      <w:sz w:val="29"/>
      <w:szCs w:val="29"/>
    </w:rPr>
  </w:style>
  <w:style w:type="character" w:customStyle="1" w:styleId="hps">
    <w:name w:val="hps"/>
    <w:uiPriority w:val="99"/>
    <w:rsid w:val="00D170B8"/>
    <w:rPr>
      <w:rFonts w:cs="Times New Roman"/>
    </w:rPr>
  </w:style>
  <w:style w:type="character" w:customStyle="1" w:styleId="gt-icon-text1">
    <w:name w:val="gt-icon-text1"/>
    <w:rsid w:val="00D170B8"/>
    <w:rPr>
      <w:rFonts w:cs="Times New Roman"/>
    </w:rPr>
  </w:style>
  <w:style w:type="character" w:customStyle="1" w:styleId="shorttext">
    <w:name w:val="short_text"/>
    <w:rsid w:val="00D170B8"/>
    <w:rPr>
      <w:rFonts w:cs="Times New Roman"/>
    </w:rPr>
  </w:style>
  <w:style w:type="paragraph" w:customStyle="1" w:styleId="Default">
    <w:name w:val="Default"/>
    <w:rsid w:val="00D170B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170B8"/>
    <w:rPr>
      <w:rFonts w:cs="Times New Roman"/>
    </w:rPr>
  </w:style>
  <w:style w:type="paragraph" w:styleId="PlainText">
    <w:name w:val="Plain Text"/>
    <w:basedOn w:val="Normal"/>
    <w:link w:val="PlainTextChar1"/>
    <w:rsid w:val="00D170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1">
    <w:name w:val="Plain Text Char1"/>
    <w:link w:val="PlainText"/>
    <w:locked/>
    <w:rsid w:val="00D170B8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D170B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1"/>
    <w:rsid w:val="00D170B8"/>
    <w:pPr>
      <w:spacing w:line="240" w:lineRule="auto"/>
    </w:pPr>
    <w:rPr>
      <w:rFonts w:cs="Angsana New"/>
      <w:szCs w:val="25"/>
    </w:rPr>
  </w:style>
  <w:style w:type="character" w:customStyle="1" w:styleId="CommentTextChar1">
    <w:name w:val="Comment Text Char1"/>
    <w:link w:val="CommentText"/>
    <w:locked/>
    <w:rsid w:val="00D170B8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1"/>
    <w:rsid w:val="00D170B8"/>
    <w:rPr>
      <w:b/>
      <w:bCs/>
    </w:rPr>
  </w:style>
  <w:style w:type="character" w:customStyle="1" w:styleId="CommentSubjectChar1">
    <w:name w:val="Comment Subject Char1"/>
    <w:link w:val="CommentSubject"/>
    <w:locked/>
    <w:rsid w:val="00D170B8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4Char">
    <w:name w:val="Heading 4 Char"/>
    <w:locked/>
    <w:rsid w:val="007739E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739E6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7739E6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739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2Char">
    <w:name w:val="Body Text 2 Char"/>
    <w:locked/>
    <w:rsid w:val="007739E6"/>
    <w:rPr>
      <w:rFonts w:ascii="Book Antiqua" w:hAnsi="Book Antiqua" w:cs="Times New Roman"/>
      <w:sz w:val="22"/>
      <w:szCs w:val="22"/>
    </w:rPr>
  </w:style>
  <w:style w:type="character" w:customStyle="1" w:styleId="BodyText3Char">
    <w:name w:val="Body Text 3 Char"/>
    <w:locked/>
    <w:rsid w:val="007739E6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739E6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739E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uiPriority w:val="99"/>
    <w:locked/>
    <w:rsid w:val="007739E6"/>
    <w:rPr>
      <w:rFonts w:ascii="Consolas" w:hAnsi="Consolas" w:cs="Angsana New"/>
      <w:sz w:val="26"/>
      <w:szCs w:val="26"/>
    </w:rPr>
  </w:style>
  <w:style w:type="character" w:customStyle="1" w:styleId="CommentTextChar">
    <w:name w:val="Comment Text Char"/>
    <w:locked/>
    <w:rsid w:val="007739E6"/>
    <w:rPr>
      <w:rFonts w:ascii="Arial" w:hAnsi="Arial" w:cs="Angsana New"/>
      <w:sz w:val="25"/>
      <w:szCs w:val="25"/>
    </w:rPr>
  </w:style>
  <w:style w:type="character" w:customStyle="1" w:styleId="CommentSubjectChar">
    <w:name w:val="Comment Subject Char"/>
    <w:locked/>
    <w:rsid w:val="007739E6"/>
    <w:rPr>
      <w:rFonts w:ascii="Arial" w:hAnsi="Arial" w:cs="Angsana New"/>
      <w:b/>
      <w:bCs/>
      <w:sz w:val="25"/>
      <w:szCs w:val="25"/>
    </w:rPr>
  </w:style>
  <w:style w:type="character" w:customStyle="1" w:styleId="blockChar">
    <w:name w:val="block Char"/>
    <w:aliases w:val="b Char"/>
    <w:link w:val="block"/>
    <w:locked/>
    <w:rsid w:val="001970E8"/>
    <w:rPr>
      <w:sz w:val="22"/>
      <w:lang w:val="en-GB" w:bidi="ar-SA"/>
    </w:rPr>
  </w:style>
  <w:style w:type="paragraph" w:styleId="NoSpacing">
    <w:name w:val="No Spacing"/>
    <w:uiPriority w:val="1"/>
    <w:qFormat/>
    <w:rsid w:val="00076F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A1533"/>
    <w:rPr>
      <w:rFonts w:ascii="Arial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41398C"/>
    <w:rPr>
      <w:rFonts w:cs="Angsana New"/>
      <w:szCs w:val="25"/>
    </w:rPr>
  </w:style>
  <w:style w:type="character" w:styleId="Emphasis">
    <w:name w:val="Emphasis"/>
    <w:basedOn w:val="DefaultParagraphFont"/>
    <w:qFormat/>
    <w:rsid w:val="00FA2B71"/>
    <w:rPr>
      <w:i/>
      <w:iCs/>
    </w:rPr>
  </w:style>
  <w:style w:type="table" w:customStyle="1" w:styleId="TableGrid3">
    <w:name w:val="Table Grid3"/>
    <w:basedOn w:val="TableNormal"/>
    <w:next w:val="TableGrid"/>
    <w:uiPriority w:val="39"/>
    <w:rsid w:val="00B052E5"/>
    <w:pPr>
      <w:spacing w:line="26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0FEF55-E106-43D0-90D2-9D5BD208843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CF1DD689-7540-4189-B618-DA43D780F44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6BA8D7-AD2E-4E63-A9C5-67946E3719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CC68394-C62D-4A15-A3B3-746355BB0C5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34</Pages>
  <Words>6586</Words>
  <Characters>37545</Characters>
  <Application>Microsoft Office Word</Application>
  <DocSecurity>0</DocSecurity>
  <Lines>312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44043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Nuttaporn, Tammakitsirichok</dc:creator>
  <cp:keywords/>
  <cp:lastModifiedBy>Supannee, Nooniem</cp:lastModifiedBy>
  <cp:revision>4</cp:revision>
  <cp:lastPrinted>2024-04-26T16:55:00Z</cp:lastPrinted>
  <dcterms:created xsi:type="dcterms:W3CDTF">2024-08-02T09:04:00Z</dcterms:created>
  <dcterms:modified xsi:type="dcterms:W3CDTF">2024-08-06T14:49:00Z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0x010100FC3C573FF70E394A86433F5E112C33AA</vt:lpwstr>
  </property>
</Properties>
</file>