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3667B" w14:textId="77777777" w:rsidR="00873B33" w:rsidRPr="00CD157D" w:rsidRDefault="00873B33" w:rsidP="00504A14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513F9684"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>3</w:t>
      </w:r>
      <w:r w:rsidR="00A411B0">
        <w:rPr>
          <w:b/>
          <w:bCs/>
        </w:rPr>
        <w:t>0</w:t>
      </w:r>
      <w:r w:rsidR="00131C12">
        <w:rPr>
          <w:b/>
          <w:bCs/>
        </w:rPr>
        <w:t xml:space="preserve"> </w:t>
      </w:r>
      <w:r w:rsidR="00782EB3">
        <w:rPr>
          <w:rFonts w:hint="cs"/>
          <w:b/>
          <w:bCs/>
          <w:cs/>
        </w:rPr>
        <w:t>มิถุนายน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</w:t>
      </w:r>
      <w:r w:rsidR="00825730">
        <w:rPr>
          <w:b/>
          <w:bCs/>
        </w:rPr>
        <w:t>7</w:t>
      </w:r>
    </w:p>
    <w:p w14:paraId="6884F5D1" w14:textId="77777777"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77777777"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r w:rsidRPr="00CD157D">
        <w:rPr>
          <w:rFonts w:ascii="Angsana New" w:hAnsi="Angsana New"/>
          <w:cs/>
        </w:rPr>
        <w:t>ข้อมูลทั่วไป</w:t>
      </w:r>
    </w:p>
    <w:p w14:paraId="1174EC7C" w14:textId="77777777" w:rsidR="00873B33" w:rsidRPr="00CD157D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599" w:type="dxa"/>
        <w:tblInd w:w="7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6"/>
        <w:gridCol w:w="6463"/>
      </w:tblGrid>
      <w:tr w:rsidR="00873B33" w:rsidRPr="00CD157D" w14:paraId="07702F92" w14:textId="77777777" w:rsidTr="0036501D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11D8C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76F28" w14:textId="77777777"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5F0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75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36501D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CECC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4EC9A" w14:textId="6B371500"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r w:rsidR="005777F5" w:rsidRPr="005777F5">
              <w:rPr>
                <w:rFonts w:ascii="Angsana New" w:hAnsi="Angsana New"/>
                <w:cs/>
              </w:rPr>
              <w:t>เวอร์</w:t>
            </w:r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="00067A66">
              <w:rPr>
                <w:rFonts w:ascii="Angsana New" w:hAnsi="Angsana New" w:hint="cs"/>
                <w:cs/>
              </w:rPr>
              <w:t>-</w:t>
            </w:r>
            <w:r w:rsidR="003928FB" w:rsidRPr="003928FB">
              <w:rPr>
                <w:rFonts w:ascii="Angsana New" w:hAnsi="Angsana New" w:hint="cs"/>
              </w:rPr>
              <w:t>4</w:t>
            </w:r>
            <w:r w:rsidRPr="005777F5">
              <w:rPr>
                <w:rFonts w:ascii="Angsana New" w:hAnsi="Angsana New" w:hint="cs"/>
              </w:rPr>
              <w:t xml:space="preserve">, </w:t>
            </w:r>
            <w:r w:rsidR="00ED1608">
              <w:rPr>
                <w:rFonts w:ascii="Angsana New" w:hAnsi="Angsana New"/>
              </w:rPr>
              <w:t>9-</w:t>
            </w:r>
            <w:r w:rsidR="00056D41" w:rsidRPr="005777F5">
              <w:rPr>
                <w:rFonts w:ascii="Angsana New" w:hAnsi="Angsana New"/>
              </w:rPr>
              <w:t>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14:paraId="24AF38C6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B869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F37A7E" w14:textId="77777777"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74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709" w14:textId="77777777"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F3B5C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65109D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14:paraId="053EAA48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40E3" w14:textId="77777777"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50A73" w14:textId="77777777"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7511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EBD64" w14:textId="306481C1" w:rsidR="00873B33" w:rsidRPr="008E4963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  <w:spacing w:val="-2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="008E4963"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</w:t>
            </w:r>
            <w:r w:rsidR="00EE551A" w:rsidRPr="008E4963">
              <w:rPr>
                <w:rFonts w:ascii="Angsana New" w:hAnsi="Angsana New"/>
                <w:spacing w:val="-2"/>
                <w:cs/>
              </w:rPr>
              <w:t>ตามหมายเหตุ</w:t>
            </w:r>
          </w:p>
        </w:tc>
      </w:tr>
      <w:tr w:rsidR="00873B33" w:rsidRPr="00CD157D" w14:paraId="5CCBBB2E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903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4EE" w14:textId="37D7B57E" w:rsidR="00873B33" w:rsidRPr="00CD157D" w:rsidRDefault="00DF24CE" w:rsidP="00AD4CBA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8E4963">
              <w:rPr>
                <w:rFonts w:ascii="Angsana New" w:hAnsi="Angsana New"/>
                <w:spacing w:val="-2"/>
                <w:cs/>
              </w:rPr>
              <w:t>ประกอบ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 w:rsidR="00423C67" w:rsidRPr="00923201">
              <w:rPr>
                <w:rFonts w:ascii="Angsana New" w:hAnsi="Angsana New"/>
              </w:rPr>
              <w:t>9</w:t>
            </w:r>
            <w:r w:rsidR="008E4963">
              <w:rPr>
                <w:rFonts w:ascii="Angsana New" w:hAnsi="Angsana New" w:hint="cs"/>
                <w:cs/>
              </w:rPr>
              <w:t xml:space="preserve"> </w:t>
            </w:r>
            <w:r w:rsidR="008E4963">
              <w:rPr>
                <w:rFonts w:hint="cs"/>
                <w:cs/>
              </w:rPr>
              <w:t xml:space="preserve">และ </w:t>
            </w:r>
            <w:r w:rsidR="008E4963">
              <w:t xml:space="preserve">10 </w:t>
            </w:r>
            <w:r w:rsidR="008E4963">
              <w:rPr>
                <w:rFonts w:hint="cs"/>
                <w:cs/>
              </w:rPr>
              <w:t>ตามลำดับ</w:t>
            </w:r>
          </w:p>
        </w:tc>
      </w:tr>
    </w:tbl>
    <w:p w14:paraId="0ED8C30F" w14:textId="77777777"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2CBFC6C8" w14:textId="77777777" w:rsidR="00334522" w:rsidRPr="004914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49147D">
        <w:rPr>
          <w:rFonts w:ascii="Angsana New" w:hAnsi="Angsana New"/>
        </w:rPr>
        <w:t>1.2</w:t>
      </w:r>
      <w:r w:rsidRPr="0049147D">
        <w:rPr>
          <w:rFonts w:ascii="Angsana New" w:hAnsi="Angsana New"/>
        </w:rPr>
        <w:tab/>
      </w:r>
      <w:r w:rsidR="00334522" w:rsidRPr="0049147D">
        <w:rPr>
          <w:rFonts w:ascii="Angsana New" w:hAnsi="Angsana New" w:cs="Angsana New"/>
          <w:cs/>
        </w:rPr>
        <w:t>ข้อมูล</w:t>
      </w:r>
      <w:r w:rsidR="00334522" w:rsidRPr="0049147D">
        <w:rPr>
          <w:rFonts w:ascii="Angsana New" w:hAnsi="Angsana New" w:cs="Angsana New" w:hint="cs"/>
          <w:cs/>
        </w:rPr>
        <w:t>สิทธิการ</w:t>
      </w:r>
      <w:r w:rsidR="00334522" w:rsidRPr="004914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2DA80FFE" w:rsidR="00334522" w:rsidRPr="0049147D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ซึ่งเป็นบริษัทย่อยของบริษัท</w:t>
      </w:r>
      <w:r w:rsidRPr="0049147D">
        <w:rPr>
          <w:rFonts w:ascii="Angsana New" w:hAnsi="Angsana New" w:cs="Angsana New" w:hint="cs"/>
          <w:cs/>
        </w:rPr>
        <w:t xml:space="preserve"> </w:t>
      </w:r>
      <w:r w:rsidRPr="004914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49147D">
        <w:rPr>
          <w:rFonts w:ascii="Angsana New" w:hAnsi="Angsana New" w:cs="Angsana New" w:hint="cs"/>
          <w:cs/>
        </w:rPr>
        <w:t xml:space="preserve"> (“ใบอนุญาตฯ”)</w:t>
      </w:r>
      <w:r w:rsidR="005777F5" w:rsidRPr="0049147D">
        <w:rPr>
          <w:rFonts w:ascii="Angsana New" w:hAnsi="Angsana New" w:cs="Angsana New"/>
          <w:cs/>
        </w:rPr>
        <w:t xml:space="preserve"> </w:t>
      </w:r>
      <w:r w:rsidRPr="004914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(กสทช.) โดยใบอนุญาต</w:t>
      </w:r>
      <w:r w:rsidRPr="0049147D">
        <w:rPr>
          <w:rFonts w:ascii="Angsana New" w:hAnsi="Angsana New" w:cs="Angsana New" w:hint="cs"/>
          <w:cs/>
        </w:rPr>
        <w:t>ฯ</w:t>
      </w:r>
      <w:r w:rsidRPr="004914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 w:rsidRPr="0049147D">
        <w:rPr>
          <w:rFonts w:ascii="Angsana New" w:hAnsi="Angsana New" w:cs="Angsana New"/>
        </w:rPr>
        <w:t>15</w:t>
      </w:r>
      <w:r w:rsidRPr="004914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 w:rsidRPr="0049147D">
        <w:rPr>
          <w:rFonts w:ascii="Angsana New" w:hAnsi="Angsana New" w:cs="Angsana New"/>
        </w:rPr>
        <w:t>25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2557</w:t>
      </w:r>
      <w:r w:rsidRPr="0049147D">
        <w:rPr>
          <w:rFonts w:ascii="Angsana New" w:hAnsi="Angsana New" w:cs="Angsana New"/>
          <w:cs/>
        </w:rPr>
        <w:t xml:space="preserve"> และสิ้นสุดวันที่ </w:t>
      </w:r>
      <w:r w:rsidR="00311077" w:rsidRPr="0049147D">
        <w:rPr>
          <w:rFonts w:ascii="Angsana New" w:hAnsi="Angsana New" w:cs="Angsana New"/>
        </w:rPr>
        <w:t>24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2572</w:t>
      </w:r>
      <w:r w:rsidRPr="0049147D">
        <w:rPr>
          <w:rFonts w:ascii="Angsana New" w:hAnsi="Angsana New" w:cs="Angsana New"/>
          <w:cs/>
        </w:rPr>
        <w:t>)</w:t>
      </w:r>
    </w:p>
    <w:p w14:paraId="28E32EB1" w14:textId="77777777" w:rsidR="00C13EA7" w:rsidRDefault="00C13EA7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4B55BEF9" w14:textId="77777777" w:rsidR="00A74E21" w:rsidRPr="00D85FBB" w:rsidRDefault="0059611C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2DF3D349" w:rsidR="00A24CAA" w:rsidRPr="00563983" w:rsidRDefault="00506A4F" w:rsidP="007B03CB">
      <w:pPr>
        <w:tabs>
          <w:tab w:val="left" w:pos="1134"/>
        </w:tabs>
        <w:ind w:left="1105" w:right="-57" w:hanging="476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</w:t>
      </w:r>
      <w:r w:rsidR="007B03CB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งบ</w:t>
      </w:r>
      <w:r w:rsidR="00200907" w:rsidRPr="007B03CB">
        <w:rPr>
          <w:rFonts w:ascii="Angsana New" w:hAnsi="Angsana New" w:cs="Angsana New" w:hint="cs"/>
          <w:cs/>
        </w:rPr>
        <w:t>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766653">
        <w:rPr>
          <w:rFonts w:ascii="Angsana New" w:hAnsi="Angsana New" w:hint="cs"/>
          <w:spacing w:val="-2"/>
          <w:cs/>
        </w:rPr>
        <w:t xml:space="preserve">พ.ศ. </w:t>
      </w:r>
      <w:r w:rsidR="003C7CCE" w:rsidRPr="00766653">
        <w:rPr>
          <w:rFonts w:ascii="Angsana New" w:hAnsi="Angsana New"/>
          <w:spacing w:val="-2"/>
        </w:rPr>
        <w:t>254</w:t>
      </w:r>
      <w:r w:rsidR="00200907" w:rsidRPr="00766653">
        <w:rPr>
          <w:rFonts w:ascii="Angsana New" w:hAnsi="Angsana New"/>
          <w:spacing w:val="-2"/>
        </w:rPr>
        <w:t>7</w:t>
      </w:r>
      <w:r w:rsidR="00200907" w:rsidRPr="00766653">
        <w:rPr>
          <w:rFonts w:ascii="Angsana New" w:hAnsi="Angsana New" w:hint="cs"/>
          <w:spacing w:val="-2"/>
          <w:cs/>
        </w:rPr>
        <w:t xml:space="preserve"> และพระราชบัญญัติการบัญชี พ.ศ. </w:t>
      </w:r>
      <w:r w:rsidR="003C7CCE" w:rsidRPr="00766653">
        <w:rPr>
          <w:rFonts w:ascii="Angsana New" w:hAnsi="Angsana New"/>
          <w:spacing w:val="-2"/>
        </w:rPr>
        <w:t>2</w:t>
      </w:r>
      <w:r w:rsidR="00766653">
        <w:rPr>
          <w:rFonts w:ascii="Angsana New" w:hAnsi="Angsana New"/>
          <w:spacing w:val="-2"/>
        </w:rPr>
        <w:t>543</w:t>
      </w:r>
      <w:r w:rsidR="00200907" w:rsidRPr="00766653">
        <w:rPr>
          <w:rFonts w:ascii="Angsana New" w:hAnsi="Angsana New" w:hint="cs"/>
          <w:spacing w:val="-2"/>
          <w:cs/>
        </w:rPr>
        <w:t xml:space="preserve"> </w:t>
      </w:r>
      <w:r w:rsidR="00C64655" w:rsidRPr="00766653">
        <w:rPr>
          <w:rFonts w:ascii="Angsana New" w:hAnsi="Angsana New" w:hint="cs"/>
          <w:spacing w:val="-2"/>
          <w:cs/>
        </w:rPr>
        <w:t>ซึ่ง</w:t>
      </w:r>
      <w:r w:rsidR="003518DA" w:rsidRPr="00766653">
        <w:rPr>
          <w:rFonts w:ascii="Angsana New" w:hAnsi="Angsana New"/>
          <w:spacing w:val="-2"/>
          <w:cs/>
        </w:rPr>
        <w:t>จัดทำขึ้น</w:t>
      </w:r>
      <w:r w:rsidR="003518DA" w:rsidRPr="00766653">
        <w:rPr>
          <w:rFonts w:ascii="Angsana New" w:hAnsi="Angsana New" w:hint="cs"/>
          <w:spacing w:val="-2"/>
          <w:cs/>
        </w:rPr>
        <w:t>ในรูปแบบย่</w:t>
      </w:r>
      <w:r w:rsidR="00C64655" w:rsidRPr="00766653">
        <w:rPr>
          <w:rFonts w:ascii="Angsana New" w:hAnsi="Angsana New" w:hint="cs"/>
          <w:spacing w:val="-2"/>
          <w:cs/>
        </w:rPr>
        <w:t>อ</w:t>
      </w:r>
      <w:r w:rsidR="003518DA" w:rsidRPr="00766653">
        <w:rPr>
          <w:rFonts w:ascii="Angsana New" w:hAnsi="Angsana New" w:hint="cs"/>
          <w:spacing w:val="-2"/>
          <w:cs/>
        </w:rPr>
        <w:t>ตามมาตรฐานกา</w:t>
      </w:r>
      <w:r w:rsidR="006A2D18" w:rsidRPr="00766653">
        <w:rPr>
          <w:rFonts w:ascii="Angsana New" w:hAnsi="Angsana New" w:hint="cs"/>
          <w:spacing w:val="-2"/>
          <w:cs/>
        </w:rPr>
        <w:t>รบัญชี ฉบับที่</w:t>
      </w:r>
      <w:r w:rsidR="00766653" w:rsidRPr="00766653">
        <w:rPr>
          <w:rFonts w:ascii="Angsana New" w:hAnsi="Angsana New"/>
          <w:spacing w:val="-2"/>
        </w:rPr>
        <w:t xml:space="preserve"> </w:t>
      </w:r>
      <w:r w:rsidR="003C7CCE" w:rsidRPr="00766653">
        <w:rPr>
          <w:rFonts w:ascii="Angsana New" w:hAnsi="Angsana New"/>
          <w:spacing w:val="-2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404C4C">
        <w:rPr>
          <w:rFonts w:ascii="Angsana New" w:hAnsi="Angsana New" w:cs="Angsana New"/>
        </w:rPr>
        <w:t>6</w:t>
      </w:r>
    </w:p>
    <w:p w14:paraId="24EEDC3B" w14:textId="237A4C55" w:rsidR="0049147D" w:rsidRDefault="0049147D">
      <w:pPr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7A8388E4" w14:textId="17704154"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 xml:space="preserve">)           </w:t>
      </w:r>
      <w:r w:rsidR="00D54E8F">
        <w:rPr>
          <w:rFonts w:ascii="Angsana New" w:hAnsi="Angsana New" w:hint="cs"/>
          <w:cs/>
        </w:rPr>
        <w:t xml:space="preserve">   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EC5624">
        <w:rPr>
          <w:rFonts w:ascii="Angsana New" w:hAnsi="Angsana New" w:hint="cs"/>
          <w:cs/>
        </w:rPr>
        <w:t>และส่วนได้เสีย</w:t>
      </w:r>
      <w:r w:rsidR="00E64C28">
        <w:rPr>
          <w:rFonts w:ascii="Angsana New" w:hAnsi="Angsana New" w:hint="cs"/>
          <w:cs/>
        </w:rPr>
        <w:t xml:space="preserve">ในการร่วมค้า </w:t>
      </w:r>
      <w:r w:rsidR="00352430" w:rsidRPr="00CD157D">
        <w:rPr>
          <w:rFonts w:ascii="Angsana New" w:hAnsi="Angsana New"/>
          <w:cs/>
        </w:rPr>
        <w:t>ดังต่อไปนี้</w:t>
      </w:r>
    </w:p>
    <w:tbl>
      <w:tblPr>
        <w:tblW w:w="9214" w:type="dxa"/>
        <w:tblInd w:w="11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143"/>
        <w:gridCol w:w="1143"/>
        <w:gridCol w:w="1399"/>
      </w:tblGrid>
      <w:tr w:rsidR="001104CA" w:rsidRPr="00D5211D" w14:paraId="4776DE43" w14:textId="77777777" w:rsidTr="004C37CB">
        <w:trPr>
          <w:cantSplit/>
          <w:trHeight w:val="405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4C37CB">
        <w:trPr>
          <w:cantSplit/>
          <w:trHeight w:val="405"/>
        </w:trPr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35D0F457" w:rsidR="001104CA" w:rsidRPr="00D5211D" w:rsidRDefault="00131C12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A411B0">
              <w:rPr>
                <w:sz w:val="30"/>
                <w:szCs w:val="30"/>
              </w:rPr>
              <w:t>0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CA07A7">
              <w:rPr>
                <w:rFonts w:hint="cs"/>
                <w:sz w:val="30"/>
                <w:szCs w:val="30"/>
                <w:cs/>
              </w:rPr>
              <w:t>ม</w:t>
            </w:r>
            <w:r w:rsidR="00C94D3A">
              <w:rPr>
                <w:rFonts w:hint="cs"/>
                <w:sz w:val="30"/>
                <w:szCs w:val="30"/>
                <w:cs/>
              </w:rPr>
              <w:t>ิ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CA07A7">
              <w:rPr>
                <w:rFonts w:hint="cs"/>
                <w:sz w:val="30"/>
                <w:szCs w:val="30"/>
                <w:cs/>
              </w:rPr>
              <w:t>ย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7776C1">
              <w:rPr>
                <w:sz w:val="30"/>
                <w:szCs w:val="30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6DE8421A"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7776C1">
              <w:rPr>
                <w:sz w:val="30"/>
                <w:szCs w:val="30"/>
              </w:rPr>
              <w:t>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4C37CB">
        <w:trPr>
          <w:trHeight w:val="40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D834D9" w:rsidRPr="00D5211D" w14:paraId="36B3EFF9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D834D9" w:rsidRPr="00D5211D" w:rsidRDefault="00D834D9" w:rsidP="00D834D9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558D019" w14:textId="4FD964D3" w:rsidR="00D834D9" w:rsidRPr="003F345B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3D700600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D834D9" w:rsidRPr="00D5211D" w:rsidRDefault="00D834D9" w:rsidP="00D834D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6FFC40C" w14:textId="61FDDA34" w:rsidR="00D834D9" w:rsidRPr="003F345B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71F2E7F6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D834D9" w:rsidRPr="00D5211D" w:rsidRDefault="00D834D9" w:rsidP="00D834D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F6B5791" w14:textId="62A8D7C7" w:rsidR="00D834D9" w:rsidRPr="003F345B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0F3444FA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5F912504" w:rsidR="00D834D9" w:rsidRPr="00D5211D" w:rsidRDefault="00D834D9" w:rsidP="00D834D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3928FB" w:rsidRPr="003928FB">
              <w:rPr>
                <w:rFonts w:hint="cs"/>
                <w:sz w:val="30"/>
                <w:szCs w:val="30"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</w:t>
            </w:r>
            <w:r>
              <w:rPr>
                <w:rFonts w:hint="cs"/>
                <w:sz w:val="30"/>
                <w:szCs w:val="30"/>
                <w:cs/>
              </w:rPr>
              <w:t xml:space="preserve"> 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90292C5" w14:textId="026AD3CD" w:rsidR="00D834D9" w:rsidRPr="003F345B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034A5F3E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6E7BC" w14:textId="4C136142" w:rsidR="00D834D9" w:rsidRPr="00D5211D" w:rsidRDefault="00D834D9" w:rsidP="00D834D9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3928FB" w:rsidRPr="003928FB">
              <w:rPr>
                <w:rFonts w:hint="cs"/>
                <w:sz w:val="30"/>
                <w:szCs w:val="30"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2350AFD" w14:textId="574BFF2B" w:rsidR="00D834D9" w:rsidRPr="003F345B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350C5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E6CA3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14D5841D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56873C22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6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E1BA498" w14:textId="1988E819" w:rsidR="00D834D9" w:rsidRPr="003F345B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007C04C6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2A351EFA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7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3FF4F29" w14:textId="343CB889" w:rsidR="00D834D9" w:rsidRPr="003F345B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516DFFCA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FD129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97D256" w14:textId="77777777" w:rsidR="00D834D9" w:rsidRPr="003C7CCE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CF44F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572B2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D834D9" w:rsidRPr="00D5211D" w14:paraId="66EDA958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ABC28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ดิ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5211D">
              <w:rPr>
                <w:sz w:val="30"/>
                <w:szCs w:val="30"/>
                <w:u w:val="single"/>
                <w:cs/>
              </w:rPr>
              <w:t>ทริบิวชั่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5211D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51100DB" w14:textId="77777777" w:rsidR="00D834D9" w:rsidRPr="003C7CCE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A9F7C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52E4B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D834D9" w:rsidRPr="00D5211D" w14:paraId="5E885000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6745A" w14:textId="18AE1FC8" w:rsidR="00D834D9" w:rsidRPr="00D5211D" w:rsidRDefault="00D834D9" w:rsidP="00D834D9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1</w:t>
            </w:r>
            <w:r w:rsidRPr="00D5211D">
              <w:rPr>
                <w:sz w:val="30"/>
                <w:szCs w:val="30"/>
                <w:cs/>
              </w:rPr>
              <w:t>. บริษัท ทีวีบี ทรี เน็ตเวอร์ค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2A834D" w14:textId="1880351E" w:rsidR="00D834D9" w:rsidRPr="003C7CCE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BFC50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B4CA6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43931493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DB93E" w14:textId="7AE4D17E" w:rsidR="00D834D9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9F84283" w14:textId="77777777" w:rsidR="00D834D9" w:rsidRPr="003F345B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C5DE7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373E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D834D9" w:rsidRPr="00D5211D" w14:paraId="07DD4C5F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F7234" w14:textId="6B060083" w:rsidR="00D834D9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1</w:t>
            </w:r>
            <w:r w:rsidRPr="000C69C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>
              <w:rPr>
                <w:rFonts w:hint="cs"/>
                <w:sz w:val="30"/>
                <w:szCs w:val="30"/>
                <w:cs/>
              </w:rPr>
              <w:t>ร์</w:t>
            </w:r>
            <w:r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7BD37CA" w14:textId="09826F1B" w:rsidR="00D834D9" w:rsidRPr="003F345B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9550E0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226BC" w14:textId="28C342E1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9550E0">
              <w:rPr>
                <w:sz w:val="30"/>
                <w:szCs w:val="30"/>
              </w:rPr>
              <w:t>50.00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4D8C9" w14:textId="2AB4856F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0F0E73CF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C14A" w14:textId="604E9F05" w:rsidR="00D834D9" w:rsidRPr="000B3E81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0B3E81">
              <w:rPr>
                <w:sz w:val="30"/>
                <w:szCs w:val="30"/>
              </w:rPr>
              <w:t xml:space="preserve"> 2. </w:t>
            </w:r>
            <w:r w:rsidRPr="000B3E81">
              <w:rPr>
                <w:sz w:val="30"/>
                <w:szCs w:val="30"/>
                <w:cs/>
              </w:rPr>
              <w:t>กิจการร่วมค้า</w:t>
            </w:r>
            <w:r w:rsidRPr="000B3E81">
              <w:rPr>
                <w:sz w:val="30"/>
                <w:szCs w:val="30"/>
              </w:rPr>
              <w:t xml:space="preserve"> </w:t>
            </w:r>
            <w:r w:rsidRPr="000B3E81">
              <w:rPr>
                <w:rFonts w:hint="cs"/>
                <w:sz w:val="30"/>
                <w:szCs w:val="30"/>
                <w:cs/>
              </w:rPr>
              <w:t>เมเจอร์ จอยน์ ฟิล์ม และ บีอีซี เวิลด์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8DDDCCC" w14:textId="6BED22EB" w:rsidR="00D834D9" w:rsidRPr="000B3E81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0B3E81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C3854" w14:textId="7B345A55" w:rsidR="00D834D9" w:rsidRPr="000B3E81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0B3E81">
              <w:rPr>
                <w:sz w:val="30"/>
                <w:szCs w:val="30"/>
              </w:rPr>
              <w:t>50.00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D86" w14:textId="227A6472" w:rsidR="00D834D9" w:rsidRPr="000B3E81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0B3E81">
              <w:rPr>
                <w:sz w:val="30"/>
                <w:szCs w:val="30"/>
                <w:cs/>
              </w:rPr>
              <w:t>ไทย</w:t>
            </w:r>
          </w:p>
        </w:tc>
      </w:tr>
    </w:tbl>
    <w:p w14:paraId="2E71E5B8" w14:textId="77777777" w:rsidR="007E3374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0"/>
          <w:szCs w:val="20"/>
        </w:rPr>
      </w:pPr>
    </w:p>
    <w:p w14:paraId="628695E3" w14:textId="77777777" w:rsidR="00B96D0D" w:rsidRPr="00B75A84" w:rsidRDefault="00D131FB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6BF8175D" w:rsidR="00A91922" w:rsidRPr="00B2444A" w:rsidRDefault="00A91922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  <w:szCs w:val="32"/>
        </w:rPr>
      </w:pPr>
      <w:r w:rsidRPr="00B2444A">
        <w:rPr>
          <w:rFonts w:ascii="Angsana New" w:hAnsi="Angsana New" w:hint="cs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57E689A5" w14:textId="734958AB" w:rsidR="00A91922" w:rsidRPr="00B2444A" w:rsidRDefault="00A91922" w:rsidP="00A0032E">
      <w:pPr>
        <w:ind w:left="1092" w:right="-45" w:firstLine="468"/>
        <w:jc w:val="thaiDistribute"/>
        <w:rPr>
          <w:rFonts w:ascii="Angsana New" w:hAnsi="Angsana New" w:cs="Angsana New"/>
          <w:spacing w:val="-4"/>
        </w:rPr>
      </w:pPr>
      <w:r w:rsidRPr="00B2444A">
        <w:rPr>
          <w:rFonts w:ascii="Angsana New" w:hAnsi="Angsana New" w:cs="Angsana New" w:hint="cs"/>
          <w:spacing w:val="-4"/>
          <w:cs/>
        </w:rPr>
        <w:t>กลุ่มบริษัทได้นำมาตรฐานการรายงานทางการเงิน ฉบับปรับปรุงจำนวนหลายฉบับ ซึ่งมีผลบังคับใช้สำหรับ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</w:t>
      </w:r>
      <w:r w:rsidR="00347CB0" w:rsidRPr="00B2444A">
        <w:rPr>
          <w:rFonts w:ascii="Angsana New" w:hAnsi="Angsana New" w:cs="Angsana New"/>
          <w:spacing w:val="-4"/>
        </w:rPr>
        <w:t xml:space="preserve"> 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 </w:t>
      </w:r>
      <w:r w:rsidRPr="00B2444A">
        <w:rPr>
          <w:rFonts w:ascii="Angsana New" w:hAnsi="Angsana New" w:cs="Angsana New" w:hint="cs"/>
          <w:spacing w:val="-4"/>
          <w:cs/>
        </w:rPr>
        <w:t xml:space="preserve">งบการเงินที่มีรอบระยะเวลาบัญชีที่เริ่มในหรือหลังวันที่ </w:t>
      </w:r>
      <w:r w:rsidR="003C7CCE" w:rsidRPr="00B2444A">
        <w:rPr>
          <w:rFonts w:ascii="Angsana New" w:hAnsi="Angsana New" w:cs="Angsana New"/>
          <w:spacing w:val="-4"/>
        </w:rPr>
        <w:t>1</w:t>
      </w:r>
      <w:r w:rsidRPr="00B2444A"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B2444A">
        <w:rPr>
          <w:rFonts w:ascii="Angsana New" w:hAnsi="Angsana New" w:cs="Angsana New"/>
          <w:spacing w:val="-4"/>
        </w:rPr>
        <w:t>256</w:t>
      </w:r>
      <w:r w:rsidR="00B326CA">
        <w:rPr>
          <w:rFonts w:ascii="Angsana New" w:hAnsi="Angsana New" w:cs="Angsana New"/>
          <w:spacing w:val="-4"/>
        </w:rPr>
        <w:t>7</w:t>
      </w:r>
      <w:r w:rsidRPr="00B2444A">
        <w:rPr>
          <w:rFonts w:ascii="Angsana New" w:hAnsi="Angsana New" w:cs="Angsana New" w:hint="cs"/>
          <w:spacing w:val="-4"/>
          <w:cs/>
        </w:rPr>
        <w:t xml:space="preserve"> มาถือปฏิบัติ </w:t>
      </w:r>
      <w:r w:rsidRPr="00B2444A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Pr="00B2444A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="00C61AE4" w:rsidRPr="00B2444A">
        <w:rPr>
          <w:rFonts w:ascii="Angsana New" w:eastAsia="Times New Roman" w:hAnsi="Angsana New" w:cs="Angsana New" w:hint="cs"/>
          <w:cs/>
        </w:rPr>
        <w:t>และ</w:t>
      </w:r>
      <w:r w:rsidR="00F80FD6">
        <w:rPr>
          <w:rFonts w:ascii="Angsana New" w:eastAsia="Times New Roman" w:hAnsi="Angsana New" w:cs="Angsana New" w:hint="cs"/>
          <w:cs/>
        </w:rPr>
        <w:t>การให้</w:t>
      </w:r>
      <w:r w:rsidR="00F80FD6">
        <w:rPr>
          <w:rFonts w:ascii="Angsana New" w:eastAsia="Times New Roman" w:hAnsi="Angsana New" w:cs="Angsana New"/>
          <w:cs/>
        </w:rPr>
        <w:br/>
      </w:r>
      <w:r w:rsidR="00F80FD6">
        <w:rPr>
          <w:rFonts w:ascii="Angsana New" w:eastAsia="Times New Roman" w:hAnsi="Angsana New" w:cs="Angsana New" w:hint="cs"/>
          <w:cs/>
        </w:rPr>
        <w:t>แนวปฏิบัติทางบัญชี</w:t>
      </w:r>
      <w:r w:rsidR="00C61AE4" w:rsidRPr="00B2444A">
        <w:rPr>
          <w:rFonts w:ascii="Angsana New" w:eastAsia="Times New Roman" w:hAnsi="Angsana New" w:cs="Angsana New" w:hint="cs"/>
          <w:cs/>
        </w:rPr>
        <w:t>กับผู้ใช้มาตรฐาน</w:t>
      </w:r>
    </w:p>
    <w:p w14:paraId="7DB4F531" w14:textId="67FA2409" w:rsidR="009E1E88" w:rsidRPr="009369F7" w:rsidRDefault="00D5478E" w:rsidP="009369F7">
      <w:pPr>
        <w:ind w:left="1092" w:right="-45" w:firstLine="462"/>
        <w:jc w:val="thaiDistribute"/>
        <w:rPr>
          <w:rFonts w:ascii="Angsana New" w:hAnsi="Angsana New" w:cs="Angsana New"/>
          <w:spacing w:val="-2"/>
        </w:rPr>
      </w:pPr>
      <w:r w:rsidRPr="00B2444A">
        <w:rPr>
          <w:rFonts w:ascii="Angsana New" w:hAnsi="Angsana New" w:cs="Angsana New" w:hint="cs"/>
          <w:spacing w:val="-2"/>
          <w:cs/>
        </w:rPr>
        <w:t>การนำ</w:t>
      </w:r>
      <w:r w:rsidR="00A91922" w:rsidRPr="00B2444A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 w:rsidRPr="00B2444A">
        <w:rPr>
          <w:rFonts w:ascii="Angsana New" w:hAnsi="Angsana New" w:cs="Angsana New" w:hint="cs"/>
          <w:spacing w:val="-2"/>
          <w:cs/>
        </w:rPr>
        <w:t>มาถือ</w:t>
      </w:r>
      <w:r w:rsidRPr="00B2444A">
        <w:rPr>
          <w:rFonts w:ascii="Angsana New" w:hAnsi="Angsana New" w:cs="Angsana New"/>
          <w:spacing w:val="-2"/>
          <w:cs/>
        </w:rPr>
        <w:t>ปฏิบัติ</w:t>
      </w:r>
      <w:r w:rsidRPr="00B2444A">
        <w:rPr>
          <w:rFonts w:ascii="Angsana New" w:hAnsi="Angsana New" w:cs="Angsana New" w:hint="cs"/>
          <w:spacing w:val="-2"/>
          <w:cs/>
        </w:rPr>
        <w:t>นี้</w:t>
      </w:r>
      <w:r w:rsidR="00A91922" w:rsidRPr="00B2444A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B2444A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 w:rsidR="00563983" w:rsidRPr="00B2444A">
        <w:rPr>
          <w:rFonts w:ascii="Angsana New" w:hAnsi="Angsana New" w:cs="Angsana New"/>
          <w:spacing w:val="-2"/>
          <w:cs/>
        </w:rPr>
        <w:br/>
      </w:r>
      <w:r w:rsidR="00A91922" w:rsidRPr="00B2444A">
        <w:rPr>
          <w:rFonts w:ascii="Angsana New" w:hAnsi="Angsana New" w:cs="Angsana New"/>
          <w:spacing w:val="-2"/>
          <w:cs/>
        </w:rPr>
        <w:t>งบการเงิน</w:t>
      </w:r>
      <w:r w:rsidR="00A91922" w:rsidRPr="00B2444A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0A938E6D" w14:textId="7E7CCBB4" w:rsidR="0049147D" w:rsidRDefault="0049147D">
      <w:pPr>
        <w:rPr>
          <w:rFonts w:ascii="Angsana New" w:hAnsi="Angsana New" w:cs="Angsana New"/>
          <w:sz w:val="20"/>
          <w:szCs w:val="20"/>
          <w:cs/>
        </w:rPr>
      </w:pPr>
    </w:p>
    <w:p w14:paraId="0936B090" w14:textId="77777777" w:rsidR="00A461C1" w:rsidRPr="00BD6E48" w:rsidRDefault="00A461C1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04DFD9E" w14:textId="60E940D4" w:rsidR="00E55FE9" w:rsidRDefault="006C1A88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  <w:r w:rsidRPr="00A74B7B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347CB0" w:rsidRPr="00A74B7B">
        <w:rPr>
          <w:rFonts w:asciiTheme="majorBidi" w:eastAsia="Times New Roman" w:hAnsiTheme="majorBidi" w:cs="Angsana New"/>
          <w:spacing w:val="-2"/>
        </w:rPr>
        <w:t xml:space="preserve"> 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A74B7B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A74B7B">
        <w:rPr>
          <w:rFonts w:asciiTheme="majorBidi" w:eastAsia="Times New Roman" w:hAnsiTheme="majorBidi" w:cs="Angsana New"/>
          <w:spacing w:val="-2"/>
        </w:rPr>
        <w:t>31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A74B7B">
        <w:rPr>
          <w:rFonts w:asciiTheme="majorBidi" w:eastAsia="Times New Roman" w:hAnsiTheme="majorBidi" w:cs="Angsana New"/>
          <w:spacing w:val="-2"/>
        </w:rPr>
        <w:t>256</w:t>
      </w:r>
      <w:r w:rsidR="006B042E">
        <w:rPr>
          <w:rFonts w:asciiTheme="majorBidi" w:eastAsia="Times New Roman" w:hAnsiTheme="majorBidi" w:cs="Angsana New"/>
          <w:spacing w:val="-2"/>
        </w:rPr>
        <w:t>6</w:t>
      </w:r>
      <w:r w:rsidR="00A313A0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</w:p>
    <w:p w14:paraId="4EE3CC1B" w14:textId="77777777" w:rsidR="009369F7" w:rsidRDefault="009369F7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</w:p>
    <w:p w14:paraId="14BFC1BE" w14:textId="77777777" w:rsidR="009369F7" w:rsidRDefault="009369F7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</w:p>
    <w:p w14:paraId="6F275680" w14:textId="77777777" w:rsidR="009369F7" w:rsidRDefault="009369F7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</w:p>
    <w:p w14:paraId="3380B001" w14:textId="77777777" w:rsidR="009369F7" w:rsidRPr="006B683D" w:rsidRDefault="009369F7" w:rsidP="006B683D">
      <w:pPr>
        <w:ind w:left="644" w:right="-59" w:firstLine="532"/>
        <w:jc w:val="thaiDistribute"/>
        <w:rPr>
          <w:rFonts w:ascii="Angsana New" w:hAnsi="Angsana New"/>
          <w:spacing w:val="2"/>
        </w:rPr>
      </w:pPr>
    </w:p>
    <w:p w14:paraId="5B07831E" w14:textId="77777777" w:rsidR="00E14154" w:rsidRPr="00332073" w:rsidRDefault="00B64819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14:paraId="4A3E053E" w14:textId="77777777"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1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3"/>
        <w:gridCol w:w="1397"/>
        <w:gridCol w:w="1397"/>
        <w:gridCol w:w="1397"/>
        <w:gridCol w:w="1394"/>
      </w:tblGrid>
      <w:tr w:rsidR="00F03613" w:rsidRPr="00332073" w14:paraId="24CB85E7" w14:textId="77777777" w:rsidTr="00266265">
        <w:trPr>
          <w:cantSplit/>
          <w:trHeight w:val="517"/>
        </w:trPr>
        <w:tc>
          <w:tcPr>
            <w:tcW w:w="4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27AFA" w:rsidRPr="00332073" w14:paraId="0063CF33" w14:textId="77777777" w:rsidTr="00266265">
        <w:trPr>
          <w:cantSplit/>
          <w:trHeight w:val="510"/>
        </w:trPr>
        <w:tc>
          <w:tcPr>
            <w:tcW w:w="4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348DE125" w:rsidR="00F27AFA" w:rsidRPr="0037734E" w:rsidRDefault="003928FB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A411B0">
              <w:rPr>
                <w:color w:val="000000" w:themeColor="text1"/>
                <w:sz w:val="30"/>
                <w:szCs w:val="30"/>
              </w:rPr>
              <w:t>0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544045">
              <w:rPr>
                <w:rFonts w:hint="cs"/>
                <w:color w:val="000000" w:themeColor="text1"/>
                <w:sz w:val="30"/>
                <w:szCs w:val="30"/>
                <w:cs/>
              </w:rPr>
              <w:t>มิ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544045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81F80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4C3C4205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81F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0A6716F0" w:rsidR="00F27AFA" w:rsidRPr="0037734E" w:rsidRDefault="003928FB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A411B0">
              <w:rPr>
                <w:color w:val="000000" w:themeColor="text1"/>
                <w:sz w:val="30"/>
                <w:szCs w:val="30"/>
              </w:rPr>
              <w:t>0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F27AFA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544045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544045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81F80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6DAC314A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81F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27AFA" w:rsidRPr="00332073" w14:paraId="22EED1C6" w14:textId="77777777" w:rsidTr="00266265">
        <w:trPr>
          <w:trHeight w:val="287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406E95EC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33BF35B" w14:textId="680CF319" w:rsidR="00F27AFA" w:rsidRPr="001630D0" w:rsidRDefault="003928FB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 w:rsidRPr="003928F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3D725B">
              <w:rPr>
                <w:rFonts w:ascii="Angsana New" w:hAnsi="Angsana New" w:cs="Angsana New"/>
                <w:sz w:val="30"/>
                <w:szCs w:val="30"/>
              </w:rPr>
              <w:t>,036,485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F3E5FA" w14:textId="63237259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810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CF307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0CA4D6F" w14:textId="699C74D6" w:rsidR="00F27AFA" w:rsidRPr="00774190" w:rsidRDefault="000330DE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2,510,538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97C35" w14:textId="16CAF7A5" w:rsidR="00F27AFA" w:rsidRPr="00901EB7" w:rsidRDefault="00565F36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2B1F7E">
              <w:rPr>
                <w:rFonts w:ascii="Angsana New" w:hAnsi="Angsana New" w:cs="Angsana New"/>
                <w:sz w:val="30"/>
                <w:szCs w:val="30"/>
              </w:rPr>
              <w:t>098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1F7E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tr w:rsidR="00F27AFA" w:rsidRPr="00332073" w14:paraId="4EE6A883" w14:textId="77777777" w:rsidTr="00266265">
        <w:tc>
          <w:tcPr>
            <w:tcW w:w="4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F27AFA" w:rsidRPr="0037734E" w:rsidRDefault="00F27AFA" w:rsidP="00F27AFA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588C87A" w14:textId="20581924" w:rsidR="00F27AFA" w:rsidRPr="001630D0" w:rsidRDefault="003D725B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F0AD" w14:textId="704C0ECB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640D62C" w14:textId="323B1859" w:rsidR="00F27AFA" w:rsidRPr="00774190" w:rsidRDefault="000330DE" w:rsidP="004A3B2D">
            <w:pPr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07BC" w14:textId="0E29F092" w:rsidR="00F27AFA" w:rsidRPr="00901EB7" w:rsidRDefault="002B1F7E" w:rsidP="00280493">
            <w:pPr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7AFA" w:rsidRPr="00CD157D" w14:paraId="412DD14A" w14:textId="77777777" w:rsidTr="00266265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FF1663D" w14:textId="61E03167" w:rsidR="00F27AFA" w:rsidRPr="001630D0" w:rsidRDefault="003D725B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3,036,487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C288D" w14:textId="5032E295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810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CF307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0DC7366" w14:textId="31D0DC0E" w:rsidR="00F27AFA" w:rsidRPr="00774190" w:rsidRDefault="000330DE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2,510,538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40984" w14:textId="4D3270B5" w:rsidR="00F27AFA" w:rsidRPr="00901EB7" w:rsidRDefault="002B1F7E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098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bookmarkEnd w:id="0"/>
    </w:tbl>
    <w:p w14:paraId="6F028C3D" w14:textId="4FCB05E8" w:rsidR="008E2356" w:rsidRPr="00371B56" w:rsidRDefault="008E2356" w:rsidP="007F5606">
      <w:pPr>
        <w:rPr>
          <w:rFonts w:ascii="Angsana New" w:hAnsi="Angsana New"/>
          <w:sz w:val="20"/>
          <w:szCs w:val="20"/>
        </w:rPr>
      </w:pPr>
    </w:p>
    <w:p w14:paraId="03246B60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03" w:type="dxa"/>
        <w:tblInd w:w="6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9"/>
        <w:gridCol w:w="1361"/>
        <w:gridCol w:w="1361"/>
        <w:gridCol w:w="1361"/>
        <w:gridCol w:w="1361"/>
      </w:tblGrid>
      <w:tr w:rsidR="00CF14CB" w:rsidRPr="0037734E" w14:paraId="6D2365FE" w14:textId="77777777" w:rsidTr="004965FF">
        <w:trPr>
          <w:cantSplit/>
          <w:trHeight w:val="303"/>
        </w:trPr>
        <w:tc>
          <w:tcPr>
            <w:tcW w:w="42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F27AFA" w:rsidRPr="0037734E" w14:paraId="7CD73135" w14:textId="77777777" w:rsidTr="004965FF">
        <w:trPr>
          <w:trHeight w:val="308"/>
        </w:trPr>
        <w:tc>
          <w:tcPr>
            <w:tcW w:w="4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5D152755" w:rsidR="00F27AFA" w:rsidRPr="00884B25" w:rsidRDefault="003928FB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A411B0">
              <w:rPr>
                <w:color w:val="000000" w:themeColor="text1"/>
                <w:sz w:val="30"/>
                <w:szCs w:val="30"/>
              </w:rPr>
              <w:t>0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F27AFA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52007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52007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A2B1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6787E195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A2B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0C2A0100" w:rsidR="00F27AFA" w:rsidRPr="00884B25" w:rsidRDefault="003928FB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597E39">
              <w:rPr>
                <w:color w:val="000000" w:themeColor="text1"/>
                <w:sz w:val="30"/>
                <w:szCs w:val="30"/>
              </w:rPr>
              <w:t>0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F27AFA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52007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52007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A2B1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AF77" w14:textId="4102CB2F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A2B1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27AFA" w:rsidRPr="0037734E" w14:paraId="496CF7CA" w14:textId="77777777" w:rsidTr="004965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F27AFA" w:rsidRPr="00CD10A9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D0E84F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F27AFA" w:rsidRPr="0037734E" w14:paraId="2D963C75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2177052" w14:textId="0A3A3B5A" w:rsidR="00F27AFA" w:rsidRPr="001630D0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331,214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71134AAF" w:rsidR="00F27AFA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707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45338A" w14:textId="05CF672E" w:rsidR="00F27AFA" w:rsidRPr="00774190" w:rsidRDefault="0034796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="007349A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004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73196" w14:textId="60FA0839" w:rsidR="00F27AFA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717</w:t>
            </w:r>
          </w:p>
        </w:tc>
      </w:tr>
      <w:tr w:rsidR="00F27AFA" w:rsidRPr="0037734E" w14:paraId="69BEBE68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5015E6" w14:textId="6255AA02" w:rsidR="00F27AFA" w:rsidRPr="001630D0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72,699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3626B29D" w:rsidR="00F27AFA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97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686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F2B93F2" w14:textId="0271DE87" w:rsidR="00F27AFA" w:rsidRPr="00774190" w:rsidRDefault="0034796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5,893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79010" w14:textId="48B6E1AC" w:rsidR="00F27AFA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</w:t>
            </w:r>
          </w:p>
        </w:tc>
      </w:tr>
      <w:tr w:rsidR="00F27AFA" w:rsidRPr="0037734E" w14:paraId="54E462D7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8BF9DA4" w14:textId="5D2C842A" w:rsidR="00F27AFA" w:rsidRPr="001630D0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10,179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0239FC4D" w:rsidR="00F27AFA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925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6D0D7F" w14:textId="56BA8F98" w:rsidR="00F27AFA" w:rsidRPr="00774190" w:rsidRDefault="007349A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AB8399" w14:textId="620BDFE1" w:rsidR="00F27AFA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243E07" w:rsidRPr="0037734E" w14:paraId="7EBC49FA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0BF4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FA6D339" w14:textId="0E2F899B" w:rsidR="00243E07" w:rsidRPr="001630D0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29,832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01EFAD" w14:textId="185011CC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3,078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B547BA3" w14:textId="251D1164" w:rsidR="00243E07" w:rsidRPr="00774190" w:rsidRDefault="007349A7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181A77" w14:textId="5F76CA39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3EB3D19D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4938640" w14:textId="24D48C6D" w:rsidR="00243E07" w:rsidRPr="001630D0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10,606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27466A8A" w:rsidR="00243E0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321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9179DF5" w14:textId="6730FCDF" w:rsidR="00243E07" w:rsidRPr="00774190" w:rsidRDefault="007349A7" w:rsidP="007349A7">
            <w:pPr>
              <w:tabs>
                <w:tab w:val="decimal" w:pos="737"/>
              </w:tabs>
              <w:ind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A528" w14:textId="6B38D4A1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14447384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6780E33F" w:rsidR="00243E07" w:rsidRPr="001630D0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454,530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0862E956" w:rsidR="00243E07" w:rsidRPr="007B6112" w:rsidRDefault="000A05EC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94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717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39D78D9" w14:textId="18B73A9F" w:rsidR="00243E07" w:rsidRPr="00774190" w:rsidRDefault="007349A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11,900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1E5AA" w14:textId="495C533C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764</w:t>
            </w:r>
          </w:p>
        </w:tc>
      </w:tr>
      <w:tr w:rsidR="00243E07" w:rsidRPr="0037734E" w14:paraId="034227FA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77777777" w:rsidR="00243E07" w:rsidRPr="00F34ED7" w:rsidRDefault="00243E07" w:rsidP="00243E0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9F64EEF" w14:textId="0D864BE3" w:rsidR="00243E07" w:rsidRPr="001630D0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(11,28</w:t>
            </w:r>
            <w:r w:rsidR="008475F6">
              <w:rPr>
                <w:rFonts w:ascii="Angsana New" w:hAnsi="Angsana New" w:cs="Angsana New"/>
                <w:sz w:val="29"/>
                <w:szCs w:val="29"/>
              </w:rPr>
              <w:t>8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EC5C" w14:textId="21844C45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,08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DFE4E7B" w14:textId="4850B722" w:rsidR="00243E07" w:rsidRPr="00774190" w:rsidRDefault="007349A7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7BFA" w14:textId="378470C7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     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025473F4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24B1ED3B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A7A769D" w14:textId="24653EBD" w:rsidR="00243E07" w:rsidRPr="001630D0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443,24</w:t>
            </w:r>
            <w:r w:rsidR="008475F6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254FE1" w14:textId="3DE8D9AA" w:rsidR="00243E07" w:rsidRPr="007B6112" w:rsidRDefault="003928F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3928FB">
              <w:rPr>
                <w:rFonts w:ascii="Angsana New" w:hAnsi="Angsana New" w:cs="Angsana New" w:hint="cs"/>
                <w:sz w:val="29"/>
                <w:szCs w:val="29"/>
              </w:rPr>
              <w:t>4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85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633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D766BB0" w14:textId="463C0CD5" w:rsidR="00243E07" w:rsidRPr="00774190" w:rsidRDefault="007349A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11,900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E3000" w14:textId="741D8395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764</w:t>
            </w:r>
          </w:p>
        </w:tc>
      </w:tr>
      <w:tr w:rsidR="00243E07" w:rsidRPr="0037734E" w14:paraId="06848669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77777777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03315321" w:rsidR="00243E07" w:rsidRPr="001630D0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17,06</w:t>
            </w:r>
            <w:r w:rsidR="000B233C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75DF0C0F" w:rsidR="00243E07" w:rsidRPr="007B6112" w:rsidRDefault="003928F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3928FB">
              <w:rPr>
                <w:rFonts w:ascii="Angsana New" w:hAnsi="Angsana New" w:cs="Angsana New" w:hint="cs"/>
                <w:sz w:val="29"/>
                <w:szCs w:val="29"/>
              </w:rPr>
              <w:t>1</w:t>
            </w:r>
            <w:r w:rsidR="00E062EB" w:rsidRPr="00976348"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="00243E07" w:rsidRPr="0097634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727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3148DF8" w14:textId="75C524A0" w:rsidR="00243E07" w:rsidRPr="00774190" w:rsidRDefault="007349A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2,737,364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5429" w14:textId="26B234CE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071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840</w:t>
            </w:r>
          </w:p>
        </w:tc>
      </w:tr>
      <w:tr w:rsidR="00243E07" w:rsidRPr="0037734E" w14:paraId="43A1542C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01ED8B11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24321" w14:textId="674ECB2E" w:rsidR="00243E07" w:rsidRPr="001630D0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460,30</w:t>
            </w:r>
            <w:r w:rsidR="000B233C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0335" w14:textId="25994B36" w:rsidR="00243E0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504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360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D65E743" w14:textId="30F7CD24" w:rsidR="00243E07" w:rsidRPr="00774190" w:rsidRDefault="007349A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2,749,</w:t>
            </w:r>
            <w:r w:rsidR="001A194B">
              <w:rPr>
                <w:rFonts w:ascii="Angsana New" w:hAnsi="Angsana New" w:cs="Angsana New"/>
                <w:sz w:val="29"/>
                <w:szCs w:val="29"/>
              </w:rPr>
              <w:t>2</w:t>
            </w:r>
            <w:r>
              <w:rPr>
                <w:rFonts w:ascii="Angsana New" w:hAnsi="Angsana New" w:cs="Angsana New"/>
                <w:sz w:val="29"/>
                <w:szCs w:val="29"/>
              </w:rPr>
              <w:t>64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B78" w14:textId="333A8674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243E07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072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604</w:t>
            </w:r>
          </w:p>
        </w:tc>
      </w:tr>
      <w:tr w:rsidR="00243E07" w:rsidRPr="0037734E" w14:paraId="3549E54F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77777777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77777777" w:rsidR="00243E07" w:rsidRPr="00976348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77777777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9673F" w14:textId="77777777" w:rsidR="00243E07" w:rsidRPr="00774190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ABD39" w14:textId="77777777" w:rsidR="00243E07" w:rsidRPr="00290BB5" w:rsidRDefault="00243E0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43E07" w:rsidRPr="0037734E" w14:paraId="764507F9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4EE1C882" w:rsidR="00243E07" w:rsidRPr="00C96252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4,873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7DAA8CC8" w:rsidR="00243E0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6,583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D58ECD9" w14:textId="52EFF54D" w:rsidR="00243E07" w:rsidRPr="00774190" w:rsidRDefault="0036619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52,594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2F6DA" w14:textId="199E10FC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96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319</w:t>
            </w:r>
          </w:p>
        </w:tc>
      </w:tr>
      <w:tr w:rsidR="00243E07" w:rsidRPr="0037734E" w14:paraId="3AD53B6C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0D6A7E3A" w:rsidR="00243E07" w:rsidRPr="00C96252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137,865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6A7267F3" w:rsidR="00243E07" w:rsidRPr="007B6112" w:rsidRDefault="003F4F1D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36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585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F7300" w14:textId="2B3B9EEA" w:rsidR="00243E07" w:rsidRPr="00774190" w:rsidRDefault="0036619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112,</w:t>
            </w:r>
            <w:r w:rsidR="006066BF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="000C3500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BA927" w14:textId="638C1900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96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529</w:t>
            </w:r>
          </w:p>
        </w:tc>
      </w:tr>
      <w:tr w:rsidR="00243E07" w:rsidRPr="0037734E" w14:paraId="0B28F56B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74DFE2D" w14:textId="4C715409" w:rsidR="00243E07" w:rsidRPr="00C96252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47,276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1CEB13" w14:textId="56B759BF" w:rsidR="00243E0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</w:t>
            </w:r>
            <w:r w:rsidR="003F4F1D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515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E7312DE" w14:textId="0490DED5" w:rsidR="00243E07" w:rsidRPr="00774190" w:rsidRDefault="0036619E" w:rsidP="00F138D4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A795C1" w14:textId="5BBF6ED0" w:rsidR="00243E07" w:rsidRPr="00290BB5" w:rsidRDefault="00243E0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215</w:t>
            </w:r>
          </w:p>
        </w:tc>
      </w:tr>
      <w:tr w:rsidR="007969D7" w:rsidRPr="0037734E" w14:paraId="39532C2E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77777777" w:rsidR="007969D7" w:rsidRPr="00290BB5" w:rsidRDefault="007969D7" w:rsidP="007969D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95DB5B" w14:textId="5536EAF0" w:rsidR="007969D7" w:rsidRPr="00C96252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37,537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D580" w14:textId="4E0C3219" w:rsidR="007969D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52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967661E" w14:textId="13C50A05" w:rsidR="007969D7" w:rsidRPr="00774190" w:rsidRDefault="0036619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34,031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7CD7" w14:textId="310C1BE0" w:rsidR="007969D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49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529</w:t>
            </w:r>
          </w:p>
        </w:tc>
      </w:tr>
      <w:tr w:rsidR="007969D7" w:rsidRPr="0037734E" w14:paraId="0D66323B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77777777" w:rsidR="007969D7" w:rsidRPr="00290BB5" w:rsidRDefault="007969D7" w:rsidP="007969D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59B991EC" w:rsidR="007969D7" w:rsidRPr="00C96252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227,551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4DB5E089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30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883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0DBF761" w14:textId="6F142E85" w:rsidR="007969D7" w:rsidRPr="00774190" w:rsidRDefault="0036619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198,</w:t>
            </w:r>
            <w:r w:rsidR="006066BF">
              <w:rPr>
                <w:rFonts w:ascii="Angsana New" w:hAnsi="Angsana New" w:cs="Angsana New"/>
                <w:sz w:val="29"/>
                <w:szCs w:val="29"/>
              </w:rPr>
              <w:t>80</w:t>
            </w:r>
            <w:r w:rsidR="000C3500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E0E46" w14:textId="5AB60A60" w:rsidR="007969D7" w:rsidRPr="00290BB5" w:rsidRDefault="007969D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42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592</w:t>
            </w:r>
          </w:p>
        </w:tc>
      </w:tr>
      <w:tr w:rsidR="007969D7" w:rsidRPr="0037734E" w14:paraId="0B77908F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77777777" w:rsidR="007969D7" w:rsidRPr="00F34ED7" w:rsidRDefault="007969D7" w:rsidP="007969D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96E35" w14:textId="6633D93B" w:rsidR="007969D7" w:rsidRPr="00C96252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F5DE77" w14:textId="77777777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16454B1" w14:textId="54E27E3F" w:rsidR="007969D7" w:rsidRPr="00774190" w:rsidRDefault="0036619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205DB" w14:textId="77777777" w:rsidR="007969D7" w:rsidRPr="00290BB5" w:rsidRDefault="007969D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</w:tr>
      <w:tr w:rsidR="007969D7" w:rsidRPr="0037734E" w14:paraId="1D5CF7C2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163F1" w14:textId="77777777" w:rsidR="007969D7" w:rsidRPr="00290BB5" w:rsidRDefault="007969D7" w:rsidP="007969D7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1AE5C51F" w:rsidR="007969D7" w:rsidRPr="00C96252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(5,013)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59E50326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7,933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6B0363B" w14:textId="1012112E" w:rsidR="007969D7" w:rsidRPr="00774190" w:rsidRDefault="0036619E" w:rsidP="00095F78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5544" w14:textId="77777777" w:rsidR="007969D7" w:rsidRPr="00290BB5" w:rsidRDefault="007969D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7969D7" w:rsidRPr="0037734E" w14:paraId="0AB45213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639C96C7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26D5573A" w:rsidR="007969D7" w:rsidRPr="00C96252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189,538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638C39EC" w:rsidR="007969D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189</w:t>
            </w:r>
            <w:r w:rsidR="007969D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33EA952" w14:textId="598722AD" w:rsidR="007969D7" w:rsidRPr="00774190" w:rsidRDefault="0036619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165,</w:t>
            </w:r>
            <w:r w:rsidR="006066BF">
              <w:rPr>
                <w:rFonts w:ascii="Angsana New" w:hAnsi="Angsana New" w:cs="Angsana New"/>
                <w:sz w:val="29"/>
                <w:szCs w:val="29"/>
              </w:rPr>
              <w:t>80</w:t>
            </w:r>
            <w:r w:rsidR="000C3500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B270" w14:textId="37E88D0F" w:rsidR="007969D7" w:rsidRPr="00290BB5" w:rsidRDefault="007969D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9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592</w:t>
            </w:r>
          </w:p>
        </w:tc>
      </w:tr>
      <w:tr w:rsidR="007969D7" w:rsidRPr="0037734E" w14:paraId="7C4B90A3" w14:textId="77777777" w:rsidTr="004965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F25" w14:textId="0C4260B3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F7E9C7" w14:textId="58F51263" w:rsidR="007969D7" w:rsidRPr="00C96252" w:rsidRDefault="00B225C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649,842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613E" w14:textId="139FB420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1E19FD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94</w:t>
            </w:r>
            <w:r w:rsidRPr="001E19F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310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F2F5B5E" w14:textId="4633EB57" w:rsidR="007969D7" w:rsidRPr="00774190" w:rsidRDefault="001A194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2,91</w:t>
            </w:r>
            <w:r w:rsidR="000C3500">
              <w:rPr>
                <w:rFonts w:ascii="Angsana New" w:hAnsi="Angsana New" w:cs="Angsana New"/>
                <w:sz w:val="29"/>
                <w:szCs w:val="29"/>
              </w:rPr>
              <w:t>5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0C3500">
              <w:rPr>
                <w:rFonts w:ascii="Angsana New" w:hAnsi="Angsana New" w:cs="Angsana New"/>
                <w:sz w:val="29"/>
                <w:szCs w:val="29"/>
              </w:rPr>
              <w:t>0</w:t>
            </w: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="000C3500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08CD" w14:textId="5AEAC72E" w:rsidR="007969D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7969D7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282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196</w:t>
            </w:r>
          </w:p>
        </w:tc>
      </w:tr>
    </w:tbl>
    <w:p w14:paraId="58727E24" w14:textId="77777777" w:rsidR="00D21BCC" w:rsidRDefault="00D21BCC" w:rsidP="00D21BCC">
      <w:pPr>
        <w:ind w:left="630" w:right="-871"/>
        <w:rPr>
          <w:rFonts w:ascii="Angsana New" w:hAnsi="Angsana New"/>
          <w:b/>
          <w:bCs/>
        </w:rPr>
      </w:pPr>
    </w:p>
    <w:p w14:paraId="239B9E44" w14:textId="77777777" w:rsidR="00D21BCC" w:rsidRDefault="00D21BCC" w:rsidP="00D21BCC">
      <w:pPr>
        <w:ind w:left="630" w:right="-871"/>
        <w:rPr>
          <w:rFonts w:ascii="Angsana New" w:hAnsi="Angsana New"/>
          <w:b/>
          <w:bCs/>
        </w:rPr>
      </w:pPr>
    </w:p>
    <w:p w14:paraId="157E7C74" w14:textId="77777777" w:rsidR="00D21BCC" w:rsidRDefault="00D21BCC" w:rsidP="00D21BCC">
      <w:pPr>
        <w:ind w:left="630" w:right="-871"/>
        <w:rPr>
          <w:rFonts w:ascii="Angsana New" w:hAnsi="Angsana New"/>
          <w:b/>
          <w:bCs/>
        </w:rPr>
      </w:pPr>
    </w:p>
    <w:p w14:paraId="71D13D28" w14:textId="029EEF8A" w:rsidR="00D21BCC" w:rsidRPr="00D21BCC" w:rsidRDefault="00CF14CB" w:rsidP="00D21BCC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8"/>
        <w:gridCol w:w="1200"/>
        <w:gridCol w:w="1195"/>
        <w:gridCol w:w="1158"/>
        <w:gridCol w:w="1137"/>
      </w:tblGrid>
      <w:tr w:rsidR="00CF14CB" w:rsidRPr="007955ED" w14:paraId="35C0086C" w14:textId="77777777" w:rsidTr="007955ED">
        <w:trPr>
          <w:trHeight w:hRule="exact" w:val="397"/>
        </w:trPr>
        <w:tc>
          <w:tcPr>
            <w:tcW w:w="5028" w:type="dxa"/>
            <w:vMerge w:val="restart"/>
            <w:vAlign w:val="center"/>
          </w:tcPr>
          <w:p w14:paraId="2166EDD8" w14:textId="77777777" w:rsidR="00CF14CB" w:rsidRPr="007955ED" w:rsidRDefault="00CF14CB" w:rsidP="007955E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5" w:type="dxa"/>
            <w:gridSpan w:val="2"/>
            <w:vAlign w:val="bottom"/>
          </w:tcPr>
          <w:p w14:paraId="04BF3D15" w14:textId="77777777" w:rsidR="00CF14CB" w:rsidRPr="007955ED" w:rsidRDefault="00CF14CB" w:rsidP="00CF14CB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gridSpan w:val="2"/>
            <w:vAlign w:val="bottom"/>
          </w:tcPr>
          <w:p w14:paraId="3796F84A" w14:textId="77777777" w:rsidR="00CF14CB" w:rsidRPr="007955ED" w:rsidRDefault="00CF14CB" w:rsidP="00CF14CB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7AFA" w:rsidRPr="007955ED" w14:paraId="7A7431D7" w14:textId="77777777" w:rsidTr="007955ED">
        <w:trPr>
          <w:trHeight w:hRule="exact" w:val="397"/>
        </w:trPr>
        <w:tc>
          <w:tcPr>
            <w:tcW w:w="5028" w:type="dxa"/>
            <w:vMerge/>
            <w:vAlign w:val="bottom"/>
          </w:tcPr>
          <w:p w14:paraId="230FF366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5F95391" w14:textId="233C0502" w:rsidR="00F27AFA" w:rsidRPr="007955ED" w:rsidRDefault="003928FB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597E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597E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597E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367F6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AE67" w14:textId="4C071387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67F6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6BA7F41" w14:textId="132577FA" w:rsidR="00F27AFA" w:rsidRPr="007955ED" w:rsidRDefault="003928FB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597E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597E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597E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367F6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B0D8A5" w14:textId="56B461F4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67F6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27AFA" w:rsidRPr="007955ED" w14:paraId="75D9F776" w14:textId="77777777" w:rsidTr="007955ED">
        <w:trPr>
          <w:trHeight w:hRule="exact" w:val="397"/>
        </w:trPr>
        <w:tc>
          <w:tcPr>
            <w:tcW w:w="5028" w:type="dxa"/>
            <w:tcBorders>
              <w:bottom w:val="nil"/>
            </w:tcBorders>
            <w:vAlign w:val="bottom"/>
          </w:tcPr>
          <w:p w14:paraId="56A907B4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บริษัทให้กู้ยืมแก่</w:t>
            </w:r>
          </w:p>
        </w:tc>
        <w:tc>
          <w:tcPr>
            <w:tcW w:w="1200" w:type="dxa"/>
            <w:tcBorders>
              <w:bottom w:val="nil"/>
              <w:right w:val="dashed" w:sz="4" w:space="0" w:color="auto"/>
            </w:tcBorders>
            <w:vAlign w:val="bottom"/>
          </w:tcPr>
          <w:p w14:paraId="2D99754F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left w:val="dashed" w:sz="4" w:space="0" w:color="auto"/>
              <w:bottom w:val="nil"/>
            </w:tcBorders>
            <w:vAlign w:val="bottom"/>
          </w:tcPr>
          <w:p w14:paraId="7336274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nil"/>
              <w:right w:val="dashed" w:sz="4" w:space="0" w:color="auto"/>
            </w:tcBorders>
            <w:vAlign w:val="bottom"/>
          </w:tcPr>
          <w:p w14:paraId="7F8D7E8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left w:val="dashed" w:sz="4" w:space="0" w:color="auto"/>
              <w:bottom w:val="nil"/>
            </w:tcBorders>
            <w:vAlign w:val="bottom"/>
          </w:tcPr>
          <w:p w14:paraId="723BA947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AFA" w:rsidRPr="007955ED" w14:paraId="03F78F6F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5F74EA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B90F59F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32B9AE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E21DA0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F978C8B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AFA" w:rsidRPr="007955ED" w14:paraId="4796752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B464E1F" w14:textId="77777777" w:rsidR="00F27AFA" w:rsidRPr="007955ED" w:rsidRDefault="00F27AFA" w:rsidP="00F27AFA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32FC8F6" w14:textId="77777777" w:rsidR="00F27AFA" w:rsidRPr="007955ED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B3D6D12" w14:textId="77777777" w:rsidR="00F27AFA" w:rsidRPr="007955ED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E8E0E00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ABBF442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F27AFA" w:rsidRPr="007955ED" w14:paraId="44CD1D8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218FF3B" w14:textId="77777777" w:rsidR="00F27AFA" w:rsidRPr="007955ED" w:rsidRDefault="00F27AFA" w:rsidP="00F27AFA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045EC3" w14:textId="2356A83E" w:rsidR="00F27AFA" w:rsidRPr="007955ED" w:rsidRDefault="00A23ED7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7,574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6B44111" w14:textId="2D3EE3F8" w:rsidR="00F27AFA" w:rsidRPr="007955ED" w:rsidRDefault="00637B08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27AFA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195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C312E65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DD766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9250F" w:rsidRPr="007955ED" w14:paraId="4DECA79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9EC1D69" w14:textId="77777777" w:rsidR="00B9250F" w:rsidRPr="007955ED" w:rsidRDefault="00B9250F" w:rsidP="00B9250F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23120C9" w14:textId="01346FE9" w:rsidR="00B9250F" w:rsidRPr="007955ED" w:rsidRDefault="00B3747C" w:rsidP="002230A6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1C3781E" w14:textId="35DBAC63" w:rsidR="00B9250F" w:rsidRPr="007955ED" w:rsidRDefault="008E0D6C" w:rsidP="008E0D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2E3DA1D" w14:textId="77777777" w:rsidR="00B9250F" w:rsidRPr="007955ED" w:rsidRDefault="00B9250F" w:rsidP="00B9250F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A335264" w14:textId="77777777" w:rsidR="00B9250F" w:rsidRPr="007955ED" w:rsidRDefault="00B9250F" w:rsidP="00B9250F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747C" w:rsidRPr="007955ED" w14:paraId="1D6EEBBD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AE5F67E" w14:textId="77777777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32E00D0" w14:textId="3AE0D807" w:rsidR="00B3747C" w:rsidRPr="007955ED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7,574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1F885" w14:textId="636E99D4" w:rsidR="00B3747C" w:rsidRPr="007955ED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7,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607A856" w14:textId="423C7988" w:rsidR="00B3747C" w:rsidRPr="00DC5BD4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ED1B08E" w14:textId="4F6F58A1" w:rsidR="00B3747C" w:rsidRPr="00DC5BD4" w:rsidRDefault="003928FB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28F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3747C" w:rsidRPr="00DC5BD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B3747C" w:rsidRPr="00DC5BD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3747C" w:rsidRPr="00DC5BD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B3747C" w:rsidRPr="007955ED" w14:paraId="5DAFBE4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3567552" w14:textId="77777777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6DFA573" w14:textId="4995F2AC" w:rsidR="00B3747C" w:rsidRPr="007955ED" w:rsidRDefault="00B3747C" w:rsidP="00B3747C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CDB24BD" w14:textId="637F4FC9" w:rsidR="00B3747C" w:rsidRPr="007955ED" w:rsidRDefault="00B3747C" w:rsidP="00B3747C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928FB" w:rsidRPr="003928F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E1D3914" w14:textId="77777777" w:rsidR="00B3747C" w:rsidRPr="007955ED" w:rsidRDefault="00B3747C" w:rsidP="00B3747C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23ACF9" w14:textId="77777777" w:rsidR="00B3747C" w:rsidRPr="007955ED" w:rsidRDefault="00B3747C" w:rsidP="00B3747C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747C" w:rsidRPr="007955ED" w14:paraId="0F30E3E5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3A2359F9" w14:textId="1F611B5F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93F776D" w14:textId="188B7E6A" w:rsidR="00B3747C" w:rsidRPr="007955ED" w:rsidRDefault="00B3747C" w:rsidP="00B3747C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2D585DD" w14:textId="77777777" w:rsidR="00B3747C" w:rsidRPr="007955ED" w:rsidRDefault="00B3747C" w:rsidP="00B3747C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47D2D1A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13812A9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3747C" w:rsidRPr="007955ED" w14:paraId="13574C12" w14:textId="77777777" w:rsidTr="00B47D97">
        <w:trPr>
          <w:trHeight w:hRule="exact" w:val="397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61A37D77" w14:textId="77777777" w:rsidR="00B3747C" w:rsidRPr="007955ED" w:rsidRDefault="00B3747C" w:rsidP="00B3747C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8111DB0" w14:textId="77777777" w:rsidR="00B3747C" w:rsidRPr="007955ED" w:rsidRDefault="00B3747C" w:rsidP="00B3747C">
            <w:pPr>
              <w:ind w:left="-171" w:right="11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23ACD283" w14:textId="77777777" w:rsidR="00B3747C" w:rsidRPr="007955ED" w:rsidRDefault="00B3747C" w:rsidP="00B3747C">
            <w:pPr>
              <w:ind w:left="-171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14C2CF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F82432A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3747C" w:rsidRPr="007955ED" w14:paraId="5A3A53C1" w14:textId="77777777" w:rsidTr="00B47D97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70E0FA8" w14:textId="77777777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7B4D97" w14:textId="4DC5ED96" w:rsidR="00B3747C" w:rsidRPr="00744B6C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25C5E1E" w14:textId="1A78E54C" w:rsidR="00B3747C" w:rsidRPr="007955ED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69,</w:t>
            </w:r>
            <w:r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C936A94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E6CAD1E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3747C" w:rsidRPr="007955ED" w14:paraId="197C9ED3" w14:textId="77777777" w:rsidTr="00B47D97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1520A43" w14:textId="746779D9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D97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36053AD" w14:textId="3A7D5863" w:rsidR="00B3747C" w:rsidRPr="007955ED" w:rsidRDefault="00B3747C" w:rsidP="00B3747C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6176FB8C" w14:textId="76085B4A" w:rsidR="00B3747C" w:rsidRPr="007955ED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C9D1E26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29A6E0D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3747C" w:rsidRPr="007955ED" w14:paraId="49C1F507" w14:textId="77777777" w:rsidTr="00B47D97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AABF6B2" w14:textId="77777777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223CD81" w14:textId="46220CA5" w:rsidR="00B3747C" w:rsidRPr="007955ED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328F823D" w14:textId="3932ACE6" w:rsidR="00B3747C" w:rsidRPr="007955ED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69,</w:t>
            </w:r>
            <w:r>
              <w:rPr>
                <w:rFonts w:ascii="Angsana New" w:hAnsi="Angsana New" w:cs="Angsana New"/>
                <w:sz w:val="28"/>
                <w:szCs w:val="28"/>
              </w:rPr>
              <w:t>201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68436BA" w14:textId="250F3B09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3462DF" w14:textId="2EEDC735" w:rsidR="00B3747C" w:rsidRPr="007955ED" w:rsidRDefault="003928FB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28F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3747C" w:rsidRPr="007955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B3747C"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B3747C">
              <w:rPr>
                <w:rFonts w:ascii="Angsana New" w:hAnsi="Angsana New" w:cs="Angsana New"/>
                <w:sz w:val="28"/>
                <w:szCs w:val="28"/>
              </w:rPr>
              <w:t>5.60</w:t>
            </w:r>
          </w:p>
        </w:tc>
      </w:tr>
      <w:tr w:rsidR="00B3747C" w:rsidRPr="007955ED" w14:paraId="3415F920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0E1FC97" w14:textId="77777777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8A3E7AC" w14:textId="480A0480" w:rsidR="00B3747C" w:rsidRPr="007955ED" w:rsidRDefault="00B3747C" w:rsidP="00B3747C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2FBA1E0" w14:textId="63C43AC1" w:rsidR="00B3747C" w:rsidRPr="007955ED" w:rsidRDefault="00B3747C" w:rsidP="00B3747C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   (</w:t>
            </w:r>
            <w:r w:rsidR="003928FB" w:rsidRPr="003928F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9,</w:t>
            </w:r>
            <w:r>
              <w:rPr>
                <w:rFonts w:ascii="Angsana New" w:hAnsi="Angsana New" w:cs="Angsana New"/>
                <w:sz w:val="28"/>
                <w:szCs w:val="28"/>
              </w:rPr>
              <w:t>201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A7DF9E6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DE8B936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3747C" w:rsidRPr="007955ED" w14:paraId="0641261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A03166B" w14:textId="479ECFD5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37FDFE2" w14:textId="435B8D6C" w:rsidR="00B3747C" w:rsidRPr="007955ED" w:rsidRDefault="00B3747C" w:rsidP="00B3747C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0BBCD937" w14:textId="77777777" w:rsidR="00B3747C" w:rsidRPr="007955ED" w:rsidRDefault="00B3747C" w:rsidP="00B3747C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6E5CD0C" w14:textId="77777777" w:rsidR="00B3747C" w:rsidRPr="007955ED" w:rsidRDefault="00B3747C" w:rsidP="00B3747C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8F83CCC" w14:textId="77777777" w:rsidR="00B3747C" w:rsidRPr="007955ED" w:rsidRDefault="00B3747C" w:rsidP="00B3747C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747C" w:rsidRPr="007955ED" w14:paraId="0D9B4A38" w14:textId="77777777" w:rsidTr="007955ED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0C6015BB" w14:textId="77777777" w:rsidR="00B3747C" w:rsidRPr="007955ED" w:rsidRDefault="00B3747C" w:rsidP="00B3747C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D2E6FB0" w14:textId="77777777" w:rsidR="00B3747C" w:rsidRPr="007955ED" w:rsidRDefault="00B3747C" w:rsidP="00B3747C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97F9B16" w14:textId="77777777" w:rsidR="00B3747C" w:rsidRPr="007955ED" w:rsidRDefault="00B3747C" w:rsidP="00B3747C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F6D8744" w14:textId="77777777" w:rsidR="00B3747C" w:rsidRPr="007955ED" w:rsidRDefault="00B3747C" w:rsidP="00B3747C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EB013C" w14:textId="77777777" w:rsidR="00B3747C" w:rsidRPr="007955ED" w:rsidRDefault="00B3747C" w:rsidP="00B3747C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747C" w:rsidRPr="007955ED" w14:paraId="172D0B8E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97AFDB8" w14:textId="77777777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64383D" w14:textId="729048A7" w:rsidR="00B3747C" w:rsidRPr="00744B6C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1,908,980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E3F13" w14:textId="2E3D4A74" w:rsidR="00B3747C" w:rsidRPr="007955ED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2,246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215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56773F" w14:textId="77777777" w:rsidR="00B3747C" w:rsidRPr="007955ED" w:rsidRDefault="00B3747C" w:rsidP="00B3747C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298055" w14:textId="77777777" w:rsidR="00B3747C" w:rsidRPr="007955ED" w:rsidRDefault="00B3747C" w:rsidP="00B3747C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4E564E9D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7E39540" w14:textId="0C394916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D97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0E19696" w14:textId="70D4646D" w:rsidR="003F46D3" w:rsidRDefault="004C42D4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160,000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5AC644" w14:textId="23943ACC" w:rsidR="003F46D3" w:rsidRDefault="003F46D3" w:rsidP="003F46D3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A750D60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8EDA37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2B1300E4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62115C9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E4D99A3" w14:textId="0CF35224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89,19</w:t>
            </w:r>
            <w:r w:rsidR="00AD602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0BBEFB" w14:textId="50FDB87C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  <w:p w14:paraId="47AA88F0" w14:textId="77777777" w:rsidR="003F46D3" w:rsidRPr="007955ED" w:rsidRDefault="003F46D3" w:rsidP="003F46D3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542C70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39A8F1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4CC51C0C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315EE6B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682C34" w14:textId="61627D2F" w:rsidR="003F46D3" w:rsidRPr="007955ED" w:rsidRDefault="004C42D4" w:rsidP="003F46D3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(225,009)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6749C9B" w14:textId="31E56392" w:rsidR="003F46D3" w:rsidRPr="007955ED" w:rsidRDefault="003F46D3" w:rsidP="003F46D3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427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382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2A8DEB7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750EC9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6DB456E9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0D1C8D5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B12705D" w14:textId="1E0525CF" w:rsidR="003F46D3" w:rsidRPr="007955ED" w:rsidRDefault="004C42D4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1,933,16</w:t>
            </w:r>
            <w:r w:rsidR="00AD602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D6D8996" w14:textId="5390E8E8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1,908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E440541" w14:textId="5174DE05" w:rsidR="003F46D3" w:rsidRPr="00787936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8A4635" w14:textId="1C3A754A" w:rsidR="003F46D3" w:rsidRPr="00787936" w:rsidRDefault="003928FB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28F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F46D3" w:rsidRPr="007879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3F46D3" w:rsidRPr="007955ED" w14:paraId="748AD90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A772BEB" w14:textId="77777777" w:rsidR="003F46D3" w:rsidRPr="007955ED" w:rsidRDefault="003F46D3" w:rsidP="003F46D3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DCB935" w14:textId="77777777" w:rsidR="003F46D3" w:rsidRPr="007955ED" w:rsidRDefault="003F46D3" w:rsidP="003F46D3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6B9C9C6" w14:textId="77777777" w:rsidR="003F46D3" w:rsidRPr="007955ED" w:rsidRDefault="003F46D3" w:rsidP="003F46D3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7E6826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C6E74FD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21CE3A76" w14:textId="77777777" w:rsidTr="00A33F97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DB61BC6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543035" w14:textId="480EFB95" w:rsidR="003F46D3" w:rsidRPr="00A540A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40AD">
              <w:rPr>
                <w:rFonts w:ascii="Angsana New" w:hAnsi="Angsana New" w:cs="Angsana New"/>
                <w:sz w:val="28"/>
                <w:szCs w:val="28"/>
              </w:rPr>
              <w:t>352,806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ECA1A5A" w14:textId="41E42855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905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61B1E8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F2E880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4B13B3D8" w14:textId="77777777" w:rsidTr="005E7C03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FA59109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DBA141D" w14:textId="14BAD002" w:rsidR="003F46D3" w:rsidRPr="00A540AD" w:rsidRDefault="001F754B" w:rsidP="003F46D3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4ED467" w14:textId="77777777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746</w:t>
            </w:r>
          </w:p>
          <w:p w14:paraId="36A24A2B" w14:textId="68EC2B87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B041EDA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82052C2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1E899137" w14:textId="77777777" w:rsidTr="00A33F97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1856B05" w14:textId="3F855D1B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6678C70" w14:textId="5DCA8B1B" w:rsidR="003F46D3" w:rsidRPr="00A540AD" w:rsidRDefault="001F754B" w:rsidP="003F46D3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6D8374A2" w14:textId="36373EA6" w:rsidR="003F46D3" w:rsidRPr="007955ED" w:rsidRDefault="003F46D3" w:rsidP="003F46D3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106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,8</w:t>
            </w: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71E63C9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3E6F675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3BF5" w:rsidRPr="007955ED" w14:paraId="6B49E10E" w14:textId="77777777" w:rsidTr="00A33F97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DE7375D" w14:textId="77777777" w:rsidR="006C3BF5" w:rsidRPr="007955ED" w:rsidRDefault="006C3BF5" w:rsidP="006C3B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A43D915" w14:textId="0BE9DEB8" w:rsidR="006C3BF5" w:rsidRPr="00A540AD" w:rsidRDefault="006C3BF5" w:rsidP="006C3BF5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352,806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57EBBC7D" w14:textId="29E54704" w:rsidR="006C3BF5" w:rsidRPr="007955ED" w:rsidRDefault="006C3BF5" w:rsidP="006C3BF5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AAFAA7" w14:textId="154A18DE" w:rsidR="006C3BF5" w:rsidRPr="007955ED" w:rsidRDefault="006C3BF5" w:rsidP="006C3B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5E9A14" w14:textId="533BACC4" w:rsidR="006C3BF5" w:rsidRPr="007955ED" w:rsidRDefault="003928FB" w:rsidP="006C3B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28F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C3BF5" w:rsidRPr="007955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6C3BF5"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C3BF5" w:rsidRPr="007955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3F46D3" w:rsidRPr="007955ED" w14:paraId="09759283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C4BD697" w14:textId="718386EB" w:rsidR="003F46D3" w:rsidRPr="007955ED" w:rsidRDefault="003F46D3" w:rsidP="003F46D3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สตูดิโอ จำกัด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74261D" w14:textId="77777777" w:rsidR="003F46D3" w:rsidRPr="007955ED" w:rsidRDefault="003F46D3" w:rsidP="003F46D3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6F66A" w14:textId="77777777" w:rsidR="003F46D3" w:rsidRPr="007955ED" w:rsidRDefault="003F46D3" w:rsidP="003F46D3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87E5BF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985B4CB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46D3" w:rsidRPr="007955ED" w14:paraId="435D9886" w14:textId="77777777" w:rsidTr="00FE630A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E8258FE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99D0B52" w14:textId="670B34D3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216,356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8C83D27" w14:textId="26D81ED4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DEDE61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5060794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46D3" w:rsidRPr="007955ED" w14:paraId="710295A8" w14:textId="77777777" w:rsidTr="00FD0509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8B12BC3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FE8C4F0" w14:textId="77703320" w:rsidR="003F46D3" w:rsidRPr="007955ED" w:rsidRDefault="00353239" w:rsidP="003F46D3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FD7F0A5" w14:textId="63EE75AB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37D263" w14:textId="289FFF61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A8F281C" w14:textId="59BFA814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46D3" w:rsidRPr="007955ED" w14:paraId="09C907E0" w14:textId="77777777" w:rsidTr="00FD0509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69D1AE59" w14:textId="1F2B0A9D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630A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C1A8412" w14:textId="0470C21A" w:rsidR="003F46D3" w:rsidRPr="007955ED" w:rsidRDefault="00353239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2,704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0496F86" w14:textId="3686497E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6,356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C481802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4CDE4A3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46D3" w:rsidRPr="007955ED" w14:paraId="2E4088D8" w14:textId="77777777" w:rsidTr="00FD0509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DAABFEA" w14:textId="5D731A9C" w:rsidR="003F46D3" w:rsidRPr="00FE630A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A9144B5" w14:textId="5E863981" w:rsidR="003F46D3" w:rsidRDefault="00353239" w:rsidP="003F46D3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(40,000)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2059F49" w14:textId="037E29D2" w:rsidR="003F46D3" w:rsidRDefault="003F46D3" w:rsidP="003F46D3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BC6A97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3521019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3BF5" w:rsidRPr="007955ED" w14:paraId="073D2398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0B3445EC" w14:textId="77777777" w:rsidR="006C3BF5" w:rsidRPr="007955ED" w:rsidRDefault="006C3BF5" w:rsidP="006C3B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F6B13D2" w14:textId="269FFE57" w:rsidR="006C3BF5" w:rsidRPr="007955ED" w:rsidRDefault="006C3BF5" w:rsidP="006C3BF5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179,060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79E45C1E" w14:textId="4DE760BE" w:rsidR="006C3BF5" w:rsidRPr="007955ED" w:rsidRDefault="006C3BF5" w:rsidP="006C3BF5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8AEDC6A" w14:textId="3DAB5E9F" w:rsidR="006C3BF5" w:rsidRPr="003D73CC" w:rsidRDefault="006C3BF5" w:rsidP="006C3B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4AAF89" w14:textId="378A9D1E" w:rsidR="006C3BF5" w:rsidRPr="003D73CC" w:rsidRDefault="006C3BF5" w:rsidP="006C3B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3CC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3F46D3" w:rsidRPr="007955ED" w14:paraId="5130D223" w14:textId="77777777" w:rsidTr="007955ED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2568" w14:textId="7D58E7AB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รวมเงินให้กู้ยืมแก่บริษัทย่อย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826E08C" w14:textId="756AED33" w:rsidR="003F46D3" w:rsidRPr="007955ED" w:rsidRDefault="00AD6022" w:rsidP="003F46D3">
            <w:pPr>
              <w:tabs>
                <w:tab w:val="left" w:pos="868"/>
              </w:tabs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2,465,029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1258F" w14:textId="4441632D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2,</w:t>
            </w:r>
            <w:r>
              <w:rPr>
                <w:rFonts w:ascii="Angsana New" w:hAnsi="Angsana New" w:cs="Angsana New"/>
                <w:sz w:val="28"/>
                <w:szCs w:val="28"/>
              </w:rPr>
              <w:t>478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,1</w:t>
            </w: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8AE2D2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2C8682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8FA694C" w14:textId="77777777" w:rsidR="001B38AE" w:rsidRPr="00F71A04" w:rsidRDefault="001B38AE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14:paraId="3FB19DD6" w14:textId="77777777" w:rsidR="00F84F29" w:rsidRDefault="00F84F29" w:rsidP="007119BD">
      <w:pPr>
        <w:ind w:right="-871"/>
        <w:rPr>
          <w:rFonts w:ascii="Angsana New" w:hAnsi="Angsana New"/>
          <w:b/>
          <w:bCs/>
        </w:rPr>
      </w:pPr>
    </w:p>
    <w:p w14:paraId="6D6B9603" w14:textId="77777777" w:rsidR="00C748C1" w:rsidRPr="007904B7" w:rsidRDefault="0073412D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14:paraId="5366E022" w14:textId="77777777" w:rsidR="00943E42" w:rsidRPr="0016745A" w:rsidRDefault="00943E42" w:rsidP="00627903">
      <w:pPr>
        <w:tabs>
          <w:tab w:val="left" w:pos="644"/>
          <w:tab w:val="left" w:pos="1440"/>
        </w:tabs>
        <w:ind w:left="644" w:right="1082" w:firstLine="532"/>
        <w:rPr>
          <w:rFonts w:ascii="Times New Roman" w:hAnsi="Times New Roman"/>
          <w:cs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2CB159AF" w14:textId="77777777" w:rsidR="00A91662" w:rsidRPr="005C2463" w:rsidRDefault="00A91662" w:rsidP="009A4E67">
      <w:pPr>
        <w:tabs>
          <w:tab w:val="left" w:pos="284"/>
          <w:tab w:val="left" w:pos="360"/>
          <w:tab w:val="left" w:pos="851"/>
        </w:tabs>
        <w:spacing w:line="192" w:lineRule="auto"/>
        <w:ind w:left="295" w:right="-5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704" w:type="dxa"/>
        <w:tblInd w:w="639" w:type="dxa"/>
        <w:tblLayout w:type="fixed"/>
        <w:tblLook w:val="0600" w:firstRow="0" w:lastRow="0" w:firstColumn="0" w:lastColumn="0" w:noHBand="1" w:noVBand="1"/>
      </w:tblPr>
      <w:tblGrid>
        <w:gridCol w:w="4874"/>
        <w:gridCol w:w="1243"/>
        <w:gridCol w:w="1250"/>
        <w:gridCol w:w="1158"/>
        <w:gridCol w:w="1179"/>
      </w:tblGrid>
      <w:tr w:rsidR="00A91662" w:rsidRPr="005C2463" w14:paraId="029E409B" w14:textId="77777777" w:rsidTr="00154BFF">
        <w:tc>
          <w:tcPr>
            <w:tcW w:w="4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A668B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9F6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72D6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14:paraId="30ADAD63" w14:textId="77777777" w:rsidTr="00154BFF">
        <w:tc>
          <w:tcPr>
            <w:tcW w:w="4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2B04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EE7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ADBC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27AFA" w:rsidRPr="005C2463" w14:paraId="3EE7FF48" w14:textId="77777777" w:rsidTr="00154BFF">
        <w:tc>
          <w:tcPr>
            <w:tcW w:w="4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943" w14:textId="77777777" w:rsidR="00F27AFA" w:rsidRPr="005C2463" w:rsidRDefault="00F27AFA" w:rsidP="00F27AFA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8FFA75" w14:textId="7B086043" w:rsidR="00F27AFA" w:rsidRPr="005F6218" w:rsidRDefault="003928FB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597E39">
              <w:rPr>
                <w:color w:val="000000" w:themeColor="text1"/>
                <w:sz w:val="30"/>
                <w:szCs w:val="30"/>
              </w:rPr>
              <w:t>0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F27AFA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597E3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597E3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1739ED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24CC" w14:textId="0C4B8E1A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1739E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F87079" w14:textId="46A645DC" w:rsidR="00F27AFA" w:rsidRPr="005F6218" w:rsidRDefault="003928FB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597E39">
              <w:rPr>
                <w:color w:val="000000" w:themeColor="text1"/>
                <w:sz w:val="30"/>
                <w:szCs w:val="30"/>
              </w:rPr>
              <w:t>0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F27AFA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597E3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597E3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1739ED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C9A8" w14:textId="08E69FB1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1739E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27AFA" w:rsidRPr="005C2463" w14:paraId="736126F1" w14:textId="77777777" w:rsidTr="00154BFF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65395169" w14:textId="77777777" w:rsidR="00F27AFA" w:rsidRPr="005C2463" w:rsidRDefault="00F27AFA" w:rsidP="00F27AFA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2F50455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6CB40CE3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25F62C4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  <w:vAlign w:val="center"/>
          </w:tcPr>
          <w:p w14:paraId="305CCE3F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F27AFA" w:rsidRPr="005C2463" w14:paraId="737638B0" w14:textId="77777777" w:rsidTr="00154BFF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711FE681" w14:textId="5C3B41A0" w:rsidR="00F27AFA" w:rsidRPr="005C2463" w:rsidRDefault="00F27AFA" w:rsidP="00F27AFA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="001739ED">
              <w:rPr>
                <w:rFonts w:ascii="Angsana New" w:hAnsi="Angsana New" w:hint="cs"/>
                <w:cs/>
              </w:rPr>
              <w:t xml:space="preserve"> 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FDAE5E9" w14:textId="7FD8E31E" w:rsidR="00F27AFA" w:rsidRPr="009E1405" w:rsidRDefault="0062210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3BB31002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F79FA03" w14:textId="7985E0E4" w:rsidR="00F27AFA" w:rsidRPr="004661E8" w:rsidRDefault="0062210A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</w:tcPr>
          <w:p w14:paraId="65792466" w14:textId="77777777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1739ED" w:rsidRPr="005C2463" w14:paraId="75DA24B8" w14:textId="77777777" w:rsidTr="00154BFF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0622C077" w14:textId="426EE915" w:rsidR="001739ED" w:rsidRPr="005C2463" w:rsidRDefault="001739ED" w:rsidP="001739E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>
              <w:t>2</w:t>
            </w:r>
            <w:r w:rsidRPr="008878D5">
              <w:t>.</w:t>
            </w:r>
            <w:r>
              <w:rPr>
                <w:rFonts w:hint="cs"/>
                <w:cs/>
              </w:rPr>
              <w:t xml:space="preserve"> </w:t>
            </w:r>
            <w:r w:rsidRPr="008878D5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บางกอกเทเลวิชั่น</w:t>
            </w:r>
            <w:r w:rsidRPr="008878D5">
              <w:rPr>
                <w:cs/>
              </w:rPr>
              <w:t xml:space="preserve"> จำกัด</w:t>
            </w:r>
            <w:r w:rsidR="00AF078F">
              <w:t>*</w:t>
            </w:r>
            <w:r w:rsidR="00BE0FEB">
              <w:rPr>
                <w:rFonts w:hint="cs"/>
                <w:cs/>
              </w:rPr>
              <w:t>*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7E3E5524" w14:textId="3E8DEB89" w:rsidR="001739ED" w:rsidRPr="009E1405" w:rsidRDefault="0062210A" w:rsidP="001739ED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385543F5" w14:textId="0BA5E10F" w:rsidR="001739ED" w:rsidRPr="009E1405" w:rsidRDefault="001739ED" w:rsidP="001739E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8878D5">
              <w:t>99.99</w:t>
            </w: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A1CEDD6" w14:textId="20118590" w:rsidR="001739ED" w:rsidRPr="004661E8" w:rsidRDefault="0062210A" w:rsidP="00D632F9">
            <w:pPr>
              <w:tabs>
                <w:tab w:val="decimal" w:pos="624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</w:tcPr>
          <w:p w14:paraId="02DD10CC" w14:textId="7A57F12A" w:rsidR="001739ED" w:rsidRPr="005C2463" w:rsidRDefault="003928FB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3928FB">
              <w:rPr>
                <w:rFonts w:hint="cs"/>
              </w:rPr>
              <w:t>5</w:t>
            </w:r>
            <w:r w:rsidR="001739ED" w:rsidRPr="008878D5">
              <w:t>,</w:t>
            </w:r>
            <w:r w:rsidRPr="003928FB">
              <w:rPr>
                <w:rFonts w:hint="cs"/>
              </w:rPr>
              <w:t>000</w:t>
            </w:r>
          </w:p>
        </w:tc>
      </w:tr>
      <w:tr w:rsidR="00F27AFA" w:rsidRPr="005C2463" w14:paraId="36AE474B" w14:textId="77777777" w:rsidTr="00154BFF">
        <w:tc>
          <w:tcPr>
            <w:tcW w:w="73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9BDC3" w14:textId="77777777" w:rsidR="00F27AFA" w:rsidRPr="009E1405" w:rsidRDefault="00F27AFA" w:rsidP="00F27AFA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8A1A534" w14:textId="2189D691" w:rsidR="00F27AFA" w:rsidRPr="004661E8" w:rsidRDefault="0062210A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C4B7AAE" w14:textId="6A007F65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</w:t>
            </w:r>
            <w:r w:rsidR="003928FB" w:rsidRPr="003928FB">
              <w:rPr>
                <w:rFonts w:ascii="Angsana New" w:hAnsi="Angsana New" w:hint="cs"/>
              </w:rPr>
              <w:t>9</w:t>
            </w:r>
            <w:r w:rsidRPr="005C2463">
              <w:rPr>
                <w:rFonts w:ascii="Angsana New" w:hAnsi="Angsana New"/>
              </w:rPr>
              <w:t>,999</w:t>
            </w:r>
          </w:p>
        </w:tc>
      </w:tr>
      <w:tr w:rsidR="00F27AFA" w:rsidRPr="005C2463" w14:paraId="59308DE6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2B" w14:textId="77777777" w:rsidR="00F27AFA" w:rsidRPr="009E1405" w:rsidRDefault="00F27AFA" w:rsidP="00F27AFA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u w:val="single"/>
                <w:cs/>
              </w:rPr>
              <w:t>หัก</w:t>
            </w:r>
            <w:r w:rsidRPr="009E1405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725270E" w14:textId="1913994E" w:rsidR="00F27AFA" w:rsidRPr="004661E8" w:rsidRDefault="0062210A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(34,999)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58152A" w14:textId="58278707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</w:t>
            </w:r>
            <w:r w:rsidR="003928FB" w:rsidRPr="003928FB">
              <w:rPr>
                <w:rFonts w:ascii="Angsana New" w:hAnsi="Angsana New" w:hint="cs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7734EE">
              <w:rPr>
                <w:rFonts w:ascii="Angsana New" w:hAnsi="Angsana New"/>
              </w:rPr>
              <w:t>585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F27AFA" w:rsidRPr="005C2463" w14:paraId="4D43215C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FC0" w14:textId="77777777" w:rsidR="00F27AFA" w:rsidRPr="009E1405" w:rsidRDefault="00F27AFA" w:rsidP="00F27AFA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9E1405">
              <w:rPr>
                <w:rFonts w:ascii="Angsana New" w:hAnsi="Angsana New"/>
              </w:rPr>
              <w:t xml:space="preserve"> - </w:t>
            </w:r>
            <w:r w:rsidRPr="009E1405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6BD5182" w14:textId="1FED14D6" w:rsidR="00F27AFA" w:rsidRPr="009E1405" w:rsidRDefault="0062210A" w:rsidP="0073344D">
            <w:pPr>
              <w:tabs>
                <w:tab w:val="decimal" w:pos="624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7ECAA03" w14:textId="48BE7A7F" w:rsidR="00F27AFA" w:rsidRPr="005C2463" w:rsidRDefault="007734EE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5,414</w:t>
            </w:r>
          </w:p>
        </w:tc>
      </w:tr>
    </w:tbl>
    <w:p w14:paraId="2363B265" w14:textId="77777777" w:rsidR="00A91662" w:rsidRDefault="00A91662" w:rsidP="00226F7A">
      <w:pPr>
        <w:pStyle w:val="BodyText2"/>
        <w:ind w:left="426" w:right="-439" w:firstLine="204"/>
        <w:rPr>
          <w:rFonts w:ascii="Angsana New" w:hAnsi="Angsana New"/>
          <w:sz w:val="24"/>
          <w:szCs w:val="24"/>
        </w:rPr>
      </w:pPr>
      <w:r w:rsidRPr="00791E14">
        <w:rPr>
          <w:rFonts w:ascii="Angsana New" w:hAnsi="Angsana New" w:hint="cs"/>
          <w:sz w:val="24"/>
          <w:szCs w:val="24"/>
          <w:cs/>
        </w:rPr>
        <w:t>* อยู่ระหว่างการชำระบัญชี</w:t>
      </w:r>
    </w:p>
    <w:p w14:paraId="40FCEF23" w14:textId="7A693603" w:rsidR="00BE0FEB" w:rsidRPr="00791E14" w:rsidRDefault="00BE0FEB" w:rsidP="00226F7A">
      <w:pPr>
        <w:pStyle w:val="BodyText2"/>
        <w:ind w:left="426" w:right="-439" w:firstLine="204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  <w:cs/>
        </w:rPr>
        <w:t xml:space="preserve">** </w:t>
      </w:r>
      <w:r w:rsidRPr="00791E14">
        <w:rPr>
          <w:rFonts w:ascii="Angsana New" w:hAnsi="Angsana New" w:hint="cs"/>
          <w:sz w:val="24"/>
          <w:szCs w:val="24"/>
          <w:cs/>
        </w:rPr>
        <w:t>ชำระบัญชี</w:t>
      </w:r>
      <w:r>
        <w:rPr>
          <w:rFonts w:ascii="Angsana New" w:hAnsi="Angsana New" w:hint="cs"/>
          <w:sz w:val="24"/>
          <w:szCs w:val="24"/>
          <w:cs/>
        </w:rPr>
        <w:t>เสร็จสิ้น</w:t>
      </w:r>
    </w:p>
    <w:p w14:paraId="029A166C" w14:textId="77777777" w:rsidR="00B1241D" w:rsidRPr="00B1241D" w:rsidRDefault="00B1241D" w:rsidP="00AF078F">
      <w:pPr>
        <w:pStyle w:val="BodyText2"/>
        <w:ind w:left="426" w:right="-439" w:firstLine="204"/>
        <w:rPr>
          <w:rFonts w:ascii="Angsana New" w:hAnsi="Angsana New"/>
          <w:b/>
          <w:bCs/>
          <w:sz w:val="10"/>
          <w:szCs w:val="10"/>
        </w:rPr>
      </w:pPr>
    </w:p>
    <w:p w14:paraId="42BF9CB7" w14:textId="77777777"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01F48B4E" w14:textId="76AA1A45" w:rsidR="00B1241D" w:rsidRDefault="00226F7A" w:rsidP="00B1241D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113082C0" w14:textId="77777777" w:rsidR="00B1241D" w:rsidRPr="00B1241D" w:rsidRDefault="00B1241D" w:rsidP="00B1241D">
      <w:pPr>
        <w:pStyle w:val="BodyText2"/>
        <w:ind w:left="426" w:right="-439" w:firstLine="204"/>
        <w:rPr>
          <w:rFonts w:ascii="Angsana New" w:hAnsi="Angsana New"/>
          <w:b/>
          <w:bCs/>
          <w:sz w:val="10"/>
          <w:szCs w:val="10"/>
        </w:rPr>
      </w:pPr>
    </w:p>
    <w:p w14:paraId="4A40D00E" w14:textId="77777777" w:rsidR="002F6F05" w:rsidRPr="002F6F05" w:rsidRDefault="002F6F05" w:rsidP="002F6F05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2F6F05">
        <w:rPr>
          <w:rFonts w:ascii="Angsana New" w:hAnsi="Angsana New"/>
          <w:b/>
          <w:bCs/>
          <w:cs/>
        </w:rPr>
        <w:t>บริษัท บางกอกเทเลวิชั่น จำกัด</w:t>
      </w:r>
    </w:p>
    <w:p w14:paraId="334EAEEF" w14:textId="0F7A5D34" w:rsidR="00FA0E35" w:rsidRDefault="002F6F05" w:rsidP="00C94134">
      <w:pPr>
        <w:spacing w:line="380" w:lineRule="exact"/>
        <w:ind w:left="618" w:right="-54" w:firstLine="533"/>
        <w:jc w:val="thaiDistribute"/>
        <w:rPr>
          <w:rFonts w:ascii="Angsana New" w:hAnsi="Angsana New"/>
          <w:cs/>
        </w:rPr>
      </w:pPr>
      <w:r w:rsidRPr="002F6F05">
        <w:rPr>
          <w:rFonts w:ascii="Angsana New" w:hAnsi="Angsana New"/>
          <w:cs/>
        </w:rPr>
        <w:t xml:space="preserve">เมื่อวันที่ </w:t>
      </w:r>
      <w:r w:rsidRPr="002F6F05">
        <w:rPr>
          <w:rFonts w:ascii="Angsana New" w:hAnsi="Angsana New"/>
        </w:rPr>
        <w:t xml:space="preserve">25 </w:t>
      </w:r>
      <w:r w:rsidRPr="002F6F05">
        <w:rPr>
          <w:rFonts w:ascii="Angsana New" w:hAnsi="Angsana New"/>
          <w:cs/>
        </w:rPr>
        <w:t xml:space="preserve">ธันวาคม </w:t>
      </w:r>
      <w:r w:rsidRPr="002F6F05">
        <w:rPr>
          <w:rFonts w:ascii="Angsana New" w:hAnsi="Angsana New"/>
        </w:rPr>
        <w:t xml:space="preserve">2566 </w:t>
      </w:r>
      <w:r w:rsidRPr="002F6F05">
        <w:rPr>
          <w:rFonts w:ascii="Angsana New" w:hAnsi="Angsana New"/>
          <w:cs/>
        </w:rPr>
        <w:t>บริษัท บางกอกเทเลวิชั่น จำกัด ซึ่งเป็นบริษัทย่อยของบริษัทได้จดทะเบียนเลิก</w:t>
      </w:r>
      <w:r w:rsidRPr="00A0683F">
        <w:rPr>
          <w:rFonts w:ascii="Angsana New" w:hAnsi="Angsana New"/>
          <w:cs/>
        </w:rPr>
        <w:t>กิจการกับกระทรวงพาณิชย์</w:t>
      </w:r>
      <w:r w:rsidR="00732AEE">
        <w:rPr>
          <w:rFonts w:ascii="Angsana New" w:hAnsi="Angsana New" w:hint="cs"/>
          <w:cs/>
        </w:rPr>
        <w:t xml:space="preserve"> </w:t>
      </w:r>
      <w:r w:rsidRPr="00A0683F">
        <w:rPr>
          <w:rFonts w:ascii="Angsana New" w:hAnsi="Angsana New"/>
          <w:cs/>
        </w:rPr>
        <w:t>จึงได้จัดประเภทเป็นเงินลงทุนในตราสารทุนที่ไม่อยู่ในความต้องการของตลาด</w:t>
      </w:r>
      <w:r w:rsidR="00C94134">
        <w:rPr>
          <w:rFonts w:ascii="Angsana New" w:hAnsi="Angsana New" w:hint="cs"/>
          <w:cs/>
        </w:rPr>
        <w:t xml:space="preserve"> </w:t>
      </w:r>
      <w:r w:rsidR="00BA30EE">
        <w:rPr>
          <w:rFonts w:ascii="Angsana New" w:hAnsi="Angsana New" w:hint="cs"/>
          <w:cs/>
        </w:rPr>
        <w:t xml:space="preserve">ในเดือนกุมภาพันธ์ </w:t>
      </w:r>
      <w:r w:rsidR="00BA30EE">
        <w:rPr>
          <w:rFonts w:ascii="Angsana New" w:hAnsi="Angsana New"/>
        </w:rPr>
        <w:t>2567</w:t>
      </w:r>
      <w:r w:rsidR="00BA30EE">
        <w:rPr>
          <w:rFonts w:ascii="Angsana New" w:hAnsi="Angsana New" w:hint="cs"/>
          <w:cs/>
        </w:rPr>
        <w:t xml:space="preserve"> </w:t>
      </w:r>
      <w:r w:rsidR="000561D5" w:rsidRPr="00BA30EE">
        <w:rPr>
          <w:rFonts w:ascii="Angsana New" w:hAnsi="Angsana New" w:hint="cs"/>
          <w:cs/>
        </w:rPr>
        <w:t xml:space="preserve">บริษัทได้รับเงินคืนเป็นจำนวนเงิน </w:t>
      </w:r>
      <w:r w:rsidR="000561D5" w:rsidRPr="00BA30EE">
        <w:rPr>
          <w:rFonts w:ascii="Angsana New" w:hAnsi="Angsana New"/>
        </w:rPr>
        <w:t xml:space="preserve">5.42 </w:t>
      </w:r>
      <w:r w:rsidR="000561D5" w:rsidRPr="00BA30EE">
        <w:rPr>
          <w:rFonts w:ascii="Angsana New" w:hAnsi="Angsana New" w:hint="cs"/>
          <w:cs/>
        </w:rPr>
        <w:t xml:space="preserve">ล้านบาท และรับรู้ส่วนต่างเป็นผลกำไรจากการคืนทุนจำนวนเงิน </w:t>
      </w:r>
      <w:r w:rsidR="000561D5" w:rsidRPr="00BA30EE">
        <w:rPr>
          <w:rFonts w:ascii="Angsana New" w:hAnsi="Angsana New"/>
        </w:rPr>
        <w:t xml:space="preserve">0.004 </w:t>
      </w:r>
      <w:r w:rsidR="000561D5" w:rsidRPr="00BA30EE">
        <w:rPr>
          <w:rFonts w:ascii="Angsana New" w:hAnsi="Angsana New" w:hint="cs"/>
          <w:cs/>
        </w:rPr>
        <w:t xml:space="preserve">ล้านบาท เข้างบกำไรขาดทุน </w:t>
      </w:r>
      <w:r w:rsidR="00C94134" w:rsidRPr="00BA30EE">
        <w:rPr>
          <w:rFonts w:ascii="Angsana New" w:hAnsi="Angsana New" w:hint="cs"/>
          <w:cs/>
        </w:rPr>
        <w:t xml:space="preserve">และเมื่อวันที่ </w:t>
      </w:r>
      <w:r w:rsidR="00C94134" w:rsidRPr="00BA30EE">
        <w:rPr>
          <w:rFonts w:ascii="Angsana New" w:hAnsi="Angsana New"/>
        </w:rPr>
        <w:t xml:space="preserve">21 </w:t>
      </w:r>
      <w:r w:rsidR="00C94134" w:rsidRPr="00BA30EE">
        <w:rPr>
          <w:rFonts w:ascii="Angsana New" w:hAnsi="Angsana New" w:hint="cs"/>
          <w:cs/>
        </w:rPr>
        <w:t xml:space="preserve">มิถุนายน </w:t>
      </w:r>
      <w:r w:rsidR="00C94134" w:rsidRPr="00BA30EE">
        <w:rPr>
          <w:rFonts w:ascii="Angsana New" w:hAnsi="Angsana New"/>
        </w:rPr>
        <w:t>2567</w:t>
      </w:r>
      <w:r w:rsidR="00C94134" w:rsidRPr="00BA30EE">
        <w:rPr>
          <w:rFonts w:ascii="Angsana New" w:hAnsi="Angsana New" w:hint="cs"/>
          <w:cs/>
        </w:rPr>
        <w:t xml:space="preserve"> บริษัท</w:t>
      </w:r>
      <w:r w:rsidR="00E224EB">
        <w:rPr>
          <w:rFonts w:ascii="Angsana New" w:hAnsi="Angsana New" w:hint="cs"/>
          <w:cs/>
        </w:rPr>
        <w:t xml:space="preserve"> บางกอกเทเลวิชั่น จำกัด</w:t>
      </w:r>
      <w:r w:rsidR="00C94134" w:rsidRPr="00BA30EE">
        <w:rPr>
          <w:rFonts w:ascii="Angsana New" w:hAnsi="Angsana New" w:hint="cs"/>
          <w:cs/>
        </w:rPr>
        <w:t>ได้จดทะเบียนเสร็จการชำระบัญชีแล้ว</w:t>
      </w:r>
      <w:r w:rsidR="00C94134">
        <w:rPr>
          <w:rFonts w:ascii="Angsana New" w:hAnsi="Angsana New" w:hint="cs"/>
          <w:cs/>
        </w:rPr>
        <w:t xml:space="preserve"> </w:t>
      </w:r>
    </w:p>
    <w:p w14:paraId="3C3B6BCF" w14:textId="251CBCBF" w:rsidR="00546BE0" w:rsidRDefault="00732AEE" w:rsidP="002F6F05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23</w:t>
      </w:r>
      <w:r>
        <w:rPr>
          <w:rFonts w:ascii="Angsana New" w:hAnsi="Angsana New" w:hint="cs"/>
          <w:cs/>
        </w:rPr>
        <w:t xml:space="preserve"> มิถุนายน </w:t>
      </w:r>
      <w:r>
        <w:rPr>
          <w:rFonts w:ascii="Angsana New" w:hAnsi="Angsana New"/>
        </w:rPr>
        <w:t xml:space="preserve">2566 </w:t>
      </w:r>
      <w:r>
        <w:rPr>
          <w:rFonts w:ascii="Angsana New" w:hAnsi="Angsana New" w:hint="cs"/>
          <w:cs/>
        </w:rPr>
        <w:t>บริษัทได้รับเงินปันผลจากบริษัท บางกอกเทเลวิชั่น จำกัด เป็นจำนวนเงิน</w:t>
      </w:r>
      <w:r>
        <w:rPr>
          <w:rFonts w:ascii="Angsana New" w:hAnsi="Angsana New"/>
        </w:rPr>
        <w:t xml:space="preserve"> 20.90</w:t>
      </w:r>
      <w:r>
        <w:rPr>
          <w:rFonts w:ascii="Angsana New" w:hAnsi="Angsana New" w:hint="cs"/>
          <w:cs/>
        </w:rPr>
        <w:t xml:space="preserve"> ล้านบาท</w:t>
      </w:r>
    </w:p>
    <w:p w14:paraId="24C947A4" w14:textId="77777777" w:rsidR="00692907" w:rsidRPr="00692907" w:rsidRDefault="00692907" w:rsidP="00692907">
      <w:pPr>
        <w:spacing w:line="120" w:lineRule="auto"/>
        <w:ind w:left="618" w:right="-57" w:firstLine="533"/>
        <w:jc w:val="thaiDistribute"/>
        <w:rPr>
          <w:rFonts w:ascii="Angsana New" w:hAnsi="Angsana New"/>
        </w:rPr>
      </w:pPr>
    </w:p>
    <w:p w14:paraId="568CB93C" w14:textId="64841EFA" w:rsidR="005E6AB8" w:rsidRPr="00DE6ED3" w:rsidRDefault="00A0342B" w:rsidP="00DE6ED3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68294948" w14:textId="71F8E474" w:rsidR="0087055A" w:rsidRPr="00DE6ED3" w:rsidRDefault="005E6AB8" w:rsidP="00DE6ED3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 w:rsidRPr="003853C4">
        <w:rPr>
          <w:rFonts w:hint="cs"/>
          <w:sz w:val="29"/>
          <w:szCs w:val="29"/>
          <w:cs/>
        </w:rPr>
        <w:t xml:space="preserve">                                                      </w:t>
      </w:r>
      <w:r w:rsidRPr="003853C4">
        <w:rPr>
          <w:sz w:val="29"/>
          <w:szCs w:val="29"/>
        </w:rPr>
        <w:tab/>
      </w:r>
      <w:r w:rsidRPr="003853C4">
        <w:rPr>
          <w:rFonts w:hint="cs"/>
          <w:sz w:val="29"/>
          <w:szCs w:val="29"/>
          <w:cs/>
        </w:rPr>
        <w:t xml:space="preserve">       </w:t>
      </w:r>
      <w:r w:rsidRPr="003853C4">
        <w:rPr>
          <w:sz w:val="29"/>
          <w:szCs w:val="29"/>
        </w:rPr>
        <w:tab/>
      </w:r>
    </w:p>
    <w:p w14:paraId="7D6902D9" w14:textId="3309D58A" w:rsidR="005E6AB8" w:rsidRPr="003853C4" w:rsidRDefault="005E6AB8" w:rsidP="00DE6ED3">
      <w:pPr>
        <w:spacing w:line="380" w:lineRule="exact"/>
        <w:ind w:left="618" w:right="-54" w:firstLine="533"/>
        <w:jc w:val="thaiDistribute"/>
        <w:rPr>
          <w:rFonts w:ascii="Angsana New" w:hAnsi="Angsana New"/>
          <w:cs/>
        </w:rPr>
      </w:pPr>
      <w:r w:rsidRPr="00546BE0">
        <w:rPr>
          <w:rFonts w:ascii="Angsana New" w:hAnsi="Angsana New" w:hint="cs"/>
          <w:cs/>
        </w:rPr>
        <w:t>เงินลงทุนในตราสารทุนที่ไม่อยู่ในความต้องการของตลาด-วัดมูลค่ายุติธรรมผ่านงบกำไรขาดทุน</w:t>
      </w:r>
    </w:p>
    <w:p w14:paraId="69CED5C3" w14:textId="255DF6A3" w:rsidR="00AC34FA" w:rsidRPr="003853C4" w:rsidRDefault="00344C73" w:rsidP="00344C73">
      <w:pPr>
        <w:tabs>
          <w:tab w:val="center" w:pos="5480"/>
          <w:tab w:val="right" w:pos="10331"/>
        </w:tabs>
        <w:spacing w:line="300" w:lineRule="atLeast"/>
        <w:ind w:left="630" w:right="-40"/>
        <w:rPr>
          <w:rFonts w:ascii="Angsana New" w:hAnsi="Angsana New"/>
          <w:b/>
          <w:bCs/>
          <w:cs/>
        </w:rPr>
      </w:pPr>
      <w:r>
        <w:rPr>
          <w:cs/>
        </w:rPr>
        <w:tab/>
      </w:r>
      <w:r>
        <w:rPr>
          <w:cs/>
        </w:rPr>
        <w:tab/>
      </w:r>
      <w:r w:rsidR="00AC34FA" w:rsidRPr="003853C4">
        <w:rPr>
          <w:cs/>
        </w:rPr>
        <w:t xml:space="preserve">หน่วย </w:t>
      </w:r>
      <w:r w:rsidR="00AC34FA" w:rsidRPr="003853C4">
        <w:t xml:space="preserve">: </w:t>
      </w:r>
      <w:r w:rsidR="00AC34FA" w:rsidRPr="003853C4">
        <w:rPr>
          <w:cs/>
        </w:rPr>
        <w:t>พันบาท</w:t>
      </w:r>
    </w:p>
    <w:tbl>
      <w:tblPr>
        <w:tblW w:w="9719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8"/>
        <w:gridCol w:w="1548"/>
        <w:gridCol w:w="1553"/>
      </w:tblGrid>
      <w:tr w:rsidR="00AC34FA" w:rsidRPr="003853C4" w14:paraId="6B26C9AA" w14:textId="77777777" w:rsidTr="00830183">
        <w:trPr>
          <w:trHeight w:hRule="exact" w:val="397"/>
        </w:trPr>
        <w:tc>
          <w:tcPr>
            <w:tcW w:w="6618" w:type="dxa"/>
            <w:vMerge w:val="restart"/>
            <w:shd w:val="clear" w:color="auto" w:fill="auto"/>
            <w:vAlign w:val="center"/>
          </w:tcPr>
          <w:p w14:paraId="3EEB7B19" w14:textId="77777777" w:rsidR="00AC34FA" w:rsidRPr="003853C4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3853C4">
              <w:rPr>
                <w:cs/>
              </w:rPr>
              <w:t>รายการ</w:t>
            </w:r>
          </w:p>
        </w:tc>
        <w:tc>
          <w:tcPr>
            <w:tcW w:w="3101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3853C4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</w:t>
            </w:r>
          </w:p>
        </w:tc>
      </w:tr>
      <w:tr w:rsidR="008C630D" w:rsidRPr="003853C4" w14:paraId="67816D6B" w14:textId="77777777" w:rsidTr="00830183">
        <w:trPr>
          <w:trHeight w:hRule="exact" w:val="397"/>
        </w:trPr>
        <w:tc>
          <w:tcPr>
            <w:tcW w:w="66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37212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7E1B2FF2" w:rsidR="008C630D" w:rsidRPr="003853C4" w:rsidRDefault="003928FB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39100A">
              <w:rPr>
                <w:color w:val="000000" w:themeColor="text1"/>
                <w:sz w:val="30"/>
                <w:szCs w:val="30"/>
              </w:rPr>
              <w:t>0</w:t>
            </w:r>
            <w:r w:rsidR="008C630D" w:rsidRPr="003853C4">
              <w:rPr>
                <w:color w:val="000000" w:themeColor="text1"/>
                <w:sz w:val="30"/>
                <w:szCs w:val="30"/>
              </w:rPr>
              <w:t xml:space="preserve"> </w:t>
            </w:r>
            <w:r w:rsidR="008C630D"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39100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8C630D" w:rsidRPr="003853C4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39100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3853C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3853C4">
              <w:rPr>
                <w:color w:val="000000" w:themeColor="text1"/>
                <w:sz w:val="30"/>
                <w:szCs w:val="30"/>
              </w:rPr>
              <w:t>256</w:t>
            </w:r>
            <w:r w:rsidR="00086A22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94B3" w14:textId="1FB54F60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 w:rsidRPr="003853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53C4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853C4">
              <w:rPr>
                <w:rFonts w:ascii="Angsana New" w:hAnsi="Angsana New"/>
                <w:sz w:val="30"/>
                <w:szCs w:val="30"/>
              </w:rPr>
              <w:t>256</w:t>
            </w:r>
            <w:r w:rsidR="00086A2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630D" w:rsidRPr="003853C4" w14:paraId="5F46F2D6" w14:textId="77777777" w:rsidTr="00830183">
        <w:trPr>
          <w:trHeight w:val="396"/>
        </w:trPr>
        <w:tc>
          <w:tcPr>
            <w:tcW w:w="6618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3853C4">
              <w:rPr>
                <w:cs/>
              </w:rPr>
              <w:t xml:space="preserve">บริษัท </w:t>
            </w:r>
            <w:r w:rsidRPr="003853C4">
              <w:rPr>
                <w:rFonts w:hint="cs"/>
                <w:cs/>
              </w:rPr>
              <w:t>บางกอกคลับ</w:t>
            </w:r>
            <w:r w:rsidRPr="003853C4">
              <w:rPr>
                <w:cs/>
              </w:rPr>
              <w:t xml:space="preserve"> จำกัด </w:t>
            </w:r>
          </w:p>
        </w:tc>
        <w:tc>
          <w:tcPr>
            <w:tcW w:w="154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391366" w:rsidRPr="003853C4" w14:paraId="4491083F" w14:textId="77777777" w:rsidTr="00830183">
        <w:trPr>
          <w:trHeight w:val="265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3FDEDEB9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ราคาทุน</w:t>
            </w:r>
          </w:p>
        </w:tc>
        <w:tc>
          <w:tcPr>
            <w:tcW w:w="1548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4133705" w14:textId="7A9F4DAF" w:rsidR="00391366" w:rsidRPr="003853C4" w:rsidRDefault="00B225CB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32B686" w14:textId="7195B197" w:rsidR="00391366" w:rsidRPr="003853C4" w:rsidRDefault="003928FB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928FB">
              <w:rPr>
                <w:rFonts w:ascii="Angsana New" w:hAnsi="Angsana New" w:hint="cs"/>
              </w:rPr>
              <w:t>3</w:t>
            </w:r>
            <w:r w:rsidR="00391366" w:rsidRPr="003853C4">
              <w:rPr>
                <w:rFonts w:ascii="Angsana New" w:hAnsi="Angsana New" w:hint="cs"/>
                <w:cs/>
              </w:rPr>
              <w:t>,</w:t>
            </w:r>
            <w:r w:rsidRPr="003928FB">
              <w:rPr>
                <w:rFonts w:ascii="Angsana New" w:hAnsi="Angsana New" w:hint="cs"/>
              </w:rPr>
              <w:t>000</w:t>
            </w:r>
          </w:p>
        </w:tc>
      </w:tr>
      <w:tr w:rsidR="00391366" w:rsidRPr="003853C4" w14:paraId="4819163F" w14:textId="77777777" w:rsidTr="00830183">
        <w:trPr>
          <w:trHeight w:val="363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0AF6435D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</w:t>
            </w:r>
            <w:r w:rsidRPr="003853C4">
              <w:rPr>
                <w:u w:val="single"/>
                <w:cs/>
              </w:rPr>
              <w:t>หัก</w:t>
            </w:r>
            <w:r w:rsidRPr="003853C4">
              <w:rPr>
                <w:cs/>
              </w:rPr>
              <w:t xml:space="preserve"> </w:t>
            </w:r>
            <w:r w:rsidRPr="003853C4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548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482FE89" w14:textId="35FA4D95" w:rsidR="00391366" w:rsidRPr="003853C4" w:rsidRDefault="00B225CB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(2,660)</w:t>
            </w: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B86A4" w14:textId="27E3ED47" w:rsidR="00391366" w:rsidRPr="003853C4" w:rsidRDefault="00391366" w:rsidP="008211D3">
            <w:pPr>
              <w:tabs>
                <w:tab w:val="decimal" w:pos="1077"/>
              </w:tabs>
              <w:ind w:left="-108" w:right="-37" w:firstLine="18"/>
              <w:jc w:val="both"/>
              <w:rPr>
                <w:rFonts w:ascii="Angsana New" w:hAnsi="Angsana New"/>
                <w:cs/>
              </w:rPr>
            </w:pPr>
            <w:r w:rsidRPr="003853C4">
              <w:rPr>
                <w:rFonts w:ascii="Angsana New" w:hAnsi="Angsana New" w:hint="cs"/>
                <w:cs/>
              </w:rPr>
              <w:t>(</w:t>
            </w:r>
            <w:r w:rsidR="003928FB" w:rsidRPr="003928FB">
              <w:rPr>
                <w:rFonts w:ascii="Angsana New" w:hAnsi="Angsana New" w:hint="cs"/>
              </w:rPr>
              <w:t>2</w:t>
            </w:r>
            <w:r w:rsidRPr="003853C4">
              <w:rPr>
                <w:rFonts w:ascii="Angsana New" w:hAnsi="Angsana New" w:hint="cs"/>
                <w:cs/>
              </w:rPr>
              <w:t>,</w:t>
            </w:r>
            <w:r w:rsidR="003928FB" w:rsidRPr="003928FB">
              <w:rPr>
                <w:rFonts w:ascii="Angsana New" w:hAnsi="Angsana New" w:hint="cs"/>
              </w:rPr>
              <w:t>6</w:t>
            </w:r>
            <w:r w:rsidR="00DB6322">
              <w:rPr>
                <w:rFonts w:ascii="Angsana New" w:hAnsi="Angsana New"/>
              </w:rPr>
              <w:t>44</w:t>
            </w:r>
            <w:r w:rsidRPr="003853C4">
              <w:rPr>
                <w:rFonts w:ascii="Angsana New" w:hAnsi="Angsana New" w:hint="cs"/>
                <w:cs/>
              </w:rPr>
              <w:t>)</w:t>
            </w:r>
          </w:p>
        </w:tc>
      </w:tr>
      <w:tr w:rsidR="00391366" w:rsidRPr="00AA3021" w14:paraId="7861B197" w14:textId="77777777" w:rsidTr="00830183">
        <w:trPr>
          <w:trHeight w:val="382"/>
        </w:trPr>
        <w:tc>
          <w:tcPr>
            <w:tcW w:w="6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5945C00F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3853C4">
              <w:rPr>
                <w:cs/>
              </w:rPr>
              <w:t xml:space="preserve">    เงินลงทุน</w:t>
            </w:r>
            <w:r w:rsidRPr="003853C4">
              <w:rPr>
                <w:rFonts w:hint="cs"/>
                <w:cs/>
              </w:rPr>
              <w:t>ในตราสารทุนที่ไม่อยู่ในความต้องการของตลาด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-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DA3886E" w14:textId="469170C8" w:rsidR="00391366" w:rsidRPr="003853C4" w:rsidRDefault="00B225CB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340</w:t>
            </w:r>
          </w:p>
        </w:tc>
        <w:tc>
          <w:tcPr>
            <w:tcW w:w="155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5BEB4" w14:textId="367A666D" w:rsidR="00391366" w:rsidRPr="005A6D82" w:rsidRDefault="00391366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3</w:t>
            </w:r>
            <w:r w:rsidR="00DB6322">
              <w:rPr>
                <w:rFonts w:ascii="Angsana New" w:hAnsi="Angsana New"/>
              </w:rPr>
              <w:t>56</w:t>
            </w:r>
          </w:p>
        </w:tc>
      </w:tr>
    </w:tbl>
    <w:p w14:paraId="4F576822" w14:textId="77777777" w:rsidR="00744840" w:rsidRDefault="00744840">
      <w:pPr>
        <w:rPr>
          <w:rFonts w:ascii="Angsana New" w:hAnsi="Angsana New"/>
          <w:b/>
          <w:bCs/>
          <w:sz w:val="10"/>
          <w:szCs w:val="10"/>
        </w:rPr>
      </w:pPr>
    </w:p>
    <w:p w14:paraId="20BEB65D" w14:textId="77777777" w:rsidR="005D26E2" w:rsidRPr="00C02754" w:rsidRDefault="00282089" w:rsidP="003D58B0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lastRenderedPageBreak/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ED7883">
      <w:pPr>
        <w:tabs>
          <w:tab w:val="left" w:pos="284"/>
          <w:tab w:val="left" w:pos="360"/>
          <w:tab w:val="left" w:pos="851"/>
        </w:tabs>
        <w:spacing w:line="192" w:lineRule="auto"/>
        <w:ind w:left="295" w:right="-40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692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4715"/>
        <w:gridCol w:w="1246"/>
        <w:gridCol w:w="55"/>
        <w:gridCol w:w="1195"/>
        <w:gridCol w:w="1235"/>
        <w:gridCol w:w="10"/>
        <w:gridCol w:w="1236"/>
      </w:tblGrid>
      <w:tr w:rsidR="009964F2" w:rsidRPr="00CD157D" w14:paraId="007F0FA3" w14:textId="77777777" w:rsidTr="000837A1">
        <w:trPr>
          <w:trHeight w:val="113"/>
        </w:trPr>
        <w:tc>
          <w:tcPr>
            <w:tcW w:w="4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353" w14:textId="77777777" w:rsidR="009964F2" w:rsidRPr="004E032F" w:rsidRDefault="009964F2" w:rsidP="004E032F">
            <w:pPr>
              <w:pStyle w:val="Heading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4AA" w14:textId="77777777"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2D5" w14:textId="77777777"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630D" w:rsidRPr="00CD157D" w14:paraId="5BF556C4" w14:textId="77777777" w:rsidTr="000837A1">
        <w:trPr>
          <w:trHeight w:val="113"/>
        </w:trPr>
        <w:tc>
          <w:tcPr>
            <w:tcW w:w="4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3EB" w14:textId="77777777" w:rsidR="008C630D" w:rsidRPr="004E032F" w:rsidRDefault="008C630D" w:rsidP="008C630D">
            <w:pPr>
              <w:pStyle w:val="Heading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02C23FB3" w:rsidR="008C630D" w:rsidRPr="006A4B66" w:rsidRDefault="003928FB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870799">
              <w:rPr>
                <w:color w:val="000000" w:themeColor="text1"/>
                <w:sz w:val="30"/>
                <w:szCs w:val="30"/>
              </w:rPr>
              <w:t>0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8C630D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87079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87079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DB6A4A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7905" w14:textId="2933E13C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DB6A4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6A0D2F8B" w:rsidR="008C630D" w:rsidRPr="006A4B66" w:rsidRDefault="003928FB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870799">
              <w:rPr>
                <w:color w:val="000000" w:themeColor="text1"/>
                <w:sz w:val="30"/>
                <w:szCs w:val="30"/>
              </w:rPr>
              <w:t>0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8C630D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87079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87079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DB6A4A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AD97" w14:textId="0D114E1F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DB6A4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630D" w:rsidRPr="00CD157D" w14:paraId="0B2E3B72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</w:tcPr>
          <w:p w14:paraId="6E0E8008" w14:textId="77777777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D52A326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49C68B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7527EE3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DAB3BD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DD46B4" w:rsidRPr="00CD157D" w14:paraId="05487FFE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</w:tcPr>
          <w:p w14:paraId="07AB3978" w14:textId="51F79AEA" w:rsidR="00DD46B4" w:rsidRPr="004E032F" w:rsidRDefault="00DD46B4" w:rsidP="00DD46B4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246" w:type="dxa"/>
            <w:tcBorders>
              <w:left w:val="single" w:sz="4" w:space="0" w:color="auto"/>
              <w:right w:val="dashed" w:sz="4" w:space="0" w:color="auto"/>
            </w:tcBorders>
          </w:tcPr>
          <w:p w14:paraId="4EC854C9" w14:textId="7DB8AD28" w:rsidR="00DD46B4" w:rsidRPr="0014741B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4" w:space="0" w:color="auto"/>
            </w:tcBorders>
          </w:tcPr>
          <w:p w14:paraId="76697297" w14:textId="77777777" w:rsidR="00DD46B4" w:rsidRPr="009E74E1" w:rsidRDefault="00DD46B4" w:rsidP="00DD46B4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right w:val="dashed" w:sz="4" w:space="0" w:color="auto"/>
            </w:tcBorders>
          </w:tcPr>
          <w:p w14:paraId="465E0750" w14:textId="3F272380" w:rsidR="00DD46B4" w:rsidRPr="0023113C" w:rsidRDefault="00DD46B4" w:rsidP="00DD46B4">
            <w:pPr>
              <w:tabs>
                <w:tab w:val="left" w:pos="1011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  <w:tc>
          <w:tcPr>
            <w:tcW w:w="1246" w:type="dxa"/>
            <w:gridSpan w:val="2"/>
            <w:tcBorders>
              <w:left w:val="nil"/>
              <w:right w:val="single" w:sz="4" w:space="0" w:color="auto"/>
            </w:tcBorders>
          </w:tcPr>
          <w:p w14:paraId="204B56AA" w14:textId="77777777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DD46B4" w:rsidRPr="00CD157D" w14:paraId="28EC95C8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2EAA5" w14:textId="22FEF68D" w:rsidR="00DD46B4" w:rsidRPr="004E032F" w:rsidRDefault="00DD46B4" w:rsidP="00DD46B4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246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09EB2" w14:textId="30D7DF27" w:rsidR="00DD46B4" w:rsidRPr="0014741B" w:rsidRDefault="00DD46B4" w:rsidP="00DD46B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64FBF0" w14:textId="77777777" w:rsidR="00DD46B4" w:rsidRPr="009E74E1" w:rsidRDefault="00DD46B4" w:rsidP="00DD46B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2207F8" w14:textId="5B89B752" w:rsidR="00DD46B4" w:rsidRPr="0023113C" w:rsidRDefault="00DD46B4" w:rsidP="00DD46B4">
            <w:pPr>
              <w:tabs>
                <w:tab w:val="left" w:pos="1011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  <w:tc>
          <w:tcPr>
            <w:tcW w:w="124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5989081" w14:textId="77777777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DD46B4" w:rsidRPr="00CD157D" w14:paraId="2A58D766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</w:tcPr>
          <w:p w14:paraId="173AE93C" w14:textId="2A453626" w:rsidR="00DD46B4" w:rsidRPr="004E032F" w:rsidRDefault="00DD46B4" w:rsidP="00DD46B4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46" w:type="dxa"/>
            <w:tcBorders>
              <w:left w:val="single" w:sz="4" w:space="0" w:color="auto"/>
              <w:right w:val="dashed" w:sz="4" w:space="0" w:color="auto"/>
            </w:tcBorders>
          </w:tcPr>
          <w:p w14:paraId="4A125287" w14:textId="6498AC50" w:rsidR="00DD46B4" w:rsidRPr="0014741B" w:rsidRDefault="00DD46B4" w:rsidP="00DD46B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4" w:space="0" w:color="auto"/>
            </w:tcBorders>
          </w:tcPr>
          <w:p w14:paraId="3BF4D392" w14:textId="77777777" w:rsidR="00DD46B4" w:rsidRPr="009E74E1" w:rsidRDefault="00DD46B4" w:rsidP="00DD46B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right w:val="dashed" w:sz="4" w:space="0" w:color="auto"/>
            </w:tcBorders>
          </w:tcPr>
          <w:p w14:paraId="3A65494D" w14:textId="4D4AAC1D" w:rsidR="00DD46B4" w:rsidRPr="0023113C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  <w:tc>
          <w:tcPr>
            <w:tcW w:w="1246" w:type="dxa"/>
            <w:gridSpan w:val="2"/>
            <w:tcBorders>
              <w:left w:val="nil"/>
              <w:right w:val="single" w:sz="4" w:space="0" w:color="auto"/>
            </w:tcBorders>
          </w:tcPr>
          <w:p w14:paraId="5AB9F0D4" w14:textId="77777777" w:rsidR="00DD46B4" w:rsidRPr="004E032F" w:rsidRDefault="00DD46B4" w:rsidP="00DD46B4">
            <w:pPr>
              <w:tabs>
                <w:tab w:val="left" w:pos="1000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DD46B4" w:rsidRPr="00CD157D" w14:paraId="4195BD3E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</w:tcPr>
          <w:p w14:paraId="2D4C2A7D" w14:textId="3C3B08C0" w:rsidR="00DD46B4" w:rsidRPr="004E032F" w:rsidRDefault="00DD46B4" w:rsidP="00DD46B4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6" w:type="dxa"/>
            <w:tcBorders>
              <w:left w:val="single" w:sz="4" w:space="0" w:color="auto"/>
              <w:right w:val="dashed" w:sz="4" w:space="0" w:color="auto"/>
            </w:tcBorders>
          </w:tcPr>
          <w:p w14:paraId="5E06CD5B" w14:textId="50176E66" w:rsidR="00DD46B4" w:rsidRPr="0014741B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4" w:space="0" w:color="auto"/>
            </w:tcBorders>
          </w:tcPr>
          <w:p w14:paraId="460114FE" w14:textId="77777777" w:rsidR="00DD46B4" w:rsidRPr="009E74E1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right w:val="dashed" w:sz="4" w:space="0" w:color="auto"/>
            </w:tcBorders>
          </w:tcPr>
          <w:p w14:paraId="328F348F" w14:textId="44B9C0E2" w:rsidR="00DD46B4" w:rsidRPr="0023113C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  <w:tc>
          <w:tcPr>
            <w:tcW w:w="1246" w:type="dxa"/>
            <w:gridSpan w:val="2"/>
            <w:tcBorders>
              <w:left w:val="nil"/>
              <w:right w:val="single" w:sz="4" w:space="0" w:color="auto"/>
            </w:tcBorders>
          </w:tcPr>
          <w:p w14:paraId="3AE01516" w14:textId="77777777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DD46B4" w:rsidRPr="00CD157D" w14:paraId="5BA460CD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</w:tcPr>
          <w:p w14:paraId="733EC1B8" w14:textId="3FCB8963" w:rsidR="00DD46B4" w:rsidRPr="004E032F" w:rsidRDefault="00DD46B4" w:rsidP="00DD46B4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อินเตอร์เนชั่นแนล ดิสทริบิวชั่น </w:t>
            </w:r>
            <w:r>
              <w:rPr>
                <w:rFonts w:ascii="Angsana New" w:hAnsi="Angsana New"/>
                <w:cs/>
              </w:rPr>
              <w:t xml:space="preserve">จำกัด </w:t>
            </w:r>
            <w:r w:rsidRPr="004E03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6" w:type="dxa"/>
            <w:tcBorders>
              <w:left w:val="single" w:sz="4" w:space="0" w:color="auto"/>
              <w:right w:val="dashed" w:sz="4" w:space="0" w:color="auto"/>
            </w:tcBorders>
          </w:tcPr>
          <w:p w14:paraId="499AA242" w14:textId="2DF32A21" w:rsidR="00DD46B4" w:rsidRPr="0014741B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4" w:space="0" w:color="auto"/>
            </w:tcBorders>
          </w:tcPr>
          <w:p w14:paraId="4C4FA5E7" w14:textId="77777777" w:rsidR="00DD46B4" w:rsidRPr="009E74E1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right w:val="dashed" w:sz="4" w:space="0" w:color="auto"/>
            </w:tcBorders>
          </w:tcPr>
          <w:p w14:paraId="269C6649" w14:textId="25296A9B" w:rsidR="00DD46B4" w:rsidRPr="0023113C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  <w:tc>
          <w:tcPr>
            <w:tcW w:w="1246" w:type="dxa"/>
            <w:gridSpan w:val="2"/>
            <w:tcBorders>
              <w:left w:val="nil"/>
              <w:right w:val="single" w:sz="4" w:space="0" w:color="auto"/>
            </w:tcBorders>
          </w:tcPr>
          <w:p w14:paraId="590CD06A" w14:textId="77777777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DD46B4" w:rsidRPr="00CD157D" w14:paraId="703A1D32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</w:tcPr>
          <w:p w14:paraId="0B314FB8" w14:textId="7E627A6C" w:rsidR="00DD46B4" w:rsidRPr="004E032F" w:rsidRDefault="00DD46B4" w:rsidP="00DD46B4">
            <w:pPr>
              <w:tabs>
                <w:tab w:val="left" w:pos="1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6</w:t>
            </w:r>
            <w:r w:rsidRPr="004E032F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246" w:type="dxa"/>
            <w:tcBorders>
              <w:left w:val="single" w:sz="4" w:space="0" w:color="auto"/>
              <w:right w:val="dashed" w:sz="4" w:space="0" w:color="auto"/>
            </w:tcBorders>
          </w:tcPr>
          <w:p w14:paraId="7DCBEF47" w14:textId="64A3FD1E" w:rsidR="00DD46B4" w:rsidRPr="0014741B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4" w:space="0" w:color="auto"/>
            </w:tcBorders>
          </w:tcPr>
          <w:p w14:paraId="13A761CB" w14:textId="77777777" w:rsidR="00DD46B4" w:rsidRPr="009E74E1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right w:val="dashed" w:sz="4" w:space="0" w:color="auto"/>
            </w:tcBorders>
          </w:tcPr>
          <w:p w14:paraId="175F6AE9" w14:textId="40EB813E" w:rsidR="00DD46B4" w:rsidRPr="0023113C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  <w:tc>
          <w:tcPr>
            <w:tcW w:w="1246" w:type="dxa"/>
            <w:gridSpan w:val="2"/>
            <w:tcBorders>
              <w:left w:val="nil"/>
              <w:right w:val="single" w:sz="4" w:space="0" w:color="auto"/>
            </w:tcBorders>
          </w:tcPr>
          <w:p w14:paraId="42952F08" w14:textId="77777777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DD46B4" w:rsidRPr="00CD157D" w14:paraId="53FD4ADD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876" w14:textId="22FF6ACF" w:rsidR="00DD46B4" w:rsidRPr="004E032F" w:rsidRDefault="00DD46B4" w:rsidP="00DD46B4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7</w:t>
            </w:r>
            <w:r w:rsidRPr="004E032F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02324C88" w:rsidR="00DD46B4" w:rsidRPr="0014741B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76B71" w14:textId="77777777" w:rsidR="00DD46B4" w:rsidRPr="009E74E1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25CA058F" w:rsidR="00DD46B4" w:rsidRPr="0023113C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  <w:tc>
          <w:tcPr>
            <w:tcW w:w="124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71F628" w14:textId="77777777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DD46B4" w:rsidRPr="00CD157D" w14:paraId="655B39AA" w14:textId="77777777" w:rsidTr="003C1BA9">
        <w:trPr>
          <w:trHeight w:val="113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</w:tcBorders>
          </w:tcPr>
          <w:p w14:paraId="372DE451" w14:textId="77777777" w:rsidR="00DD46B4" w:rsidRPr="004E032F" w:rsidRDefault="00DD46B4" w:rsidP="00DD46B4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</w:tcPr>
          <w:p w14:paraId="769CBDB5" w14:textId="77777777" w:rsidR="00DD46B4" w:rsidRPr="009E74E1" w:rsidRDefault="00DD46B4" w:rsidP="00DD46B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26B120" w14:textId="77777777" w:rsidR="00DD46B4" w:rsidRPr="009E74E1" w:rsidRDefault="00DD46B4" w:rsidP="00DD46B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56619E0" w14:textId="52441737" w:rsidR="00DD46B4" w:rsidRPr="0023113C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29</w:t>
            </w:r>
            <w:r w:rsidRPr="00975F9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FB8CF3" w14:textId="2CF367B8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29</w:t>
            </w:r>
            <w:r w:rsidRPr="00975F9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982</w:t>
            </w:r>
          </w:p>
        </w:tc>
      </w:tr>
      <w:tr w:rsidR="00DD46B4" w:rsidRPr="00CD157D" w14:paraId="2CA42041" w14:textId="77777777" w:rsidTr="003C1BA9">
        <w:trPr>
          <w:trHeight w:val="113"/>
        </w:trPr>
        <w:tc>
          <w:tcPr>
            <w:tcW w:w="4715" w:type="dxa"/>
            <w:tcBorders>
              <w:left w:val="single" w:sz="4" w:space="0" w:color="auto"/>
            </w:tcBorders>
          </w:tcPr>
          <w:p w14:paraId="77C02478" w14:textId="77777777" w:rsidR="00DD46B4" w:rsidRPr="004E032F" w:rsidRDefault="00DD46B4" w:rsidP="00DD46B4">
            <w:pPr>
              <w:tabs>
                <w:tab w:val="left" w:pos="252"/>
              </w:tabs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01" w:type="dxa"/>
            <w:gridSpan w:val="2"/>
          </w:tcPr>
          <w:p w14:paraId="2143F726" w14:textId="77777777" w:rsidR="00DD46B4" w:rsidRPr="009E74E1" w:rsidRDefault="00DD46B4" w:rsidP="00DD46B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5" w:type="dxa"/>
            <w:tcBorders>
              <w:left w:val="nil"/>
              <w:right w:val="single" w:sz="4" w:space="0" w:color="auto"/>
            </w:tcBorders>
          </w:tcPr>
          <w:p w14:paraId="476D217B" w14:textId="77777777" w:rsidR="00DD46B4" w:rsidRPr="009E74E1" w:rsidRDefault="00DD46B4" w:rsidP="00DD46B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45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0AA39C2" w14:textId="77777777" w:rsidR="00DD46B4" w:rsidRPr="00F711C7" w:rsidRDefault="00DD46B4" w:rsidP="00DD46B4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36" w:type="dxa"/>
            <w:tcBorders>
              <w:left w:val="nil"/>
              <w:right w:val="single" w:sz="4" w:space="0" w:color="auto"/>
            </w:tcBorders>
            <w:vAlign w:val="center"/>
          </w:tcPr>
          <w:p w14:paraId="5D76ABA7" w14:textId="77777777" w:rsidR="00DD46B4" w:rsidRPr="004E032F" w:rsidRDefault="00DD46B4" w:rsidP="00DD46B4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</w:tr>
      <w:tr w:rsidR="000837A1" w:rsidRPr="00CD157D" w14:paraId="3FD4DA15" w14:textId="77777777" w:rsidTr="003C1BA9">
        <w:trPr>
          <w:trHeight w:val="113"/>
        </w:trPr>
        <w:tc>
          <w:tcPr>
            <w:tcW w:w="72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F761762" w14:textId="77777777" w:rsidR="000837A1" w:rsidRPr="009E74E1" w:rsidRDefault="000837A1" w:rsidP="000837A1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245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06BE62A" w14:textId="36B71855" w:rsidR="000837A1" w:rsidRPr="00F711C7" w:rsidRDefault="000837A1" w:rsidP="000837A1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36" w:type="dxa"/>
            <w:tcBorders>
              <w:left w:val="nil"/>
              <w:right w:val="single" w:sz="4" w:space="0" w:color="auto"/>
            </w:tcBorders>
            <w:vAlign w:val="center"/>
          </w:tcPr>
          <w:p w14:paraId="2669B1C0" w14:textId="4AF769D4" w:rsidR="000837A1" w:rsidRPr="004E032F" w:rsidRDefault="000837A1" w:rsidP="000837A1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0837A1" w:rsidRPr="00CD157D" w14:paraId="098A6AD6" w14:textId="77777777" w:rsidTr="003C1BA9">
        <w:trPr>
          <w:trHeight w:val="113"/>
        </w:trPr>
        <w:tc>
          <w:tcPr>
            <w:tcW w:w="72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3BF2E78" w14:textId="77777777" w:rsidR="000837A1" w:rsidRPr="009E74E1" w:rsidRDefault="000837A1" w:rsidP="000837A1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45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8669F70" w14:textId="292D3BEA" w:rsidR="000837A1" w:rsidRPr="00F711C7" w:rsidRDefault="000837A1" w:rsidP="000837A1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(</w:t>
            </w:r>
            <w:r w:rsidRPr="004E032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080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F7077" w14:textId="7B1FDEDA" w:rsidR="000837A1" w:rsidRPr="004E032F" w:rsidRDefault="000837A1" w:rsidP="000837A1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(</w:t>
            </w:r>
            <w:r w:rsidRPr="004E032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080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0837A1" w:rsidRPr="00CD157D" w14:paraId="3FA8C941" w14:textId="77777777" w:rsidTr="003C1BA9">
        <w:trPr>
          <w:trHeight w:val="113"/>
        </w:trPr>
        <w:tc>
          <w:tcPr>
            <w:tcW w:w="4715" w:type="dxa"/>
            <w:tcBorders>
              <w:left w:val="single" w:sz="4" w:space="0" w:color="auto"/>
              <w:bottom w:val="single" w:sz="4" w:space="0" w:color="auto"/>
            </w:tcBorders>
          </w:tcPr>
          <w:p w14:paraId="1E3152E9" w14:textId="77777777" w:rsidR="000837A1" w:rsidRPr="00A84539" w:rsidRDefault="000837A1" w:rsidP="000837A1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</w:tcPr>
          <w:p w14:paraId="65466CD7" w14:textId="77777777" w:rsidR="000837A1" w:rsidRPr="009E74E1" w:rsidRDefault="000837A1" w:rsidP="000837A1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CA56C9" w14:textId="77777777" w:rsidR="000837A1" w:rsidRPr="009E74E1" w:rsidRDefault="000837A1" w:rsidP="000837A1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45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193B71C6" w:rsidR="000837A1" w:rsidRPr="00F711C7" w:rsidRDefault="000837A1" w:rsidP="000837A1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(</w:t>
            </w:r>
            <w:r w:rsidRPr="004E032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9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080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38FA" w14:textId="5F48FE03" w:rsidR="000837A1" w:rsidRPr="004E032F" w:rsidRDefault="000837A1" w:rsidP="000837A1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(</w:t>
            </w:r>
            <w:r w:rsidRPr="004E032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9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080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0837A1" w:rsidRPr="00CD157D" w14:paraId="5C645403" w14:textId="77777777" w:rsidTr="003C1BA9">
        <w:trPr>
          <w:trHeight w:val="113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D94CF" w14:textId="37EB3915" w:rsidR="000837A1" w:rsidRPr="004E032F" w:rsidRDefault="000837A1" w:rsidP="000837A1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0837A1" w:rsidRPr="009E74E1" w:rsidRDefault="000837A1" w:rsidP="000837A1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3D71A" w14:textId="77777777" w:rsidR="000837A1" w:rsidRPr="009E74E1" w:rsidRDefault="000837A1" w:rsidP="000837A1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188875C6" w:rsidR="000837A1" w:rsidRPr="00F711C7" w:rsidRDefault="000837A1" w:rsidP="000837A1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770</w:t>
            </w:r>
            <w:r w:rsidRPr="004E032F">
              <w:rPr>
                <w:rFonts w:ascii="Angsana New" w:hAnsi="Angsana New"/>
              </w:rPr>
              <w:t>,9</w:t>
            </w:r>
            <w:r>
              <w:rPr>
                <w:rFonts w:ascii="Angsana New" w:hAnsi="Angsana New"/>
              </w:rPr>
              <w:t>02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E5C4" w14:textId="12D0BFDD" w:rsidR="000837A1" w:rsidRPr="004E032F" w:rsidRDefault="000837A1" w:rsidP="000837A1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770</w:t>
            </w:r>
            <w:r w:rsidRPr="004E032F">
              <w:rPr>
                <w:rFonts w:ascii="Angsana New" w:hAnsi="Angsana New"/>
              </w:rPr>
              <w:t>,9</w:t>
            </w:r>
            <w:r>
              <w:rPr>
                <w:rFonts w:ascii="Angsana New" w:hAnsi="Angsana New"/>
              </w:rPr>
              <w:t>02</w:t>
            </w:r>
          </w:p>
        </w:tc>
      </w:tr>
    </w:tbl>
    <w:p w14:paraId="0FF7DFB1" w14:textId="77777777" w:rsidR="00AE59F1" w:rsidRDefault="00AE59F1" w:rsidP="00035D6A">
      <w:pPr>
        <w:tabs>
          <w:tab w:val="left" w:pos="900"/>
          <w:tab w:val="left" w:pos="1440"/>
        </w:tabs>
        <w:ind w:right="-518" w:firstLine="644"/>
        <w:outlineLvl w:val="0"/>
        <w:rPr>
          <w:sz w:val="16"/>
          <w:szCs w:val="16"/>
        </w:rPr>
      </w:pPr>
    </w:p>
    <w:p w14:paraId="7F65ADEA" w14:textId="77EC4263" w:rsidR="008A58E1" w:rsidRPr="00035D6A" w:rsidRDefault="006A1E04" w:rsidP="00815EF1">
      <w:pPr>
        <w:tabs>
          <w:tab w:val="left" w:pos="406"/>
          <w:tab w:val="left" w:pos="900"/>
          <w:tab w:val="left" w:pos="1440"/>
        </w:tabs>
        <w:ind w:left="284" w:right="-518" w:firstLine="374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รายการที่เกิดขึ้นกับบริษัทย่อย</w:t>
      </w:r>
    </w:p>
    <w:p w14:paraId="7ACDD4C7" w14:textId="1DD4B591" w:rsidR="00035D6A" w:rsidRPr="00AA0644" w:rsidRDefault="00035D6A" w:rsidP="00815EF1">
      <w:pPr>
        <w:tabs>
          <w:tab w:val="left" w:pos="900"/>
          <w:tab w:val="left" w:pos="993"/>
          <w:tab w:val="left" w:pos="1440"/>
        </w:tabs>
        <w:ind w:right="-147" w:firstLine="882"/>
        <w:outlineLvl w:val="0"/>
        <w:rPr>
          <w:sz w:val="4"/>
          <w:szCs w:val="4"/>
        </w:rPr>
      </w:pPr>
      <w:r w:rsidRPr="00AA0644">
        <w:rPr>
          <w:b/>
          <w:bCs/>
          <w:cs/>
        </w:rPr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อินเตอร์เนชั่นแนล ดิสทริบิวชั่น จำกัด</w:t>
      </w:r>
    </w:p>
    <w:p w14:paraId="4568D05A" w14:textId="77777777" w:rsidR="00035D6A" w:rsidRPr="00E42EB9" w:rsidRDefault="00035D6A" w:rsidP="00035D6A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610DE27D" w14:textId="77777777" w:rsidR="00035D6A" w:rsidRDefault="00035D6A" w:rsidP="00815EF1">
      <w:pPr>
        <w:ind w:left="-98" w:right="-157" w:firstLine="1386"/>
        <w:jc w:val="thaiDistribute"/>
        <w:rPr>
          <w:b/>
          <w:bCs/>
          <w: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>ทีวีบี ทรี เน็ตเวอร์ค</w:t>
      </w:r>
      <w:r w:rsidRPr="00C87F21">
        <w:rPr>
          <w:b/>
          <w:bCs/>
          <w:cs/>
        </w:rPr>
        <w:t xml:space="preserve"> จำกัด</w:t>
      </w:r>
    </w:p>
    <w:p w14:paraId="55C35386" w14:textId="7F712A2D" w:rsidR="00815EF1" w:rsidRDefault="00035D6A" w:rsidP="00815EF1">
      <w:pPr>
        <w:tabs>
          <w:tab w:val="left" w:pos="1440"/>
        </w:tabs>
        <w:ind w:left="709" w:right="-57" w:firstLine="1134"/>
        <w:jc w:val="thaiDistribute"/>
        <w:outlineLvl w:val="0"/>
        <w:rPr>
          <w:rFonts w:ascii="Angsana New" w:hAnsi="Angsana New"/>
          <w:sz w:val="24"/>
          <w:szCs w:val="24"/>
        </w:rPr>
      </w:pPr>
      <w:r w:rsidRPr="00955244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955244">
        <w:rPr>
          <w:rFonts w:ascii="Angsana New" w:hAnsi="Angsana New" w:cs="Angsana New"/>
          <w:spacing w:val="-2"/>
        </w:rPr>
        <w:t>31</w:t>
      </w:r>
      <w:r w:rsidRPr="00955244">
        <w:rPr>
          <w:rFonts w:ascii="Angsana New" w:hAnsi="Angsana New" w:cs="Angsana New"/>
          <w:spacing w:val="-2"/>
          <w:cs/>
        </w:rPr>
        <w:t xml:space="preserve"> พฤษภาคม </w:t>
      </w:r>
      <w:r w:rsidRPr="00955244">
        <w:rPr>
          <w:rFonts w:ascii="Angsana New" w:hAnsi="Angsana New" w:cs="Angsana New"/>
          <w:spacing w:val="-2"/>
        </w:rPr>
        <w:t>2562</w:t>
      </w:r>
      <w:r w:rsidRPr="00955244">
        <w:rPr>
          <w:rFonts w:ascii="Angsana New" w:hAnsi="Angsana New" w:cs="Angsana New"/>
          <w:spacing w:val="-2"/>
          <w:cs/>
        </w:rPr>
        <w:t xml:space="preserve"> บริษัท บีอีซี อินเตอร์เนชั่นแนล ดิสทริบิวชั่น จำกัด ซึ่งเป็นบริษัทย่อยของบริษัท</w:t>
      </w:r>
      <w:r w:rsidRPr="00955244">
        <w:rPr>
          <w:rFonts w:ascii="Angsana New" w:hAnsi="Angsana New" w:cs="Angsana New" w:hint="cs"/>
          <w:spacing w:val="-2"/>
          <w:cs/>
        </w:rPr>
        <w:t xml:space="preserve"> </w:t>
      </w:r>
      <w:r w:rsidRPr="00955244">
        <w:rPr>
          <w:rFonts w:ascii="Angsana New" w:hAnsi="Angsana New" w:cs="Angsana New"/>
          <w:spacing w:val="-2"/>
          <w:cs/>
        </w:rPr>
        <w:t>ได้ซื้อหุ้นสามัญ</w:t>
      </w:r>
      <w:r w:rsidRPr="00955244">
        <w:rPr>
          <w:rFonts w:ascii="Angsana New" w:hAnsi="Angsana New" w:cs="Angsana New" w:hint="cs"/>
          <w:spacing w:val="-2"/>
          <w:cs/>
        </w:rPr>
        <w:t>ของ</w:t>
      </w:r>
      <w:r w:rsidRPr="00955244">
        <w:rPr>
          <w:rFonts w:ascii="Angsana New" w:hAnsi="Angsana New" w:cs="Angsana New"/>
          <w:spacing w:val="-2"/>
          <w:cs/>
        </w:rPr>
        <w:t xml:space="preserve">บริษัท ทีวีบี ทรี เน็ตเวอร์ค จำกัด จำนวน </w:t>
      </w:r>
      <w:r w:rsidRPr="00955244">
        <w:rPr>
          <w:rFonts w:ascii="Angsana New" w:hAnsi="Angsana New" w:cs="Angsana New"/>
          <w:spacing w:val="-2"/>
        </w:rPr>
        <w:t>400,000</w:t>
      </w:r>
      <w:r w:rsidRPr="00955244">
        <w:rPr>
          <w:rFonts w:ascii="Angsana New" w:hAnsi="Angsana New" w:cs="Angsana New"/>
          <w:spacing w:val="-2"/>
          <w:cs/>
        </w:rPr>
        <w:t xml:space="preserve"> หุ้น จาก </w:t>
      </w:r>
      <w:r w:rsidRPr="00955244">
        <w:rPr>
          <w:rFonts w:ascii="Angsana New" w:hAnsi="Angsana New" w:cs="Angsana New"/>
          <w:spacing w:val="-2"/>
        </w:rPr>
        <w:t>TVB</w:t>
      </w:r>
      <w:r w:rsidRPr="00955244">
        <w:rPr>
          <w:rFonts w:ascii="Angsana New" w:hAnsi="Angsana New" w:cs="Angsana New"/>
          <w:spacing w:val="-2"/>
          <w:sz w:val="14"/>
          <w:szCs w:val="14"/>
        </w:rPr>
        <w:t xml:space="preserve"> </w:t>
      </w:r>
      <w:r w:rsidRPr="00955244">
        <w:rPr>
          <w:rFonts w:ascii="Angsana New" w:hAnsi="Angsana New" w:cs="Angsana New"/>
          <w:spacing w:val="-2"/>
        </w:rPr>
        <w:t xml:space="preserve">Investment LIMITED </w:t>
      </w:r>
      <w:r w:rsidRPr="00955244">
        <w:rPr>
          <w:rFonts w:ascii="Angsana New" w:hAnsi="Angsana New" w:cs="Angsana New"/>
          <w:spacing w:val="-2"/>
          <w:cs/>
        </w:rPr>
        <w:t>ซึ่ง</w:t>
      </w:r>
      <w:r>
        <w:rPr>
          <w:rFonts w:ascii="Angsana New" w:hAnsi="Angsana New" w:cs="Angsana New"/>
          <w:cs/>
        </w:rPr>
        <w:t>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 xml:space="preserve">ราคา </w:t>
      </w:r>
      <w:r>
        <w:rPr>
          <w:rFonts w:ascii="Angsana New" w:hAnsi="Angsana New" w:cs="Angsana New"/>
        </w:rPr>
        <w:t>100</w:t>
      </w:r>
      <w:r w:rsidRPr="009665FA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เน็ตเวอร์ค จำกัด มีผลขาดทุนสะสม</w:t>
      </w:r>
      <w:r w:rsidRPr="00955244">
        <w:rPr>
          <w:rFonts w:ascii="Angsana New" w:hAnsi="Angsana New" w:cs="Angsana New"/>
          <w:spacing w:val="-4"/>
          <w:cs/>
        </w:rPr>
        <w:t>สูงกว่าทุน และ</w:t>
      </w:r>
      <w:r w:rsidRPr="00955244">
        <w:rPr>
          <w:rFonts w:ascii="Angsana New" w:hAnsi="Angsana New" w:cs="Angsana New"/>
          <w:spacing w:val="-4"/>
        </w:rPr>
        <w:t xml:space="preserve"> TVB Investment LIMITED 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ได้ตกลงยกหนี้ค่าสิทธิและดอกเบี้ยค้างจ่ายจำนวน </w:t>
      </w:r>
      <w:r w:rsidRPr="00955244">
        <w:rPr>
          <w:rFonts w:ascii="Angsana New" w:hAnsi="Angsana New" w:cs="Angsana New"/>
          <w:spacing w:val="-4"/>
          <w:lang w:val="en-GB"/>
        </w:rPr>
        <w:t>7.6</w:t>
      </w:r>
      <w:r w:rsidRPr="00955244">
        <w:rPr>
          <w:rFonts w:ascii="Angsana New" w:hAnsi="Angsana New" w:cs="Angsana New"/>
          <w:spacing w:val="-4"/>
        </w:rPr>
        <w:t xml:space="preserve">7 </w:t>
      </w:r>
      <w:r w:rsidRPr="00955244">
        <w:rPr>
          <w:rFonts w:ascii="Angsana New" w:hAnsi="Angsana New" w:cs="Angsana New"/>
          <w:spacing w:val="-4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>บริษัท ทีวีบี ทรี เน็ตเวอร์ค จำกัด ซึ่ง</w:t>
      </w:r>
      <w:r w:rsidRPr="009665FA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>
        <w:rPr>
          <w:rFonts w:ascii="Angsana New" w:hAnsi="Angsana New" w:cs="Angsana New"/>
          <w:lang w:val="en-GB"/>
        </w:rPr>
        <w:t>2562</w:t>
      </w:r>
      <w:r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>การซื้อหุ้นดังกล่าวทำให้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สัดส่วนการถือหุ้นเพิ่มขึ้นจากเดิมร้อยละ </w:t>
      </w:r>
      <w:r w:rsidRPr="00955244">
        <w:rPr>
          <w:rFonts w:ascii="Angsana New" w:hAnsi="Angsana New" w:cs="Angsana New"/>
          <w:spacing w:val="-4"/>
          <w:lang w:val="en-GB"/>
        </w:rPr>
        <w:t>59.99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 เป็นร้อยละ </w:t>
      </w:r>
      <w:r w:rsidRPr="00955244">
        <w:rPr>
          <w:rFonts w:ascii="Angsana New" w:hAnsi="Angsana New" w:cs="Angsana New"/>
          <w:spacing w:val="-4"/>
          <w:lang w:val="en-GB"/>
        </w:rPr>
        <w:t>99.99</w:t>
      </w:r>
      <w:r w:rsidRPr="00955244">
        <w:rPr>
          <w:rFonts w:ascii="Angsana New" w:hAnsi="Angsana New" w:cs="Angsana New" w:hint="cs"/>
          <w:spacing w:val="-4"/>
          <w:cs/>
          <w:lang w:val="en-GB"/>
        </w:rPr>
        <w:t xml:space="preserve"> โดยที่อำนาจควบคุมในบริษัทย่อยนั้นยังคงอยู่ในงบ</w:t>
      </w:r>
      <w:r w:rsidRPr="009665FA">
        <w:rPr>
          <w:rFonts w:ascii="Angsana New" w:hAnsi="Angsana New" w:cs="Angsana New" w:hint="cs"/>
          <w:cs/>
          <w:lang w:val="en-GB"/>
        </w:rPr>
        <w:t xml:space="preserve">การเงินรวม บริษัทย่อยของบริษัทรับรู้ส่วนได้เสียที่ไม่มีอำนาจควบคุมเพิ่มขึ้นเป็นจำนวนเงิน </w:t>
      </w:r>
      <w:r>
        <w:rPr>
          <w:rFonts w:ascii="Angsana New" w:hAnsi="Angsana New" w:cs="Angsana New"/>
          <w:lang w:val="en-GB"/>
        </w:rPr>
        <w:t>29.09</w:t>
      </w:r>
      <w:r w:rsidRPr="009665FA">
        <w:rPr>
          <w:rFonts w:ascii="Angsana New" w:hAnsi="Angsana New" w:cs="Angsana New" w:hint="cs"/>
          <w:cs/>
          <w:lang w:val="en-GB"/>
        </w:rPr>
        <w:t xml:space="preserve"> ล้านบาท และบันทึก</w:t>
      </w:r>
      <w:r w:rsidRPr="00002567">
        <w:rPr>
          <w:rFonts w:ascii="Angsana New" w:hAnsi="Angsana New" w:cs="Angsana New" w:hint="cs"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035D6A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Pr="00035D6A">
        <w:rPr>
          <w:rFonts w:ascii="Angsana New" w:hAnsi="Angsana New" w:cs="Angsana New"/>
          <w:lang w:val="en-GB"/>
        </w:rPr>
        <w:t>29.09</w:t>
      </w:r>
      <w:r w:rsidRPr="00035D6A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14:paraId="336C0D83" w14:textId="77777777" w:rsidR="00815EF1" w:rsidRDefault="00815EF1">
      <w:pPr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74E5D58" w14:textId="77777777" w:rsidR="00873B33" w:rsidRPr="00CD157D" w:rsidRDefault="00873B33" w:rsidP="000B720E">
      <w:pPr>
        <w:tabs>
          <w:tab w:val="left" w:pos="360"/>
          <w:tab w:val="left" w:pos="900"/>
          <w:tab w:val="left" w:pos="1440"/>
        </w:tabs>
        <w:spacing w:line="168" w:lineRule="auto"/>
        <w:ind w:right="-19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lastRenderedPageBreak/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34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324"/>
        <w:gridCol w:w="2681"/>
        <w:gridCol w:w="957"/>
        <w:gridCol w:w="957"/>
        <w:gridCol w:w="957"/>
        <w:gridCol w:w="958"/>
      </w:tblGrid>
      <w:tr w:rsidR="00B16CBD" w:rsidRPr="00CD157D" w14:paraId="02018C4E" w14:textId="77777777" w:rsidTr="00F26F88">
        <w:trPr>
          <w:cantSplit/>
          <w:trHeight w:val="681"/>
        </w:trPr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4F3382D1"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A20A7">
              <w:rPr>
                <w:rFonts w:ascii="Angsana New" w:hAnsi="Angsana New"/>
                <w:sz w:val="24"/>
                <w:szCs w:val="24"/>
              </w:rPr>
              <w:t>6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B2444A" w:rsidRPr="00CD157D" w14:paraId="1DA23B14" w14:textId="77777777" w:rsidTr="00F26F88">
        <w:trPr>
          <w:cantSplit/>
          <w:trHeight w:val="106"/>
        </w:trPr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8C630D" w:rsidRPr="00CD157D" w:rsidRDefault="008C630D" w:rsidP="008C630D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8C630D" w:rsidRPr="00CD157D" w:rsidRDefault="008C630D" w:rsidP="008C630D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0C7DD522" w:rsidR="008C630D" w:rsidRPr="00B2444A" w:rsidRDefault="003928FB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87784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87784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87784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2E59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744289CA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593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6D815E88" w:rsidR="008C630D" w:rsidRPr="00B2444A" w:rsidRDefault="00B2444A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87784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87784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87784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2E59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1A26D382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90C0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F3EDE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EA20A7">
              <w:rPr>
                <w:rFonts w:ascii="Angsana New" w:hAnsi="Angsana New" w:cs="Angsana New" w:hint="cs"/>
                <w:sz w:val="24"/>
                <w:szCs w:val="24"/>
                <w:cs/>
              </w:rPr>
              <w:t>ิ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A20A7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593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B2444A" w:rsidRPr="00CD157D" w14:paraId="758A39C2" w14:textId="77777777" w:rsidTr="00F26F88">
        <w:trPr>
          <w:trHeight w:val="312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8C630D" w:rsidRPr="00CD157D" w:rsidRDefault="008C630D" w:rsidP="008C630D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8C630D" w:rsidRPr="00086ECC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8C630D" w:rsidRPr="00805607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8C630D" w:rsidRPr="00956447" w:rsidRDefault="008C630D" w:rsidP="008C630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194D" w:rsidRPr="00614FCB" w14:paraId="0538FA57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91194D" w:rsidRPr="008A7B35" w:rsidRDefault="0091194D" w:rsidP="0091194D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77777777" w:rsidR="0091194D" w:rsidRPr="008A7B35" w:rsidRDefault="0091194D" w:rsidP="0091194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3CCF4EA" w14:textId="51E97F00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8DC7BD0" w14:textId="77777777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86CD5B" w14:textId="77777777" w:rsidR="0091194D" w:rsidRPr="0014447D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780DA06" w14:textId="0E9C9299" w:rsidR="0091194D" w:rsidRPr="00614FC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1194D" w:rsidRPr="00805607" w14:paraId="38E3DD7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91194D" w:rsidRPr="008A7B35" w:rsidRDefault="0091194D" w:rsidP="0091194D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77777777" w:rsidR="0091194D" w:rsidRPr="008A7B35" w:rsidRDefault="0091194D" w:rsidP="0091194D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193A435" w14:textId="77777777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80F49D0" w14:textId="77777777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D8F921F" w14:textId="77777777" w:rsidR="0091194D" w:rsidRPr="0014447D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7E575C4" w14:textId="77777777" w:rsidR="0091194D" w:rsidRPr="00614FC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194D" w:rsidRPr="00805607" w14:paraId="437E55F0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91194D" w:rsidRPr="008A7B35" w:rsidRDefault="0091194D" w:rsidP="0091194D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09415417" w:rsidR="0091194D" w:rsidRPr="008A7B35" w:rsidRDefault="0091194D" w:rsidP="0091194D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09A5B9" w14:textId="05BA0A54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0278C37" w14:textId="77777777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3AE3EF" w14:textId="77777777" w:rsidR="0091194D" w:rsidRPr="0014447D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472C61" w14:textId="3F181633" w:rsidR="0091194D" w:rsidRPr="00614FC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1194D" w:rsidRPr="00805607" w14:paraId="16A4DA2D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11CD62B" w14:textId="77777777" w:rsidR="0091194D" w:rsidRPr="008A7B35" w:rsidRDefault="0091194D" w:rsidP="0091194D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A51234F" w14:textId="5C8DBE43" w:rsidR="0091194D" w:rsidRPr="00DD71C1" w:rsidRDefault="0091194D" w:rsidP="0091194D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โฆษณาทางโทรทัศน์รวมถึงเป็น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5C478ED" w14:textId="77777777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D5FCCE1" w14:textId="77777777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4390BB" w14:textId="77777777" w:rsidR="0091194D" w:rsidRPr="0014447D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142A3A" w14:textId="77777777" w:rsidR="0091194D" w:rsidRPr="00B7462E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194D" w:rsidRPr="00805607" w14:paraId="4C276A2A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B1FCE5D" w14:textId="77777777" w:rsidR="0091194D" w:rsidRPr="008A7B35" w:rsidRDefault="0091194D" w:rsidP="0091194D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E3CAE03" w14:textId="05D96EA0" w:rsidR="0091194D" w:rsidRPr="00DD71C1" w:rsidRDefault="0091194D" w:rsidP="0091194D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ตัวแทนลิขสิทธิ์ละคร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8EC75F8" w14:textId="77777777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2766C82" w14:textId="77777777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42D80A8" w14:textId="77777777" w:rsidR="0091194D" w:rsidRPr="0014447D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0AD872B" w14:textId="77777777" w:rsidR="0091194D" w:rsidRPr="00B7462E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194D" w:rsidRPr="00805607" w14:paraId="5B2CBD6D" w14:textId="77777777" w:rsidTr="00F26F88">
        <w:trPr>
          <w:trHeight w:val="610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91194D" w:rsidRPr="008A7B35" w:rsidRDefault="0091194D" w:rsidP="0091194D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4257221A" w:rsidR="0091194D" w:rsidRPr="008A7B35" w:rsidRDefault="0091194D" w:rsidP="0091194D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0A7E41" w14:textId="4D2AFE80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69A5702" w14:textId="77777777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A08C7EF" w14:textId="77777777" w:rsidR="0091194D" w:rsidRPr="0014447D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DEAFE5B" w14:textId="389E915D" w:rsidR="0091194D" w:rsidRPr="00614FC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1194D" w:rsidRPr="00805607" w14:paraId="557815C5" w14:textId="77777777" w:rsidTr="00F26F88">
        <w:trPr>
          <w:trHeight w:val="33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CB733" w14:textId="4F488269" w:rsidR="0091194D" w:rsidRPr="008A7B35" w:rsidRDefault="0091194D" w:rsidP="0091194D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บีอีซี สตูดิโอ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08979" w14:textId="2C03744D" w:rsidR="0091194D" w:rsidRDefault="0091194D" w:rsidP="0091194D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 ให้บริการตัดต่อภาพ</w:t>
            </w:r>
          </w:p>
          <w:p w14:paraId="17CD032F" w14:textId="03EF2BDE" w:rsidR="0091194D" w:rsidRPr="008A7B35" w:rsidRDefault="0091194D" w:rsidP="0091194D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272FA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และสตูดิโอ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EFFEBE1" w14:textId="05724101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B08ED5B" w14:textId="77777777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0869500" w14:textId="77777777" w:rsidR="0091194D" w:rsidRPr="0014447D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0EEBC8" w14:textId="46D71740" w:rsidR="0091194D" w:rsidRPr="00614FC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1194D" w:rsidRPr="00805607" w14:paraId="29193E6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35D8C295" w14:textId="3CA159C6" w:rsidR="0091194D" w:rsidRPr="008A7B35" w:rsidRDefault="0091194D" w:rsidP="0091194D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ab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7ADA199" w14:textId="77777777" w:rsidR="0091194D" w:rsidRPr="008A7B35" w:rsidRDefault="0091194D" w:rsidP="0091194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B1D51C2" w14:textId="0B34884D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D65DE2" w14:textId="77777777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0DCA236" w14:textId="77777777" w:rsidR="0091194D" w:rsidRPr="0014447D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B47B5E1" w14:textId="5B7D38A8" w:rsidR="0091194D" w:rsidRPr="00614FC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1194D" w:rsidRPr="00805607" w14:paraId="1999A554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87C8C3A" w14:textId="77777777" w:rsidR="0091194D" w:rsidRPr="008A7B35" w:rsidRDefault="0091194D" w:rsidP="0091194D">
            <w:pPr>
              <w:tabs>
                <w:tab w:val="left" w:pos="252"/>
              </w:tabs>
              <w:spacing w:line="228" w:lineRule="auto"/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D1C627C" w14:textId="77777777" w:rsidR="0091194D" w:rsidRPr="008A7B35" w:rsidRDefault="0091194D" w:rsidP="0091194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4FB31F2" w14:textId="77777777" w:rsidR="0091194D" w:rsidRPr="0014447D" w:rsidRDefault="0091194D" w:rsidP="0091194D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3B7F757" w14:textId="77777777" w:rsidR="0091194D" w:rsidRPr="0014447D" w:rsidRDefault="0091194D" w:rsidP="0091194D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398AA23" w14:textId="77777777" w:rsidR="0091194D" w:rsidRPr="0014447D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2C3B8EA" w14:textId="77777777" w:rsidR="0091194D" w:rsidRPr="00614FC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194D" w:rsidRPr="00805607" w14:paraId="74D0675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69B3DC0C" w14:textId="58266F71" w:rsidR="0091194D" w:rsidRPr="006D5CB9" w:rsidRDefault="0091194D" w:rsidP="0091194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6</w:t>
            </w:r>
            <w:r w:rsidRPr="00B82402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B82402">
              <w:rPr>
                <w:rFonts w:ascii="Angsana New" w:hAnsi="Angsana New"/>
                <w:sz w:val="24"/>
                <w:szCs w:val="24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340DA54E" w14:textId="27E0E4B3" w:rsidR="0091194D" w:rsidRPr="006D5CB9" w:rsidRDefault="0091194D" w:rsidP="0091194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B82402">
              <w:rPr>
                <w:rFonts w:ascii="Angsana New" w:hAnsi="Angsana New"/>
                <w:sz w:val="24"/>
                <w:szCs w:val="24"/>
                <w:cs/>
              </w:rPr>
              <w:t>ลงทุนในธุรกิจดิจิตอลแพลตฟอร์ม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A8B7F3A" w14:textId="795DA9A4" w:rsidR="0091194D" w:rsidRPr="006D5CB9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82402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49C780A" w14:textId="71466F0A" w:rsidR="0091194D" w:rsidRPr="006D5CB9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82402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1B5D24E" w14:textId="361ED4C9" w:rsidR="0091194D" w:rsidRPr="00FA492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49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751B66D" w14:textId="57D5EA20" w:rsidR="0091194D" w:rsidRPr="00FA492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492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1194D" w:rsidRPr="00805607" w14:paraId="3BEB062D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95883C5" w14:textId="48C80061" w:rsidR="0091194D" w:rsidRPr="008A7B35" w:rsidRDefault="0091194D" w:rsidP="0091194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7.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3C42024" w14:textId="77777777" w:rsidR="0091194D" w:rsidRPr="00E36936" w:rsidRDefault="0091194D" w:rsidP="0091194D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ดำเนินธุรกิจสถานีโทรทัศน์ระบบดิจิตอล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611DD6C" w14:textId="1941F736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6831A2" w14:textId="77777777" w:rsidR="0091194D" w:rsidRPr="0014447D" w:rsidRDefault="0091194D" w:rsidP="0091194D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644CC93" w14:textId="77777777" w:rsidR="0091194D" w:rsidRPr="0014447D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868EA23" w14:textId="4F37E971" w:rsidR="0091194D" w:rsidRPr="00614FC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1194D" w:rsidRPr="00805607" w14:paraId="15C37D79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258AE6F" w14:textId="77777777" w:rsidR="0091194D" w:rsidRPr="00BB6B92" w:rsidRDefault="0091194D" w:rsidP="0091194D">
            <w:pPr>
              <w:tabs>
                <w:tab w:val="left" w:pos="252"/>
              </w:tabs>
              <w:spacing w:line="16" w:lineRule="atLeast"/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B6B9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ย่อยที่ถือหุ้นโดย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F28BA1B" w14:textId="77777777" w:rsidR="0091194D" w:rsidRPr="008A7B35" w:rsidRDefault="0091194D" w:rsidP="0091194D">
            <w:pPr>
              <w:spacing w:line="16" w:lineRule="atLeast"/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8787939" w14:textId="77777777" w:rsidR="0091194D" w:rsidRPr="0014447D" w:rsidRDefault="0091194D" w:rsidP="0091194D">
            <w:pPr>
              <w:spacing w:line="16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CF4A44" w14:textId="77777777" w:rsidR="0091194D" w:rsidRPr="0014447D" w:rsidRDefault="0091194D" w:rsidP="0091194D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60BBEA" w14:textId="77777777" w:rsidR="0091194D" w:rsidRPr="0014447D" w:rsidRDefault="0091194D" w:rsidP="0091194D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915D61A" w14:textId="77777777" w:rsidR="0091194D" w:rsidRPr="00614FC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194D" w:rsidRPr="00805607" w14:paraId="0A3FD73E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07B15AD6" w14:textId="77777777" w:rsidR="0091194D" w:rsidRPr="00E96A49" w:rsidRDefault="0091194D" w:rsidP="0091194D">
            <w:pPr>
              <w:tabs>
                <w:tab w:val="left" w:pos="252"/>
              </w:tabs>
              <w:ind w:left="252" w:hanging="47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บีอีซี อินเตอร์เนชั่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>น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แนล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 xml:space="preserve"> 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ดิสทริบิวชั่น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39F668FB" w14:textId="77777777" w:rsidR="0091194D" w:rsidRPr="008A7B35" w:rsidRDefault="0091194D" w:rsidP="0091194D">
            <w:pPr>
              <w:ind w:right="-10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D264997" w14:textId="77777777" w:rsidR="0091194D" w:rsidRPr="0014447D" w:rsidRDefault="0091194D" w:rsidP="0091194D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E1E89F" w14:textId="77777777" w:rsidR="0091194D" w:rsidRPr="0014447D" w:rsidRDefault="0091194D" w:rsidP="0091194D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5A5C92A" w14:textId="77777777" w:rsidR="0091194D" w:rsidRPr="0014447D" w:rsidRDefault="0091194D" w:rsidP="0091194D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423534E" w14:textId="77777777" w:rsidR="0091194D" w:rsidRPr="00614FC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1194D" w:rsidRPr="00805607" w14:paraId="12867E31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E311B65" w14:textId="77777777" w:rsidR="0091194D" w:rsidRPr="008A7B35" w:rsidRDefault="0091194D" w:rsidP="0091194D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4CF4E288" w14:textId="77777777" w:rsidR="0091194D" w:rsidRPr="008A7B35" w:rsidRDefault="0091194D" w:rsidP="0091194D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9A36A5F" w14:textId="12B58532" w:rsidR="0091194D" w:rsidRPr="0014447D" w:rsidRDefault="0091194D" w:rsidP="0091194D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D34BF17" w14:textId="77777777" w:rsidR="0091194D" w:rsidRPr="0014447D" w:rsidRDefault="0091194D" w:rsidP="0091194D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93A382" w14:textId="77777777" w:rsidR="0091194D" w:rsidRPr="0014447D" w:rsidRDefault="0091194D" w:rsidP="0091194D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9F47702" w14:textId="34E2EFBD" w:rsidR="0091194D" w:rsidRPr="00614FCB" w:rsidRDefault="0091194D" w:rsidP="0091194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2444A" w:rsidRPr="00805607" w14:paraId="59F5F5ED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7F2" w14:textId="77777777" w:rsidR="00805607" w:rsidRPr="008A7B35" w:rsidRDefault="00805607" w:rsidP="0080560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6F4" w14:textId="77777777" w:rsidR="00805607" w:rsidRPr="008A7B35" w:rsidRDefault="00805607" w:rsidP="00805607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16918E3" w14:textId="77777777" w:rsidR="00805607" w:rsidRPr="00805607" w:rsidRDefault="00805607" w:rsidP="0080560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AC08" w14:textId="77777777" w:rsidR="00805607" w:rsidRPr="00B7462E" w:rsidRDefault="00805607" w:rsidP="0080560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D909A80" w14:textId="77777777" w:rsidR="00805607" w:rsidRPr="00805607" w:rsidRDefault="00805607" w:rsidP="00805607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1A69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D852836" w14:textId="534F3C85" w:rsidR="00A0105B" w:rsidRPr="007D3199" w:rsidRDefault="000272FA">
      <w:pPr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b/>
          <w:bCs/>
          <w:sz w:val="12"/>
          <w:szCs w:val="12"/>
          <w:cs/>
        </w:rPr>
        <w:tab/>
      </w:r>
    </w:p>
    <w:p w14:paraId="725ED3E7" w14:textId="77777777" w:rsidR="003C5FC2" w:rsidRPr="00623AB0" w:rsidRDefault="003C5FC2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bookmarkStart w:id="1" w:name="_Hlk118142406"/>
      <w:r w:rsidRPr="00623AB0">
        <w:rPr>
          <w:b/>
          <w:bCs/>
          <w:cs/>
        </w:rPr>
        <w:t>เงินลงทุนในการร่วมค้า</w:t>
      </w:r>
      <w:bookmarkEnd w:id="1"/>
    </w:p>
    <w:p w14:paraId="3AF44BB7" w14:textId="77777777" w:rsidR="003C5FC2" w:rsidRPr="0039029A" w:rsidRDefault="003C5FC2" w:rsidP="0039029A">
      <w:pPr>
        <w:tabs>
          <w:tab w:val="left" w:pos="284"/>
          <w:tab w:val="left" w:pos="360"/>
          <w:tab w:val="left" w:pos="851"/>
        </w:tabs>
        <w:spacing w:line="192" w:lineRule="auto"/>
        <w:ind w:left="295" w:right="-222" w:hanging="902"/>
        <w:jc w:val="right"/>
        <w:rPr>
          <w:b/>
          <w:bCs/>
          <w:sz w:val="31"/>
          <w:szCs w:val="31"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</w:t>
      </w:r>
      <w:r w:rsidRPr="0039029A">
        <w:rPr>
          <w:sz w:val="31"/>
          <w:szCs w:val="31"/>
          <w:cs/>
        </w:rPr>
        <w:t xml:space="preserve">หน่วย </w:t>
      </w:r>
      <w:r w:rsidRPr="0039029A">
        <w:rPr>
          <w:sz w:val="31"/>
          <w:szCs w:val="31"/>
        </w:rPr>
        <w:t>:</w:t>
      </w:r>
      <w:r w:rsidRPr="0039029A">
        <w:rPr>
          <w:sz w:val="31"/>
          <w:szCs w:val="31"/>
          <w:cs/>
        </w:rPr>
        <w:t xml:space="preserve"> พันบาท</w:t>
      </w:r>
    </w:p>
    <w:tbl>
      <w:tblPr>
        <w:tblW w:w="985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27"/>
        <w:gridCol w:w="1138"/>
        <w:gridCol w:w="1138"/>
        <w:gridCol w:w="1138"/>
        <w:gridCol w:w="1138"/>
        <w:gridCol w:w="1138"/>
        <w:gridCol w:w="1138"/>
      </w:tblGrid>
      <w:tr w:rsidR="0068094B" w:rsidRPr="0039029A" w14:paraId="1A7A48D9" w14:textId="77777777" w:rsidTr="0039029A">
        <w:trPr>
          <w:trHeight w:val="99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97CA1" w14:textId="1E2C6C2C" w:rsidR="001A566B" w:rsidRPr="0039029A" w:rsidRDefault="001A566B" w:rsidP="00EC1D3A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A7C" w14:textId="77777777" w:rsidR="00930389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74E813E0" w14:textId="52FB448E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B77" w14:textId="3495E111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5001C8F0" w14:textId="77777777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AE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181C8DD8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68094B" w:rsidRPr="0039029A" w14:paraId="221B5A18" w14:textId="77777777" w:rsidTr="00CA74F1">
        <w:trPr>
          <w:trHeight w:val="99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2433" w14:textId="77777777" w:rsidR="001A566B" w:rsidRPr="0039029A" w:rsidRDefault="001A566B" w:rsidP="00355947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C2D300" w14:textId="02FC76DD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1C2944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</w:t>
            </w:r>
            <w:r w:rsidR="001C2944">
              <w:rPr>
                <w:rFonts w:hint="cs"/>
                <w:spacing w:val="-4"/>
                <w:sz w:val="31"/>
                <w:szCs w:val="31"/>
                <w:cs/>
              </w:rPr>
              <w:t>ิ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1C2944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9C68196" w14:textId="7F85C780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267B68B" w14:textId="55D754C5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1C2944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</w:t>
            </w:r>
            <w:r w:rsidR="001C2944">
              <w:rPr>
                <w:rFonts w:hint="cs"/>
                <w:spacing w:val="-4"/>
                <w:sz w:val="31"/>
                <w:szCs w:val="31"/>
                <w:cs/>
              </w:rPr>
              <w:t>ิ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1C2944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F660EC9" w14:textId="2D206EDB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711D01" w14:textId="0B73652F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1C2944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</w:t>
            </w:r>
            <w:r w:rsidR="001C2944">
              <w:rPr>
                <w:rFonts w:hint="cs"/>
                <w:spacing w:val="-4"/>
                <w:sz w:val="31"/>
                <w:szCs w:val="31"/>
                <w:cs/>
              </w:rPr>
              <w:t>ิ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1C2944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52372C" w14:textId="2C74BA3E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="00B2444A" w:rsidRPr="0039029A">
              <w:rPr>
                <w:spacing w:val="-4"/>
                <w:sz w:val="31"/>
                <w:szCs w:val="31"/>
              </w:rPr>
              <w:t>25</w:t>
            </w:r>
            <w:r w:rsidRPr="0039029A">
              <w:rPr>
                <w:spacing w:val="-4"/>
                <w:sz w:val="31"/>
                <w:szCs w:val="31"/>
              </w:rPr>
              <w:t>6</w:t>
            </w:r>
            <w:r w:rsidR="00C56A5C">
              <w:rPr>
                <w:spacing w:val="-4"/>
                <w:sz w:val="31"/>
                <w:szCs w:val="31"/>
              </w:rPr>
              <w:t>6</w:t>
            </w:r>
          </w:p>
        </w:tc>
      </w:tr>
      <w:tr w:rsidR="008B6F01" w:rsidRPr="0039029A" w14:paraId="7628F447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9BDAA" w14:textId="77777777" w:rsidR="008B6F01" w:rsidRPr="0039029A" w:rsidRDefault="008B6F01" w:rsidP="008B6F01">
            <w:pPr>
              <w:ind w:left="-18" w:right="-78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94C9866" w14:textId="17D788A7" w:rsidR="008B6F01" w:rsidRPr="0039029A" w:rsidRDefault="003928FB" w:rsidP="008B6F0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3928FB">
              <w:rPr>
                <w:sz w:val="31"/>
                <w:szCs w:val="31"/>
              </w:rPr>
              <w:t>50</w:t>
            </w:r>
            <w:r w:rsidR="008B6F01" w:rsidRPr="0039029A">
              <w:rPr>
                <w:sz w:val="31"/>
                <w:szCs w:val="31"/>
                <w:cs/>
              </w:rPr>
              <w:t>.</w:t>
            </w:r>
            <w:r w:rsidRPr="003928FB">
              <w:rPr>
                <w:sz w:val="31"/>
                <w:szCs w:val="31"/>
              </w:rPr>
              <w:t>00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F85906C" w14:textId="63D636A7" w:rsidR="008B6F01" w:rsidRPr="0039029A" w:rsidRDefault="003928FB" w:rsidP="008B6F0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3928FB">
              <w:rPr>
                <w:sz w:val="31"/>
                <w:szCs w:val="31"/>
              </w:rPr>
              <w:t>50</w:t>
            </w:r>
            <w:r w:rsidR="008B6F01" w:rsidRPr="0039029A">
              <w:rPr>
                <w:sz w:val="31"/>
                <w:szCs w:val="31"/>
                <w:cs/>
              </w:rPr>
              <w:t>.</w:t>
            </w:r>
            <w:r w:rsidRPr="003928FB">
              <w:rPr>
                <w:sz w:val="31"/>
                <w:szCs w:val="31"/>
              </w:rPr>
              <w:t>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BBB1E14" w14:textId="05732B2F" w:rsidR="008B6F01" w:rsidRPr="0039029A" w:rsidRDefault="003502E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4,387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01DF58D" w14:textId="068582BD" w:rsidR="008B6F01" w:rsidRPr="0039029A" w:rsidRDefault="003928FB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 w:rsidRPr="003928FB">
              <w:rPr>
                <w:rFonts w:hint="cs"/>
                <w:sz w:val="31"/>
                <w:szCs w:val="31"/>
              </w:rPr>
              <w:t>9</w:t>
            </w:r>
            <w:r w:rsidR="008B6F01" w:rsidRPr="0039029A">
              <w:rPr>
                <w:sz w:val="31"/>
                <w:szCs w:val="31"/>
              </w:rPr>
              <w:t>,</w:t>
            </w:r>
            <w:r w:rsidRPr="003928FB">
              <w:rPr>
                <w:rFonts w:hint="cs"/>
                <w:sz w:val="31"/>
                <w:szCs w:val="31"/>
              </w:rPr>
              <w:t>293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68D2A71" w14:textId="6A567137" w:rsidR="008B6F01" w:rsidRPr="0039029A" w:rsidRDefault="003928FB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 w:rsidRPr="003928FB">
              <w:rPr>
                <w:rFonts w:hint="cs"/>
                <w:sz w:val="31"/>
                <w:szCs w:val="31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48621769" w14:textId="7705E9EE" w:rsidR="008B6F01" w:rsidRPr="0039029A" w:rsidRDefault="008B6F0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</w:tr>
      <w:tr w:rsidR="008B6F01" w:rsidRPr="0039029A" w14:paraId="1AB50B33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</w:tcPr>
          <w:p w14:paraId="6EC30FE1" w14:textId="43C2D582" w:rsidR="008B6F01" w:rsidRPr="00D94AB1" w:rsidRDefault="008B6F01" w:rsidP="008B6F01">
            <w:pPr>
              <w:ind w:left="-18" w:right="-78" w:firstLine="18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4C450B2C" w14:textId="77777777" w:rsidR="008B6F01" w:rsidRPr="00D94AB1" w:rsidRDefault="008B6F01" w:rsidP="008B6F0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FCA6823" w14:textId="77777777" w:rsidR="008B6F01" w:rsidRPr="00D94AB1" w:rsidRDefault="008B6F01" w:rsidP="008B6F0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6309AF53" w14:textId="77777777" w:rsidR="008B6F01" w:rsidRPr="00D94AB1" w:rsidRDefault="008B6F0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597EE3B" w14:textId="77777777" w:rsidR="008B6F01" w:rsidRPr="00D94AB1" w:rsidRDefault="008B6F0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309AF034" w14:textId="77777777" w:rsidR="008B6F01" w:rsidRPr="00D94AB1" w:rsidRDefault="008B6F0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42FDB928" w14:textId="77777777" w:rsidR="008B6F01" w:rsidRPr="00D94AB1" w:rsidRDefault="008B6F0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</w:p>
        </w:tc>
      </w:tr>
      <w:tr w:rsidR="008B6F01" w:rsidRPr="0039029A" w14:paraId="044C7239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D08" w14:textId="7153019B" w:rsidR="008B6F01" w:rsidRPr="00D94AB1" w:rsidRDefault="008B6F01" w:rsidP="008B6F01">
            <w:pPr>
              <w:ind w:left="-18" w:right="-78" w:firstLine="246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9E51A46" w14:textId="10C01E7B" w:rsidR="008B6F01" w:rsidRPr="00D94AB1" w:rsidRDefault="008B6F01" w:rsidP="008B6F0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2DDEA0" w14:textId="50A929B1" w:rsidR="008B6F01" w:rsidRPr="00D94AB1" w:rsidRDefault="008B6F01" w:rsidP="008B6F0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C268E2" w14:textId="0837860A" w:rsidR="008B6F01" w:rsidRPr="00D94AB1" w:rsidRDefault="003502E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80,978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C3E67E4" w14:textId="5846AC40" w:rsidR="008B6F01" w:rsidRPr="00D94AB1" w:rsidRDefault="003928FB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 w:rsidRPr="003928FB">
              <w:rPr>
                <w:rFonts w:hint="cs"/>
                <w:sz w:val="31"/>
                <w:szCs w:val="31"/>
              </w:rPr>
              <w:t>102</w:t>
            </w:r>
            <w:r w:rsidR="008B6F01" w:rsidRPr="00D94AB1">
              <w:rPr>
                <w:sz w:val="31"/>
                <w:szCs w:val="31"/>
              </w:rPr>
              <w:t>,</w:t>
            </w:r>
            <w:r w:rsidRPr="003928FB">
              <w:rPr>
                <w:rFonts w:hint="cs"/>
                <w:sz w:val="31"/>
                <w:szCs w:val="31"/>
              </w:rPr>
              <w:t>613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245BBC" w14:textId="548A0419" w:rsidR="008B6F01" w:rsidRPr="00D94AB1" w:rsidRDefault="003928FB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 w:rsidRPr="003928FB">
              <w:rPr>
                <w:rFonts w:hint="cs"/>
                <w:sz w:val="31"/>
                <w:szCs w:val="31"/>
              </w:rPr>
              <w:t>20</w:t>
            </w:r>
            <w:r w:rsidR="002B3069">
              <w:rPr>
                <w:sz w:val="31"/>
                <w:szCs w:val="31"/>
              </w:rPr>
              <w:t>,000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AE02731" w14:textId="5F88C8A2" w:rsidR="008B6F01" w:rsidRPr="00D94AB1" w:rsidRDefault="008B6F0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41,460</w:t>
            </w:r>
          </w:p>
        </w:tc>
      </w:tr>
      <w:tr w:rsidR="00A71C54" w:rsidRPr="0039029A" w14:paraId="114BAD21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AAB50" w14:textId="13929918" w:rsidR="00A71C54" w:rsidRPr="00D94AB1" w:rsidRDefault="00C85417" w:rsidP="00C56A5C">
            <w:pPr>
              <w:tabs>
                <w:tab w:val="left" w:pos="585"/>
              </w:tabs>
              <w:ind w:left="-18" w:right="-78" w:firstLine="18"/>
              <w:jc w:val="both"/>
              <w:rPr>
                <w:spacing w:val="-8"/>
                <w:sz w:val="31"/>
                <w:szCs w:val="31"/>
                <w:cs/>
              </w:rPr>
            </w:pPr>
            <w:r w:rsidRPr="00D94AB1">
              <w:rPr>
                <w:rFonts w:hint="cs"/>
                <w:spacing w:val="-8"/>
                <w:sz w:val="31"/>
                <w:szCs w:val="31"/>
                <w:cs/>
              </w:rPr>
              <w:t>รวมเงินลงทุนในกิจการร่วมค้า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66AEEB6" w14:textId="77777777" w:rsidR="00A71C54" w:rsidRPr="00D94AB1" w:rsidRDefault="00A71C54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47D01" w14:textId="77777777" w:rsidR="00A71C54" w:rsidRPr="00D94AB1" w:rsidRDefault="00A71C54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74C74BE" w14:textId="3770DBA2" w:rsidR="00A71C54" w:rsidRPr="00D94AB1" w:rsidRDefault="003502E1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85,365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B276DA6" w14:textId="6CE18A16" w:rsidR="00A71C54" w:rsidRPr="00D94AB1" w:rsidRDefault="003928FB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 w:rsidRPr="003928FB">
              <w:rPr>
                <w:rFonts w:hint="cs"/>
                <w:sz w:val="31"/>
                <w:szCs w:val="31"/>
              </w:rPr>
              <w:t>111</w:t>
            </w:r>
            <w:r w:rsidR="00CD594D">
              <w:rPr>
                <w:sz w:val="31"/>
                <w:szCs w:val="31"/>
              </w:rPr>
              <w:t>,906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A63DDC" w14:textId="73CC9E10" w:rsidR="00A71C54" w:rsidRPr="00D94AB1" w:rsidRDefault="002B3069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20,050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EA028D7" w14:textId="413A4825" w:rsidR="00A71C54" w:rsidRPr="00D94AB1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41,510</w:t>
            </w:r>
          </w:p>
        </w:tc>
      </w:tr>
    </w:tbl>
    <w:p w14:paraId="5C54BCC0" w14:textId="77777777" w:rsidR="0042184A" w:rsidRPr="008012B7" w:rsidRDefault="0042184A" w:rsidP="0042184A">
      <w:pPr>
        <w:ind w:left="630" w:right="-26" w:firstLine="518"/>
        <w:jc w:val="thaiDistribute"/>
        <w:rPr>
          <w:sz w:val="20"/>
          <w:szCs w:val="20"/>
        </w:rPr>
      </w:pPr>
    </w:p>
    <w:p w14:paraId="439B881B" w14:textId="289B6E72" w:rsidR="00913B87" w:rsidRDefault="00913B87" w:rsidP="00913B87">
      <w:pPr>
        <w:tabs>
          <w:tab w:val="left" w:pos="669"/>
        </w:tabs>
        <w:ind w:right="-518" w:hanging="112"/>
        <w:outlineLvl w:val="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  <w:r w:rsidRPr="00913B87">
        <w:rPr>
          <w:rFonts w:eastAsia="Times New Roman"/>
          <w:b/>
          <w:bCs/>
          <w:cs/>
        </w:rPr>
        <w:t>รายการที่เกิดขึ้นกับการร่วมค้า</w:t>
      </w:r>
    </w:p>
    <w:p w14:paraId="2ADD1604" w14:textId="4DA97424" w:rsidR="00013501" w:rsidRPr="00913B87" w:rsidRDefault="00D3230C" w:rsidP="00EF709B">
      <w:pPr>
        <w:spacing w:line="300" w:lineRule="atLeast"/>
        <w:ind w:left="630" w:right="-222" w:firstLine="518"/>
        <w:jc w:val="thaiDistribute"/>
        <w:rPr>
          <w:rFonts w:eastAsia="Times New Roman"/>
          <w:b/>
          <w:bCs/>
        </w:rPr>
      </w:pPr>
      <w:r w:rsidRPr="00E768FF">
        <w:rPr>
          <w:rFonts w:ascii="Angsana New" w:hAnsi="Angsana New"/>
          <w:b/>
          <w:bCs/>
          <w:cs/>
        </w:rPr>
        <w:t>กิจการร่วมค้าภาพยนตร์บัวผันฟันยับ</w:t>
      </w:r>
    </w:p>
    <w:p w14:paraId="0F78827F" w14:textId="6C3EE31C" w:rsidR="0062700C" w:rsidRDefault="000272FA" w:rsidP="00EF709B">
      <w:pPr>
        <w:spacing w:line="300" w:lineRule="atLeast"/>
        <w:ind w:left="1148" w:right="-222" w:firstLine="412"/>
        <w:jc w:val="thaiDistribute"/>
        <w:rPr>
          <w:spacing w:val="-4"/>
        </w:rPr>
      </w:pPr>
      <w:r>
        <w:rPr>
          <w:rFonts w:hint="cs"/>
          <w:spacing w:val="-4"/>
          <w:cs/>
        </w:rPr>
        <w:t xml:space="preserve">ในเดือนกุมภาพันธ์ </w:t>
      </w:r>
      <w:r>
        <w:rPr>
          <w:spacing w:val="-4"/>
        </w:rPr>
        <w:t xml:space="preserve">2566 </w:t>
      </w:r>
      <w:r w:rsidR="0062700C" w:rsidRPr="0062700C">
        <w:rPr>
          <w:rFonts w:hint="cs"/>
          <w:spacing w:val="-4"/>
          <w:cs/>
        </w:rPr>
        <w:t xml:space="preserve">บริษัทได้รับคืนเงินลงทุนเป็นจำนวนเงิน </w:t>
      </w:r>
      <w:r w:rsidR="0062700C" w:rsidRPr="0062700C">
        <w:rPr>
          <w:spacing w:val="-4"/>
        </w:rPr>
        <w:t>7.8</w:t>
      </w:r>
      <w:r>
        <w:rPr>
          <w:spacing w:val="-4"/>
        </w:rPr>
        <w:t>8</w:t>
      </w:r>
      <w:r w:rsidR="0062700C" w:rsidRPr="0062700C">
        <w:rPr>
          <w:spacing w:val="-4"/>
        </w:rPr>
        <w:t xml:space="preserve"> </w:t>
      </w:r>
      <w:r w:rsidR="0062700C" w:rsidRPr="0062700C">
        <w:rPr>
          <w:rFonts w:hint="cs"/>
          <w:spacing w:val="-4"/>
          <w:cs/>
        </w:rPr>
        <w:t>ล้านบาท</w:t>
      </w:r>
      <w:r>
        <w:rPr>
          <w:rFonts w:hint="cs"/>
          <w:spacing w:val="-4"/>
          <w:cs/>
        </w:rPr>
        <w:t xml:space="preserve"> ทั้งนี้สัดส่วนในการลงทุนของบริษัทไม่มีการเปลี่ยนแปลง</w:t>
      </w:r>
    </w:p>
    <w:p w14:paraId="118D32DE" w14:textId="2894793E" w:rsidR="000A35A4" w:rsidRDefault="000A35A4" w:rsidP="00EF709B">
      <w:pPr>
        <w:spacing w:line="300" w:lineRule="atLeast"/>
        <w:ind w:left="1148" w:right="-222" w:firstLine="412"/>
        <w:jc w:val="thaiDistribute"/>
        <w:rPr>
          <w:spacing w:val="-4"/>
        </w:rPr>
      </w:pPr>
      <w:r w:rsidRPr="003F4F84">
        <w:rPr>
          <w:spacing w:val="-4"/>
          <w:cs/>
        </w:rPr>
        <w:t xml:space="preserve">เมื่อวันที่ </w:t>
      </w:r>
      <w:r w:rsidR="004B7716">
        <w:rPr>
          <w:spacing w:val="-4"/>
        </w:rPr>
        <w:t>1</w:t>
      </w:r>
      <w:r w:rsidRPr="003F4F84">
        <w:rPr>
          <w:spacing w:val="-4"/>
          <w:cs/>
        </w:rPr>
        <w:t xml:space="preserve"> กันยายน </w:t>
      </w:r>
      <w:r>
        <w:rPr>
          <w:spacing w:val="-4"/>
        </w:rPr>
        <w:t>2566</w:t>
      </w:r>
      <w:r w:rsidRPr="003F4F84">
        <w:rPr>
          <w:spacing w:val="-4"/>
          <w:cs/>
        </w:rPr>
        <w:t xml:space="preserve"> ที่ประชุมคณะกรรมการของกิจการร่วมค้า ครั้งที่ </w:t>
      </w:r>
      <w:r>
        <w:rPr>
          <w:spacing w:val="-4"/>
        </w:rPr>
        <w:t>3/2566</w:t>
      </w:r>
      <w:r w:rsidRPr="003F4F84">
        <w:rPr>
          <w:spacing w:val="-4"/>
          <w:cs/>
        </w:rPr>
        <w:t xml:space="preserve"> ได้มีมติอนุมัติการคืนเงินลงทุนให้แก่ผู้ร่วมค้า เป็นจำนวนเงิน </w:t>
      </w:r>
      <w:r>
        <w:rPr>
          <w:spacing w:val="-4"/>
        </w:rPr>
        <w:t>23.54</w:t>
      </w:r>
      <w:r w:rsidRPr="003F4F84">
        <w:rPr>
          <w:spacing w:val="-4"/>
          <w:cs/>
        </w:rPr>
        <w:t xml:space="preserve"> ล้านบาท ซึ่งบริษัทได้รับคืนเงินลงทุนเป็นจำนวนเงิน </w:t>
      </w:r>
      <w:r>
        <w:rPr>
          <w:spacing w:val="-4"/>
        </w:rPr>
        <w:t>11.77</w:t>
      </w:r>
      <w:r w:rsidRPr="003F4F84">
        <w:rPr>
          <w:spacing w:val="-4"/>
          <w:cs/>
        </w:rPr>
        <w:t xml:space="preserve"> ล้านบาท ในเดือนตุลาคม </w:t>
      </w:r>
      <w:r>
        <w:rPr>
          <w:spacing w:val="-4"/>
        </w:rPr>
        <w:t>2566</w:t>
      </w:r>
    </w:p>
    <w:p w14:paraId="0C4193F2" w14:textId="77777777" w:rsidR="005F25DC" w:rsidRDefault="005F25DC" w:rsidP="00EF709B">
      <w:pPr>
        <w:spacing w:line="300" w:lineRule="atLeast"/>
        <w:ind w:left="1148" w:right="-222" w:firstLine="412"/>
        <w:jc w:val="thaiDistribute"/>
        <w:rPr>
          <w:spacing w:val="-4"/>
        </w:rPr>
      </w:pPr>
    </w:p>
    <w:p w14:paraId="1464F623" w14:textId="77777777" w:rsidR="005F25DC" w:rsidRDefault="005F25DC" w:rsidP="005F25DC">
      <w:pPr>
        <w:spacing w:line="300" w:lineRule="atLeast"/>
        <w:ind w:left="630" w:right="-222" w:firstLine="518"/>
        <w:jc w:val="thaiDistribute"/>
        <w:rPr>
          <w:rFonts w:ascii="Angsana New" w:hAnsi="Angsana New"/>
          <w:b/>
          <w:bCs/>
        </w:rPr>
      </w:pPr>
      <w:r w:rsidRPr="00E768FF">
        <w:rPr>
          <w:rFonts w:ascii="Angsana New" w:hAnsi="Angsana New"/>
          <w:b/>
          <w:bCs/>
          <w:cs/>
        </w:rPr>
        <w:lastRenderedPageBreak/>
        <w:t>กิจการร่วมค้า เมเจอร์ จอยน์ ฟิล์ม</w:t>
      </w:r>
      <w:r>
        <w:rPr>
          <w:rFonts w:ascii="Angsana New" w:hAnsi="Angsana New" w:hint="cs"/>
          <w:b/>
          <w:bCs/>
          <w:cs/>
        </w:rPr>
        <w:t xml:space="preserve"> </w:t>
      </w:r>
      <w:r w:rsidRPr="00E768FF">
        <w:rPr>
          <w:rFonts w:ascii="Angsana New" w:hAnsi="Angsana New"/>
          <w:b/>
          <w:bCs/>
          <w:cs/>
        </w:rPr>
        <w:t>และ บีอีซี เวิลด์</w:t>
      </w:r>
    </w:p>
    <w:p w14:paraId="28B926B8" w14:textId="67958F60" w:rsidR="00EF709B" w:rsidRDefault="005F25DC" w:rsidP="005F25DC">
      <w:pPr>
        <w:spacing w:line="300" w:lineRule="atLeast"/>
        <w:ind w:left="1148" w:right="-222" w:firstLine="412"/>
        <w:jc w:val="thaiDistribute"/>
        <w:rPr>
          <w:spacing w:val="-4"/>
        </w:rPr>
      </w:pPr>
      <w:r w:rsidRPr="005F25DC">
        <w:rPr>
          <w:spacing w:val="-4"/>
          <w:cs/>
        </w:rPr>
        <w:t xml:space="preserve">ในเดือนตุลาคม </w:t>
      </w:r>
      <w:r w:rsidRPr="005F25DC">
        <w:rPr>
          <w:spacing w:val="-4"/>
        </w:rPr>
        <w:t xml:space="preserve">2566 </w:t>
      </w:r>
      <w:r w:rsidRPr="005F25DC">
        <w:rPr>
          <w:spacing w:val="-4"/>
          <w:cs/>
        </w:rPr>
        <w:t xml:space="preserve">บริษัทได้ลงทุนในกิจการร่วมค้า เมเจอร์ จอยน์ ฟิล์ม และ บีอีซี เวิลด์ เป็นจำนวนเงิน </w:t>
      </w:r>
      <w:r w:rsidRPr="005F25DC">
        <w:rPr>
          <w:spacing w:val="-4"/>
        </w:rPr>
        <w:t xml:space="preserve">41.46 </w:t>
      </w:r>
      <w:r w:rsidRPr="005F25DC">
        <w:rPr>
          <w:spacing w:val="-4"/>
          <w:cs/>
        </w:rPr>
        <w:t xml:space="preserve">ล้านบาท จากมูลค่าการลงทุนของกิจการร่วมค้าทั้งสิ้น </w:t>
      </w:r>
      <w:r w:rsidRPr="005F25DC">
        <w:rPr>
          <w:spacing w:val="-4"/>
        </w:rPr>
        <w:t xml:space="preserve">82.92 </w:t>
      </w:r>
      <w:r w:rsidRPr="005F25DC">
        <w:rPr>
          <w:spacing w:val="-4"/>
          <w:cs/>
        </w:rPr>
        <w:t xml:space="preserve">ล้านบาท คิดเป็นสัดส่วนการลงทุนร้อยละ </w:t>
      </w:r>
      <w:r w:rsidRPr="005F25DC">
        <w:rPr>
          <w:spacing w:val="-4"/>
        </w:rPr>
        <w:t xml:space="preserve">50 </w:t>
      </w:r>
      <w:r w:rsidRPr="005F25DC">
        <w:rPr>
          <w:spacing w:val="-4"/>
          <w:cs/>
        </w:rPr>
        <w:t>โดยมีวัตถุประสงค์เพื่อผลิตภาพยนตร์</w:t>
      </w:r>
    </w:p>
    <w:p w14:paraId="734ADF3B" w14:textId="589775CF" w:rsidR="000D76B7" w:rsidRDefault="000D76B7" w:rsidP="000D76B7">
      <w:pPr>
        <w:spacing w:line="300" w:lineRule="atLeast"/>
        <w:ind w:left="1148" w:right="-222" w:firstLine="412"/>
        <w:jc w:val="thaiDistribute"/>
        <w:rPr>
          <w:spacing w:val="-4"/>
        </w:rPr>
      </w:pPr>
      <w:r>
        <w:rPr>
          <w:rFonts w:hint="cs"/>
          <w:spacing w:val="-4"/>
          <w:cs/>
        </w:rPr>
        <w:t xml:space="preserve">ในเดือนพฤษภาคม </w:t>
      </w:r>
      <w:r>
        <w:rPr>
          <w:spacing w:val="-4"/>
        </w:rPr>
        <w:t xml:space="preserve">2567 </w:t>
      </w:r>
      <w:r w:rsidRPr="0062700C">
        <w:rPr>
          <w:rFonts w:hint="cs"/>
          <w:spacing w:val="-4"/>
          <w:cs/>
        </w:rPr>
        <w:t xml:space="preserve">บริษัทได้รับคืนเงินลงทุนเป็นจำนวนเงิน </w:t>
      </w:r>
      <w:r>
        <w:rPr>
          <w:spacing w:val="-4"/>
        </w:rPr>
        <w:t>21.46</w:t>
      </w:r>
      <w:r w:rsidRPr="0062700C">
        <w:rPr>
          <w:spacing w:val="-4"/>
        </w:rPr>
        <w:t xml:space="preserve"> </w:t>
      </w:r>
      <w:r w:rsidRPr="0062700C">
        <w:rPr>
          <w:rFonts w:hint="cs"/>
          <w:spacing w:val="-4"/>
          <w:cs/>
        </w:rPr>
        <w:t>ล้านบาท</w:t>
      </w:r>
      <w:r>
        <w:rPr>
          <w:rFonts w:hint="cs"/>
          <w:spacing w:val="-4"/>
          <w:cs/>
        </w:rPr>
        <w:t xml:space="preserve"> ทั้งนี้สัดส่วนในการลงทุนของบริษัทไม่มีการเปลี่ยนแปลง</w:t>
      </w:r>
    </w:p>
    <w:p w14:paraId="6B632971" w14:textId="77777777" w:rsidR="005F25DC" w:rsidRPr="005F25DC" w:rsidRDefault="005F25DC" w:rsidP="00574C92">
      <w:pPr>
        <w:spacing w:line="300" w:lineRule="atLeast"/>
        <w:ind w:right="-222"/>
        <w:jc w:val="thaiDistribute"/>
        <w:rPr>
          <w:spacing w:val="-4"/>
          <w:sz w:val="10"/>
          <w:szCs w:val="10"/>
          <w:cs/>
        </w:rPr>
      </w:pPr>
    </w:p>
    <w:p w14:paraId="22165930" w14:textId="77777777" w:rsidR="003C5FC2" w:rsidRPr="0039029A" w:rsidRDefault="003C5FC2" w:rsidP="0039029A">
      <w:pPr>
        <w:tabs>
          <w:tab w:val="left" w:pos="360"/>
          <w:tab w:val="left" w:pos="900"/>
          <w:tab w:val="left" w:pos="1440"/>
        </w:tabs>
        <w:spacing w:line="168" w:lineRule="auto"/>
        <w:ind w:right="-222"/>
        <w:jc w:val="right"/>
        <w:outlineLvl w:val="0"/>
        <w:rPr>
          <w:rFonts w:ascii="Angsana New" w:hAnsi="Angsana New"/>
          <w:b/>
          <w:bCs/>
        </w:rPr>
      </w:pPr>
      <w:r w:rsidRPr="0039029A">
        <w:rPr>
          <w:rFonts w:ascii="Angsana New" w:hAnsi="Angsana New"/>
          <w:cs/>
        </w:rPr>
        <w:t xml:space="preserve">หน่วย </w:t>
      </w:r>
      <w:r w:rsidRPr="0039029A">
        <w:rPr>
          <w:rFonts w:ascii="Angsana New" w:hAnsi="Angsana New"/>
        </w:rPr>
        <w:t xml:space="preserve">: </w:t>
      </w:r>
      <w:r w:rsidRPr="0039029A">
        <w:rPr>
          <w:rFonts w:ascii="Angsana New" w:hAnsi="Angsana New" w:hint="cs"/>
          <w:cs/>
        </w:rPr>
        <w:t>พัน</w:t>
      </w:r>
      <w:r w:rsidRPr="0039029A">
        <w:rPr>
          <w:rFonts w:ascii="Angsana New" w:hAnsi="Angsana New"/>
          <w:cs/>
        </w:rPr>
        <w:t>บาท</w:t>
      </w:r>
    </w:p>
    <w:tbl>
      <w:tblPr>
        <w:tblW w:w="9860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66"/>
        <w:gridCol w:w="1574"/>
        <w:gridCol w:w="1304"/>
        <w:gridCol w:w="1306"/>
        <w:gridCol w:w="1305"/>
        <w:gridCol w:w="1305"/>
      </w:tblGrid>
      <w:tr w:rsidR="00355947" w:rsidRPr="0039029A" w14:paraId="15CE64C6" w14:textId="77777777" w:rsidTr="00826993">
        <w:trPr>
          <w:cantSplit/>
          <w:trHeight w:val="680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DCCB0" w14:textId="241CEE1A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การร่วมค้า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05599" w14:textId="2EEA207F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ประเภทกิจการ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EB0" w14:textId="77777777" w:rsidR="00355947" w:rsidRPr="0039029A" w:rsidRDefault="00355947" w:rsidP="00EC1D3A">
            <w:pPr>
              <w:spacing w:before="240" w:line="360" w:lineRule="auto"/>
              <w:jc w:val="center"/>
            </w:pPr>
            <w:r w:rsidRPr="0039029A">
              <w:rPr>
                <w:cs/>
              </w:rPr>
              <w:t>ทุนชำระแล้ว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F0F1" w14:textId="4DC8F1A0" w:rsidR="00355947" w:rsidRPr="0039029A" w:rsidRDefault="006617AF" w:rsidP="00EC1D3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เงินปันผล</w:t>
            </w:r>
          </w:p>
          <w:p w14:paraId="2F602093" w14:textId="1D0A5777" w:rsidR="00355947" w:rsidRPr="0039029A" w:rsidRDefault="00355947" w:rsidP="00EC1D3A">
            <w:pPr>
              <w:jc w:val="center"/>
              <w:rPr>
                <w:cs/>
              </w:rPr>
            </w:pPr>
            <w:r w:rsidRPr="0039029A">
              <w:rPr>
                <w:cs/>
              </w:rPr>
              <w:t>สำหรับงวด</w:t>
            </w:r>
            <w:r w:rsidRPr="0039029A">
              <w:t xml:space="preserve"> </w:t>
            </w:r>
            <w:r w:rsidR="00101E44">
              <w:t>6</w:t>
            </w:r>
            <w:r w:rsidRPr="0039029A">
              <w:t xml:space="preserve"> </w:t>
            </w:r>
            <w:r w:rsidRPr="0039029A">
              <w:rPr>
                <w:cs/>
              </w:rPr>
              <w:t>เดือน</w:t>
            </w:r>
          </w:p>
        </w:tc>
      </w:tr>
      <w:tr w:rsidR="00F44C7D" w:rsidRPr="0039029A" w14:paraId="79A9D21A" w14:textId="77777777" w:rsidTr="00CA74F1">
        <w:trPr>
          <w:cantSplit/>
          <w:trHeight w:val="283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0F7C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3C3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57BEC8" w14:textId="46451BAC" w:rsidR="00355947" w:rsidRPr="0039029A" w:rsidRDefault="00355947" w:rsidP="0068094B">
            <w:pPr>
              <w:ind w:left="-108" w:right="-118" w:firstLine="2"/>
              <w:jc w:val="center"/>
              <w:rPr>
                <w:highlight w:val="yellow"/>
              </w:rPr>
            </w:pPr>
            <w:r w:rsidRPr="0039029A">
              <w:t>3</w:t>
            </w:r>
            <w:r w:rsidR="00101E44">
              <w:t>0</w:t>
            </w:r>
            <w:r w:rsidRPr="0039029A">
              <w:rPr>
                <w:cs/>
              </w:rPr>
              <w:t xml:space="preserve"> ม</w:t>
            </w:r>
            <w:r w:rsidR="00101E44">
              <w:rPr>
                <w:rFonts w:hint="cs"/>
                <w:cs/>
              </w:rPr>
              <w:t>ิ</w:t>
            </w:r>
            <w:r w:rsidRPr="0039029A">
              <w:rPr>
                <w:cs/>
              </w:rPr>
              <w:t>.</w:t>
            </w:r>
            <w:r w:rsidR="00FA492B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Pr="0039029A">
              <w:rPr>
                <w:rFonts w:hint="cs"/>
                <w:cs/>
              </w:rPr>
              <w:t xml:space="preserve"> </w:t>
            </w:r>
            <w:r w:rsidRPr="0039029A">
              <w:t>256</w:t>
            </w:r>
            <w:r w:rsidR="00826993"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85CAF49" w14:textId="5C7EE671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ธ.ค. </w:t>
            </w:r>
            <w:r w:rsidR="0068094B" w:rsidRPr="0039029A">
              <w:t>256</w:t>
            </w:r>
            <w:r w:rsidR="00826993"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BD76C3" w14:textId="26BF1132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</w:t>
            </w:r>
            <w:r w:rsidR="00101E44">
              <w:t>0</w:t>
            </w:r>
            <w:r w:rsidRPr="0039029A">
              <w:rPr>
                <w:cs/>
              </w:rPr>
              <w:t xml:space="preserve"> ม</w:t>
            </w:r>
            <w:r w:rsidR="00101E44">
              <w:rPr>
                <w:rFonts w:hint="cs"/>
                <w:cs/>
              </w:rPr>
              <w:t>ิ</w:t>
            </w:r>
            <w:r w:rsidRPr="0039029A">
              <w:rPr>
                <w:cs/>
              </w:rPr>
              <w:t>.</w:t>
            </w:r>
            <w:r w:rsidR="00101E44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="0068094B" w:rsidRPr="0039029A">
              <w:rPr>
                <w:rFonts w:hint="cs"/>
                <w:cs/>
              </w:rPr>
              <w:t xml:space="preserve"> </w:t>
            </w:r>
            <w:r w:rsidR="0068094B" w:rsidRPr="0039029A">
              <w:t>256</w:t>
            </w:r>
            <w:r w:rsidR="00826993"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6A1D65F" w14:textId="452023B9" w:rsidR="00355947" w:rsidRPr="0039029A" w:rsidRDefault="0068094B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</w:t>
            </w:r>
            <w:r w:rsidR="007D17B3">
              <w:t>0</w:t>
            </w:r>
            <w:r w:rsidR="00355947" w:rsidRPr="0039029A">
              <w:rPr>
                <w:cs/>
              </w:rPr>
              <w:t xml:space="preserve"> </w:t>
            </w:r>
            <w:r w:rsidR="000272FA" w:rsidRPr="0039029A">
              <w:rPr>
                <w:rFonts w:hint="cs"/>
                <w:cs/>
              </w:rPr>
              <w:t>ม</w:t>
            </w:r>
            <w:r w:rsidR="007D17B3">
              <w:rPr>
                <w:rFonts w:hint="cs"/>
                <w:cs/>
              </w:rPr>
              <w:t>ิ</w:t>
            </w:r>
            <w:r w:rsidR="00355947" w:rsidRPr="0039029A">
              <w:rPr>
                <w:cs/>
              </w:rPr>
              <w:t>.</w:t>
            </w:r>
            <w:r w:rsidR="007D17B3">
              <w:rPr>
                <w:rFonts w:hint="cs"/>
                <w:cs/>
              </w:rPr>
              <w:t>ย</w:t>
            </w:r>
            <w:r w:rsidR="00355947" w:rsidRPr="0039029A">
              <w:rPr>
                <w:cs/>
              </w:rPr>
              <w:t xml:space="preserve">. </w:t>
            </w:r>
            <w:r w:rsidRPr="0039029A">
              <w:t>256</w:t>
            </w:r>
            <w:r w:rsidR="00826993">
              <w:t>6</w:t>
            </w:r>
          </w:p>
        </w:tc>
      </w:tr>
      <w:tr w:rsidR="00E331C6" w:rsidRPr="0039029A" w14:paraId="319EE8CE" w14:textId="77777777" w:rsidTr="00CA74F1">
        <w:trPr>
          <w:trHeight w:val="31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CC9B" w14:textId="77777777" w:rsidR="00E331C6" w:rsidRPr="00F44C7D" w:rsidRDefault="00E331C6" w:rsidP="00E331C6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F44C7D">
              <w:rPr>
                <w:spacing w:val="-10"/>
                <w:cs/>
              </w:rPr>
              <w:t>กิจการร่วมค้าภาพยนต</w:t>
            </w:r>
            <w:r w:rsidRPr="00F44C7D">
              <w:rPr>
                <w:rFonts w:hint="cs"/>
                <w:spacing w:val="-10"/>
                <w:cs/>
              </w:rPr>
              <w:t>ร์</w:t>
            </w:r>
            <w:r w:rsidRPr="00F44C7D">
              <w:rPr>
                <w:spacing w:val="-10"/>
                <w:cs/>
              </w:rPr>
              <w:t>บัวผันฟันยับ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E3AB5" w14:textId="77777777" w:rsidR="00E331C6" w:rsidRPr="0039029A" w:rsidRDefault="00E331C6" w:rsidP="00E331C6">
            <w:pPr>
              <w:spacing w:line="228" w:lineRule="auto"/>
              <w:jc w:val="center"/>
            </w:pPr>
            <w:r w:rsidRPr="0039029A">
              <w:rPr>
                <w:cs/>
              </w:rPr>
              <w:t>ผลิต</w:t>
            </w:r>
            <w:r w:rsidRPr="0039029A">
              <w:rPr>
                <w:rFonts w:hint="cs"/>
                <w:cs/>
              </w:rPr>
              <w:t>ภาพยนตร์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EF557CE" w14:textId="4D5B42C2" w:rsidR="00E331C6" w:rsidRPr="00530954" w:rsidRDefault="003928FB" w:rsidP="00E331C6">
            <w:pPr>
              <w:tabs>
                <w:tab w:val="decimal" w:pos="964"/>
              </w:tabs>
              <w:ind w:right="-138" w:firstLine="2"/>
              <w:jc w:val="both"/>
            </w:pPr>
            <w:r w:rsidRPr="003928FB">
              <w:rPr>
                <w:rFonts w:hint="cs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35365134" w14:textId="0F828328" w:rsidR="00E331C6" w:rsidRPr="0039029A" w:rsidRDefault="003928FB" w:rsidP="00E331C6">
            <w:pPr>
              <w:tabs>
                <w:tab w:val="decimal" w:pos="964"/>
              </w:tabs>
              <w:ind w:right="-138" w:firstLine="2"/>
              <w:jc w:val="both"/>
            </w:pPr>
            <w:r w:rsidRPr="003928FB">
              <w:rPr>
                <w:rFonts w:hint="cs"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FD609C9" w14:textId="3053DBBA" w:rsidR="00E331C6" w:rsidRPr="0039029A" w:rsidRDefault="005B6EDB" w:rsidP="00E331C6">
            <w:pPr>
              <w:tabs>
                <w:tab w:val="decimal" w:pos="964"/>
              </w:tabs>
              <w:ind w:right="-138" w:firstLine="2"/>
              <w:jc w:val="both"/>
            </w:pPr>
            <w:r>
              <w:t>5,000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0096BB5F" w14:textId="6192D14B" w:rsidR="00E331C6" w:rsidRPr="0039029A" w:rsidRDefault="00E331C6" w:rsidP="00E331C6">
            <w:pPr>
              <w:ind w:left="-108" w:right="-118" w:firstLine="2"/>
              <w:jc w:val="center"/>
            </w:pPr>
            <w:r w:rsidRPr="0039029A">
              <w:rPr>
                <w:cs/>
              </w:rPr>
              <w:t>-</w:t>
            </w:r>
          </w:p>
        </w:tc>
      </w:tr>
      <w:tr w:rsidR="00E331C6" w:rsidRPr="0039029A" w14:paraId="70D7761F" w14:textId="77777777" w:rsidTr="00CA74F1">
        <w:trPr>
          <w:trHeight w:val="311"/>
        </w:trPr>
        <w:tc>
          <w:tcPr>
            <w:tcW w:w="3066" w:type="dxa"/>
            <w:tcBorders>
              <w:left w:val="single" w:sz="4" w:space="0" w:color="auto"/>
              <w:right w:val="single" w:sz="4" w:space="0" w:color="auto"/>
            </w:tcBorders>
          </w:tcPr>
          <w:p w14:paraId="25190DE1" w14:textId="0D0E5EC7" w:rsidR="00E331C6" w:rsidRPr="00F44C7D" w:rsidRDefault="00E331C6" w:rsidP="00E331C6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14:paraId="4D36427C" w14:textId="77777777" w:rsidR="00E331C6" w:rsidRPr="0039029A" w:rsidRDefault="00E331C6" w:rsidP="00E331C6">
            <w:pPr>
              <w:spacing w:line="228" w:lineRule="auto"/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dashed" w:sz="4" w:space="0" w:color="auto"/>
            </w:tcBorders>
          </w:tcPr>
          <w:p w14:paraId="35A16F68" w14:textId="77777777" w:rsidR="00E331C6" w:rsidRPr="00F42128" w:rsidRDefault="00E331C6" w:rsidP="00E331C6">
            <w:pPr>
              <w:tabs>
                <w:tab w:val="decimal" w:pos="964"/>
              </w:tabs>
              <w:ind w:right="-138" w:firstLine="2"/>
              <w:jc w:val="both"/>
              <w:rPr>
                <w:highlight w:val="yellow"/>
              </w:rPr>
            </w:pPr>
          </w:p>
        </w:tc>
        <w:tc>
          <w:tcPr>
            <w:tcW w:w="1306" w:type="dxa"/>
            <w:tcBorders>
              <w:left w:val="dashed" w:sz="4" w:space="0" w:color="auto"/>
              <w:right w:val="single" w:sz="4" w:space="0" w:color="auto"/>
            </w:tcBorders>
          </w:tcPr>
          <w:p w14:paraId="0D3BB2E4" w14:textId="77777777" w:rsidR="00E331C6" w:rsidRPr="0039029A" w:rsidRDefault="00E331C6" w:rsidP="00E331C6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dashed" w:sz="4" w:space="0" w:color="auto"/>
            </w:tcBorders>
          </w:tcPr>
          <w:p w14:paraId="464A7A98" w14:textId="77777777" w:rsidR="00E331C6" w:rsidRPr="0039029A" w:rsidRDefault="00E331C6" w:rsidP="00E331C6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dashed" w:sz="4" w:space="0" w:color="auto"/>
              <w:right w:val="single" w:sz="4" w:space="0" w:color="auto"/>
            </w:tcBorders>
          </w:tcPr>
          <w:p w14:paraId="324DE1AD" w14:textId="77777777" w:rsidR="00E331C6" w:rsidRPr="0039029A" w:rsidRDefault="00E331C6" w:rsidP="00E331C6">
            <w:pPr>
              <w:ind w:left="-108" w:right="-118" w:firstLine="2"/>
              <w:jc w:val="center"/>
              <w:rPr>
                <w:cs/>
              </w:rPr>
            </w:pPr>
          </w:p>
        </w:tc>
      </w:tr>
      <w:tr w:rsidR="00E331C6" w:rsidRPr="0039029A" w14:paraId="3C34903C" w14:textId="77777777" w:rsidTr="00CA74F1">
        <w:trPr>
          <w:trHeight w:val="311"/>
        </w:trPr>
        <w:tc>
          <w:tcPr>
            <w:tcW w:w="3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F4E" w14:textId="7B56AFA9" w:rsidR="00E331C6" w:rsidRPr="00F44C7D" w:rsidRDefault="00E331C6" w:rsidP="00E331C6">
            <w:pPr>
              <w:spacing w:line="228" w:lineRule="auto"/>
              <w:ind w:left="-18" w:right="-95" w:firstLine="246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BEF" w14:textId="3618A966" w:rsidR="00E331C6" w:rsidRPr="0039029A" w:rsidRDefault="00E331C6" w:rsidP="00E331C6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ผลิตภาพยนตร์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26E6F8B" w14:textId="2AB25F5C" w:rsidR="00E331C6" w:rsidRPr="00C66A06" w:rsidRDefault="00C66A06" w:rsidP="00E331C6">
            <w:pPr>
              <w:tabs>
                <w:tab w:val="decimal" w:pos="964"/>
              </w:tabs>
              <w:ind w:right="-138" w:firstLine="2"/>
              <w:jc w:val="both"/>
            </w:pPr>
            <w:r>
              <w:t>40</w:t>
            </w:r>
            <w:r w:rsidR="00E331C6" w:rsidRPr="00C66A06">
              <w:t>,</w:t>
            </w:r>
            <w:r>
              <w:t>000</w:t>
            </w:r>
          </w:p>
        </w:tc>
        <w:tc>
          <w:tcPr>
            <w:tcW w:w="130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1B9FAAA" w14:textId="7E000F7B" w:rsidR="00E331C6" w:rsidRPr="0039029A" w:rsidRDefault="00E331C6" w:rsidP="00E331C6">
            <w:pPr>
              <w:tabs>
                <w:tab w:val="decimal" w:pos="964"/>
              </w:tabs>
              <w:ind w:right="-138" w:firstLine="2"/>
              <w:jc w:val="both"/>
            </w:pPr>
            <w:r>
              <w:t>82,920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6D23D6C" w14:textId="69BCA607" w:rsidR="00E331C6" w:rsidRPr="0039029A" w:rsidRDefault="005B6EDB" w:rsidP="005B6EDB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10,000</w:t>
            </w:r>
          </w:p>
        </w:tc>
        <w:tc>
          <w:tcPr>
            <w:tcW w:w="1305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A8B4721" w14:textId="42EA0DB7" w:rsidR="00E331C6" w:rsidRPr="0039029A" w:rsidRDefault="00E331C6" w:rsidP="00E331C6">
            <w:pPr>
              <w:ind w:left="-108" w:right="-118" w:firstLine="2"/>
              <w:jc w:val="center"/>
              <w:rPr>
                <w:cs/>
              </w:rPr>
            </w:pPr>
            <w:r>
              <w:t>-</w:t>
            </w:r>
          </w:p>
        </w:tc>
      </w:tr>
      <w:tr w:rsidR="00E331C6" w:rsidRPr="0039029A" w14:paraId="233C9507" w14:textId="77777777" w:rsidTr="00CA74F1">
        <w:trPr>
          <w:trHeight w:val="311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53C" w14:textId="636B6466" w:rsidR="00E331C6" w:rsidRPr="0039029A" w:rsidRDefault="00E331C6" w:rsidP="00E331C6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93618CC" w14:textId="4D0ACCCB" w:rsidR="00E331C6" w:rsidRPr="00C66A06" w:rsidRDefault="00C66A06" w:rsidP="00E331C6">
            <w:pPr>
              <w:tabs>
                <w:tab w:val="decimal" w:pos="964"/>
              </w:tabs>
              <w:ind w:right="-138" w:firstLine="2"/>
              <w:jc w:val="both"/>
            </w:pPr>
            <w:r>
              <w:t>40</w:t>
            </w:r>
            <w:r w:rsidR="00E331C6" w:rsidRPr="00C66A06">
              <w:t>,</w:t>
            </w:r>
            <w: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B61EDD9" w14:textId="4EAE7344" w:rsidR="00E331C6" w:rsidRPr="0039029A" w:rsidRDefault="00E331C6" w:rsidP="00E331C6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83,020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EE9052" w14:textId="1B9B90FE" w:rsidR="00E331C6" w:rsidRPr="0039029A" w:rsidRDefault="005B6EDB" w:rsidP="00E331C6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15,000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23889C" w14:textId="7CAFE72F" w:rsidR="00E331C6" w:rsidRPr="0039029A" w:rsidRDefault="00E331C6" w:rsidP="00E331C6">
            <w:pPr>
              <w:ind w:left="-108" w:right="-118" w:firstLine="2"/>
              <w:jc w:val="center"/>
              <w:rPr>
                <w:cs/>
              </w:rPr>
            </w:pPr>
            <w:r>
              <w:t>-</w:t>
            </w:r>
          </w:p>
        </w:tc>
      </w:tr>
    </w:tbl>
    <w:p w14:paraId="3855F0A4" w14:textId="77777777" w:rsidR="003C5FC2" w:rsidRPr="00707C3B" w:rsidRDefault="003C5FC2" w:rsidP="003C5FC2">
      <w:pPr>
        <w:spacing w:line="300" w:lineRule="atLeast"/>
        <w:ind w:right="-28"/>
        <w:rPr>
          <w:b/>
          <w:bCs/>
          <w:sz w:val="10"/>
          <w:szCs w:val="10"/>
        </w:rPr>
      </w:pPr>
    </w:p>
    <w:p w14:paraId="654EFA8E" w14:textId="30309312" w:rsidR="00BD59D5" w:rsidRPr="00B95115" w:rsidRDefault="003C5FC2" w:rsidP="0039029A">
      <w:pPr>
        <w:spacing w:line="300" w:lineRule="atLeast"/>
        <w:ind w:left="630" w:right="-222" w:firstLine="518"/>
        <w:jc w:val="thaiDistribute"/>
      </w:pPr>
      <w:r w:rsidRPr="00154E69">
        <w:rPr>
          <w:rFonts w:hint="cs"/>
          <w:spacing w:val="-4"/>
          <w:cs/>
        </w:rPr>
        <w:t>งบการเงินของ</w:t>
      </w:r>
      <w:r w:rsidR="0042184A" w:rsidRPr="00154E69">
        <w:rPr>
          <w:rFonts w:hint="cs"/>
          <w:spacing w:val="-4"/>
          <w:cs/>
        </w:rPr>
        <w:t>กิจ</w:t>
      </w:r>
      <w:r w:rsidRPr="00154E69">
        <w:rPr>
          <w:rFonts w:hint="cs"/>
          <w:spacing w:val="-4"/>
          <w:cs/>
        </w:rPr>
        <w:t>การร่วมค้า</w:t>
      </w:r>
      <w:r w:rsidR="00816049" w:rsidRPr="00154E69">
        <w:rPr>
          <w:rFonts w:hint="cs"/>
          <w:spacing w:val="-4"/>
          <w:cs/>
        </w:rPr>
        <w:t>ภาพยนตร์บัวผันฟันยับ</w:t>
      </w:r>
      <w:r w:rsidR="00C1278C" w:rsidRPr="00154E69">
        <w:rPr>
          <w:spacing w:val="-4"/>
        </w:rPr>
        <w:t xml:space="preserve"> </w:t>
      </w:r>
      <w:r w:rsidR="00C1278C" w:rsidRPr="00154E69">
        <w:rPr>
          <w:rFonts w:hint="cs"/>
          <w:spacing w:val="-4"/>
          <w:cs/>
        </w:rPr>
        <w:t>และกิจการร่วมค้า เมเจอร์ จอยน์ ฟิล์ม และ บีอีซี เวิลด์</w:t>
      </w:r>
      <w:r w:rsidR="00C1278C" w:rsidRPr="00154E69">
        <w:rPr>
          <w:spacing w:val="-4"/>
          <w:cs/>
        </w:rPr>
        <w:br/>
      </w:r>
      <w:r w:rsidRPr="00154E69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ที่นำมาใช้ในการบันทึกบัญชีเงินลงทุนตามวิธีส่วนได้เสียในงบการเงินระหว่างกาลรวม </w:t>
      </w:r>
      <w:r w:rsidRPr="00154E69">
        <w:rPr>
          <w:rFonts w:hint="cs"/>
          <w:cs/>
        </w:rPr>
        <w:t xml:space="preserve">ณ วันที่ </w:t>
      </w:r>
      <w:r w:rsidRPr="00154E69">
        <w:t>3</w:t>
      </w:r>
      <w:r w:rsidR="00CB75B7" w:rsidRPr="00154E69">
        <w:t>0</w:t>
      </w:r>
      <w:r w:rsidRPr="00154E69">
        <w:t xml:space="preserve"> </w:t>
      </w:r>
      <w:r w:rsidR="00CB75B7" w:rsidRPr="00154E69">
        <w:rPr>
          <w:rFonts w:hint="cs"/>
          <w:cs/>
        </w:rPr>
        <w:t>มิถุนายน</w:t>
      </w:r>
      <w:r w:rsidRPr="00154E69">
        <w:rPr>
          <w:rFonts w:hint="cs"/>
          <w:cs/>
        </w:rPr>
        <w:t xml:space="preserve"> </w:t>
      </w:r>
      <w:r w:rsidRPr="00154E69">
        <w:t>256</w:t>
      </w:r>
      <w:r w:rsidR="00AB2E9D" w:rsidRPr="00154E69">
        <w:t>7</w:t>
      </w:r>
      <w:r w:rsidRPr="00154E69">
        <w:t xml:space="preserve"> </w:t>
      </w:r>
      <w:r w:rsidRPr="00154E69">
        <w:rPr>
          <w:rFonts w:hint="cs"/>
          <w:cs/>
        </w:rPr>
        <w:t>รวมถึงส่วนได้เสียที่บันทึกในงบกำไรขาดทุนรวมสำหรับงวด</w:t>
      </w:r>
      <w:r w:rsidR="004478D5" w:rsidRPr="00154E69">
        <w:rPr>
          <w:rFonts w:hint="cs"/>
          <w:cs/>
        </w:rPr>
        <w:t>หก</w:t>
      </w:r>
      <w:r w:rsidRPr="00154E69">
        <w:rPr>
          <w:rFonts w:hint="cs"/>
          <w:cs/>
        </w:rPr>
        <w:t>เดือนสิ้นสุดวันที่</w:t>
      </w:r>
      <w:r w:rsidR="00816049" w:rsidRPr="00154E69">
        <w:rPr>
          <w:rFonts w:hint="cs"/>
          <w:cs/>
        </w:rPr>
        <w:t xml:space="preserve"> </w:t>
      </w:r>
      <w:r w:rsidRPr="00154E69">
        <w:t>3</w:t>
      </w:r>
      <w:r w:rsidR="00CB75B7" w:rsidRPr="00154E69">
        <w:t>0</w:t>
      </w:r>
      <w:r w:rsidRPr="00154E69">
        <w:t xml:space="preserve"> </w:t>
      </w:r>
      <w:r w:rsidR="001F1F71" w:rsidRPr="00154E69">
        <w:rPr>
          <w:rFonts w:hint="cs"/>
          <w:cs/>
        </w:rPr>
        <w:t>ม</w:t>
      </w:r>
      <w:r w:rsidR="00CB75B7" w:rsidRPr="00154E69">
        <w:rPr>
          <w:rFonts w:hint="cs"/>
          <w:cs/>
        </w:rPr>
        <w:t>ิถุนายน</w:t>
      </w:r>
      <w:r w:rsidRPr="00154E69">
        <w:rPr>
          <w:rFonts w:hint="cs"/>
          <w:cs/>
        </w:rPr>
        <w:t xml:space="preserve"> </w:t>
      </w:r>
      <w:r w:rsidRPr="00154E69">
        <w:t>256</w:t>
      </w:r>
      <w:r w:rsidR="00AB2E9D" w:rsidRPr="00154E69">
        <w:t>7</w:t>
      </w:r>
      <w:r w:rsidRPr="00154E69">
        <w:rPr>
          <w:rFonts w:hint="cs"/>
          <w:cs/>
        </w:rPr>
        <w:t xml:space="preserve"> </w:t>
      </w:r>
      <w:r w:rsidR="006274BB" w:rsidRPr="00154E69">
        <w:rPr>
          <w:rFonts w:hint="cs"/>
          <w:cs/>
        </w:rPr>
        <w:t xml:space="preserve">และ </w:t>
      </w:r>
      <w:r w:rsidR="006274BB" w:rsidRPr="00154E69">
        <w:t>2566</w:t>
      </w:r>
      <w:r w:rsidR="006274BB" w:rsidRPr="00154E69">
        <w:rPr>
          <w:rFonts w:hint="cs"/>
          <w:cs/>
        </w:rPr>
        <w:t xml:space="preserve"> </w:t>
      </w:r>
      <w:r w:rsidRPr="00154E69">
        <w:rPr>
          <w:rFonts w:hint="cs"/>
          <w:cs/>
        </w:rPr>
        <w:t>ถือตามข้อมูลของผู้บริหาร ซึ่งยังไม่ได้ผ่านการสอบทานโดยผู้สอบบัญชี</w:t>
      </w:r>
    </w:p>
    <w:p w14:paraId="501464C2" w14:textId="77777777" w:rsidR="00F9216F" w:rsidRDefault="00F9216F" w:rsidP="00F9216F">
      <w:pPr>
        <w:spacing w:line="300" w:lineRule="atLeast"/>
        <w:ind w:left="630" w:right="-222" w:firstLine="518"/>
        <w:jc w:val="thaiDistribute"/>
        <w:rPr>
          <w:spacing w:val="-4"/>
        </w:rPr>
      </w:pPr>
    </w:p>
    <w:p w14:paraId="3F707B01" w14:textId="77777777" w:rsidR="00C1278C" w:rsidRDefault="00C1278C" w:rsidP="00F9216F">
      <w:pPr>
        <w:spacing w:line="300" w:lineRule="atLeast"/>
        <w:ind w:left="630" w:right="-222" w:firstLine="518"/>
        <w:jc w:val="thaiDistribute"/>
        <w:rPr>
          <w:spacing w:val="-4"/>
        </w:rPr>
      </w:pPr>
    </w:p>
    <w:p w14:paraId="7ACDBC7E" w14:textId="77777777" w:rsidR="00C1278C" w:rsidRDefault="00C1278C" w:rsidP="00F9216F">
      <w:pPr>
        <w:spacing w:line="300" w:lineRule="atLeast"/>
        <w:ind w:left="630" w:right="-222" w:firstLine="518"/>
        <w:jc w:val="thaiDistribute"/>
        <w:rPr>
          <w:spacing w:val="-4"/>
        </w:rPr>
      </w:pPr>
    </w:p>
    <w:p w14:paraId="42F4F36A" w14:textId="77777777" w:rsidR="00C1278C" w:rsidRDefault="00C1278C" w:rsidP="00F9216F">
      <w:pPr>
        <w:spacing w:line="300" w:lineRule="atLeast"/>
        <w:ind w:left="630" w:right="-222" w:firstLine="518"/>
        <w:jc w:val="thaiDistribute"/>
      </w:pPr>
    </w:p>
    <w:p w14:paraId="3E76DAF9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607A0E24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74B986D5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3BF78600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20ED1BF7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6C7DED5C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64606A65" w14:textId="77777777" w:rsidR="00F9216F" w:rsidRPr="000A5306" w:rsidRDefault="00F9216F" w:rsidP="00F9216F">
      <w:pPr>
        <w:spacing w:line="300" w:lineRule="atLeast"/>
        <w:ind w:left="630" w:right="-222" w:firstLine="518"/>
        <w:jc w:val="thaiDistribute"/>
      </w:pPr>
    </w:p>
    <w:p w14:paraId="02809970" w14:textId="77777777" w:rsidR="00815EF1" w:rsidRDefault="00815EF1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31E4FF58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4B254243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77777EEC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2E688A65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1BC5CAC3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37F9340B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3B41A5C3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4E2FE84F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7CCAA5B3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6639FA40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5E4AD0D4" w14:textId="77777777" w:rsidR="00F9216F" w:rsidRPr="00707C3B" w:rsidRDefault="00F9216F" w:rsidP="003043B9">
      <w:pPr>
        <w:spacing w:line="160" w:lineRule="atLeast"/>
        <w:ind w:right="-28"/>
        <w:jc w:val="thaiDistribute"/>
        <w:rPr>
          <w:b/>
          <w:bCs/>
          <w:sz w:val="10"/>
          <w:szCs w:val="10"/>
        </w:rPr>
      </w:pPr>
    </w:p>
    <w:bookmarkEnd w:id="2"/>
    <w:p w14:paraId="7407809D" w14:textId="0D8161BF" w:rsidR="004177DC" w:rsidRPr="00A370CE" w:rsidRDefault="004177DC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A370CE">
        <w:rPr>
          <w:rFonts w:hint="cs"/>
          <w:b/>
          <w:bCs/>
          <w:cs/>
        </w:rPr>
        <w:lastRenderedPageBreak/>
        <w:t>อาคารและอุปกรณ์</w:t>
      </w:r>
    </w:p>
    <w:p w14:paraId="1CADFF02" w14:textId="77777777" w:rsidR="004177DC" w:rsidRPr="00AD3B4C" w:rsidRDefault="004177DC" w:rsidP="004177DC">
      <w:pPr>
        <w:spacing w:line="300" w:lineRule="atLeast"/>
        <w:ind w:left="630" w:right="-311"/>
        <w:rPr>
          <w:b/>
          <w:bCs/>
          <w:sz w:val="20"/>
          <w:szCs w:val="20"/>
        </w:rPr>
      </w:pP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547"/>
        <w:gridCol w:w="2452"/>
      </w:tblGrid>
      <w:tr w:rsidR="004177DC" w:rsidRPr="00864B27" w14:paraId="4474C2F3" w14:textId="77777777" w:rsidTr="00DA17FA">
        <w:tc>
          <w:tcPr>
            <w:tcW w:w="4719" w:type="dxa"/>
            <w:vMerge w:val="restart"/>
            <w:vAlign w:val="center"/>
          </w:tcPr>
          <w:p w14:paraId="64AB24D0" w14:textId="77777777" w:rsidR="004177DC" w:rsidRPr="00C41215" w:rsidRDefault="004177DC" w:rsidP="00EC1D3A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999" w:type="dxa"/>
            <w:gridSpan w:val="2"/>
          </w:tcPr>
          <w:p w14:paraId="14B0247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4177DC" w:rsidRPr="00864B27" w14:paraId="1D2BCB97" w14:textId="77777777" w:rsidTr="00034ABD">
        <w:tc>
          <w:tcPr>
            <w:tcW w:w="4719" w:type="dxa"/>
            <w:vMerge/>
          </w:tcPr>
          <w:p w14:paraId="4E67C190" w14:textId="77777777" w:rsidR="004177DC" w:rsidRPr="00C41215" w:rsidRDefault="004177DC" w:rsidP="00EC1D3A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  <w:tcBorders>
              <w:right w:val="dashed" w:sz="4" w:space="0" w:color="auto"/>
            </w:tcBorders>
          </w:tcPr>
          <w:p w14:paraId="7D79909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52" w:type="dxa"/>
            <w:tcBorders>
              <w:left w:val="dashed" w:sz="4" w:space="0" w:color="auto"/>
            </w:tcBorders>
            <w:vAlign w:val="center"/>
          </w:tcPr>
          <w:p w14:paraId="3BADFF66" w14:textId="77777777" w:rsidR="004177DC" w:rsidRPr="00C41215" w:rsidRDefault="004177DC" w:rsidP="00EC1D3A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4177DC" w:rsidRPr="00864B27" w14:paraId="2C8FF1B3" w14:textId="77777777" w:rsidTr="00034ABD">
        <w:tc>
          <w:tcPr>
            <w:tcW w:w="4719" w:type="dxa"/>
            <w:tcBorders>
              <w:bottom w:val="nil"/>
            </w:tcBorders>
            <w:vAlign w:val="center"/>
          </w:tcPr>
          <w:p w14:paraId="342E2A09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  <w:right w:val="dashed" w:sz="4" w:space="0" w:color="auto"/>
            </w:tcBorders>
          </w:tcPr>
          <w:p w14:paraId="6A0F6E5D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tcBorders>
              <w:left w:val="dashed" w:sz="4" w:space="0" w:color="auto"/>
              <w:bottom w:val="nil"/>
            </w:tcBorders>
          </w:tcPr>
          <w:p w14:paraId="6D09D07B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4177DC" w:rsidRPr="00864B27" w14:paraId="7C08FA5A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3832FA" w14:textId="4A8CD0DC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C70015"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6C085737" w14:textId="7600FA5E" w:rsidR="004177DC" w:rsidRPr="00C41215" w:rsidRDefault="004177D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</w:t>
            </w:r>
            <w:r w:rsidR="00C70015">
              <w:rPr>
                <w:rFonts w:ascii="Angsana New" w:hAnsi="Angsana New" w:cs="Angsana New"/>
              </w:rPr>
              <w:t>217</w:t>
            </w:r>
            <w:r w:rsidRPr="00C41215">
              <w:rPr>
                <w:rFonts w:ascii="Angsana New" w:hAnsi="Angsana New" w:cs="Angsana New"/>
              </w:rPr>
              <w:t>,</w:t>
            </w:r>
            <w:r w:rsidR="00C70015">
              <w:rPr>
                <w:rFonts w:ascii="Angsana New" w:hAnsi="Angsana New" w:cs="Angsana New"/>
              </w:rPr>
              <w:t>913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1706D43E" w14:textId="6A1AE500" w:rsidR="004177DC" w:rsidRPr="00C41215" w:rsidRDefault="00C70015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260</w:t>
            </w:r>
            <w:r w:rsidR="004177DC" w:rsidRPr="00C4121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422</w:t>
            </w:r>
          </w:p>
        </w:tc>
      </w:tr>
      <w:tr w:rsidR="004177DC" w:rsidRPr="00864B27" w14:paraId="1F6A0102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7958DC" w14:textId="4C2A3011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6D52EE06" w14:textId="6913057F" w:rsidR="004177DC" w:rsidRPr="00482A20" w:rsidRDefault="00B225C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95,511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218250FF" w14:textId="69C9247A" w:rsidR="004177DC" w:rsidRPr="00DD1206" w:rsidRDefault="0034620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10,916</w:t>
            </w:r>
          </w:p>
        </w:tc>
      </w:tr>
      <w:tr w:rsidR="00B225CB" w:rsidRPr="00864B27" w14:paraId="1BBA88BB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3D749EFF" w14:textId="4FA21B13" w:rsidR="00B225CB" w:rsidRPr="00C41215" w:rsidRDefault="00B225CB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ตัดเป็นค่าใช้จ่าย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3E04792C" w14:textId="09E757BB" w:rsidR="00B225CB" w:rsidRDefault="009C168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(500)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4CA97356" w14:textId="0B1D5D08" w:rsidR="00B225CB" w:rsidRDefault="009C168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55689152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0B5704F" w14:textId="6D45CB4D" w:rsidR="004177DC" w:rsidRPr="002763B3" w:rsidRDefault="00226D44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</w:t>
            </w:r>
            <w:r w:rsidR="004177DC" w:rsidRPr="002763B3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0BA26496" w14:textId="74D18816" w:rsidR="004177DC" w:rsidRPr="00482A20" w:rsidRDefault="009C168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(8,876)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FF998D2" w14:textId="762AE1E0" w:rsidR="004177DC" w:rsidRPr="00DD1206" w:rsidRDefault="0034620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(8,86</w:t>
            </w:r>
            <w:r w:rsidR="00A70BB6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4177DC" w:rsidRPr="00864B27" w14:paraId="567D6E44" w14:textId="77777777" w:rsidTr="00034ABD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279BD952" w14:textId="08A6CFFF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</w:t>
            </w:r>
            <w:r w:rsidR="00437F0D">
              <w:rPr>
                <w:rFonts w:ascii="Angsana New" w:hAnsi="Angsana New" w:cs="Angsana New"/>
              </w:rPr>
              <w:t>0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="008C630D" w:rsidRPr="002763B3">
              <w:rPr>
                <w:rFonts w:ascii="Angsana New" w:hAnsi="Angsana New" w:cs="Angsana New" w:hint="cs"/>
                <w:cs/>
              </w:rPr>
              <w:t>ม</w:t>
            </w:r>
            <w:r w:rsidR="00437F0D">
              <w:rPr>
                <w:rFonts w:ascii="Angsana New" w:hAnsi="Angsana New" w:cs="Angsana New" w:hint="cs"/>
                <w:cs/>
              </w:rPr>
              <w:t>ิถุนายน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Pr="002763B3">
              <w:rPr>
                <w:rFonts w:ascii="Angsana New" w:hAnsi="Angsana New" w:cs="Angsana New"/>
              </w:rPr>
              <w:t>256</w:t>
            </w:r>
            <w:r w:rsidR="00C70015" w:rsidRPr="002763B3"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0ECF329" w14:textId="3204CA67" w:rsidR="004177DC" w:rsidRPr="0038498B" w:rsidRDefault="009C168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1,304,048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3D39339A" w14:textId="323062F7" w:rsidR="004177DC" w:rsidRPr="00DD1206" w:rsidRDefault="0034620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262,47</w:t>
            </w:r>
            <w:r w:rsidR="00A70BB6">
              <w:rPr>
                <w:rFonts w:ascii="Angsana New" w:hAnsi="Angsana New" w:cs="Angsana New"/>
              </w:rPr>
              <w:t>4</w:t>
            </w:r>
          </w:p>
        </w:tc>
      </w:tr>
      <w:tr w:rsidR="004177DC" w:rsidRPr="00864B27" w14:paraId="4BB454C4" w14:textId="77777777" w:rsidTr="00034ABD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24FBFFF2" w14:textId="77777777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296A733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89949E3" w14:textId="77777777" w:rsidR="004177DC" w:rsidRPr="00DD1206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4177DC" w:rsidRPr="00864B27" w14:paraId="5D6A8DF1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024D218" w14:textId="26742361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 w:rsidR="00C70015" w:rsidRPr="002763B3"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7F9CDC53" w14:textId="468955A6" w:rsidR="004177DC" w:rsidRPr="00C41215" w:rsidRDefault="00C70015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983</w:t>
            </w:r>
            <w:r w:rsidR="004177D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644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3FBD54CA" w14:textId="10479A11" w:rsidR="004177DC" w:rsidRPr="00DD1206" w:rsidRDefault="00A370CE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DD1206">
              <w:rPr>
                <w:rFonts w:ascii="Angsana New" w:hAnsi="Angsana New" w:cs="Angsana New"/>
              </w:rPr>
              <w:t>1</w:t>
            </w:r>
            <w:r w:rsidR="00C70015">
              <w:rPr>
                <w:rFonts w:ascii="Angsana New" w:hAnsi="Angsana New" w:cs="Angsana New"/>
              </w:rPr>
              <w:t>98</w:t>
            </w:r>
            <w:r w:rsidR="004177DC" w:rsidRPr="00DD1206">
              <w:rPr>
                <w:rFonts w:ascii="Angsana New" w:hAnsi="Angsana New" w:cs="Angsana New"/>
              </w:rPr>
              <w:t>,</w:t>
            </w:r>
            <w:r w:rsidR="00C70015">
              <w:rPr>
                <w:rFonts w:ascii="Angsana New" w:hAnsi="Angsana New" w:cs="Angsana New"/>
              </w:rPr>
              <w:t>461</w:t>
            </w:r>
          </w:p>
        </w:tc>
      </w:tr>
      <w:tr w:rsidR="004177DC" w:rsidRPr="00864B27" w14:paraId="4D409270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BD4381B" w14:textId="15854315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="00917D40" w:rsidRPr="002763B3">
              <w:rPr>
                <w:rFonts w:ascii="Angsana New" w:hAnsi="Angsana New" w:cs="Angsana New" w:hint="cs"/>
                <w:cs/>
              </w:rPr>
              <w:t>ในระหว่าง</w:t>
            </w:r>
            <w:r w:rsidRPr="002763B3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777950AD" w14:textId="5A2F8ED1" w:rsidR="004177DC" w:rsidRPr="00482A20" w:rsidRDefault="009C168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34,536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0418FA22" w14:textId="6796F1AA" w:rsidR="004177DC" w:rsidRPr="00DD1206" w:rsidRDefault="0034620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7,286</w:t>
            </w:r>
          </w:p>
        </w:tc>
      </w:tr>
      <w:tr w:rsidR="00226D44" w:rsidRPr="00864B27" w14:paraId="469594B0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13EB358" w14:textId="4548AD70" w:rsidR="00226D44" w:rsidRPr="002763B3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จำหน่าย/เลิกใช้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1D731CF3" w14:textId="311E13EF" w:rsidR="00226D44" w:rsidRPr="00482A20" w:rsidRDefault="009C168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(7,362)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42A51EB" w14:textId="5319141B" w:rsidR="00226D44" w:rsidRPr="00DD1206" w:rsidRDefault="0034620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(7,357)</w:t>
            </w:r>
          </w:p>
        </w:tc>
      </w:tr>
      <w:tr w:rsidR="00226D44" w:rsidRPr="00864B27" w14:paraId="1C67555B" w14:textId="77777777" w:rsidTr="00034ABD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7376087D" w14:textId="2FAE3571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37F0D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 w:rsidR="00437F0D">
              <w:rPr>
                <w:rFonts w:ascii="Angsana New" w:hAnsi="Angsana New" w:cs="Angsana New" w:hint="cs"/>
                <w:cs/>
              </w:rPr>
              <w:t>ิถุนายน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309A79" w14:textId="2A7FA4D3" w:rsidR="00226D44" w:rsidRPr="00482A20" w:rsidRDefault="009C168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1,010,818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6DA2DF8F" w14:textId="5D790FE7" w:rsidR="00226D44" w:rsidRPr="00DD1206" w:rsidRDefault="0034620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198,390</w:t>
            </w:r>
          </w:p>
        </w:tc>
      </w:tr>
      <w:tr w:rsidR="00226D44" w:rsidRPr="00864B27" w14:paraId="349642A4" w14:textId="77777777" w:rsidTr="00034ABD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434246D2" w14:textId="77777777" w:rsidR="00226D44" w:rsidRPr="00192E2F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0A3BA0F" w14:textId="77777777" w:rsidR="00226D44" w:rsidRPr="00482A20" w:rsidRDefault="00226D44" w:rsidP="00226D44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0425AE24" w14:textId="77777777" w:rsidR="00226D44" w:rsidRPr="00DD1206" w:rsidRDefault="00226D44" w:rsidP="00226D44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226D44" w:rsidRPr="00864B27" w14:paraId="537FCF08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38763D3" w14:textId="55B22E28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7C0D4BBF" w14:textId="0943E654" w:rsidR="00226D44" w:rsidRPr="00482A20" w:rsidRDefault="00226D44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482A20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34</w:t>
            </w:r>
            <w:r w:rsidRPr="00482A2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269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251FE423" w14:textId="156CC21D" w:rsidR="00226D44" w:rsidRPr="00DD1206" w:rsidRDefault="00226D44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DD1206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  <w:r w:rsidRPr="00DD1206">
              <w:rPr>
                <w:rFonts w:ascii="Angsana New" w:hAnsi="Angsana New" w:cs="Angsana New"/>
              </w:rPr>
              <w:t>,9</w:t>
            </w:r>
            <w:r>
              <w:rPr>
                <w:rFonts w:ascii="Angsana New" w:hAnsi="Angsana New" w:cs="Angsana New"/>
              </w:rPr>
              <w:t>61</w:t>
            </w:r>
          </w:p>
        </w:tc>
      </w:tr>
      <w:tr w:rsidR="00226D44" w:rsidRPr="00864B27" w14:paraId="3926193E" w14:textId="77777777" w:rsidTr="00034ABD">
        <w:tc>
          <w:tcPr>
            <w:tcW w:w="4719" w:type="dxa"/>
            <w:tcBorders>
              <w:top w:val="nil"/>
            </w:tcBorders>
            <w:vAlign w:val="center"/>
          </w:tcPr>
          <w:p w14:paraId="69364836" w14:textId="574DC7A4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37F0D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 w:rsidR="00437F0D">
              <w:rPr>
                <w:rFonts w:ascii="Angsana New" w:hAnsi="Angsana New" w:cs="Angsana New" w:hint="cs"/>
                <w:cs/>
              </w:rPr>
              <w:t>ิถุนายน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627D2571" w14:textId="01482A38" w:rsidR="00226D44" w:rsidRPr="00482A20" w:rsidRDefault="009C168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293,230</w:t>
            </w:r>
          </w:p>
        </w:tc>
        <w:tc>
          <w:tcPr>
            <w:tcW w:w="2452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6125A7B" w14:textId="1D9C394C" w:rsidR="00226D44" w:rsidRPr="00DD1206" w:rsidRDefault="0034620B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64,08</w:t>
            </w:r>
            <w:r w:rsidR="00A70BB6">
              <w:rPr>
                <w:rFonts w:ascii="Angsana New" w:hAnsi="Angsana New" w:cs="Angsana New"/>
              </w:rPr>
              <w:t>4</w:t>
            </w:r>
          </w:p>
        </w:tc>
      </w:tr>
    </w:tbl>
    <w:p w14:paraId="59F750F4" w14:textId="77777777" w:rsidR="00707C3B" w:rsidRPr="00D76703" w:rsidRDefault="00707C3B" w:rsidP="00D76703">
      <w:pPr>
        <w:ind w:right="-871"/>
        <w:rPr>
          <w:rFonts w:ascii="Angsana New" w:eastAsia="Times New Roman" w:hAnsi="Angsana New"/>
          <w:sz w:val="20"/>
          <w:szCs w:val="20"/>
        </w:rPr>
      </w:pPr>
    </w:p>
    <w:p w14:paraId="6232AC5A" w14:textId="2FEA4E92" w:rsidR="00F004AF" w:rsidRPr="00BD59D5" w:rsidRDefault="000712C0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BD59D5">
        <w:rPr>
          <w:rFonts w:hint="cs"/>
          <w:b/>
          <w:bCs/>
          <w:cs/>
        </w:rPr>
        <w:t>สินทรัพย์</w:t>
      </w:r>
      <w:r w:rsidR="00F004AF" w:rsidRPr="00BD59D5">
        <w:rPr>
          <w:rFonts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A90E2A">
      <w:pPr>
        <w:ind w:left="630" w:right="-40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71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9"/>
        <w:gridCol w:w="1404"/>
        <w:gridCol w:w="1405"/>
        <w:gridCol w:w="1404"/>
        <w:gridCol w:w="1303"/>
      </w:tblGrid>
      <w:tr w:rsidR="008475DC" w:rsidRPr="001D12C9" w14:paraId="26BA437C" w14:textId="77777777" w:rsidTr="00DA17FA">
        <w:trPr>
          <w:trHeight w:val="381"/>
        </w:trPr>
        <w:tc>
          <w:tcPr>
            <w:tcW w:w="4199" w:type="dxa"/>
            <w:vMerge w:val="restart"/>
            <w:vAlign w:val="center"/>
          </w:tcPr>
          <w:p w14:paraId="332A6438" w14:textId="77777777" w:rsidR="008475DC" w:rsidRPr="00C82017" w:rsidRDefault="008475DC" w:rsidP="000F4E93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9" w:type="dxa"/>
            <w:gridSpan w:val="2"/>
          </w:tcPr>
          <w:p w14:paraId="7C538418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</w:tcPr>
          <w:p w14:paraId="2AFF7F10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1D12C9" w14:paraId="373BFA2C" w14:textId="77777777" w:rsidTr="00CA74F1">
        <w:trPr>
          <w:trHeight w:val="183"/>
        </w:trPr>
        <w:tc>
          <w:tcPr>
            <w:tcW w:w="4199" w:type="dxa"/>
            <w:vMerge/>
            <w:tcBorders>
              <w:bottom w:val="single" w:sz="4" w:space="0" w:color="auto"/>
            </w:tcBorders>
          </w:tcPr>
          <w:p w14:paraId="52BBA823" w14:textId="77777777" w:rsidR="008C630D" w:rsidRPr="00C82017" w:rsidRDefault="008C630D" w:rsidP="008C630D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42E3A7C" w14:textId="1805F234" w:rsidR="008C630D" w:rsidRPr="008C630D" w:rsidRDefault="003928FB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="001B290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</w:t>
            </w:r>
            <w:r w:rsidR="001B290C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ิ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1B290C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203E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4C82" w14:textId="3A025464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0E4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321089" w14:textId="4AB83CA3" w:rsidR="008C630D" w:rsidRPr="008C630D" w:rsidRDefault="003928FB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="001B290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</w:t>
            </w:r>
            <w:r w:rsidR="001B290C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ิ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1B290C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203E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349B" w14:textId="069AEBFC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0E4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05FE6" w:rsidRPr="001D12C9" w14:paraId="6784B1E3" w14:textId="77777777" w:rsidTr="00CA74F1">
        <w:trPr>
          <w:trHeight w:val="57"/>
        </w:trPr>
        <w:tc>
          <w:tcPr>
            <w:tcW w:w="4199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DE59BC1" w14:textId="6596423F" w:rsidR="00705FE6" w:rsidRPr="002E0B31" w:rsidRDefault="009C168B" w:rsidP="002E0B31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292,596</w:t>
            </w:r>
          </w:p>
        </w:tc>
        <w:tc>
          <w:tcPr>
            <w:tcW w:w="140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6C9539D1" w14:textId="25D2FFFD" w:rsidR="00705FE6" w:rsidRPr="00705FE6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346</w:t>
            </w:r>
            <w:r w:rsidR="00705FE6" w:rsidRPr="00705FE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3D7E6C3" w14:textId="6AB115B5" w:rsidR="00705FE6" w:rsidRPr="000C49DF" w:rsidRDefault="00845CA0" w:rsidP="00BF355C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116,536</w:t>
            </w:r>
          </w:p>
        </w:tc>
        <w:tc>
          <w:tcPr>
            <w:tcW w:w="130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7CBC869A" w14:textId="13CD01A1" w:rsidR="00705FE6" w:rsidRPr="00705FE6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136</w:t>
            </w:r>
            <w:r w:rsidR="00705FE6" w:rsidRPr="00705FE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363</w:t>
            </w:r>
          </w:p>
        </w:tc>
      </w:tr>
      <w:tr w:rsidR="00705FE6" w:rsidRPr="001D12C9" w14:paraId="077C8242" w14:textId="77777777" w:rsidTr="00CA74F1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68A939B0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F17082D" w14:textId="507853DC" w:rsidR="00705FE6" w:rsidRPr="002E0B31" w:rsidRDefault="009C168B" w:rsidP="0032426C">
            <w:pPr>
              <w:tabs>
                <w:tab w:val="decimal" w:pos="794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1A18E1F" w14:textId="37EC762D" w:rsidR="00705FE6" w:rsidRPr="00705FE6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705FE6" w:rsidRPr="00705FE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119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DD62B0E" w14:textId="269AA23D" w:rsidR="00705FE6" w:rsidRPr="000C49DF" w:rsidRDefault="00845CA0" w:rsidP="00BF355C">
            <w:pPr>
              <w:tabs>
                <w:tab w:val="decimal" w:pos="794"/>
              </w:tabs>
              <w:ind w:left="-101" w:right="-13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C3E9239" w14:textId="7575DAC3" w:rsidR="00705FE6" w:rsidRPr="00705FE6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705FE6" w:rsidRPr="00705FE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779</w:t>
            </w:r>
          </w:p>
        </w:tc>
      </w:tr>
      <w:tr w:rsidR="00705FE6" w:rsidRPr="001D12C9" w14:paraId="02A5825B" w14:textId="77777777" w:rsidTr="00CA74F1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4E9DC0AB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4F53DC9" w14:textId="3AC588BC" w:rsidR="00705FE6" w:rsidRPr="00F711C7" w:rsidRDefault="009C168B" w:rsidP="002E0B31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(33,19</w:t>
            </w:r>
            <w:r w:rsidR="00485001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4FFD72" w14:textId="5246301C" w:rsidR="00705FE6" w:rsidRPr="0042106A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Pr="0042106A">
              <w:rPr>
                <w:rFonts w:ascii="Angsana New" w:hAnsi="Angsana New" w:cs="Angsana New"/>
              </w:rPr>
              <w:t>6</w:t>
            </w:r>
            <w:r w:rsidR="001203E8">
              <w:rPr>
                <w:rFonts w:ascii="Angsana New" w:hAnsi="Angsana New" w:cs="Angsana New"/>
              </w:rPr>
              <w:t>5</w:t>
            </w:r>
            <w:r w:rsidRPr="0042106A">
              <w:rPr>
                <w:rFonts w:ascii="Angsana New" w:hAnsi="Angsana New" w:cs="Angsana New"/>
              </w:rPr>
              <w:t>,</w:t>
            </w:r>
            <w:r w:rsidR="001203E8">
              <w:rPr>
                <w:rFonts w:ascii="Angsana New" w:hAnsi="Angsana New" w:cs="Angsana New"/>
              </w:rPr>
              <w:t>673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ABAC572" w14:textId="14825DDB" w:rsidR="00705FE6" w:rsidRPr="000C49DF" w:rsidRDefault="00845CA0" w:rsidP="00BF355C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(12,96</w:t>
            </w:r>
            <w:r w:rsidR="00834709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0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A3587BF" w14:textId="502BC64F" w:rsidR="00705FE6" w:rsidRPr="0058746B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Pr="0058746B">
              <w:rPr>
                <w:rFonts w:ascii="Angsana New" w:hAnsi="Angsana New" w:cs="Angsana New"/>
              </w:rPr>
              <w:t>2</w:t>
            </w:r>
            <w:r w:rsidR="001203E8">
              <w:rPr>
                <w:rFonts w:ascii="Angsana New" w:hAnsi="Angsana New" w:cs="Angsana New"/>
              </w:rPr>
              <w:t>5</w:t>
            </w:r>
            <w:r w:rsidRPr="0058746B">
              <w:rPr>
                <w:rFonts w:ascii="Angsana New" w:hAnsi="Angsana New" w:cs="Angsana New"/>
              </w:rPr>
              <w:t>,</w:t>
            </w:r>
            <w:r w:rsidR="001203E8">
              <w:rPr>
                <w:rFonts w:ascii="Angsana New" w:hAnsi="Angsana New" w:cs="Angsana New"/>
              </w:rPr>
              <w:t>606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05FE6" w:rsidRPr="001D12C9" w14:paraId="3B93A209" w14:textId="77777777" w:rsidTr="00CA74F1">
        <w:trPr>
          <w:trHeight w:val="57"/>
        </w:trPr>
        <w:tc>
          <w:tcPr>
            <w:tcW w:w="4199" w:type="dxa"/>
            <w:vAlign w:val="bottom"/>
          </w:tcPr>
          <w:p w14:paraId="1A79F0AE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404" w:type="dxa"/>
            <w:tcBorders>
              <w:right w:val="dashed" w:sz="4" w:space="0" w:color="auto"/>
            </w:tcBorders>
            <w:vAlign w:val="center"/>
          </w:tcPr>
          <w:p w14:paraId="53130DC4" w14:textId="5892A86C" w:rsidR="00705FE6" w:rsidRPr="00F711C7" w:rsidRDefault="009C168B" w:rsidP="002E0B31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259,39</w:t>
            </w:r>
            <w:r w:rsidR="00485001">
              <w:rPr>
                <w:rFonts w:ascii="Angsana New" w:hAnsi="Angsana New" w:cs="Angsana New"/>
              </w:rPr>
              <w:t>8</w:t>
            </w:r>
          </w:p>
        </w:tc>
        <w:tc>
          <w:tcPr>
            <w:tcW w:w="1405" w:type="dxa"/>
            <w:tcBorders>
              <w:left w:val="dashed" w:sz="4" w:space="0" w:color="auto"/>
            </w:tcBorders>
            <w:vAlign w:val="center"/>
          </w:tcPr>
          <w:p w14:paraId="1D03E7C8" w14:textId="499B8099" w:rsidR="00705FE6" w:rsidRPr="0042106A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</w:t>
            </w:r>
            <w:r w:rsidR="00705FE6" w:rsidRPr="0042106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596</w:t>
            </w:r>
          </w:p>
        </w:tc>
        <w:tc>
          <w:tcPr>
            <w:tcW w:w="1404" w:type="dxa"/>
            <w:tcBorders>
              <w:right w:val="dashed" w:sz="4" w:space="0" w:color="auto"/>
            </w:tcBorders>
            <w:vAlign w:val="center"/>
          </w:tcPr>
          <w:p w14:paraId="39DF9363" w14:textId="29EAD7F7" w:rsidR="00705FE6" w:rsidRPr="000C49DF" w:rsidRDefault="00845CA0" w:rsidP="00BF355C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103,56</w:t>
            </w:r>
            <w:r w:rsidR="00834709">
              <w:rPr>
                <w:rFonts w:ascii="Angsana New" w:hAnsi="Angsana New" w:cs="Angsana New"/>
              </w:rPr>
              <w:t>8</w:t>
            </w:r>
          </w:p>
        </w:tc>
        <w:tc>
          <w:tcPr>
            <w:tcW w:w="1303" w:type="dxa"/>
            <w:tcBorders>
              <w:left w:val="dashed" w:sz="4" w:space="0" w:color="auto"/>
            </w:tcBorders>
            <w:vAlign w:val="center"/>
          </w:tcPr>
          <w:p w14:paraId="51260B7D" w14:textId="01FFFCC5" w:rsidR="00705FE6" w:rsidRPr="0058746B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1203E8">
              <w:rPr>
                <w:rFonts w:ascii="Angsana New" w:hAnsi="Angsana New" w:cs="Angsana New"/>
              </w:rPr>
              <w:t>16</w:t>
            </w:r>
            <w:r w:rsidRPr="0058746B">
              <w:rPr>
                <w:rFonts w:ascii="Angsana New" w:hAnsi="Angsana New" w:cs="Angsana New"/>
              </w:rPr>
              <w:t>,</w:t>
            </w:r>
            <w:r w:rsidR="001203E8">
              <w:rPr>
                <w:rFonts w:ascii="Angsana New" w:hAnsi="Angsana New" w:cs="Angsana New"/>
              </w:rPr>
              <w:t>536</w:t>
            </w:r>
          </w:p>
        </w:tc>
      </w:tr>
    </w:tbl>
    <w:p w14:paraId="29BC1521" w14:textId="77777777" w:rsidR="00975F92" w:rsidRPr="00491C9C" w:rsidRDefault="00975F92" w:rsidP="00975F92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2F834F02" w14:textId="6A036ABA" w:rsidR="00491C9C" w:rsidRPr="00E45259" w:rsidRDefault="00491C9C" w:rsidP="00E45259">
      <w:pPr>
        <w:spacing w:line="300" w:lineRule="atLeast"/>
        <w:ind w:left="630" w:right="-57" w:firstLine="518"/>
        <w:jc w:val="thaiDistribute"/>
        <w:rPr>
          <w:spacing w:val="-4"/>
          <w:cs/>
        </w:rPr>
      </w:pPr>
      <w:r w:rsidRPr="00E45259">
        <w:rPr>
          <w:rFonts w:hint="cs"/>
          <w:spacing w:val="-4"/>
          <w:cs/>
        </w:rPr>
        <w:t>สินทรัพย์สิทธิการใช้เป็นสัญญาเช่าพื้นที่สำนักงานอาคารมาลีนนท์ ทาวเวอร์</w:t>
      </w:r>
      <w:r w:rsidR="00396CCB" w:rsidRPr="00E45259">
        <w:rPr>
          <w:rFonts w:hint="cs"/>
          <w:spacing w:val="-4"/>
          <w:cs/>
        </w:rPr>
        <w:t xml:space="preserve"> และสัญญาเช่ายานพาหนะ</w:t>
      </w:r>
      <w:r w:rsidR="00E45259" w:rsidRPr="00E45259">
        <w:rPr>
          <w:rFonts w:hint="cs"/>
          <w:spacing w:val="-4"/>
          <w:cs/>
        </w:rPr>
        <w:t xml:space="preserve"> และสัญญาเช่า</w:t>
      </w:r>
      <w:r w:rsidR="00E45259">
        <w:rPr>
          <w:rFonts w:hint="cs"/>
          <w:spacing w:val="-4"/>
          <w:cs/>
        </w:rPr>
        <w:t>เครื่องใช้สำนักงาน</w:t>
      </w:r>
    </w:p>
    <w:p w14:paraId="5B7AC628" w14:textId="7E977C17" w:rsidR="00491C9C" w:rsidRDefault="00491C9C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14807EB6" w14:textId="2089C57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606831CD" w14:textId="184B76B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22152963" w14:textId="20E18093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60E576E" w14:textId="6F3CCA22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A237CE1" w14:textId="3AA42DB6" w:rsidR="003111A8" w:rsidRDefault="003111A8">
      <w:pPr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1010E2D9" w14:textId="2C1A53AD" w:rsidR="0061749A" w:rsidRPr="006C024D" w:rsidRDefault="0092469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C024D">
        <w:rPr>
          <w:rFonts w:ascii="Angsana New" w:hAnsi="Angsana New" w:hint="cs"/>
          <w:b/>
          <w:bCs/>
          <w:cs/>
        </w:rPr>
        <w:lastRenderedPageBreak/>
        <w:t>สิทธิการ</w:t>
      </w:r>
      <w:r w:rsidR="0023200B" w:rsidRPr="006C024D">
        <w:rPr>
          <w:rFonts w:ascii="Angsana New" w:hAnsi="Angsana New"/>
          <w:b/>
          <w:bCs/>
          <w:cs/>
        </w:rPr>
        <w:t>ใช้คลื่นความถี่</w:t>
      </w:r>
      <w:r w:rsidRPr="006C024D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A90E2A">
      <w:pPr>
        <w:ind w:left="2152" w:right="-40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694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2"/>
        <w:gridCol w:w="2211"/>
        <w:gridCol w:w="2211"/>
      </w:tblGrid>
      <w:tr w:rsidR="00FE6177" w:rsidRPr="00CD157D" w14:paraId="37F90B59" w14:textId="77777777" w:rsidTr="00FE6177">
        <w:tc>
          <w:tcPr>
            <w:tcW w:w="5272" w:type="dxa"/>
            <w:vMerge w:val="restart"/>
            <w:vAlign w:val="center"/>
          </w:tcPr>
          <w:p w14:paraId="61DA9EEA" w14:textId="77777777"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422" w:type="dxa"/>
            <w:gridSpan w:val="2"/>
          </w:tcPr>
          <w:p w14:paraId="1B0F6096" w14:textId="77777777"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FE6177" w:rsidRPr="00CD157D" w14:paraId="1A4A0C41" w14:textId="77777777" w:rsidTr="00FE6177">
        <w:tc>
          <w:tcPr>
            <w:tcW w:w="5272" w:type="dxa"/>
            <w:vMerge/>
            <w:tcBorders>
              <w:bottom w:val="single" w:sz="4" w:space="0" w:color="auto"/>
            </w:tcBorders>
          </w:tcPr>
          <w:p w14:paraId="6835194A" w14:textId="77777777" w:rsidR="008C630D" w:rsidRPr="00CD157D" w:rsidRDefault="008C630D" w:rsidP="008C630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18226B" w14:textId="71D2005E" w:rsidR="008C630D" w:rsidRPr="002E60B3" w:rsidRDefault="003928FB" w:rsidP="008C630D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053305">
              <w:rPr>
                <w:color w:val="000000" w:themeColor="text1"/>
                <w:sz w:val="30"/>
                <w:szCs w:val="30"/>
              </w:rPr>
              <w:t>0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8C630D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053305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053305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3043B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A59" w14:textId="318B9F09" w:rsidR="008C630D" w:rsidRPr="00C939E7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3043B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6177" w:rsidRPr="00CD157D" w14:paraId="53FA6278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25C4DDE0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0C80A010" w14:textId="77777777" w:rsidR="008C630D" w:rsidRPr="00651D2B" w:rsidRDefault="008C630D" w:rsidP="008C630D">
            <w:pPr>
              <w:ind w:left="-101" w:right="447"/>
              <w:jc w:val="right"/>
              <w:rPr>
                <w:rFonts w:ascii="Angsana New" w:hAnsi="Angsana New"/>
                <w:spacing w:val="-8"/>
                <w:highlight w:val="yellow"/>
                <w:cs/>
              </w:rPr>
            </w:pP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3D893671" w14:textId="77777777" w:rsidR="008C630D" w:rsidRPr="00C939E7" w:rsidRDefault="008C630D" w:rsidP="008C630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FE6177" w:rsidRPr="00FF6653" w14:paraId="16966825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47A07221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71474256" w14:textId="36BD99DC" w:rsidR="008C630D" w:rsidRPr="009C168B" w:rsidRDefault="009C168B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 w:rsidRPr="009C168B">
              <w:rPr>
                <w:rFonts w:ascii="Angsana New" w:hAnsi="Angsana New" w:cs="Angsana New"/>
              </w:rPr>
              <w:t>2,446,349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55C8E217" w14:textId="77777777" w:rsidR="008C630D" w:rsidRPr="00147A51" w:rsidRDefault="008C630D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</w:tr>
      <w:tr w:rsidR="00FE6177" w:rsidRPr="00FF6653" w14:paraId="4FD1BB1D" w14:textId="77777777" w:rsidTr="00FE6177">
        <w:tc>
          <w:tcPr>
            <w:tcW w:w="5272" w:type="dxa"/>
            <w:tcBorders>
              <w:top w:val="single" w:sz="4" w:space="0" w:color="auto"/>
              <w:bottom w:val="nil"/>
            </w:tcBorders>
          </w:tcPr>
          <w:p w14:paraId="23261A7A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2754B" w14:textId="77777777" w:rsidR="008C630D" w:rsidRPr="009C168B" w:rsidRDefault="008C630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FEA6FDA" w14:textId="77777777" w:rsidR="008C630D" w:rsidRPr="00147A51" w:rsidRDefault="008C630D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  <w:cs/>
              </w:rPr>
            </w:pPr>
          </w:p>
        </w:tc>
      </w:tr>
      <w:tr w:rsidR="00FE6177" w:rsidRPr="00FF6653" w14:paraId="17AC909E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3C0414DD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03A12726" w14:textId="42464072" w:rsidR="00651D2B" w:rsidRPr="009C168B" w:rsidRDefault="009C168B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1,715,115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58678D82" w14:textId="3ECB740D" w:rsidR="00651D2B" w:rsidRPr="00651D2B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651D2B">
              <w:rPr>
                <w:rFonts w:ascii="Angsana New" w:hAnsi="Angsana New" w:cs="Angsana New"/>
              </w:rPr>
              <w:t>1,</w:t>
            </w:r>
            <w:r w:rsidR="00141ADA">
              <w:rPr>
                <w:rFonts w:ascii="Angsana New" w:hAnsi="Angsana New" w:cs="Angsana New"/>
              </w:rPr>
              <w:t>577</w:t>
            </w:r>
            <w:r w:rsidRPr="00651D2B">
              <w:rPr>
                <w:rFonts w:ascii="Angsana New" w:hAnsi="Angsana New" w:cs="Angsana New"/>
              </w:rPr>
              <w:t>,</w:t>
            </w:r>
            <w:r w:rsidR="00141ADA">
              <w:rPr>
                <w:rFonts w:ascii="Angsana New" w:hAnsi="Angsana New" w:cs="Angsana New"/>
              </w:rPr>
              <w:t>466</w:t>
            </w:r>
          </w:p>
        </w:tc>
      </w:tr>
      <w:tr w:rsidR="00FE6177" w:rsidRPr="005E3BF4" w14:paraId="2559BC20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5234AF73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4A3BB581" w14:textId="7288DB6D" w:rsidR="00651D2B" w:rsidRPr="009C168B" w:rsidRDefault="009C168B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68,259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6FAEF0D3" w14:textId="6CD58F8F" w:rsidR="00651D2B" w:rsidRPr="00147A51" w:rsidRDefault="003928F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 w:hint="cs"/>
              </w:rPr>
              <w:t>137</w:t>
            </w:r>
            <w:r w:rsidR="00651D2B" w:rsidRPr="00147A51">
              <w:rPr>
                <w:rFonts w:ascii="Angsana New" w:hAnsi="Angsana New" w:cs="Angsana New"/>
              </w:rPr>
              <w:t>,64</w:t>
            </w:r>
            <w:r w:rsidR="00141ADA">
              <w:rPr>
                <w:rFonts w:ascii="Angsana New" w:hAnsi="Angsana New" w:cs="Angsana New"/>
              </w:rPr>
              <w:t>9</w:t>
            </w:r>
          </w:p>
        </w:tc>
      </w:tr>
      <w:tr w:rsidR="00FE6177" w:rsidRPr="00FF6653" w14:paraId="1BFA4A72" w14:textId="77777777" w:rsidTr="00FE6177">
        <w:tc>
          <w:tcPr>
            <w:tcW w:w="5272" w:type="dxa"/>
            <w:tcBorders>
              <w:top w:val="nil"/>
            </w:tcBorders>
          </w:tcPr>
          <w:p w14:paraId="7E92D9A2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211" w:type="dxa"/>
            <w:tcBorders>
              <w:top w:val="single" w:sz="4" w:space="0" w:color="auto"/>
              <w:right w:val="dashed" w:sz="4" w:space="0" w:color="auto"/>
            </w:tcBorders>
            <w:shd w:val="clear" w:color="auto" w:fill="auto"/>
          </w:tcPr>
          <w:p w14:paraId="62B41D07" w14:textId="1C591977" w:rsidR="00651D2B" w:rsidRPr="009C168B" w:rsidRDefault="009C168B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1,783,374</w:t>
            </w: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</w:tcBorders>
          </w:tcPr>
          <w:p w14:paraId="32CA7514" w14:textId="5C351583" w:rsidR="00651D2B" w:rsidRPr="00147A51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 w:rsidR="00141ADA">
              <w:rPr>
                <w:rFonts w:ascii="Angsana New" w:hAnsi="Angsana New" w:cs="Angsana New"/>
              </w:rPr>
              <w:t>715</w:t>
            </w:r>
            <w:r w:rsidRPr="00147A51">
              <w:rPr>
                <w:rFonts w:ascii="Angsana New" w:hAnsi="Angsana New" w:cs="Angsana New"/>
              </w:rPr>
              <w:t>,</w:t>
            </w:r>
            <w:r w:rsidR="00141ADA">
              <w:rPr>
                <w:rFonts w:ascii="Angsana New" w:hAnsi="Angsana New" w:cs="Angsana New"/>
              </w:rPr>
              <w:t>115</w:t>
            </w:r>
          </w:p>
        </w:tc>
      </w:tr>
      <w:tr w:rsidR="00FE6177" w:rsidRPr="00CD157D" w14:paraId="2188E79F" w14:textId="77777777" w:rsidTr="00FE6177">
        <w:tc>
          <w:tcPr>
            <w:tcW w:w="5272" w:type="dxa"/>
          </w:tcPr>
          <w:p w14:paraId="6C06CA82" w14:textId="30284AF9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  <w:r w:rsidR="00247F8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-</w:t>
            </w:r>
            <w:r w:rsidR="00247F88">
              <w:rPr>
                <w:rFonts w:ascii="Angsana New" w:hAnsi="Angsana New"/>
              </w:rPr>
              <w:t xml:space="preserve"> </w:t>
            </w:r>
            <w:r w:rsidRPr="002D775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211" w:type="dxa"/>
            <w:tcBorders>
              <w:right w:val="dashed" w:sz="4" w:space="0" w:color="auto"/>
            </w:tcBorders>
            <w:shd w:val="clear" w:color="auto" w:fill="auto"/>
          </w:tcPr>
          <w:p w14:paraId="5B93C7EC" w14:textId="2B6C8B48" w:rsidR="00651D2B" w:rsidRPr="009C168B" w:rsidRDefault="009C168B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662,975</w:t>
            </w:r>
          </w:p>
        </w:tc>
        <w:tc>
          <w:tcPr>
            <w:tcW w:w="2211" w:type="dxa"/>
            <w:tcBorders>
              <w:left w:val="dashed" w:sz="4" w:space="0" w:color="auto"/>
            </w:tcBorders>
          </w:tcPr>
          <w:p w14:paraId="4F699BC0" w14:textId="40F07664" w:rsidR="00651D2B" w:rsidRPr="00147A51" w:rsidRDefault="00C26CE4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731</w:t>
            </w:r>
            <w:r w:rsidR="00651D2B" w:rsidRPr="00147A5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234</w:t>
            </w:r>
          </w:p>
        </w:tc>
      </w:tr>
    </w:tbl>
    <w:p w14:paraId="1C2A948F" w14:textId="77777777" w:rsidR="00876DBC" w:rsidRPr="00491C9C" w:rsidRDefault="00876DBC" w:rsidP="004628F3">
      <w:pPr>
        <w:ind w:right="11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2891E49A" w14:textId="77777777" w:rsidR="00491C9C" w:rsidRPr="00491C9C" w:rsidRDefault="00491C9C" w:rsidP="00A90E2A">
      <w:pPr>
        <w:ind w:left="644" w:right="-40" w:firstLine="504"/>
        <w:jc w:val="thaiDistribute"/>
        <w:rPr>
          <w:sz w:val="16"/>
          <w:szCs w:val="16"/>
          <w:cs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7FFBB9B0" w14:textId="77777777" w:rsidR="00491C9C" w:rsidRPr="00406960" w:rsidRDefault="00491C9C" w:rsidP="004628F3">
      <w:pPr>
        <w:ind w:right="116"/>
        <w:jc w:val="thaiDistribute"/>
        <w:rPr>
          <w:rFonts w:ascii="Angsana New" w:hAnsi="Angsana New"/>
          <w:spacing w:val="-8"/>
          <w:sz w:val="20"/>
          <w:szCs w:val="20"/>
        </w:rPr>
      </w:pPr>
    </w:p>
    <w:p w14:paraId="49CE098D" w14:textId="77777777" w:rsidR="00A8385B" w:rsidRPr="00134B79" w:rsidRDefault="00A8385B" w:rsidP="00A8385B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b/>
          <w:bCs/>
        </w:rPr>
      </w:pPr>
      <w:r w:rsidRPr="00134B79">
        <w:rPr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14:paraId="712ADD64" w14:textId="477F5390" w:rsidR="00A8385B" w:rsidRPr="001973B1" w:rsidRDefault="00A8385B" w:rsidP="00147A51">
      <w:pPr>
        <w:pStyle w:val="ListParagraph"/>
        <w:tabs>
          <w:tab w:val="left" w:pos="360"/>
          <w:tab w:val="left" w:pos="1440"/>
        </w:tabs>
        <w:ind w:left="360" w:right="-40"/>
        <w:jc w:val="right"/>
        <w:rPr>
          <w:sz w:val="30"/>
          <w:szCs w:val="30"/>
        </w:rPr>
      </w:pPr>
      <w:r w:rsidRPr="001973B1">
        <w:rPr>
          <w:sz w:val="30"/>
          <w:szCs w:val="30"/>
          <w:cs/>
        </w:rPr>
        <w:t xml:space="preserve">หน่วย </w:t>
      </w:r>
      <w:r w:rsidRPr="001973B1">
        <w:rPr>
          <w:sz w:val="30"/>
          <w:szCs w:val="30"/>
        </w:rPr>
        <w:t xml:space="preserve">: </w:t>
      </w:r>
      <w:r w:rsidR="00423623">
        <w:rPr>
          <w:rFonts w:hint="cs"/>
          <w:sz w:val="30"/>
          <w:szCs w:val="30"/>
          <w:cs/>
        </w:rPr>
        <w:t>พัน</w:t>
      </w:r>
      <w:r w:rsidRPr="001973B1">
        <w:rPr>
          <w:sz w:val="30"/>
          <w:szCs w:val="30"/>
          <w:cs/>
        </w:rPr>
        <w:t>บาท</w:t>
      </w:r>
    </w:p>
    <w:tbl>
      <w:tblPr>
        <w:tblW w:w="9704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1"/>
        <w:gridCol w:w="1411"/>
        <w:gridCol w:w="1412"/>
        <w:gridCol w:w="1411"/>
        <w:gridCol w:w="1329"/>
      </w:tblGrid>
      <w:tr w:rsidR="00A8385B" w:rsidRPr="00C04077" w14:paraId="379E20AA" w14:textId="77777777" w:rsidTr="003111A8">
        <w:trPr>
          <w:trHeight w:val="340"/>
        </w:trPr>
        <w:tc>
          <w:tcPr>
            <w:tcW w:w="4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478E" w14:textId="77777777" w:rsidR="00A8385B" w:rsidRPr="00C04077" w:rsidRDefault="00A8385B" w:rsidP="00EC1D3A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E0BC" w14:textId="77777777" w:rsidR="00A8385B" w:rsidRPr="00312EBD" w:rsidRDefault="00A8385B" w:rsidP="00EC1D3A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77772" w14:textId="77777777" w:rsidR="00A8385B" w:rsidRPr="00C04077" w:rsidRDefault="00A8385B" w:rsidP="00EC1D3A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51FEE4D2" w14:textId="77777777" w:rsidTr="003111A8">
        <w:trPr>
          <w:trHeight w:val="340"/>
        </w:trPr>
        <w:tc>
          <w:tcPr>
            <w:tcW w:w="4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1D7" w14:textId="77777777" w:rsidR="008C630D" w:rsidRPr="00C04077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7FC4E7" w14:textId="6C2B5889" w:rsidR="008C630D" w:rsidRPr="008002BD" w:rsidRDefault="003928FB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056BDA">
              <w:rPr>
                <w:color w:val="000000" w:themeColor="text1"/>
                <w:sz w:val="30"/>
                <w:szCs w:val="30"/>
              </w:rPr>
              <w:t>0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8C630D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056BD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056BD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4B2ECF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BCEB" w14:textId="2BDC8EAD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4B2E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A94588" w14:textId="047EBB3F" w:rsidR="008C630D" w:rsidRPr="008002BD" w:rsidRDefault="003928FB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056BDA">
              <w:rPr>
                <w:color w:val="000000" w:themeColor="text1"/>
                <w:sz w:val="30"/>
                <w:szCs w:val="30"/>
              </w:rPr>
              <w:t>0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8C630D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056BD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056BD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4B2ECF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B29" w14:textId="58772E64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4B2EC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51D2B" w:rsidRPr="00C04077" w14:paraId="037F454D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A81D1" w14:textId="2B75FD6F" w:rsidR="00651D2B" w:rsidRPr="00C04077" w:rsidRDefault="00651D2B" w:rsidP="00651D2B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42EA0B" w14:textId="12BE23BC" w:rsidR="00651D2B" w:rsidRPr="00EB3D09" w:rsidRDefault="009C168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</w:t>
            </w:r>
            <w:r w:rsidR="00C722C8">
              <w:rPr>
                <w:sz w:val="30"/>
                <w:szCs w:val="30"/>
              </w:rPr>
              <w:t>512</w:t>
            </w:r>
            <w:r>
              <w:rPr>
                <w:sz w:val="30"/>
                <w:szCs w:val="30"/>
              </w:rPr>
              <w:t>,</w:t>
            </w:r>
            <w:r w:rsidR="00C722C8">
              <w:rPr>
                <w:sz w:val="30"/>
                <w:szCs w:val="30"/>
              </w:rPr>
              <w:t>024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6D198DE5" w14:textId="00982753" w:rsidR="00651D2B" w:rsidRPr="00EB3D09" w:rsidRDefault="00651D2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04727E" w:rsidRPr="00EB3D09">
              <w:rPr>
                <w:sz w:val="30"/>
                <w:szCs w:val="30"/>
              </w:rPr>
              <w:t>256</w:t>
            </w:r>
            <w:r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386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658B99" w14:textId="02AB059E" w:rsidR="00651D2B" w:rsidRPr="00D072B4" w:rsidRDefault="00D072B4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D072B4">
              <w:rPr>
                <w:sz w:val="30"/>
                <w:szCs w:val="30"/>
              </w:rPr>
              <w:t>86,</w:t>
            </w:r>
            <w:r>
              <w:rPr>
                <w:sz w:val="30"/>
                <w:szCs w:val="30"/>
              </w:rPr>
              <w:t>718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9145F" w14:textId="1348AF4B" w:rsidR="00651D2B" w:rsidRPr="00672324" w:rsidRDefault="004B2ECF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</w:t>
            </w:r>
            <w:r w:rsidR="0021369A" w:rsidRPr="0021369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528</w:t>
            </w:r>
          </w:p>
        </w:tc>
      </w:tr>
      <w:tr w:rsidR="00651D2B" w:rsidRPr="00C04077" w14:paraId="028237CC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C6153" w14:textId="72A4B6C5" w:rsidR="00651D2B" w:rsidRPr="00756329" w:rsidRDefault="00651D2B" w:rsidP="00651D2B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756329">
              <w:rPr>
                <w:sz w:val="30"/>
                <w:szCs w:val="30"/>
                <w:cs/>
              </w:rPr>
              <w:t>เพิ่มขึ้นระหว่าง</w:t>
            </w:r>
            <w:r w:rsidRPr="00756329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4EA9FC" w14:textId="459C5F97" w:rsidR="00651D2B" w:rsidRPr="00EB3D09" w:rsidRDefault="009C168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446,92</w:t>
            </w:r>
            <w:r w:rsidR="00C722C8">
              <w:rPr>
                <w:sz w:val="30"/>
                <w:szCs w:val="30"/>
              </w:rPr>
              <w:t>7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DDBF3B3" w14:textId="2CEF4DE9" w:rsidR="00651D2B" w:rsidRPr="00EB3D09" w:rsidRDefault="003928F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3928FB">
              <w:rPr>
                <w:rFonts w:hint="cs"/>
                <w:sz w:val="30"/>
                <w:szCs w:val="30"/>
              </w:rPr>
              <w:t>1</w:t>
            </w:r>
            <w:r w:rsidR="00651D2B"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634</w:t>
            </w:r>
            <w:r w:rsidR="00651D2B"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291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A20FAFC" w14:textId="0446FE53" w:rsidR="00651D2B" w:rsidRPr="00D072B4" w:rsidRDefault="00D072B4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750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497109" w14:textId="30D9C15A" w:rsidR="00651D2B" w:rsidRPr="00672324" w:rsidRDefault="004B2ECF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651D2B" w:rsidRPr="00D5265C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197</w:t>
            </w:r>
          </w:p>
        </w:tc>
      </w:tr>
      <w:tr w:rsidR="00E96812" w:rsidRPr="00C04077" w14:paraId="5F39C19A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95E6B" w14:textId="0CB806B8" w:rsidR="00E96812" w:rsidRPr="00E658D5" w:rsidRDefault="00E96812" w:rsidP="00E658D5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E96812">
              <w:rPr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E180376" w14:textId="77777777" w:rsidR="00E96812" w:rsidRPr="00EB3D09" w:rsidRDefault="00E96812" w:rsidP="00D01EFC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49C8D8" w14:textId="77777777" w:rsidR="00E96812" w:rsidRPr="00EB3D09" w:rsidRDefault="00E96812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BAACD6C" w14:textId="77777777" w:rsidR="00E96812" w:rsidRPr="00D072B4" w:rsidRDefault="00E96812" w:rsidP="00CC3999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97A8F7" w14:textId="77777777" w:rsidR="00E96812" w:rsidRPr="0021369A" w:rsidRDefault="00E96812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</w:p>
        </w:tc>
      </w:tr>
      <w:tr w:rsidR="00651D2B" w:rsidRPr="00C04077" w14:paraId="614211C4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1675C" w14:textId="209A91CD" w:rsidR="00651D2B" w:rsidRPr="00C04077" w:rsidRDefault="00E96812" w:rsidP="00E96812">
            <w:pPr>
              <w:ind w:left="252" w:right="-108" w:firstLine="111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9771C5A" w14:textId="3FFD957D" w:rsidR="00651D2B" w:rsidRPr="00EB3D09" w:rsidRDefault="000362FD" w:rsidP="00D01EFC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98759B4" w14:textId="3843BE8F" w:rsidR="00651D2B" w:rsidRPr="00EB3D09" w:rsidRDefault="0004727E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15</w:t>
            </w:r>
            <w:r w:rsidR="00651D2B" w:rsidRPr="00EB3D09">
              <w:rPr>
                <w:sz w:val="30"/>
                <w:szCs w:val="30"/>
              </w:rPr>
              <w:t>,</w:t>
            </w:r>
            <w:r w:rsidRPr="00EB3D09">
              <w:rPr>
                <w:sz w:val="30"/>
                <w:szCs w:val="30"/>
              </w:rPr>
              <w:t>152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888F9ED" w14:textId="32976CC7" w:rsidR="00CC3999" w:rsidRPr="00D072B4" w:rsidRDefault="00D072B4" w:rsidP="00CC3999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9E8C108" w14:textId="66638B3C" w:rsidR="00651D2B" w:rsidRPr="00190FBB" w:rsidRDefault="0021369A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  <w:cs/>
              </w:rPr>
            </w:pPr>
            <w:r w:rsidRPr="0021369A">
              <w:rPr>
                <w:sz w:val="30"/>
                <w:szCs w:val="30"/>
              </w:rPr>
              <w:t>1</w:t>
            </w:r>
            <w:r w:rsidR="004B2ECF">
              <w:rPr>
                <w:sz w:val="30"/>
                <w:szCs w:val="30"/>
              </w:rPr>
              <w:t>4</w:t>
            </w:r>
            <w:r w:rsidRPr="0021369A">
              <w:rPr>
                <w:sz w:val="30"/>
                <w:szCs w:val="30"/>
              </w:rPr>
              <w:t>,1</w:t>
            </w:r>
            <w:r w:rsidR="004B2ECF">
              <w:rPr>
                <w:sz w:val="30"/>
                <w:szCs w:val="30"/>
              </w:rPr>
              <w:t>52</w:t>
            </w:r>
          </w:p>
        </w:tc>
      </w:tr>
      <w:tr w:rsidR="00C17E57" w:rsidRPr="00C04077" w14:paraId="4EB0F045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3474B" w14:textId="64B5A50A" w:rsidR="00C17E5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ค่าเสื่อมราคาอุปกรณ์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F12CADB" w14:textId="7E5CC382" w:rsidR="00C17E57" w:rsidRPr="00EB3D09" w:rsidRDefault="000362FD" w:rsidP="00164E7B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EFD1FC2" w14:textId="15FAE298" w:rsidR="00C17E57" w:rsidRPr="00EB3D09" w:rsidRDefault="0004727E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1,979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FB8140B" w14:textId="7634D1BA" w:rsidR="00C17E57" w:rsidRPr="00D072B4" w:rsidRDefault="00D072B4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3E5B72B" w14:textId="681D58DE" w:rsidR="00C17E57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17E57" w:rsidRPr="00C04077" w14:paraId="115D397F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253403" w14:textId="07338AF7" w:rsidR="00C17E5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48FD9B" w14:textId="47C55008" w:rsidR="00C17E57" w:rsidRPr="00EB3D09" w:rsidRDefault="000362FD" w:rsidP="00164E7B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A35E4BA" w14:textId="5B2AE36C" w:rsidR="00C17E57" w:rsidRPr="00EB3D09" w:rsidRDefault="0004727E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173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0946223" w14:textId="635EB8B1" w:rsidR="00C17E57" w:rsidRPr="00D072B4" w:rsidRDefault="00D072B4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785C180" w14:textId="69589167" w:rsidR="00C17E57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17E57" w:rsidRPr="00C04077" w14:paraId="532BD6A5" w14:textId="77777777" w:rsidTr="00AD2B86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514565" w14:textId="449C5FA4" w:rsidR="00C17E57" w:rsidRPr="00756329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ลดลง</w:t>
            </w:r>
            <w:r w:rsidR="003111A8">
              <w:rPr>
                <w:rFonts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2E01E2A" w14:textId="779C1BD8" w:rsidR="00C17E57" w:rsidRPr="00EB3D09" w:rsidRDefault="000362FD" w:rsidP="00164E7B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F20F5F" w14:textId="01F693E9" w:rsidR="00C17E57" w:rsidRPr="00EB3D09" w:rsidRDefault="0004727E" w:rsidP="0004727E">
            <w:pPr>
              <w:tabs>
                <w:tab w:val="decimal" w:pos="1053"/>
              </w:tabs>
              <w:spacing w:line="216" w:lineRule="auto"/>
              <w:ind w:left="-47" w:right="-136"/>
              <w:jc w:val="both"/>
              <w:rPr>
                <w:sz w:val="30"/>
                <w:szCs w:val="30"/>
                <w:cs/>
              </w:rPr>
            </w:pPr>
            <w:r w:rsidRPr="00EB3D09">
              <w:rPr>
                <w:sz w:val="30"/>
                <w:szCs w:val="30"/>
              </w:rPr>
              <w:t>(34)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3446862" w14:textId="43E03C56" w:rsidR="00C17E57" w:rsidRPr="00D072B4" w:rsidRDefault="00D072B4" w:rsidP="00424E3B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654C46" w14:textId="057DD6E8" w:rsidR="00C17E57" w:rsidRPr="000D7779" w:rsidRDefault="004B2ECF" w:rsidP="004B2ECF">
            <w:pPr>
              <w:spacing w:line="216" w:lineRule="auto"/>
              <w:ind w:right="6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</w:t>
            </w:r>
            <w:r w:rsidR="000E0258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)</w:t>
            </w:r>
          </w:p>
        </w:tc>
      </w:tr>
      <w:tr w:rsidR="00C17E57" w:rsidRPr="00C04077" w14:paraId="28F6CD74" w14:textId="77777777" w:rsidTr="00AD2B86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8F2C7" w14:textId="382D5D5C" w:rsidR="00C17E57" w:rsidRPr="00756329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 w:rsidRPr="00756329">
              <w:rPr>
                <w:rFonts w:hint="cs"/>
                <w:sz w:val="30"/>
                <w:szCs w:val="30"/>
                <w:cs/>
              </w:rPr>
              <w:t>ค่า</w:t>
            </w:r>
            <w:r w:rsidRPr="00756329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AB6B8AC" w14:textId="218CE5BD" w:rsidR="00C17E57" w:rsidRPr="00EB3D09" w:rsidRDefault="009C168B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(615,96</w:t>
            </w:r>
            <w:r w:rsidR="00A1079C"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D78C67" w14:textId="112567A3" w:rsidR="00C17E57" w:rsidRPr="00EB3D09" w:rsidRDefault="00C17E57" w:rsidP="00C17E57">
            <w:pPr>
              <w:tabs>
                <w:tab w:val="decimal" w:pos="1053"/>
              </w:tabs>
              <w:spacing w:line="216" w:lineRule="auto"/>
              <w:ind w:left="-47" w:right="-136"/>
              <w:jc w:val="both"/>
              <w:rPr>
                <w:sz w:val="30"/>
                <w:szCs w:val="30"/>
                <w:cs/>
              </w:rPr>
            </w:pPr>
            <w:r w:rsidRPr="00EB3D09">
              <w:rPr>
                <w:sz w:val="30"/>
                <w:szCs w:val="30"/>
              </w:rPr>
              <w:t>(1,</w:t>
            </w:r>
            <w:r w:rsidR="0004727E" w:rsidRPr="00EB3D09">
              <w:rPr>
                <w:sz w:val="30"/>
                <w:szCs w:val="30"/>
              </w:rPr>
              <w:t>395</w:t>
            </w:r>
            <w:r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92</w:t>
            </w:r>
            <w:r w:rsidR="00350DA3" w:rsidRPr="00EB3D09">
              <w:rPr>
                <w:sz w:val="30"/>
                <w:szCs w:val="30"/>
              </w:rPr>
              <w:t>3</w:t>
            </w:r>
            <w:r w:rsidRPr="00EB3D09">
              <w:rPr>
                <w:sz w:val="30"/>
                <w:szCs w:val="30"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E32373D" w14:textId="0242C59C" w:rsidR="00C17E57" w:rsidRPr="00D072B4" w:rsidRDefault="00D072B4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(32,806)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7E079D" w14:textId="70A06C3D" w:rsidR="00C17E57" w:rsidRPr="00672324" w:rsidRDefault="00C17E57" w:rsidP="00FC45B4">
            <w:pPr>
              <w:spacing w:line="216" w:lineRule="auto"/>
              <w:ind w:right="64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(</w:t>
            </w:r>
            <w:r w:rsidR="000E0258">
              <w:rPr>
                <w:sz w:val="30"/>
                <w:szCs w:val="30"/>
              </w:rPr>
              <w:t>82</w:t>
            </w:r>
            <w:r>
              <w:rPr>
                <w:sz w:val="30"/>
                <w:szCs w:val="30"/>
              </w:rPr>
              <w:t>,</w:t>
            </w:r>
            <w:r w:rsidR="000E0258">
              <w:rPr>
                <w:sz w:val="30"/>
                <w:szCs w:val="30"/>
              </w:rPr>
              <w:t>125</w:t>
            </w:r>
            <w:r w:rsidRPr="006123D0">
              <w:rPr>
                <w:sz w:val="30"/>
                <w:szCs w:val="30"/>
              </w:rPr>
              <w:t>)</w:t>
            </w:r>
          </w:p>
        </w:tc>
      </w:tr>
      <w:tr w:rsidR="00C17E57" w:rsidRPr="00C04077" w14:paraId="240D526A" w14:textId="77777777" w:rsidTr="00AD2B86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4B68E" w14:textId="791D5822" w:rsidR="00C17E57" w:rsidRPr="00C0407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</w:t>
            </w:r>
            <w:r>
              <w:rPr>
                <w:rFonts w:hint="cs"/>
                <w:sz w:val="30"/>
                <w:szCs w:val="30"/>
                <w:cs/>
              </w:rPr>
              <w:t>ไปปลายงวด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44C3024" w14:textId="2A09C9C9" w:rsidR="00C17E57" w:rsidRPr="00EB3D09" w:rsidRDefault="009C168B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</w:t>
            </w:r>
            <w:r w:rsidR="00C722C8">
              <w:rPr>
                <w:sz w:val="30"/>
                <w:szCs w:val="30"/>
              </w:rPr>
              <w:t>342</w:t>
            </w:r>
            <w:r>
              <w:rPr>
                <w:sz w:val="30"/>
                <w:szCs w:val="30"/>
              </w:rPr>
              <w:t>,</w:t>
            </w:r>
            <w:r w:rsidR="00C722C8">
              <w:rPr>
                <w:sz w:val="30"/>
                <w:szCs w:val="30"/>
              </w:rPr>
              <w:t>991</w:t>
            </w: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9DFA4A7" w14:textId="66D296B6" w:rsidR="00C17E57" w:rsidRPr="00EB3D09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04727E" w:rsidRPr="00EB3D09">
              <w:rPr>
                <w:sz w:val="30"/>
                <w:szCs w:val="30"/>
              </w:rPr>
              <w:t>512</w:t>
            </w:r>
            <w:r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02</w:t>
            </w:r>
            <w:r w:rsidR="00350DA3" w:rsidRPr="00EB3D09">
              <w:rPr>
                <w:sz w:val="30"/>
                <w:szCs w:val="30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3BC70C2" w14:textId="441D63AD" w:rsidR="00C17E57" w:rsidRPr="00D072B4" w:rsidRDefault="00D072B4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54,662</w:t>
            </w: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3EB75C" w14:textId="38B0EFBC" w:rsidR="00C17E57" w:rsidRPr="00672324" w:rsidRDefault="000E0258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</w:t>
            </w:r>
            <w:r w:rsidR="00C17E57" w:rsidRPr="006123D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718</w:t>
            </w:r>
          </w:p>
        </w:tc>
      </w:tr>
      <w:tr w:rsidR="00C17E57" w:rsidRPr="00C04077" w14:paraId="45F33447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60F2B" w14:textId="0C95B7F7" w:rsidR="00C17E57" w:rsidRPr="00D5265C" w:rsidRDefault="00C17E57" w:rsidP="00C17E57">
            <w:pPr>
              <w:ind w:left="278" w:right="-108" w:hanging="23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08697E">
              <w:rPr>
                <w:sz w:val="30"/>
                <w:szCs w:val="30"/>
                <w:cs/>
              </w:rPr>
              <w:t xml:space="preserve"> </w:t>
            </w:r>
            <w:r w:rsidRPr="00D5265C">
              <w:rPr>
                <w:rFonts w:hint="cs"/>
                <w:sz w:val="30"/>
                <w:szCs w:val="30"/>
                <w:cs/>
              </w:rPr>
              <w:t>ค่าเผื่อการด้อยค่าของละคร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4A0D7B5" w14:textId="57EA7662" w:rsidR="00C17E57" w:rsidRPr="00EB3D09" w:rsidRDefault="009C168B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(83,988)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03AF4" w14:textId="6009660B" w:rsidR="00C17E57" w:rsidRPr="00EB3D09" w:rsidRDefault="00C17E57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EB3D09">
              <w:rPr>
                <w:rFonts w:hint="cs"/>
                <w:sz w:val="30"/>
                <w:szCs w:val="30"/>
                <w:cs/>
              </w:rPr>
              <w:t>(</w:t>
            </w:r>
            <w:r w:rsidR="003928FB" w:rsidRPr="003928FB">
              <w:rPr>
                <w:rFonts w:hint="cs"/>
                <w:sz w:val="30"/>
                <w:szCs w:val="30"/>
              </w:rPr>
              <w:t>83</w:t>
            </w:r>
            <w:r w:rsidRPr="00EB3D09">
              <w:rPr>
                <w:rFonts w:hint="cs"/>
                <w:sz w:val="30"/>
                <w:szCs w:val="30"/>
                <w:cs/>
              </w:rPr>
              <w:t>,</w:t>
            </w:r>
            <w:r w:rsidR="003928FB" w:rsidRPr="003928FB">
              <w:rPr>
                <w:rFonts w:hint="cs"/>
                <w:sz w:val="30"/>
                <w:szCs w:val="30"/>
              </w:rPr>
              <w:t>98</w:t>
            </w:r>
            <w:r w:rsidRPr="00EB3D09">
              <w:rPr>
                <w:sz w:val="30"/>
                <w:szCs w:val="30"/>
              </w:rPr>
              <w:t>8</w:t>
            </w:r>
            <w:r w:rsidRPr="00EB3D09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7629AC1" w14:textId="3685BEE3" w:rsidR="00C17E57" w:rsidRPr="00D072B4" w:rsidRDefault="00D072B4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7981C" w14:textId="77777777" w:rsidR="00C17E57" w:rsidRPr="00312EBD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-</w:t>
            </w:r>
          </w:p>
        </w:tc>
      </w:tr>
      <w:tr w:rsidR="00C17E57" w:rsidRPr="00C04077" w14:paraId="6A607C1A" w14:textId="77777777" w:rsidTr="003111A8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953EC" w14:textId="05C277B4" w:rsidR="00C17E57" w:rsidRPr="00C0407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2854D31" w14:textId="77777777" w:rsidR="00C17E57" w:rsidRPr="00EB3D09" w:rsidRDefault="00C17E57" w:rsidP="00C17E57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EEF1D14" w14:textId="77777777" w:rsidR="00C17E57" w:rsidRPr="00EB3D09" w:rsidRDefault="00C17E57" w:rsidP="00C17E57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63B5EA8" w14:textId="77777777" w:rsidR="00C17E57" w:rsidRPr="00D072B4" w:rsidRDefault="00C17E57" w:rsidP="00C17E57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AB3D6E" w14:textId="77777777" w:rsidR="00C17E57" w:rsidRPr="00672324" w:rsidRDefault="00C17E57" w:rsidP="00C17E57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C17E57" w:rsidRPr="00C04077" w14:paraId="63DED493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D4CE" w14:textId="5889079C" w:rsidR="00C17E57" w:rsidRPr="00C04077" w:rsidRDefault="00C17E57" w:rsidP="00C17E57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ค่าละครและลิขสิทธิ์รอตัด</w:t>
            </w: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C04077">
              <w:rPr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34190C5" w14:textId="4BDAF9DB" w:rsidR="00C17E57" w:rsidRPr="00EB3D09" w:rsidRDefault="000362FD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2,259,00</w:t>
            </w:r>
            <w:r w:rsidR="00A1079C">
              <w:rPr>
                <w:sz w:val="30"/>
                <w:szCs w:val="30"/>
              </w:rPr>
              <w:t>3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964D" w14:textId="0FE6DE77" w:rsidR="00C17E57" w:rsidRPr="00EB3D09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0D6EE9" w:rsidRPr="00EB3D09">
              <w:rPr>
                <w:sz w:val="30"/>
                <w:szCs w:val="30"/>
              </w:rPr>
              <w:t>428</w:t>
            </w:r>
            <w:r w:rsidRPr="00EB3D09">
              <w:rPr>
                <w:sz w:val="30"/>
                <w:szCs w:val="30"/>
              </w:rPr>
              <w:t>,</w:t>
            </w:r>
            <w:r w:rsidR="000D6EE9" w:rsidRPr="00EB3D09">
              <w:rPr>
                <w:sz w:val="30"/>
                <w:szCs w:val="30"/>
              </w:rPr>
              <w:t>03</w:t>
            </w:r>
            <w:r w:rsidR="00350DA3" w:rsidRPr="00EB3D09">
              <w:rPr>
                <w:sz w:val="30"/>
                <w:szCs w:val="30"/>
              </w:rPr>
              <w:t>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5A205C7" w14:textId="26BD910E" w:rsidR="00C17E57" w:rsidRPr="00D072B4" w:rsidRDefault="00D072B4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54,662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7C3C" w14:textId="5BA78948" w:rsidR="00C17E57" w:rsidRPr="00672324" w:rsidRDefault="000E0258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</w:t>
            </w:r>
            <w:r w:rsidR="00C17E57" w:rsidRPr="0021369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718</w:t>
            </w:r>
          </w:p>
        </w:tc>
      </w:tr>
    </w:tbl>
    <w:p w14:paraId="0337ADB2" w14:textId="0BB4E77B" w:rsidR="006B683D" w:rsidRDefault="006B683D">
      <w:pPr>
        <w:rPr>
          <w:rFonts w:ascii="Angsana New" w:hAnsi="Angsana New"/>
          <w:b/>
          <w:bCs/>
          <w:sz w:val="8"/>
          <w:szCs w:val="8"/>
          <w:cs/>
        </w:rPr>
      </w:pPr>
    </w:p>
    <w:p w14:paraId="3621042B" w14:textId="77777777" w:rsidR="006B683D" w:rsidRDefault="006B683D">
      <w:pPr>
        <w:rPr>
          <w:rFonts w:ascii="Angsana New" w:hAnsi="Angsana New"/>
          <w:b/>
          <w:bCs/>
          <w:sz w:val="8"/>
          <w:szCs w:val="8"/>
          <w:cs/>
        </w:rPr>
      </w:pPr>
      <w:r>
        <w:rPr>
          <w:rFonts w:ascii="Angsana New" w:hAnsi="Angsana New"/>
          <w:b/>
          <w:bCs/>
          <w:sz w:val="8"/>
          <w:szCs w:val="8"/>
          <w:cs/>
        </w:rPr>
        <w:br w:type="page"/>
      </w:r>
    </w:p>
    <w:p w14:paraId="770F9BA8" w14:textId="5FA76268" w:rsidR="003872AF" w:rsidRDefault="003872A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สินทรัพย์ไม่หมุนเวียนอื่น</w:t>
      </w:r>
    </w:p>
    <w:p w14:paraId="2CD36CA6" w14:textId="77777777" w:rsidR="003872AF" w:rsidRPr="00421C52" w:rsidRDefault="003872AF" w:rsidP="00147A51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659" w:type="dxa"/>
        <w:tblInd w:w="6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2"/>
        <w:gridCol w:w="1391"/>
        <w:gridCol w:w="1411"/>
        <w:gridCol w:w="6"/>
        <w:gridCol w:w="1404"/>
        <w:gridCol w:w="1295"/>
      </w:tblGrid>
      <w:tr w:rsidR="003872AF" w:rsidRPr="008F3EDE" w14:paraId="36163336" w14:textId="77777777" w:rsidTr="003111A8">
        <w:trPr>
          <w:trHeight w:hRule="exact" w:val="397"/>
        </w:trPr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8F3EDE" w:rsidRDefault="003872AF" w:rsidP="003872AF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8F3EDE" w:rsidRDefault="003872AF" w:rsidP="003872AF">
            <w:pPr>
              <w:spacing w:line="216" w:lineRule="auto"/>
              <w:ind w:right="-1058" w:hanging="10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8F3EDE" w:rsidRDefault="003872AF" w:rsidP="003872AF">
            <w:pPr>
              <w:spacing w:line="216" w:lineRule="auto"/>
              <w:ind w:right="-1058" w:hanging="1080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47B34294" w14:textId="77777777" w:rsidTr="00F84388">
        <w:trPr>
          <w:trHeight w:hRule="exact" w:val="397"/>
        </w:trPr>
        <w:tc>
          <w:tcPr>
            <w:tcW w:w="4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26776C6" w14:textId="62EC9985" w:rsidR="008C630D" w:rsidRPr="008F3EDE" w:rsidRDefault="003928FB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</w:rPr>
              <w:t>3</w:t>
            </w:r>
            <w:r w:rsidR="000402D2">
              <w:rPr>
                <w:rFonts w:ascii="Angsana New" w:hAnsi="Angsana New" w:cs="Angsana New"/>
                <w:color w:val="000000" w:themeColor="text1"/>
              </w:rPr>
              <w:t>0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0402D2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0402D2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F84388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348782A8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E0619">
              <w:rPr>
                <w:rFonts w:ascii="Angsana New" w:hAnsi="Angsana New" w:cs="Angsana New"/>
              </w:rPr>
              <w:t>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AF054A8" w14:textId="5832E1DA" w:rsidR="008C630D" w:rsidRPr="008F3EDE" w:rsidRDefault="003928FB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</w:rPr>
              <w:t>3</w:t>
            </w:r>
            <w:r w:rsidR="000402D2">
              <w:rPr>
                <w:rFonts w:ascii="Angsana New" w:hAnsi="Angsana New" w:cs="Angsana New"/>
                <w:color w:val="000000" w:themeColor="text1"/>
              </w:rPr>
              <w:t>0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0402D2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0402D2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F84388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60DA83DE" w:rsidR="008C630D" w:rsidRPr="008F3EDE" w:rsidRDefault="008C630D" w:rsidP="008C630D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E0619">
              <w:rPr>
                <w:rFonts w:ascii="Angsana New" w:hAnsi="Angsana New" w:cs="Angsana New"/>
              </w:rPr>
              <w:t>6</w:t>
            </w:r>
          </w:p>
        </w:tc>
      </w:tr>
      <w:tr w:rsidR="008C630D" w:rsidRPr="008F3EDE" w14:paraId="638CC211" w14:textId="77777777" w:rsidTr="00F8438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D96AF82" w14:textId="5FC3C4F2" w:rsidR="008C630D" w:rsidRPr="008F3EDE" w:rsidRDefault="0066285F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35,03</w:t>
            </w:r>
            <w:r w:rsidR="003928FB" w:rsidRPr="003928FB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2341EECB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</w:rPr>
              <w:t>3</w:t>
            </w:r>
            <w:r w:rsidRPr="003928FB">
              <w:rPr>
                <w:rFonts w:ascii="Angsana New" w:hAnsi="Angsana New" w:cs="Angsana New" w:hint="cs"/>
              </w:rPr>
              <w:t>8</w:t>
            </w:r>
            <w:r w:rsidR="0021369A" w:rsidRPr="008F3EDE">
              <w:rPr>
                <w:rFonts w:ascii="Angsana New" w:hAnsi="Angsana New" w:cs="Angsana New"/>
              </w:rPr>
              <w:t>,</w:t>
            </w:r>
            <w:r w:rsidRPr="003928FB">
              <w:rPr>
                <w:rFonts w:ascii="Angsana New" w:hAnsi="Angsana New" w:cs="Angsana New" w:hint="cs"/>
              </w:rPr>
              <w:t>38</w:t>
            </w:r>
            <w:r w:rsidR="00404BB9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2F1393" w14:textId="41082A6E" w:rsidR="008C630D" w:rsidRPr="008F3EDE" w:rsidRDefault="006E3768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12,063</w:t>
            </w:r>
          </w:p>
        </w:tc>
        <w:tc>
          <w:tcPr>
            <w:tcW w:w="12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27D4F2DB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 w:hint="cs"/>
              </w:rPr>
              <w:t>12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Pr="003928FB">
              <w:rPr>
                <w:rFonts w:ascii="Angsana New" w:hAnsi="Angsana New" w:cs="Angsana New"/>
              </w:rPr>
              <w:t>063</w:t>
            </w:r>
          </w:p>
        </w:tc>
      </w:tr>
      <w:tr w:rsidR="008C630D" w:rsidRPr="008F3EDE" w14:paraId="30CF9320" w14:textId="77777777" w:rsidTr="00F8438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ภาษีเงินได้นิติบุคคลถูกหัก ณ ที่จ่าย (เกิน </w:t>
            </w:r>
            <w:r w:rsidRPr="008F3EDE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  <w:cs/>
              </w:rPr>
              <w:t xml:space="preserve"> ปี)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02535FA" w14:textId="092CEB1A" w:rsidR="008C630D" w:rsidRPr="008F3EDE" w:rsidRDefault="0066285F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122,87</w:t>
            </w:r>
            <w:r w:rsidR="003928FB" w:rsidRPr="003928FB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100E43BC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 w:hint="cs"/>
              </w:rPr>
              <w:t>73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Pr="003928FB">
              <w:rPr>
                <w:rFonts w:ascii="Angsana New" w:hAnsi="Angsana New" w:cs="Angsana New" w:hint="cs"/>
              </w:rPr>
              <w:t>91</w:t>
            </w:r>
            <w:r w:rsidR="00404BB9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F67F05" w14:textId="5CBEC311" w:rsidR="008C630D" w:rsidRPr="008F3EDE" w:rsidRDefault="006E3768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10,113</w:t>
            </w:r>
          </w:p>
        </w:tc>
        <w:tc>
          <w:tcPr>
            <w:tcW w:w="12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0A5E1CE5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 w:hint="cs"/>
              </w:rPr>
              <w:t>19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Pr="003928FB">
              <w:rPr>
                <w:rFonts w:ascii="Angsana New" w:hAnsi="Angsana New" w:cs="Angsana New" w:hint="cs"/>
              </w:rPr>
              <w:t>409</w:t>
            </w:r>
          </w:p>
        </w:tc>
      </w:tr>
      <w:tr w:rsidR="008C630D" w:rsidRPr="008F3EDE" w14:paraId="485C3A40" w14:textId="77777777" w:rsidTr="00F8438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5BB955" w14:textId="2F43E4CE" w:rsidR="008C630D" w:rsidRPr="008F3EDE" w:rsidRDefault="0066285F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</w:t>
            </w:r>
            <w:r w:rsidR="00297112">
              <w:rPr>
                <w:rFonts w:ascii="Angsana New" w:hAnsi="Angsana New" w:cs="Angsana New"/>
              </w:rPr>
              <w:t>0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3FE26F4C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3928FB">
              <w:rPr>
                <w:rFonts w:ascii="Angsana New" w:hAnsi="Angsana New" w:cs="Angsana New"/>
              </w:rPr>
              <w:t>50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D8AA0EE" w14:textId="32D5FC3B" w:rsidR="008C630D" w:rsidRPr="008F3EDE" w:rsidRDefault="006E3768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4,250</w:t>
            </w:r>
          </w:p>
        </w:tc>
        <w:tc>
          <w:tcPr>
            <w:tcW w:w="12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4,250</w:t>
            </w:r>
          </w:p>
        </w:tc>
      </w:tr>
      <w:tr w:rsidR="008C630D" w:rsidRPr="008F3EDE" w14:paraId="47B150CA" w14:textId="77777777" w:rsidTr="00F84388">
        <w:trPr>
          <w:trHeight w:hRule="exact" w:val="397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0DE879" w14:textId="5BC2B532" w:rsidR="008C630D" w:rsidRPr="008F3EDE" w:rsidRDefault="0066285F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157,95</w:t>
            </w:r>
            <w:r w:rsidR="003928FB" w:rsidRPr="003928FB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2F497963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 w:hint="cs"/>
              </w:rPr>
              <w:t>112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Pr="003928FB">
              <w:rPr>
                <w:rFonts w:ascii="Angsana New" w:hAnsi="Angsana New" w:cs="Angsana New" w:hint="cs"/>
              </w:rPr>
              <w:t>350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8D2E09" w14:textId="5CE0DBA0" w:rsidR="008C630D" w:rsidRPr="008F3EDE" w:rsidRDefault="006E3768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26,426</w:t>
            </w:r>
          </w:p>
        </w:tc>
        <w:tc>
          <w:tcPr>
            <w:tcW w:w="12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51409C26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 w:hint="cs"/>
              </w:rPr>
              <w:t>35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Pr="003928FB">
              <w:rPr>
                <w:rFonts w:ascii="Angsana New" w:hAnsi="Angsana New" w:cs="Angsana New" w:hint="cs"/>
              </w:rPr>
              <w:t>722</w:t>
            </w:r>
          </w:p>
        </w:tc>
      </w:tr>
    </w:tbl>
    <w:p w14:paraId="63A0307A" w14:textId="77777777" w:rsidR="00A82E6A" w:rsidRPr="00D45687" w:rsidRDefault="00A82E6A" w:rsidP="00A82E6A">
      <w:pPr>
        <w:ind w:right="-871"/>
        <w:rPr>
          <w:rFonts w:ascii="Angsana New" w:hAnsi="Angsana New"/>
          <w:sz w:val="12"/>
          <w:szCs w:val="12"/>
        </w:rPr>
      </w:pPr>
    </w:p>
    <w:p w14:paraId="78752F85" w14:textId="524F9BFC" w:rsidR="00122B51" w:rsidRPr="003B7633" w:rsidRDefault="004F53FA" w:rsidP="003B7633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B7633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 w:rsidRPr="003B7633">
        <w:rPr>
          <w:rFonts w:ascii="Angsana New" w:hAnsi="Angsana New" w:hint="cs"/>
          <w:b/>
          <w:bCs/>
          <w:cs/>
        </w:rPr>
        <w:t>หมุนเวียน</w:t>
      </w:r>
      <w:r w:rsidRPr="003B7633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A80E1F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65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1403"/>
        <w:gridCol w:w="1404"/>
        <w:gridCol w:w="1403"/>
        <w:gridCol w:w="1305"/>
      </w:tblGrid>
      <w:tr w:rsidR="004F53FA" w:rsidRPr="008F3EDE" w14:paraId="2A7BF48C" w14:textId="77777777" w:rsidTr="00883E56">
        <w:tc>
          <w:tcPr>
            <w:tcW w:w="4144" w:type="dxa"/>
            <w:vMerge w:val="restart"/>
            <w:vAlign w:val="center"/>
          </w:tcPr>
          <w:p w14:paraId="7F545D56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รายการ </w:t>
            </w:r>
          </w:p>
        </w:tc>
        <w:tc>
          <w:tcPr>
            <w:tcW w:w="2807" w:type="dxa"/>
            <w:gridSpan w:val="2"/>
          </w:tcPr>
          <w:p w14:paraId="628DB044" w14:textId="77777777" w:rsidR="004F53FA" w:rsidRPr="008F3EDE" w:rsidRDefault="004F53FA" w:rsidP="007504FD">
            <w:pPr>
              <w:ind w:left="-94" w:right="-109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70AFFCA3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3C4CAFF3" w14:textId="77777777" w:rsidTr="00AF4DA4">
        <w:tc>
          <w:tcPr>
            <w:tcW w:w="4144" w:type="dxa"/>
            <w:vMerge/>
            <w:tcBorders>
              <w:bottom w:val="single" w:sz="4" w:space="0" w:color="auto"/>
            </w:tcBorders>
          </w:tcPr>
          <w:p w14:paraId="7061781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493DBB" w14:textId="5528FA15" w:rsidR="008C630D" w:rsidRPr="008F3EDE" w:rsidRDefault="003928FB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</w:rPr>
              <w:t>3</w:t>
            </w:r>
            <w:r w:rsidR="003724AD">
              <w:rPr>
                <w:rFonts w:ascii="Angsana New" w:hAnsi="Angsana New" w:cs="Angsana New"/>
                <w:color w:val="000000" w:themeColor="text1"/>
              </w:rPr>
              <w:t>0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3724AD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3724AD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E0619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972" w14:textId="6EC2D23D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E0619">
              <w:rPr>
                <w:rFonts w:ascii="Angsana New" w:hAnsi="Angsana New" w:cs="Angsana New"/>
              </w:rP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8CAD36" w14:textId="778EABD6" w:rsidR="008C630D" w:rsidRPr="008F3EDE" w:rsidRDefault="003928FB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</w:rPr>
              <w:t>3</w:t>
            </w:r>
            <w:r w:rsidR="003724AD">
              <w:rPr>
                <w:rFonts w:ascii="Angsana New" w:hAnsi="Angsana New" w:cs="Angsana New"/>
                <w:color w:val="000000" w:themeColor="text1"/>
              </w:rPr>
              <w:t>0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3724AD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3724AD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E0619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F6A9" w14:textId="4B0096CD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E0619">
              <w:rPr>
                <w:rFonts w:ascii="Angsana New" w:hAnsi="Angsana New" w:cs="Angsana New"/>
              </w:rPr>
              <w:t>6</w:t>
            </w:r>
          </w:p>
        </w:tc>
      </w:tr>
      <w:tr w:rsidR="008C630D" w:rsidRPr="008F3EDE" w14:paraId="44B76FC5" w14:textId="77777777" w:rsidTr="00AF4DA4">
        <w:tc>
          <w:tcPr>
            <w:tcW w:w="4144" w:type="dxa"/>
            <w:tcBorders>
              <w:bottom w:val="nil"/>
            </w:tcBorders>
          </w:tcPr>
          <w:p w14:paraId="6506CF2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03" w:type="dxa"/>
            <w:tcBorders>
              <w:bottom w:val="nil"/>
              <w:right w:val="dashed" w:sz="4" w:space="0" w:color="auto"/>
            </w:tcBorders>
          </w:tcPr>
          <w:p w14:paraId="5146B947" w14:textId="04BA03E4" w:rsidR="008C630D" w:rsidRPr="008F3EDE" w:rsidRDefault="0066285F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230,828</w:t>
            </w:r>
          </w:p>
        </w:tc>
        <w:tc>
          <w:tcPr>
            <w:tcW w:w="1404" w:type="dxa"/>
            <w:tcBorders>
              <w:left w:val="dashed" w:sz="4" w:space="0" w:color="auto"/>
              <w:bottom w:val="nil"/>
            </w:tcBorders>
          </w:tcPr>
          <w:p w14:paraId="213EC105" w14:textId="1E56FAE0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269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435</w:t>
            </w:r>
          </w:p>
        </w:tc>
        <w:tc>
          <w:tcPr>
            <w:tcW w:w="1403" w:type="dxa"/>
            <w:tcBorders>
              <w:bottom w:val="nil"/>
              <w:right w:val="dashed" w:sz="4" w:space="0" w:color="auto"/>
            </w:tcBorders>
          </w:tcPr>
          <w:p w14:paraId="7F7FA9B0" w14:textId="7768CD0B" w:rsidR="008C630D" w:rsidRPr="008F3EDE" w:rsidRDefault="00CF6B12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B31CDE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="00B31CDE">
              <w:rPr>
                <w:rFonts w:ascii="Angsana New" w:hAnsi="Angsana New" w:cs="Angsana New"/>
              </w:rPr>
              <w:t>5</w:t>
            </w:r>
            <w:r w:rsidR="003928FB" w:rsidRPr="003928FB">
              <w:rPr>
                <w:rFonts w:ascii="Angsana New" w:hAnsi="Angsana New" w:cs="Angsana New" w:hint="cs"/>
              </w:rPr>
              <w:t>92</w:t>
            </w:r>
          </w:p>
        </w:tc>
        <w:tc>
          <w:tcPr>
            <w:tcW w:w="1305" w:type="dxa"/>
            <w:tcBorders>
              <w:left w:val="dashed" w:sz="4" w:space="0" w:color="auto"/>
              <w:bottom w:val="nil"/>
            </w:tcBorders>
          </w:tcPr>
          <w:p w14:paraId="5F9DD313" w14:textId="103C68AD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4D2A0A" w:rsidRPr="008F3EDE">
              <w:rPr>
                <w:rFonts w:ascii="Angsana New" w:hAnsi="Angsana New" w:cs="Angsana New"/>
              </w:rPr>
              <w:t>,0</w:t>
            </w:r>
            <w:r>
              <w:rPr>
                <w:rFonts w:ascii="Angsana New" w:hAnsi="Angsana New" w:cs="Angsana New"/>
              </w:rPr>
              <w:t>58</w:t>
            </w:r>
          </w:p>
        </w:tc>
      </w:tr>
      <w:tr w:rsidR="008C630D" w:rsidRPr="008F3EDE" w14:paraId="18BCACFF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4C47B9A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  <w:r w:rsidRPr="008F3EDE">
              <w:rPr>
                <w:rFonts w:ascii="Angsana New" w:hAnsi="Angsana New" w:cs="Angsana New"/>
              </w:rPr>
              <w:t xml:space="preserve"> :-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76AAE4E8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151C87ED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02975B74" w14:textId="77777777" w:rsidR="008C630D" w:rsidRPr="008F3EDE" w:rsidRDefault="008C630D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</w:tcPr>
          <w:p w14:paraId="039C2824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C630D" w:rsidRPr="008F3EDE" w14:paraId="44564A17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19457AC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1984388B" w14:textId="2D30A2DF" w:rsidR="008C630D" w:rsidRPr="008F3EDE" w:rsidRDefault="0066285F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47,686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0079DB38" w14:textId="6AD4A5BD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134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5DDB9D57" w14:textId="70098BBC" w:rsidR="008C630D" w:rsidRPr="008F3EDE" w:rsidRDefault="00CF6B12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26,8</w:t>
            </w:r>
            <w:r w:rsidR="003928FB" w:rsidRPr="003928FB">
              <w:rPr>
                <w:rFonts w:ascii="Angsana New" w:hAnsi="Angsana New" w:cs="Angsana New" w:hint="cs"/>
              </w:rPr>
              <w:t>3</w:t>
            </w:r>
            <w:r w:rsidR="00B31CDE">
              <w:rPr>
                <w:rFonts w:ascii="Angsana New" w:hAnsi="Angsana New" w:cs="Angsana New"/>
              </w:rPr>
              <w:t>1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</w:tcPr>
          <w:p w14:paraId="4D2FF852" w14:textId="72E21F5E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1E0619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</w:rPr>
              <w:t>,6</w:t>
            </w:r>
            <w:r w:rsidR="001E0619">
              <w:rPr>
                <w:rFonts w:ascii="Angsana New" w:hAnsi="Angsana New" w:cs="Angsana New"/>
              </w:rPr>
              <w:t>20</w:t>
            </w:r>
          </w:p>
        </w:tc>
      </w:tr>
      <w:tr w:rsidR="008C630D" w:rsidRPr="008F3EDE" w14:paraId="6841F2AB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3D652833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6CC4102E" w14:textId="01B0206B" w:rsidR="008C630D" w:rsidRPr="008F3EDE" w:rsidRDefault="0066285F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125,318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38ADA4E1" w14:textId="565A6192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075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9B226D" w14:textId="1AF42B02" w:rsidR="008C630D" w:rsidRPr="00103F51" w:rsidRDefault="00103F51" w:rsidP="00103F51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 w:rsidRPr="00103F51">
              <w:rPr>
                <w:rFonts w:ascii="Angsana New" w:hAnsi="Angsana New" w:cs="Angsana New"/>
              </w:rPr>
              <w:t>70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284B5DE" w14:textId="35EF200F" w:rsidR="008C630D" w:rsidRPr="001E0619" w:rsidRDefault="001E0619" w:rsidP="001E0619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1E0619">
              <w:rPr>
                <w:rFonts w:ascii="Angsana New" w:hAnsi="Angsana New" w:cs="Angsana New"/>
              </w:rPr>
              <w:t>32</w:t>
            </w:r>
          </w:p>
        </w:tc>
      </w:tr>
      <w:tr w:rsidR="008C630D" w:rsidRPr="008F3EDE" w14:paraId="74EED5E6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45076F0D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 ๆ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3C12E6" w14:textId="2AFD1EF0" w:rsidR="008C630D" w:rsidRPr="008F3EDE" w:rsidRDefault="0066285F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30,752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20ADDED8" w14:textId="7567DFB8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318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4ABD6A" w14:textId="6E6AEA2E" w:rsidR="008C630D" w:rsidRPr="008F3EDE" w:rsidRDefault="00CF6B12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</w:t>
            </w:r>
            <w:r w:rsidR="00B31CDE">
              <w:rPr>
                <w:rFonts w:ascii="Angsana New" w:hAnsi="Angsana New" w:cs="Angsana New"/>
              </w:rPr>
              <w:t>843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53516725" w14:textId="28F30718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152FF3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725</w:t>
            </w:r>
          </w:p>
        </w:tc>
      </w:tr>
      <w:tr w:rsidR="008C630D" w:rsidRPr="008F3EDE" w14:paraId="4B7D0261" w14:textId="77777777" w:rsidTr="00AF4DA4">
        <w:tc>
          <w:tcPr>
            <w:tcW w:w="4144" w:type="dxa"/>
            <w:tcBorders>
              <w:top w:val="nil"/>
            </w:tcBorders>
          </w:tcPr>
          <w:p w14:paraId="0990C22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  <w:right w:val="dashed" w:sz="4" w:space="0" w:color="auto"/>
            </w:tcBorders>
          </w:tcPr>
          <w:p w14:paraId="11744348" w14:textId="165A8147" w:rsidR="008C630D" w:rsidRPr="008F3EDE" w:rsidRDefault="0066285F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203,756</w:t>
            </w:r>
          </w:p>
        </w:tc>
        <w:tc>
          <w:tcPr>
            <w:tcW w:w="1404" w:type="dxa"/>
            <w:tcBorders>
              <w:top w:val="single" w:sz="4" w:space="0" w:color="auto"/>
              <w:left w:val="dashed" w:sz="4" w:space="0" w:color="auto"/>
            </w:tcBorders>
          </w:tcPr>
          <w:p w14:paraId="3445EC16" w14:textId="588F67D0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1E0619">
              <w:rPr>
                <w:rFonts w:ascii="Angsana New" w:hAnsi="Angsana New" w:cs="Angsana New"/>
              </w:rPr>
              <w:t>8</w:t>
            </w:r>
            <w:r w:rsidR="003928FB" w:rsidRPr="003928FB">
              <w:rPr>
                <w:rFonts w:ascii="Angsana New" w:hAnsi="Angsana New" w:cs="Angsana New"/>
              </w:rPr>
              <w:t>8</w:t>
            </w:r>
            <w:r w:rsidRPr="008F3EDE">
              <w:rPr>
                <w:rFonts w:ascii="Angsana New" w:hAnsi="Angsana New" w:cs="Angsana New"/>
              </w:rPr>
              <w:t>,</w:t>
            </w:r>
            <w:r w:rsidR="001E0619">
              <w:rPr>
                <w:rFonts w:ascii="Angsana New" w:hAnsi="Angsana New" w:cs="Angsana New"/>
              </w:rPr>
              <w:t>527</w:t>
            </w:r>
          </w:p>
        </w:tc>
        <w:tc>
          <w:tcPr>
            <w:tcW w:w="1403" w:type="dxa"/>
            <w:tcBorders>
              <w:top w:val="single" w:sz="4" w:space="0" w:color="auto"/>
              <w:right w:val="dashed" w:sz="4" w:space="0" w:color="auto"/>
            </w:tcBorders>
          </w:tcPr>
          <w:p w14:paraId="797ED40B" w14:textId="64E2C4BD" w:rsidR="008C630D" w:rsidRPr="008F3EDE" w:rsidRDefault="00CF6B12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</w:t>
            </w:r>
            <w:r w:rsidR="00B31CDE">
              <w:rPr>
                <w:rFonts w:ascii="Angsana New" w:hAnsi="Angsana New" w:cs="Angsana New"/>
              </w:rPr>
              <w:t>744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</w:tcBorders>
          </w:tcPr>
          <w:p w14:paraId="119991DA" w14:textId="3E7858D3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377</w:t>
            </w:r>
          </w:p>
        </w:tc>
      </w:tr>
      <w:tr w:rsidR="008C630D" w:rsidRPr="008F3EDE" w14:paraId="26D3D8E4" w14:textId="77777777" w:rsidTr="00AF4DA4">
        <w:tc>
          <w:tcPr>
            <w:tcW w:w="4144" w:type="dxa"/>
            <w:vAlign w:val="bottom"/>
          </w:tcPr>
          <w:p w14:paraId="15D1273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3" w:type="dxa"/>
            <w:tcBorders>
              <w:right w:val="dashed" w:sz="4" w:space="0" w:color="auto"/>
            </w:tcBorders>
            <w:vAlign w:val="center"/>
          </w:tcPr>
          <w:p w14:paraId="13D9687B" w14:textId="685BC2BD" w:rsidR="008C630D" w:rsidRPr="008F3EDE" w:rsidRDefault="0066285F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434,584</w:t>
            </w:r>
          </w:p>
        </w:tc>
        <w:tc>
          <w:tcPr>
            <w:tcW w:w="1404" w:type="dxa"/>
            <w:tcBorders>
              <w:left w:val="dashed" w:sz="4" w:space="0" w:color="auto"/>
            </w:tcBorders>
            <w:vAlign w:val="center"/>
          </w:tcPr>
          <w:p w14:paraId="1689FCD2" w14:textId="60FACEEB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457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962</w:t>
            </w:r>
          </w:p>
        </w:tc>
        <w:tc>
          <w:tcPr>
            <w:tcW w:w="1403" w:type="dxa"/>
            <w:tcBorders>
              <w:right w:val="dashed" w:sz="4" w:space="0" w:color="auto"/>
            </w:tcBorders>
            <w:vAlign w:val="center"/>
          </w:tcPr>
          <w:p w14:paraId="46B4B85D" w14:textId="4C5BC273" w:rsidR="008C630D" w:rsidRPr="008F3EDE" w:rsidRDefault="00CF6B12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3928FB" w:rsidRPr="003928FB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3928FB" w:rsidRPr="003928FB">
              <w:rPr>
                <w:rFonts w:ascii="Angsana New" w:hAnsi="Angsana New" w:cs="Angsana New" w:hint="cs"/>
              </w:rPr>
              <w:t>336</w:t>
            </w:r>
          </w:p>
        </w:tc>
        <w:tc>
          <w:tcPr>
            <w:tcW w:w="1305" w:type="dxa"/>
            <w:tcBorders>
              <w:left w:val="dashed" w:sz="4" w:space="0" w:color="auto"/>
            </w:tcBorders>
            <w:vAlign w:val="center"/>
          </w:tcPr>
          <w:p w14:paraId="1E11AAD8" w14:textId="732AF5B1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</w:rPr>
              <w:t>2</w:t>
            </w:r>
            <w:r w:rsidR="001E0619">
              <w:rPr>
                <w:rFonts w:ascii="Angsana New" w:hAnsi="Angsana New" w:cs="Angsana New"/>
              </w:rPr>
              <w:t>6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 w:rsidR="001E0619">
              <w:rPr>
                <w:rFonts w:ascii="Angsana New" w:hAnsi="Angsana New" w:cs="Angsana New"/>
              </w:rPr>
              <w:t>435</w:t>
            </w:r>
          </w:p>
        </w:tc>
      </w:tr>
    </w:tbl>
    <w:p w14:paraId="3B5FCDEA" w14:textId="77777777" w:rsidR="00A82E6A" w:rsidRPr="00D45687" w:rsidRDefault="00A82E6A" w:rsidP="00D80847">
      <w:pPr>
        <w:ind w:right="-871"/>
        <w:rPr>
          <w:rFonts w:ascii="Angsana New" w:hAnsi="Angsana New"/>
          <w:sz w:val="12"/>
          <w:szCs w:val="12"/>
        </w:rPr>
      </w:pPr>
    </w:p>
    <w:p w14:paraId="78081CB5" w14:textId="30394E0A" w:rsidR="005273A4" w:rsidRDefault="005273A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376F77" w:rsidRDefault="006F741E" w:rsidP="00A80E1F">
      <w:pPr>
        <w:ind w:right="-12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659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0"/>
        <w:gridCol w:w="1384"/>
        <w:gridCol w:w="1368"/>
        <w:gridCol w:w="1449"/>
        <w:gridCol w:w="1288"/>
      </w:tblGrid>
      <w:tr w:rsidR="00415290" w:rsidRPr="008F3EDE" w14:paraId="69BA7D37" w14:textId="77777777" w:rsidTr="003111A8">
        <w:trPr>
          <w:cantSplit/>
          <w:trHeight w:val="20"/>
        </w:trPr>
        <w:tc>
          <w:tcPr>
            <w:tcW w:w="4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E3B0" w14:textId="77777777" w:rsidR="00415290" w:rsidRPr="008F3EDE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3" w:name="OLE_LINK1"/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8BA" w14:textId="77777777" w:rsidR="00415290" w:rsidRPr="008F3EDE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D7A" w14:textId="77777777" w:rsidR="00415290" w:rsidRPr="008F3EDE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30D" w:rsidRPr="008F3EDE" w14:paraId="2CEEB47A" w14:textId="77777777" w:rsidTr="00AF4DA4">
        <w:trPr>
          <w:cantSplit/>
          <w:trHeight w:val="391"/>
        </w:trPr>
        <w:tc>
          <w:tcPr>
            <w:tcW w:w="4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9666" w14:textId="77777777" w:rsidR="008C630D" w:rsidRPr="008F3EDE" w:rsidRDefault="008C630D" w:rsidP="008C630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30A4B8" w14:textId="4A5F49AE" w:rsidR="008C630D" w:rsidRPr="008F3EDE" w:rsidRDefault="003928FB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3724A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3724AD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3724AD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BB75E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C44" w14:textId="2F189100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B75E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AE0A1A" w14:textId="7463CAE6" w:rsidR="008C630D" w:rsidRPr="008F3EDE" w:rsidRDefault="003928FB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3724A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3724AD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3724AD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BB75E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426B" w14:textId="56E4832E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B75E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B4AAE" w:rsidRPr="008F3EDE" w14:paraId="6F44C9CF" w14:textId="77777777" w:rsidTr="00AF4DA4">
        <w:trPr>
          <w:cantSplit/>
          <w:trHeight w:val="20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E803B" w14:textId="77777777" w:rsidR="002B4AAE" w:rsidRPr="008F3EDE" w:rsidRDefault="002B4AAE" w:rsidP="002B4A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1DA32CF" w14:textId="5851876A" w:rsidR="002B4AAE" w:rsidRPr="0066285F" w:rsidRDefault="0066285F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285F">
              <w:rPr>
                <w:rFonts w:ascii="Angsana New" w:hAnsi="Angsana New" w:cs="Angsana New"/>
                <w:sz w:val="28"/>
                <w:szCs w:val="28"/>
              </w:rPr>
              <w:t>333,934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ADC096B" w14:textId="6E6B32CB" w:rsidR="002B4AAE" w:rsidRPr="008F3EDE" w:rsidRDefault="007F6D4A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="002B4AAE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61F5A9" w14:textId="20E44DB4" w:rsidR="002B4AAE" w:rsidRPr="001C126D" w:rsidRDefault="001C126D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C126D">
              <w:rPr>
                <w:rFonts w:ascii="Angsana New" w:hAnsi="Angsana New" w:cs="Angsana New"/>
                <w:sz w:val="28"/>
                <w:szCs w:val="28"/>
              </w:rPr>
              <w:t>131</w:t>
            </w:r>
            <w:r>
              <w:rPr>
                <w:rFonts w:ascii="Angsana New" w:hAnsi="Angsana New" w:cs="Angsana New"/>
                <w:sz w:val="28"/>
                <w:szCs w:val="28"/>
              </w:rPr>
              <w:t>,035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71A192D" w14:textId="78D4C286" w:rsidR="002B4AAE" w:rsidRPr="008F3EDE" w:rsidRDefault="007F6D4A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="002B4AAE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508</w:t>
            </w:r>
          </w:p>
        </w:tc>
      </w:tr>
      <w:tr w:rsidR="002168AD" w:rsidRPr="008F3EDE" w14:paraId="3925ACF0" w14:textId="77777777" w:rsidTr="00AF4DA4">
        <w:trPr>
          <w:cantSplit/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FEEAB5" w14:textId="77777777" w:rsidR="002168AD" w:rsidRPr="008F3EDE" w:rsidRDefault="002168AD" w:rsidP="002168AD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เพิ่มขึ้นระหว่างงวด - เงินต้น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A7EF9CC" w14:textId="1219DBBD" w:rsidR="002168AD" w:rsidRPr="0066285F" w:rsidRDefault="002E34B4" w:rsidP="00176513">
            <w:pPr>
              <w:tabs>
                <w:tab w:val="decimal" w:pos="851"/>
              </w:tabs>
              <w:spacing w:line="216" w:lineRule="auto"/>
              <w:ind w:right="-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441CAFF" w14:textId="348E1F6B" w:rsidR="002168AD" w:rsidRPr="008F3EDE" w:rsidRDefault="007F6D4A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168AD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B1561D8" w14:textId="7185C40F" w:rsidR="002168AD" w:rsidRPr="001C126D" w:rsidRDefault="001C126D" w:rsidP="0037423B">
            <w:pPr>
              <w:tabs>
                <w:tab w:val="decimal" w:pos="851"/>
              </w:tabs>
              <w:spacing w:line="216" w:lineRule="auto"/>
              <w:ind w:right="-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3E5760B4" w14:textId="0DB8249E" w:rsidR="002168AD" w:rsidRPr="008F3EDE" w:rsidRDefault="00713BD3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68AD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</w:tr>
      <w:tr w:rsidR="002168AD" w:rsidRPr="008F3EDE" w14:paraId="2445BC3D" w14:textId="77777777" w:rsidTr="00AF4DA4">
        <w:trPr>
          <w:cantSplit/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83AF7" w14:textId="77777777" w:rsidR="002168AD" w:rsidRPr="008F3EDE" w:rsidRDefault="002168AD" w:rsidP="002168AD">
            <w:pPr>
              <w:spacing w:line="360" w:lineRule="exact"/>
              <w:ind w:right="116" w:firstLine="18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  ดอกเบี้ยจ่ายรอตัดจำหน่าย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AAB1662" w14:textId="050FAB52" w:rsidR="002168AD" w:rsidRPr="0066285F" w:rsidRDefault="002E34B4" w:rsidP="00176513">
            <w:pPr>
              <w:tabs>
                <w:tab w:val="decimal" w:pos="851"/>
              </w:tabs>
              <w:spacing w:line="216" w:lineRule="auto"/>
              <w:ind w:right="-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508682CB" w14:textId="327B4D7A" w:rsidR="002168AD" w:rsidRPr="008F3EDE" w:rsidRDefault="007F6D4A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913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35493BD" w14:textId="33BF7334" w:rsidR="002168AD" w:rsidRPr="001C126D" w:rsidRDefault="001C126D" w:rsidP="0037423B">
            <w:pPr>
              <w:tabs>
                <w:tab w:val="decimal" w:pos="851"/>
              </w:tabs>
              <w:spacing w:line="216" w:lineRule="auto"/>
              <w:ind w:right="-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EB4AC5F" w14:textId="44C6B67A" w:rsidR="002168AD" w:rsidRPr="008F3EDE" w:rsidRDefault="00713BD3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407</w:t>
            </w:r>
          </w:p>
        </w:tc>
      </w:tr>
      <w:tr w:rsidR="00644837" w:rsidRPr="008F3EDE" w14:paraId="3FABF914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3303A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C6DE028" w14:textId="5C0110FF" w:rsidR="00644837" w:rsidRPr="0066285F" w:rsidRDefault="0066285F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(32,052)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E3D5C7C" w14:textId="29085B1C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(6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530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311E7ED" w14:textId="309152FF" w:rsidR="00644837" w:rsidRPr="001C126D" w:rsidRDefault="001C126D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(12,656)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0FB31A3" w14:textId="421CC84D" w:rsidR="00644837" w:rsidRPr="008F3EDE" w:rsidRDefault="00644837" w:rsidP="001D4AB1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844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2824DD77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F5D51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82BC4B2" w14:textId="57B2C16A" w:rsidR="00644837" w:rsidRPr="0066285F" w:rsidRDefault="0066285F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(7,28</w:t>
            </w:r>
            <w:r w:rsidR="003928FB" w:rsidRPr="003928F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2259318" w14:textId="6F550691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641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688BC8F" w14:textId="0E9F6591" w:rsidR="00644837" w:rsidRPr="001C126D" w:rsidRDefault="001C126D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(2,845)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6B6A6AD" w14:textId="035F845E" w:rsidR="00644837" w:rsidRPr="008F3EDE" w:rsidRDefault="00644837" w:rsidP="001D4AB1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,5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05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53D32611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906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F4035BB" w14:textId="0C5FD076" w:rsidR="00644837" w:rsidRPr="0066285F" w:rsidRDefault="0066285F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294,60</w:t>
            </w:r>
            <w:r w:rsidR="003928FB" w:rsidRPr="003928F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D5A05A5" w14:textId="25C427BA" w:rsidR="00644837" w:rsidRPr="008F3EDE" w:rsidRDefault="007F6D4A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333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934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1978C6C" w14:textId="19F5A66F" w:rsidR="00644837" w:rsidRPr="001C126D" w:rsidRDefault="001C126D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115,534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DF2B9EB" w14:textId="57DA1EF1" w:rsidR="00644837" w:rsidRPr="008F3EDE" w:rsidRDefault="00644837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2730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44837" w:rsidRPr="008F3EDE" w14:paraId="316A4B15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3A45" w14:textId="77777777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790545D" w14:textId="44A2158B" w:rsidR="00644837" w:rsidRPr="0066285F" w:rsidRDefault="0066285F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(26,90</w:t>
            </w:r>
            <w:r w:rsidR="003928FB" w:rsidRPr="003928F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1D3" w14:textId="1B3F6F45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183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ACBD8E" w14:textId="7C2E98DC" w:rsidR="00644837" w:rsidRPr="001C126D" w:rsidRDefault="001C126D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(10,473)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95F" w14:textId="29999B3B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318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65CCF66C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F2AFC" w14:textId="77777777" w:rsidR="00644837" w:rsidRPr="008F3EDE" w:rsidRDefault="00644837" w:rsidP="00644837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7B0F4E5" w14:textId="2F66CA0C" w:rsidR="00644837" w:rsidRPr="00F1350F" w:rsidRDefault="0066285F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50F">
              <w:rPr>
                <w:rFonts w:ascii="Angsana New" w:hAnsi="Angsana New" w:cs="Angsana New"/>
                <w:sz w:val="28"/>
                <w:szCs w:val="28"/>
              </w:rPr>
              <w:t>267,699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AAFA586" w14:textId="30CA00F6" w:rsidR="00644837" w:rsidRPr="00F1350F" w:rsidRDefault="007F6D4A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50F">
              <w:rPr>
                <w:rFonts w:ascii="Angsana New" w:hAnsi="Angsana New" w:cs="Angsana New"/>
                <w:sz w:val="28"/>
                <w:szCs w:val="28"/>
              </w:rPr>
              <w:t>299</w:t>
            </w:r>
            <w:r w:rsidR="00644837" w:rsidRPr="00F135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50F">
              <w:rPr>
                <w:rFonts w:ascii="Angsana New" w:hAnsi="Angsana New" w:cs="Angsana New"/>
                <w:sz w:val="28"/>
                <w:szCs w:val="28"/>
              </w:rPr>
              <w:t>751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F6DBF3A" w14:textId="592D740E" w:rsidR="00644837" w:rsidRPr="001C126D" w:rsidRDefault="001C126D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105,061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04DDABB" w14:textId="66081D38" w:rsidR="00644837" w:rsidRPr="008F3EDE" w:rsidRDefault="00644837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717</w:t>
            </w:r>
          </w:p>
        </w:tc>
      </w:tr>
      <w:tr w:rsidR="00644837" w:rsidRPr="008F3EDE" w14:paraId="0103A8A4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9CF" w14:textId="77777777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04BB53F" w14:textId="175645E7" w:rsidR="00644837" w:rsidRPr="00F1350F" w:rsidRDefault="0066285F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50F">
              <w:rPr>
                <w:rFonts w:ascii="Angsana New" w:hAnsi="Angsana New" w:cs="Angsana New"/>
                <w:sz w:val="28"/>
                <w:szCs w:val="28"/>
              </w:rPr>
              <w:t>(66,593)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A76" w14:textId="2A9B3F21" w:rsidR="00644837" w:rsidRPr="00F1350F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50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6D4A" w:rsidRPr="00F1350F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Pr="00F135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6D4A" w:rsidRPr="00F1350F">
              <w:rPr>
                <w:rFonts w:ascii="Angsana New" w:hAnsi="Angsana New" w:cs="Angsana New"/>
                <w:sz w:val="28"/>
                <w:szCs w:val="28"/>
              </w:rPr>
              <w:t>927</w:t>
            </w:r>
            <w:r w:rsidRPr="00F1350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75380AA" w14:textId="042C0EB5" w:rsidR="00644837" w:rsidRPr="001C126D" w:rsidRDefault="001C126D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(26,288)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4C1" w14:textId="6477773D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(2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634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4E6DC28D" w14:textId="77777777" w:rsidTr="00AF4DA4">
        <w:trPr>
          <w:trHeight w:val="395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F8" w14:textId="397929BC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="008316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8316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946A406" w14:textId="2384CD26" w:rsidR="00644837" w:rsidRPr="00F1350F" w:rsidRDefault="0066285F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50F">
              <w:rPr>
                <w:rFonts w:ascii="Angsana New" w:hAnsi="Angsana New" w:cs="Angsana New"/>
                <w:sz w:val="28"/>
                <w:szCs w:val="28"/>
              </w:rPr>
              <w:t>201,106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09C" w14:textId="286DF622" w:rsidR="00644837" w:rsidRPr="00F1350F" w:rsidRDefault="007F6D4A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50F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644837" w:rsidRPr="00F135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50F">
              <w:rPr>
                <w:rFonts w:ascii="Angsana New" w:hAnsi="Angsana New" w:cs="Angsana New"/>
                <w:sz w:val="28"/>
                <w:szCs w:val="28"/>
              </w:rPr>
              <w:t>824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941D68" w14:textId="4185F677" w:rsidR="00644837" w:rsidRPr="001C126D" w:rsidRDefault="001C126D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78,773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31E" w14:textId="4C9A7EC5" w:rsidR="00644837" w:rsidRPr="008F3EDE" w:rsidRDefault="00713BD3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083</w:t>
            </w:r>
          </w:p>
        </w:tc>
      </w:tr>
      <w:bookmarkEnd w:id="3"/>
    </w:tbl>
    <w:p w14:paraId="5C9EE352" w14:textId="77777777" w:rsidR="00B0483F" w:rsidRPr="00B0483F" w:rsidRDefault="00B0483F" w:rsidP="003F0210">
      <w:pPr>
        <w:ind w:left="644" w:right="-12" w:firstLine="453"/>
        <w:jc w:val="thaiDistribute"/>
        <w:rPr>
          <w:spacing w:val="-2"/>
          <w:sz w:val="10"/>
          <w:szCs w:val="10"/>
        </w:rPr>
      </w:pPr>
    </w:p>
    <w:p w14:paraId="5B056483" w14:textId="4FDCCE84" w:rsidR="006A5A19" w:rsidRPr="006F2DE7" w:rsidRDefault="006A5A19" w:rsidP="00B0483F">
      <w:pPr>
        <w:spacing w:line="216" w:lineRule="auto"/>
        <w:ind w:left="644" w:right="-12" w:firstLine="453"/>
        <w:jc w:val="thaiDistribute"/>
        <w:rPr>
          <w:cs/>
        </w:rPr>
      </w:pPr>
      <w:r w:rsidRPr="00D81964">
        <w:rPr>
          <w:spacing w:val="-2"/>
          <w:cs/>
        </w:rPr>
        <w:t xml:space="preserve">หนี้สินตามสัญญาเช่าพื้นที่สำนักงาน อาคารมาลีนนท์ ทาวเวอร์ </w:t>
      </w:r>
      <w:r w:rsidR="00380A45">
        <w:rPr>
          <w:rFonts w:hint="cs"/>
          <w:spacing w:val="-2"/>
          <w:cs/>
        </w:rPr>
        <w:t>และสัญญาเช่า</w:t>
      </w:r>
      <w:r w:rsidR="00955626">
        <w:rPr>
          <w:rFonts w:hint="cs"/>
          <w:spacing w:val="-2"/>
          <w:cs/>
        </w:rPr>
        <w:t>ยาน</w:t>
      </w:r>
      <w:r w:rsidR="00380A45">
        <w:rPr>
          <w:rFonts w:hint="cs"/>
          <w:spacing w:val="-2"/>
          <w:cs/>
        </w:rPr>
        <w:t xml:space="preserve">พาหนะ </w:t>
      </w:r>
      <w:r w:rsidR="00BD569E">
        <w:rPr>
          <w:rFonts w:hint="cs"/>
          <w:spacing w:val="-2"/>
          <w:cs/>
        </w:rPr>
        <w:t>และสัญญาเช่าเครื่องใช้สำนักงาน</w:t>
      </w:r>
      <w:r w:rsidRPr="00D81964">
        <w:rPr>
          <w:spacing w:val="-2"/>
          <w:cs/>
        </w:rPr>
        <w:t xml:space="preserve">มีกำหนดชำระเป็นรายเดือน </w:t>
      </w:r>
      <w:r w:rsidR="00234DFE" w:rsidRPr="00D81964">
        <w:rPr>
          <w:rFonts w:hint="cs"/>
          <w:spacing w:val="-2"/>
          <w:cs/>
        </w:rPr>
        <w:t>ตามอัตราที่ระบุไว้</w:t>
      </w:r>
      <w:r w:rsidR="00234DFE">
        <w:rPr>
          <w:rFonts w:hint="cs"/>
          <w:cs/>
        </w:rPr>
        <w:t>ในสัญญา</w:t>
      </w:r>
    </w:p>
    <w:p w14:paraId="77C4778D" w14:textId="74B2DCEC" w:rsidR="00707C3B" w:rsidRPr="001F729A" w:rsidRDefault="006A5A19" w:rsidP="001F729A">
      <w:pPr>
        <w:spacing w:line="216" w:lineRule="auto"/>
        <w:ind w:left="284" w:right="-196" w:firstLine="822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7845A663" w14:textId="77777777" w:rsidR="00480F8F" w:rsidRDefault="00480F8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หุ้นกู้</w:t>
      </w:r>
    </w:p>
    <w:p w14:paraId="230D1256" w14:textId="77777777"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14:paraId="47853626" w14:textId="77777777" w:rsidR="00AF13CF" w:rsidRDefault="00D23A92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458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TableGrid"/>
        <w:tblW w:w="9854" w:type="dxa"/>
        <w:tblInd w:w="430" w:type="dxa"/>
        <w:tblLook w:val="04A0" w:firstRow="1" w:lastRow="0" w:firstColumn="1" w:lastColumn="0" w:noHBand="0" w:noVBand="1"/>
      </w:tblPr>
      <w:tblGrid>
        <w:gridCol w:w="1762"/>
        <w:gridCol w:w="1100"/>
        <w:gridCol w:w="1117"/>
        <w:gridCol w:w="920"/>
        <w:gridCol w:w="1004"/>
        <w:gridCol w:w="999"/>
        <w:gridCol w:w="1013"/>
        <w:gridCol w:w="1000"/>
        <w:gridCol w:w="939"/>
      </w:tblGrid>
      <w:tr w:rsidR="004750E0" w:rsidRPr="001F57DD" w14:paraId="4E24E0D3" w14:textId="77777777" w:rsidTr="00C53C18">
        <w:tc>
          <w:tcPr>
            <w:tcW w:w="1762" w:type="dxa"/>
            <w:vMerge w:val="restart"/>
            <w:vAlign w:val="center"/>
          </w:tcPr>
          <w:p w14:paraId="7A75621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100" w:type="dxa"/>
            <w:vMerge w:val="restart"/>
            <w:vAlign w:val="center"/>
          </w:tcPr>
          <w:p w14:paraId="04403930" w14:textId="77777777" w:rsidR="004750E0" w:rsidRPr="00D23A92" w:rsidRDefault="004750E0" w:rsidP="00D23A92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17" w:type="dxa"/>
            <w:vMerge w:val="restart"/>
            <w:vAlign w:val="center"/>
          </w:tcPr>
          <w:p w14:paraId="2EDEA89A" w14:textId="77777777" w:rsidR="004750E0" w:rsidRDefault="004750E0" w:rsidP="006916C4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2EF6DE55" w14:textId="77777777" w:rsidR="004750E0" w:rsidRPr="00D23A92" w:rsidRDefault="004750E0" w:rsidP="006916C4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20" w:type="dxa"/>
            <w:vMerge w:val="restart"/>
            <w:vAlign w:val="center"/>
          </w:tcPr>
          <w:p w14:paraId="4FBC3A2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1004" w:type="dxa"/>
            <w:vMerge w:val="restart"/>
            <w:vAlign w:val="center"/>
          </w:tcPr>
          <w:p w14:paraId="29620110" w14:textId="77777777" w:rsidR="004750E0" w:rsidRPr="00D23A92" w:rsidRDefault="004750E0" w:rsidP="00F84F2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84F29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3951" w:type="dxa"/>
            <w:gridSpan w:val="4"/>
            <w:vAlign w:val="center"/>
          </w:tcPr>
          <w:p w14:paraId="4713656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750E0" w:rsidRPr="001F57DD" w14:paraId="12AA0887" w14:textId="77777777" w:rsidTr="00C53C18">
        <w:tc>
          <w:tcPr>
            <w:tcW w:w="1762" w:type="dxa"/>
            <w:vMerge/>
            <w:vAlign w:val="center"/>
          </w:tcPr>
          <w:p w14:paraId="77D1ED65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center"/>
          </w:tcPr>
          <w:p w14:paraId="4B8D2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14:paraId="012BF561" w14:textId="77777777" w:rsidR="004750E0" w:rsidRPr="00D23A92" w:rsidRDefault="004750E0" w:rsidP="00D23A92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20" w:type="dxa"/>
            <w:vMerge/>
            <w:vAlign w:val="center"/>
          </w:tcPr>
          <w:p w14:paraId="0E712E8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4" w:type="dxa"/>
            <w:vMerge/>
            <w:vAlign w:val="center"/>
          </w:tcPr>
          <w:p w14:paraId="2711E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012" w:type="dxa"/>
            <w:gridSpan w:val="2"/>
            <w:vAlign w:val="center"/>
          </w:tcPr>
          <w:p w14:paraId="7401304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939" w:type="dxa"/>
            <w:gridSpan w:val="2"/>
            <w:vAlign w:val="center"/>
          </w:tcPr>
          <w:p w14:paraId="6CA50B2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8C630D" w:rsidRPr="001F57DD" w14:paraId="6503BAEF" w14:textId="77777777" w:rsidTr="00C53C18">
        <w:tc>
          <w:tcPr>
            <w:tcW w:w="1762" w:type="dxa"/>
            <w:vMerge/>
            <w:vAlign w:val="center"/>
          </w:tcPr>
          <w:p w14:paraId="2015D46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center"/>
          </w:tcPr>
          <w:p w14:paraId="0083019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14:paraId="3CE1975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20" w:type="dxa"/>
            <w:vMerge/>
            <w:vAlign w:val="center"/>
          </w:tcPr>
          <w:p w14:paraId="35788E86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4" w:type="dxa"/>
            <w:vMerge/>
            <w:vAlign w:val="center"/>
          </w:tcPr>
          <w:p w14:paraId="6D007169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0BB4F7" w14:textId="7383FFC2" w:rsidR="008C630D" w:rsidRPr="008C630D" w:rsidRDefault="003928FB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F460E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F460E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F460E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49041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041" w14:textId="6FCA1A87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9041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55B65E" w14:textId="1CFF1D09" w:rsidR="008C630D" w:rsidRPr="008C630D" w:rsidRDefault="003928FB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F460E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F460E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F460E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49041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E539" w14:textId="0A34BDD6" w:rsidR="008C630D" w:rsidRPr="008C630D" w:rsidRDefault="008C630D" w:rsidP="001F729A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13" w:hanging="102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9041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8C630D" w:rsidRPr="001F57DD" w14:paraId="41FD9C47" w14:textId="77777777" w:rsidTr="00C53C18">
        <w:tc>
          <w:tcPr>
            <w:tcW w:w="1762" w:type="dxa"/>
            <w:tcBorders>
              <w:bottom w:val="nil"/>
            </w:tcBorders>
            <w:vAlign w:val="center"/>
          </w:tcPr>
          <w:p w14:paraId="5B274D25" w14:textId="77777777" w:rsidR="008C630D" w:rsidRPr="004750E0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100" w:type="dxa"/>
            <w:tcBorders>
              <w:bottom w:val="nil"/>
            </w:tcBorders>
            <w:vAlign w:val="center"/>
          </w:tcPr>
          <w:p w14:paraId="0DC77AFB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nil"/>
            </w:tcBorders>
            <w:vAlign w:val="center"/>
          </w:tcPr>
          <w:p w14:paraId="38C5B04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nil"/>
            </w:tcBorders>
            <w:vAlign w:val="center"/>
          </w:tcPr>
          <w:p w14:paraId="13092788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center"/>
          </w:tcPr>
          <w:p w14:paraId="613E50AA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nil"/>
              <w:right w:val="dashed" w:sz="4" w:space="0" w:color="auto"/>
            </w:tcBorders>
            <w:vAlign w:val="center"/>
          </w:tcPr>
          <w:p w14:paraId="2EA975CE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dashed" w:sz="4" w:space="0" w:color="auto"/>
              <w:bottom w:val="nil"/>
            </w:tcBorders>
            <w:vAlign w:val="center"/>
          </w:tcPr>
          <w:p w14:paraId="361936D4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nil"/>
              <w:right w:val="dashed" w:sz="4" w:space="0" w:color="auto"/>
            </w:tcBorders>
            <w:vAlign w:val="center"/>
          </w:tcPr>
          <w:p w14:paraId="00593870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9" w:type="dxa"/>
            <w:tcBorders>
              <w:left w:val="dashed" w:sz="4" w:space="0" w:color="auto"/>
              <w:bottom w:val="nil"/>
            </w:tcBorders>
            <w:vAlign w:val="center"/>
          </w:tcPr>
          <w:p w14:paraId="79D6D6D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C53C18" w:rsidRPr="001F57DD" w14:paraId="5BDA9D7D" w14:textId="77777777" w:rsidTr="00C53C18">
        <w:tc>
          <w:tcPr>
            <w:tcW w:w="1762" w:type="dxa"/>
            <w:tcBorders>
              <w:top w:val="nil"/>
              <w:bottom w:val="nil"/>
            </w:tcBorders>
            <w:vAlign w:val="center"/>
          </w:tcPr>
          <w:p w14:paraId="3961164D" w14:textId="77777777" w:rsidR="00C53C18" w:rsidRPr="00D23A92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bottom w:val="nil"/>
            </w:tcBorders>
            <w:vAlign w:val="center"/>
          </w:tcPr>
          <w:p w14:paraId="5CA15EE3" w14:textId="77777777" w:rsidR="00C53C18" w:rsidRPr="00D23A92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>
              <w:rPr>
                <w:spacing w:val="4"/>
                <w:sz w:val="24"/>
                <w:szCs w:val="24"/>
              </w:rPr>
              <w:t xml:space="preserve">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17" w:type="dxa"/>
            <w:tcBorders>
              <w:top w:val="nil"/>
              <w:bottom w:val="nil"/>
            </w:tcBorders>
            <w:vAlign w:val="center"/>
          </w:tcPr>
          <w:p w14:paraId="35C21F47" w14:textId="77777777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20" w:type="dxa"/>
            <w:tcBorders>
              <w:top w:val="nil"/>
              <w:bottom w:val="nil"/>
            </w:tcBorders>
            <w:vAlign w:val="center"/>
          </w:tcPr>
          <w:p w14:paraId="7336C773" w14:textId="77777777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1004" w:type="dxa"/>
            <w:tcBorders>
              <w:top w:val="nil"/>
              <w:bottom w:val="nil"/>
            </w:tcBorders>
            <w:vAlign w:val="center"/>
          </w:tcPr>
          <w:p w14:paraId="178E6CC2" w14:textId="77777777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9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DEF0A32" w14:textId="0FFF3AFD" w:rsidR="00C53C18" w:rsidRPr="002168AD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666F116" w14:textId="3F3A6182" w:rsidR="00C53C18" w:rsidRPr="002168AD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0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63BB96E" w14:textId="2B08E2A2" w:rsidR="00C53C18" w:rsidRPr="002168AD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93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C455BAC" w14:textId="55122F21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1,245,300</w:t>
            </w:r>
          </w:p>
        </w:tc>
      </w:tr>
      <w:tr w:rsidR="00C53C18" w:rsidRPr="001F57DD" w14:paraId="655BEA57" w14:textId="77777777" w:rsidTr="00C53C18">
        <w:tc>
          <w:tcPr>
            <w:tcW w:w="1762" w:type="dxa"/>
            <w:tcBorders>
              <w:top w:val="nil"/>
              <w:bottom w:val="nil"/>
            </w:tcBorders>
            <w:vAlign w:val="center"/>
          </w:tcPr>
          <w:p w14:paraId="6CD8B39A" w14:textId="77777777" w:rsidR="00C53C18" w:rsidRPr="00D23A92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nil"/>
              <w:bottom w:val="nil"/>
            </w:tcBorders>
            <w:vAlign w:val="center"/>
          </w:tcPr>
          <w:p w14:paraId="506F0A10" w14:textId="77777777" w:rsidR="00C53C18" w:rsidRPr="00D23A92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17" w:type="dxa"/>
            <w:tcBorders>
              <w:top w:val="nil"/>
              <w:bottom w:val="nil"/>
            </w:tcBorders>
            <w:vAlign w:val="center"/>
          </w:tcPr>
          <w:p w14:paraId="4EE1F00A" w14:textId="77777777" w:rsidR="00C53C18" w:rsidRPr="00D23A92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20" w:type="dxa"/>
            <w:tcBorders>
              <w:top w:val="nil"/>
              <w:bottom w:val="nil"/>
            </w:tcBorders>
            <w:vAlign w:val="center"/>
          </w:tcPr>
          <w:p w14:paraId="4CC27C82" w14:textId="77777777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1004" w:type="dxa"/>
            <w:tcBorders>
              <w:top w:val="nil"/>
              <w:bottom w:val="nil"/>
            </w:tcBorders>
            <w:vAlign w:val="center"/>
          </w:tcPr>
          <w:p w14:paraId="5C2F6F00" w14:textId="77777777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9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2C242CC" w14:textId="4D86ADF6" w:rsidR="00C53C18" w:rsidRPr="002168AD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893FE3" w14:textId="5E69B8A9" w:rsidR="00C53C18" w:rsidRPr="002168AD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0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64AEA5" w14:textId="0EEB39B8" w:rsidR="00C53C18" w:rsidRPr="002168AD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3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68CDF37" w14:textId="5C7A6B4D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</w:tr>
      <w:tr w:rsidR="00C53C18" w:rsidRPr="001F57DD" w14:paraId="014C6B93" w14:textId="77777777" w:rsidTr="00C53C18">
        <w:tc>
          <w:tcPr>
            <w:tcW w:w="5903" w:type="dxa"/>
            <w:gridSpan w:val="5"/>
            <w:vAlign w:val="center"/>
          </w:tcPr>
          <w:p w14:paraId="224D65C0" w14:textId="77777777" w:rsidR="00C53C18" w:rsidRPr="00D23A92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999" w:type="dxa"/>
            <w:tcBorders>
              <w:right w:val="dashed" w:sz="4" w:space="0" w:color="auto"/>
            </w:tcBorders>
            <w:vAlign w:val="center"/>
          </w:tcPr>
          <w:p w14:paraId="0E453039" w14:textId="6658A1B1" w:rsidR="00C53C18" w:rsidRPr="002168AD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3" w:type="dxa"/>
            <w:tcBorders>
              <w:left w:val="dashed" w:sz="4" w:space="0" w:color="auto"/>
            </w:tcBorders>
            <w:vAlign w:val="center"/>
          </w:tcPr>
          <w:p w14:paraId="0F57BA66" w14:textId="17E6B0E9" w:rsidR="00C53C18" w:rsidRPr="002168AD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00" w:type="dxa"/>
            <w:tcBorders>
              <w:right w:val="dashed" w:sz="4" w:space="0" w:color="auto"/>
            </w:tcBorders>
            <w:vAlign w:val="center"/>
          </w:tcPr>
          <w:p w14:paraId="33969DAB" w14:textId="13D60D50" w:rsidR="00C53C18" w:rsidRPr="002168AD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939" w:type="dxa"/>
            <w:tcBorders>
              <w:left w:val="dashed" w:sz="4" w:space="0" w:color="auto"/>
            </w:tcBorders>
            <w:vAlign w:val="center"/>
          </w:tcPr>
          <w:p w14:paraId="342B6EF5" w14:textId="517795A4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</w:t>
            </w:r>
            <w:r w:rsidRPr="00D23A92">
              <w:rPr>
                <w:spacing w:val="4"/>
                <w:sz w:val="24"/>
                <w:szCs w:val="24"/>
              </w:rPr>
              <w:t>,000,000</w:t>
            </w:r>
          </w:p>
        </w:tc>
      </w:tr>
    </w:tbl>
    <w:p w14:paraId="6BC78D36" w14:textId="77777777" w:rsidR="00D23A92" w:rsidRP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p w14:paraId="61815444" w14:textId="77777777" w:rsidR="00D929FE" w:rsidRPr="00410A1F" w:rsidRDefault="008B20A6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458"/>
        <w:contextualSpacing/>
        <w:jc w:val="thaiDistribute"/>
        <w:rPr>
          <w:rFonts w:ascii="Angsana New" w:hAnsi="Angsana New"/>
          <w:spacing w:val="4"/>
          <w:cs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398A9FA0" w14:textId="77777777" w:rsidR="00AF13CF" w:rsidRDefault="009114F3" w:rsidP="00D85914">
      <w:pPr>
        <w:ind w:right="-12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98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2498"/>
        <w:gridCol w:w="2372"/>
      </w:tblGrid>
      <w:tr w:rsidR="009114F3" w:rsidRPr="001E7638" w14:paraId="25C70A8C" w14:textId="77777777" w:rsidTr="00883E56">
        <w:tc>
          <w:tcPr>
            <w:tcW w:w="4984" w:type="dxa"/>
            <w:vMerge w:val="restart"/>
            <w:vAlign w:val="center"/>
          </w:tcPr>
          <w:p w14:paraId="161A9EAF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870" w:type="dxa"/>
            <w:gridSpan w:val="2"/>
            <w:vAlign w:val="center"/>
          </w:tcPr>
          <w:p w14:paraId="16466616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8C630D" w:rsidRPr="001E7638" w14:paraId="36C0C647" w14:textId="77777777" w:rsidTr="00C60F3B">
        <w:tc>
          <w:tcPr>
            <w:tcW w:w="4984" w:type="dxa"/>
            <w:vMerge/>
            <w:tcBorders>
              <w:bottom w:val="single" w:sz="4" w:space="0" w:color="auto"/>
            </w:tcBorders>
          </w:tcPr>
          <w:p w14:paraId="5FEC6B4F" w14:textId="77777777" w:rsidR="008C630D" w:rsidRPr="001E7638" w:rsidRDefault="008C630D" w:rsidP="008C630D">
            <w:pPr>
              <w:ind w:right="-256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DD965C" w14:textId="4601A3B4" w:rsidR="008C630D" w:rsidRPr="008C630D" w:rsidRDefault="003928FB" w:rsidP="008C630D">
            <w:pPr>
              <w:ind w:left="-108" w:right="-90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="00EE39C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</w:t>
            </w:r>
            <w:r w:rsidR="00EE39C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ิ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EE39C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C60F3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0709" w14:textId="03FE34B3" w:rsidR="008C630D" w:rsidRPr="008C630D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60F3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00366" w:rsidRPr="001E7638" w14:paraId="1F3E2B79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21707AF" w14:textId="3CAB4FD5" w:rsidR="00600366" w:rsidRPr="006A43F7" w:rsidRDefault="007D5B4E" w:rsidP="007D5B4E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มูลค่าหุ้นกู้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8E969F" w14:textId="08256681" w:rsidR="00600366" w:rsidRPr="009D1876" w:rsidRDefault="00FE421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2</w:t>
            </w:r>
            <w:r w:rsidRPr="00A47B2C">
              <w:t>,000,000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713527A0" w14:textId="5852C462" w:rsidR="00600366" w:rsidRPr="00A47B2C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2</w:t>
            </w:r>
            <w:r w:rsidRPr="00A47B2C">
              <w:t>,000,000</w:t>
            </w:r>
          </w:p>
        </w:tc>
      </w:tr>
      <w:tr w:rsidR="00600366" w:rsidRPr="001E7638" w14:paraId="7A66E0BC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2F168EA9" w14:textId="77777777" w:rsidR="00600366" w:rsidRPr="006A43F7" w:rsidRDefault="00600366" w:rsidP="00600366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F6BAABC" w14:textId="77777777" w:rsidR="00600366" w:rsidRPr="009D1876" w:rsidRDefault="00600366" w:rsidP="009D1876">
            <w:pPr>
              <w:tabs>
                <w:tab w:val="decimal" w:pos="1814"/>
              </w:tabs>
              <w:ind w:right="-169"/>
              <w:jc w:val="both"/>
            </w:pP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081B0C2" w14:textId="77777777" w:rsidR="00600366" w:rsidRPr="00B57524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noProof/>
              </w:rPr>
            </w:pPr>
          </w:p>
        </w:tc>
      </w:tr>
      <w:tr w:rsidR="00600366" w:rsidRPr="00600366" w14:paraId="30EAD07D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7C87977" w14:textId="77777777" w:rsidR="00600366" w:rsidRPr="006D6EF0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  <w:right w:val="dashed" w:sz="4" w:space="0" w:color="auto"/>
            </w:tcBorders>
          </w:tcPr>
          <w:p w14:paraId="40E8BD19" w14:textId="56BDA521" w:rsidR="00600366" w:rsidRPr="009F0CF3" w:rsidRDefault="00327E76" w:rsidP="009D1876">
            <w:pPr>
              <w:tabs>
                <w:tab w:val="decimal" w:pos="1814"/>
              </w:tabs>
              <w:ind w:right="-169"/>
              <w:jc w:val="both"/>
            </w:pPr>
            <w:r>
              <w:t>(5,078)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nil"/>
            </w:tcBorders>
          </w:tcPr>
          <w:p w14:paraId="3BAB2D04" w14:textId="11887BFF" w:rsidR="00600366" w:rsidRPr="00600366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600366">
              <w:rPr>
                <w:rFonts w:hint="cs"/>
                <w:cs/>
              </w:rPr>
              <w:t>(</w:t>
            </w:r>
            <w:r w:rsidR="00FF6042">
              <w:t>7,811</w:t>
            </w:r>
            <w:r w:rsidRPr="00600366">
              <w:t>)</w:t>
            </w:r>
          </w:p>
        </w:tc>
      </w:tr>
      <w:tr w:rsidR="00FF6042" w:rsidRPr="00600366" w14:paraId="3D79CC45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11ACD33" w14:textId="77777777" w:rsidR="00FF6042" w:rsidRPr="006A43F7" w:rsidRDefault="00FF6042" w:rsidP="00FF6042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C3EF439" w14:textId="23682ECE" w:rsidR="00FF6042" w:rsidRPr="009F0CF3" w:rsidRDefault="00327E76" w:rsidP="00FF6042">
            <w:pPr>
              <w:tabs>
                <w:tab w:val="decimal" w:pos="1814"/>
              </w:tabs>
              <w:ind w:right="-169"/>
              <w:jc w:val="both"/>
            </w:pPr>
            <w:r>
              <w:t>1,363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662BE840" w14:textId="3BE8356B" w:rsidR="00FF6042" w:rsidRPr="00600366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600366">
              <w:t>2,</w:t>
            </w:r>
            <w:r w:rsidR="001260C4">
              <w:t>73</w:t>
            </w:r>
            <w:r w:rsidR="008C444F">
              <w:t>3</w:t>
            </w:r>
          </w:p>
        </w:tc>
      </w:tr>
      <w:tr w:rsidR="00FF6042" w:rsidRPr="00600366" w14:paraId="416409F0" w14:textId="77777777" w:rsidTr="00567091">
        <w:tc>
          <w:tcPr>
            <w:tcW w:w="4984" w:type="dxa"/>
            <w:tcBorders>
              <w:top w:val="nil"/>
              <w:bottom w:val="nil"/>
            </w:tcBorders>
          </w:tcPr>
          <w:p w14:paraId="049E57ED" w14:textId="77777777" w:rsidR="00FF6042" w:rsidRPr="006A43F7" w:rsidRDefault="00FF6042" w:rsidP="00FF6042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9FBEF1" w14:textId="2D5D1787" w:rsidR="00FF6042" w:rsidRPr="009F0CF3" w:rsidRDefault="00327E76" w:rsidP="00FF6042">
            <w:pPr>
              <w:tabs>
                <w:tab w:val="decimal" w:pos="1814"/>
              </w:tabs>
              <w:ind w:right="-169"/>
              <w:jc w:val="both"/>
            </w:pPr>
            <w:r>
              <w:t>(3,715)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106D04F6" w14:textId="45B1379D" w:rsidR="00FF6042" w:rsidRPr="00600366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600366">
              <w:rPr>
                <w:rFonts w:hint="cs"/>
                <w:cs/>
              </w:rPr>
              <w:t>(</w:t>
            </w:r>
            <w:r w:rsidR="001260C4">
              <w:t>5</w:t>
            </w:r>
            <w:r w:rsidRPr="00600366">
              <w:t>,</w:t>
            </w:r>
            <w:r w:rsidR="001260C4">
              <w:t>07</w:t>
            </w:r>
            <w:r w:rsidR="003928FB" w:rsidRPr="003928FB">
              <w:rPr>
                <w:rFonts w:hint="cs"/>
              </w:rPr>
              <w:t>8</w:t>
            </w:r>
            <w:r w:rsidRPr="00600366">
              <w:t>)</w:t>
            </w:r>
          </w:p>
        </w:tc>
      </w:tr>
      <w:tr w:rsidR="00567091" w:rsidRPr="00600366" w14:paraId="082E2692" w14:textId="77777777" w:rsidTr="00567091">
        <w:tc>
          <w:tcPr>
            <w:tcW w:w="4984" w:type="dxa"/>
            <w:tcBorders>
              <w:top w:val="nil"/>
              <w:bottom w:val="nil"/>
            </w:tcBorders>
          </w:tcPr>
          <w:p w14:paraId="3AEB2136" w14:textId="5DEC4C9F" w:rsidR="00567091" w:rsidRDefault="00567091" w:rsidP="00567091">
            <w:pPr>
              <w:ind w:left="336" w:right="-256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965F0A0" w14:textId="5ACE4499" w:rsidR="00567091" w:rsidRDefault="00567091" w:rsidP="00FF6042">
            <w:pPr>
              <w:tabs>
                <w:tab w:val="decimal" w:pos="1814"/>
              </w:tabs>
              <w:ind w:right="-169"/>
              <w:jc w:val="both"/>
            </w:pPr>
            <w:r>
              <w:t>1,996,285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06CD2C6E" w14:textId="065B106A" w:rsidR="00567091" w:rsidRPr="00600366" w:rsidRDefault="00BD3137" w:rsidP="00FF6042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1,994,922</w:t>
            </w:r>
          </w:p>
        </w:tc>
      </w:tr>
      <w:tr w:rsidR="00567091" w:rsidRPr="00600366" w14:paraId="6172B5DE" w14:textId="77777777" w:rsidTr="00567091">
        <w:tc>
          <w:tcPr>
            <w:tcW w:w="4984" w:type="dxa"/>
            <w:tcBorders>
              <w:top w:val="nil"/>
              <w:bottom w:val="nil"/>
            </w:tcBorders>
          </w:tcPr>
          <w:p w14:paraId="58A92639" w14:textId="1CB695F4" w:rsidR="00567091" w:rsidRPr="00567091" w:rsidRDefault="00567091" w:rsidP="00567091">
            <w:pPr>
              <w:ind w:right="-256"/>
              <w:rPr>
                <w:u w:val="single"/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567091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6C2C4EA4" w14:textId="10839A89" w:rsidR="00567091" w:rsidRDefault="00567091" w:rsidP="00567091">
            <w:pPr>
              <w:tabs>
                <w:tab w:val="decimal" w:pos="1814"/>
              </w:tabs>
              <w:ind w:right="-169"/>
              <w:jc w:val="both"/>
            </w:pPr>
            <w:r>
              <w:t>(1,243,526)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7AD1E608" w14:textId="6E916947" w:rsidR="00567091" w:rsidRPr="00600366" w:rsidRDefault="00BD3137" w:rsidP="00CF0FC1">
            <w:pPr>
              <w:tabs>
                <w:tab w:val="decimal" w:pos="1617"/>
              </w:tabs>
              <w:ind w:right="-169"/>
              <w:jc w:val="both"/>
              <w:rPr>
                <w:cs/>
              </w:rPr>
            </w:pPr>
            <w:r>
              <w:t>-</w:t>
            </w:r>
          </w:p>
        </w:tc>
      </w:tr>
      <w:tr w:rsidR="00FF6042" w:rsidRPr="00600366" w14:paraId="3F2A44C2" w14:textId="77777777" w:rsidTr="00C60F3B">
        <w:tc>
          <w:tcPr>
            <w:tcW w:w="4984" w:type="dxa"/>
            <w:tcBorders>
              <w:top w:val="single" w:sz="4" w:space="0" w:color="auto"/>
            </w:tcBorders>
          </w:tcPr>
          <w:p w14:paraId="747F4278" w14:textId="77777777" w:rsidR="00FF6042" w:rsidRPr="00C82017" w:rsidRDefault="00FF6042" w:rsidP="00FF6042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498" w:type="dxa"/>
            <w:tcBorders>
              <w:right w:val="dashed" w:sz="4" w:space="0" w:color="auto"/>
            </w:tcBorders>
            <w:vAlign w:val="center"/>
          </w:tcPr>
          <w:p w14:paraId="5125F3D9" w14:textId="43BEF37D" w:rsidR="00FF6042" w:rsidRPr="009F0CF3" w:rsidRDefault="00567091" w:rsidP="00FF6042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752,759</w:t>
            </w:r>
          </w:p>
        </w:tc>
        <w:tc>
          <w:tcPr>
            <w:tcW w:w="2372" w:type="dxa"/>
            <w:tcBorders>
              <w:left w:val="dashed" w:sz="4" w:space="0" w:color="auto"/>
            </w:tcBorders>
            <w:vAlign w:val="center"/>
          </w:tcPr>
          <w:p w14:paraId="3808A838" w14:textId="68AA0907" w:rsidR="00FF6042" w:rsidRPr="00600366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600366">
              <w:t>1,99</w:t>
            </w:r>
            <w:r w:rsidR="008C444F">
              <w:t>4</w:t>
            </w:r>
            <w:r w:rsidRPr="00600366">
              <w:t>,</w:t>
            </w:r>
            <w:r w:rsidR="008C444F">
              <w:t>922</w:t>
            </w:r>
          </w:p>
        </w:tc>
      </w:tr>
    </w:tbl>
    <w:p w14:paraId="539CAD34" w14:textId="77777777" w:rsidR="009114F3" w:rsidRDefault="009114F3" w:rsidP="00AF13CF">
      <w:pPr>
        <w:ind w:left="630" w:right="-871"/>
        <w:rPr>
          <w:rFonts w:ascii="Angsana New" w:hAnsi="Angsana New"/>
          <w:b/>
          <w:bCs/>
        </w:rPr>
      </w:pPr>
    </w:p>
    <w:p w14:paraId="3CAD7EDB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66E85EAA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7B84880E" w14:textId="29071EC1" w:rsidR="00F711C7" w:rsidRDefault="00F711C7">
      <w:pPr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0990EBDE" w14:textId="7EDE0313" w:rsidR="006F0B95" w:rsidRPr="00F83C64" w:rsidRDefault="00334F0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4F0A">
        <w:rPr>
          <w:rFonts w:ascii="Angsana New" w:hAnsi="Angsana New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7B5648A" w14:textId="77777777" w:rsidR="006F0B95" w:rsidRDefault="006F0B95" w:rsidP="00493A7E">
      <w:pPr>
        <w:tabs>
          <w:tab w:val="left" w:pos="360"/>
        </w:tabs>
        <w:ind w:left="360" w:right="-1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660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3"/>
        <w:gridCol w:w="1332"/>
        <w:gridCol w:w="1333"/>
        <w:gridCol w:w="1332"/>
        <w:gridCol w:w="1350"/>
      </w:tblGrid>
      <w:tr w:rsidR="00120305" w:rsidRPr="00C04077" w14:paraId="07E4E6E0" w14:textId="77777777" w:rsidTr="00D27070"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2518D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2518D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2518D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3BA462CE" w14:textId="77777777" w:rsidTr="00576CDE">
        <w:tc>
          <w:tcPr>
            <w:tcW w:w="4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74E605" w14:textId="2BDE3DD8" w:rsidR="008C630D" w:rsidRPr="002518DF" w:rsidRDefault="003928FB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F53F94">
              <w:rPr>
                <w:color w:val="000000" w:themeColor="text1"/>
                <w:sz w:val="30"/>
                <w:szCs w:val="30"/>
              </w:rPr>
              <w:t>0</w:t>
            </w:r>
            <w:r w:rsidR="008C630D"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="008C630D"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F53F94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8C630D"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53F94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2518DF">
              <w:rPr>
                <w:color w:val="000000" w:themeColor="text1"/>
                <w:sz w:val="30"/>
                <w:szCs w:val="30"/>
              </w:rPr>
              <w:t>256</w:t>
            </w:r>
            <w:r w:rsidR="00CB3330" w:rsidRPr="002518DF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C44" w14:textId="2302D2A7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CB3330" w:rsidRPr="002518D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AE3D5D" w14:textId="33CDD9E1" w:rsidR="008C630D" w:rsidRPr="002518DF" w:rsidRDefault="003928FB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F53F94">
              <w:rPr>
                <w:color w:val="000000" w:themeColor="text1"/>
                <w:sz w:val="30"/>
                <w:szCs w:val="30"/>
              </w:rPr>
              <w:t>0</w:t>
            </w:r>
            <w:r w:rsidR="008C630D"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="008C630D"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F53F94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8C630D"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53F94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2518DF">
              <w:rPr>
                <w:color w:val="000000" w:themeColor="text1"/>
                <w:sz w:val="30"/>
                <w:szCs w:val="30"/>
              </w:rPr>
              <w:t>256</w:t>
            </w:r>
            <w:r w:rsidR="00CB3330" w:rsidRPr="002518DF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88D" w14:textId="015AF046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CB3330" w:rsidRPr="002518D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630D" w:rsidRPr="00C04077" w14:paraId="4F18634A" w14:textId="77777777" w:rsidTr="00855628">
        <w:tc>
          <w:tcPr>
            <w:tcW w:w="4313" w:type="dxa"/>
            <w:tcBorders>
              <w:bottom w:val="nil"/>
            </w:tcBorders>
          </w:tcPr>
          <w:p w14:paraId="2C6F3A8D" w14:textId="77777777" w:rsidR="008C630D" w:rsidRPr="002518DF" w:rsidRDefault="008C630D" w:rsidP="008C630D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  <w:shd w:val="clear" w:color="auto" w:fill="auto"/>
          </w:tcPr>
          <w:p w14:paraId="4225F22A" w14:textId="77777777" w:rsidR="008C630D" w:rsidRPr="002518DF" w:rsidRDefault="008C630D" w:rsidP="008C630D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33" w:type="dxa"/>
            <w:tcBorders>
              <w:left w:val="dashed" w:sz="4" w:space="0" w:color="auto"/>
              <w:bottom w:val="nil"/>
            </w:tcBorders>
            <w:shd w:val="clear" w:color="auto" w:fill="auto"/>
          </w:tcPr>
          <w:p w14:paraId="44C7FEEA" w14:textId="77777777" w:rsidR="008C630D" w:rsidRPr="002518DF" w:rsidRDefault="008C630D" w:rsidP="008C630D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</w:tcPr>
          <w:p w14:paraId="478B1FB0" w14:textId="77777777" w:rsidR="008C630D" w:rsidRPr="002518DF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50" w:type="dxa"/>
            <w:tcBorders>
              <w:left w:val="dashed" w:sz="4" w:space="0" w:color="auto"/>
              <w:bottom w:val="nil"/>
            </w:tcBorders>
          </w:tcPr>
          <w:p w14:paraId="3F4B841F" w14:textId="77777777" w:rsidR="008C630D" w:rsidRPr="002518DF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F10B35" w:rsidRPr="00C04077" w14:paraId="4A020FA4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75A5F967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ยอดคงเหลือยกมาต้น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7B5DD75B" w14:textId="146C6643" w:rsidR="00F10B35" w:rsidRPr="002518DF" w:rsidRDefault="005752B3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303,150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5A1BB079" w14:textId="235DC0C1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307,995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34DF9E1" w14:textId="7A2B2FB3" w:rsidR="00F10B35" w:rsidRPr="002518DF" w:rsidRDefault="00883F8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156,312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782A79" w14:textId="2D6C8114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141,844</w:t>
            </w:r>
          </w:p>
        </w:tc>
      </w:tr>
      <w:tr w:rsidR="00F10B35" w:rsidRPr="00C04077" w14:paraId="26289AB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667EB169" w14:textId="41C76568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ผล</w:t>
            </w:r>
            <w:r w:rsidRPr="002518DF">
              <w:rPr>
                <w:sz w:val="30"/>
                <w:szCs w:val="30"/>
              </w:rPr>
              <w:t>(</w:t>
            </w:r>
            <w:r w:rsidRPr="002518DF">
              <w:rPr>
                <w:rFonts w:hint="cs"/>
                <w:sz w:val="30"/>
                <w:szCs w:val="30"/>
                <w:cs/>
              </w:rPr>
              <w:t>กำไร</w:t>
            </w:r>
            <w:r w:rsidRPr="002518DF">
              <w:rPr>
                <w:sz w:val="30"/>
                <w:szCs w:val="30"/>
              </w:rPr>
              <w:t>)</w:t>
            </w:r>
            <w:r w:rsidRPr="002518DF">
              <w:rPr>
                <w:rFonts w:hint="cs"/>
                <w:sz w:val="30"/>
                <w:szCs w:val="30"/>
                <w:cs/>
              </w:rPr>
              <w:t>ขาดทุนจากกา</w:t>
            </w:r>
            <w:r w:rsidR="000F5C30">
              <w:rPr>
                <w:rFonts w:hint="cs"/>
                <w:sz w:val="30"/>
                <w:szCs w:val="30"/>
                <w:cs/>
              </w:rPr>
              <w:t>รวัดมูลค่าใหม่ของ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25690800" w14:textId="77777777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4964AF55" w14:textId="77777777" w:rsidR="00F10B35" w:rsidRPr="002518DF" w:rsidRDefault="00F10B35" w:rsidP="00F10B35">
            <w:pPr>
              <w:ind w:left="-87" w:right="43" w:hanging="14"/>
              <w:jc w:val="right"/>
              <w:rPr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36A726B9" w14:textId="77777777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45854EB0" w14:textId="77777777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</w:p>
        </w:tc>
      </w:tr>
      <w:tr w:rsidR="00F10B35" w:rsidRPr="00C04077" w14:paraId="5625692C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7EC44414" w14:textId="355D827E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 xml:space="preserve">         </w:t>
            </w:r>
            <w:r w:rsidR="000F5C30" w:rsidRPr="000F5C30">
              <w:rPr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4A74BF28" w14:textId="1D9BCC91" w:rsidR="00F10B35" w:rsidRPr="002518DF" w:rsidRDefault="005752B3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7BD6402A" w14:textId="2D81730B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(19,19</w:t>
            </w:r>
            <w:r w:rsidR="00BE7E71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656874E8" w14:textId="65D1D166" w:rsidR="00F10B35" w:rsidRPr="002518DF" w:rsidRDefault="00883F85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7359C69D" w14:textId="1E897B1E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13,324</w:t>
            </w:r>
          </w:p>
        </w:tc>
      </w:tr>
      <w:tr w:rsidR="00F10B35" w:rsidRPr="00C04077" w14:paraId="394E7206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4C1EDC72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บวก</w:t>
            </w:r>
            <w:r w:rsidRPr="002518DF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56FBE165" w14:textId="67549167" w:rsidR="00F10B35" w:rsidRPr="002518DF" w:rsidRDefault="005752B3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13,480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1802D3AF" w14:textId="581F7D63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21,59</w:t>
            </w:r>
            <w:r w:rsidR="00BE7E71">
              <w:rPr>
                <w:sz w:val="30"/>
                <w:szCs w:val="30"/>
              </w:rPr>
              <w:t>5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3F7F9AF2" w14:textId="06154CBA" w:rsidR="00F10B35" w:rsidRPr="002518DF" w:rsidRDefault="00883F8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7,893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1D67FC80" w14:textId="5E3B4134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6,058</w:t>
            </w:r>
          </w:p>
        </w:tc>
      </w:tr>
      <w:tr w:rsidR="00F10B35" w:rsidRPr="00C04077" w14:paraId="2BA641C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11791A83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2518DF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6DFACE42" w14:textId="0FFA9F6E" w:rsidR="00F10B35" w:rsidRPr="002518DF" w:rsidRDefault="005752B3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4,42</w:t>
            </w:r>
            <w:r w:rsidR="006C6576">
              <w:rPr>
                <w:sz w:val="30"/>
                <w:szCs w:val="30"/>
              </w:rPr>
              <w:t>8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49C79C6F" w14:textId="34866133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2,801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09C91BE1" w14:textId="32675A26" w:rsidR="00F10B35" w:rsidRPr="002518DF" w:rsidRDefault="00883F8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2,066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033F3A25" w14:textId="6A6EF9DA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765</w:t>
            </w:r>
          </w:p>
        </w:tc>
      </w:tr>
      <w:tr w:rsidR="00F10B35" w:rsidRPr="00C04077" w14:paraId="33698647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2436732C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หัก</w:t>
            </w:r>
            <w:r w:rsidRPr="002518DF">
              <w:rPr>
                <w:sz w:val="30"/>
                <w:szCs w:val="30"/>
                <w:cs/>
              </w:rPr>
              <w:t xml:space="preserve"> </w:t>
            </w:r>
            <w:r w:rsidRPr="002518DF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2518DF"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57ED1D79" w14:textId="7006737F" w:rsidR="00F10B35" w:rsidRPr="002518DF" w:rsidRDefault="005752B3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3E909787" w14:textId="160C67D3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Pr="002518DF">
              <w:rPr>
                <w:sz w:val="30"/>
                <w:szCs w:val="30"/>
              </w:rPr>
              <w:t>1,450)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4C11F773" w14:textId="41FA1F39" w:rsidR="00F10B35" w:rsidRPr="002518DF" w:rsidRDefault="00883F85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684ED5B6" w14:textId="14B4399D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Pr="002518DF">
              <w:rPr>
                <w:sz w:val="30"/>
                <w:szCs w:val="30"/>
              </w:rPr>
              <w:t>1,450)</w:t>
            </w:r>
          </w:p>
        </w:tc>
      </w:tr>
      <w:tr w:rsidR="00F10B35" w:rsidRPr="00C04077" w14:paraId="37F7CD8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55FD6B28" w14:textId="77777777" w:rsidR="00F10B35" w:rsidRPr="002518DF" w:rsidRDefault="00F10B35" w:rsidP="00F10B35">
            <w:pPr>
              <w:tabs>
                <w:tab w:val="left" w:pos="437"/>
              </w:tabs>
              <w:ind w:left="437" w:right="-609"/>
              <w:jc w:val="both"/>
              <w:rPr>
                <w:sz w:val="30"/>
                <w:szCs w:val="30"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  <w:p w14:paraId="184A45E3" w14:textId="60F5EFCD" w:rsidR="00F10B35" w:rsidRPr="002518DF" w:rsidRDefault="00F10B35" w:rsidP="00F10B35">
            <w:pPr>
              <w:tabs>
                <w:tab w:val="left" w:pos="437"/>
              </w:tabs>
              <w:ind w:left="720"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ที่ยังไม่จ่ายชำระเป็นค่าใช้จ่ายค้างจ่าย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467DAD8" w14:textId="4289C2E7" w:rsidR="00F10B35" w:rsidRPr="002518DF" w:rsidRDefault="005752B3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bottom"/>
          </w:tcPr>
          <w:p w14:paraId="4F439850" w14:textId="03B3D78C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8,598</w:t>
            </w:r>
            <w:r w:rsidRPr="002518DF">
              <w:rPr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F371B0A" w14:textId="338CA91F" w:rsidR="00F10B35" w:rsidRPr="002518DF" w:rsidRDefault="00883F85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01530A4" w14:textId="4D407882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(4,229)</w:t>
            </w:r>
          </w:p>
        </w:tc>
      </w:tr>
      <w:tr w:rsidR="00F10B35" w:rsidRPr="00C04077" w14:paraId="47F7BAF4" w14:textId="77777777" w:rsidTr="00855628">
        <w:trPr>
          <w:trHeight w:val="397"/>
        </w:trPr>
        <w:tc>
          <w:tcPr>
            <w:tcW w:w="4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77777777" w:rsidR="00F10B35" w:rsidRPr="002518DF" w:rsidRDefault="00F10B35" w:rsidP="00F10B35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ยอดคงเหลือยกไปปลาย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D320C7A" w14:textId="09D46CA7" w:rsidR="00F10B35" w:rsidRPr="002518DF" w:rsidRDefault="005752B3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321,05</w:t>
            </w:r>
            <w:r w:rsidR="00A01164">
              <w:rPr>
                <w:sz w:val="30"/>
                <w:szCs w:val="3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566C7" w14:textId="515451CC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303,150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14E4EA" w14:textId="59C39F7A" w:rsidR="00F10B35" w:rsidRPr="002518DF" w:rsidRDefault="00883F8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166,271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9ED254" w14:textId="07244920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156,312</w:t>
            </w:r>
          </w:p>
        </w:tc>
      </w:tr>
    </w:tbl>
    <w:p w14:paraId="05CC05B3" w14:textId="77777777" w:rsidR="00491DEF" w:rsidRPr="00094C00" w:rsidRDefault="00491DEF" w:rsidP="006F0B95">
      <w:pPr>
        <w:pStyle w:val="BodyText2"/>
        <w:tabs>
          <w:tab w:val="clear" w:pos="900"/>
          <w:tab w:val="left" w:pos="1232"/>
        </w:tabs>
        <w:ind w:right="-439"/>
        <w:jc w:val="left"/>
        <w:rPr>
          <w:rFonts w:ascii="Angsana New" w:hAnsi="Angsana New"/>
          <w:sz w:val="10"/>
          <w:szCs w:val="10"/>
        </w:rPr>
      </w:pPr>
    </w:p>
    <w:p w14:paraId="7F035C72" w14:textId="77777777" w:rsidR="006F0B95" w:rsidRPr="003463F0" w:rsidRDefault="006F0B95" w:rsidP="00B4605B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6F0B95">
      <w:pPr>
        <w:pStyle w:val="BodyText2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645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8"/>
        <w:gridCol w:w="4517"/>
      </w:tblGrid>
      <w:tr w:rsidR="00284117" w:rsidRPr="003463F0" w14:paraId="285B2C5F" w14:textId="77777777" w:rsidTr="00883E56">
        <w:trPr>
          <w:trHeight w:hRule="exact" w:val="397"/>
        </w:trPr>
        <w:tc>
          <w:tcPr>
            <w:tcW w:w="5128" w:type="dxa"/>
            <w:vMerge w:val="restart"/>
            <w:vAlign w:val="center"/>
          </w:tcPr>
          <w:p w14:paraId="4374CAF1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517" w:type="dxa"/>
          </w:tcPr>
          <w:p w14:paraId="729A6680" w14:textId="77777777"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883E56">
        <w:trPr>
          <w:trHeight w:hRule="exact" w:val="397"/>
        </w:trPr>
        <w:tc>
          <w:tcPr>
            <w:tcW w:w="5128" w:type="dxa"/>
            <w:vMerge/>
            <w:vAlign w:val="center"/>
          </w:tcPr>
          <w:p w14:paraId="4CC1F354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7" w:type="dxa"/>
          </w:tcPr>
          <w:p w14:paraId="47A0CDE8" w14:textId="7012ACEA"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08040C">
              <w:rPr>
                <w:rFonts w:ascii="Angsana New" w:hAnsi="Angsana New"/>
                <w:sz w:val="30"/>
                <w:szCs w:val="30"/>
              </w:rPr>
              <w:t>0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08040C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8040C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1E1C05">
              <w:rPr>
                <w:rFonts w:ascii="Angsana New" w:hAnsi="Angsana New"/>
                <w:sz w:val="30"/>
                <w:szCs w:val="30"/>
              </w:rPr>
              <w:t>7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1E1C0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4117" w:rsidRPr="003463F0" w14:paraId="305296E0" w14:textId="77777777" w:rsidTr="00883E56">
        <w:trPr>
          <w:trHeight w:hRule="exact" w:val="397"/>
        </w:trPr>
        <w:tc>
          <w:tcPr>
            <w:tcW w:w="5128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17" w:type="dxa"/>
            <w:tcBorders>
              <w:bottom w:val="nil"/>
            </w:tcBorders>
          </w:tcPr>
          <w:p w14:paraId="104B3590" w14:textId="130C29A3" w:rsidR="00284117" w:rsidRPr="00E636CD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85792A">
              <w:rPr>
                <w:rFonts w:ascii="Angsana New" w:hAnsi="Angsana New"/>
                <w:sz w:val="30"/>
                <w:szCs w:val="30"/>
              </w:rPr>
              <w:t>2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.</w:t>
            </w:r>
            <w:r w:rsidR="0085792A">
              <w:rPr>
                <w:rFonts w:ascii="Angsana New" w:hAnsi="Angsana New"/>
                <w:sz w:val="30"/>
                <w:szCs w:val="30"/>
              </w:rPr>
              <w:t>42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5792A">
              <w:rPr>
                <w:rFonts w:ascii="Angsana New" w:hAnsi="Angsana New"/>
                <w:sz w:val="30"/>
                <w:szCs w:val="30"/>
              </w:rPr>
              <w:t>4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.</w:t>
            </w:r>
            <w:r w:rsidR="0085792A">
              <w:rPr>
                <w:rFonts w:ascii="Angsana New" w:hAnsi="Angsana New"/>
                <w:sz w:val="30"/>
                <w:szCs w:val="30"/>
              </w:rPr>
              <w:t>27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14:paraId="65309DBD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nil"/>
            </w:tcBorders>
          </w:tcPr>
          <w:p w14:paraId="6B72E6BD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nil"/>
            </w:tcBorders>
          </w:tcPr>
          <w:p w14:paraId="320AD8EC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3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22262FBC" w14:textId="77777777" w:rsidR="008F3EDE" w:rsidRPr="007D627B" w:rsidRDefault="008F3EDE" w:rsidP="00961A77">
      <w:pPr>
        <w:ind w:right="-152"/>
        <w:jc w:val="thaiDistribute"/>
        <w:rPr>
          <w:rFonts w:ascii="Angsana New" w:hAnsi="Angsana New"/>
          <w:spacing w:val="4"/>
          <w:sz w:val="20"/>
          <w:szCs w:val="20"/>
          <w:cs/>
        </w:rPr>
      </w:pPr>
    </w:p>
    <w:p w14:paraId="0A4FF8D8" w14:textId="77777777" w:rsidR="004F53F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t>เงินปันผลจ่ายและค่าตอบแทนกรรมการ</w:t>
      </w:r>
      <w:r w:rsidR="00265FB9" w:rsidRPr="00043560">
        <w:rPr>
          <w:rFonts w:ascii="Angsana New" w:hAnsi="Angsana New"/>
          <w:b/>
          <w:bCs/>
        </w:rPr>
        <w:tab/>
      </w:r>
    </w:p>
    <w:p w14:paraId="2B7219E8" w14:textId="50332403" w:rsidR="0065292F" w:rsidRDefault="00A3631C" w:rsidP="00A32EEC">
      <w:pPr>
        <w:pStyle w:val="ListParagraph"/>
        <w:ind w:left="680" w:right="17" w:firstLine="556"/>
        <w:jc w:val="thaiDistribute"/>
        <w:rPr>
          <w:spacing w:val="-6"/>
          <w:szCs w:val="32"/>
        </w:rPr>
      </w:pPr>
      <w:r w:rsidRPr="0027257D">
        <w:rPr>
          <w:rFonts w:cs="AngsanaUPC" w:hint="cs"/>
          <w:spacing w:val="-2"/>
          <w:szCs w:val="32"/>
          <w:cs/>
        </w:rPr>
        <w:t>เ</w:t>
      </w:r>
      <w:r w:rsidR="0065292F" w:rsidRPr="0027257D">
        <w:rPr>
          <w:rFonts w:cs="AngsanaUPC"/>
          <w:spacing w:val="-2"/>
          <w:szCs w:val="32"/>
          <w:cs/>
        </w:rPr>
        <w:t xml:space="preserve">มื่อวันที่ </w:t>
      </w:r>
      <w:r w:rsidR="0065292F" w:rsidRPr="0027257D">
        <w:rPr>
          <w:rFonts w:cs="AngsanaUPC"/>
          <w:spacing w:val="-2"/>
          <w:szCs w:val="32"/>
        </w:rPr>
        <w:t>2</w:t>
      </w:r>
      <w:r w:rsidR="00EF1ACE">
        <w:rPr>
          <w:rFonts w:cs="AngsanaUPC"/>
          <w:spacing w:val="-2"/>
          <w:szCs w:val="32"/>
        </w:rPr>
        <w:t>6</w:t>
      </w:r>
      <w:r w:rsidR="0065292F" w:rsidRPr="0027257D">
        <w:rPr>
          <w:rFonts w:cs="AngsanaUPC"/>
          <w:spacing w:val="-2"/>
          <w:szCs w:val="32"/>
          <w:cs/>
        </w:rPr>
        <w:t xml:space="preserve"> เมษายน </w:t>
      </w:r>
      <w:r w:rsidR="0065292F" w:rsidRPr="0027257D">
        <w:rPr>
          <w:rFonts w:cs="AngsanaUPC"/>
          <w:spacing w:val="-2"/>
          <w:szCs w:val="32"/>
        </w:rPr>
        <w:t>256</w:t>
      </w:r>
      <w:r w:rsidR="00EF1ACE">
        <w:rPr>
          <w:rFonts w:cs="AngsanaUPC"/>
          <w:spacing w:val="-2"/>
          <w:szCs w:val="32"/>
        </w:rPr>
        <w:t>7</w:t>
      </w:r>
      <w:r w:rsidR="0065292F" w:rsidRPr="0027257D">
        <w:rPr>
          <w:rFonts w:cs="AngsanaUPC"/>
          <w:spacing w:val="-2"/>
          <w:szCs w:val="32"/>
          <w:cs/>
        </w:rPr>
        <w:t xml:space="preserve"> ที่ประชุมสามัญผู้ถือหุ้นของบริษัทประจำปี </w:t>
      </w:r>
      <w:r w:rsidR="0065292F" w:rsidRPr="0027257D">
        <w:rPr>
          <w:rFonts w:cs="AngsanaUPC"/>
          <w:spacing w:val="-2"/>
          <w:szCs w:val="32"/>
        </w:rPr>
        <w:t>256</w:t>
      </w:r>
      <w:r w:rsidR="00EF1ACE">
        <w:rPr>
          <w:rFonts w:cs="AngsanaUPC"/>
          <w:spacing w:val="-2"/>
          <w:szCs w:val="32"/>
        </w:rPr>
        <w:t>7</w:t>
      </w:r>
      <w:r w:rsidR="0065292F" w:rsidRPr="0027257D">
        <w:rPr>
          <w:rFonts w:cs="AngsanaUPC"/>
          <w:spacing w:val="-2"/>
          <w:szCs w:val="32"/>
          <w:cs/>
        </w:rPr>
        <w:t xml:space="preserve"> ได้มีมติให้จ่ายเงินปันผลแก่ผู้ถื</w:t>
      </w:r>
      <w:r w:rsidR="0065292F" w:rsidRPr="0027257D">
        <w:rPr>
          <w:rFonts w:cs="AngsanaUPC" w:hint="cs"/>
          <w:spacing w:val="-2"/>
          <w:szCs w:val="32"/>
          <w:cs/>
        </w:rPr>
        <w:t>อ</w:t>
      </w:r>
      <w:r w:rsidR="0065292F" w:rsidRPr="0027257D">
        <w:rPr>
          <w:rFonts w:cs="AngsanaUPC"/>
          <w:spacing w:val="-2"/>
          <w:szCs w:val="32"/>
          <w:cs/>
        </w:rPr>
        <w:t>หุ</w:t>
      </w:r>
      <w:r w:rsidR="0027257D" w:rsidRPr="0027257D">
        <w:rPr>
          <w:rFonts w:cs="AngsanaUPC" w:hint="cs"/>
          <w:spacing w:val="-2"/>
          <w:szCs w:val="32"/>
          <w:cs/>
        </w:rPr>
        <w:t>้</w:t>
      </w:r>
      <w:r w:rsidR="0065292F" w:rsidRPr="0027257D">
        <w:rPr>
          <w:rFonts w:cs="AngsanaUPC"/>
          <w:spacing w:val="-2"/>
          <w:szCs w:val="32"/>
          <w:cs/>
        </w:rPr>
        <w:t xml:space="preserve">นจำนวน </w:t>
      </w:r>
      <w:r w:rsidR="0065292F" w:rsidRPr="0027257D">
        <w:rPr>
          <w:rFonts w:cs="AngsanaUPC"/>
          <w:spacing w:val="-2"/>
          <w:szCs w:val="32"/>
        </w:rPr>
        <w:t>2,000</w:t>
      </w:r>
      <w:r w:rsidR="0065292F" w:rsidRPr="0027257D">
        <w:rPr>
          <w:rFonts w:cs="AngsanaUPC"/>
          <w:spacing w:val="-2"/>
          <w:szCs w:val="32"/>
          <w:cs/>
        </w:rPr>
        <w:t xml:space="preserve"> ล้านหุ้น ในอัตราหุ้นละ </w:t>
      </w:r>
      <w:r w:rsidR="0065292F" w:rsidRPr="0027257D">
        <w:rPr>
          <w:rFonts w:cs="AngsanaUPC"/>
          <w:spacing w:val="-2"/>
          <w:szCs w:val="32"/>
        </w:rPr>
        <w:t>0.</w:t>
      </w:r>
      <w:r w:rsidR="00EF1ACE">
        <w:rPr>
          <w:rFonts w:cs="AngsanaUPC"/>
          <w:spacing w:val="-2"/>
          <w:szCs w:val="32"/>
        </w:rPr>
        <w:t>0</w:t>
      </w:r>
      <w:r w:rsidR="00F2300A" w:rsidRPr="0027257D">
        <w:rPr>
          <w:rFonts w:cs="AngsanaUPC"/>
          <w:spacing w:val="-2"/>
          <w:szCs w:val="32"/>
        </w:rPr>
        <w:t>6</w:t>
      </w:r>
      <w:r w:rsidR="0065292F" w:rsidRPr="0027257D">
        <w:rPr>
          <w:rFonts w:cs="AngsanaUPC"/>
          <w:spacing w:val="-2"/>
          <w:szCs w:val="32"/>
          <w:cs/>
        </w:rPr>
        <w:t xml:space="preserve"> บาท เป็นจำนวนเงิน </w:t>
      </w:r>
      <w:r w:rsidR="00EF1ACE">
        <w:rPr>
          <w:rFonts w:cs="AngsanaUPC"/>
          <w:spacing w:val="-2"/>
          <w:szCs w:val="32"/>
        </w:rPr>
        <w:t>1</w:t>
      </w:r>
      <w:r w:rsidR="00F2300A" w:rsidRPr="0027257D">
        <w:rPr>
          <w:rFonts w:cs="AngsanaUPC"/>
          <w:spacing w:val="-2"/>
          <w:szCs w:val="32"/>
        </w:rPr>
        <w:t>20</w:t>
      </w:r>
      <w:r w:rsidR="0065292F" w:rsidRPr="0027257D">
        <w:rPr>
          <w:rFonts w:cs="AngsanaUPC"/>
          <w:spacing w:val="-2"/>
          <w:szCs w:val="32"/>
          <w:cs/>
        </w:rPr>
        <w:t xml:space="preserve"> ล้านบาท </w:t>
      </w:r>
      <w:r w:rsidR="0065292F" w:rsidRPr="0027257D">
        <w:rPr>
          <w:rFonts w:cs="AngsanaUPC" w:hint="cs"/>
          <w:spacing w:val="-2"/>
          <w:szCs w:val="32"/>
          <w:cs/>
        </w:rPr>
        <w:t>โดยบริษัทได้จ่าย</w:t>
      </w:r>
      <w:r w:rsidR="0065292F" w:rsidRPr="0027257D">
        <w:rPr>
          <w:rFonts w:cs="AngsanaUPC"/>
          <w:spacing w:val="-2"/>
          <w:szCs w:val="32"/>
          <w:cs/>
        </w:rPr>
        <w:t>เงินปันผล</w:t>
      </w:r>
      <w:r w:rsidR="0065292F" w:rsidRPr="0027257D">
        <w:rPr>
          <w:rFonts w:cs="AngsanaUPC" w:hint="cs"/>
          <w:spacing w:val="-2"/>
          <w:szCs w:val="32"/>
          <w:cs/>
        </w:rPr>
        <w:t>แล้วในเดือน</w:t>
      </w:r>
      <w:r w:rsidR="0065292F" w:rsidRPr="0027257D">
        <w:rPr>
          <w:rFonts w:cs="AngsanaUPC"/>
          <w:spacing w:val="-2"/>
          <w:szCs w:val="32"/>
          <w:cs/>
        </w:rPr>
        <w:t xml:space="preserve">พฤษภาคม </w:t>
      </w:r>
      <w:r w:rsidR="0065292F" w:rsidRPr="0027257D">
        <w:rPr>
          <w:rFonts w:cs="AngsanaUPC"/>
          <w:spacing w:val="-2"/>
          <w:szCs w:val="32"/>
        </w:rPr>
        <w:t>256</w:t>
      </w:r>
      <w:r w:rsidR="00EF1ACE">
        <w:rPr>
          <w:rFonts w:cs="AngsanaUPC"/>
          <w:spacing w:val="-2"/>
          <w:szCs w:val="32"/>
        </w:rPr>
        <w:t>7</w:t>
      </w:r>
      <w:r w:rsidR="0065292F" w:rsidRPr="0027257D">
        <w:rPr>
          <w:rFonts w:cs="AngsanaUPC"/>
          <w:spacing w:val="-2"/>
          <w:szCs w:val="32"/>
          <w:cs/>
        </w:rPr>
        <w:t xml:space="preserve"> </w:t>
      </w:r>
      <w:r w:rsidR="0065292F" w:rsidRPr="0027257D">
        <w:rPr>
          <w:rFonts w:cs="AngsanaUPC" w:hint="cs"/>
          <w:spacing w:val="-2"/>
          <w:szCs w:val="32"/>
          <w:cs/>
        </w:rPr>
        <w:t>และ</w:t>
      </w:r>
      <w:r w:rsidR="0065292F" w:rsidRPr="0027257D">
        <w:rPr>
          <w:rFonts w:cs="AngsanaUPC"/>
          <w:spacing w:val="-2"/>
          <w:szCs w:val="32"/>
          <w:cs/>
        </w:rPr>
        <w:t xml:space="preserve">มีการอนุมัติการจ่ายค่าตอบแทนกรรมการประจำปี </w:t>
      </w:r>
      <w:r w:rsidR="0065292F" w:rsidRPr="0027257D">
        <w:rPr>
          <w:rFonts w:cs="AngsanaUPC"/>
          <w:spacing w:val="-2"/>
          <w:szCs w:val="32"/>
        </w:rPr>
        <w:t>256</w:t>
      </w:r>
      <w:r w:rsidR="00EF1ACE">
        <w:rPr>
          <w:rFonts w:cs="AngsanaUPC"/>
          <w:spacing w:val="-2"/>
          <w:szCs w:val="32"/>
        </w:rPr>
        <w:t>7</w:t>
      </w:r>
      <w:r w:rsidR="0065292F" w:rsidRPr="0027257D">
        <w:rPr>
          <w:rFonts w:cs="AngsanaUPC"/>
          <w:spacing w:val="-2"/>
          <w:szCs w:val="32"/>
          <w:cs/>
        </w:rPr>
        <w:t xml:space="preserve"> เป็นเงินบำเหน็จกรรมการจำนวนเงิน </w:t>
      </w:r>
      <w:r w:rsidR="0065292F" w:rsidRPr="0027257D">
        <w:rPr>
          <w:rFonts w:cs="AngsanaUPC"/>
          <w:spacing w:val="-2"/>
          <w:szCs w:val="32"/>
        </w:rPr>
        <w:t>18</w:t>
      </w:r>
      <w:r w:rsidR="0065292F" w:rsidRPr="0027257D">
        <w:rPr>
          <w:rFonts w:cs="AngsanaUPC"/>
          <w:spacing w:val="-2"/>
          <w:szCs w:val="32"/>
          <w:cs/>
        </w:rPr>
        <w:t xml:space="preserve"> ล้านบาท และเบี้ยประชุมกรรมการในอัตราที่กำหนด</w:t>
      </w:r>
      <w:r w:rsidR="0065292F" w:rsidRPr="007D29D8">
        <w:rPr>
          <w:spacing w:val="-6"/>
          <w:szCs w:val="32"/>
          <w:cs/>
        </w:rPr>
        <w:t>ไว้</w:t>
      </w:r>
    </w:p>
    <w:p w14:paraId="446EC152" w14:textId="77777777" w:rsidR="00EF1ACE" w:rsidRPr="007D29D8" w:rsidRDefault="00EF1ACE" w:rsidP="00EF1ACE">
      <w:pPr>
        <w:pStyle w:val="ListParagraph"/>
        <w:ind w:left="680" w:right="17" w:firstLine="556"/>
        <w:jc w:val="thaiDistribute"/>
        <w:rPr>
          <w:spacing w:val="-6"/>
          <w:szCs w:val="32"/>
        </w:rPr>
      </w:pPr>
      <w:r w:rsidRPr="0027257D">
        <w:rPr>
          <w:rFonts w:cs="AngsanaUPC" w:hint="cs"/>
          <w:spacing w:val="-2"/>
          <w:szCs w:val="32"/>
          <w:cs/>
        </w:rPr>
        <w:t>เ</w:t>
      </w:r>
      <w:r w:rsidRPr="0027257D">
        <w:rPr>
          <w:rFonts w:cs="AngsanaUPC"/>
          <w:spacing w:val="-2"/>
          <w:szCs w:val="32"/>
          <w:cs/>
        </w:rPr>
        <w:t xml:space="preserve">มื่อวันที่ </w:t>
      </w:r>
      <w:r w:rsidRPr="0027257D">
        <w:rPr>
          <w:rFonts w:cs="AngsanaUPC"/>
          <w:spacing w:val="-2"/>
          <w:szCs w:val="32"/>
        </w:rPr>
        <w:t>28</w:t>
      </w:r>
      <w:r w:rsidRPr="0027257D">
        <w:rPr>
          <w:rFonts w:cs="AngsanaUPC"/>
          <w:spacing w:val="-2"/>
          <w:szCs w:val="32"/>
          <w:cs/>
        </w:rPr>
        <w:t xml:space="preserve"> เมษายน </w:t>
      </w:r>
      <w:r w:rsidRPr="0027257D">
        <w:rPr>
          <w:rFonts w:cs="AngsanaUPC"/>
          <w:spacing w:val="-2"/>
          <w:szCs w:val="32"/>
        </w:rPr>
        <w:t>2566</w:t>
      </w:r>
      <w:r w:rsidRPr="0027257D">
        <w:rPr>
          <w:rFonts w:cs="AngsanaUPC"/>
          <w:spacing w:val="-2"/>
          <w:szCs w:val="32"/>
          <w:cs/>
        </w:rPr>
        <w:t xml:space="preserve"> ที่ประชุมสามัญผู้ถือหุ้นของบริษัทประจำปี </w:t>
      </w:r>
      <w:r w:rsidRPr="0027257D">
        <w:rPr>
          <w:rFonts w:cs="AngsanaUPC"/>
          <w:spacing w:val="-2"/>
          <w:szCs w:val="32"/>
        </w:rPr>
        <w:t>2566</w:t>
      </w:r>
      <w:r w:rsidRPr="0027257D">
        <w:rPr>
          <w:rFonts w:cs="AngsanaUPC"/>
          <w:spacing w:val="-2"/>
          <w:szCs w:val="32"/>
          <w:cs/>
        </w:rPr>
        <w:t xml:space="preserve"> ได้มีมติให้จ่ายเงินปันผลแก่ผู้ถื</w:t>
      </w:r>
      <w:r w:rsidRPr="0027257D">
        <w:rPr>
          <w:rFonts w:cs="AngsanaUPC" w:hint="cs"/>
          <w:spacing w:val="-2"/>
          <w:szCs w:val="32"/>
          <w:cs/>
        </w:rPr>
        <w:t>อ</w:t>
      </w:r>
      <w:r w:rsidRPr="0027257D">
        <w:rPr>
          <w:rFonts w:cs="AngsanaUPC"/>
          <w:spacing w:val="-2"/>
          <w:szCs w:val="32"/>
          <w:cs/>
        </w:rPr>
        <w:t>หุ</w:t>
      </w:r>
      <w:r w:rsidRPr="0027257D">
        <w:rPr>
          <w:rFonts w:cs="AngsanaUPC" w:hint="cs"/>
          <w:spacing w:val="-2"/>
          <w:szCs w:val="32"/>
          <w:cs/>
        </w:rPr>
        <w:t>้</w:t>
      </w:r>
      <w:r w:rsidRPr="0027257D">
        <w:rPr>
          <w:rFonts w:cs="AngsanaUPC"/>
          <w:spacing w:val="-2"/>
          <w:szCs w:val="32"/>
          <w:cs/>
        </w:rPr>
        <w:t xml:space="preserve">นจำนวน </w:t>
      </w:r>
      <w:r w:rsidRPr="0027257D">
        <w:rPr>
          <w:rFonts w:cs="AngsanaUPC"/>
          <w:spacing w:val="-2"/>
          <w:szCs w:val="32"/>
        </w:rPr>
        <w:t>2,000</w:t>
      </w:r>
      <w:r w:rsidRPr="0027257D">
        <w:rPr>
          <w:rFonts w:cs="AngsanaUPC"/>
          <w:spacing w:val="-2"/>
          <w:szCs w:val="32"/>
          <w:cs/>
        </w:rPr>
        <w:t xml:space="preserve"> ล้านหุ้น ในอัตราหุ้นละ </w:t>
      </w:r>
      <w:r w:rsidRPr="0027257D">
        <w:rPr>
          <w:rFonts w:cs="AngsanaUPC"/>
          <w:spacing w:val="-2"/>
          <w:szCs w:val="32"/>
        </w:rPr>
        <w:t>0.16</w:t>
      </w:r>
      <w:r w:rsidRPr="0027257D">
        <w:rPr>
          <w:rFonts w:cs="AngsanaUPC"/>
          <w:spacing w:val="-2"/>
          <w:szCs w:val="32"/>
          <w:cs/>
        </w:rPr>
        <w:t xml:space="preserve"> บาท เป็นจำนวนเงิน </w:t>
      </w:r>
      <w:r w:rsidRPr="0027257D">
        <w:rPr>
          <w:rFonts w:cs="AngsanaUPC"/>
          <w:spacing w:val="-2"/>
          <w:szCs w:val="32"/>
        </w:rPr>
        <w:t>320</w:t>
      </w:r>
      <w:r w:rsidRPr="0027257D">
        <w:rPr>
          <w:rFonts w:cs="AngsanaUPC"/>
          <w:spacing w:val="-2"/>
          <w:szCs w:val="32"/>
          <w:cs/>
        </w:rPr>
        <w:t xml:space="preserve"> ล้านบาท </w:t>
      </w:r>
      <w:r w:rsidRPr="0027257D">
        <w:rPr>
          <w:rFonts w:cs="AngsanaUPC" w:hint="cs"/>
          <w:spacing w:val="-2"/>
          <w:szCs w:val="32"/>
          <w:cs/>
        </w:rPr>
        <w:t>โดยบริษัทได้จ่าย</w:t>
      </w:r>
      <w:r w:rsidRPr="0027257D">
        <w:rPr>
          <w:rFonts w:cs="AngsanaUPC"/>
          <w:spacing w:val="-2"/>
          <w:szCs w:val="32"/>
          <w:cs/>
        </w:rPr>
        <w:t>เงินปันผล</w:t>
      </w:r>
      <w:r w:rsidRPr="0027257D">
        <w:rPr>
          <w:rFonts w:cs="AngsanaUPC" w:hint="cs"/>
          <w:spacing w:val="-2"/>
          <w:szCs w:val="32"/>
          <w:cs/>
        </w:rPr>
        <w:t>แล้วในเดือน</w:t>
      </w:r>
      <w:r w:rsidRPr="0027257D">
        <w:rPr>
          <w:rFonts w:cs="AngsanaUPC"/>
          <w:spacing w:val="-2"/>
          <w:szCs w:val="32"/>
          <w:cs/>
        </w:rPr>
        <w:t xml:space="preserve">พฤษภาคม </w:t>
      </w:r>
      <w:r w:rsidRPr="0027257D">
        <w:rPr>
          <w:rFonts w:cs="AngsanaUPC"/>
          <w:spacing w:val="-2"/>
          <w:szCs w:val="32"/>
        </w:rPr>
        <w:t>2566</w:t>
      </w:r>
      <w:r w:rsidRPr="0027257D">
        <w:rPr>
          <w:rFonts w:cs="AngsanaUPC"/>
          <w:spacing w:val="-2"/>
          <w:szCs w:val="32"/>
          <w:cs/>
        </w:rPr>
        <w:t xml:space="preserve"> </w:t>
      </w:r>
      <w:r w:rsidRPr="0027257D">
        <w:rPr>
          <w:rFonts w:cs="AngsanaUPC" w:hint="cs"/>
          <w:spacing w:val="-2"/>
          <w:szCs w:val="32"/>
          <w:cs/>
        </w:rPr>
        <w:t>และ</w:t>
      </w:r>
      <w:r w:rsidRPr="0027257D">
        <w:rPr>
          <w:rFonts w:cs="AngsanaUPC"/>
          <w:spacing w:val="-2"/>
          <w:szCs w:val="32"/>
          <w:cs/>
        </w:rPr>
        <w:t xml:space="preserve">มีการอนุมัติการจ่ายค่าตอบแทนกรรมการประจำปี </w:t>
      </w:r>
      <w:r w:rsidRPr="0027257D">
        <w:rPr>
          <w:rFonts w:cs="AngsanaUPC"/>
          <w:spacing w:val="-2"/>
          <w:szCs w:val="32"/>
        </w:rPr>
        <w:t>2566</w:t>
      </w:r>
      <w:r w:rsidRPr="0027257D">
        <w:rPr>
          <w:rFonts w:cs="AngsanaUPC"/>
          <w:spacing w:val="-2"/>
          <w:szCs w:val="32"/>
          <w:cs/>
        </w:rPr>
        <w:t xml:space="preserve"> เป็นเงินบำเหน็จกรรมการจำนวนเงิน </w:t>
      </w:r>
      <w:r w:rsidRPr="0027257D">
        <w:rPr>
          <w:rFonts w:cs="AngsanaUPC"/>
          <w:spacing w:val="-2"/>
          <w:szCs w:val="32"/>
        </w:rPr>
        <w:t>18</w:t>
      </w:r>
      <w:r w:rsidRPr="0027257D">
        <w:rPr>
          <w:rFonts w:cs="AngsanaUPC"/>
          <w:spacing w:val="-2"/>
          <w:szCs w:val="32"/>
          <w:cs/>
        </w:rPr>
        <w:t xml:space="preserve"> ล้านบาท และเบี้ยประชุมกรรมการในอัตราที่กำหนด</w:t>
      </w:r>
      <w:r w:rsidRPr="007D29D8">
        <w:rPr>
          <w:spacing w:val="-6"/>
          <w:szCs w:val="32"/>
          <w:cs/>
        </w:rPr>
        <w:t>ไว้</w:t>
      </w:r>
    </w:p>
    <w:p w14:paraId="4369EA03" w14:textId="77777777" w:rsidR="00EF1ACE" w:rsidRPr="007D29D8" w:rsidRDefault="00EF1ACE" w:rsidP="00A32EEC">
      <w:pPr>
        <w:pStyle w:val="ListParagraph"/>
        <w:ind w:left="680" w:right="17" w:firstLine="556"/>
        <w:jc w:val="thaiDistribute"/>
        <w:rPr>
          <w:spacing w:val="-6"/>
          <w:szCs w:val="32"/>
        </w:rPr>
      </w:pPr>
    </w:p>
    <w:p w14:paraId="2978DBBD" w14:textId="77777777" w:rsidR="0065292F" w:rsidRDefault="0065292F" w:rsidP="00C82EB2">
      <w:pPr>
        <w:ind w:left="720" w:right="16" w:firstLine="484"/>
        <w:jc w:val="thaiDistribute"/>
        <w:rPr>
          <w:spacing w:val="-4"/>
        </w:rPr>
      </w:pPr>
    </w:p>
    <w:p w14:paraId="1E35F7C1" w14:textId="77777777" w:rsidR="00AA0B9C" w:rsidRDefault="00AA0B9C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2037F4A6" w14:textId="77777777" w:rsidR="008F3EDE" w:rsidRDefault="008F3EDE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23A0A04B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74F6BE7B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60E965E7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D475995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704FF68A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3573A94E" w14:textId="77777777" w:rsidR="0027257D" w:rsidRDefault="0027257D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14499821" w14:textId="77777777" w:rsidR="000F5C30" w:rsidRPr="008F3EDE" w:rsidRDefault="000F5C30" w:rsidP="00EF1ACE">
      <w:pPr>
        <w:ind w:right="16"/>
        <w:jc w:val="thaiDistribute"/>
        <w:rPr>
          <w:spacing w:val="-4"/>
          <w:sz w:val="12"/>
          <w:szCs w:val="12"/>
        </w:rPr>
      </w:pPr>
    </w:p>
    <w:p w14:paraId="40D9E6D4" w14:textId="77777777" w:rsidR="00575C04" w:rsidRDefault="0007672F" w:rsidP="009B4BCE">
      <w:pPr>
        <w:numPr>
          <w:ilvl w:val="0"/>
          <w:numId w:val="1"/>
        </w:numPr>
        <w:tabs>
          <w:tab w:val="clear" w:pos="360"/>
        </w:tabs>
        <w:spacing w:line="204" w:lineRule="auto"/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ต้นทุนทางการเงิน</w:t>
      </w:r>
    </w:p>
    <w:p w14:paraId="02793B9F" w14:textId="77777777" w:rsidR="0007672F" w:rsidRPr="003116E8" w:rsidRDefault="00DD33D8" w:rsidP="00FA4E2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16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645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4"/>
        <w:gridCol w:w="1318"/>
        <w:gridCol w:w="1320"/>
        <w:gridCol w:w="1279"/>
        <w:gridCol w:w="1274"/>
      </w:tblGrid>
      <w:tr w:rsidR="00953ACD" w:rsidRPr="003116E8" w14:paraId="1FBE32A5" w14:textId="77777777" w:rsidTr="00D31320">
        <w:trPr>
          <w:trHeight w:hRule="exact" w:val="454"/>
        </w:trPr>
        <w:tc>
          <w:tcPr>
            <w:tcW w:w="4454" w:type="dxa"/>
            <w:tcBorders>
              <w:bottom w:val="nil"/>
            </w:tcBorders>
            <w:vAlign w:val="center"/>
          </w:tcPr>
          <w:p w14:paraId="57AAF049" w14:textId="0D48517A" w:rsidR="00953ACD" w:rsidRPr="003116E8" w:rsidRDefault="001C2C36" w:rsidP="00D31320">
            <w:pPr>
              <w:spacing w:line="204" w:lineRule="auto"/>
              <w:ind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</w:p>
        </w:tc>
        <w:tc>
          <w:tcPr>
            <w:tcW w:w="2638" w:type="dxa"/>
            <w:gridSpan w:val="2"/>
            <w:vAlign w:val="center"/>
          </w:tcPr>
          <w:p w14:paraId="53D102E6" w14:textId="77777777" w:rsidR="00953ACD" w:rsidRPr="003116E8" w:rsidRDefault="00953ACD" w:rsidP="009B4BCE">
            <w:pPr>
              <w:spacing w:line="204" w:lineRule="auto"/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center"/>
          </w:tcPr>
          <w:p w14:paraId="14691E5B" w14:textId="77777777" w:rsidR="00953ACD" w:rsidRPr="003116E8" w:rsidRDefault="00953ACD" w:rsidP="009B4BCE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552785" w:rsidRPr="003116E8" w14:paraId="7F102D3C" w14:textId="77777777" w:rsidTr="00E60C24">
        <w:trPr>
          <w:trHeight w:hRule="exact" w:val="454"/>
        </w:trPr>
        <w:tc>
          <w:tcPr>
            <w:tcW w:w="4454" w:type="dxa"/>
            <w:tcBorders>
              <w:top w:val="nil"/>
              <w:bottom w:val="single" w:sz="4" w:space="0" w:color="auto"/>
            </w:tcBorders>
            <w:vAlign w:val="center"/>
          </w:tcPr>
          <w:p w14:paraId="5EA9B683" w14:textId="35E7C75A" w:rsidR="00552785" w:rsidRPr="003116E8" w:rsidRDefault="00552785" w:rsidP="00D3132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>
              <w:rPr>
                <w:rFonts w:hint="cs"/>
                <w:cs/>
              </w:rPr>
              <w:t xml:space="preserve">งวด </w:t>
            </w:r>
            <w:r w:rsidRPr="003116E8">
              <w:rPr>
                <w:cs/>
              </w:rPr>
              <w:t xml:space="preserve">สิ้นสุดวันที่ </w:t>
            </w:r>
            <w:r>
              <w:t>3</w:t>
            </w:r>
            <w:r w:rsidR="00E60C24">
              <w:t>0</w:t>
            </w:r>
            <w:r w:rsidRPr="003116E8">
              <w:t xml:space="preserve"> </w:t>
            </w:r>
            <w:r>
              <w:rPr>
                <w:rFonts w:hint="cs"/>
                <w:cs/>
              </w:rPr>
              <w:t>ม</w:t>
            </w:r>
            <w:r w:rsidR="00E60C24">
              <w:rPr>
                <w:rFonts w:hint="cs"/>
                <w:cs/>
              </w:rPr>
              <w:t>ิถุนายน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FCB9FE0" w14:textId="5FC28C0C" w:rsidR="00552785" w:rsidRPr="003116E8" w:rsidRDefault="003928FB" w:rsidP="00552785">
            <w:pPr>
              <w:ind w:left="-108" w:right="-95"/>
              <w:jc w:val="center"/>
            </w:pPr>
            <w:r w:rsidRPr="003928FB">
              <w:t>25</w:t>
            </w:r>
            <w:r w:rsidRPr="003928FB">
              <w:rPr>
                <w:rFonts w:hint="cs"/>
              </w:rPr>
              <w:t>6</w:t>
            </w:r>
            <w:r w:rsidR="00552785">
              <w:t>7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1C11783" w14:textId="40062243" w:rsidR="00552785" w:rsidRPr="003116E8" w:rsidRDefault="003928FB" w:rsidP="00552785">
            <w:pPr>
              <w:ind w:left="-108" w:right="-95"/>
              <w:jc w:val="center"/>
            </w:pPr>
            <w:r w:rsidRPr="003928FB">
              <w:t>25</w:t>
            </w:r>
            <w:r w:rsidR="00552785" w:rsidRPr="003116E8">
              <w:t>6</w:t>
            </w:r>
            <w:r w:rsidR="00552785">
              <w:t>6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AFCCD6" w14:textId="637C954C" w:rsidR="00552785" w:rsidRPr="003116E8" w:rsidRDefault="003928FB" w:rsidP="00552785">
            <w:pPr>
              <w:ind w:left="-108" w:right="-117"/>
              <w:jc w:val="center"/>
              <w:rPr>
                <w:highlight w:val="yellow"/>
              </w:rPr>
            </w:pPr>
            <w:r w:rsidRPr="003928FB">
              <w:t>25</w:t>
            </w:r>
            <w:r w:rsidRPr="003928FB">
              <w:rPr>
                <w:rFonts w:hint="cs"/>
              </w:rPr>
              <w:t>6</w:t>
            </w:r>
            <w:r w:rsidR="00552785">
              <w:t>7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E521C31" w14:textId="5462E2DA" w:rsidR="00552785" w:rsidRPr="003116E8" w:rsidRDefault="003928FB" w:rsidP="00552785">
            <w:pPr>
              <w:ind w:left="-108" w:right="-117"/>
              <w:jc w:val="center"/>
            </w:pPr>
            <w:r w:rsidRPr="003928FB">
              <w:t>2</w:t>
            </w:r>
            <w:r w:rsidR="00552785" w:rsidRPr="003116E8">
              <w:t>56</w:t>
            </w:r>
            <w:r w:rsidR="00552785">
              <w:t>6</w:t>
            </w:r>
          </w:p>
        </w:tc>
      </w:tr>
      <w:tr w:rsidR="00E60C24" w:rsidRPr="003116E8" w14:paraId="4669B62B" w14:textId="77777777" w:rsidTr="00E60C24">
        <w:trPr>
          <w:trHeight w:hRule="exact" w:val="454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99559" w14:textId="18944691" w:rsidR="00E60C24" w:rsidRPr="00E60C24" w:rsidRDefault="00E60C24" w:rsidP="00E60C2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E60C24">
              <w:rPr>
                <w:rFonts w:hint="cs"/>
                <w:u w:val="single"/>
                <w:cs/>
              </w:rPr>
              <w:t xml:space="preserve">สำหรับงวด </w:t>
            </w:r>
            <w:r w:rsidRPr="00E60C24">
              <w:rPr>
                <w:u w:val="single"/>
              </w:rPr>
              <w:t xml:space="preserve">3 </w:t>
            </w:r>
            <w:r w:rsidRPr="00E60C24">
              <w:rPr>
                <w:rFonts w:hint="cs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4370F0" w14:textId="77777777" w:rsidR="00E60C24" w:rsidRPr="003116E8" w:rsidRDefault="00E60C24" w:rsidP="00552785">
            <w:pPr>
              <w:ind w:left="-108" w:right="-95"/>
              <w:jc w:val="center"/>
              <w:rPr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09FE6" w14:textId="77777777" w:rsidR="00E60C24" w:rsidRPr="003116E8" w:rsidRDefault="00E60C24" w:rsidP="00552785">
            <w:pPr>
              <w:ind w:left="-108" w:right="-95"/>
              <w:jc w:val="center"/>
              <w:rPr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130602" w14:textId="77777777" w:rsidR="00E60C24" w:rsidRPr="003116E8" w:rsidRDefault="00E60C24" w:rsidP="00552785">
            <w:pPr>
              <w:ind w:left="-108" w:right="-117"/>
              <w:jc w:val="center"/>
              <w:rPr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A5133" w14:textId="77777777" w:rsidR="00E60C24" w:rsidRPr="003116E8" w:rsidRDefault="00E60C24" w:rsidP="00552785">
            <w:pPr>
              <w:ind w:left="-108" w:right="-117"/>
              <w:jc w:val="center"/>
              <w:rPr>
                <w:cs/>
              </w:rPr>
            </w:pPr>
          </w:p>
        </w:tc>
      </w:tr>
      <w:tr w:rsidR="00552785" w:rsidRPr="003116E8" w14:paraId="1C0A8D29" w14:textId="77777777" w:rsidTr="00E60C24">
        <w:trPr>
          <w:trHeight w:hRule="exact" w:val="454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7BBF2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1D5E8" w14:textId="1C5AB3ED" w:rsidR="00552785" w:rsidRPr="00D4729F" w:rsidRDefault="003251A9" w:rsidP="00552785">
            <w:pPr>
              <w:ind w:right="60"/>
              <w:jc w:val="right"/>
            </w:pPr>
            <w:r>
              <w:t>3,5</w:t>
            </w:r>
            <w:r w:rsidR="00607BB6">
              <w:t>40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7F874" w14:textId="29EFCE94" w:rsidR="00552785" w:rsidRPr="00FD3D56" w:rsidRDefault="005527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4,</w:t>
            </w:r>
            <w:r w:rsidR="004B24DF">
              <w:rPr>
                <w:color w:val="000000" w:themeColor="text1"/>
              </w:rPr>
              <w:t>232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34571" w14:textId="1D2AB7E2" w:rsidR="00552785" w:rsidRPr="005D4503" w:rsidRDefault="006C7159" w:rsidP="00552785">
            <w:pPr>
              <w:ind w:right="60"/>
              <w:jc w:val="right"/>
              <w:rPr>
                <w:cs/>
              </w:rPr>
            </w:pPr>
            <w:r>
              <w:t>1,383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BEEF2" w14:textId="779A09EB" w:rsidR="00552785" w:rsidRPr="00FD3D56" w:rsidRDefault="00552785" w:rsidP="00552785">
            <w:pPr>
              <w:ind w:right="60"/>
              <w:jc w:val="right"/>
              <w:rPr>
                <w:cs/>
              </w:rPr>
            </w:pPr>
            <w:r>
              <w:rPr>
                <w:color w:val="000000" w:themeColor="text1"/>
              </w:rPr>
              <w:t>1,</w:t>
            </w:r>
            <w:r w:rsidR="003C166D">
              <w:rPr>
                <w:color w:val="000000" w:themeColor="text1"/>
              </w:rPr>
              <w:t>652</w:t>
            </w:r>
          </w:p>
        </w:tc>
      </w:tr>
      <w:tr w:rsidR="00552785" w:rsidRPr="003116E8" w14:paraId="410B38A7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5BD6302A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4302A608" w14:textId="445E09F5" w:rsidR="00552785" w:rsidRPr="00D4729F" w:rsidRDefault="003251A9" w:rsidP="00552785">
            <w:pPr>
              <w:ind w:right="60"/>
              <w:jc w:val="right"/>
            </w:pPr>
            <w:r>
              <w:t>22,635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7A85486" w14:textId="611ACC1C" w:rsidR="00552785" w:rsidRPr="00FD3D56" w:rsidRDefault="00552785" w:rsidP="00552785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2</w:t>
            </w:r>
            <w:r w:rsidRPr="006650AA">
              <w:rPr>
                <w:color w:val="000000" w:themeColor="text1"/>
              </w:rPr>
              <w:t>,</w:t>
            </w:r>
            <w:r w:rsidR="004B24DF">
              <w:rPr>
                <w:color w:val="000000" w:themeColor="text1"/>
              </w:rPr>
              <w:t>636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FBF8DCA" w14:textId="636D281B" w:rsidR="00552785" w:rsidRPr="005D4503" w:rsidRDefault="006C7159" w:rsidP="00552785">
            <w:pPr>
              <w:ind w:right="60"/>
              <w:jc w:val="right"/>
            </w:pPr>
            <w:r>
              <w:t>22,635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2AF7AEA" w14:textId="24A7EED3" w:rsidR="00552785" w:rsidRPr="00FD3D56" w:rsidRDefault="00552785" w:rsidP="00552785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2</w:t>
            </w:r>
            <w:r w:rsidRPr="006650AA">
              <w:rPr>
                <w:color w:val="000000" w:themeColor="text1"/>
              </w:rPr>
              <w:t>,</w:t>
            </w:r>
            <w:r w:rsidR="004B24DF">
              <w:rPr>
                <w:color w:val="000000" w:themeColor="text1"/>
              </w:rPr>
              <w:t>636</w:t>
            </w:r>
          </w:p>
        </w:tc>
      </w:tr>
      <w:tr w:rsidR="00552785" w:rsidRPr="003116E8" w14:paraId="439220A8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</w:tcBorders>
          </w:tcPr>
          <w:p w14:paraId="668929BE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</w:tcBorders>
          </w:tcPr>
          <w:p w14:paraId="37135E60" w14:textId="3777C9C9" w:rsidR="00552785" w:rsidRPr="00D4729F" w:rsidRDefault="003251A9" w:rsidP="00552785">
            <w:pPr>
              <w:ind w:right="61"/>
              <w:jc w:val="right"/>
            </w:pPr>
            <w:r>
              <w:t>681</w:t>
            </w:r>
          </w:p>
        </w:tc>
        <w:tc>
          <w:tcPr>
            <w:tcW w:w="1320" w:type="dxa"/>
            <w:tcBorders>
              <w:top w:val="nil"/>
            </w:tcBorders>
          </w:tcPr>
          <w:p w14:paraId="7D18687B" w14:textId="56C40C49" w:rsidR="00552785" w:rsidRPr="00FD3D56" w:rsidRDefault="005527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6</w:t>
            </w:r>
            <w:r w:rsidR="004B24DF">
              <w:rPr>
                <w:color w:val="000000" w:themeColor="text1"/>
              </w:rPr>
              <w:t>81</w:t>
            </w:r>
          </w:p>
        </w:tc>
        <w:tc>
          <w:tcPr>
            <w:tcW w:w="1279" w:type="dxa"/>
            <w:tcBorders>
              <w:top w:val="nil"/>
            </w:tcBorders>
          </w:tcPr>
          <w:p w14:paraId="2C6D2E32" w14:textId="0FE0BDFD" w:rsidR="00552785" w:rsidRPr="005D4503" w:rsidRDefault="006C7159" w:rsidP="00552785">
            <w:pPr>
              <w:ind w:right="61"/>
              <w:jc w:val="right"/>
            </w:pPr>
            <w:r>
              <w:t>681</w:t>
            </w:r>
          </w:p>
        </w:tc>
        <w:tc>
          <w:tcPr>
            <w:tcW w:w="1274" w:type="dxa"/>
            <w:tcBorders>
              <w:top w:val="nil"/>
            </w:tcBorders>
          </w:tcPr>
          <w:p w14:paraId="73920336" w14:textId="76E09A87" w:rsidR="00552785" w:rsidRPr="00FD3D56" w:rsidRDefault="005527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6</w:t>
            </w:r>
            <w:r w:rsidR="004B24DF">
              <w:rPr>
                <w:color w:val="000000" w:themeColor="text1"/>
              </w:rPr>
              <w:t>81</w:t>
            </w:r>
          </w:p>
        </w:tc>
      </w:tr>
      <w:tr w:rsidR="00552785" w:rsidRPr="003116E8" w14:paraId="56FF4D43" w14:textId="77777777" w:rsidTr="00883E56">
        <w:trPr>
          <w:trHeight w:hRule="exact" w:val="454"/>
        </w:trPr>
        <w:tc>
          <w:tcPr>
            <w:tcW w:w="4454" w:type="dxa"/>
          </w:tcPr>
          <w:p w14:paraId="57FBB88D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18" w:type="dxa"/>
          </w:tcPr>
          <w:p w14:paraId="6EE3EC29" w14:textId="073F7C3D" w:rsidR="00552785" w:rsidRPr="00D4729F" w:rsidRDefault="003251A9" w:rsidP="00552785">
            <w:pPr>
              <w:ind w:right="60"/>
              <w:jc w:val="right"/>
              <w:rPr>
                <w:cs/>
              </w:rPr>
            </w:pPr>
            <w:r>
              <w:t>26,85</w:t>
            </w:r>
            <w:r w:rsidR="00607BB6">
              <w:t>6</w:t>
            </w:r>
          </w:p>
        </w:tc>
        <w:tc>
          <w:tcPr>
            <w:tcW w:w="1320" w:type="dxa"/>
          </w:tcPr>
          <w:p w14:paraId="38E7D329" w14:textId="26C9AB04" w:rsidR="00552785" w:rsidRPr="00FD3D56" w:rsidRDefault="00552785" w:rsidP="00552785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7</w:t>
            </w:r>
            <w:r w:rsidRPr="006650AA">
              <w:rPr>
                <w:color w:val="000000" w:themeColor="text1"/>
              </w:rPr>
              <w:t>,</w:t>
            </w:r>
            <w:r w:rsidR="004B24DF">
              <w:rPr>
                <w:color w:val="000000" w:themeColor="text1"/>
              </w:rPr>
              <w:t>549</w:t>
            </w:r>
          </w:p>
        </w:tc>
        <w:tc>
          <w:tcPr>
            <w:tcW w:w="1279" w:type="dxa"/>
          </w:tcPr>
          <w:p w14:paraId="309CA5E2" w14:textId="474574F3" w:rsidR="00552785" w:rsidRPr="005D4503" w:rsidRDefault="006C7159" w:rsidP="00552785">
            <w:pPr>
              <w:ind w:right="60"/>
              <w:jc w:val="right"/>
            </w:pPr>
            <w:r>
              <w:t>24,699</w:t>
            </w:r>
          </w:p>
        </w:tc>
        <w:tc>
          <w:tcPr>
            <w:tcW w:w="1274" w:type="dxa"/>
          </w:tcPr>
          <w:p w14:paraId="0494AEB7" w14:textId="7B46E1C8" w:rsidR="00552785" w:rsidRPr="00FD3D56" w:rsidRDefault="00552785" w:rsidP="00552785">
            <w:pPr>
              <w:ind w:right="60"/>
              <w:jc w:val="right"/>
              <w:rPr>
                <w:cs/>
              </w:rPr>
            </w:pPr>
            <w:r w:rsidRPr="006650AA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6650AA">
              <w:rPr>
                <w:color w:val="000000" w:themeColor="text1"/>
              </w:rPr>
              <w:t>,</w:t>
            </w:r>
            <w:r w:rsidR="004B24DF">
              <w:t>969</w:t>
            </w:r>
          </w:p>
        </w:tc>
      </w:tr>
      <w:tr w:rsidR="00E60C24" w:rsidRPr="003116E8" w14:paraId="30788FD7" w14:textId="77777777" w:rsidTr="004B24DF">
        <w:trPr>
          <w:trHeight w:hRule="exact" w:val="454"/>
        </w:trPr>
        <w:tc>
          <w:tcPr>
            <w:tcW w:w="4454" w:type="dxa"/>
            <w:tcBorders>
              <w:bottom w:val="nil"/>
            </w:tcBorders>
            <w:shd w:val="clear" w:color="auto" w:fill="auto"/>
          </w:tcPr>
          <w:p w14:paraId="474554C1" w14:textId="2CEE5D50" w:rsidR="00E60C24" w:rsidRPr="004B24DF" w:rsidRDefault="00E60C24" w:rsidP="00E60C2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</w:rPr>
            </w:pPr>
            <w:r w:rsidRPr="004B24DF">
              <w:rPr>
                <w:u w:val="single"/>
                <w:cs/>
              </w:rPr>
              <w:t xml:space="preserve">สำหรับงวด </w:t>
            </w:r>
            <w:r w:rsidR="00481A3D" w:rsidRPr="004B24DF">
              <w:rPr>
                <w:u w:val="single"/>
              </w:rPr>
              <w:t>6</w:t>
            </w:r>
            <w:r w:rsidRPr="004B24DF">
              <w:rPr>
                <w:u w:val="single"/>
                <w:cs/>
              </w:rPr>
              <w:t xml:space="preserve"> เดือน</w:t>
            </w:r>
          </w:p>
          <w:p w14:paraId="49D14036" w14:textId="77777777" w:rsidR="00E60C24" w:rsidRPr="004B24DF" w:rsidRDefault="00E60C24" w:rsidP="00E60C2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4B24DF">
              <w:rPr>
                <w:cs/>
              </w:rPr>
              <w:t>ดอกเบี้ยจ่ายจากหนี้สินตามสัญญาเช่า</w:t>
            </w:r>
          </w:p>
          <w:p w14:paraId="7B99381F" w14:textId="77777777" w:rsidR="00E60C24" w:rsidRPr="004B24DF" w:rsidRDefault="00E60C24" w:rsidP="00E60C2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4B24DF">
              <w:rPr>
                <w:cs/>
              </w:rPr>
              <w:t>ดอกเบี้ยจ่ายหุ้นกู้</w:t>
            </w:r>
          </w:p>
          <w:p w14:paraId="089E0CDC" w14:textId="400AFBAB" w:rsidR="00E60C24" w:rsidRPr="004B24DF" w:rsidRDefault="00E60C24" w:rsidP="00E60C2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B24DF">
              <w:rPr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bottom w:val="nil"/>
            </w:tcBorders>
            <w:shd w:val="clear" w:color="auto" w:fill="auto"/>
          </w:tcPr>
          <w:p w14:paraId="32600A9F" w14:textId="77777777" w:rsidR="00E60C24" w:rsidRPr="004B24DF" w:rsidRDefault="00E60C24" w:rsidP="00552785">
            <w:pPr>
              <w:ind w:right="60"/>
              <w:jc w:val="right"/>
            </w:pP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</w:tcPr>
          <w:p w14:paraId="2984402B" w14:textId="06536305" w:rsidR="00E60C24" w:rsidRPr="004B24DF" w:rsidRDefault="00E60C24" w:rsidP="00552785">
            <w:pPr>
              <w:ind w:right="60"/>
              <w:jc w:val="right"/>
              <w:rPr>
                <w:color w:val="000000" w:themeColor="text1"/>
              </w:rPr>
            </w:pPr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519E7342" w14:textId="77777777" w:rsidR="00E60C24" w:rsidRPr="004B24DF" w:rsidRDefault="00E60C24" w:rsidP="00552785">
            <w:pPr>
              <w:ind w:right="60"/>
              <w:jc w:val="right"/>
            </w:pPr>
          </w:p>
        </w:tc>
        <w:tc>
          <w:tcPr>
            <w:tcW w:w="1274" w:type="dxa"/>
            <w:tcBorders>
              <w:bottom w:val="nil"/>
            </w:tcBorders>
            <w:shd w:val="clear" w:color="auto" w:fill="auto"/>
          </w:tcPr>
          <w:p w14:paraId="46B88950" w14:textId="466C7D80" w:rsidR="00E60C24" w:rsidRPr="004B24DF" w:rsidRDefault="00E60C24" w:rsidP="00552785">
            <w:pPr>
              <w:ind w:right="60"/>
              <w:jc w:val="right"/>
              <w:rPr>
                <w:color w:val="000000" w:themeColor="text1"/>
              </w:rPr>
            </w:pPr>
          </w:p>
        </w:tc>
      </w:tr>
      <w:tr w:rsidR="00E60C24" w:rsidRPr="003116E8" w14:paraId="7ABDB67D" w14:textId="77777777" w:rsidTr="004B24DF">
        <w:trPr>
          <w:trHeight w:hRule="exact" w:val="454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47A622" w14:textId="6C99681B" w:rsidR="00E60C24" w:rsidRPr="004B24DF" w:rsidRDefault="00E60C24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B24DF">
              <w:rPr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BD3972" w14:textId="2016E654" w:rsidR="00E60C24" w:rsidRPr="004B24DF" w:rsidRDefault="005752B3" w:rsidP="00552785">
            <w:pPr>
              <w:ind w:right="60"/>
              <w:jc w:val="right"/>
            </w:pPr>
            <w:r>
              <w:t>7,28</w:t>
            </w:r>
            <w:r w:rsidR="00F54DE3">
              <w:t>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51B51D" w14:textId="09471092" w:rsidR="00E60C24" w:rsidRPr="004B24DF" w:rsidRDefault="004B24DF" w:rsidP="00552785">
            <w:pPr>
              <w:ind w:right="60"/>
              <w:jc w:val="right"/>
              <w:rPr>
                <w:color w:val="000000" w:themeColor="text1"/>
              </w:rPr>
            </w:pPr>
            <w:r w:rsidRPr="004B24DF">
              <w:rPr>
                <w:color w:val="000000" w:themeColor="text1"/>
              </w:rPr>
              <w:t>8,640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9DE630" w14:textId="487226E0" w:rsidR="00E60C24" w:rsidRPr="004B24DF" w:rsidRDefault="00062B63" w:rsidP="00552785">
            <w:pPr>
              <w:ind w:right="60"/>
              <w:jc w:val="right"/>
            </w:pPr>
            <w:r>
              <w:t>2,845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4924F" w14:textId="06252971" w:rsidR="00E60C24" w:rsidRPr="004B24DF" w:rsidRDefault="004B24DF" w:rsidP="00552785">
            <w:pPr>
              <w:ind w:right="60"/>
              <w:jc w:val="right"/>
              <w:rPr>
                <w:color w:val="000000" w:themeColor="text1"/>
              </w:rPr>
            </w:pPr>
            <w:r w:rsidRPr="004B24DF">
              <w:rPr>
                <w:color w:val="000000" w:themeColor="text1"/>
              </w:rPr>
              <w:t>3,371</w:t>
            </w:r>
          </w:p>
        </w:tc>
      </w:tr>
      <w:tr w:rsidR="00E60C24" w:rsidRPr="003116E8" w14:paraId="66EF5419" w14:textId="77777777" w:rsidTr="004B24DF">
        <w:trPr>
          <w:trHeight w:hRule="exact" w:val="454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3EB741" w14:textId="754F869E" w:rsidR="00E60C24" w:rsidRPr="004B24DF" w:rsidRDefault="00481A3D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B24DF">
              <w:rPr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0900C4" w14:textId="05EA3A9F" w:rsidR="00E60C24" w:rsidRPr="004B24DF" w:rsidRDefault="005752B3" w:rsidP="00552785">
            <w:pPr>
              <w:ind w:right="60"/>
              <w:jc w:val="right"/>
            </w:pPr>
            <w:r>
              <w:t>45,271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F5C56" w14:textId="5698160C" w:rsidR="00E60C24" w:rsidRPr="004B24DF" w:rsidRDefault="004B24DF" w:rsidP="00552785">
            <w:pPr>
              <w:ind w:right="60"/>
              <w:jc w:val="right"/>
              <w:rPr>
                <w:color w:val="000000" w:themeColor="text1"/>
              </w:rPr>
            </w:pPr>
            <w:r w:rsidRPr="004B24DF">
              <w:rPr>
                <w:color w:val="000000" w:themeColor="text1"/>
              </w:rPr>
              <w:t>45,023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360FE7" w14:textId="2FEF9F59" w:rsidR="00E60C24" w:rsidRPr="004B24DF" w:rsidRDefault="00062B63" w:rsidP="00552785">
            <w:pPr>
              <w:ind w:right="60"/>
              <w:jc w:val="right"/>
            </w:pPr>
            <w:r>
              <w:t>45,271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0D07C1" w14:textId="76077773" w:rsidR="00E60C24" w:rsidRPr="004B24DF" w:rsidRDefault="004B24DF" w:rsidP="00552785">
            <w:pPr>
              <w:ind w:right="60"/>
              <w:jc w:val="right"/>
              <w:rPr>
                <w:color w:val="000000" w:themeColor="text1"/>
              </w:rPr>
            </w:pPr>
            <w:r w:rsidRPr="004B24DF">
              <w:rPr>
                <w:color w:val="000000" w:themeColor="text1"/>
              </w:rPr>
              <w:t>45,023</w:t>
            </w:r>
          </w:p>
        </w:tc>
      </w:tr>
      <w:tr w:rsidR="004B24DF" w:rsidRPr="003116E8" w14:paraId="5EE88039" w14:textId="77777777" w:rsidTr="004B24DF">
        <w:trPr>
          <w:trHeight w:hRule="exact" w:val="454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3B690" w14:textId="54B847E1" w:rsidR="00E60C24" w:rsidRPr="004B24DF" w:rsidRDefault="00481A3D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B24DF">
              <w:rPr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F9333" w14:textId="197D8ACA" w:rsidR="00E60C24" w:rsidRPr="004B24DF" w:rsidRDefault="005752B3" w:rsidP="00552785">
            <w:pPr>
              <w:ind w:right="60"/>
              <w:jc w:val="right"/>
            </w:pPr>
            <w:r>
              <w:t>1,363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EB9AF" w14:textId="1E2E8C16" w:rsidR="00E60C24" w:rsidRPr="004B24DF" w:rsidRDefault="004B24DF" w:rsidP="00552785">
            <w:pPr>
              <w:ind w:right="60"/>
              <w:jc w:val="right"/>
              <w:rPr>
                <w:color w:val="000000" w:themeColor="text1"/>
              </w:rPr>
            </w:pPr>
            <w:r w:rsidRPr="004B24DF">
              <w:rPr>
                <w:color w:val="000000" w:themeColor="text1"/>
              </w:rPr>
              <w:t>1,355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4438" w14:textId="73E48816" w:rsidR="00E60C24" w:rsidRPr="004B24DF" w:rsidRDefault="00062B63" w:rsidP="00552785">
            <w:pPr>
              <w:ind w:right="60"/>
              <w:jc w:val="right"/>
            </w:pPr>
            <w:r>
              <w:t>1,363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E36D" w14:textId="4E3028FD" w:rsidR="00E60C24" w:rsidRPr="004B24DF" w:rsidRDefault="004B24DF" w:rsidP="00552785">
            <w:pPr>
              <w:ind w:right="60"/>
              <w:jc w:val="right"/>
              <w:rPr>
                <w:color w:val="000000" w:themeColor="text1"/>
              </w:rPr>
            </w:pPr>
            <w:r w:rsidRPr="004B24DF">
              <w:rPr>
                <w:color w:val="000000" w:themeColor="text1"/>
              </w:rPr>
              <w:t>1,355</w:t>
            </w:r>
          </w:p>
        </w:tc>
      </w:tr>
      <w:tr w:rsidR="00E60C24" w:rsidRPr="003116E8" w14:paraId="501F5223" w14:textId="77777777" w:rsidTr="004B24DF">
        <w:trPr>
          <w:trHeight w:hRule="exact" w:val="454"/>
        </w:trPr>
        <w:tc>
          <w:tcPr>
            <w:tcW w:w="4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F7A68" w14:textId="5899EF38" w:rsidR="00E60C24" w:rsidRPr="004B24DF" w:rsidRDefault="00481A3D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B24DF">
              <w:rPr>
                <w:cs/>
              </w:rPr>
              <w:t>รวมต้นทุนทางการเงิน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E5D0" w14:textId="3562B28F" w:rsidR="00E60C24" w:rsidRPr="004B24DF" w:rsidRDefault="003251A9" w:rsidP="00552785">
            <w:pPr>
              <w:ind w:right="60"/>
              <w:jc w:val="right"/>
            </w:pPr>
            <w:r>
              <w:t>53,91</w:t>
            </w:r>
            <w:r w:rsidR="00F54DE3">
              <w:t>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8241E" w14:textId="56C1BA08" w:rsidR="00E60C24" w:rsidRPr="004B24DF" w:rsidRDefault="004B24DF" w:rsidP="00552785">
            <w:pPr>
              <w:ind w:right="60"/>
              <w:jc w:val="right"/>
              <w:rPr>
                <w:color w:val="000000" w:themeColor="text1"/>
              </w:rPr>
            </w:pPr>
            <w:r w:rsidRPr="004B24DF">
              <w:rPr>
                <w:color w:val="000000" w:themeColor="text1"/>
              </w:rPr>
              <w:t>55,018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E7EA6" w14:textId="5463C0B7" w:rsidR="00E60C24" w:rsidRPr="004B24DF" w:rsidRDefault="00062B63" w:rsidP="00552785">
            <w:pPr>
              <w:ind w:right="60"/>
              <w:jc w:val="right"/>
            </w:pPr>
            <w:r>
              <w:t>49,479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D616C" w14:textId="1F89F9BB" w:rsidR="00E60C24" w:rsidRPr="004B24DF" w:rsidRDefault="004B24DF" w:rsidP="00552785">
            <w:pPr>
              <w:ind w:right="60"/>
              <w:jc w:val="right"/>
              <w:rPr>
                <w:color w:val="000000" w:themeColor="text1"/>
              </w:rPr>
            </w:pPr>
            <w:r w:rsidRPr="004B24DF">
              <w:rPr>
                <w:color w:val="000000" w:themeColor="text1"/>
              </w:rPr>
              <w:t>49,749</w:t>
            </w:r>
          </w:p>
        </w:tc>
      </w:tr>
    </w:tbl>
    <w:p w14:paraId="622FEE37" w14:textId="018AC87D" w:rsidR="00AA0B9C" w:rsidRPr="00B3560A" w:rsidRDefault="00AA0B9C">
      <w:pPr>
        <w:rPr>
          <w:rFonts w:ascii="Angsana New" w:hAnsi="Angsana New"/>
          <w:sz w:val="20"/>
          <w:szCs w:val="20"/>
          <w:cs/>
        </w:rPr>
      </w:pPr>
    </w:p>
    <w:p w14:paraId="04D07B35" w14:textId="77777777" w:rsidR="00373E9F" w:rsidRPr="008A467F" w:rsidRDefault="00575C0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t>ภาษีเงินได้</w:t>
      </w:r>
    </w:p>
    <w:p w14:paraId="4D135108" w14:textId="1FC5CEDA" w:rsidR="008A467F" w:rsidRPr="00D179A7" w:rsidRDefault="00D93379" w:rsidP="00E834B5">
      <w:pPr>
        <w:pStyle w:val="ListParagraph"/>
        <w:ind w:left="680" w:right="17" w:firstLine="556"/>
        <w:jc w:val="thaiDistribute"/>
        <w:rPr>
          <w:spacing w:val="-2"/>
          <w:cs/>
        </w:rPr>
      </w:pPr>
      <w:r w:rsidRPr="00E834B5">
        <w:rPr>
          <w:rFonts w:cs="AngsanaUPC"/>
          <w:spacing w:val="-2"/>
          <w:szCs w:val="32"/>
          <w:cs/>
        </w:rPr>
        <w:t>ภาษีเงินได้นิติบุคคล</w:t>
      </w:r>
      <w:r w:rsidR="008472CE" w:rsidRPr="00E834B5">
        <w:rPr>
          <w:rFonts w:cs="AngsanaUPC"/>
          <w:spacing w:val="-2"/>
          <w:szCs w:val="32"/>
          <w:cs/>
        </w:rPr>
        <w:t>ทางภาษีของบริษัทและบริษัทย่อย สำหรับงวด</w:t>
      </w:r>
      <w:r w:rsidR="00101F1C" w:rsidRPr="00E834B5">
        <w:rPr>
          <w:rFonts w:cs="AngsanaUPC" w:hint="cs"/>
          <w:spacing w:val="-2"/>
          <w:szCs w:val="32"/>
          <w:cs/>
        </w:rPr>
        <w:t>สามเดือนและ</w:t>
      </w:r>
      <w:r w:rsidR="006F5CA0" w:rsidRPr="00E834B5">
        <w:rPr>
          <w:rFonts w:cs="AngsanaUPC" w:hint="cs"/>
          <w:spacing w:val="-2"/>
          <w:szCs w:val="32"/>
          <w:cs/>
        </w:rPr>
        <w:t>หก</w:t>
      </w:r>
      <w:r w:rsidR="00D95BC5" w:rsidRPr="00E834B5">
        <w:rPr>
          <w:rFonts w:cs="AngsanaUPC" w:hint="cs"/>
          <w:spacing w:val="-2"/>
          <w:szCs w:val="32"/>
          <w:cs/>
        </w:rPr>
        <w:t>เดือน</w:t>
      </w:r>
      <w:r w:rsidR="000D639B" w:rsidRPr="00E834B5">
        <w:rPr>
          <w:rFonts w:cs="AngsanaUPC"/>
          <w:spacing w:val="-2"/>
          <w:szCs w:val="32"/>
          <w:cs/>
        </w:rPr>
        <w:t>สิ้นสุดวันที่</w:t>
      </w:r>
      <w:r w:rsidR="003F3DE6" w:rsidRPr="00E834B5">
        <w:rPr>
          <w:rFonts w:cs="AngsanaUPC" w:hint="cs"/>
          <w:spacing w:val="-2"/>
          <w:szCs w:val="32"/>
          <w:cs/>
        </w:rPr>
        <w:t xml:space="preserve"> </w:t>
      </w:r>
      <w:r w:rsidR="00786129">
        <w:rPr>
          <w:rFonts w:cs="AngsanaUPC"/>
          <w:spacing w:val="-2"/>
          <w:szCs w:val="32"/>
          <w:cs/>
        </w:rPr>
        <w:br/>
      </w:r>
      <w:r w:rsidR="00F31D65" w:rsidRPr="00E834B5">
        <w:rPr>
          <w:rFonts w:cs="AngsanaUPC"/>
          <w:spacing w:val="-2"/>
          <w:szCs w:val="32"/>
        </w:rPr>
        <w:t>3</w:t>
      </w:r>
      <w:r w:rsidR="004B24DF" w:rsidRPr="00E834B5">
        <w:rPr>
          <w:rFonts w:cs="AngsanaUPC"/>
          <w:spacing w:val="-2"/>
          <w:szCs w:val="32"/>
        </w:rPr>
        <w:t>0</w:t>
      </w:r>
      <w:r w:rsidR="00F31D65" w:rsidRPr="00E834B5">
        <w:rPr>
          <w:rFonts w:cs="AngsanaUPC"/>
          <w:spacing w:val="-2"/>
          <w:szCs w:val="32"/>
        </w:rPr>
        <w:t xml:space="preserve"> </w:t>
      </w:r>
      <w:r w:rsidR="00554DCD" w:rsidRPr="00E834B5">
        <w:rPr>
          <w:rFonts w:cs="AngsanaUPC" w:hint="cs"/>
          <w:spacing w:val="-2"/>
          <w:szCs w:val="32"/>
          <w:cs/>
        </w:rPr>
        <w:t>ม</w:t>
      </w:r>
      <w:r w:rsidR="004B24DF" w:rsidRPr="00E834B5">
        <w:rPr>
          <w:rFonts w:cs="AngsanaUPC" w:hint="cs"/>
          <w:spacing w:val="-2"/>
          <w:szCs w:val="32"/>
          <w:cs/>
        </w:rPr>
        <w:t>ิถุนายน</w:t>
      </w:r>
      <w:r w:rsidR="00863D33" w:rsidRPr="00E834B5">
        <w:rPr>
          <w:rFonts w:cs="AngsanaUPC" w:hint="cs"/>
          <w:spacing w:val="-2"/>
          <w:szCs w:val="32"/>
          <w:cs/>
        </w:rPr>
        <w:t xml:space="preserve"> </w:t>
      </w:r>
      <w:r w:rsidR="00963F63" w:rsidRPr="00E834B5">
        <w:rPr>
          <w:rFonts w:cs="AngsanaUPC"/>
          <w:spacing w:val="-2"/>
          <w:szCs w:val="32"/>
        </w:rPr>
        <w:t>256</w:t>
      </w:r>
      <w:r w:rsidR="00070EED" w:rsidRPr="00E834B5">
        <w:rPr>
          <w:rFonts w:cs="AngsanaUPC"/>
          <w:spacing w:val="-2"/>
          <w:szCs w:val="32"/>
        </w:rPr>
        <w:t>7</w:t>
      </w:r>
      <w:r w:rsidR="0090412D" w:rsidRPr="00E834B5">
        <w:rPr>
          <w:rFonts w:cs="AngsanaUPC" w:hint="cs"/>
          <w:spacing w:val="-2"/>
          <w:szCs w:val="32"/>
          <w:cs/>
        </w:rPr>
        <w:t xml:space="preserve"> </w:t>
      </w:r>
      <w:r w:rsidR="00D95BC5" w:rsidRPr="00E834B5">
        <w:rPr>
          <w:rFonts w:cs="AngsanaUPC"/>
          <w:spacing w:val="-2"/>
          <w:szCs w:val="32"/>
          <w:cs/>
        </w:rPr>
        <w:t xml:space="preserve">และ </w:t>
      </w:r>
      <w:r w:rsidR="00963F63" w:rsidRPr="00E834B5">
        <w:rPr>
          <w:rFonts w:cs="AngsanaUPC"/>
          <w:spacing w:val="-2"/>
          <w:szCs w:val="32"/>
        </w:rPr>
        <w:t>256</w:t>
      </w:r>
      <w:r w:rsidR="00070EED" w:rsidRPr="00E834B5">
        <w:rPr>
          <w:rFonts w:cs="AngsanaUPC"/>
          <w:spacing w:val="-2"/>
          <w:szCs w:val="32"/>
        </w:rPr>
        <w:t>6</w:t>
      </w:r>
      <w:r w:rsidR="008472CE" w:rsidRPr="00E834B5">
        <w:rPr>
          <w:rFonts w:cs="AngsanaUPC"/>
          <w:spacing w:val="-2"/>
          <w:szCs w:val="32"/>
          <w:cs/>
        </w:rPr>
        <w:t xml:space="preserve"> คำนวณจากกำไร</w:t>
      </w:r>
      <w:r w:rsidRPr="00E834B5">
        <w:rPr>
          <w:rFonts w:cs="AngsanaUPC" w:hint="cs"/>
          <w:spacing w:val="-2"/>
          <w:szCs w:val="32"/>
          <w:cs/>
        </w:rPr>
        <w:t>หรือขาดทุน</w:t>
      </w:r>
      <w:r w:rsidR="008472CE" w:rsidRPr="00E834B5">
        <w:rPr>
          <w:rFonts w:cs="AngsanaUPC"/>
          <w:spacing w:val="-2"/>
          <w:szCs w:val="32"/>
          <w:cs/>
        </w:rPr>
        <w:t xml:space="preserve">ทางบัญชี ปรับปรุงด้วยรายได้และรายจ่ายอื่นบางรายการที่ได้รับการยกเว้นภาษีเงินได้ เช่น เงินปันผลรับ หรือเป็นรายจ่ายที่ต้องห้ามในการคำนวณภาษีเงินได้ เช่น </w:t>
      </w:r>
      <w:r w:rsidR="001C63C4" w:rsidRPr="00E834B5">
        <w:rPr>
          <w:rFonts w:cs="AngsanaUPC" w:hint="cs"/>
          <w:spacing w:val="-2"/>
          <w:szCs w:val="32"/>
          <w:cs/>
        </w:rPr>
        <w:t>ผลขาดทุนด้านเครดิตที่คาดว่าจะเกิดขึ้น</w:t>
      </w:r>
      <w:r w:rsidR="008472CE" w:rsidRPr="00E834B5">
        <w:rPr>
          <w:rFonts w:cs="AngsanaUPC"/>
          <w:spacing w:val="-2"/>
          <w:szCs w:val="32"/>
          <w:cs/>
        </w:rPr>
        <w:t xml:space="preserve"> </w:t>
      </w:r>
      <w:r w:rsidR="00970479" w:rsidRPr="00E834B5">
        <w:rPr>
          <w:rFonts w:cs="AngsanaUPC" w:hint="cs"/>
          <w:spacing w:val="-2"/>
          <w:szCs w:val="32"/>
          <w:cs/>
        </w:rPr>
        <w:t>และ</w:t>
      </w:r>
      <w:r w:rsidR="008472CE" w:rsidRPr="00E834B5">
        <w:rPr>
          <w:rFonts w:cs="AngsanaUPC"/>
          <w:spacing w:val="-2"/>
          <w:szCs w:val="32"/>
          <w:cs/>
        </w:rPr>
        <w:t>ขาดทุนจากการด้อยค่า เป็นต้น</w:t>
      </w:r>
      <w:r w:rsidR="006C07BB" w:rsidRPr="00E834B5">
        <w:rPr>
          <w:rFonts w:cs="AngsanaUPC"/>
          <w:spacing w:val="-2"/>
          <w:szCs w:val="32"/>
        </w:rPr>
        <w:t xml:space="preserve"> </w:t>
      </w:r>
      <w:r w:rsidR="006C07BB" w:rsidRPr="00E834B5">
        <w:rPr>
          <w:rFonts w:cs="AngsanaUPC" w:hint="cs"/>
          <w:spacing w:val="-2"/>
          <w:szCs w:val="32"/>
          <w:cs/>
        </w:rPr>
        <w:t>และผลขาดทุนสุทธิ</w:t>
      </w:r>
      <w:r w:rsidR="00815EF1" w:rsidRPr="00E834B5">
        <w:rPr>
          <w:rFonts w:cs="AngsanaUPC" w:hint="cs"/>
          <w:spacing w:val="-2"/>
          <w:szCs w:val="32"/>
          <w:cs/>
        </w:rPr>
        <w:t>ที่</w:t>
      </w:r>
      <w:r w:rsidR="00815EF1" w:rsidRPr="00E834B5">
        <w:rPr>
          <w:rFonts w:cs="AngsanaUPC"/>
          <w:spacing w:val="-2"/>
          <w:szCs w:val="32"/>
          <w:cs/>
        </w:rPr>
        <w:t>ปรับปรุง</w:t>
      </w:r>
      <w:r w:rsidR="00815EF1" w:rsidRPr="00E834B5">
        <w:rPr>
          <w:rFonts w:cs="AngsanaUPC" w:hint="cs"/>
          <w:spacing w:val="-2"/>
          <w:szCs w:val="32"/>
          <w:cs/>
        </w:rPr>
        <w:t>ตามประมวลรัษฎากรแล้ว</w:t>
      </w:r>
      <w:r w:rsidR="006C07BB" w:rsidRPr="00E834B5">
        <w:rPr>
          <w:rFonts w:cs="AngsanaUPC" w:hint="cs"/>
          <w:spacing w:val="-2"/>
          <w:szCs w:val="32"/>
          <w:cs/>
        </w:rPr>
        <w:t xml:space="preserve">ยกมาไม่เกิน </w:t>
      </w:r>
      <w:r w:rsidR="006C07BB" w:rsidRPr="00E834B5">
        <w:rPr>
          <w:rFonts w:cs="AngsanaUPC"/>
          <w:spacing w:val="-2"/>
          <w:szCs w:val="32"/>
        </w:rPr>
        <w:t>5</w:t>
      </w:r>
      <w:r w:rsidR="006C07BB" w:rsidRPr="00E834B5">
        <w:rPr>
          <w:rFonts w:cs="AngsanaUPC" w:hint="cs"/>
          <w:spacing w:val="-2"/>
          <w:szCs w:val="32"/>
          <w:cs/>
        </w:rPr>
        <w:t xml:space="preserve"> รอบระยะเวลาบัญชี</w:t>
      </w:r>
    </w:p>
    <w:p w14:paraId="79188342" w14:textId="77777777" w:rsidR="00475240" w:rsidRPr="00475240" w:rsidRDefault="00475240" w:rsidP="009B4BCE">
      <w:pPr>
        <w:tabs>
          <w:tab w:val="left" w:pos="616"/>
        </w:tabs>
        <w:spacing w:line="204" w:lineRule="auto"/>
        <w:ind w:left="462" w:right="-56" w:firstLine="490"/>
        <w:jc w:val="thaiDistribute"/>
        <w:rPr>
          <w:spacing w:val="-2"/>
          <w:sz w:val="4"/>
          <w:szCs w:val="4"/>
          <w:cs/>
        </w:rPr>
      </w:pPr>
    </w:p>
    <w:p w14:paraId="3C7075A2" w14:textId="77777777" w:rsidR="00C54180" w:rsidRPr="00E834B5" w:rsidRDefault="00C54180" w:rsidP="00E834B5">
      <w:pPr>
        <w:pStyle w:val="ListParagraph"/>
        <w:ind w:left="680" w:right="17" w:firstLine="556"/>
        <w:jc w:val="thaiDistribute"/>
        <w:rPr>
          <w:rFonts w:cs="AngsanaUPC"/>
          <w:spacing w:val="-2"/>
          <w:szCs w:val="32"/>
        </w:rPr>
      </w:pPr>
      <w:r w:rsidRPr="00E834B5">
        <w:rPr>
          <w:rFonts w:cs="AngsanaUPC"/>
          <w:spacing w:val="-2"/>
          <w:szCs w:val="32"/>
          <w:cs/>
        </w:rPr>
        <w:t xml:space="preserve">บริษัทคำนวณภาษีเงินได้นิติบุคคลในอัตราร้อยละ </w:t>
      </w:r>
      <w:r w:rsidR="00FD16E2" w:rsidRPr="00E834B5">
        <w:rPr>
          <w:rFonts w:cs="AngsanaUPC"/>
          <w:spacing w:val="-2"/>
          <w:szCs w:val="32"/>
        </w:rPr>
        <w:t>2</w:t>
      </w:r>
      <w:r w:rsidR="00A13709" w:rsidRPr="00E834B5">
        <w:rPr>
          <w:rFonts w:cs="AngsanaUPC"/>
          <w:spacing w:val="-2"/>
          <w:szCs w:val="32"/>
        </w:rPr>
        <w:t>0</w:t>
      </w:r>
    </w:p>
    <w:p w14:paraId="003AC703" w14:textId="525C196D" w:rsidR="008F4579" w:rsidRPr="00E834B5" w:rsidRDefault="008F4579" w:rsidP="00E834B5">
      <w:pPr>
        <w:pStyle w:val="ListParagraph"/>
        <w:ind w:left="680" w:right="17" w:firstLine="556"/>
        <w:jc w:val="thaiDistribute"/>
        <w:rPr>
          <w:rFonts w:cs="AngsanaUPC"/>
          <w:spacing w:val="-2"/>
          <w:szCs w:val="32"/>
        </w:rPr>
      </w:pPr>
      <w:r w:rsidRPr="00E834B5">
        <w:rPr>
          <w:rFonts w:cs="AngsanaUPC" w:hint="cs"/>
          <w:spacing w:val="-2"/>
          <w:szCs w:val="32"/>
          <w:cs/>
        </w:rPr>
        <w:t xml:space="preserve">ภาษีเงินได้นิติบุคคลของบริษัทย่อย คำนวณในอัตราร้อยละ </w:t>
      </w:r>
      <w:r w:rsidRPr="00E834B5">
        <w:rPr>
          <w:rFonts w:cs="AngsanaUPC"/>
          <w:spacing w:val="-2"/>
          <w:szCs w:val="32"/>
        </w:rPr>
        <w:t xml:space="preserve">15 </w:t>
      </w:r>
      <w:r w:rsidRPr="00E834B5">
        <w:rPr>
          <w:rFonts w:cs="AngsanaUPC" w:hint="cs"/>
          <w:spacing w:val="-2"/>
          <w:szCs w:val="32"/>
          <w:cs/>
        </w:rPr>
        <w:t xml:space="preserve">และ </w:t>
      </w:r>
      <w:r w:rsidRPr="00E834B5">
        <w:rPr>
          <w:rFonts w:cs="AngsanaUPC"/>
          <w:spacing w:val="-2"/>
          <w:szCs w:val="32"/>
        </w:rPr>
        <w:t>20</w:t>
      </w:r>
    </w:p>
    <w:p w14:paraId="42107DF4" w14:textId="77777777" w:rsidR="00FB2D58" w:rsidRPr="00E834B5" w:rsidRDefault="001A1DE2" w:rsidP="00E834B5">
      <w:pPr>
        <w:pStyle w:val="ListParagraph"/>
        <w:ind w:left="680" w:right="17" w:firstLine="556"/>
        <w:jc w:val="thaiDistribute"/>
        <w:rPr>
          <w:rFonts w:cs="AngsanaUPC"/>
          <w:spacing w:val="-2"/>
          <w:szCs w:val="32"/>
        </w:rPr>
      </w:pPr>
      <w:r w:rsidRPr="00E834B5">
        <w:rPr>
          <w:rFonts w:cs="AngsanaUPC"/>
          <w:spacing w:val="-2"/>
          <w:szCs w:val="32"/>
          <w:cs/>
        </w:rPr>
        <w:t>ค่าใช้จ่ายภาษีเงินได้ที่รับรู้ในงบกำไรขาดทุน ประกอบด้วย</w:t>
      </w:r>
    </w:p>
    <w:p w14:paraId="1554C212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4B1F5926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392C27BC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23F9ECE8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629BB0B1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004B6A0B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0FD27952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42EC82BB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3213F838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313255D5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074C118F" w14:textId="77777777" w:rsidR="00F10E4F" w:rsidRPr="00C11679" w:rsidRDefault="00F10E4F" w:rsidP="00F10E4F">
      <w:pPr>
        <w:ind w:left="966" w:right="-199"/>
        <w:jc w:val="thaiDistribute"/>
        <w:rPr>
          <w:spacing w:val="-2"/>
          <w:sz w:val="20"/>
          <w:szCs w:val="20"/>
        </w:rPr>
      </w:pPr>
    </w:p>
    <w:p w14:paraId="0DBCCE63" w14:textId="77777777" w:rsidR="002B58FB" w:rsidRPr="002B58FB" w:rsidRDefault="002B58FB" w:rsidP="00B5661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16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lastRenderedPageBreak/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702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2"/>
        <w:gridCol w:w="1318"/>
        <w:gridCol w:w="1320"/>
        <w:gridCol w:w="1319"/>
        <w:gridCol w:w="1323"/>
      </w:tblGrid>
      <w:tr w:rsidR="002B58FB" w:rsidRPr="003116E8" w14:paraId="7DEA4C3C" w14:textId="77777777" w:rsidTr="004F44F4">
        <w:trPr>
          <w:trHeight w:val="20"/>
        </w:trPr>
        <w:tc>
          <w:tcPr>
            <w:tcW w:w="4422" w:type="dxa"/>
            <w:vMerge w:val="restart"/>
            <w:vAlign w:val="center"/>
          </w:tcPr>
          <w:p w14:paraId="1F467027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14:paraId="6C4946E1" w14:textId="389F0B64" w:rsidR="002B58FB" w:rsidRPr="003116E8" w:rsidRDefault="002B58FB" w:rsidP="00ED1608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สำหรับงวด</w:t>
            </w:r>
            <w:r w:rsidR="001F729A">
              <w:rPr>
                <w:rFonts w:ascii="Angsana New" w:hAnsi="Angsana New" w:hint="cs"/>
                <w:cs/>
              </w:rPr>
              <w:t xml:space="preserve"> </w:t>
            </w:r>
            <w:r w:rsidRPr="003116E8"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>3</w:t>
            </w:r>
            <w:r w:rsidR="00481A3D">
              <w:rPr>
                <w:rFonts w:ascii="Angsana New" w:hAnsi="Angsana New"/>
              </w:rPr>
              <w:t>0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403835">
              <w:rPr>
                <w:rFonts w:ascii="Angsana New" w:hAnsi="Angsana New" w:hint="cs"/>
                <w:cs/>
              </w:rPr>
              <w:t>ม</w:t>
            </w:r>
            <w:r w:rsidR="00481A3D">
              <w:rPr>
                <w:rFonts w:ascii="Angsana New" w:hAnsi="Angsana New" w:hint="cs"/>
                <w:cs/>
              </w:rPr>
              <w:t>ิถุนายน</w:t>
            </w:r>
          </w:p>
        </w:tc>
        <w:tc>
          <w:tcPr>
            <w:tcW w:w="2638" w:type="dxa"/>
            <w:gridSpan w:val="2"/>
          </w:tcPr>
          <w:p w14:paraId="52312737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</w:tcPr>
          <w:p w14:paraId="42BA3E06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B58FB" w:rsidRPr="003116E8" w14:paraId="1B8C1313" w14:textId="77777777" w:rsidTr="004F44F4">
        <w:trPr>
          <w:trHeight w:val="20"/>
        </w:trPr>
        <w:tc>
          <w:tcPr>
            <w:tcW w:w="4422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0068CCD" w14:textId="5180C8C5" w:rsidR="002B58FB" w:rsidRPr="003116E8" w:rsidRDefault="00392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928FB">
              <w:rPr>
                <w:rFonts w:ascii="Angsana New" w:hAnsi="Angsana New" w:hint="cs"/>
              </w:rPr>
              <w:t>256</w:t>
            </w:r>
            <w:r w:rsidR="00621F40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6546266" w14:textId="0DA3A8B6" w:rsidR="002B58FB" w:rsidRPr="003116E8" w:rsidRDefault="00392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928FB">
              <w:rPr>
                <w:rFonts w:ascii="Angsana New" w:hAnsi="Angsana New" w:hint="cs"/>
              </w:rPr>
              <w:t>25</w:t>
            </w:r>
            <w:r w:rsidR="002B58FB" w:rsidRPr="003116E8">
              <w:rPr>
                <w:rFonts w:ascii="Angsana New" w:hAnsi="Angsana New"/>
              </w:rPr>
              <w:t>6</w:t>
            </w:r>
            <w:r w:rsidR="00621F40">
              <w:rPr>
                <w:rFonts w:ascii="Angsana New" w:hAnsi="Angsana New"/>
              </w:rPr>
              <w:t>6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E4FB94B" w14:textId="10794EC3" w:rsidR="002B58FB" w:rsidRPr="003116E8" w:rsidRDefault="00392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928FB">
              <w:rPr>
                <w:rFonts w:ascii="Angsana New" w:hAnsi="Angsana New" w:hint="cs"/>
              </w:rPr>
              <w:t>256</w:t>
            </w:r>
            <w:r w:rsidR="00621F40">
              <w:rPr>
                <w:rFonts w:ascii="Angsana New" w:hAnsi="Angsana New"/>
              </w:rPr>
              <w:t>7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3847512" w14:textId="08DE6595" w:rsidR="002B58FB" w:rsidRPr="003116E8" w:rsidRDefault="00392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928FB">
              <w:rPr>
                <w:rFonts w:ascii="Angsana New" w:hAnsi="Angsana New" w:hint="cs"/>
              </w:rPr>
              <w:t>25</w:t>
            </w:r>
            <w:r w:rsidR="002B58FB" w:rsidRPr="003116E8">
              <w:rPr>
                <w:rFonts w:ascii="Angsana New" w:hAnsi="Angsana New"/>
              </w:rPr>
              <w:t>6</w:t>
            </w:r>
            <w:r w:rsidR="00621F40">
              <w:rPr>
                <w:rFonts w:ascii="Angsana New" w:hAnsi="Angsana New"/>
              </w:rPr>
              <w:t>6</w:t>
            </w:r>
          </w:p>
        </w:tc>
      </w:tr>
      <w:tr w:rsidR="00621F40" w:rsidRPr="003116E8" w14:paraId="64F1BCED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47B8C209" w:rsidR="00621F40" w:rsidRPr="003116E8" w:rsidRDefault="00481A3D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481A3D">
              <w:rPr>
                <w:rFonts w:ascii="Angsana New" w:hAnsi="Angsana New"/>
                <w:u w:val="single"/>
                <w:cs/>
              </w:rPr>
              <w:t xml:space="preserve">สำหรับงวด </w:t>
            </w:r>
            <w:r w:rsidRPr="00481A3D">
              <w:rPr>
                <w:rFonts w:ascii="Angsana New" w:hAnsi="Angsana New"/>
                <w:u w:val="single"/>
              </w:rPr>
              <w:t xml:space="preserve">3 </w:t>
            </w:r>
            <w:r w:rsidRPr="00481A3D">
              <w:rPr>
                <w:rFonts w:ascii="Angsana New" w:hAnsi="Angsana New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2BD854B6" w:rsidR="00621F40" w:rsidRPr="00D4729F" w:rsidRDefault="00621F40" w:rsidP="002E398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0AF6744D" w:rsidR="00621F40" w:rsidRPr="00825B15" w:rsidRDefault="00621F40" w:rsidP="004F44F4">
            <w:pPr>
              <w:tabs>
                <w:tab w:val="decimal" w:pos="737"/>
              </w:tabs>
              <w:ind w:right="-110"/>
              <w:rPr>
                <w:cs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13BE6A08" w:rsidR="00621F40" w:rsidRPr="00521B4D" w:rsidRDefault="00621F40" w:rsidP="004F44F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6580A81E" w:rsidR="00621F40" w:rsidRPr="008E739F" w:rsidRDefault="00621F40" w:rsidP="004F44F4">
            <w:pPr>
              <w:tabs>
                <w:tab w:val="decimal" w:pos="737"/>
              </w:tabs>
              <w:ind w:right="-110"/>
            </w:pPr>
          </w:p>
        </w:tc>
      </w:tr>
      <w:tr w:rsidR="00481A3D" w:rsidRPr="003116E8" w14:paraId="0C776AC7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5A953" w14:textId="27D93BD3" w:rsidR="00481A3D" w:rsidRPr="003116E8" w:rsidRDefault="00481A3D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481A3D">
              <w:rPr>
                <w:rFonts w:ascii="Angsana New" w:hAnsi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DB8E2" w14:textId="3F949672" w:rsidR="00481A3D" w:rsidRDefault="003251A9" w:rsidP="002E3984">
            <w:pPr>
              <w:tabs>
                <w:tab w:val="decimal" w:pos="992"/>
              </w:tabs>
              <w:ind w:right="-110"/>
              <w:jc w:val="both"/>
            </w:pPr>
            <w:r>
              <w:t>4,599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A86E0" w14:textId="54444AE8" w:rsidR="00481A3D" w:rsidRPr="00D4729F" w:rsidRDefault="004B24DF" w:rsidP="004B24DF">
            <w:pPr>
              <w:tabs>
                <w:tab w:val="decimal" w:pos="992"/>
              </w:tabs>
              <w:ind w:right="-110"/>
            </w:pPr>
            <w:r>
              <w:t>13,804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511DF" w14:textId="2BD88573" w:rsidR="00481A3D" w:rsidRDefault="00BD01A4" w:rsidP="004F44F4">
            <w:pPr>
              <w:tabs>
                <w:tab w:val="decimal" w:pos="992"/>
              </w:tabs>
              <w:ind w:right="-110"/>
              <w:jc w:val="both"/>
            </w:pPr>
            <w:r>
              <w:t>4,59</w:t>
            </w:r>
            <w:r w:rsidR="003928FB" w:rsidRPr="003928FB">
              <w:rPr>
                <w:rFonts w:hint="cs"/>
              </w:rPr>
              <w:t>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B7154" w14:textId="28922999" w:rsidR="00481A3D" w:rsidRPr="008E739F" w:rsidRDefault="004B24DF" w:rsidP="004B24DF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5,970</w:t>
            </w:r>
          </w:p>
        </w:tc>
      </w:tr>
      <w:tr w:rsidR="00621F40" w:rsidRPr="003116E8" w14:paraId="4A453028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77777777" w:rsidR="00621F40" w:rsidRPr="00D4729F" w:rsidRDefault="00621F40" w:rsidP="002E398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77777777" w:rsidR="00621F40" w:rsidRPr="00521B4D" w:rsidRDefault="00621F40" w:rsidP="004F44F4">
            <w:pPr>
              <w:tabs>
                <w:tab w:val="decimal" w:pos="737"/>
              </w:tabs>
              <w:ind w:right="-110"/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77777777" w:rsidR="00621F40" w:rsidRPr="00521B4D" w:rsidRDefault="00621F40" w:rsidP="004F44F4">
            <w:pPr>
              <w:tabs>
                <w:tab w:val="decimal" w:pos="992"/>
              </w:tabs>
              <w:ind w:hanging="14"/>
              <w:jc w:val="both"/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77777777" w:rsidR="00621F40" w:rsidRPr="008E739F" w:rsidRDefault="00621F40" w:rsidP="004F44F4">
            <w:pPr>
              <w:tabs>
                <w:tab w:val="decimal" w:pos="992"/>
              </w:tabs>
              <w:ind w:right="-110"/>
            </w:pPr>
          </w:p>
        </w:tc>
      </w:tr>
      <w:tr w:rsidR="00621F40" w:rsidRPr="003116E8" w14:paraId="10592FD4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621F40" w:rsidRPr="003116E8" w:rsidRDefault="00621F40" w:rsidP="00621F40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476C8BC1" w:rsidR="00621F40" w:rsidRPr="00D4729F" w:rsidRDefault="003251A9" w:rsidP="002E3984">
            <w:pPr>
              <w:tabs>
                <w:tab w:val="decimal" w:pos="992"/>
              </w:tabs>
              <w:ind w:right="-110"/>
              <w:jc w:val="both"/>
            </w:pPr>
            <w:r>
              <w:t>11,509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40E372C1" w:rsidR="00621F40" w:rsidRPr="00521B4D" w:rsidRDefault="004B24DF" w:rsidP="004F44F4">
            <w:pPr>
              <w:tabs>
                <w:tab w:val="decimal" w:pos="992"/>
              </w:tabs>
              <w:ind w:right="-110"/>
            </w:pPr>
            <w:r>
              <w:t>5,469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64241898" w:rsidR="00621F40" w:rsidRPr="00915316" w:rsidRDefault="00BD01A4" w:rsidP="004F44F4">
            <w:pPr>
              <w:tabs>
                <w:tab w:val="decimal" w:pos="992"/>
              </w:tabs>
              <w:ind w:right="-110"/>
              <w:jc w:val="both"/>
            </w:pPr>
            <w:r>
              <w:t>(1,18</w:t>
            </w:r>
            <w:r w:rsidR="003928FB" w:rsidRPr="003928FB">
              <w:rPr>
                <w:rFonts w:hint="cs"/>
              </w:rPr>
              <w:t>6</w:t>
            </w:r>
            <w:r>
              <w:t>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7B404CA7" w:rsidR="00621F40" w:rsidRPr="008E739F" w:rsidRDefault="004B24DF" w:rsidP="004F44F4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3,108</w:t>
            </w:r>
          </w:p>
        </w:tc>
      </w:tr>
      <w:tr w:rsidR="00621F40" w:rsidRPr="003116E8" w14:paraId="25661CFE" w14:textId="77777777" w:rsidTr="00481A3D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167298F1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1A190ED6" w:rsidR="00621F40" w:rsidRPr="00D4729F" w:rsidRDefault="003251A9" w:rsidP="002E3984">
            <w:pPr>
              <w:tabs>
                <w:tab w:val="decimal" w:pos="992"/>
              </w:tabs>
              <w:ind w:right="-110"/>
              <w:jc w:val="both"/>
              <w:rPr>
                <w:cs/>
              </w:rPr>
            </w:pPr>
            <w:r>
              <w:t>16,108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58AAC7D4" w:rsidR="00621F40" w:rsidRPr="00521B4D" w:rsidRDefault="004B24DF" w:rsidP="004F44F4">
            <w:pPr>
              <w:tabs>
                <w:tab w:val="decimal" w:pos="992"/>
              </w:tabs>
              <w:ind w:right="-110"/>
            </w:pPr>
            <w:r>
              <w:t>19,273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685B899C" w:rsidR="00621F40" w:rsidRPr="00915316" w:rsidRDefault="00BD01A4" w:rsidP="004F44F4">
            <w:pPr>
              <w:tabs>
                <w:tab w:val="decimal" w:pos="992"/>
              </w:tabs>
              <w:ind w:right="-110"/>
              <w:jc w:val="both"/>
              <w:rPr>
                <w:cs/>
              </w:rPr>
            </w:pPr>
            <w:r>
              <w:t>3,413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2E5AFEA0" w:rsidR="00621F40" w:rsidRPr="008E739F" w:rsidRDefault="004B24DF" w:rsidP="004F44F4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9,078</w:t>
            </w:r>
          </w:p>
        </w:tc>
      </w:tr>
      <w:tr w:rsidR="00481A3D" w:rsidRPr="003116E8" w14:paraId="60DE5801" w14:textId="77777777" w:rsidTr="00481A3D">
        <w:trPr>
          <w:trHeight w:val="20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9C555" w14:textId="5708858C" w:rsidR="00481A3D" w:rsidRPr="00481A3D" w:rsidRDefault="00481A3D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481A3D">
              <w:rPr>
                <w:rFonts w:ascii="Angsana New" w:hAnsi="Angsana New"/>
                <w:u w:val="single"/>
                <w:cs/>
              </w:rPr>
              <w:t xml:space="preserve">สำหรับงวด </w:t>
            </w:r>
            <w:r w:rsidRPr="00481A3D">
              <w:rPr>
                <w:rFonts w:ascii="Angsana New" w:hAnsi="Angsana New"/>
                <w:u w:val="single"/>
              </w:rPr>
              <w:t xml:space="preserve">6 </w:t>
            </w:r>
            <w:r w:rsidRPr="00481A3D">
              <w:rPr>
                <w:rFonts w:ascii="Angsana New" w:hAnsi="Angsana New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3FC7C" w14:textId="77777777" w:rsidR="00481A3D" w:rsidRDefault="00481A3D" w:rsidP="002E398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9FA24" w14:textId="67A741EA" w:rsidR="00481A3D" w:rsidRPr="00D4729F" w:rsidRDefault="00481A3D" w:rsidP="004F44F4">
            <w:pPr>
              <w:tabs>
                <w:tab w:val="decimal" w:pos="992"/>
              </w:tabs>
              <w:ind w:right="-110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DE96F" w14:textId="77777777" w:rsidR="00481A3D" w:rsidRDefault="00481A3D" w:rsidP="004F44F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60FD32" w14:textId="77777777" w:rsidR="00481A3D" w:rsidRPr="00915316" w:rsidRDefault="00481A3D" w:rsidP="004F44F4">
            <w:pPr>
              <w:tabs>
                <w:tab w:val="decimal" w:pos="992"/>
              </w:tabs>
              <w:ind w:right="-110"/>
            </w:pPr>
          </w:p>
        </w:tc>
      </w:tr>
      <w:tr w:rsidR="00481A3D" w:rsidRPr="003116E8" w14:paraId="06EE0036" w14:textId="77777777" w:rsidTr="00481A3D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56080" w14:textId="66E54845" w:rsidR="00481A3D" w:rsidRPr="00481A3D" w:rsidRDefault="00481A3D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481A3D">
              <w:rPr>
                <w:rFonts w:ascii="Angsana New" w:hAnsi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04A9" w14:textId="4C13E96F" w:rsidR="00481A3D" w:rsidRDefault="003251A9" w:rsidP="002E3984">
            <w:pPr>
              <w:tabs>
                <w:tab w:val="decimal" w:pos="992"/>
              </w:tabs>
              <w:ind w:right="-110"/>
              <w:jc w:val="both"/>
            </w:pPr>
            <w:r>
              <w:t>14,611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3B264" w14:textId="11BC6CB0" w:rsidR="00481A3D" w:rsidRPr="00D4729F" w:rsidRDefault="004B24DF" w:rsidP="004F44F4">
            <w:pPr>
              <w:tabs>
                <w:tab w:val="decimal" w:pos="992"/>
              </w:tabs>
              <w:ind w:right="-110"/>
            </w:pPr>
            <w:r>
              <w:t>13,804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F8EDA" w14:textId="759D3849" w:rsidR="00481A3D" w:rsidRDefault="00BD01A4" w:rsidP="004F44F4">
            <w:pPr>
              <w:tabs>
                <w:tab w:val="decimal" w:pos="992"/>
              </w:tabs>
              <w:ind w:right="-110"/>
              <w:jc w:val="both"/>
            </w:pPr>
            <w:r>
              <w:t>14,61</w:t>
            </w:r>
            <w:r w:rsidR="003928FB" w:rsidRPr="003928FB">
              <w:rPr>
                <w:rFonts w:hint="cs"/>
              </w:rPr>
              <w:t>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829F1" w14:textId="0507C07A" w:rsidR="00481A3D" w:rsidRPr="00915316" w:rsidRDefault="004B24DF" w:rsidP="004F44F4">
            <w:pPr>
              <w:tabs>
                <w:tab w:val="decimal" w:pos="992"/>
              </w:tabs>
              <w:ind w:right="-110"/>
            </w:pPr>
            <w:r>
              <w:t>5,970</w:t>
            </w:r>
          </w:p>
        </w:tc>
      </w:tr>
      <w:tr w:rsidR="00481A3D" w:rsidRPr="003116E8" w14:paraId="344D8B1D" w14:textId="77777777" w:rsidTr="00481A3D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DAD2" w14:textId="13B6ADF9" w:rsidR="00481A3D" w:rsidRPr="00481A3D" w:rsidRDefault="00481A3D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481A3D">
              <w:rPr>
                <w:rFonts w:ascii="Angsana New" w:hAnsi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29EE1" w14:textId="77777777" w:rsidR="00481A3D" w:rsidRDefault="00481A3D" w:rsidP="002E398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5E97D" w14:textId="77777777" w:rsidR="00481A3D" w:rsidRPr="00D4729F" w:rsidRDefault="00481A3D" w:rsidP="004F44F4">
            <w:pPr>
              <w:tabs>
                <w:tab w:val="decimal" w:pos="992"/>
              </w:tabs>
              <w:ind w:right="-110"/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B52C0" w14:textId="77777777" w:rsidR="00481A3D" w:rsidRDefault="00481A3D" w:rsidP="004F44F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270C9" w14:textId="77777777" w:rsidR="00481A3D" w:rsidRPr="00915316" w:rsidRDefault="00481A3D" w:rsidP="004F44F4">
            <w:pPr>
              <w:tabs>
                <w:tab w:val="decimal" w:pos="992"/>
              </w:tabs>
              <w:ind w:right="-110"/>
            </w:pPr>
          </w:p>
        </w:tc>
      </w:tr>
      <w:tr w:rsidR="00481A3D" w:rsidRPr="003116E8" w14:paraId="253FD1A4" w14:textId="77777777" w:rsidTr="00481A3D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114C7" w14:textId="3BF7B0AF" w:rsidR="00481A3D" w:rsidRPr="00481A3D" w:rsidRDefault="00481A3D" w:rsidP="00481A3D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481A3D">
              <w:rPr>
                <w:rFonts w:ascii="Angsana New" w:hAnsi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C9FE" w14:textId="0EBAD1E4" w:rsidR="00481A3D" w:rsidRDefault="003251A9" w:rsidP="002E3984">
            <w:pPr>
              <w:tabs>
                <w:tab w:val="decimal" w:pos="992"/>
              </w:tabs>
              <w:ind w:right="-110"/>
              <w:jc w:val="both"/>
            </w:pPr>
            <w:r>
              <w:t>6,492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FBDA" w14:textId="40F15EAE" w:rsidR="00481A3D" w:rsidRPr="00D4729F" w:rsidRDefault="004B24DF" w:rsidP="004F44F4">
            <w:pPr>
              <w:tabs>
                <w:tab w:val="decimal" w:pos="992"/>
              </w:tabs>
              <w:ind w:right="-110"/>
            </w:pPr>
            <w:r>
              <w:t>5,925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A739" w14:textId="169DED45" w:rsidR="00481A3D" w:rsidRDefault="00BD01A4" w:rsidP="004F44F4">
            <w:pPr>
              <w:tabs>
                <w:tab w:val="decimal" w:pos="992"/>
              </w:tabs>
              <w:ind w:right="-110"/>
              <w:jc w:val="both"/>
            </w:pPr>
            <w:r>
              <w:t>(2,38</w:t>
            </w:r>
            <w:r w:rsidR="003928FB" w:rsidRPr="003928FB">
              <w:rPr>
                <w:rFonts w:hint="cs"/>
              </w:rPr>
              <w:t>7</w:t>
            </w:r>
            <w:r>
              <w:t>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050F" w14:textId="576AA1E3" w:rsidR="00481A3D" w:rsidRPr="00915316" w:rsidRDefault="004B24DF" w:rsidP="004F44F4">
            <w:pPr>
              <w:tabs>
                <w:tab w:val="decimal" w:pos="992"/>
              </w:tabs>
              <w:ind w:right="-110"/>
            </w:pPr>
            <w:r>
              <w:t>20,241</w:t>
            </w:r>
          </w:p>
        </w:tc>
      </w:tr>
      <w:tr w:rsidR="00481A3D" w:rsidRPr="003116E8" w14:paraId="6A7F2D76" w14:textId="77777777" w:rsidTr="00481A3D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1ACA" w14:textId="589A6BC3" w:rsidR="00481A3D" w:rsidRPr="00101F1C" w:rsidRDefault="00481A3D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101F1C">
              <w:rPr>
                <w:rFonts w:ascii="Angsana New" w:hAnsi="Angsana New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7880" w14:textId="59B8EAA4" w:rsidR="00481A3D" w:rsidRDefault="003251A9" w:rsidP="002E3984">
            <w:pPr>
              <w:tabs>
                <w:tab w:val="decimal" w:pos="992"/>
              </w:tabs>
              <w:ind w:right="-110"/>
              <w:jc w:val="both"/>
            </w:pPr>
            <w:r>
              <w:t>21,103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40E" w14:textId="7E349537" w:rsidR="00481A3D" w:rsidRPr="00D4729F" w:rsidRDefault="004B24DF" w:rsidP="004F44F4">
            <w:pPr>
              <w:tabs>
                <w:tab w:val="decimal" w:pos="992"/>
              </w:tabs>
              <w:ind w:right="-110"/>
            </w:pPr>
            <w:r>
              <w:t>19,729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7B5" w14:textId="7B3FE7B3" w:rsidR="00481A3D" w:rsidRDefault="00BD01A4" w:rsidP="004F44F4">
            <w:pPr>
              <w:tabs>
                <w:tab w:val="decimal" w:pos="992"/>
              </w:tabs>
              <w:ind w:right="-110"/>
              <w:jc w:val="both"/>
            </w:pPr>
            <w:r>
              <w:t>12,224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6CC" w14:textId="6FB772ED" w:rsidR="00481A3D" w:rsidRPr="00915316" w:rsidRDefault="004B24DF" w:rsidP="004F44F4">
            <w:pPr>
              <w:tabs>
                <w:tab w:val="decimal" w:pos="992"/>
              </w:tabs>
              <w:ind w:right="-110"/>
            </w:pPr>
            <w:r>
              <w:t>26,211</w:t>
            </w:r>
          </w:p>
        </w:tc>
      </w:tr>
    </w:tbl>
    <w:p w14:paraId="1E72AAEC" w14:textId="77777777" w:rsidR="00D528F1" w:rsidRDefault="00D528F1" w:rsidP="00F711C7">
      <w:pPr>
        <w:rPr>
          <w:rFonts w:ascii="Angsana New" w:hAnsi="Angsana New"/>
          <w:spacing w:val="-6"/>
          <w:sz w:val="10"/>
          <w:szCs w:val="10"/>
        </w:rPr>
      </w:pPr>
    </w:p>
    <w:p w14:paraId="7D325F4D" w14:textId="63E07520" w:rsidR="005F5B61" w:rsidRPr="00E47178" w:rsidRDefault="00CA3AF2" w:rsidP="00E47178">
      <w:pPr>
        <w:ind w:left="567" w:firstLine="426"/>
        <w:jc w:val="thaiDistribute"/>
        <w:rPr>
          <w:rFonts w:ascii="Angsana New" w:hAnsi="Angsana New"/>
          <w:spacing w:val="6"/>
          <w:cs/>
        </w:rPr>
      </w:pPr>
      <w:r w:rsidRPr="00B66065">
        <w:rPr>
          <w:rFonts w:ascii="Angsana New" w:hAnsi="Angsana New" w:hint="cs"/>
          <w:spacing w:val="-6"/>
          <w:cs/>
        </w:rPr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BD5E3F">
        <w:rPr>
          <w:rFonts w:ascii="Angsana New" w:hAnsi="Angsana New"/>
          <w:spacing w:val="-6"/>
        </w:rPr>
        <w:t>3</w:t>
      </w:r>
      <w:r w:rsidR="007B4A95">
        <w:rPr>
          <w:rFonts w:ascii="Angsana New" w:hAnsi="Angsana New"/>
          <w:spacing w:val="-6"/>
        </w:rPr>
        <w:t>0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7B4A95">
        <w:rPr>
          <w:rFonts w:ascii="Angsana New" w:hAnsi="Angsana New" w:hint="cs"/>
          <w:spacing w:val="-6"/>
          <w:cs/>
        </w:rPr>
        <w:t>มิถุนายน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</w:t>
      </w:r>
      <w:r w:rsidR="00D528F1">
        <w:rPr>
          <w:rFonts w:ascii="Angsana New" w:hAnsi="Angsana New"/>
          <w:spacing w:val="-6"/>
        </w:rPr>
        <w:t>7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</w:t>
      </w:r>
      <w:r w:rsidR="00D528F1">
        <w:rPr>
          <w:rFonts w:ascii="Angsana New" w:hAnsi="Angsana New"/>
          <w:spacing w:val="-6"/>
        </w:rPr>
        <w:t>6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AA0B9C">
        <w:rPr>
          <w:rFonts w:ascii="Angsana New" w:hAnsi="Angsana New"/>
          <w:spacing w:val="6"/>
          <w:cs/>
        </w:rPr>
        <w:br/>
      </w:r>
      <w:r w:rsidR="00575C04" w:rsidRPr="00B66065">
        <w:rPr>
          <w:rFonts w:ascii="Angsana New" w:hAnsi="Angsana New" w:hint="cs"/>
          <w:spacing w:val="6"/>
          <w:cs/>
        </w:rPr>
        <w:t>ผล</w:t>
      </w:r>
      <w:r w:rsidR="00AA0B9C">
        <w:rPr>
          <w:rFonts w:ascii="Angsana New" w:hAnsi="Angsana New" w:hint="cs"/>
          <w:spacing w:val="6"/>
          <w:cs/>
        </w:rPr>
        <w:t>แ</w:t>
      </w:r>
      <w:r w:rsidR="00575C04" w:rsidRPr="00B66065">
        <w:rPr>
          <w:rFonts w:ascii="Angsana New" w:hAnsi="Angsana New" w:hint="cs"/>
          <w:spacing w:val="6"/>
          <w:cs/>
        </w:rPr>
        <w:t>ตกต่างชั่วคราวดังต่อไปนี้</w:t>
      </w:r>
    </w:p>
    <w:p w14:paraId="241A9EAA" w14:textId="77777777" w:rsidR="000E1D8B" w:rsidRDefault="000E1D8B" w:rsidP="00E87D9B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30"/>
        <w:outlineLvl w:val="0"/>
        <w:rPr>
          <w:rFonts w:ascii="Angsana New" w:hAnsi="Angsana New"/>
          <w:sz w:val="27"/>
          <w:szCs w:val="27"/>
        </w:rPr>
      </w:pPr>
    </w:p>
    <w:p w14:paraId="02A121BF" w14:textId="005BD33D" w:rsidR="00575C04" w:rsidRDefault="00575C04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753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8"/>
        <w:gridCol w:w="1191"/>
        <w:gridCol w:w="1191"/>
        <w:gridCol w:w="1191"/>
        <w:gridCol w:w="1192"/>
      </w:tblGrid>
      <w:tr w:rsidR="00C04178" w:rsidRPr="00D964F4" w14:paraId="58D0093E" w14:textId="77777777" w:rsidTr="00F9548A">
        <w:trPr>
          <w:trHeight w:val="283"/>
        </w:trPr>
        <w:tc>
          <w:tcPr>
            <w:tcW w:w="4988" w:type="dxa"/>
            <w:vMerge w:val="restart"/>
            <w:vAlign w:val="center"/>
          </w:tcPr>
          <w:p w14:paraId="7A9860DE" w14:textId="77777777"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4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82" w:type="dxa"/>
            <w:gridSpan w:val="2"/>
          </w:tcPr>
          <w:p w14:paraId="42C9259A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81" w:type="dxa"/>
            <w:gridSpan w:val="2"/>
          </w:tcPr>
          <w:p w14:paraId="39B46694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52737" w:rsidRPr="00D964F4" w14:paraId="52DA3AE5" w14:textId="77777777" w:rsidTr="00F9548A">
        <w:tc>
          <w:tcPr>
            <w:tcW w:w="4988" w:type="dxa"/>
            <w:vMerge/>
            <w:tcBorders>
              <w:bottom w:val="nil"/>
            </w:tcBorders>
          </w:tcPr>
          <w:p w14:paraId="3FFF6252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6BB29D" w14:textId="6F1DA7D1" w:rsidR="00E52737" w:rsidRPr="00E52737" w:rsidRDefault="003928FB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3928FB">
              <w:rPr>
                <w:color w:val="000000" w:themeColor="text1"/>
                <w:sz w:val="28"/>
                <w:szCs w:val="28"/>
              </w:rPr>
              <w:t>3</w:t>
            </w:r>
            <w:r w:rsidR="007B4A95">
              <w:rPr>
                <w:color w:val="000000" w:themeColor="text1"/>
                <w:sz w:val="28"/>
                <w:szCs w:val="28"/>
              </w:rPr>
              <w:t>0</w:t>
            </w:r>
            <w:r w:rsidR="00E52737"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2737"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</w:t>
            </w:r>
            <w:r w:rsidR="007B4A95">
              <w:rPr>
                <w:rFonts w:hint="cs"/>
                <w:color w:val="000000" w:themeColor="text1"/>
                <w:sz w:val="28"/>
                <w:szCs w:val="28"/>
                <w:cs/>
              </w:rPr>
              <w:t>ิ</w:t>
            </w:r>
            <w:r w:rsidR="00E52737"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7B4A95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="00E52737"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E52737" w:rsidRPr="00E52737">
              <w:rPr>
                <w:color w:val="000000" w:themeColor="text1"/>
                <w:sz w:val="28"/>
                <w:szCs w:val="28"/>
              </w:rPr>
              <w:t>256</w:t>
            </w:r>
            <w:r w:rsidR="001F4731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E2D" w14:textId="58FD1464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1F473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E1C7F5C" w14:textId="4960B2F1" w:rsidR="00E52737" w:rsidRPr="00E52737" w:rsidRDefault="003928FB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3928FB">
              <w:rPr>
                <w:color w:val="000000" w:themeColor="text1"/>
                <w:sz w:val="28"/>
                <w:szCs w:val="28"/>
              </w:rPr>
              <w:t>3</w:t>
            </w:r>
            <w:r w:rsidR="007B4A95">
              <w:rPr>
                <w:color w:val="000000" w:themeColor="text1"/>
                <w:sz w:val="28"/>
                <w:szCs w:val="28"/>
              </w:rPr>
              <w:t>0</w:t>
            </w:r>
            <w:r w:rsidR="00E52737"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2737"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</w:t>
            </w:r>
            <w:r w:rsidR="007B4A95">
              <w:rPr>
                <w:rFonts w:hint="cs"/>
                <w:color w:val="000000" w:themeColor="text1"/>
                <w:sz w:val="28"/>
                <w:szCs w:val="28"/>
                <w:cs/>
              </w:rPr>
              <w:t>ิ</w:t>
            </w:r>
            <w:r w:rsidR="00E52737"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7B4A95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="00E52737"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E52737" w:rsidRPr="00E52737">
              <w:rPr>
                <w:color w:val="000000" w:themeColor="text1"/>
                <w:sz w:val="28"/>
                <w:szCs w:val="28"/>
              </w:rPr>
              <w:t>256</w:t>
            </w:r>
            <w:r w:rsidR="001F4731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A9F0" w14:textId="3A5BAD43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1F473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52737" w:rsidRPr="00D964F4" w14:paraId="633632DC" w14:textId="77777777" w:rsidTr="00F9548A">
        <w:trPr>
          <w:trHeight w:val="80"/>
        </w:trPr>
        <w:tc>
          <w:tcPr>
            <w:tcW w:w="4988" w:type="dxa"/>
            <w:tcBorders>
              <w:top w:val="single" w:sz="4" w:space="0" w:color="auto"/>
              <w:bottom w:val="nil"/>
            </w:tcBorders>
          </w:tcPr>
          <w:p w14:paraId="191253D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F260643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0CB1EEB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B6DEA79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2C8FA47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E52737" w:rsidRPr="00D964F4" w14:paraId="54E113B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3149FD3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เผื่อผลขาดทุนด้านเครดิตที่คาดว่าจะเกิดขึ้นของ</w:t>
            </w:r>
            <w:r w:rsidRPr="00B378B5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E82D70D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C810BE6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DB27242" w14:textId="77777777" w:rsidR="00E52737" w:rsidRPr="00915316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1D649FC" w14:textId="77777777" w:rsidR="00E52737" w:rsidRPr="00D964F4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D36179" w:rsidRPr="00D964F4" w14:paraId="674BB5A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9BD9AFC" w14:textId="77777777" w:rsidR="00D36179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EF9108" w14:textId="310CEC2D" w:rsidR="00D36179" w:rsidRPr="00C82A55" w:rsidRDefault="003251A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34,177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69BD7CA" w14:textId="2D62735A" w:rsidR="00D36179" w:rsidRPr="007B7447" w:rsidRDefault="00D3617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3</w:t>
            </w:r>
            <w:r w:rsidR="00D32A1B">
              <w:rPr>
                <w:sz w:val="27"/>
                <w:szCs w:val="27"/>
              </w:rPr>
              <w:t>3</w:t>
            </w:r>
            <w:r w:rsidRPr="00A91C82">
              <w:rPr>
                <w:sz w:val="27"/>
                <w:szCs w:val="27"/>
              </w:rPr>
              <w:t>,</w:t>
            </w:r>
            <w:r w:rsidR="00D32A1B">
              <w:rPr>
                <w:sz w:val="27"/>
                <w:szCs w:val="27"/>
              </w:rPr>
              <w:t>380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3B25233" w14:textId="1A9707EA" w:rsidR="00D36179" w:rsidRPr="00915316" w:rsidRDefault="00E76EB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B0844FE" w14:textId="614B989D" w:rsidR="00D36179" w:rsidRPr="00D964F4" w:rsidRDefault="00D3617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0B607C">
              <w:rPr>
                <w:sz w:val="27"/>
                <w:szCs w:val="27"/>
              </w:rPr>
              <w:t>33,000</w:t>
            </w:r>
          </w:p>
        </w:tc>
      </w:tr>
      <w:tr w:rsidR="003727BA" w:rsidRPr="00D964F4" w14:paraId="6B31B99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E842799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EEFFC51" w14:textId="2591A0F4" w:rsidR="003727BA" w:rsidRPr="00D4729F" w:rsidRDefault="003251A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5,013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AF59D6" w14:textId="2BE5062E" w:rsidR="003727BA" w:rsidRPr="007B7447" w:rsidRDefault="003928F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3928FB">
              <w:rPr>
                <w:sz w:val="27"/>
                <w:szCs w:val="27"/>
              </w:rPr>
              <w:t>5</w:t>
            </w:r>
            <w:r w:rsidR="003727BA" w:rsidRPr="00A91C82">
              <w:rPr>
                <w:sz w:val="27"/>
                <w:szCs w:val="27"/>
              </w:rPr>
              <w:t>,</w:t>
            </w:r>
            <w:r w:rsidR="003727BA">
              <w:rPr>
                <w:sz w:val="27"/>
                <w:szCs w:val="27"/>
              </w:rPr>
              <w:t>013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D16393E" w14:textId="2F175BD9" w:rsidR="003727BA" w:rsidRPr="005D1DEB" w:rsidRDefault="00E76EB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89EB27A" w14:textId="7E594B68" w:rsidR="003727BA" w:rsidRPr="005D1DEB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5D1DE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57D60FEE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15F45246" w14:textId="77777777" w:rsidR="003727BA" w:rsidRPr="009A032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04F223" w14:textId="77777777" w:rsidR="003727BA" w:rsidRPr="00D4729F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DCA1716" w14:textId="77777777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CE46FD3" w14:textId="77777777" w:rsidR="003727BA" w:rsidRPr="00915316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2A2BA69" w14:textId="77777777" w:rsidR="003727BA" w:rsidRPr="001D2550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</w:tr>
      <w:tr w:rsidR="003727BA" w:rsidRPr="00D964F4" w14:paraId="01267E05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4A2E09BB" w14:textId="77777777" w:rsidR="003727BA" w:rsidRPr="009A032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33836D4" w14:textId="46F86BC1" w:rsidR="003727BA" w:rsidRPr="00D4729F" w:rsidRDefault="003251A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2,660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9C526E" w14:textId="703FF847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</w:rPr>
              <w:t>2,6</w:t>
            </w:r>
            <w:r>
              <w:rPr>
                <w:sz w:val="27"/>
                <w:szCs w:val="27"/>
              </w:rPr>
              <w:t>44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E1349FC" w14:textId="2E2B6462" w:rsidR="003727BA" w:rsidRPr="00915316" w:rsidRDefault="00E76EB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50A247C" w14:textId="039F38A5" w:rsidR="003727BA" w:rsidRPr="001D2550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3ECC9B97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40F093C4" w14:textId="06D86F2F" w:rsidR="003727BA" w:rsidRPr="00A0495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(</w:t>
            </w:r>
            <w:r w:rsidRPr="00A04958">
              <w:rPr>
                <w:sz w:val="27"/>
                <w:szCs w:val="27"/>
                <w:cs/>
              </w:rPr>
              <w:t>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686194A7" w14:textId="2AB95776" w:rsidR="003727BA" w:rsidRPr="0036306D" w:rsidRDefault="003251A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(2,049)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</w:tcPr>
          <w:p w14:paraId="0290AB54" w14:textId="382E0C9B" w:rsidR="003727BA" w:rsidRPr="00A91C82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04958">
              <w:rPr>
                <w:sz w:val="27"/>
                <w:szCs w:val="27"/>
                <w:cs/>
              </w:rPr>
              <w:t>(</w:t>
            </w:r>
            <w:r w:rsidRPr="00A04958">
              <w:rPr>
                <w:sz w:val="27"/>
                <w:szCs w:val="27"/>
              </w:rPr>
              <w:t>2,049)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03097522" w14:textId="6B1E5A7A" w:rsidR="003727BA" w:rsidRPr="00915316" w:rsidRDefault="00E76EB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</w:tcPr>
          <w:p w14:paraId="1CDF5500" w14:textId="59A6686E" w:rsidR="003727BA" w:rsidRPr="00DF5D6B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64</w:t>
            </w:r>
          </w:p>
        </w:tc>
      </w:tr>
      <w:tr w:rsidR="003727BA" w:rsidRPr="00D964F4" w14:paraId="7A87E3EF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0828863A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5B214CC" w14:textId="625C5624" w:rsidR="003727BA" w:rsidRPr="0036306D" w:rsidRDefault="003251A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83,988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BD492A6" w14:textId="17FECC00" w:rsidR="003727BA" w:rsidRPr="0093443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83,988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50AE184" w14:textId="0681E6D2" w:rsidR="003727BA" w:rsidRPr="00915316" w:rsidRDefault="00E76EB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D7A5E7F" w14:textId="3AC30D75" w:rsidR="003727BA" w:rsidRPr="00D964F4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3727BA" w:rsidRPr="00D964F4" w14:paraId="5B4BD77D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2E9CD51" w14:textId="5520E1C1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E76858D" w14:textId="065F09F9" w:rsidR="003251A9" w:rsidRPr="0036306D" w:rsidRDefault="003251A9" w:rsidP="003251A9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85,945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3EE45FE" w14:textId="4782A745" w:rsidR="003727BA" w:rsidRPr="00A91C82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94</w:t>
            </w:r>
            <w:r w:rsidRPr="0036306D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79</w:t>
            </w:r>
            <w:r w:rsidR="003928FB" w:rsidRPr="003928FB">
              <w:rPr>
                <w:rFonts w:hint="cs"/>
                <w:sz w:val="27"/>
                <w:szCs w:val="27"/>
              </w:rPr>
              <w:t>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6FFFDF6" w14:textId="4080BA5D" w:rsidR="003727BA" w:rsidRPr="00915316" w:rsidRDefault="00E76EB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5BE944A" w14:textId="27C904FB" w:rsidR="003727BA" w:rsidRPr="00DF5D6B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  <w:cs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3727BA" w:rsidRPr="00D964F4" w14:paraId="281B27A4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80F49EC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D93CEA2" w14:textId="4C32F1EC" w:rsidR="003727BA" w:rsidRPr="0036306D" w:rsidRDefault="003251A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2,443,852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A6AE5E9" w14:textId="4FFBBF21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2,503,466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202D2F2" w14:textId="257A64D8" w:rsidR="003727BA" w:rsidRPr="00915316" w:rsidRDefault="00E76EB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634357" w14:textId="28336CAC" w:rsidR="003727BA" w:rsidRPr="00D964F4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</w:tr>
      <w:tr w:rsidR="003727BA" w:rsidRPr="00D964F4" w14:paraId="2EA64AF7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DD69B0E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D0766DD" w14:textId="54714D70" w:rsidR="003727BA" w:rsidRPr="0036306D" w:rsidRDefault="003251A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5,302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00021304" w14:textId="32216018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4,69</w:t>
            </w:r>
            <w:r w:rsidR="003928FB" w:rsidRPr="003928FB">
              <w:rPr>
                <w:rFonts w:hint="cs"/>
                <w:sz w:val="27"/>
                <w:szCs w:val="27"/>
              </w:rPr>
              <w:t>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AA0350D" w14:textId="1ACE6DA0" w:rsidR="003727BA" w:rsidRPr="00915316" w:rsidRDefault="00E76EB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5,302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202132" w14:textId="6F623630" w:rsidR="003727BA" w:rsidRPr="00D964F4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4,691</w:t>
            </w:r>
          </w:p>
        </w:tc>
      </w:tr>
      <w:tr w:rsidR="003727BA" w:rsidRPr="00D964F4" w14:paraId="4608CBE8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4A67D8C" w14:textId="668E1355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22B480B" w14:textId="629E6BD3" w:rsidR="003727BA" w:rsidRPr="0036306D" w:rsidRDefault="003251A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(3,715)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21777BDB" w14:textId="73649D8E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5,07</w:t>
            </w:r>
            <w:r w:rsidR="003928FB" w:rsidRPr="003928FB">
              <w:rPr>
                <w:rFonts w:hint="cs"/>
                <w:sz w:val="27"/>
                <w:szCs w:val="27"/>
              </w:rPr>
              <w:t>8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FD73A53" w14:textId="6BE6DFEB" w:rsidR="003727BA" w:rsidRPr="00915316" w:rsidRDefault="00E76EB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(3,715)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E58413" w14:textId="0F7924EF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5,07</w:t>
            </w:r>
            <w:r w:rsidR="003928FB" w:rsidRPr="003928FB">
              <w:rPr>
                <w:rFonts w:hint="cs"/>
                <w:sz w:val="27"/>
                <w:szCs w:val="27"/>
              </w:rPr>
              <w:t>8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</w:tr>
      <w:tr w:rsidR="003727BA" w:rsidRPr="00D964F4" w14:paraId="6D1CE991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160C8A2E" w14:textId="060373BB" w:rsidR="003727BA" w:rsidRPr="00D964F4" w:rsidRDefault="00F56B92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F56B92">
              <w:rPr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7A1DBB62" w14:textId="38D87EA4" w:rsidR="003727BA" w:rsidRPr="0036306D" w:rsidRDefault="003251A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143,571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61AA930A" w14:textId="31FC33EE" w:rsidR="003727BA" w:rsidRDefault="00AF025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157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679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7D7CAF6" w14:textId="10C55568" w:rsidR="003727BA" w:rsidRPr="00915316" w:rsidRDefault="00E76EB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105,39</w:t>
            </w:r>
            <w:r w:rsidR="003928FB" w:rsidRPr="003928FB">
              <w:rPr>
                <w:rFonts w:hint="cs"/>
                <w:sz w:val="27"/>
                <w:szCs w:val="27"/>
              </w:rPr>
              <w:t>3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C922186" w14:textId="49559BD8" w:rsidR="003727BA" w:rsidRDefault="003E2CC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82,110</w:t>
            </w:r>
          </w:p>
        </w:tc>
      </w:tr>
      <w:tr w:rsidR="003727BA" w:rsidRPr="00D964F4" w14:paraId="054A1D5E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04762DEB" w14:textId="3432A3CE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4CC3071" w14:textId="1859AF88" w:rsidR="003727BA" w:rsidRPr="0036306D" w:rsidRDefault="003251A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565,135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686B2EFF" w14:textId="3CB52F54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537,006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2F6E591" w14:textId="0422749B" w:rsidR="003727BA" w:rsidRPr="00915316" w:rsidRDefault="00E76EB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4D1F253" w14:textId="7487CFA7" w:rsidR="003727BA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144584" w:rsidRPr="00D964F4" w14:paraId="6CD16043" w14:textId="77777777" w:rsidTr="00F9548A">
        <w:tc>
          <w:tcPr>
            <w:tcW w:w="4988" w:type="dxa"/>
            <w:tcBorders>
              <w:top w:val="nil"/>
              <w:bottom w:val="nil"/>
            </w:tcBorders>
            <w:vAlign w:val="center"/>
          </w:tcPr>
          <w:p w14:paraId="67B49232" w14:textId="77777777" w:rsidR="00144584" w:rsidRPr="00D964F4" w:rsidRDefault="00144584" w:rsidP="00144584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55977E3" w14:textId="595CC791" w:rsidR="00144584" w:rsidRPr="0036306D" w:rsidRDefault="003251A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3,363,879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2458EC46" w14:textId="40C750B5" w:rsidR="00144584" w:rsidRPr="007B7447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144584" w:rsidRPr="00A91C82">
              <w:rPr>
                <w:sz w:val="27"/>
                <w:szCs w:val="27"/>
              </w:rPr>
              <w:t>,</w:t>
            </w:r>
            <w:r w:rsidR="00C462B0">
              <w:rPr>
                <w:sz w:val="27"/>
                <w:szCs w:val="27"/>
              </w:rPr>
              <w:t>4</w:t>
            </w:r>
            <w:r w:rsidR="00AF025F">
              <w:rPr>
                <w:sz w:val="27"/>
                <w:szCs w:val="27"/>
              </w:rPr>
              <w:t>15</w:t>
            </w:r>
            <w:r w:rsidR="00144584">
              <w:rPr>
                <w:sz w:val="27"/>
                <w:szCs w:val="27"/>
              </w:rPr>
              <w:t>,</w:t>
            </w:r>
            <w:r w:rsidR="00AF025F">
              <w:rPr>
                <w:sz w:val="27"/>
                <w:szCs w:val="27"/>
              </w:rPr>
              <w:t>534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26D04BD" w14:textId="1803A04D" w:rsidR="00144584" w:rsidRPr="00915316" w:rsidRDefault="00E76EB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140,04</w:t>
            </w:r>
            <w:r w:rsidR="003928FB" w:rsidRPr="003928FB">
              <w:rPr>
                <w:rFonts w:hint="cs"/>
                <w:sz w:val="27"/>
                <w:szCs w:val="27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2B5B68D4" w14:textId="36EBC633" w:rsidR="00144584" w:rsidRPr="00D964F4" w:rsidRDefault="00BA7BB3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3E2CC8">
              <w:rPr>
                <w:sz w:val="27"/>
                <w:szCs w:val="27"/>
              </w:rPr>
              <w:t>14</w:t>
            </w:r>
            <w:r w:rsidR="00144584">
              <w:rPr>
                <w:sz w:val="27"/>
                <w:szCs w:val="27"/>
              </w:rPr>
              <w:t>,</w:t>
            </w:r>
            <w:r w:rsidR="003E2CC8">
              <w:rPr>
                <w:sz w:val="27"/>
                <w:szCs w:val="27"/>
              </w:rPr>
              <w:t>787</w:t>
            </w:r>
          </w:p>
        </w:tc>
      </w:tr>
      <w:tr w:rsidR="00B37849" w:rsidRPr="00D964F4" w14:paraId="4E36054D" w14:textId="77777777" w:rsidTr="00F9548A">
        <w:tc>
          <w:tcPr>
            <w:tcW w:w="4988" w:type="dxa"/>
            <w:tcBorders>
              <w:top w:val="nil"/>
              <w:bottom w:val="nil"/>
            </w:tcBorders>
            <w:vAlign w:val="center"/>
          </w:tcPr>
          <w:p w14:paraId="318BCCFB" w14:textId="4EA97793" w:rsidR="00B37849" w:rsidRPr="00B37849" w:rsidRDefault="00B37849" w:rsidP="00B3784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สะสม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B4388FB" w14:textId="77777777" w:rsidR="00B37849" w:rsidRPr="0036306D" w:rsidRDefault="00B3784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8EAF02E" w14:textId="77777777" w:rsidR="00B37849" w:rsidRPr="00A91C82" w:rsidRDefault="00B3784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0CFD3C" w14:textId="77777777" w:rsidR="00B37849" w:rsidRPr="00915316" w:rsidRDefault="00B3784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55BCF8C" w14:textId="77777777" w:rsidR="00B37849" w:rsidRDefault="00B37849" w:rsidP="005D2E07">
            <w:pPr>
              <w:tabs>
                <w:tab w:val="decimal" w:pos="794"/>
              </w:tabs>
              <w:ind w:left="-108" w:right="3"/>
              <w:jc w:val="both"/>
              <w:rPr>
                <w:sz w:val="27"/>
                <w:szCs w:val="27"/>
              </w:rPr>
            </w:pPr>
          </w:p>
        </w:tc>
      </w:tr>
      <w:tr w:rsidR="00B37849" w:rsidRPr="00D964F4" w14:paraId="147312DE" w14:textId="77777777" w:rsidTr="00F9548A">
        <w:tc>
          <w:tcPr>
            <w:tcW w:w="4988" w:type="dxa"/>
            <w:tcBorders>
              <w:top w:val="nil"/>
              <w:bottom w:val="nil"/>
            </w:tcBorders>
            <w:vAlign w:val="center"/>
          </w:tcPr>
          <w:p w14:paraId="44C07C2C" w14:textId="4DD900CD" w:rsidR="00B37849" w:rsidRPr="00B37849" w:rsidRDefault="00F56B92" w:rsidP="00B3784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F56B92">
              <w:rPr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768901C" w14:textId="5760E4AF" w:rsidR="00B37849" w:rsidRPr="0036306D" w:rsidRDefault="003251A9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716D39C4" w14:textId="1B8E6DFC" w:rsidR="00B37849" w:rsidRPr="00A91C82" w:rsidRDefault="00D16E8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</w:t>
            </w:r>
            <w:r w:rsidR="003E2CC8">
              <w:rPr>
                <w:sz w:val="27"/>
                <w:szCs w:val="27"/>
              </w:rPr>
              <w:t>19</w:t>
            </w:r>
            <w:r w:rsidR="00D32A1B">
              <w:rPr>
                <w:sz w:val="27"/>
                <w:szCs w:val="27"/>
              </w:rPr>
              <w:t>,</w:t>
            </w:r>
            <w:r w:rsidR="003E2CC8">
              <w:rPr>
                <w:sz w:val="27"/>
                <w:szCs w:val="27"/>
              </w:rPr>
              <w:t>19</w:t>
            </w:r>
            <w:r w:rsidR="00AF025F">
              <w:rPr>
                <w:sz w:val="27"/>
                <w:szCs w:val="27"/>
              </w:rPr>
              <w:t>3</w:t>
            </w:r>
            <w:r>
              <w:rPr>
                <w:sz w:val="27"/>
                <w:szCs w:val="27"/>
              </w:rPr>
              <w:t>)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64E0BDE" w14:textId="7A6F3CED" w:rsidR="00B37849" w:rsidRPr="00915316" w:rsidRDefault="00E76EB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7B29FA45" w14:textId="1F8BDCE7" w:rsidR="00B37849" w:rsidRDefault="00FC5BD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3E2CC8">
              <w:rPr>
                <w:sz w:val="27"/>
                <w:szCs w:val="27"/>
              </w:rPr>
              <w:t>3</w:t>
            </w:r>
            <w:r w:rsidR="00FD20F7">
              <w:rPr>
                <w:sz w:val="27"/>
                <w:szCs w:val="27"/>
              </w:rPr>
              <w:t>,</w:t>
            </w:r>
            <w:r w:rsidR="003E2CC8">
              <w:rPr>
                <w:sz w:val="27"/>
                <w:szCs w:val="27"/>
              </w:rPr>
              <w:t>324</w:t>
            </w:r>
          </w:p>
        </w:tc>
      </w:tr>
      <w:tr w:rsidR="00B37849" w:rsidRPr="00D964F4" w14:paraId="178A055E" w14:textId="77777777" w:rsidTr="00F9548A">
        <w:tc>
          <w:tcPr>
            <w:tcW w:w="4988" w:type="dxa"/>
            <w:tcBorders>
              <w:top w:val="nil"/>
              <w:bottom w:val="single" w:sz="4" w:space="0" w:color="auto"/>
            </w:tcBorders>
            <w:vAlign w:val="center"/>
          </w:tcPr>
          <w:p w14:paraId="76C233EE" w14:textId="4C78EF0D" w:rsidR="00B37849" w:rsidRPr="00B37849" w:rsidRDefault="00B37849" w:rsidP="00B37849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4F2E4B" w14:textId="1EE7AC3D" w:rsidR="00B37849" w:rsidRPr="0036306D" w:rsidRDefault="00BF4C9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3,363,879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5FAFBE66" w14:textId="2FE347DF" w:rsidR="00B37849" w:rsidRPr="00A91C82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3,396,341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283002" w14:textId="74AACE2B" w:rsidR="00B37849" w:rsidRPr="00915316" w:rsidRDefault="00E76EB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140,04</w:t>
            </w:r>
            <w:r w:rsidR="003928FB" w:rsidRPr="003928FB">
              <w:rPr>
                <w:rFonts w:hint="cs"/>
                <w:sz w:val="27"/>
                <w:szCs w:val="27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44C6BE94" w14:textId="7C845E83" w:rsidR="00B37849" w:rsidRDefault="00FD20F7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128,11</w:t>
            </w:r>
            <w:r w:rsidR="003928FB" w:rsidRPr="003928FB">
              <w:rPr>
                <w:rFonts w:hint="cs"/>
                <w:sz w:val="27"/>
                <w:szCs w:val="27"/>
              </w:rPr>
              <w:t>1</w:t>
            </w:r>
          </w:p>
        </w:tc>
      </w:tr>
      <w:tr w:rsidR="00B37849" w:rsidRPr="00D964F4" w14:paraId="5F557510" w14:textId="77777777" w:rsidTr="00F9548A"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067D" w14:textId="77777777" w:rsidR="00B37849" w:rsidRPr="00D964F4" w:rsidRDefault="00B37849" w:rsidP="00B3784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6EDB28" w14:textId="048A5F68" w:rsidR="00B37849" w:rsidRPr="00C82A55" w:rsidRDefault="00BF4C9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672,776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36D2" w14:textId="7C111C43" w:rsidR="00B37849" w:rsidRPr="007B7447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679</w:t>
            </w:r>
            <w:r w:rsidR="00B37849" w:rsidRPr="007B7447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268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75CCFD" w14:textId="6E47AE3B" w:rsidR="00B37849" w:rsidRPr="00915316" w:rsidRDefault="00E76EB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28,00</w:t>
            </w:r>
            <w:r w:rsidR="003928FB" w:rsidRPr="003928FB">
              <w:rPr>
                <w:rFonts w:hint="cs"/>
                <w:sz w:val="27"/>
                <w:szCs w:val="27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D051" w14:textId="28A68174" w:rsidR="00B37849" w:rsidRPr="00D964F4" w:rsidRDefault="00BA7BB3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25</w:t>
            </w:r>
            <w:r w:rsidR="00B37849"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622</w:t>
            </w:r>
          </w:p>
        </w:tc>
      </w:tr>
    </w:tbl>
    <w:bookmarkEnd w:id="4"/>
    <w:p w14:paraId="1B4E5A89" w14:textId="3AEBA62F" w:rsidR="004F53FA" w:rsidRPr="00A77A1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lastRenderedPageBreak/>
        <w:t>รายการระหว่าง</w:t>
      </w:r>
      <w:r w:rsidR="00761543">
        <w:rPr>
          <w:rFonts w:ascii="Angsana New" w:hAnsi="Angsana New" w:hint="cs"/>
          <w:b/>
          <w:bCs/>
          <w:cs/>
        </w:rPr>
        <w:t>บุคคลและ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75D7F689" w14:textId="1BDD9B27" w:rsidR="00D053F2" w:rsidRDefault="004F53FA" w:rsidP="000E1D8B">
      <w:pPr>
        <w:ind w:left="630" w:right="30" w:firstLine="553"/>
        <w:jc w:val="thaiDistribute"/>
        <w:rPr>
          <w:spacing w:val="-2"/>
        </w:rPr>
      </w:pPr>
      <w:r w:rsidRPr="004E0A55">
        <w:rPr>
          <w:spacing w:val="-6"/>
          <w:cs/>
        </w:rPr>
        <w:t>บริษัทและบริษัทย่อยมีรายการบางส่วนกับ</w:t>
      </w:r>
      <w:r w:rsidR="00D053F2">
        <w:rPr>
          <w:rFonts w:hint="cs"/>
          <w:spacing w:val="-6"/>
          <w:cs/>
        </w:rPr>
        <w:t>บุคคลและ</w:t>
      </w:r>
      <w:r w:rsidRPr="004E0A55">
        <w:rPr>
          <w:spacing w:val="-6"/>
          <w:cs/>
        </w:rPr>
        <w:t>กิจการที่เกี่ยวข้องกัน ซึ่งเกี่ยวข้องกันโดย</w:t>
      </w:r>
      <w:r w:rsidR="003C4225" w:rsidRPr="004E0A55">
        <w:rPr>
          <w:rFonts w:hint="cs"/>
          <w:spacing w:val="-6"/>
          <w:cs/>
        </w:rPr>
        <w:t>การเป็นกรรมการ</w:t>
      </w:r>
      <w:r w:rsidR="003C4225" w:rsidRPr="00D64016">
        <w:rPr>
          <w:rFonts w:hint="cs"/>
          <w:spacing w:val="-2"/>
          <w:cs/>
        </w:rPr>
        <w:t xml:space="preserve">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</w:t>
      </w:r>
      <w:r w:rsidR="00D053F2">
        <w:rPr>
          <w:rFonts w:hint="cs"/>
          <w:spacing w:val="-2"/>
          <w:cs/>
        </w:rPr>
        <w:t>หรือผู้บริหารสำคัญของบริษัท</w:t>
      </w:r>
      <w:r w:rsidRPr="00D64016">
        <w:rPr>
          <w:spacing w:val="-2"/>
          <w:cs/>
        </w:rPr>
        <w:t xml:space="preserve"> รายการดังกล่าวเป็นไปตามปกติ</w:t>
      </w:r>
      <w:r w:rsidRPr="004E0A55">
        <w:rPr>
          <w:spacing w:val="-4"/>
          <w:cs/>
        </w:rPr>
        <w:t>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</w:t>
      </w:r>
      <w:r w:rsidRPr="00D64016">
        <w:rPr>
          <w:spacing w:val="-2"/>
          <w:cs/>
        </w:rPr>
        <w:t>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D053F2">
        <w:rPr>
          <w:rFonts w:hint="cs"/>
          <w:spacing w:val="-2"/>
          <w:cs/>
        </w:rPr>
        <w:t>บุคคลและ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p w14:paraId="6C651082" w14:textId="77777777" w:rsidR="004E0A55" w:rsidRPr="00D053F2" w:rsidRDefault="004E0A55" w:rsidP="003E497C">
      <w:pPr>
        <w:ind w:left="630" w:right="30" w:firstLine="553"/>
        <w:jc w:val="thaiDistribute"/>
        <w:rPr>
          <w:spacing w:val="-2"/>
          <w:sz w:val="10"/>
          <w:szCs w:val="10"/>
        </w:rPr>
      </w:pPr>
    </w:p>
    <w:tbl>
      <w:tblPr>
        <w:tblW w:w="9617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5326"/>
      </w:tblGrid>
      <w:tr w:rsidR="00D721EA" w:rsidRPr="00C04077" w14:paraId="43B6661C" w14:textId="77777777" w:rsidTr="00883E56">
        <w:trPr>
          <w:trHeight w:val="198"/>
        </w:trPr>
        <w:tc>
          <w:tcPr>
            <w:tcW w:w="4291" w:type="dxa"/>
            <w:tcBorders>
              <w:bottom w:val="single" w:sz="4" w:space="0" w:color="auto"/>
            </w:tcBorders>
            <w:vAlign w:val="center"/>
          </w:tcPr>
          <w:p w14:paraId="57709290" w14:textId="0F9B5A1F" w:rsidR="00D721EA" w:rsidRPr="004E0A55" w:rsidRDefault="00176160" w:rsidP="00D721EA">
            <w:pPr>
              <w:pStyle w:val="Heading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บุคคลและ</w:t>
            </w:r>
            <w:r w:rsidR="00D721EA" w:rsidRPr="004E0A55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26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4E0A55" w:rsidRDefault="00D721EA" w:rsidP="00D721EA">
            <w:pPr>
              <w:pStyle w:val="Heading4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21EA" w:rsidRPr="00C04077" w14:paraId="21D5545D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4E0A55" w:rsidRDefault="00D721EA" w:rsidP="00D721EA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u w:val="none"/>
              </w:rPr>
              <w:t xml:space="preserve">1. </w:t>
            </w:r>
            <w:r w:rsidRPr="004E0A55">
              <w:rPr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62DBB5AB" w14:textId="528141FA" w:rsidR="00D721EA" w:rsidRPr="003853C4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3853C4">
              <w:rPr>
                <w:sz w:val="30"/>
                <w:szCs w:val="30"/>
                <w:cs/>
              </w:rPr>
              <w:t xml:space="preserve">ดูหมายเหตุ </w:t>
            </w:r>
            <w:r w:rsidR="00165B94" w:rsidRPr="003853C4">
              <w:rPr>
                <w:sz w:val="30"/>
                <w:szCs w:val="30"/>
              </w:rPr>
              <w:t>9</w:t>
            </w:r>
          </w:p>
        </w:tc>
      </w:tr>
      <w:tr w:rsidR="009D3EE1" w:rsidRPr="00C04077" w14:paraId="1C8F39E3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6C34C53D" w14:textId="523A77F2" w:rsidR="009D3EE1" w:rsidRPr="004E0A55" w:rsidRDefault="009D3EE1" w:rsidP="009D3EE1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 w:rsidRPr="004E0A55">
              <w:rPr>
                <w:sz w:val="30"/>
                <w:szCs w:val="30"/>
                <w:u w:val="none"/>
              </w:rPr>
              <w:t xml:space="preserve">2. </w:t>
            </w:r>
            <w:r w:rsidR="00546DFD" w:rsidRPr="004E0A55">
              <w:rPr>
                <w:rFonts w:hint="cs"/>
                <w:sz w:val="30"/>
                <w:szCs w:val="30"/>
                <w:u w:val="none"/>
                <w:cs/>
              </w:rPr>
              <w:t>การร่วมค้า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3F7F954B" w14:textId="43CD088F" w:rsidR="009D3EE1" w:rsidRPr="003853C4" w:rsidRDefault="009D3EE1" w:rsidP="009D3EE1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3853C4">
              <w:rPr>
                <w:sz w:val="30"/>
                <w:szCs w:val="30"/>
                <w:cs/>
              </w:rPr>
              <w:t xml:space="preserve">ดูหมายเหตุ </w:t>
            </w:r>
            <w:r w:rsidR="00546DFD" w:rsidRPr="003853C4">
              <w:rPr>
                <w:sz w:val="30"/>
                <w:szCs w:val="30"/>
              </w:rPr>
              <w:t>10</w:t>
            </w:r>
          </w:p>
        </w:tc>
      </w:tr>
      <w:tr w:rsidR="00D721EA" w:rsidRPr="00C04077" w14:paraId="1437C72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10123533" w14:textId="3AA363F6" w:rsidR="00D721EA" w:rsidRPr="004E0A55" w:rsidRDefault="00546DFD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 xml:space="preserve">. </w:t>
            </w:r>
            <w:r w:rsidR="00D721EA" w:rsidRPr="004E0A55">
              <w:rPr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</w:p>
        </w:tc>
      </w:tr>
      <w:tr w:rsidR="00D721EA" w:rsidRPr="00C04077" w14:paraId="5FD61EA1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ADF9DA0" w14:textId="628611C1" w:rsidR="00D721EA" w:rsidRPr="004E0A55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 xml:space="preserve">    </w:t>
            </w:r>
            <w:r w:rsidRPr="004E0A55">
              <w:rPr>
                <w:sz w:val="30"/>
                <w:szCs w:val="30"/>
              </w:rPr>
              <w:tab/>
            </w:r>
            <w:r w:rsidR="00546DFD" w:rsidRPr="004E0A55">
              <w:rPr>
                <w:sz w:val="30"/>
                <w:szCs w:val="30"/>
              </w:rPr>
              <w:t>3</w:t>
            </w:r>
            <w:r w:rsidRPr="004E0A55">
              <w:rPr>
                <w:sz w:val="30"/>
                <w:szCs w:val="30"/>
              </w:rPr>
              <w:t xml:space="preserve">.1 </w:t>
            </w: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F60041" w:rsidRPr="004E0A55">
              <w:rPr>
                <w:sz w:val="30"/>
                <w:szCs w:val="30"/>
                <w:cs/>
              </w:rPr>
              <w:t xml:space="preserve">บริษัท มาลีนนท์ ทาวเวอร์ </w:t>
            </w:r>
            <w:r w:rsidRPr="004E0A55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มีผู้ถือหุ้นและ</w:t>
            </w:r>
            <w:r w:rsidRPr="004E0A55">
              <w:rPr>
                <w:sz w:val="30"/>
                <w:szCs w:val="30"/>
              </w:rPr>
              <w:t>/</w:t>
            </w:r>
            <w:r w:rsidRPr="004E0A55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D721EA" w:rsidRPr="00C04077" w14:paraId="515FF3F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461EA85" w14:textId="34F2E3B5" w:rsidR="00D721EA" w:rsidRPr="004E0A55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</w:rPr>
              <w:t xml:space="preserve">    </w:t>
            </w:r>
            <w:r w:rsidRPr="004E0A55">
              <w:rPr>
                <w:sz w:val="30"/>
                <w:szCs w:val="30"/>
              </w:rPr>
              <w:tab/>
            </w:r>
            <w:r w:rsidR="00546DFD" w:rsidRPr="004E0A55">
              <w:rPr>
                <w:sz w:val="30"/>
                <w:szCs w:val="30"/>
              </w:rPr>
              <w:t>3</w:t>
            </w:r>
            <w:r w:rsidRPr="004E0A55">
              <w:rPr>
                <w:sz w:val="30"/>
                <w:szCs w:val="30"/>
              </w:rPr>
              <w:t xml:space="preserve">.2 </w:t>
            </w: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4E0A55">
              <w:rPr>
                <w:sz w:val="30"/>
                <w:szCs w:val="30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D721EA" w:rsidRPr="00C04077" w14:paraId="628F4586" w14:textId="77777777" w:rsidTr="0049147D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5DC64745" w14:textId="02C0D83E" w:rsidR="00D721EA" w:rsidRPr="004E0A55" w:rsidRDefault="00546DFD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>.</w:t>
            </w:r>
            <w:r w:rsidR="007F5D71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 xml:space="preserve"> 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D721EA" w:rsidRPr="004E0A55">
              <w:rPr>
                <w:sz w:val="30"/>
                <w:szCs w:val="30"/>
                <w:cs/>
              </w:rPr>
              <w:t>บริษัท จี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เอ็มเอ็ม </w:t>
            </w:r>
            <w:r w:rsidR="00D721EA" w:rsidRPr="004E0A55">
              <w:rPr>
                <w:sz w:val="30"/>
                <w:szCs w:val="30"/>
                <w:cs/>
              </w:rPr>
              <w:t xml:space="preserve">แกรมมี่ จำกัด (มหาชน)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721EA" w:rsidRPr="00C04077" w14:paraId="5D50BDC5" w14:textId="77777777" w:rsidTr="00D053F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2D6B2176" w14:textId="331F79EE" w:rsidR="000362FD" w:rsidRPr="004E0A55" w:rsidRDefault="00D721EA" w:rsidP="000362FD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30"/>
                <w:szCs w:val="30"/>
              </w:rPr>
            </w:pP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4E0A55">
              <w:rPr>
                <w:sz w:val="30"/>
                <w:szCs w:val="30"/>
                <w:cs/>
              </w:rPr>
              <w:t xml:space="preserve">และบริษัทย่อย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01EF8868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</w:tr>
      <w:tr w:rsidR="00AE7270" w:rsidRPr="00C04077" w14:paraId="7DB3CAF7" w14:textId="77777777" w:rsidTr="0080403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5586E171" w14:textId="3DC92E4B" w:rsidR="00AE7270" w:rsidRPr="004E0A55" w:rsidRDefault="00AE7270" w:rsidP="00AE7270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3.4</w:t>
            </w:r>
            <w:r>
              <w:rPr>
                <w:rFonts w:hint="cs"/>
                <w:sz w:val="30"/>
                <w:szCs w:val="30"/>
                <w:cs/>
              </w:rPr>
              <w:t xml:space="preserve">  บริษัท เวลาดี </w:t>
            </w:r>
            <w:r>
              <w:rPr>
                <w:sz w:val="30"/>
                <w:szCs w:val="30"/>
              </w:rPr>
              <w:t xml:space="preserve">2020 </w:t>
            </w:r>
            <w:r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328399E6" w14:textId="0E20016F" w:rsidR="00AE7270" w:rsidRPr="004E0A55" w:rsidRDefault="00AE7270" w:rsidP="00AE727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261A44">
              <w:rPr>
                <w:sz w:val="30"/>
                <w:szCs w:val="30"/>
                <w:cs/>
              </w:rPr>
              <w:t>มีผู้ถือหุ้นและ</w:t>
            </w:r>
            <w:r w:rsidRPr="00261A44">
              <w:rPr>
                <w:sz w:val="30"/>
                <w:szCs w:val="30"/>
              </w:rPr>
              <w:t>/</w:t>
            </w:r>
            <w:r w:rsidRPr="00261A44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AE7270" w:rsidRPr="00C04077" w14:paraId="1C0701C0" w14:textId="77777777" w:rsidTr="0080403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3391B4AF" w14:textId="6EFC3CC1" w:rsidR="00AE7270" w:rsidRDefault="003928FB" w:rsidP="00AE7270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 w:rsidRPr="003928FB">
              <w:rPr>
                <w:rFonts w:hint="cs"/>
                <w:sz w:val="30"/>
                <w:szCs w:val="30"/>
              </w:rPr>
              <w:t>3</w:t>
            </w:r>
            <w:r w:rsidR="00AE7270">
              <w:rPr>
                <w:rFonts w:hint="cs"/>
                <w:sz w:val="30"/>
                <w:szCs w:val="30"/>
                <w:cs/>
              </w:rPr>
              <w:t>.</w:t>
            </w:r>
            <w:r w:rsidRPr="003928FB">
              <w:rPr>
                <w:rFonts w:hint="cs"/>
                <w:sz w:val="30"/>
                <w:szCs w:val="30"/>
              </w:rPr>
              <w:t>5</w:t>
            </w:r>
            <w:r w:rsidR="00AE7270">
              <w:rPr>
                <w:sz w:val="30"/>
                <w:szCs w:val="30"/>
              </w:rPr>
              <w:t xml:space="preserve">  </w:t>
            </w:r>
            <w:r w:rsidR="00AE7270">
              <w:rPr>
                <w:rFonts w:hint="cs"/>
                <w:sz w:val="30"/>
                <w:szCs w:val="30"/>
                <w:cs/>
              </w:rPr>
              <w:t>บริษัท มงคลมหาศาล 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77CD5A1D" w14:textId="46521404" w:rsidR="00AE7270" w:rsidRPr="004E0A55" w:rsidRDefault="00AE7270" w:rsidP="00AE727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261A44">
              <w:rPr>
                <w:sz w:val="30"/>
                <w:szCs w:val="30"/>
                <w:cs/>
              </w:rPr>
              <w:t>มีผู้ถือหุ้นและ</w:t>
            </w:r>
            <w:r w:rsidRPr="00261A44">
              <w:rPr>
                <w:sz w:val="30"/>
                <w:szCs w:val="30"/>
              </w:rPr>
              <w:t>/</w:t>
            </w:r>
            <w:r w:rsidRPr="00261A44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AE7270" w:rsidRPr="00C04077" w14:paraId="7DC0F278" w14:textId="77777777" w:rsidTr="0080403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6819D512" w14:textId="6867F9AB" w:rsidR="00AE7270" w:rsidRDefault="00AE7270" w:rsidP="00AE7270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3.6</w:t>
            </w:r>
            <w:r>
              <w:rPr>
                <w:rFonts w:hint="cs"/>
                <w:sz w:val="30"/>
                <w:szCs w:val="30"/>
                <w:cs/>
              </w:rPr>
              <w:t xml:space="preserve">  บริษัท มาหาสาร 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4210134B" w14:textId="289611AE" w:rsidR="00AE7270" w:rsidRPr="004E0A55" w:rsidRDefault="00AE7270" w:rsidP="00AE727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261A44">
              <w:rPr>
                <w:sz w:val="30"/>
                <w:szCs w:val="30"/>
                <w:cs/>
              </w:rPr>
              <w:t>มีผู้ถือหุ้นและ</w:t>
            </w:r>
            <w:r w:rsidRPr="00261A44">
              <w:rPr>
                <w:sz w:val="30"/>
                <w:szCs w:val="30"/>
              </w:rPr>
              <w:t>/</w:t>
            </w:r>
            <w:r w:rsidRPr="00261A44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BF4C99" w:rsidRPr="00C04077" w14:paraId="06ABA55D" w14:textId="77777777" w:rsidTr="00BB0526">
        <w:trPr>
          <w:trHeight w:val="428"/>
        </w:trPr>
        <w:tc>
          <w:tcPr>
            <w:tcW w:w="4291" w:type="dxa"/>
            <w:tcBorders>
              <w:top w:val="nil"/>
              <w:bottom w:val="single" w:sz="4" w:space="0" w:color="auto"/>
            </w:tcBorders>
            <w:vAlign w:val="center"/>
          </w:tcPr>
          <w:p w14:paraId="68A8FF6E" w14:textId="1F1FF995" w:rsidR="00BF4C99" w:rsidRPr="00D053F2" w:rsidRDefault="00BF4C99" w:rsidP="00BF4C99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>
              <w:rPr>
                <w:sz w:val="30"/>
                <w:szCs w:val="30"/>
                <w:u w:val="none"/>
              </w:rPr>
              <w:t>4</w:t>
            </w:r>
            <w:r w:rsidRPr="004E0A55">
              <w:rPr>
                <w:sz w:val="30"/>
                <w:szCs w:val="30"/>
                <w:u w:val="none"/>
              </w:rPr>
              <w:t xml:space="preserve">. </w:t>
            </w:r>
            <w:r>
              <w:rPr>
                <w:rFonts w:hint="cs"/>
                <w:sz w:val="30"/>
                <w:szCs w:val="30"/>
                <w:u w:val="none"/>
                <w:cs/>
              </w:rPr>
              <w:t>บุคคลที่เกี่ยวข้องกัน</w:t>
            </w:r>
          </w:p>
        </w:tc>
        <w:tc>
          <w:tcPr>
            <w:tcW w:w="5326" w:type="dxa"/>
            <w:tcBorders>
              <w:top w:val="nil"/>
              <w:bottom w:val="single" w:sz="4" w:space="0" w:color="auto"/>
            </w:tcBorders>
            <w:vAlign w:val="center"/>
          </w:tcPr>
          <w:p w14:paraId="365C1C04" w14:textId="7EF31176" w:rsidR="00BF4C99" w:rsidRPr="00D053F2" w:rsidRDefault="00BF4C99" w:rsidP="00BF4C99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>
              <w:rPr>
                <w:rFonts w:hint="cs"/>
                <w:sz w:val="30"/>
                <w:szCs w:val="30"/>
                <w:u w:val="none"/>
                <w:cs/>
              </w:rPr>
              <w:t>ผู้บริหารสำคัญของบริษัท</w:t>
            </w:r>
            <w:r w:rsidR="00C609D9">
              <w:rPr>
                <w:sz w:val="30"/>
                <w:szCs w:val="30"/>
                <w:u w:val="none"/>
              </w:rPr>
              <w:t xml:space="preserve"> </w:t>
            </w:r>
            <w:r w:rsidR="00C609D9">
              <w:rPr>
                <w:rFonts w:hint="cs"/>
                <w:sz w:val="30"/>
                <w:szCs w:val="30"/>
                <w:u w:val="none"/>
                <w:cs/>
              </w:rPr>
              <w:t>และญาติสนิทของกรรมการ</w:t>
            </w:r>
          </w:p>
        </w:tc>
      </w:tr>
    </w:tbl>
    <w:p w14:paraId="7FED1AA5" w14:textId="7919E4FF" w:rsidR="00F711C7" w:rsidRPr="00D053F2" w:rsidRDefault="00F711C7">
      <w:pPr>
        <w:rPr>
          <w:rFonts w:ascii="Angsana New" w:hAnsi="Angsana New"/>
          <w:sz w:val="20"/>
          <w:szCs w:val="20"/>
          <w:cs/>
        </w:rPr>
      </w:pPr>
    </w:p>
    <w:p w14:paraId="6551482A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15282872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7F045B5A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39C7FD2E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25EC026C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446B242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C8578D0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BF5CAD0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5462BBAA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21A54002" w14:textId="77777777" w:rsidR="00E9337D" w:rsidRDefault="00E9337D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194E261D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17C21C1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7B1E346C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0990A6AF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71F4C48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3C1FC602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EB85EA7" w14:textId="42343E7B"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</w:t>
      </w:r>
      <w:r w:rsidR="008B5841">
        <w:rPr>
          <w:rFonts w:ascii="Angsana New" w:hAnsi="Angsana New" w:hint="cs"/>
          <w:cs/>
        </w:rPr>
        <w:t>บุคคลและ</w:t>
      </w:r>
      <w:r w:rsidRPr="00195ED5">
        <w:rPr>
          <w:rFonts w:ascii="Angsana New" w:hAnsi="Angsana New"/>
          <w:cs/>
        </w:rPr>
        <w:t>กิจการที่เกี่ยวข้องกันที่สำคัญ มีดังนี้</w:t>
      </w:r>
    </w:p>
    <w:p w14:paraId="1214139F" w14:textId="77777777" w:rsidR="004F53FA" w:rsidRPr="00DE242A" w:rsidRDefault="00CC53B0" w:rsidP="000518CD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03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1351"/>
        <w:gridCol w:w="1352"/>
        <w:gridCol w:w="1287"/>
        <w:gridCol w:w="1316"/>
      </w:tblGrid>
      <w:tr w:rsidR="004F53FA" w:rsidRPr="00CD157D" w14:paraId="3A7F2668" w14:textId="77777777" w:rsidTr="00883E56">
        <w:trPr>
          <w:cantSplit/>
          <w:trHeight w:val="340"/>
        </w:trPr>
        <w:tc>
          <w:tcPr>
            <w:tcW w:w="4297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D8C6B95" w:rsidR="004F53FA" w:rsidRPr="00797C00" w:rsidRDefault="004F53FA" w:rsidP="007E155D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1B10" w:rsidRPr="00CD157D" w14:paraId="6051343B" w14:textId="77777777" w:rsidTr="00883E56">
        <w:trPr>
          <w:cantSplit/>
          <w:trHeight w:val="340"/>
        </w:trPr>
        <w:tc>
          <w:tcPr>
            <w:tcW w:w="4297" w:type="dxa"/>
            <w:vMerge/>
            <w:tcBorders>
              <w:bottom w:val="single" w:sz="4" w:space="0" w:color="auto"/>
            </w:tcBorders>
          </w:tcPr>
          <w:p w14:paraId="3AF12FFC" w14:textId="77777777" w:rsidR="002E1B10" w:rsidRPr="00797C00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CAA5F8" w14:textId="48CA73DD" w:rsidR="002E1B10" w:rsidRPr="00797C00" w:rsidRDefault="003928FB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6C0998">
              <w:rPr>
                <w:color w:val="000000" w:themeColor="text1"/>
                <w:sz w:val="30"/>
                <w:szCs w:val="30"/>
              </w:rPr>
              <w:t>0</w:t>
            </w:r>
            <w:r w:rsidR="002E1B10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2E1B10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6C0998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2E1B10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6C099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2E1B10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2E1B10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1162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099C" w14:textId="00B17A73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1162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AD3A2CD" w14:textId="3B94DC16" w:rsidR="002E1B10" w:rsidRPr="00797C00" w:rsidRDefault="003928FB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6C0998">
              <w:rPr>
                <w:color w:val="000000" w:themeColor="text1"/>
                <w:sz w:val="30"/>
                <w:szCs w:val="30"/>
              </w:rPr>
              <w:t>0</w:t>
            </w:r>
            <w:r w:rsidR="002E1B10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2E1B10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6C0998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2E1B10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6C099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2E1B10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2E1B10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1162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795A" w14:textId="775E0A17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116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E1B10" w:rsidRPr="00CD157D" w14:paraId="051A48AB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และลูกหนี้หมุนเวียนอื่น (หมายเหตุ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2E1B10" w:rsidRPr="00817161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2E1B10" w:rsidRPr="00797C00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2E1B10" w:rsidRPr="00D9397A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2E1B10" w:rsidRPr="00797C00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B10" w:rsidRPr="00907C28" w14:paraId="3EC040D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2736E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7F31C5A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9376EB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846077D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9A1262" w14:textId="77777777" w:rsidR="002E1B10" w:rsidRPr="00486BF6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2E1B10" w:rsidRPr="00907C28" w14:paraId="259ADECA" w14:textId="77777777" w:rsidTr="00166E13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4996C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9FEC736" w14:textId="3D124B99" w:rsidR="002E1B10" w:rsidRPr="00717661" w:rsidRDefault="00BF4C99" w:rsidP="002E1B10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2D2993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5A0C6C5" w14:textId="682C2DB7" w:rsidR="002E1B10" w:rsidRPr="00717661" w:rsidRDefault="00BF4C99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2,733,141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F6294A" w14:textId="45E49834" w:rsidR="002E1B10" w:rsidRPr="00486BF6" w:rsidRDefault="00166E13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070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424</w:t>
            </w:r>
          </w:p>
        </w:tc>
      </w:tr>
      <w:tr w:rsidR="00166E13" w:rsidRPr="00CD157D" w14:paraId="325041CC" w14:textId="77777777" w:rsidTr="00166E13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E7BFF" w14:textId="38B36F8C" w:rsidR="00166E13" w:rsidRPr="00D415F3" w:rsidRDefault="00166E13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877BCC6" w14:textId="7305F2A3" w:rsidR="00166E13" w:rsidRPr="00717661" w:rsidRDefault="003928FB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3928FB">
              <w:rPr>
                <w:rFonts w:hint="cs"/>
                <w:sz w:val="30"/>
                <w:szCs w:val="30"/>
              </w:rPr>
              <w:t>4</w:t>
            </w:r>
            <w:r w:rsidR="00BF4C99">
              <w:rPr>
                <w:sz w:val="30"/>
                <w:szCs w:val="30"/>
              </w:rPr>
              <w:t>,22</w:t>
            </w:r>
            <w:r w:rsidRPr="003928FB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9201A6" w14:textId="173BFB55" w:rsidR="00166E13" w:rsidRPr="00717661" w:rsidRDefault="00166E13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5,62</w:t>
            </w:r>
            <w:r w:rsidR="00A1094C">
              <w:rPr>
                <w:sz w:val="30"/>
                <w:szCs w:val="30"/>
              </w:rPr>
              <w:t>0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05611C1" w14:textId="7AE625F0" w:rsidR="00166E13" w:rsidRPr="00717661" w:rsidRDefault="00BF4C99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4,223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F3C16D" w14:textId="7413B159" w:rsidR="00166E13" w:rsidRDefault="00166E13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1,341</w:t>
            </w:r>
          </w:p>
        </w:tc>
      </w:tr>
      <w:tr w:rsidR="002E1B10" w:rsidRPr="00CD157D" w14:paraId="47840A00" w14:textId="77777777" w:rsidTr="00166E13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61BC3B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D7EFCE6" w14:textId="3D8C6322" w:rsidR="002E1B10" w:rsidRPr="00717661" w:rsidRDefault="00BF4C99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12,840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B8D8BF" w14:textId="594C92DF" w:rsidR="002E1B10" w:rsidRPr="00717661" w:rsidRDefault="003928FB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3928FB">
              <w:rPr>
                <w:rFonts w:hint="cs"/>
                <w:sz w:val="30"/>
                <w:szCs w:val="30"/>
              </w:rPr>
              <w:t>1</w:t>
            </w:r>
            <w:r w:rsidR="00166E13">
              <w:rPr>
                <w:sz w:val="30"/>
                <w:szCs w:val="30"/>
              </w:rPr>
              <w:t>3</w:t>
            </w:r>
            <w:r w:rsidR="002E1B10" w:rsidRPr="00717661">
              <w:rPr>
                <w:rFonts w:hint="cs"/>
                <w:sz w:val="30"/>
                <w:szCs w:val="30"/>
                <w:cs/>
              </w:rPr>
              <w:t>,</w:t>
            </w:r>
            <w:r w:rsidR="00166E13">
              <w:rPr>
                <w:sz w:val="30"/>
                <w:szCs w:val="30"/>
              </w:rPr>
              <w:t>107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600562" w14:textId="6A4A5B80" w:rsidR="002E1B10" w:rsidRPr="00717661" w:rsidRDefault="00BF4C99" w:rsidP="00682E32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BB4CF4" w14:textId="4A0FD869" w:rsidR="002E1B10" w:rsidRPr="00486BF6" w:rsidRDefault="00166E13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75</w:t>
            </w:r>
          </w:p>
        </w:tc>
      </w:tr>
      <w:tr w:rsidR="002E1B10" w:rsidRPr="00CD157D" w14:paraId="55F84B8E" w14:textId="77777777" w:rsidTr="00BC22AB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08847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0F8E34E" w14:textId="5056FBF5" w:rsidR="002E1B10" w:rsidRPr="00717661" w:rsidRDefault="00BF4C99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17,06</w:t>
            </w:r>
            <w:r w:rsidR="003928FB" w:rsidRPr="003928FB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352D89" w14:textId="6FD6C681" w:rsidR="002E1B10" w:rsidRPr="00717661" w:rsidRDefault="003928FB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3928FB">
              <w:rPr>
                <w:sz w:val="30"/>
                <w:szCs w:val="30"/>
              </w:rPr>
              <w:t>1</w:t>
            </w:r>
            <w:r w:rsidR="00166E13">
              <w:rPr>
                <w:sz w:val="30"/>
                <w:szCs w:val="30"/>
              </w:rPr>
              <w:t>8</w:t>
            </w:r>
            <w:r w:rsidR="00817161" w:rsidRPr="00717661">
              <w:rPr>
                <w:sz w:val="30"/>
                <w:szCs w:val="30"/>
              </w:rPr>
              <w:t>,</w:t>
            </w:r>
            <w:r w:rsidR="00166E13">
              <w:rPr>
                <w:sz w:val="30"/>
                <w:szCs w:val="30"/>
              </w:rPr>
              <w:t>72</w:t>
            </w:r>
            <w:r w:rsidR="00A1094C">
              <w:rPr>
                <w:sz w:val="30"/>
                <w:szCs w:val="30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E20A088" w14:textId="1D742BAE" w:rsidR="002E1B10" w:rsidRPr="00717661" w:rsidRDefault="00BF4C99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2,737,364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BB7159" w14:textId="168114CA" w:rsidR="002E1B10" w:rsidRPr="00486BF6" w:rsidRDefault="00166E13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071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840</w:t>
            </w:r>
          </w:p>
        </w:tc>
      </w:tr>
      <w:tr w:rsidR="00BC22AB" w:rsidRPr="00CD157D" w14:paraId="66D7EE54" w14:textId="77777777" w:rsidTr="00BC22AB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16DF7" w14:textId="239CB425" w:rsidR="00BC22AB" w:rsidRPr="00D415F3" w:rsidRDefault="00BC22AB" w:rsidP="00BC22AB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37478E5" w14:textId="77777777" w:rsidR="00BC22AB" w:rsidRPr="00717661" w:rsidRDefault="00BC22AB" w:rsidP="00BC22AB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64EACB4" w14:textId="77777777" w:rsidR="00BC22AB" w:rsidRPr="00717661" w:rsidRDefault="00BC22AB" w:rsidP="00BC22AB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344421E" w14:textId="77777777" w:rsidR="00BC22AB" w:rsidRPr="00717661" w:rsidRDefault="00BC22AB" w:rsidP="00BC22AB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CA952BC" w14:textId="77777777" w:rsidR="00BC22AB" w:rsidRDefault="00BC22AB" w:rsidP="00BC22AB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F73900" w:rsidRPr="00CD157D" w14:paraId="4622B3CD" w14:textId="77777777" w:rsidTr="00F7390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F0C46" w14:textId="7811AC82" w:rsidR="00F73900" w:rsidRPr="00D415F3" w:rsidRDefault="00F73900" w:rsidP="00F7390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E6814A" w14:textId="0CBC7460" w:rsidR="00F73900" w:rsidRPr="00717661" w:rsidRDefault="00BF4C99" w:rsidP="00F73900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FAE5FF" w14:textId="10E785F5" w:rsidR="00F73900" w:rsidRPr="00717661" w:rsidRDefault="00F73900" w:rsidP="00F7390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16,026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8565A0E" w14:textId="290C66A2" w:rsidR="00F73900" w:rsidRPr="00717661" w:rsidRDefault="00BF4C99" w:rsidP="00F73900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3C98C92" w14:textId="199F04CF" w:rsidR="00F73900" w:rsidRDefault="00F73900" w:rsidP="00F7390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16,026</w:t>
            </w:r>
          </w:p>
        </w:tc>
      </w:tr>
      <w:tr w:rsidR="00F73900" w:rsidRPr="00CD157D" w14:paraId="63F94FD6" w14:textId="77777777" w:rsidTr="00F7390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8957E" w14:textId="0C149742" w:rsidR="00F73900" w:rsidRPr="00D415F3" w:rsidRDefault="00F73900" w:rsidP="00F7390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รวมลูกหนี้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6BCA55" w14:textId="34C94943" w:rsidR="00F73900" w:rsidRPr="00717661" w:rsidRDefault="00BF4C99" w:rsidP="00F73900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B3DE444" w14:textId="3E7B5436" w:rsidR="00F73900" w:rsidRPr="00717661" w:rsidRDefault="00F73900" w:rsidP="00F7390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16,026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06ABFD3" w14:textId="5BCA1FC7" w:rsidR="00F73900" w:rsidRPr="00717661" w:rsidRDefault="00BF4C99" w:rsidP="00F73900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4DC132" w14:textId="640AB1A0" w:rsidR="00F73900" w:rsidRDefault="00F73900" w:rsidP="00F7390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16,026</w:t>
            </w:r>
          </w:p>
        </w:tc>
      </w:tr>
      <w:tr w:rsidR="002E1B10" w:rsidRPr="00CD157D" w14:paraId="3297221B" w14:textId="77777777" w:rsidTr="00F7390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779E7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F8C5B4C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6975E48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08CAAC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453EC25" w14:textId="77777777" w:rsidR="002E1B10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2E1B10" w:rsidRPr="00CD157D" w14:paraId="5BEC09F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43767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BCE6334" w14:textId="743207B5" w:rsidR="002E1B10" w:rsidRPr="00717661" w:rsidRDefault="00BF4C99" w:rsidP="002E1B10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7C0943C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203B38B" w14:textId="74C79577" w:rsidR="002E1B10" w:rsidRPr="00717661" w:rsidRDefault="00BF4C99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47,744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30B84A2" w14:textId="0C52058E" w:rsidR="002E1B10" w:rsidRPr="00486BF6" w:rsidRDefault="00817161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</w:t>
            </w:r>
            <w:r w:rsidR="002E1B10">
              <w:rPr>
                <w:sz w:val="30"/>
                <w:szCs w:val="30"/>
              </w:rPr>
              <w:t>,</w:t>
            </w:r>
            <w:r w:rsidR="00A1094C">
              <w:rPr>
                <w:sz w:val="30"/>
                <w:szCs w:val="30"/>
              </w:rPr>
              <w:t>767</w:t>
            </w:r>
          </w:p>
        </w:tc>
      </w:tr>
      <w:tr w:rsidR="002E1B10" w:rsidRPr="00CD157D" w14:paraId="020E8786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478E78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931527C" w14:textId="32304309" w:rsidR="002E1B10" w:rsidRPr="00717661" w:rsidRDefault="00BF4C99" w:rsidP="00737D89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17,06</w:t>
            </w:r>
            <w:r w:rsidR="00737D89">
              <w:rPr>
                <w:sz w:val="30"/>
                <w:szCs w:val="30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361E11" w14:textId="642B0C81" w:rsidR="002E1B10" w:rsidRPr="00717661" w:rsidRDefault="00A1094C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34</w:t>
            </w:r>
            <w:r w:rsidR="00817161" w:rsidRPr="0071766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753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2C1C6F" w14:textId="28384D6A" w:rsidR="002E1B10" w:rsidRPr="00717661" w:rsidRDefault="00BF4C99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2,785,108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64BB93F" w14:textId="62636FB1" w:rsidR="002E1B10" w:rsidRPr="00486BF6" w:rsidRDefault="00A1094C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</w:t>
            </w:r>
            <w:r w:rsidR="002E1B1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177</w:t>
            </w:r>
            <w:r w:rsidR="002E1B10">
              <w:rPr>
                <w:sz w:val="30"/>
                <w:szCs w:val="30"/>
              </w:rPr>
              <w:t>,</w:t>
            </w:r>
            <w:r w:rsidR="00930BFB">
              <w:rPr>
                <w:sz w:val="30"/>
                <w:szCs w:val="30"/>
              </w:rPr>
              <w:t>6</w:t>
            </w:r>
            <w:r>
              <w:rPr>
                <w:sz w:val="30"/>
                <w:szCs w:val="30"/>
              </w:rPr>
              <w:t>33</w:t>
            </w:r>
          </w:p>
        </w:tc>
      </w:tr>
      <w:tr w:rsidR="002E1B10" w:rsidRPr="00CD157D" w14:paraId="32B6E6DB" w14:textId="77777777" w:rsidTr="00883E56">
        <w:trPr>
          <w:cantSplit/>
          <w:trHeight w:val="374"/>
        </w:trPr>
        <w:tc>
          <w:tcPr>
            <w:tcW w:w="4297" w:type="dxa"/>
            <w:tcBorders>
              <w:bottom w:val="nil"/>
            </w:tcBorders>
            <w:vAlign w:val="center"/>
          </w:tcPr>
          <w:p w14:paraId="0271C6CC" w14:textId="77777777" w:rsidR="002E1B10" w:rsidRPr="00D415F3" w:rsidRDefault="002E1B10" w:rsidP="002E1B10">
            <w:pPr>
              <w:ind w:right="-432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351" w:type="dxa"/>
            <w:tcBorders>
              <w:bottom w:val="nil"/>
              <w:right w:val="dashed" w:sz="4" w:space="0" w:color="auto"/>
            </w:tcBorders>
            <w:vAlign w:val="bottom"/>
          </w:tcPr>
          <w:p w14:paraId="61E42C8B" w14:textId="77777777" w:rsidR="002E1B10" w:rsidRPr="00717661" w:rsidRDefault="002E1B10" w:rsidP="002E1B10">
            <w:pPr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nil"/>
            </w:tcBorders>
            <w:vAlign w:val="bottom"/>
          </w:tcPr>
          <w:p w14:paraId="098DB653" w14:textId="77777777" w:rsidR="002E1B10" w:rsidRPr="00717661" w:rsidRDefault="002E1B10" w:rsidP="002E1B10">
            <w:pPr>
              <w:tabs>
                <w:tab w:val="decimal" w:pos="984"/>
                <w:tab w:val="decimal" w:pos="1062"/>
              </w:tabs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  <w:right w:val="dashed" w:sz="4" w:space="0" w:color="auto"/>
            </w:tcBorders>
            <w:vAlign w:val="bottom"/>
          </w:tcPr>
          <w:p w14:paraId="1C983438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left w:val="nil"/>
              <w:bottom w:val="nil"/>
            </w:tcBorders>
            <w:vAlign w:val="bottom"/>
          </w:tcPr>
          <w:p w14:paraId="16180650" w14:textId="77777777" w:rsidR="002E1B10" w:rsidRPr="00780EF1" w:rsidRDefault="002E1B10" w:rsidP="002E1B10">
            <w:pPr>
              <w:ind w:left="-108" w:right="228"/>
              <w:jc w:val="right"/>
              <w:rPr>
                <w:color w:val="FF0000"/>
                <w:sz w:val="30"/>
                <w:szCs w:val="30"/>
              </w:rPr>
            </w:pPr>
          </w:p>
        </w:tc>
      </w:tr>
      <w:tr w:rsidR="002E1B10" w:rsidRPr="00CD157D" w14:paraId="283034DF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DC33773" w14:textId="68CC7F96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FD70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 w:rsidR="00FD70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5331317" w14:textId="12FEAF81" w:rsidR="002E1B10" w:rsidRPr="00717661" w:rsidRDefault="00BF4C99" w:rsidP="002E1B10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3702ACE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26E553" w14:textId="61C46C0D" w:rsidR="002E1B10" w:rsidRPr="00717661" w:rsidRDefault="00BF4C99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2,465,029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385560" w14:textId="0B24BC8D" w:rsidR="002E1B10" w:rsidRPr="00780EF1" w:rsidRDefault="00930BFB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E1B10" w:rsidRPr="00780EF1">
              <w:rPr>
                <w:sz w:val="30"/>
                <w:szCs w:val="30"/>
              </w:rPr>
              <w:t>,</w:t>
            </w:r>
            <w:r w:rsidR="00C573FF">
              <w:rPr>
                <w:sz w:val="30"/>
                <w:szCs w:val="30"/>
              </w:rPr>
              <w:t>478</w:t>
            </w:r>
            <w:r w:rsidR="002E1B10" w:rsidRPr="00780EF1">
              <w:rPr>
                <w:sz w:val="30"/>
                <w:szCs w:val="30"/>
              </w:rPr>
              <w:t>,</w:t>
            </w:r>
            <w:r w:rsidR="00C573FF">
              <w:rPr>
                <w:sz w:val="30"/>
                <w:szCs w:val="30"/>
              </w:rPr>
              <w:t>142</w:t>
            </w:r>
          </w:p>
        </w:tc>
      </w:tr>
      <w:tr w:rsidR="00C41917" w:rsidRPr="00CD157D" w14:paraId="45355FC4" w14:textId="77777777" w:rsidTr="002A398F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31E8CB97" w14:textId="6422B55F" w:rsidR="00C41917" w:rsidRDefault="00FD70DE" w:rsidP="00C41917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41917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ขายยานพาหนะ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D72D42" w14:textId="77777777" w:rsidR="00C41917" w:rsidRPr="00717661" w:rsidRDefault="00C41917" w:rsidP="00C419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3BF008CE" w14:textId="77777777" w:rsidR="00C41917" w:rsidRPr="00717661" w:rsidRDefault="00C41917" w:rsidP="00C419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28E99C9" w14:textId="77777777" w:rsidR="00C41917" w:rsidRPr="00717661" w:rsidRDefault="00C41917" w:rsidP="00C41917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33AE6A6B" w14:textId="77777777" w:rsidR="00C41917" w:rsidRPr="00717661" w:rsidRDefault="00C41917" w:rsidP="00C41917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993A1C" w:rsidRPr="00CD157D" w14:paraId="41B4701A" w14:textId="77777777" w:rsidTr="00FD70DE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BA7CB54" w14:textId="73097CE8" w:rsidR="00993A1C" w:rsidRDefault="00993A1C" w:rsidP="00993A1C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F302949" w14:textId="477208DC" w:rsidR="00993A1C" w:rsidRPr="00717661" w:rsidRDefault="00BF4C99" w:rsidP="008A7473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5ACB234" w14:textId="0A92A192" w:rsidR="00993A1C" w:rsidRPr="00717661" w:rsidRDefault="003928FB" w:rsidP="00993A1C">
            <w:pPr>
              <w:ind w:right="139"/>
              <w:jc w:val="right"/>
              <w:rPr>
                <w:sz w:val="30"/>
                <w:szCs w:val="30"/>
              </w:rPr>
            </w:pPr>
            <w:r w:rsidRPr="003928FB">
              <w:rPr>
                <w:rFonts w:hint="cs"/>
                <w:sz w:val="30"/>
                <w:szCs w:val="30"/>
              </w:rPr>
              <w:t>1</w:t>
            </w:r>
            <w:r w:rsidR="00993A1C" w:rsidRPr="00780EF1">
              <w:rPr>
                <w:sz w:val="30"/>
                <w:szCs w:val="30"/>
              </w:rPr>
              <w:t>,</w:t>
            </w:r>
            <w:r w:rsidRPr="003928FB">
              <w:rPr>
                <w:rFonts w:hint="cs"/>
                <w:sz w:val="30"/>
                <w:szCs w:val="30"/>
              </w:rPr>
              <w:t>271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D3D692E" w14:textId="7CCACD77" w:rsidR="00993A1C" w:rsidRPr="00717661" w:rsidRDefault="00BF4C99" w:rsidP="008A7473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7F8DFF5" w14:textId="4394DE6C" w:rsidR="00993A1C" w:rsidRPr="00717661" w:rsidRDefault="003928FB" w:rsidP="00993A1C">
            <w:pPr>
              <w:ind w:right="139"/>
              <w:jc w:val="right"/>
              <w:rPr>
                <w:sz w:val="30"/>
                <w:szCs w:val="30"/>
              </w:rPr>
            </w:pPr>
            <w:r w:rsidRPr="003928FB">
              <w:rPr>
                <w:rFonts w:hint="cs"/>
                <w:sz w:val="30"/>
                <w:szCs w:val="30"/>
              </w:rPr>
              <w:t>1</w:t>
            </w:r>
            <w:r w:rsidR="00993A1C" w:rsidRPr="00780EF1">
              <w:rPr>
                <w:sz w:val="30"/>
                <w:szCs w:val="30"/>
              </w:rPr>
              <w:t>,</w:t>
            </w:r>
            <w:r w:rsidRPr="003928FB">
              <w:rPr>
                <w:rFonts w:hint="cs"/>
                <w:sz w:val="30"/>
                <w:szCs w:val="30"/>
              </w:rPr>
              <w:t>271</w:t>
            </w:r>
          </w:p>
        </w:tc>
      </w:tr>
      <w:tr w:rsidR="00993A1C" w:rsidRPr="00CD157D" w14:paraId="040DC84E" w14:textId="77777777" w:rsidTr="00FD70DE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D453C54" w14:textId="20F2C467" w:rsidR="00993A1C" w:rsidRDefault="00993A1C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ขายเครื่องหมายการค้า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283B9B" w14:textId="77777777" w:rsidR="00993A1C" w:rsidRPr="00717661" w:rsidRDefault="00993A1C" w:rsidP="00993A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6838207" w14:textId="77777777" w:rsidR="00993A1C" w:rsidRPr="00717661" w:rsidRDefault="00993A1C" w:rsidP="00993A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E1FFC6B" w14:textId="77777777" w:rsidR="00993A1C" w:rsidRPr="00717661" w:rsidRDefault="00993A1C" w:rsidP="00993A1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C235F59" w14:textId="77777777" w:rsidR="00993A1C" w:rsidRPr="00717661" w:rsidRDefault="00993A1C" w:rsidP="00993A1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D27894" w:rsidRPr="00CD157D" w14:paraId="6D77D2F8" w14:textId="77777777" w:rsidTr="00605E2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1FCA0C30" w14:textId="750E0BFC" w:rsidR="00D27894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5425B97" w14:textId="5DEBC77A" w:rsidR="00D27894" w:rsidRPr="00717661" w:rsidRDefault="00D27894" w:rsidP="00D27894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DC074A3" w14:textId="67ECFC6E" w:rsidR="00D27894" w:rsidRPr="00717661" w:rsidRDefault="00D27894" w:rsidP="00D27894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B4787AD" w14:textId="27E58129" w:rsidR="00D27894" w:rsidRPr="00717661" w:rsidRDefault="00D27894" w:rsidP="00D27894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22CD86E" w14:textId="6BAA6078" w:rsidR="00D27894" w:rsidRPr="00717661" w:rsidRDefault="003928FB" w:rsidP="00D27894">
            <w:pPr>
              <w:ind w:right="139"/>
              <w:jc w:val="right"/>
              <w:rPr>
                <w:sz w:val="30"/>
                <w:szCs w:val="30"/>
              </w:rPr>
            </w:pPr>
            <w:r w:rsidRPr="003928FB">
              <w:rPr>
                <w:rFonts w:hint="cs"/>
                <w:sz w:val="30"/>
                <w:szCs w:val="30"/>
              </w:rPr>
              <w:t>13</w:t>
            </w:r>
            <w:r w:rsidR="00D27894" w:rsidRPr="00780EF1">
              <w:rPr>
                <w:sz w:val="30"/>
                <w:szCs w:val="30"/>
              </w:rPr>
              <w:t>,</w:t>
            </w:r>
            <w:r w:rsidRPr="003928FB">
              <w:rPr>
                <w:rFonts w:hint="cs"/>
                <w:sz w:val="30"/>
                <w:szCs w:val="30"/>
              </w:rPr>
              <w:t>440</w:t>
            </w:r>
          </w:p>
        </w:tc>
      </w:tr>
      <w:tr w:rsidR="00605E26" w:rsidRPr="00CD157D" w14:paraId="5F79544E" w14:textId="77777777" w:rsidTr="00605E2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613A2134" w14:textId="194CDF35" w:rsidR="00605E26" w:rsidRPr="00D415F3" w:rsidRDefault="00605E26" w:rsidP="00605E2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. สินทรัพย์สิทธิการใช้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E18A0E9" w14:textId="77777777" w:rsidR="00605E26" w:rsidRPr="00605E26" w:rsidRDefault="00605E26" w:rsidP="00605E26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</w:tcPr>
          <w:p w14:paraId="61E1B607" w14:textId="77777777" w:rsidR="00605E26" w:rsidRPr="00605E26" w:rsidRDefault="00605E26" w:rsidP="00605E26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B110AE7" w14:textId="77777777" w:rsidR="00605E26" w:rsidRPr="00605E26" w:rsidRDefault="00605E26" w:rsidP="00605E26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7DC0A06" w14:textId="77777777" w:rsidR="00605E26" w:rsidRPr="00605E26" w:rsidRDefault="00605E26" w:rsidP="00605E26">
            <w:pPr>
              <w:tabs>
                <w:tab w:val="left" w:pos="360"/>
              </w:tabs>
              <w:ind w:right="13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5E26" w:rsidRPr="00CD157D" w14:paraId="35809929" w14:textId="77777777" w:rsidTr="00605E2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0F4385C0" w14:textId="5CFAAD04" w:rsidR="00605E26" w:rsidRPr="00D415F3" w:rsidRDefault="00605E26" w:rsidP="00605E2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2C6EC428" w14:textId="17CC47CD" w:rsidR="00605E26" w:rsidRPr="00843BDE" w:rsidRDefault="00605E26" w:rsidP="00843BDE">
            <w:pPr>
              <w:ind w:right="139"/>
              <w:jc w:val="right"/>
              <w:rPr>
                <w:sz w:val="30"/>
                <w:szCs w:val="30"/>
              </w:rPr>
            </w:pPr>
            <w:r w:rsidRPr="00843BDE">
              <w:rPr>
                <w:sz w:val="30"/>
                <w:szCs w:val="30"/>
              </w:rPr>
              <w:t>243,000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30680F38" w14:textId="12EB32AE" w:rsidR="00605E26" w:rsidRPr="00605E26" w:rsidRDefault="00605E26" w:rsidP="00A15EAB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5E26">
              <w:rPr>
                <w:rFonts w:ascii="Angsana New" w:hAnsi="Angsana New"/>
                <w:sz w:val="30"/>
                <w:szCs w:val="30"/>
              </w:rPr>
              <w:t>275,094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1CA545" w14:textId="64040152" w:rsidR="00605E26" w:rsidRPr="00605E26" w:rsidRDefault="00605E26" w:rsidP="008D1237">
            <w:pPr>
              <w:ind w:right="13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5E26">
              <w:rPr>
                <w:rFonts w:ascii="Angsana New" w:hAnsi="Angsana New"/>
                <w:sz w:val="30"/>
                <w:szCs w:val="30"/>
              </w:rPr>
              <w:t>92,825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</w:tcPr>
          <w:p w14:paraId="1CFD1E50" w14:textId="08B384E7" w:rsidR="00605E26" w:rsidRPr="00605E26" w:rsidRDefault="00605E26" w:rsidP="00605E26">
            <w:pPr>
              <w:ind w:right="13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5E26">
              <w:rPr>
                <w:rFonts w:ascii="Angsana New" w:hAnsi="Angsana New"/>
                <w:sz w:val="30"/>
                <w:szCs w:val="30"/>
              </w:rPr>
              <w:t>105,085</w:t>
            </w:r>
          </w:p>
        </w:tc>
      </w:tr>
      <w:tr w:rsidR="00D27894" w:rsidRPr="00CD157D" w14:paraId="6F124F39" w14:textId="77777777" w:rsidTr="00D27894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51630DFF" w14:textId="010A0218" w:rsidR="00D27894" w:rsidRPr="00D415F3" w:rsidRDefault="00605E26" w:rsidP="00D2789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27894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D27894">
              <w:rPr>
                <w:rFonts w:ascii="Angsana New" w:hAnsi="Angsana New" w:hint="cs"/>
                <w:sz w:val="30"/>
                <w:szCs w:val="30"/>
                <w:cs/>
              </w:rPr>
              <w:t>ละครกำลังผลิต/ลิขสิทธิ์ภาพยนตร์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01CCD85" w14:textId="77777777" w:rsidR="00D27894" w:rsidRPr="00D27894" w:rsidRDefault="00D27894" w:rsidP="00D27894">
            <w:pPr>
              <w:tabs>
                <w:tab w:val="left" w:pos="360"/>
              </w:tabs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C055802" w14:textId="77777777" w:rsidR="00D27894" w:rsidRP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40E25C3" w14:textId="77777777" w:rsidR="00D27894" w:rsidRP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DCB65EF" w14:textId="77777777" w:rsidR="00D27894" w:rsidRPr="00D27894" w:rsidRDefault="00D27894" w:rsidP="00D27894">
            <w:pPr>
              <w:tabs>
                <w:tab w:val="left" w:pos="360"/>
              </w:tabs>
              <w:ind w:right="13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7894" w:rsidRPr="00CD157D" w14:paraId="36F58235" w14:textId="77777777" w:rsidTr="00D27894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2C762FE6" w14:textId="5A454B06" w:rsidR="00D27894" w:rsidRPr="00D415F3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D185D80" w14:textId="276E7DB3" w:rsidR="00D27894" w:rsidRPr="00D27894" w:rsidRDefault="00D27894" w:rsidP="00D27894">
            <w:pPr>
              <w:tabs>
                <w:tab w:val="left" w:pos="360"/>
              </w:tabs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27894">
              <w:rPr>
                <w:rFonts w:ascii="Angsana New" w:hAnsi="Angsana New"/>
                <w:sz w:val="30"/>
                <w:szCs w:val="30"/>
              </w:rPr>
              <w:t>,800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3AC7D443" w14:textId="242ADCA9" w:rsidR="00D27894" w:rsidRP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8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F26E33C" w14:textId="1B60077A" w:rsidR="00D27894" w:rsidRP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8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31E846EB" w14:textId="248F6990" w:rsidR="00D27894" w:rsidRP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8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27894" w:rsidRPr="00CD157D" w14:paraId="33E48325" w14:textId="77777777" w:rsidTr="00D27894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0BA7F498" w14:textId="55B5A1ED" w:rsidR="00D27894" w:rsidRPr="00D415F3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55F2B22" w14:textId="7992B687" w:rsidR="00D27894" w:rsidRPr="00D27894" w:rsidRDefault="00D27894" w:rsidP="00D27894">
            <w:pPr>
              <w:tabs>
                <w:tab w:val="left" w:pos="360"/>
              </w:tabs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35,000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F068EDE" w14:textId="621CF8E3" w:rsidR="00D27894" w:rsidRP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8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9A3BA7B" w14:textId="68DAA71A" w:rsidR="00D27894" w:rsidRP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8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935E6D0" w14:textId="2CD1794E" w:rsidR="00D27894" w:rsidRP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8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27894" w:rsidRPr="00CD157D" w14:paraId="7FD9D954" w14:textId="77777777" w:rsidTr="00D27894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06CB7F23" w14:textId="6DEE0C66" w:rsidR="00D27894" w:rsidRDefault="00D27894" w:rsidP="00D2789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ละครกำลังผลิต/ลิขสิทธิ์ภาพยนตร์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7D91830" w14:textId="264CEF7C" w:rsidR="00D27894" w:rsidRDefault="00D27894" w:rsidP="00D27894">
            <w:pPr>
              <w:tabs>
                <w:tab w:val="left" w:pos="360"/>
              </w:tabs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36,800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E81C54C" w14:textId="27498602" w:rsid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sz w:val="30"/>
                <w:szCs w:val="30"/>
              </w:rPr>
            </w:pPr>
            <w:r w:rsidRPr="00D278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37AE8FA" w14:textId="4AA6D457" w:rsid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sz w:val="30"/>
                <w:szCs w:val="30"/>
              </w:rPr>
            </w:pPr>
            <w:r w:rsidRPr="00D278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D4875BF" w14:textId="7B275D74" w:rsidR="00D27894" w:rsidRP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8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27894" w:rsidRPr="00CD157D" w14:paraId="6CCB5E34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10D84CF" w14:textId="2BBEF843" w:rsidR="00D27894" w:rsidRDefault="00605E26" w:rsidP="00D2789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27894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D27894">
              <w:rPr>
                <w:rFonts w:ascii="Angsana New" w:hAnsi="Angsana New" w:hint="cs"/>
                <w:sz w:val="30"/>
                <w:szCs w:val="30"/>
                <w:cs/>
              </w:rPr>
              <w:t>เงินมัดจำอสังหาริมทรัพย์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EACBB22" w14:textId="77777777" w:rsidR="00D27894" w:rsidRPr="00817161" w:rsidRDefault="00D27894" w:rsidP="00D27894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3940190" w14:textId="77777777" w:rsidR="00D27894" w:rsidRPr="00095FBD" w:rsidRDefault="00D27894" w:rsidP="00D27894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0CBA38" w14:textId="77777777" w:rsidR="00D27894" w:rsidRPr="00817161" w:rsidRDefault="00D27894" w:rsidP="00D27894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50C612" w14:textId="77777777" w:rsidR="00D27894" w:rsidRPr="00937F85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D27894" w:rsidRPr="00717661" w14:paraId="46502040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50E9DD89" w14:textId="77777777" w:rsidR="00D27894" w:rsidRPr="00EF17BF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6E4B94C" w14:textId="42C6EA36" w:rsidR="00D27894" w:rsidRPr="00717661" w:rsidRDefault="00D27894" w:rsidP="00D27894">
            <w:pPr>
              <w:ind w:left="-108" w:right="-10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A55AFE" w14:textId="77777777" w:rsidR="00D27894" w:rsidRPr="00717661" w:rsidRDefault="00D27894" w:rsidP="00D27894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A0BFEF" w14:textId="5140BB4C" w:rsidR="00D27894" w:rsidRPr="00717661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EFD878" w14:textId="77777777" w:rsidR="00D27894" w:rsidRPr="00717661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4,250</w:t>
            </w:r>
          </w:p>
        </w:tc>
      </w:tr>
      <w:tr w:rsidR="00D27894" w:rsidRPr="00CD157D" w14:paraId="0041713C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AF21AFC" w14:textId="08FB7DAC" w:rsidR="00D27894" w:rsidRPr="00797C00" w:rsidRDefault="00854455" w:rsidP="00D2789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D27894">
              <w:rPr>
                <w:rFonts w:ascii="Angsana New" w:hAnsi="Angsana New"/>
                <w:sz w:val="30"/>
                <w:szCs w:val="30"/>
              </w:rPr>
              <w:t>.</w:t>
            </w:r>
            <w:r w:rsidR="00D27894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501F6F7" w14:textId="77777777" w:rsidR="00D27894" w:rsidRPr="00817161" w:rsidRDefault="00D27894" w:rsidP="00D27894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77777777" w:rsidR="00D27894" w:rsidRPr="00095FBD" w:rsidRDefault="00D27894" w:rsidP="00D27894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77777777" w:rsidR="00D27894" w:rsidRPr="00817161" w:rsidRDefault="00D27894" w:rsidP="00D27894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77777777" w:rsidR="00D27894" w:rsidRPr="00937F85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D27894" w:rsidRPr="00CD157D" w14:paraId="31443627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9A1B428" w14:textId="77777777" w:rsidR="00D27894" w:rsidRPr="00EF17BF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89468F" w14:textId="2B4CF7B0" w:rsidR="00D27894" w:rsidRPr="00717661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32,822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5C64D6FB" w14:textId="0FB54951" w:rsidR="00D27894" w:rsidRPr="00717661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2</w:t>
            </w:r>
            <w:r w:rsidRPr="0071766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822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983EEA" w14:textId="1C7F2C4E" w:rsidR="00D27894" w:rsidRPr="00717661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12,059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B267C8" w14:textId="6BB26A55" w:rsidR="00D27894" w:rsidRPr="00486BF6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 w:rsidR="003928FB" w:rsidRPr="003928FB">
              <w:rPr>
                <w:rFonts w:hint="cs"/>
                <w:sz w:val="30"/>
                <w:szCs w:val="30"/>
              </w:rPr>
              <w:t>2</w:t>
            </w:r>
            <w:r w:rsidRPr="00486BF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059</w:t>
            </w:r>
          </w:p>
        </w:tc>
      </w:tr>
    </w:tbl>
    <w:p w14:paraId="1DC39489" w14:textId="77777777" w:rsidR="00310A67" w:rsidRDefault="00310A67"/>
    <w:p w14:paraId="1724DE60" w14:textId="77777777" w:rsidR="00310A67" w:rsidRDefault="00310A67"/>
    <w:p w14:paraId="01973D25" w14:textId="77777777" w:rsidR="00310A67" w:rsidRDefault="00310A67"/>
    <w:p w14:paraId="0F230730" w14:textId="77777777" w:rsidR="00310A67" w:rsidRDefault="00310A67"/>
    <w:p w14:paraId="470EB91D" w14:textId="2C2D1398" w:rsidR="00310A67" w:rsidRDefault="00310A67" w:rsidP="00310A67">
      <w:pPr>
        <w:spacing w:line="192" w:lineRule="auto"/>
        <w:ind w:left="7371" w:right="44"/>
        <w:jc w:val="right"/>
      </w:pPr>
      <w:r w:rsidRPr="00DE242A">
        <w:rPr>
          <w:rFonts w:ascii="Angsana New" w:hAnsi="Angsana New" w:cs="Angsana New"/>
          <w:sz w:val="30"/>
          <w:szCs w:val="30"/>
          <w:cs/>
        </w:rPr>
        <w:lastRenderedPageBreak/>
        <w:t xml:space="preserve">หน่วย </w:t>
      </w:r>
      <w:r w:rsidRPr="00DE242A">
        <w:rPr>
          <w:rFonts w:ascii="Angsana New" w:hAnsi="Angsana New" w:cs="Angsana New"/>
          <w:sz w:val="30"/>
          <w:szCs w:val="30"/>
        </w:rPr>
        <w:t xml:space="preserve">: </w:t>
      </w:r>
      <w:r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08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4"/>
        <w:gridCol w:w="1350"/>
        <w:gridCol w:w="1360"/>
        <w:gridCol w:w="1287"/>
        <w:gridCol w:w="1317"/>
      </w:tblGrid>
      <w:tr w:rsidR="00310A67" w:rsidRPr="00CD157D" w14:paraId="599BF864" w14:textId="77777777" w:rsidTr="009070D6">
        <w:trPr>
          <w:cantSplit/>
          <w:trHeight w:val="363"/>
        </w:trPr>
        <w:tc>
          <w:tcPr>
            <w:tcW w:w="4294" w:type="dxa"/>
            <w:vMerge w:val="restart"/>
            <w:tcBorders>
              <w:top w:val="single" w:sz="4" w:space="0" w:color="auto"/>
            </w:tcBorders>
            <w:vAlign w:val="center"/>
          </w:tcPr>
          <w:p w14:paraId="2241CBEA" w14:textId="25B68E83" w:rsidR="00310A67" w:rsidRDefault="00310A67" w:rsidP="00310A67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nil"/>
            </w:tcBorders>
          </w:tcPr>
          <w:p w14:paraId="01580F5E" w14:textId="4219C263" w:rsidR="00310A67" w:rsidRPr="00095FBD" w:rsidRDefault="00310A67" w:rsidP="00310A67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04B7388" w14:textId="7208DF05" w:rsidR="00310A67" w:rsidRPr="00310A67" w:rsidRDefault="00310A67" w:rsidP="00310A67">
            <w:pPr>
              <w:pStyle w:val="Heading4"/>
              <w:spacing w:line="380" w:lineRule="exact"/>
              <w:rPr>
                <w:rFonts w:ascii="Angsana New" w:eastAsia="Batang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10A67" w:rsidRPr="00CD157D" w14:paraId="5C3B5336" w14:textId="77777777" w:rsidTr="009070D6">
        <w:trPr>
          <w:cantSplit/>
          <w:trHeight w:val="161"/>
        </w:trPr>
        <w:tc>
          <w:tcPr>
            <w:tcW w:w="4294" w:type="dxa"/>
            <w:vMerge/>
            <w:tcBorders>
              <w:bottom w:val="nil"/>
            </w:tcBorders>
          </w:tcPr>
          <w:p w14:paraId="56C527C5" w14:textId="77777777" w:rsidR="00310A67" w:rsidRDefault="00310A67" w:rsidP="00310A67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4939BC9" w14:textId="16F09370" w:rsidR="00310A67" w:rsidRPr="00310A67" w:rsidRDefault="003928FB" w:rsidP="00310A67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928FB">
              <w:rPr>
                <w:rFonts w:ascii="Angsana New" w:hAnsi="Angsana New"/>
                <w:sz w:val="30"/>
                <w:szCs w:val="30"/>
              </w:rPr>
              <w:t>3</w:t>
            </w:r>
            <w:r w:rsidR="00310A67" w:rsidRPr="00310A6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310A67" w:rsidRPr="00310A67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310A67" w:rsidRPr="00310A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10A67" w:rsidRPr="00310A67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310A67" w:rsidRPr="00310A67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310A67" w:rsidRPr="00310A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DCC6B74" w14:textId="752A1958" w:rsidR="00310A67" w:rsidRPr="00095FBD" w:rsidRDefault="00310A67" w:rsidP="00310A67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642F729" w14:textId="20C6DD81" w:rsidR="00310A67" w:rsidRPr="00310A67" w:rsidRDefault="003928FB" w:rsidP="00310A67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928FB">
              <w:rPr>
                <w:rFonts w:ascii="Angsana New" w:hAnsi="Angsana New"/>
                <w:sz w:val="30"/>
                <w:szCs w:val="30"/>
              </w:rPr>
              <w:t>3</w:t>
            </w:r>
            <w:r w:rsidR="00310A67" w:rsidRPr="00310A6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310A67" w:rsidRPr="00310A67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310A67" w:rsidRPr="00310A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10A67" w:rsidRPr="00310A67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310A67" w:rsidRPr="00310A67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310A67" w:rsidRPr="00310A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210DEAD" w14:textId="2442510F" w:rsidR="00310A67" w:rsidRPr="00A23846" w:rsidRDefault="00310A67" w:rsidP="00310A67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27894" w:rsidRPr="00CD157D" w14:paraId="76808A61" w14:textId="77777777" w:rsidTr="009070D6">
        <w:trPr>
          <w:cantSplit/>
          <w:trHeight w:val="374"/>
        </w:trPr>
        <w:tc>
          <w:tcPr>
            <w:tcW w:w="4294" w:type="dxa"/>
            <w:tcBorders>
              <w:top w:val="single" w:sz="4" w:space="0" w:color="auto"/>
              <w:bottom w:val="nil"/>
            </w:tcBorders>
          </w:tcPr>
          <w:p w14:paraId="20DE4F7C" w14:textId="2A6CA2B4" w:rsidR="00D27894" w:rsidRPr="004600B8" w:rsidRDefault="00854455" w:rsidP="00D2789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27894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D27894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D27894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D2789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D27894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9C0F4F" w14:textId="77777777" w:rsidR="00D27894" w:rsidRPr="00817161" w:rsidRDefault="00D27894" w:rsidP="00D27894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D03F335" w14:textId="77777777" w:rsidR="00D27894" w:rsidRPr="00095FBD" w:rsidRDefault="00D27894" w:rsidP="00D27894">
            <w:pPr>
              <w:tabs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B962A39" w14:textId="77777777" w:rsidR="00D27894" w:rsidRPr="00817161" w:rsidRDefault="00D27894" w:rsidP="00D27894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ADE8AD2" w14:textId="77777777" w:rsidR="00D27894" w:rsidRPr="00A23846" w:rsidRDefault="00D27894" w:rsidP="00D27894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894" w:rsidRPr="00CD157D" w14:paraId="1E524923" w14:textId="77777777" w:rsidTr="009070D6">
        <w:trPr>
          <w:cantSplit/>
          <w:trHeight w:val="374"/>
        </w:trPr>
        <w:tc>
          <w:tcPr>
            <w:tcW w:w="4294" w:type="dxa"/>
            <w:tcBorders>
              <w:top w:val="nil"/>
              <w:bottom w:val="nil"/>
            </w:tcBorders>
            <w:vAlign w:val="center"/>
          </w:tcPr>
          <w:p w14:paraId="6745B9F2" w14:textId="7EA9EB19" w:rsidR="00D27894" w:rsidRDefault="00D27894" w:rsidP="00D27894">
            <w:p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8FB5DEA" w14:textId="66553D48" w:rsidR="00D27894" w:rsidRPr="00E17312" w:rsidRDefault="00C82699" w:rsidP="00D27894">
            <w:pPr>
              <w:ind w:left="-108" w:right="-10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</w:tcBorders>
            <w:vAlign w:val="bottom"/>
          </w:tcPr>
          <w:p w14:paraId="5E4ED484" w14:textId="5410BD83" w:rsidR="00D27894" w:rsidRPr="00E17312" w:rsidRDefault="00D27894" w:rsidP="00D27894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E17312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3BA532" w14:textId="6E50B8EF" w:rsidR="00D27894" w:rsidRPr="00E17312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vAlign w:val="bottom"/>
          </w:tcPr>
          <w:p w14:paraId="383D2F74" w14:textId="6C9DEC6F" w:rsidR="00D27894" w:rsidRPr="00A23846" w:rsidRDefault="00D27894" w:rsidP="00D27894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D27894" w:rsidRPr="00CD157D" w14:paraId="54F26B99" w14:textId="77777777" w:rsidTr="009070D6">
        <w:trPr>
          <w:cantSplit/>
          <w:trHeight w:val="374"/>
        </w:trPr>
        <w:tc>
          <w:tcPr>
            <w:tcW w:w="4294" w:type="dxa"/>
            <w:tcBorders>
              <w:top w:val="nil"/>
              <w:bottom w:val="nil"/>
            </w:tcBorders>
            <w:vAlign w:val="center"/>
          </w:tcPr>
          <w:p w14:paraId="73FE6495" w14:textId="77777777" w:rsidR="00D27894" w:rsidRPr="00EF17BF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165AE08" w14:textId="46723B6C" w:rsidR="00D27894" w:rsidRPr="00582AD5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6,236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</w:tcBorders>
            <w:vAlign w:val="bottom"/>
          </w:tcPr>
          <w:p w14:paraId="34D20CCC" w14:textId="634C3ACE" w:rsidR="00D27894" w:rsidRPr="00095FBD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Pr="00095FB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421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941C82C" w14:textId="75643A10" w:rsidR="00D27894" w:rsidRPr="00D97DB9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vAlign w:val="bottom"/>
          </w:tcPr>
          <w:p w14:paraId="6BA9320F" w14:textId="7E6EB423" w:rsidR="00D27894" w:rsidRPr="00746F42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521</w:t>
            </w:r>
          </w:p>
        </w:tc>
      </w:tr>
      <w:tr w:rsidR="00D27894" w:rsidRPr="00CD157D" w14:paraId="2183C795" w14:textId="77777777" w:rsidTr="009070D6">
        <w:trPr>
          <w:cantSplit/>
          <w:trHeight w:val="374"/>
        </w:trPr>
        <w:tc>
          <w:tcPr>
            <w:tcW w:w="4294" w:type="dxa"/>
            <w:tcBorders>
              <w:top w:val="nil"/>
              <w:bottom w:val="nil"/>
            </w:tcBorders>
            <w:vAlign w:val="center"/>
          </w:tcPr>
          <w:p w14:paraId="617236F6" w14:textId="53B7434C" w:rsidR="00D27894" w:rsidRPr="00EF17BF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</w:t>
            </w:r>
            <w:r w:rsidR="00585E4C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5B37100" w14:textId="2E5D7614" w:rsidR="00D27894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00313F3" w14:textId="5287A8DE" w:rsidR="00D27894" w:rsidRDefault="00D27894" w:rsidP="00D27894">
            <w:pPr>
              <w:ind w:left="-108" w:right="-10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1210A00" w14:textId="3966310E" w:rsidR="00D27894" w:rsidRDefault="00D27894" w:rsidP="00D27894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B8968BC" w14:textId="2074A8D9" w:rsidR="00D27894" w:rsidRDefault="00D27894" w:rsidP="00D27894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27894" w:rsidRPr="00CD157D" w14:paraId="52C0A6FD" w14:textId="77777777" w:rsidTr="009070D6">
        <w:trPr>
          <w:cantSplit/>
          <w:trHeight w:val="374"/>
        </w:trPr>
        <w:tc>
          <w:tcPr>
            <w:tcW w:w="4294" w:type="dxa"/>
            <w:tcBorders>
              <w:top w:val="nil"/>
              <w:bottom w:val="single" w:sz="4" w:space="0" w:color="auto"/>
            </w:tcBorders>
            <w:vAlign w:val="center"/>
          </w:tcPr>
          <w:p w14:paraId="256F433D" w14:textId="681C6496" w:rsidR="00D27894" w:rsidRPr="00EF17BF" w:rsidRDefault="00D27894" w:rsidP="00D27894">
            <w:pPr>
              <w:tabs>
                <w:tab w:val="left" w:pos="480"/>
                <w:tab w:val="left" w:pos="900"/>
                <w:tab w:val="left" w:pos="1440"/>
              </w:tabs>
              <w:ind w:left="429"/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8734B1C" w14:textId="365CF070" w:rsidR="00D27894" w:rsidRPr="00582AD5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A1543BE" w14:textId="79166197" w:rsidR="00D27894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5,421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CD4B04E" w14:textId="5DB755E0" w:rsidR="00D27894" w:rsidRPr="00D97DB9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67C89D5" w14:textId="3E66C2F8" w:rsidR="00D27894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569</w:t>
            </w:r>
          </w:p>
        </w:tc>
      </w:tr>
      <w:tr w:rsidR="00D27894" w:rsidRPr="004600B8" w14:paraId="6D9CE464" w14:textId="77777777" w:rsidTr="009070D6">
        <w:trPr>
          <w:cantSplit/>
          <w:trHeight w:hRule="exact" w:val="425"/>
        </w:trPr>
        <w:tc>
          <w:tcPr>
            <w:tcW w:w="429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54603A" w14:textId="681C3900" w:rsidR="00D27894" w:rsidRPr="000E3AAD" w:rsidRDefault="00310A67" w:rsidP="00D2789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D27894">
              <w:rPr>
                <w:rFonts w:ascii="Angsana New" w:hAnsi="Angsana New"/>
                <w:sz w:val="30"/>
                <w:szCs w:val="30"/>
              </w:rPr>
              <w:t>.</w:t>
            </w:r>
            <w:r w:rsidR="00D2789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27894"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="00D27894"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0FC7AB8" w14:textId="77777777" w:rsidR="00D27894" w:rsidRPr="00817161" w:rsidRDefault="00D27894" w:rsidP="00D278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0FCC308" w14:textId="77777777" w:rsidR="00D27894" w:rsidRPr="00095FBD" w:rsidRDefault="00D27894" w:rsidP="00D278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BD2C9BE" w14:textId="77777777" w:rsidR="00D27894" w:rsidRPr="00817161" w:rsidRDefault="00D27894" w:rsidP="00D27894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609274EF" w14:textId="77777777" w:rsidR="00D27894" w:rsidRPr="00314667" w:rsidRDefault="00D27894" w:rsidP="00D2789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894" w:rsidRPr="004600B8" w14:paraId="0BE103A5" w14:textId="77777777" w:rsidTr="009070D6">
        <w:trPr>
          <w:cantSplit/>
          <w:trHeight w:hRule="exact" w:val="425"/>
        </w:trPr>
        <w:tc>
          <w:tcPr>
            <w:tcW w:w="429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2BBED" w14:textId="77777777" w:rsidR="00D27894" w:rsidRPr="004600B8" w:rsidRDefault="00D27894" w:rsidP="00D27894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2046A5" w14:textId="47338240" w:rsidR="00D27894" w:rsidRPr="00D97DB9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256,880</w:t>
            </w:r>
          </w:p>
        </w:tc>
        <w:tc>
          <w:tcPr>
            <w:tcW w:w="136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2EFBA" w14:textId="3308C7AE" w:rsidR="00D27894" w:rsidRPr="00D97DB9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287</w:t>
            </w:r>
            <w:r w:rsidRPr="00D97DB9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376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0F3667F" w14:textId="4DAABD15" w:rsidR="00D27894" w:rsidRPr="00D97DB9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98,127</w:t>
            </w:r>
          </w:p>
        </w:tc>
        <w:tc>
          <w:tcPr>
            <w:tcW w:w="131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4AFEB42" w14:textId="0C64950D" w:rsidR="00D27894" w:rsidRPr="00CA754C" w:rsidRDefault="003928FB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3928FB">
              <w:rPr>
                <w:rFonts w:hint="cs"/>
                <w:sz w:val="30"/>
                <w:szCs w:val="30"/>
              </w:rPr>
              <w:t>1</w:t>
            </w:r>
            <w:r w:rsidR="00D27894">
              <w:rPr>
                <w:sz w:val="30"/>
                <w:szCs w:val="30"/>
              </w:rPr>
              <w:t>09,776</w:t>
            </w:r>
          </w:p>
        </w:tc>
      </w:tr>
    </w:tbl>
    <w:p w14:paraId="3CD76B59" w14:textId="77777777" w:rsidR="00B20668" w:rsidRDefault="00B20668"/>
    <w:tbl>
      <w:tblPr>
        <w:tblW w:w="9608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4"/>
        <w:gridCol w:w="1350"/>
        <w:gridCol w:w="1360"/>
        <w:gridCol w:w="1287"/>
        <w:gridCol w:w="1317"/>
      </w:tblGrid>
      <w:tr w:rsidR="003E2E6D" w:rsidRPr="00D9686C" w14:paraId="21588041" w14:textId="77777777" w:rsidTr="009070D6">
        <w:trPr>
          <w:cantSplit/>
          <w:trHeight w:val="397"/>
        </w:trPr>
        <w:tc>
          <w:tcPr>
            <w:tcW w:w="4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D9686C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592FF4E9" w:rsidR="002E1B10" w:rsidRPr="00D9686C" w:rsidRDefault="003E2E6D" w:rsidP="002E1B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486060"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  <w:cs/>
              </w:rPr>
              <w:t xml:space="preserve"> เดือน</w:t>
            </w:r>
            <w:r w:rsidR="00F00A99" w:rsidRPr="00D9686C">
              <w:rPr>
                <w:sz w:val="30"/>
                <w:szCs w:val="30"/>
                <w:cs/>
              </w:rPr>
              <w:t xml:space="preserve"> </w:t>
            </w:r>
            <w:r w:rsidRPr="00D9686C">
              <w:rPr>
                <w:sz w:val="30"/>
                <w:szCs w:val="30"/>
                <w:cs/>
              </w:rPr>
              <w:t xml:space="preserve">สิ้นสุดวันที่ </w:t>
            </w:r>
            <w:r w:rsidR="002F3CC1" w:rsidRPr="00D9686C">
              <w:rPr>
                <w:sz w:val="30"/>
                <w:szCs w:val="30"/>
              </w:rPr>
              <w:t>3</w:t>
            </w:r>
            <w:r w:rsidR="00486060">
              <w:rPr>
                <w:sz w:val="30"/>
                <w:szCs w:val="30"/>
              </w:rPr>
              <w:t>0</w:t>
            </w:r>
            <w:r w:rsidR="00D9397A" w:rsidRPr="00D9686C">
              <w:rPr>
                <w:sz w:val="30"/>
                <w:szCs w:val="30"/>
              </w:rPr>
              <w:t xml:space="preserve"> </w:t>
            </w:r>
            <w:r w:rsidR="00486060"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D9686C" w:rsidRDefault="003E2E6D" w:rsidP="00087726">
            <w:pPr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D9686C" w:rsidRDefault="003E2E6D" w:rsidP="00087726">
            <w:pPr>
              <w:ind w:left="-120" w:right="-4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E6D" w:rsidRPr="00D9686C" w14:paraId="5F46B9EA" w14:textId="77777777" w:rsidTr="00546197">
        <w:trPr>
          <w:cantSplit/>
          <w:trHeight w:val="397"/>
        </w:trPr>
        <w:tc>
          <w:tcPr>
            <w:tcW w:w="4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D9686C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2D987A6D" w:rsidR="003E2E6D" w:rsidRPr="00D9686C" w:rsidRDefault="003E2E6D" w:rsidP="003E2E6D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755B4E">
              <w:rPr>
                <w:sz w:val="30"/>
                <w:szCs w:val="30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2BBE16EB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755B4E">
              <w:rPr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31F3D150" w:rsidR="003E2E6D" w:rsidRPr="00D9686C" w:rsidRDefault="003E2E6D" w:rsidP="003E2E6D">
            <w:pPr>
              <w:ind w:left="-122" w:right="-8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755B4E">
              <w:rPr>
                <w:sz w:val="30"/>
                <w:szCs w:val="30"/>
              </w:rPr>
              <w:t>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4BE34485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755B4E">
              <w:rPr>
                <w:sz w:val="30"/>
                <w:szCs w:val="30"/>
              </w:rPr>
              <w:t>6</w:t>
            </w:r>
          </w:p>
        </w:tc>
      </w:tr>
      <w:tr w:rsidR="003F29BA" w:rsidRPr="00D9686C" w14:paraId="09DF0BCC" w14:textId="77777777" w:rsidTr="009070D6">
        <w:trPr>
          <w:cantSplit/>
          <w:trHeight w:val="454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42867266" w:rsidR="003F29BA" w:rsidRPr="00D9686C" w:rsidRDefault="00755B4E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3928FB" w:rsidRPr="003928FB">
              <w:rPr>
                <w:rFonts w:hint="cs"/>
                <w:sz w:val="30"/>
                <w:szCs w:val="30"/>
              </w:rPr>
              <w:t>1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รายได้จากการขายเวลาโฆษณา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</w:tr>
      <w:tr w:rsidR="00486060" w:rsidRPr="00D9686C" w14:paraId="229754D1" w14:textId="77777777" w:rsidTr="009070D6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C5D83B" w14:textId="03BC2BE3" w:rsidR="00486060" w:rsidRDefault="00486060" w:rsidP="0048606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486060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3053B54" w14:textId="2922F38E" w:rsidR="00486060" w:rsidRPr="00BF4C99" w:rsidRDefault="00BF4C99" w:rsidP="00BF4C99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300</w:t>
            </w:r>
          </w:p>
        </w:tc>
        <w:tc>
          <w:tcPr>
            <w:tcW w:w="136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C1F4F0" w14:textId="2F23186A" w:rsidR="00486060" w:rsidRPr="00D9686C" w:rsidRDefault="008B705A" w:rsidP="008B705A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4,000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DDE528F" w14:textId="5293AC54" w:rsidR="00486060" w:rsidRPr="00D9686C" w:rsidRDefault="00B35CD1" w:rsidP="00B35CD1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5121AB5" w14:textId="68DF51F9" w:rsidR="00486060" w:rsidRPr="00D9686C" w:rsidRDefault="00C87C71" w:rsidP="00C87C71">
            <w:pPr>
              <w:ind w:right="-114"/>
              <w:jc w:val="center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87C71" w:rsidRPr="00D9686C" w14:paraId="411B3F55" w14:textId="77777777" w:rsidTr="00626065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43500" w14:textId="77777777" w:rsidR="00C87C71" w:rsidRPr="00D9686C" w:rsidRDefault="00C87C71" w:rsidP="00C87C71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155411FD" w:rsidR="00C87C71" w:rsidRPr="00BF4C99" w:rsidRDefault="00B35CD1" w:rsidP="00C87C71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36,000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5D9CF361" w:rsidR="00C87C71" w:rsidRPr="00D9686C" w:rsidRDefault="00C87C71" w:rsidP="00C87C71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8B705A">
              <w:rPr>
                <w:sz w:val="30"/>
                <w:szCs w:val="30"/>
              </w:rPr>
              <w:t>36,036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88985C" w14:textId="0646E132" w:rsidR="00C87C71" w:rsidRPr="00D9686C" w:rsidRDefault="00B35CD1" w:rsidP="00C87C71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9AA68" w14:textId="223E7C62" w:rsidR="00C87C71" w:rsidRPr="00D9686C" w:rsidRDefault="00C87C71" w:rsidP="00C87C71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07654D">
              <w:rPr>
                <w:sz w:val="30"/>
                <w:szCs w:val="30"/>
              </w:rPr>
              <w:t>-</w:t>
            </w:r>
          </w:p>
        </w:tc>
      </w:tr>
      <w:tr w:rsidR="00C87C71" w:rsidRPr="00D9686C" w14:paraId="09D2A645" w14:textId="77777777" w:rsidTr="009070D6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ED19" w14:textId="18D95EB1" w:rsidR="00C87C71" w:rsidRPr="00D9686C" w:rsidRDefault="00C87C71" w:rsidP="00C87C71">
            <w:pPr>
              <w:tabs>
                <w:tab w:val="left" w:pos="494"/>
                <w:tab w:val="left" w:pos="900"/>
                <w:tab w:val="left" w:pos="1440"/>
              </w:tabs>
              <w:ind w:left="429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8B705A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DB2E23F" w14:textId="15FBA0D2" w:rsidR="00C87C71" w:rsidRPr="00D9686C" w:rsidRDefault="00B35CD1" w:rsidP="00C87C71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36,300</w:t>
            </w:r>
            <w:r w:rsidR="00C87C71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E88FF" w14:textId="08F959E5" w:rsidR="00C87C71" w:rsidRPr="008B705A" w:rsidRDefault="00C87C71" w:rsidP="00C87C71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40,036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6FA46BA" w14:textId="6839E3FF" w:rsidR="00C87C71" w:rsidRPr="00D9686C" w:rsidRDefault="00B35CD1" w:rsidP="00C87C71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7807DF" w14:textId="52367F1C" w:rsidR="00C87C71" w:rsidRPr="00D9686C" w:rsidRDefault="00C87C71" w:rsidP="00C87C71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07654D">
              <w:rPr>
                <w:sz w:val="30"/>
                <w:szCs w:val="30"/>
              </w:rPr>
              <w:t>-</w:t>
            </w:r>
          </w:p>
        </w:tc>
      </w:tr>
      <w:tr w:rsidR="003F29BA" w:rsidRPr="00D9686C" w14:paraId="0582D6EF" w14:textId="77777777" w:rsidTr="009070D6">
        <w:trPr>
          <w:cantSplit/>
          <w:trHeight w:val="454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2205A36E" w:rsidR="003F29BA" w:rsidRPr="00D9686C" w:rsidRDefault="00755B4E" w:rsidP="003F29BA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3928FB" w:rsidRPr="003928FB">
              <w:rPr>
                <w:rFonts w:hint="cs"/>
                <w:sz w:val="30"/>
                <w:szCs w:val="30"/>
              </w:rPr>
              <w:t>2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color w:val="FF0000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0D8BF1B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green"/>
              </w:rPr>
            </w:pPr>
          </w:p>
        </w:tc>
      </w:tr>
      <w:tr w:rsidR="003F29BA" w:rsidRPr="00D9686C" w14:paraId="20A7AE18" w14:textId="77777777" w:rsidTr="009070D6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3F29BA" w:rsidRPr="00D9686C" w:rsidRDefault="003F29B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4561DAA" w14:textId="5542DF4A" w:rsidR="003F29BA" w:rsidRPr="00D9686C" w:rsidRDefault="00B35CD1" w:rsidP="003F29BA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CCF1C" w14:textId="74F0AE59" w:rsidR="003F29BA" w:rsidRPr="00D9686C" w:rsidRDefault="008B705A" w:rsidP="003F29BA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4624289" w14:textId="16F24499" w:rsidR="003F29BA" w:rsidRPr="00D9686C" w:rsidRDefault="00B35CD1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324,596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1243FC09" w:rsidR="003F29BA" w:rsidRPr="00D9686C" w:rsidRDefault="008B705A" w:rsidP="00854B38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442,740</w:t>
            </w:r>
          </w:p>
        </w:tc>
      </w:tr>
      <w:tr w:rsidR="001C2113" w:rsidRPr="00D9686C" w14:paraId="7939D272" w14:textId="77777777" w:rsidTr="009070D6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37AE3A" w14:textId="622C2E91" w:rsidR="001C2113" w:rsidRPr="00D9686C" w:rsidRDefault="001C2113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6B23DCA1" w14:textId="74482DA9" w:rsidR="001C2113" w:rsidRPr="00D9686C" w:rsidRDefault="00B35CD1" w:rsidP="001C211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4,749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40C77" w14:textId="51F6908A" w:rsidR="001C2113" w:rsidRPr="00D9686C" w:rsidRDefault="008B705A" w:rsidP="008B705A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2,688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6EF145D" w14:textId="3165C931" w:rsidR="001C2113" w:rsidRDefault="00B35CD1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4,749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ECF32E" w14:textId="442922FD" w:rsidR="001C2113" w:rsidRPr="00D9686C" w:rsidRDefault="008B705A" w:rsidP="008B705A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2,688</w:t>
            </w:r>
          </w:p>
        </w:tc>
      </w:tr>
      <w:tr w:rsidR="00C034AA" w:rsidRPr="00D9686C" w14:paraId="53181DCF" w14:textId="77777777" w:rsidTr="009070D6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E8830" w14:textId="77777777" w:rsidR="00C034AA" w:rsidRPr="00D9686C" w:rsidRDefault="00C034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D4B7F7E" w14:textId="100CB54B" w:rsidR="00C034AA" w:rsidRPr="00D9686C" w:rsidRDefault="00B35CD1" w:rsidP="001C2113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6C762" w14:textId="76C65CBB" w:rsidR="00C034AA" w:rsidRPr="00D9686C" w:rsidRDefault="008B705A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38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5FBE6CD" w14:textId="28E42F00" w:rsidR="00C034AA" w:rsidRPr="00D9686C" w:rsidRDefault="00B35CD1" w:rsidP="001C2113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2050A" w14:textId="531931E1" w:rsidR="00C034AA" w:rsidRPr="00D9686C" w:rsidRDefault="008B705A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38</w:t>
            </w:r>
          </w:p>
        </w:tc>
      </w:tr>
      <w:tr w:rsidR="00854B38" w:rsidRPr="00D9686C" w14:paraId="27DBA3F6" w14:textId="77777777" w:rsidTr="009070D6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854B38" w:rsidRPr="00D9686C" w:rsidRDefault="00854B38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158C3BC7" w:rsidR="00854B38" w:rsidRPr="00D9686C" w:rsidRDefault="00B35CD1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4,749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5CDE64F2" w:rsidR="00854B38" w:rsidRPr="00D9686C" w:rsidRDefault="008B705A" w:rsidP="00874D34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2,726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3977D20" w14:textId="55DEFF1B" w:rsidR="00854B38" w:rsidRPr="00D9686C" w:rsidRDefault="00B35CD1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329,345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333F2BA8" w:rsidR="00854B38" w:rsidRPr="00D9686C" w:rsidRDefault="008B705A" w:rsidP="00854B38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445,466</w:t>
            </w:r>
          </w:p>
        </w:tc>
      </w:tr>
      <w:tr w:rsidR="006A70E0" w:rsidRPr="00D9686C" w14:paraId="14F8A32F" w14:textId="77777777" w:rsidTr="009070D6">
        <w:trPr>
          <w:cantSplit/>
          <w:trHeight w:val="425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26DD4C6B" w:rsidR="006A70E0" w:rsidRPr="00D9686C" w:rsidRDefault="006A70E0" w:rsidP="006A70E0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</w:t>
            </w:r>
            <w:r w:rsidR="003928FB" w:rsidRPr="003928FB">
              <w:rPr>
                <w:rFonts w:hint="cs"/>
                <w:sz w:val="30"/>
                <w:szCs w:val="30"/>
              </w:rPr>
              <w:t>3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6A70E0" w:rsidRPr="00D9686C" w:rsidRDefault="006A70E0" w:rsidP="006A70E0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6A70E0" w:rsidRPr="00D9686C" w:rsidRDefault="006A70E0" w:rsidP="006A70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6A70E0" w:rsidRPr="00D9686C" w:rsidRDefault="006A70E0" w:rsidP="006A70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6A70E0" w:rsidRPr="00D9686C" w:rsidRDefault="006A70E0" w:rsidP="006A70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2"/>
                <w:szCs w:val="32"/>
                <w:highlight w:val="green"/>
              </w:rPr>
            </w:pPr>
          </w:p>
        </w:tc>
      </w:tr>
      <w:tr w:rsidR="006A70E0" w:rsidRPr="00D9686C" w14:paraId="0BE9318D" w14:textId="77777777" w:rsidTr="00EE23BB">
        <w:trPr>
          <w:cantSplit/>
          <w:trHeight w:val="425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6A70E0" w:rsidRPr="00D9686C" w:rsidRDefault="006A70E0" w:rsidP="006A70E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6CEFC3" w14:textId="5A2ADB92" w:rsidR="006A70E0" w:rsidRPr="00D9686C" w:rsidRDefault="00A5278D" w:rsidP="00A5278D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65150E47" w:rsidR="006A70E0" w:rsidRPr="00D9686C" w:rsidRDefault="008B705A" w:rsidP="006A70E0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21949C5B" w:rsidR="006A70E0" w:rsidRPr="00D9686C" w:rsidRDefault="00A5278D" w:rsidP="00A5278D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B6D9F" w14:textId="7C4EBEB1" w:rsidR="006A70E0" w:rsidRPr="00D9686C" w:rsidRDefault="008B705A" w:rsidP="006A70E0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2,560</w:t>
            </w:r>
          </w:p>
        </w:tc>
      </w:tr>
      <w:tr w:rsidR="00444849" w:rsidRPr="00A56A7F" w14:paraId="27589EA6" w14:textId="77777777" w:rsidTr="00EE23BB">
        <w:trPr>
          <w:cantSplit/>
          <w:trHeight w:val="425"/>
        </w:trPr>
        <w:tc>
          <w:tcPr>
            <w:tcW w:w="429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903D3B" w14:textId="7885BFE2" w:rsidR="00A56A7F" w:rsidRPr="00D9686C" w:rsidRDefault="00A56A7F" w:rsidP="00A56A7F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3928FB" w:rsidRPr="003928FB">
              <w:rPr>
                <w:rFonts w:hint="cs"/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 xml:space="preserve">. </w:t>
            </w:r>
            <w:r w:rsidR="003A0774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  <w:r w:rsidR="00F70BF7">
              <w:rPr>
                <w:rFonts w:hint="cs"/>
                <w:sz w:val="30"/>
                <w:szCs w:val="30"/>
                <w:cs/>
              </w:rPr>
              <w:t xml:space="preserve"> (หมายเหตุ</w:t>
            </w:r>
            <w:r w:rsidR="00B324E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6E02A3">
              <w:rPr>
                <w:sz w:val="30"/>
                <w:szCs w:val="30"/>
              </w:rPr>
              <w:t>7</w:t>
            </w:r>
            <w:r w:rsidR="00B324E8">
              <w:rPr>
                <w:sz w:val="30"/>
                <w:szCs w:val="30"/>
              </w:rPr>
              <w:t xml:space="preserve"> </w:t>
            </w:r>
            <w:r w:rsidR="00B324E8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F70BF7">
              <w:rPr>
                <w:sz w:val="30"/>
                <w:szCs w:val="30"/>
              </w:rPr>
              <w:t>10</w:t>
            </w:r>
            <w:r w:rsidR="00F70BF7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289C6F1" w14:textId="626CF16C" w:rsidR="00A56A7F" w:rsidRPr="00A56A7F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AA1E277" w14:textId="47F0229E" w:rsidR="00A56A7F" w:rsidRPr="00A56A7F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F79E40B" w14:textId="4B7E50D7" w:rsidR="00A56A7F" w:rsidRPr="00A56A7F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2E5AA7" w14:textId="1CA6F128" w:rsidR="00A56A7F" w:rsidRPr="008B705A" w:rsidRDefault="00A56A7F" w:rsidP="008B705A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546197" w:rsidRPr="00A56A7F" w14:paraId="285A866F" w14:textId="77777777" w:rsidTr="005A0CD6">
        <w:trPr>
          <w:cantSplit/>
          <w:trHeight w:val="425"/>
        </w:trPr>
        <w:tc>
          <w:tcPr>
            <w:tcW w:w="42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252442" w14:textId="1394BC62" w:rsidR="00546197" w:rsidRDefault="00546197" w:rsidP="0054619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4ECF45C" w14:textId="4C0BBF56" w:rsidR="00546197" w:rsidRPr="00B23EE5" w:rsidRDefault="00546197" w:rsidP="00B23EE5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6734FA" w14:textId="79B827DF" w:rsidR="00546197" w:rsidRPr="00B23EE5" w:rsidRDefault="00546197" w:rsidP="00B23EE5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4F684691" w14:textId="7FA95D57" w:rsidR="00546197" w:rsidRPr="00B23EE5" w:rsidRDefault="00B23EE5" w:rsidP="00B23EE5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680A28" w14:textId="4EE91409" w:rsidR="00546197" w:rsidRPr="008B705A" w:rsidRDefault="00B23EE5" w:rsidP="00B23EE5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20,900</w:t>
            </w:r>
          </w:p>
        </w:tc>
      </w:tr>
      <w:tr w:rsidR="00444849" w:rsidRPr="00A56A7F" w14:paraId="70D96742" w14:textId="77777777" w:rsidTr="005A0CD6">
        <w:trPr>
          <w:cantSplit/>
          <w:trHeight w:val="425"/>
        </w:trPr>
        <w:tc>
          <w:tcPr>
            <w:tcW w:w="42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20FA81" w14:textId="25C1F37E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536E355" w14:textId="2E6B9648" w:rsidR="00A56A7F" w:rsidRPr="0095587D" w:rsidRDefault="00B35CD1" w:rsidP="0095587D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0942" w14:textId="73D1B605" w:rsidR="00A56A7F" w:rsidRPr="0095587D" w:rsidRDefault="008B705A" w:rsidP="0095587D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9BC152B" w14:textId="60972761" w:rsidR="00A56A7F" w:rsidRPr="00A56A7F" w:rsidRDefault="00B35CD1" w:rsidP="0040095D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51DEA" w14:textId="1A3C35CF" w:rsidR="00A56A7F" w:rsidRPr="00A56A7F" w:rsidRDefault="00B23EE5" w:rsidP="00B23EE5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A0CD6" w:rsidRPr="00A56A7F" w14:paraId="1CDEDCBC" w14:textId="77777777" w:rsidTr="005A0CD6">
        <w:trPr>
          <w:cantSplit/>
          <w:trHeight w:val="425"/>
        </w:trPr>
        <w:tc>
          <w:tcPr>
            <w:tcW w:w="429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B82AF" w14:textId="1F248FDE" w:rsidR="005A0CD6" w:rsidRDefault="005A0CD6" w:rsidP="005A0CD6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รวม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CF1203C" w14:textId="7782E9DF" w:rsidR="005A0CD6" w:rsidRDefault="007B632C" w:rsidP="005A0CD6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6E5B2A" w14:textId="745312E9" w:rsidR="005A0CD6" w:rsidRDefault="007B632C" w:rsidP="005A0CD6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9AC2B07" w14:textId="078CF8DE" w:rsidR="005A0CD6" w:rsidRDefault="007B632C" w:rsidP="005A0CD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FBA467" w14:textId="660AB6E1" w:rsidR="005A0CD6" w:rsidRDefault="007B632C" w:rsidP="007B632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  <w:r w:rsidR="005A0CD6" w:rsidRPr="008B705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900</w:t>
            </w:r>
          </w:p>
        </w:tc>
      </w:tr>
      <w:tr w:rsidR="00A56A7F" w:rsidRPr="00D9686C" w14:paraId="25D4A45A" w14:textId="77777777" w:rsidTr="009070D6">
        <w:trPr>
          <w:cantSplit/>
          <w:trHeight w:val="397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50C4636A" w:rsidR="00A56A7F" w:rsidRPr="00D9686C" w:rsidRDefault="003928FB" w:rsidP="00A56A7F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3928FB">
              <w:rPr>
                <w:sz w:val="30"/>
                <w:szCs w:val="30"/>
              </w:rPr>
              <w:t>1</w:t>
            </w:r>
            <w:r w:rsidRPr="003928FB">
              <w:rPr>
                <w:rFonts w:hint="cs"/>
                <w:sz w:val="30"/>
                <w:szCs w:val="30"/>
              </w:rPr>
              <w:t>5</w:t>
            </w:r>
            <w:r w:rsidR="00A56A7F" w:rsidRPr="00D9686C">
              <w:rPr>
                <w:sz w:val="30"/>
                <w:szCs w:val="30"/>
              </w:rPr>
              <w:t xml:space="preserve">. </w:t>
            </w:r>
            <w:r w:rsidR="00A56A7F" w:rsidRPr="00D9686C">
              <w:rPr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A56A7F" w:rsidRPr="00D9686C" w:rsidRDefault="00A56A7F" w:rsidP="00A56A7F">
            <w:pPr>
              <w:ind w:right="-11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A56A7F" w:rsidRPr="00D9686C" w:rsidRDefault="00A56A7F" w:rsidP="00A56A7F">
            <w:pPr>
              <w:ind w:right="-114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green"/>
              </w:rPr>
            </w:pPr>
          </w:p>
        </w:tc>
      </w:tr>
      <w:tr w:rsidR="00B35CD1" w:rsidRPr="00D9686C" w14:paraId="2242B925" w14:textId="77777777" w:rsidTr="009070D6">
        <w:trPr>
          <w:cantSplit/>
          <w:trHeight w:val="397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8EDA4" w14:textId="24D877D4" w:rsidR="00B35CD1" w:rsidRPr="00B35CD1" w:rsidRDefault="00B35CD1" w:rsidP="00B35CD1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7F716D3D" w14:textId="44EC0AF8" w:rsidR="00B35CD1" w:rsidRPr="00D9686C" w:rsidRDefault="00D51784" w:rsidP="00A56A7F">
            <w:pPr>
              <w:ind w:right="-114"/>
              <w:jc w:val="center"/>
              <w:rPr>
                <w:sz w:val="30"/>
                <w:szCs w:val="30"/>
                <w:highlight w:val="yellow"/>
              </w:rPr>
            </w:pPr>
            <w:r w:rsidRPr="00D51784"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78BF80" w14:textId="0EBDE1FB" w:rsidR="00B35CD1" w:rsidRPr="00D9686C" w:rsidRDefault="00D51784" w:rsidP="00D51784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5C5756CF" w14:textId="5C500DDE" w:rsidR="00B35CD1" w:rsidRPr="00D9686C" w:rsidRDefault="003928FB" w:rsidP="00B35CD1">
            <w:pPr>
              <w:ind w:right="139"/>
              <w:jc w:val="right"/>
              <w:rPr>
                <w:color w:val="FF0000"/>
                <w:sz w:val="30"/>
                <w:szCs w:val="30"/>
                <w:highlight w:val="yellow"/>
              </w:rPr>
            </w:pPr>
            <w:r w:rsidRPr="003928FB">
              <w:rPr>
                <w:rFonts w:hint="cs"/>
                <w:sz w:val="30"/>
                <w:szCs w:val="30"/>
              </w:rPr>
              <w:t>571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AA1DB7" w14:textId="0DA1F503" w:rsidR="00B35CD1" w:rsidRPr="00D51784" w:rsidRDefault="00D51784" w:rsidP="00D51784">
            <w:pPr>
              <w:ind w:right="-114"/>
              <w:jc w:val="center"/>
              <w:rPr>
                <w:sz w:val="30"/>
                <w:szCs w:val="30"/>
                <w:highlight w:val="green"/>
              </w:rPr>
            </w:pPr>
            <w:r w:rsidRPr="00D51784">
              <w:rPr>
                <w:sz w:val="30"/>
                <w:szCs w:val="30"/>
              </w:rPr>
              <w:t>-</w:t>
            </w:r>
          </w:p>
        </w:tc>
      </w:tr>
      <w:tr w:rsidR="00A56A7F" w:rsidRPr="00D9686C" w14:paraId="0414D030" w14:textId="77777777" w:rsidTr="009070D6">
        <w:trPr>
          <w:cantSplit/>
          <w:trHeight w:val="397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1C704" w14:textId="77777777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642CD8BD" w14:textId="3697194E" w:rsidR="00A56A7F" w:rsidRPr="00D9686C" w:rsidRDefault="00D51784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57,952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83C745" w14:textId="094368DF" w:rsidR="00A56A7F" w:rsidRPr="00D9686C" w:rsidRDefault="008B705A" w:rsidP="00A56A7F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57,601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580582B" w14:textId="1FCB4580" w:rsidR="00A56A7F" w:rsidRPr="00D9686C" w:rsidRDefault="00B35CD1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1,091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C322A5" w14:textId="479135AC" w:rsidR="00A56A7F" w:rsidRPr="00D9686C" w:rsidRDefault="008B705A" w:rsidP="00A56A7F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1,103</w:t>
            </w:r>
          </w:p>
        </w:tc>
      </w:tr>
      <w:tr w:rsidR="00D51784" w:rsidRPr="00D9686C" w14:paraId="7D7BA24A" w14:textId="77777777" w:rsidTr="00F92AAB">
        <w:trPr>
          <w:cantSplit/>
          <w:trHeight w:val="397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11904" w14:textId="2B574772" w:rsidR="00D51784" w:rsidRPr="00D9686C" w:rsidRDefault="00D51784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0895E55" w14:textId="3B733332" w:rsidR="00D51784" w:rsidRPr="00D9686C" w:rsidRDefault="00D51784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BF58" w14:textId="435E925A" w:rsidR="00D51784" w:rsidRPr="008B705A" w:rsidRDefault="00D51784" w:rsidP="00D51784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85D4BFE" w14:textId="0BCC9D26" w:rsidR="00D51784" w:rsidRDefault="00D51784" w:rsidP="00D51784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390B84" w14:textId="43B5850F" w:rsidR="00D51784" w:rsidRPr="008B705A" w:rsidRDefault="00D51784" w:rsidP="00D51784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92AAB" w:rsidRPr="00D9686C" w14:paraId="6E3308DC" w14:textId="77777777" w:rsidTr="00C71F4D">
        <w:trPr>
          <w:cantSplit/>
          <w:trHeight w:val="397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115BA" w14:textId="3393B7F7" w:rsidR="00F92AAB" w:rsidRDefault="00F92AAB" w:rsidP="00F92AAB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4B64AC" w14:textId="3F32F2C9" w:rsidR="00F92AAB" w:rsidRDefault="00FF2F76" w:rsidP="00F92AAB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57,960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20E1A" w14:textId="46A75B9A" w:rsidR="00F92AAB" w:rsidRDefault="00FF2F76" w:rsidP="00FF2F7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57,601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AC3B969" w14:textId="2FD1A91C" w:rsidR="00F92AAB" w:rsidRDefault="00EF08B5" w:rsidP="00EF08B5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1,662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ACD34D" w14:textId="5870D1E1" w:rsidR="00F92AAB" w:rsidRDefault="00EF08B5" w:rsidP="00EF08B5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1,103</w:t>
            </w:r>
          </w:p>
        </w:tc>
      </w:tr>
      <w:tr w:rsidR="00211793" w:rsidRPr="00D9686C" w14:paraId="34516CC0" w14:textId="77777777" w:rsidTr="009070D6">
        <w:trPr>
          <w:cantSplit/>
          <w:trHeight w:val="397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B632" w14:textId="70AA5276" w:rsidR="00211793" w:rsidRPr="00D9686C" w:rsidRDefault="003928FB" w:rsidP="00211793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3928FB">
              <w:rPr>
                <w:sz w:val="30"/>
                <w:szCs w:val="30"/>
              </w:rPr>
              <w:t>1</w:t>
            </w:r>
            <w:r w:rsidRPr="003928FB">
              <w:rPr>
                <w:rFonts w:hint="cs"/>
                <w:sz w:val="30"/>
                <w:szCs w:val="30"/>
              </w:rPr>
              <w:t>6</w:t>
            </w:r>
            <w:r w:rsidR="00211793" w:rsidRPr="00D9686C">
              <w:rPr>
                <w:sz w:val="30"/>
                <w:szCs w:val="30"/>
              </w:rPr>
              <w:t xml:space="preserve">. </w:t>
            </w:r>
            <w:r w:rsidR="00FF48B3"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7585D47" w14:textId="77777777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FF40B6" w14:textId="77777777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026270BF" w14:textId="77777777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8BEEB6" w14:textId="77777777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211793" w:rsidRPr="00D9686C" w14:paraId="19F82480" w14:textId="77777777" w:rsidTr="009070D6">
        <w:trPr>
          <w:cantSplit/>
          <w:trHeight w:val="397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C7CF" w14:textId="37AF7997" w:rsidR="00211793" w:rsidRPr="00D9686C" w:rsidRDefault="00211793" w:rsidP="00211793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88F23AB" w14:textId="1F808296" w:rsidR="00211793" w:rsidRDefault="00D51784" w:rsidP="0021179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3E4C" w14:textId="4F3BE927" w:rsidR="00211793" w:rsidRDefault="00753462" w:rsidP="002C6380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25AC806" w14:textId="201E7B74" w:rsidR="00211793" w:rsidRDefault="00D51784" w:rsidP="00211793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B83C90" w14:textId="18A8BC1D" w:rsidR="00211793" w:rsidRDefault="009C1A8B" w:rsidP="00211793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7E2299C3" w14:textId="4D67A83D" w:rsidR="00954624" w:rsidRDefault="00AF75C0" w:rsidP="00AF75C0">
      <w:pPr>
        <w:ind w:right="44"/>
        <w:jc w:val="right"/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58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1"/>
        <w:gridCol w:w="1358"/>
        <w:gridCol w:w="1358"/>
        <w:gridCol w:w="1287"/>
        <w:gridCol w:w="1315"/>
      </w:tblGrid>
      <w:tr w:rsidR="00954624" w:rsidRPr="00D9686C" w14:paraId="254F300A" w14:textId="77777777" w:rsidTr="0069176E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D1E0BD" w14:textId="07A2EF55" w:rsidR="00954624" w:rsidRPr="00D9686C" w:rsidRDefault="00954624" w:rsidP="0095462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288852" w14:textId="18300960" w:rsidR="00954624" w:rsidRPr="0069176E" w:rsidRDefault="00954624" w:rsidP="0069176E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176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DAC1F2" w14:textId="05E459DB" w:rsidR="00954624" w:rsidRPr="0069176E" w:rsidRDefault="00954624" w:rsidP="0069176E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176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176E" w:rsidRPr="00D9686C" w14:paraId="7B388D55" w14:textId="77777777" w:rsidTr="00B047AE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F3D28" w14:textId="597C10F2" w:rsidR="0069176E" w:rsidRPr="00D9686C" w:rsidRDefault="0069176E" w:rsidP="0069176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  <w:cs/>
              </w:rPr>
              <w:t xml:space="preserve"> เดือน สิ้นสุดวันที่ </w:t>
            </w:r>
            <w:r w:rsidRPr="00D9686C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D9686C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389F708" w14:textId="2457DFF5" w:rsidR="0069176E" w:rsidRPr="00691BB9" w:rsidRDefault="0069176E" w:rsidP="00691BB9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ED6BD08" w14:textId="5A3772B9" w:rsidR="0069176E" w:rsidRPr="00D9686C" w:rsidRDefault="0069176E" w:rsidP="00691BB9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F1EAE8E" w14:textId="348A13C3" w:rsidR="0069176E" w:rsidRPr="00691BB9" w:rsidRDefault="0069176E" w:rsidP="00691BB9">
            <w:pPr>
              <w:tabs>
                <w:tab w:val="decimal" w:pos="882"/>
                <w:tab w:val="decimal" w:pos="1179"/>
              </w:tabs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71B3E79" w14:textId="16CA6B88" w:rsidR="0069176E" w:rsidRPr="00691BB9" w:rsidRDefault="0069176E" w:rsidP="00691BB9">
            <w:pPr>
              <w:tabs>
                <w:tab w:val="decimal" w:pos="882"/>
                <w:tab w:val="decimal" w:pos="1179"/>
              </w:tabs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A56A7F" w:rsidRPr="00D9686C" w14:paraId="247337C2" w14:textId="77777777" w:rsidTr="00B047AE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AE630" w14:textId="252FF58E" w:rsidR="00A56A7F" w:rsidRPr="00D9686C" w:rsidRDefault="003928FB" w:rsidP="00A56A7F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3928FB">
              <w:rPr>
                <w:sz w:val="30"/>
                <w:szCs w:val="30"/>
              </w:rPr>
              <w:t>1</w:t>
            </w:r>
            <w:r w:rsidR="00E77625">
              <w:rPr>
                <w:sz w:val="30"/>
                <w:szCs w:val="30"/>
              </w:rPr>
              <w:t>7</w:t>
            </w:r>
            <w:r w:rsidR="00A56A7F" w:rsidRPr="00D9686C">
              <w:rPr>
                <w:sz w:val="30"/>
                <w:szCs w:val="30"/>
              </w:rPr>
              <w:t xml:space="preserve">. </w:t>
            </w:r>
            <w:r w:rsidR="00A56A7F" w:rsidRPr="00D9686C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54D9E5F" w14:textId="77777777" w:rsidR="00A56A7F" w:rsidRPr="00D9686C" w:rsidRDefault="00A56A7F" w:rsidP="00A56A7F">
            <w:pPr>
              <w:ind w:left="-108" w:right="10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C181AC" w14:textId="77777777" w:rsidR="00A56A7F" w:rsidRPr="00D9686C" w:rsidRDefault="00A56A7F" w:rsidP="00A56A7F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3987130" w14:textId="77777777" w:rsidR="00A56A7F" w:rsidRPr="00D9686C" w:rsidRDefault="00A56A7F" w:rsidP="00A56A7F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AFFC6" w14:textId="77777777" w:rsidR="00A56A7F" w:rsidRPr="00D9686C" w:rsidRDefault="00A56A7F" w:rsidP="00A56A7F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green"/>
              </w:rPr>
            </w:pPr>
          </w:p>
        </w:tc>
      </w:tr>
      <w:tr w:rsidR="00D51784" w:rsidRPr="00D9686C" w14:paraId="6A8F58C2" w14:textId="77777777" w:rsidTr="00B047AE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FD7A0" w14:textId="016006D0" w:rsidR="00D51784" w:rsidRPr="00D51784" w:rsidRDefault="00D51784" w:rsidP="00D51784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51784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E6FDCC2" w14:textId="612A2ACC" w:rsidR="00D51784" w:rsidRPr="00D51784" w:rsidRDefault="00D51784" w:rsidP="00D51784">
            <w:pPr>
              <w:ind w:right="-114"/>
              <w:jc w:val="center"/>
              <w:rPr>
                <w:sz w:val="30"/>
                <w:szCs w:val="30"/>
              </w:rPr>
            </w:pPr>
            <w:r w:rsidRPr="00D51784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74CAD4" w14:textId="29B8CA20" w:rsidR="00D51784" w:rsidRPr="00D9686C" w:rsidRDefault="00D51784" w:rsidP="00D51784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7F96045F" w14:textId="7FD54C27" w:rsidR="00D51784" w:rsidRPr="00D51784" w:rsidRDefault="00D51784" w:rsidP="00D5178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32BD27" w14:textId="06CA66F4" w:rsidR="00D51784" w:rsidRPr="00D9686C" w:rsidRDefault="00D51784" w:rsidP="00D51784">
            <w:pPr>
              <w:ind w:right="-114"/>
              <w:jc w:val="center"/>
              <w:rPr>
                <w:sz w:val="30"/>
                <w:szCs w:val="30"/>
                <w:highlight w:val="green"/>
              </w:rPr>
            </w:pPr>
            <w:r w:rsidRPr="00D51784">
              <w:rPr>
                <w:sz w:val="30"/>
                <w:szCs w:val="30"/>
              </w:rPr>
              <w:t>-</w:t>
            </w:r>
          </w:p>
        </w:tc>
      </w:tr>
      <w:tr w:rsidR="00A56A7F" w:rsidRPr="00D9686C" w14:paraId="220D8295" w14:textId="77777777" w:rsidTr="00B047AE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C55F" w14:textId="77777777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456BAAE" w14:textId="2A0B81D5" w:rsidR="00A56A7F" w:rsidRPr="00D9686C" w:rsidRDefault="00D51784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34,236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9813" w14:textId="57FF10FE" w:rsidR="00A56A7F" w:rsidRPr="00D9686C" w:rsidRDefault="009C1A8B" w:rsidP="00A56A7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9C1A8B">
              <w:rPr>
                <w:sz w:val="30"/>
                <w:szCs w:val="30"/>
              </w:rPr>
              <w:t>33,677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88AFC33" w14:textId="5607DD87" w:rsidR="00A56A7F" w:rsidRPr="00D9686C" w:rsidRDefault="00D51784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A0E8F" w14:textId="454CEAA1" w:rsidR="00A56A7F" w:rsidRPr="00D9686C" w:rsidRDefault="009C1A8B" w:rsidP="00A56A7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9C1A8B">
              <w:rPr>
                <w:sz w:val="30"/>
                <w:szCs w:val="30"/>
              </w:rPr>
              <w:t>23,680</w:t>
            </w:r>
          </w:p>
        </w:tc>
      </w:tr>
      <w:tr w:rsidR="0077502E" w:rsidRPr="00D9686C" w14:paraId="79789500" w14:textId="77777777" w:rsidTr="00017023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6E4D79" w14:textId="4226CAC7" w:rsidR="0077502E" w:rsidRPr="00D9686C" w:rsidRDefault="0077502E" w:rsidP="009A78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รวม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69ED57A" w14:textId="13AD4F47" w:rsidR="0077502E" w:rsidRDefault="0077502E" w:rsidP="0077502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34,236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707DD8" w14:textId="7F446994" w:rsidR="0077502E" w:rsidRPr="009C1A8B" w:rsidRDefault="0077502E" w:rsidP="0077502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33,677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49876C0" w14:textId="25864219" w:rsidR="0077502E" w:rsidRDefault="0077502E" w:rsidP="0077502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24,058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106ED5" w14:textId="7ECA7EC0" w:rsidR="0077502E" w:rsidRPr="009C1A8B" w:rsidRDefault="0077502E" w:rsidP="0077502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23,680</w:t>
            </w:r>
          </w:p>
        </w:tc>
      </w:tr>
      <w:tr w:rsidR="00A56A7F" w:rsidRPr="00D9686C" w14:paraId="1E13DCD0" w14:textId="77777777" w:rsidTr="00B047AE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6800BA2C" w:rsidR="00A56A7F" w:rsidRPr="00D9686C" w:rsidRDefault="003928FB" w:rsidP="00A56A7F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3928FB">
              <w:rPr>
                <w:sz w:val="30"/>
                <w:szCs w:val="30"/>
              </w:rPr>
              <w:t>1</w:t>
            </w:r>
            <w:r w:rsidR="00E77625">
              <w:rPr>
                <w:sz w:val="30"/>
                <w:szCs w:val="30"/>
              </w:rPr>
              <w:t>8</w:t>
            </w:r>
            <w:r w:rsidR="00A56A7F" w:rsidRPr="00D9686C">
              <w:rPr>
                <w:sz w:val="30"/>
                <w:szCs w:val="30"/>
              </w:rPr>
              <w:t xml:space="preserve">. </w:t>
            </w:r>
            <w:r w:rsidR="00A56A7F" w:rsidRPr="00D9686C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5D546ACA" w14:textId="77777777" w:rsidR="00A56A7F" w:rsidRPr="00D9686C" w:rsidRDefault="00A56A7F" w:rsidP="00A56A7F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1B41B" w14:textId="77777777" w:rsidR="00A56A7F" w:rsidRPr="00D9686C" w:rsidRDefault="00A56A7F" w:rsidP="00A56A7F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56A7F" w:rsidRPr="00D9686C" w14:paraId="1963379C" w14:textId="77777777" w:rsidTr="00B047AE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DE37" w14:textId="77777777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6AFBEF32" w14:textId="21CEB03F" w:rsidR="00A56A7F" w:rsidRPr="00D9686C" w:rsidRDefault="00B35CD1" w:rsidP="00A56A7F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43DE2" w14:textId="30DACF73" w:rsidR="00A56A7F" w:rsidRPr="00D9686C" w:rsidRDefault="009C1A8B" w:rsidP="00A56A7F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996F685" w14:textId="49C96EA1" w:rsidR="00A56A7F" w:rsidRPr="00D9686C" w:rsidRDefault="00B35CD1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62,371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C29FA" w14:textId="28E80086" w:rsidR="00A56A7F" w:rsidRPr="00D9686C" w:rsidRDefault="009C1A8B" w:rsidP="00A56A7F">
            <w:pPr>
              <w:ind w:right="139"/>
              <w:jc w:val="right"/>
              <w:rPr>
                <w:sz w:val="30"/>
                <w:szCs w:val="30"/>
              </w:rPr>
            </w:pPr>
            <w:r w:rsidRPr="009C1A8B">
              <w:rPr>
                <w:sz w:val="30"/>
                <w:szCs w:val="30"/>
              </w:rPr>
              <w:t>72,622</w:t>
            </w:r>
          </w:p>
        </w:tc>
      </w:tr>
      <w:tr w:rsidR="00A56A7F" w:rsidRPr="00D9686C" w14:paraId="4F0519C4" w14:textId="77777777" w:rsidTr="00B047AE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922B5" w14:textId="2F91E93C" w:rsidR="00A56A7F" w:rsidRPr="00D9686C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 w:rsidR="00E77625">
              <w:rPr>
                <w:sz w:val="30"/>
                <w:szCs w:val="30"/>
              </w:rPr>
              <w:t>9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0C9534BA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14752C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2DFFC43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DD8A07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</w:p>
        </w:tc>
      </w:tr>
      <w:tr w:rsidR="00A56A7F" w:rsidRPr="00D9686C" w14:paraId="403EE08F" w14:textId="77777777" w:rsidTr="00B047AE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4B59" w14:textId="77777777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2E95253" w14:textId="5EADE456" w:rsidR="00A56A7F" w:rsidRPr="00D9686C" w:rsidRDefault="00D51784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7,006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80E72" w14:textId="7C7CAC5B" w:rsidR="00A56A7F" w:rsidRPr="00D9686C" w:rsidRDefault="003928FB" w:rsidP="00A56A7F">
            <w:pPr>
              <w:ind w:right="139"/>
              <w:jc w:val="right"/>
              <w:rPr>
                <w:sz w:val="30"/>
                <w:szCs w:val="30"/>
              </w:rPr>
            </w:pPr>
            <w:r w:rsidRPr="003928FB">
              <w:rPr>
                <w:sz w:val="30"/>
                <w:szCs w:val="30"/>
              </w:rPr>
              <w:t>8</w:t>
            </w:r>
            <w:r w:rsidR="009C1A8B" w:rsidRPr="009C1A8B">
              <w:rPr>
                <w:sz w:val="30"/>
                <w:szCs w:val="30"/>
              </w:rPr>
              <w:t>,</w:t>
            </w:r>
            <w:r w:rsidRPr="003928FB">
              <w:rPr>
                <w:sz w:val="30"/>
                <w:szCs w:val="30"/>
              </w:rPr>
              <w:t>519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C1F1285" w14:textId="0080EAF0" w:rsidR="00A56A7F" w:rsidRPr="00D9686C" w:rsidRDefault="00D51784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2,676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62964" w14:textId="0B5A81D9" w:rsidR="00A56A7F" w:rsidRPr="00D9686C" w:rsidRDefault="009C1A8B" w:rsidP="00A56A7F">
            <w:pPr>
              <w:ind w:right="139"/>
              <w:jc w:val="right"/>
              <w:rPr>
                <w:sz w:val="30"/>
                <w:szCs w:val="30"/>
              </w:rPr>
            </w:pPr>
            <w:r w:rsidRPr="009C1A8B">
              <w:rPr>
                <w:sz w:val="30"/>
                <w:szCs w:val="30"/>
              </w:rPr>
              <w:t>3,254</w:t>
            </w:r>
          </w:p>
        </w:tc>
      </w:tr>
    </w:tbl>
    <w:p w14:paraId="0DBB0CB4" w14:textId="77777777" w:rsidR="003853C4" w:rsidRPr="00B169E4" w:rsidRDefault="003853C4" w:rsidP="00094E9E">
      <w:pPr>
        <w:ind w:right="-871"/>
        <w:rPr>
          <w:rFonts w:ascii="Angsana New" w:hAnsi="Angsana New"/>
          <w:sz w:val="20"/>
          <w:szCs w:val="20"/>
        </w:rPr>
      </w:pPr>
    </w:p>
    <w:p w14:paraId="2C5EA467" w14:textId="77777777" w:rsidR="004F53FA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74F216DB" w14:textId="46183C3A" w:rsidR="004F4034" w:rsidRDefault="00257CB6" w:rsidP="005E053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62275E68" w14:textId="77777777" w:rsidR="00A433D6" w:rsidRPr="00A433D6" w:rsidRDefault="00A433D6" w:rsidP="00A433D6">
      <w:pPr>
        <w:ind w:right="-871"/>
        <w:rPr>
          <w:rFonts w:ascii="Angsana New" w:hAnsi="Angsana New"/>
          <w:sz w:val="20"/>
          <w:szCs w:val="20"/>
        </w:rPr>
      </w:pPr>
    </w:p>
    <w:p w14:paraId="6CA0896E" w14:textId="77777777" w:rsidR="008C3A98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349ED8ED"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7B27877B"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350165">
        <w:rPr>
          <w:rFonts w:ascii="Angsana New" w:hAnsi="Angsana New"/>
        </w:rPr>
        <w:t>0</w:t>
      </w:r>
      <w:r w:rsidR="00A70629" w:rsidRPr="00C13EA7">
        <w:rPr>
          <w:rFonts w:ascii="Angsana New" w:hAnsi="Angsana New"/>
        </w:rPr>
        <w:t xml:space="preserve"> </w:t>
      </w:r>
      <w:r w:rsidR="002E1B10">
        <w:rPr>
          <w:rFonts w:ascii="Angsana New" w:hAnsi="Angsana New" w:hint="cs"/>
          <w:cs/>
        </w:rPr>
        <w:t>ม</w:t>
      </w:r>
      <w:r w:rsidR="00350165">
        <w:rPr>
          <w:rFonts w:ascii="Angsana New" w:hAnsi="Angsana New" w:hint="cs"/>
          <w:cs/>
        </w:rPr>
        <w:t>ิถุนายน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C66014">
        <w:rPr>
          <w:rFonts w:ascii="Angsana New" w:hAnsi="Angsana New"/>
        </w:rPr>
        <w:t>7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D96327">
      <w:pPr>
        <w:pStyle w:val="Caption"/>
        <w:keepNext/>
        <w:tabs>
          <w:tab w:val="left" w:pos="7740"/>
        </w:tabs>
        <w:spacing w:before="0" w:after="0"/>
        <w:ind w:left="360" w:right="4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169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81"/>
        <w:gridCol w:w="1888"/>
      </w:tblGrid>
      <w:tr w:rsidR="004F53FA" w:rsidRPr="00CD157D" w14:paraId="10AAD2B6" w14:textId="77777777" w:rsidTr="00154BFF">
        <w:trPr>
          <w:trHeight w:hRule="exact" w:val="397"/>
        </w:trPr>
        <w:tc>
          <w:tcPr>
            <w:tcW w:w="7281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154BFF">
        <w:trPr>
          <w:trHeight w:hRule="exact" w:val="397"/>
        </w:trPr>
        <w:tc>
          <w:tcPr>
            <w:tcW w:w="7281" w:type="dxa"/>
            <w:tcBorders>
              <w:bottom w:val="nil"/>
            </w:tcBorders>
          </w:tcPr>
          <w:p w14:paraId="04624120" w14:textId="77777777"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888" w:type="dxa"/>
            <w:tcBorders>
              <w:bottom w:val="nil"/>
            </w:tcBorders>
          </w:tcPr>
          <w:p w14:paraId="48691428" w14:textId="77777777"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6203E29E" w14:textId="77777777" w:rsidR="00F2322A" w:rsidRPr="00C94D3A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14:paraId="514215F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3E4752D9" w14:textId="2F53A8A5" w:rsidR="00F2322A" w:rsidRPr="001707E7" w:rsidRDefault="003928FB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28FB">
              <w:rPr>
                <w:rFonts w:ascii="Angsana New" w:hAnsi="Angsana New" w:hint="cs"/>
                <w:color w:val="000000"/>
                <w:sz w:val="30"/>
                <w:szCs w:val="30"/>
              </w:rPr>
              <w:t>52</w:t>
            </w:r>
            <w:r w:rsidR="0077295C" w:rsidRPr="001707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3928FB">
              <w:rPr>
                <w:rFonts w:ascii="Angsana New" w:hAnsi="Angsana New" w:hint="cs"/>
                <w:color w:val="000000"/>
                <w:sz w:val="30"/>
                <w:szCs w:val="30"/>
              </w:rPr>
              <w:t>13</w:t>
            </w:r>
          </w:p>
        </w:tc>
      </w:tr>
      <w:tr w:rsidR="004D6822" w:rsidRPr="00CD157D" w14:paraId="756C7C3C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</w:tcBorders>
          </w:tcPr>
          <w:p w14:paraId="7BCF4A33" w14:textId="77777777"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888" w:type="dxa"/>
            <w:tcBorders>
              <w:top w:val="nil"/>
            </w:tcBorders>
          </w:tcPr>
          <w:p w14:paraId="5A5E799E" w14:textId="14836AB9" w:rsidR="004D6822" w:rsidRPr="001707E7" w:rsidRDefault="003928FB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28FB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="0077295C" w:rsidRPr="001707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CE3F81" w:rsidRPr="001707E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3928FB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</w:p>
        </w:tc>
      </w:tr>
    </w:tbl>
    <w:p w14:paraId="5DE701D5" w14:textId="77777777" w:rsidR="003F2152" w:rsidRPr="00CD157D" w:rsidRDefault="003F2152" w:rsidP="004F53FA">
      <w:pPr>
        <w:tabs>
          <w:tab w:val="left" w:pos="900"/>
        </w:tabs>
        <w:ind w:left="360" w:right="-533"/>
        <w:jc w:val="both"/>
        <w:rPr>
          <w:rFonts w:ascii="Angsana New" w:hAnsi="Angsana New"/>
          <w:sz w:val="4"/>
          <w:szCs w:val="4"/>
        </w:rPr>
      </w:pPr>
    </w:p>
    <w:p w14:paraId="023E21EC" w14:textId="77777777" w:rsidR="0059067D" w:rsidRDefault="0059067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24A81089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40F48F17" w14:textId="77777777" w:rsidR="00C66014" w:rsidRDefault="00C66014" w:rsidP="00285B7A">
      <w:pPr>
        <w:ind w:right="-871"/>
        <w:rPr>
          <w:rFonts w:ascii="Angsana New" w:hAnsi="Angsana New"/>
          <w:spacing w:val="-8"/>
          <w:sz w:val="4"/>
          <w:szCs w:val="4"/>
        </w:rPr>
      </w:pPr>
    </w:p>
    <w:p w14:paraId="6D1E8958" w14:textId="77777777" w:rsidR="00C66014" w:rsidRDefault="00C66014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42829103" w14:textId="77777777" w:rsidR="00C66014" w:rsidRDefault="00C66014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00C1E13E" w14:textId="7B88535C" w:rsidR="004F53FA" w:rsidRPr="00CD157D" w:rsidRDefault="003928FB" w:rsidP="00426EC0">
      <w:pPr>
        <w:ind w:left="630" w:right="-871"/>
        <w:outlineLvl w:val="0"/>
        <w:rPr>
          <w:rFonts w:ascii="Angsana New" w:hAnsi="Angsana New"/>
          <w:spacing w:val="-8"/>
        </w:rPr>
      </w:pPr>
      <w:r w:rsidRPr="003928FB">
        <w:rPr>
          <w:rFonts w:ascii="Angsana New" w:hAnsi="Angsana New" w:hint="cs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="004F53FA" w:rsidRPr="004E4D74">
        <w:rPr>
          <w:rFonts w:ascii="Angsana New" w:hAnsi="Angsana New" w:hint="cs"/>
          <w:spacing w:val="-8"/>
          <w:cs/>
        </w:rPr>
        <w:t>.</w:t>
      </w:r>
      <w:r w:rsidR="00A145C9">
        <w:rPr>
          <w:rFonts w:ascii="Angsana New" w:hAnsi="Angsana New"/>
          <w:spacing w:val="-8"/>
        </w:rPr>
        <w:t>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70EB150F"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350165">
        <w:rPr>
          <w:rFonts w:ascii="Angsana New" w:hAnsi="Angsana New"/>
          <w:spacing w:val="-10"/>
        </w:rPr>
        <w:t>0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2E1B10">
        <w:rPr>
          <w:rFonts w:ascii="Angsana New" w:hAnsi="Angsana New" w:hint="cs"/>
          <w:cs/>
        </w:rPr>
        <w:t>ม</w:t>
      </w:r>
      <w:r w:rsidR="00350165">
        <w:rPr>
          <w:rFonts w:ascii="Angsana New" w:hAnsi="Angsana New" w:hint="cs"/>
          <w:cs/>
        </w:rPr>
        <w:t>ิถุนายน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3C7EDF">
        <w:rPr>
          <w:rFonts w:ascii="Angsana New" w:hAnsi="Angsana New"/>
        </w:rPr>
        <w:t>7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3351E312" w:rsidR="00EF35A2" w:rsidRDefault="004F53FA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 xml:space="preserve">ทาวเวอร์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ทรัพย์มิลเลียนแนร์</w:t>
      </w:r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>ปี</w:t>
      </w:r>
    </w:p>
    <w:p w14:paraId="6820D167" w14:textId="77777777" w:rsidR="00633334" w:rsidRDefault="00633334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</w:rPr>
      </w:pPr>
    </w:p>
    <w:p w14:paraId="0B8354F3" w14:textId="77777777" w:rsidR="00633334" w:rsidRDefault="00633334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</w:rPr>
      </w:pPr>
    </w:p>
    <w:p w14:paraId="6FF4CBDB" w14:textId="77777777" w:rsidR="00633334" w:rsidRPr="00982B5D" w:rsidRDefault="00633334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  <w:cs/>
        </w:rPr>
      </w:pPr>
    </w:p>
    <w:p w14:paraId="645D6AEA" w14:textId="77777777" w:rsidR="00A57153" w:rsidRDefault="004F53FA" w:rsidP="00FC1C06">
      <w:pPr>
        <w:tabs>
          <w:tab w:val="left" w:pos="1440"/>
          <w:tab w:val="left" w:pos="1620"/>
        </w:tabs>
        <w:ind w:left="1078" w:right="16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lastRenderedPageBreak/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ทาวเวอร์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0630FA">
        <w:rPr>
          <w:rFonts w:ascii="Angsana New" w:hAnsi="Angsana New" w:hint="cs"/>
          <w:sz w:val="16"/>
          <w:szCs w:val="16"/>
          <w:cs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r w:rsidR="00830561">
        <w:rPr>
          <w:rFonts w:ascii="Angsana New" w:hAnsi="Angsana New" w:hint="cs"/>
          <w:cs/>
        </w:rPr>
        <w:t xml:space="preserve"> </w:t>
      </w:r>
      <w:r w:rsidR="00F9045B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</w:t>
      </w:r>
      <w:r w:rsidR="00EF17BF" w:rsidRPr="00B22986">
        <w:rPr>
          <w:rFonts w:ascii="Angsana New" w:hAnsi="Angsana New" w:cs="Angsana New"/>
          <w:cs/>
        </w:rPr>
        <w:t xml:space="preserve">นับตั้งแต่วันที่ </w:t>
      </w:r>
      <w:r w:rsidR="00D9397A" w:rsidRPr="00B22986">
        <w:rPr>
          <w:rFonts w:ascii="Angsana New" w:hAnsi="Angsana New" w:cs="Angsana New"/>
        </w:rPr>
        <w:t>9</w:t>
      </w:r>
      <w:r w:rsidR="00EF17BF" w:rsidRPr="00B22986">
        <w:rPr>
          <w:rFonts w:ascii="Angsana New" w:hAnsi="Angsana New" w:cs="Angsana New"/>
          <w:cs/>
        </w:rPr>
        <w:t xml:space="preserve"> เมษายน </w:t>
      </w:r>
      <w:r w:rsidR="00180446" w:rsidRPr="00B22986">
        <w:rPr>
          <w:rFonts w:ascii="Angsana New" w:hAnsi="Angsana New" w:cs="Angsana New"/>
        </w:rPr>
        <w:t>256</w:t>
      </w:r>
      <w:r w:rsidR="0003182D" w:rsidRPr="00B22986">
        <w:rPr>
          <w:rFonts w:ascii="Angsana New" w:hAnsi="Angsana New" w:cs="Angsana New"/>
        </w:rPr>
        <w:t>5</w:t>
      </w:r>
      <w:r w:rsidR="00EF17BF" w:rsidRPr="00B22986">
        <w:rPr>
          <w:rFonts w:ascii="Angsana New" w:hAnsi="Angsana New" w:cs="Angsana New"/>
          <w:cs/>
        </w:rPr>
        <w:t xml:space="preserve"> ถึงวันที่ </w:t>
      </w:r>
      <w:r w:rsidR="00D9397A" w:rsidRPr="00B22986">
        <w:rPr>
          <w:rFonts w:ascii="Angsana New" w:hAnsi="Angsana New" w:cs="Angsana New"/>
        </w:rPr>
        <w:t>8</w:t>
      </w:r>
      <w:r w:rsidR="00EF17BF" w:rsidRPr="00B22986">
        <w:rPr>
          <w:rFonts w:ascii="Angsana New" w:hAnsi="Angsana New" w:cs="Angsana New"/>
          <w:cs/>
        </w:rPr>
        <w:t xml:space="preserve"> เมษายน </w:t>
      </w:r>
      <w:r w:rsidR="00180446" w:rsidRPr="00B22986">
        <w:rPr>
          <w:rFonts w:ascii="Angsana New" w:hAnsi="Angsana New" w:cs="Angsana New"/>
        </w:rPr>
        <w:t>25</w:t>
      </w:r>
      <w:r w:rsidR="00234DFE" w:rsidRPr="00B22986">
        <w:rPr>
          <w:rFonts w:ascii="Angsana New" w:hAnsi="Angsana New" w:cs="Angsana New"/>
        </w:rPr>
        <w:t>68</w:t>
      </w:r>
    </w:p>
    <w:p w14:paraId="6EDB75B0" w14:textId="77777777" w:rsidR="004F53FA" w:rsidRPr="00CD157D" w:rsidRDefault="004F53FA" w:rsidP="00D96327">
      <w:pPr>
        <w:tabs>
          <w:tab w:val="left" w:pos="360"/>
          <w:tab w:val="left" w:pos="900"/>
          <w:tab w:val="left" w:pos="1350"/>
        </w:tabs>
        <w:ind w:right="3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162" w:type="dxa"/>
        <w:tblInd w:w="1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0"/>
        <w:gridCol w:w="1871"/>
        <w:gridCol w:w="1871"/>
      </w:tblGrid>
      <w:tr w:rsidR="004F53FA" w:rsidRPr="00CD157D" w14:paraId="045656C1" w14:textId="77777777" w:rsidTr="00453A16">
        <w:trPr>
          <w:cantSplit/>
          <w:trHeight w:hRule="exact" w:val="794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D5075A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75E19E80" w14:textId="77777777"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73E0D509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อาคารมาลีนนท์ทาวเวอร์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46D94EB" w14:textId="77777777" w:rsidR="00A20F0D" w:rsidRPr="001707E7" w:rsidRDefault="00B62367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 w:rsidRPr="001707E7">
              <w:rPr>
                <w:rFonts w:ascii="Angsana New" w:hAnsi="Angsana New" w:cs="Angsana New"/>
              </w:rPr>
              <w:t>2.</w:t>
            </w:r>
            <w:r w:rsidR="0059729D" w:rsidRPr="001707E7">
              <w:rPr>
                <w:rFonts w:ascii="Angsana New" w:hAnsi="Angsana New" w:cs="Angsana New"/>
              </w:rPr>
              <w:t>18</w:t>
            </w:r>
          </w:p>
        </w:tc>
        <w:tc>
          <w:tcPr>
            <w:tcW w:w="187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14:paraId="4AF6A9E7" w14:textId="05D4F381" w:rsidR="00A20F0D" w:rsidRPr="00254019" w:rsidRDefault="00A20F0D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 w:rsidRPr="00254019">
              <w:rPr>
                <w:rFonts w:ascii="Angsana New" w:hAnsi="Angsana New" w:cs="Angsana New" w:hint="cs"/>
                <w:cs/>
              </w:rPr>
              <w:t xml:space="preserve">     </w:t>
            </w:r>
            <w:r w:rsidR="003928FB" w:rsidRPr="003928FB">
              <w:rPr>
                <w:rFonts w:ascii="Angsana New" w:hAnsi="Angsana New" w:cs="Angsana New"/>
              </w:rPr>
              <w:t>1</w:t>
            </w:r>
            <w:r w:rsidR="00CB2542" w:rsidRPr="00254019">
              <w:rPr>
                <w:rFonts w:ascii="Angsana New" w:hAnsi="Angsana New" w:cs="Angsana New" w:hint="cs"/>
                <w:cs/>
              </w:rPr>
              <w:t>.</w:t>
            </w:r>
            <w:r w:rsidR="003928FB" w:rsidRPr="003928FB">
              <w:rPr>
                <w:rFonts w:ascii="Angsana New" w:hAnsi="Angsana New" w:cs="Angsana New" w:hint="cs"/>
              </w:rPr>
              <w:t>59</w:t>
            </w:r>
          </w:p>
        </w:tc>
      </w:tr>
      <w:tr w:rsidR="003C579A" w:rsidRPr="00D055F2" w14:paraId="208A5A1E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4C68087" w14:textId="77777777" w:rsidR="003C579A" w:rsidRPr="001707E7" w:rsidRDefault="00B62367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 w:rsidRPr="001707E7">
              <w:rPr>
                <w:rFonts w:ascii="Angsana New" w:hAnsi="Angsana New" w:cs="Angsana New"/>
              </w:rPr>
              <w:t>1.99</w:t>
            </w:r>
          </w:p>
        </w:tc>
        <w:tc>
          <w:tcPr>
            <w:tcW w:w="187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65F" w14:textId="77777777" w:rsidR="003C579A" w:rsidRPr="00254019" w:rsidRDefault="003C579A" w:rsidP="0023586A">
            <w:pPr>
              <w:tabs>
                <w:tab w:val="decimal" w:pos="907"/>
              </w:tabs>
              <w:ind w:right="-91"/>
              <w:rPr>
                <w:rFonts w:ascii="Angsana New" w:hAnsi="Angsana New" w:cs="Angsana New"/>
              </w:rPr>
            </w:pPr>
            <w:r w:rsidRPr="00254019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14:paraId="04735419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C7724D" w14:textId="77777777" w:rsidR="00CB2542" w:rsidRPr="001707E7" w:rsidRDefault="00B62367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 w:rsidRPr="001707E7">
              <w:rPr>
                <w:rFonts w:ascii="Angsana New" w:hAnsi="Angsana New" w:cs="Angsana New"/>
              </w:rPr>
              <w:t>4.</w:t>
            </w:r>
            <w:r w:rsidR="0059729D" w:rsidRPr="001707E7">
              <w:rPr>
                <w:rFonts w:ascii="Angsana New" w:hAnsi="Angsana New" w:cs="Angsana New"/>
              </w:rPr>
              <w:t>17</w:t>
            </w: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51FC11F4" w:rsidR="00CB2542" w:rsidRPr="00254019" w:rsidRDefault="00CB2542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 w:rsidRPr="00254019">
              <w:rPr>
                <w:rFonts w:ascii="Angsana New" w:hAnsi="Angsana New" w:cs="Angsana New" w:hint="cs"/>
                <w:cs/>
              </w:rPr>
              <w:t xml:space="preserve">     </w:t>
            </w:r>
            <w:r w:rsidR="003928FB" w:rsidRPr="003928FB">
              <w:rPr>
                <w:rFonts w:ascii="Angsana New" w:hAnsi="Angsana New" w:cs="Angsana New"/>
              </w:rPr>
              <w:t>1</w:t>
            </w:r>
            <w:r w:rsidRPr="00254019">
              <w:rPr>
                <w:rFonts w:ascii="Angsana New" w:hAnsi="Angsana New" w:cs="Angsana New" w:hint="cs"/>
                <w:cs/>
              </w:rPr>
              <w:t>.</w:t>
            </w:r>
            <w:r w:rsidR="003928FB" w:rsidRPr="003928FB">
              <w:rPr>
                <w:rFonts w:ascii="Angsana New" w:hAnsi="Angsana New" w:cs="Angsana New" w:hint="cs"/>
              </w:rPr>
              <w:t>59</w:t>
            </w:r>
          </w:p>
        </w:tc>
      </w:tr>
    </w:tbl>
    <w:p w14:paraId="7C976384" w14:textId="77777777" w:rsidR="0095587D" w:rsidRPr="00B169E4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67F95C3A" w14:textId="7F564CAA" w:rsidR="008560B2" w:rsidRPr="008F3194" w:rsidRDefault="003928FB" w:rsidP="008F3194">
      <w:pPr>
        <w:ind w:left="630" w:right="-871"/>
        <w:rPr>
          <w:rFonts w:ascii="Angsana New" w:hAnsi="Angsana New"/>
          <w:spacing w:val="-8"/>
        </w:rPr>
      </w:pPr>
      <w:r w:rsidRPr="003928FB">
        <w:rPr>
          <w:rFonts w:ascii="Angsana New" w:hAnsi="Angsana New" w:hint="cs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732BD9BA" w:rsidR="00CC6914" w:rsidRPr="00CD157D" w:rsidRDefault="00811A7F" w:rsidP="00D96327">
      <w:pPr>
        <w:ind w:left="1064" w:right="30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350165">
        <w:rPr>
          <w:rFonts w:ascii="Angsana New" w:hAnsi="Angsana New"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6C216D">
        <w:rPr>
          <w:rFonts w:ascii="Angsana New" w:hAnsi="Angsana New" w:hint="cs"/>
          <w:cs/>
        </w:rPr>
        <w:t>ม</w:t>
      </w:r>
      <w:r w:rsidR="00350165">
        <w:rPr>
          <w:rFonts w:ascii="Angsana New" w:hAnsi="Angsana New" w:hint="cs"/>
          <w:cs/>
        </w:rPr>
        <w:t>ิถุนายน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504FBE">
        <w:rPr>
          <w:rFonts w:ascii="Angsana New" w:hAnsi="Angsana New"/>
        </w:rPr>
        <w:t>7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D96327">
      <w:pPr>
        <w:ind w:left="1064" w:right="30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183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4"/>
        <w:gridCol w:w="1799"/>
      </w:tblGrid>
      <w:tr w:rsidR="00811A7F" w:rsidRPr="00CD157D" w14:paraId="31A28A7B" w14:textId="77777777" w:rsidTr="00154BFF">
        <w:trPr>
          <w:trHeight w:hRule="exact" w:val="397"/>
        </w:trPr>
        <w:tc>
          <w:tcPr>
            <w:tcW w:w="7384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7C111B" w14:paraId="22377311" w14:textId="77777777" w:rsidTr="00154BFF">
        <w:trPr>
          <w:trHeight w:val="521"/>
        </w:trPr>
        <w:tc>
          <w:tcPr>
            <w:tcW w:w="7384" w:type="dxa"/>
            <w:tcBorders>
              <w:bottom w:val="nil"/>
            </w:tcBorders>
            <w:vAlign w:val="center"/>
          </w:tcPr>
          <w:p w14:paraId="43A76042" w14:textId="77777777" w:rsidR="00811A7F" w:rsidRPr="007C111B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7C111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9" w:type="dxa"/>
            <w:tcBorders>
              <w:bottom w:val="nil"/>
            </w:tcBorders>
            <w:vAlign w:val="center"/>
          </w:tcPr>
          <w:p w14:paraId="07249A13" w14:textId="77777777" w:rsidR="00811A7F" w:rsidRPr="007C111B" w:rsidRDefault="00811A7F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CC6914" w:rsidRPr="007C111B" w14:paraId="1FEE2CE1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bookmarkStart w:id="5" w:name="_Hlk133846638"/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F8AEE8B" w14:textId="7CD412D6" w:rsidR="00CC6914" w:rsidRPr="00C94D3A" w:rsidRDefault="007C111B" w:rsidP="00F44C7D">
            <w:pPr>
              <w:tabs>
                <w:tab w:val="left" w:pos="1037"/>
                <w:tab w:val="left" w:pos="1134"/>
              </w:tabs>
              <w:ind w:left="-108" w:right="551"/>
              <w:jc w:val="right"/>
              <w:rPr>
                <w:rFonts w:ascii="Angsana New" w:hAnsi="Angsana New"/>
                <w:highlight w:val="yellow"/>
              </w:rPr>
            </w:pPr>
            <w:r w:rsidRPr="001707E7">
              <w:rPr>
                <w:rFonts w:ascii="Angsana New" w:hAnsi="Angsana New"/>
              </w:rPr>
              <w:t>1.26</w:t>
            </w:r>
          </w:p>
        </w:tc>
      </w:tr>
      <w:bookmarkEnd w:id="5"/>
      <w:tr w:rsidR="00CC6914" w:rsidRPr="007C111B" w14:paraId="7514D864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27B9EF" w14:textId="7FEFB844" w:rsidR="00CC6914" w:rsidRPr="001707E7" w:rsidRDefault="001707E7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1707E7">
              <w:rPr>
                <w:rFonts w:ascii="Angsana New" w:hAnsi="Angsana New"/>
              </w:rPr>
              <w:t>8</w:t>
            </w:r>
            <w:r w:rsidR="007C111B" w:rsidRPr="001707E7">
              <w:rPr>
                <w:rFonts w:ascii="Angsana New" w:hAnsi="Angsana New"/>
              </w:rPr>
              <w:t>.</w:t>
            </w:r>
            <w:r w:rsidRPr="001707E7">
              <w:rPr>
                <w:rFonts w:ascii="Angsana New" w:hAnsi="Angsana New"/>
              </w:rPr>
              <w:t>20</w:t>
            </w:r>
          </w:p>
        </w:tc>
      </w:tr>
      <w:tr w:rsidR="00CC6914" w:rsidRPr="007C111B" w14:paraId="7F88E61F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7C111B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5808C09" w14:textId="3357EAC6" w:rsidR="00CC6914" w:rsidRPr="001707E7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1707E7">
              <w:rPr>
                <w:rFonts w:ascii="Angsana New" w:hAnsi="Angsana New"/>
              </w:rPr>
              <w:t xml:space="preserve">(USD </w:t>
            </w:r>
            <w:r w:rsidR="001707E7" w:rsidRPr="001707E7">
              <w:rPr>
                <w:rFonts w:ascii="Angsana New" w:hAnsi="Angsana New"/>
              </w:rPr>
              <w:t>221</w:t>
            </w:r>
            <w:r w:rsidR="006C7C74" w:rsidRPr="001707E7">
              <w:rPr>
                <w:rFonts w:ascii="Angsana New" w:hAnsi="Angsana New"/>
              </w:rPr>
              <w:t>,</w:t>
            </w:r>
            <w:r w:rsidR="001707E7" w:rsidRPr="001707E7">
              <w:rPr>
                <w:rFonts w:ascii="Angsana New" w:hAnsi="Angsana New"/>
              </w:rPr>
              <w:t>5</w:t>
            </w:r>
            <w:r w:rsidR="00CB725D" w:rsidRPr="001707E7">
              <w:rPr>
                <w:rFonts w:ascii="Angsana New" w:hAnsi="Angsana New"/>
              </w:rPr>
              <w:t>0</w:t>
            </w:r>
            <w:r w:rsidR="006C7C74" w:rsidRPr="001707E7">
              <w:rPr>
                <w:rFonts w:ascii="Angsana New" w:hAnsi="Angsana New"/>
              </w:rPr>
              <w:t>0</w:t>
            </w:r>
            <w:r w:rsidRPr="001707E7">
              <w:rPr>
                <w:rFonts w:ascii="Angsana New" w:hAnsi="Angsana New"/>
              </w:rPr>
              <w:t>)</w:t>
            </w:r>
          </w:p>
        </w:tc>
      </w:tr>
      <w:tr w:rsidR="00CC6914" w:rsidRPr="007C111B" w14:paraId="1FAFE81B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7C111B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A08D3BD" w14:textId="0AC2CFAD" w:rsidR="00CC6914" w:rsidRPr="001707E7" w:rsidRDefault="001707E7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1707E7">
              <w:rPr>
                <w:rFonts w:ascii="Angsana New" w:hAnsi="Angsana New"/>
              </w:rPr>
              <w:t>8</w:t>
            </w:r>
            <w:r w:rsidR="007C111B" w:rsidRPr="001707E7">
              <w:rPr>
                <w:rFonts w:ascii="Angsana New" w:hAnsi="Angsana New"/>
              </w:rPr>
              <w:t>.</w:t>
            </w:r>
            <w:r w:rsidRPr="001707E7">
              <w:rPr>
                <w:rFonts w:ascii="Angsana New" w:hAnsi="Angsana New"/>
              </w:rPr>
              <w:t>73</w:t>
            </w:r>
          </w:p>
        </w:tc>
      </w:tr>
      <w:tr w:rsidR="006A776C" w:rsidRPr="00335C29" w14:paraId="2F5284DD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68239C" w14:textId="77777777" w:rsidR="006A776C" w:rsidRPr="007C111B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82ADC4E" w14:textId="44300CFA" w:rsidR="006A776C" w:rsidRPr="001707E7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1707E7">
              <w:rPr>
                <w:rFonts w:ascii="Angsana New" w:hAnsi="Angsana New"/>
              </w:rPr>
              <w:t xml:space="preserve">(USD </w:t>
            </w:r>
            <w:r w:rsidR="001707E7" w:rsidRPr="001707E7">
              <w:rPr>
                <w:rFonts w:ascii="Angsana New" w:hAnsi="Angsana New"/>
              </w:rPr>
              <w:t>236</w:t>
            </w:r>
            <w:r w:rsidR="006C7C74" w:rsidRPr="001707E7">
              <w:rPr>
                <w:rFonts w:ascii="Angsana New" w:hAnsi="Angsana New"/>
              </w:rPr>
              <w:t>,</w:t>
            </w:r>
            <w:r w:rsidR="001707E7" w:rsidRPr="001707E7">
              <w:rPr>
                <w:rFonts w:ascii="Angsana New" w:hAnsi="Angsana New"/>
              </w:rPr>
              <w:t>000</w:t>
            </w:r>
            <w:r w:rsidRPr="001707E7">
              <w:rPr>
                <w:rFonts w:ascii="Angsana New" w:hAnsi="Angsana New"/>
              </w:rPr>
              <w:t>)</w:t>
            </w:r>
          </w:p>
        </w:tc>
      </w:tr>
      <w:tr w:rsidR="00CC6914" w:rsidRPr="00335C29" w14:paraId="38A11A39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BBFD4AD" w14:textId="77777777" w:rsidR="00CC6914" w:rsidRPr="00D55DA4" w:rsidRDefault="00CC6914" w:rsidP="003D58B0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D55DA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D55DA4">
              <w:rPr>
                <w:rFonts w:cs="AngsanaUPC"/>
                <w:spacing w:val="-4"/>
                <w:szCs w:val="32"/>
                <w:cs/>
              </w:rPr>
              <w:t>ดาวเทียม</w:t>
            </w:r>
            <w:r w:rsidR="006A776C" w:rsidRPr="00D55DA4">
              <w:rPr>
                <w:rFonts w:cs="AngsanaUPC"/>
                <w:spacing w:val="-4"/>
                <w:szCs w:val="32"/>
                <w:cs/>
              </w:rPr>
              <w:t>ทรานส์พอนเดอร์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94EA1C6" w14:textId="3528238A" w:rsidR="00CC6914" w:rsidRPr="001707E7" w:rsidRDefault="001707E7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1707E7">
              <w:rPr>
                <w:rFonts w:ascii="Angsana New" w:hAnsi="Angsana New"/>
              </w:rPr>
              <w:t>6.38</w:t>
            </w:r>
          </w:p>
        </w:tc>
      </w:tr>
      <w:tr w:rsidR="006A776C" w:rsidRPr="00335C29" w14:paraId="482940EA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1777C8C3" w14:textId="77777777" w:rsidR="006A776C" w:rsidRPr="00D55DA4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695DA253" w14:textId="17B51AFB" w:rsidR="006A776C" w:rsidRPr="001707E7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1707E7">
              <w:rPr>
                <w:rFonts w:ascii="Angsana New" w:hAnsi="Angsana New"/>
              </w:rPr>
              <w:t xml:space="preserve">(USD </w:t>
            </w:r>
            <w:r w:rsidR="001707E7" w:rsidRPr="001707E7">
              <w:rPr>
                <w:rFonts w:ascii="Angsana New" w:hAnsi="Angsana New"/>
              </w:rPr>
              <w:t>172</w:t>
            </w:r>
            <w:r w:rsidR="00A145C9" w:rsidRPr="001707E7">
              <w:rPr>
                <w:rFonts w:ascii="Angsana New" w:hAnsi="Angsana New"/>
              </w:rPr>
              <w:t>,</w:t>
            </w:r>
            <w:r w:rsidR="001707E7" w:rsidRPr="001707E7">
              <w:rPr>
                <w:rFonts w:ascii="Angsana New" w:hAnsi="Angsana New"/>
              </w:rPr>
              <w:t>373</w:t>
            </w:r>
            <w:r w:rsidRPr="001707E7">
              <w:rPr>
                <w:rFonts w:ascii="Angsana New" w:hAnsi="Angsana New"/>
              </w:rPr>
              <w:t>)</w:t>
            </w:r>
          </w:p>
        </w:tc>
      </w:tr>
      <w:tr w:rsidR="007E3938" w:rsidRPr="00335C29" w14:paraId="20210750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7A90C334" w14:textId="5BFFE2CC" w:rsidR="007E3938" w:rsidRPr="007E3938" w:rsidRDefault="007E3938" w:rsidP="007E3938">
            <w:pPr>
              <w:tabs>
                <w:tab w:val="left" w:pos="1134"/>
              </w:tabs>
              <w:ind w:right="116"/>
              <w:rPr>
                <w:cs/>
              </w:rPr>
            </w:pPr>
            <w:r w:rsidRPr="007E3938">
              <w:rPr>
                <w:rFonts w:ascii="Angsana New" w:hAnsi="Angsana New" w:hint="cs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cs/>
              </w:rPr>
              <w:t>เกินกว่าหนึ่งปี</w:t>
            </w:r>
            <w:r>
              <w:rPr>
                <w:rFonts w:hint="cs"/>
                <w:cs/>
              </w:rPr>
              <w:t>แต่ไม่เกินส</w:t>
            </w:r>
            <w:r w:rsidR="008116CE">
              <w:rPr>
                <w:rFonts w:hint="cs"/>
                <w:cs/>
              </w:rPr>
              <w:t>าม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9DA072" w14:textId="77777777" w:rsidR="007E3938" w:rsidRPr="00C94D3A" w:rsidRDefault="007E3938" w:rsidP="007E3938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F44C7D" w:rsidRPr="007C111B" w14:paraId="00B46403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85F370" w14:textId="77777777" w:rsidR="00F44C7D" w:rsidRPr="007C111B" w:rsidRDefault="00F44C7D" w:rsidP="00F44C7D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3FD8F178" w14:textId="384A7B8F" w:rsidR="00F44C7D" w:rsidRPr="00C94D3A" w:rsidRDefault="006C12CD" w:rsidP="00F44C7D">
            <w:pPr>
              <w:tabs>
                <w:tab w:val="left" w:pos="942"/>
                <w:tab w:val="left" w:pos="1143"/>
              </w:tabs>
              <w:ind w:left="-108" w:right="551"/>
              <w:jc w:val="right"/>
              <w:rPr>
                <w:rFonts w:ascii="Angsana New" w:hAnsi="Angsana New"/>
                <w:highlight w:val="yellow"/>
              </w:rPr>
            </w:pPr>
            <w:r w:rsidRPr="001707E7">
              <w:rPr>
                <w:rFonts w:ascii="Angsana New" w:hAnsi="Angsana New"/>
              </w:rPr>
              <w:t>1</w:t>
            </w:r>
            <w:r w:rsidR="00F44C7D" w:rsidRPr="001707E7">
              <w:rPr>
                <w:rFonts w:ascii="Angsana New" w:hAnsi="Angsana New"/>
              </w:rPr>
              <w:t>.</w:t>
            </w:r>
            <w:r w:rsidR="001707E7" w:rsidRPr="001707E7">
              <w:rPr>
                <w:rFonts w:ascii="Angsana New" w:hAnsi="Angsana New"/>
              </w:rPr>
              <w:t>05</w:t>
            </w:r>
          </w:p>
        </w:tc>
      </w:tr>
      <w:tr w:rsidR="006A776C" w:rsidRPr="00CD157D" w14:paraId="6E844DE7" w14:textId="77777777" w:rsidTr="00154BFF">
        <w:trPr>
          <w:trHeight w:val="521"/>
        </w:trPr>
        <w:tc>
          <w:tcPr>
            <w:tcW w:w="7384" w:type="dxa"/>
            <w:tcBorders>
              <w:bottom w:val="single" w:sz="4" w:space="0" w:color="auto"/>
            </w:tcBorders>
            <w:vAlign w:val="center"/>
          </w:tcPr>
          <w:p w14:paraId="71AC2706" w14:textId="77777777" w:rsidR="006A776C" w:rsidRPr="007C111B" w:rsidRDefault="006A776C" w:rsidP="006A776C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7C111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461FF19" w14:textId="17B4283F" w:rsidR="006A776C" w:rsidRPr="00C94D3A" w:rsidRDefault="001707E7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  <w:highlight w:val="yellow"/>
                <w:cs/>
              </w:rPr>
            </w:pPr>
            <w:r w:rsidRPr="001707E7">
              <w:rPr>
                <w:rFonts w:ascii="Angsana New" w:hAnsi="Angsana New"/>
              </w:rPr>
              <w:t>25</w:t>
            </w:r>
            <w:r w:rsidR="007E3938" w:rsidRPr="001707E7">
              <w:rPr>
                <w:rFonts w:ascii="Angsana New" w:hAnsi="Angsana New"/>
              </w:rPr>
              <w:t>.</w:t>
            </w:r>
            <w:r w:rsidRPr="001707E7">
              <w:rPr>
                <w:rFonts w:ascii="Angsana New" w:hAnsi="Angsana New"/>
              </w:rPr>
              <w:t>62</w:t>
            </w:r>
            <w:r w:rsidR="007E3938" w:rsidRPr="001707E7">
              <w:rPr>
                <w:rFonts w:ascii="Angsana New" w:hAnsi="Angsana New"/>
              </w:rPr>
              <w:t xml:space="preserve"> </w:t>
            </w:r>
          </w:p>
        </w:tc>
      </w:tr>
    </w:tbl>
    <w:p w14:paraId="64AD7F71" w14:textId="77777777" w:rsidR="00F045D3" w:rsidRPr="00C13B39" w:rsidRDefault="00F045D3" w:rsidP="00C13B39">
      <w:pPr>
        <w:ind w:right="-87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1DDB56F9" w14:textId="77777777" w:rsidR="00EE2522" w:rsidRDefault="00EE2522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591ED1AE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677B5AEB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19A9AEC3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6F285051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63CE6BAC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B54206D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6C4D4294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7C0AD4E1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75F98518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76699C84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26253DE0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530B744C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3A46788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39F39198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1503135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15000A15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341DA30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7FCF85A1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69B0CFE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67FB6BA9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740EEDA5" w14:textId="77777777" w:rsidR="00EE2522" w:rsidRPr="00F045D3" w:rsidRDefault="00EE2522" w:rsidP="00F045D3">
      <w:pPr>
        <w:ind w:left="630"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6EB41A2" w14:textId="36BDCE94" w:rsidR="005D7A1B" w:rsidRPr="00456329" w:rsidRDefault="00A74B7B" w:rsidP="00DC7EE6">
      <w:pPr>
        <w:ind w:left="630" w:right="-871"/>
        <w:rPr>
          <w:rFonts w:ascii="Angsana New" w:hAnsi="Angsana New"/>
          <w:cs/>
        </w:rPr>
      </w:pPr>
      <w:r w:rsidRPr="00456329">
        <w:rPr>
          <w:rFonts w:ascii="Angsana New" w:hAnsi="Angsana New"/>
          <w:spacing w:val="-8"/>
        </w:rPr>
        <w:lastRenderedPageBreak/>
        <w:t>2</w:t>
      </w:r>
      <w:r>
        <w:rPr>
          <w:rFonts w:ascii="Angsana New" w:hAnsi="Angsana New"/>
          <w:spacing w:val="-8"/>
        </w:rPr>
        <w:t>5</w:t>
      </w:r>
      <w:r>
        <w:rPr>
          <w:rFonts w:ascii="Angsana New" w:hAnsi="Angsana New" w:hint="cs"/>
          <w:spacing w:val="-8"/>
          <w:cs/>
        </w:rPr>
        <w:t>.</w:t>
      </w:r>
      <w:r>
        <w:rPr>
          <w:rFonts w:ascii="Angsana New" w:hAnsi="Angsana New"/>
          <w:spacing w:val="-8"/>
        </w:rPr>
        <w:t>4</w:t>
      </w:r>
      <w:r w:rsidRPr="00456329">
        <w:rPr>
          <w:rFonts w:ascii="Angsana New" w:hAnsi="Angsana New" w:hint="cs"/>
          <w:spacing w:val="-8"/>
          <w:cs/>
        </w:rPr>
        <w:t xml:space="preserve"> </w:t>
      </w:r>
      <w:r>
        <w:rPr>
          <w:rFonts w:ascii="Angsana New" w:hAnsi="Angsana New" w:hint="cs"/>
          <w:cs/>
        </w:rPr>
        <w:t>ภาระผูกพันจากค่าสิทธิตามสัญญาซื้อล่วงหน้า</w:t>
      </w:r>
    </w:p>
    <w:p w14:paraId="4A41D12C" w14:textId="3C365240" w:rsidR="005D7A1B" w:rsidRPr="00456329" w:rsidRDefault="00CB40C4" w:rsidP="00DE242A">
      <w:pPr>
        <w:ind w:left="1092" w:right="-70" w:firstLine="609"/>
        <w:jc w:val="thaiDistribute"/>
        <w:rPr>
          <w:rFonts w:ascii="Angsana New" w:hAnsi="Angsana New"/>
        </w:rPr>
      </w:pPr>
      <w:r w:rsidRPr="00456329">
        <w:rPr>
          <w:rFonts w:ascii="Angsana New" w:hAnsi="Angsana New" w:hint="cs"/>
          <w:cs/>
        </w:rPr>
        <w:t xml:space="preserve">บริษัทมีภาระค่าสิทธิตามสัญญาซื้อล่วงหน้า </w:t>
      </w:r>
      <w:r w:rsidR="005F489E" w:rsidRPr="00456329">
        <w:rPr>
          <w:rFonts w:ascii="Angsana New" w:hAnsi="Angsana New" w:hint="cs"/>
          <w:cs/>
        </w:rPr>
        <w:t xml:space="preserve">ณ วันที่ </w:t>
      </w:r>
      <w:r w:rsidR="006C216D">
        <w:rPr>
          <w:rFonts w:ascii="Angsana New" w:hAnsi="Angsana New"/>
        </w:rPr>
        <w:t>3</w:t>
      </w:r>
      <w:r w:rsidR="00787527">
        <w:rPr>
          <w:rFonts w:ascii="Angsana New" w:hAnsi="Angsana New"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6C216D">
        <w:rPr>
          <w:rFonts w:ascii="Angsana New" w:hAnsi="Angsana New" w:hint="cs"/>
          <w:cs/>
        </w:rPr>
        <w:t>ม</w:t>
      </w:r>
      <w:r w:rsidR="00787527">
        <w:rPr>
          <w:rFonts w:ascii="Angsana New" w:hAnsi="Angsana New" w:hint="cs"/>
          <w:cs/>
        </w:rPr>
        <w:t>ิถุนายน</w:t>
      </w:r>
      <w:r w:rsidR="00BF10FA">
        <w:rPr>
          <w:rFonts w:ascii="Angsana New" w:hAnsi="Angsana New" w:hint="cs"/>
          <w:cs/>
        </w:rPr>
        <w:t xml:space="preserve"> </w:t>
      </w:r>
      <w:r w:rsidR="00554767">
        <w:rPr>
          <w:rFonts w:ascii="Angsana New" w:hAnsi="Angsana New"/>
        </w:rPr>
        <w:t>256</w:t>
      </w:r>
      <w:r w:rsidR="006C12CD">
        <w:rPr>
          <w:rFonts w:ascii="Angsana New" w:hAnsi="Angsana New"/>
        </w:rPr>
        <w:t>7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456329">
        <w:rPr>
          <w:rFonts w:ascii="Angsana New" w:hAnsi="Angsana New" w:hint="cs"/>
          <w:cs/>
        </w:rPr>
        <w:t>ดังนี้</w:t>
      </w:r>
    </w:p>
    <w:p w14:paraId="5A025F59" w14:textId="77777777" w:rsidR="005D7A1B" w:rsidRPr="00456329" w:rsidRDefault="005D7A1B" w:rsidP="00D96327">
      <w:pPr>
        <w:ind w:left="1064" w:right="58" w:hanging="434"/>
        <w:jc w:val="right"/>
        <w:outlineLvl w:val="0"/>
        <w:rPr>
          <w:rFonts w:ascii="Angsana New" w:hAnsi="Angsana New"/>
          <w:cs/>
        </w:rPr>
      </w:pPr>
      <w:r w:rsidRPr="00456329">
        <w:rPr>
          <w:rFonts w:ascii="Angsana New" w:hAnsi="Angsana New" w:hint="cs"/>
          <w:cs/>
        </w:rPr>
        <w:t xml:space="preserve">หน่วย </w:t>
      </w:r>
      <w:r w:rsidRPr="00456329">
        <w:rPr>
          <w:rFonts w:ascii="Angsana New" w:hAnsi="Angsana New"/>
        </w:rPr>
        <w:t xml:space="preserve">: </w:t>
      </w:r>
      <w:r w:rsidRPr="00456329">
        <w:rPr>
          <w:rFonts w:ascii="Angsana New" w:hAnsi="Angsana New" w:hint="cs"/>
          <w:cs/>
        </w:rPr>
        <w:t>ล้านบาท</w:t>
      </w:r>
    </w:p>
    <w:tbl>
      <w:tblPr>
        <w:tblW w:w="9183" w:type="dxa"/>
        <w:tblInd w:w="1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8"/>
        <w:gridCol w:w="1795"/>
      </w:tblGrid>
      <w:tr w:rsidR="00DB034E" w:rsidRPr="00456329" w14:paraId="154D1F25" w14:textId="77777777" w:rsidTr="00154BFF">
        <w:trPr>
          <w:trHeight w:val="507"/>
        </w:trPr>
        <w:tc>
          <w:tcPr>
            <w:tcW w:w="7388" w:type="dxa"/>
            <w:vAlign w:val="center"/>
          </w:tcPr>
          <w:p w14:paraId="2810B56C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456329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1795" w:type="dxa"/>
            <w:vAlign w:val="center"/>
          </w:tcPr>
          <w:p w14:paraId="240CACC7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560B2" w:rsidRPr="00D55DA4" w14:paraId="2849FBEF" w14:textId="77777777" w:rsidTr="00154BFF">
        <w:tc>
          <w:tcPr>
            <w:tcW w:w="7388" w:type="dxa"/>
            <w:tcBorders>
              <w:bottom w:val="nil"/>
            </w:tcBorders>
          </w:tcPr>
          <w:p w14:paraId="4AB0818B" w14:textId="77777777" w:rsidR="008560B2" w:rsidRPr="00D55DA4" w:rsidRDefault="008560B2" w:rsidP="006C64F9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D55DA4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5" w:type="dxa"/>
            <w:tcBorders>
              <w:bottom w:val="nil"/>
            </w:tcBorders>
          </w:tcPr>
          <w:p w14:paraId="706686B0" w14:textId="77777777" w:rsidR="008560B2" w:rsidRPr="00D55DA4" w:rsidRDefault="008560B2" w:rsidP="006C64F9">
            <w:pPr>
              <w:tabs>
                <w:tab w:val="left" w:pos="113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8560B2" w:rsidRPr="00D55DA4" w14:paraId="30E78108" w14:textId="77777777" w:rsidTr="00154BFF">
        <w:tc>
          <w:tcPr>
            <w:tcW w:w="7388" w:type="dxa"/>
            <w:tcBorders>
              <w:top w:val="nil"/>
              <w:bottom w:val="nil"/>
            </w:tcBorders>
          </w:tcPr>
          <w:p w14:paraId="3952CC2D" w14:textId="77777777" w:rsidR="008560B2" w:rsidRPr="00D55DA4" w:rsidRDefault="008560B2" w:rsidP="00404AC7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D55DA4">
              <w:rPr>
                <w:rFonts w:ascii="Angsana New" w:hAnsi="Angsana New"/>
              </w:rPr>
              <w:t xml:space="preserve">     -  </w:t>
            </w:r>
            <w:r w:rsidRPr="00D55DA4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386FB7B6" w14:textId="20ACD6B9" w:rsidR="008560B2" w:rsidRPr="008808D8" w:rsidRDefault="008808D8" w:rsidP="00F44C7D">
            <w:pPr>
              <w:tabs>
                <w:tab w:val="left" w:pos="942"/>
                <w:tab w:val="left" w:pos="1150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10</w:t>
            </w:r>
            <w:r w:rsidR="000D1F8F">
              <w:rPr>
                <w:rFonts w:ascii="Angsana New" w:hAnsi="Angsana New"/>
                <w:spacing w:val="-8"/>
              </w:rPr>
              <w:t>.04</w:t>
            </w:r>
          </w:p>
        </w:tc>
      </w:tr>
      <w:tr w:rsidR="008560B2" w:rsidRPr="00456329" w14:paraId="7A8D443A" w14:textId="77777777" w:rsidTr="00154BFF">
        <w:tc>
          <w:tcPr>
            <w:tcW w:w="7388" w:type="dxa"/>
            <w:tcBorders>
              <w:top w:val="nil"/>
              <w:bottom w:val="single" w:sz="4" w:space="0" w:color="auto"/>
            </w:tcBorders>
          </w:tcPr>
          <w:p w14:paraId="3C4DE76C" w14:textId="77777777" w:rsidR="008560B2" w:rsidRPr="00D55DA4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</w:tcPr>
          <w:p w14:paraId="13B3FA12" w14:textId="5F480D66" w:rsidR="008560B2" w:rsidRPr="008808D8" w:rsidRDefault="008560B2" w:rsidP="00404AC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8808D8">
              <w:rPr>
                <w:rFonts w:ascii="Angsana New" w:hAnsi="Angsana New"/>
              </w:rPr>
              <w:t xml:space="preserve">(USD </w:t>
            </w:r>
            <w:r w:rsidR="0035681C" w:rsidRPr="008808D8">
              <w:rPr>
                <w:rFonts w:ascii="Angsana New" w:hAnsi="Angsana New"/>
              </w:rPr>
              <w:t>271</w:t>
            </w:r>
            <w:r w:rsidRPr="008808D8">
              <w:rPr>
                <w:rFonts w:ascii="Angsana New" w:hAnsi="Angsana New"/>
              </w:rPr>
              <w:t>,</w:t>
            </w:r>
            <w:r w:rsidR="0035681C" w:rsidRPr="008808D8">
              <w:rPr>
                <w:rFonts w:ascii="Angsana New" w:hAnsi="Angsana New"/>
              </w:rPr>
              <w:t>250</w:t>
            </w:r>
            <w:r w:rsidRPr="008808D8">
              <w:rPr>
                <w:rFonts w:ascii="Angsana New" w:hAnsi="Angsana New"/>
              </w:rPr>
              <w:t>)</w:t>
            </w:r>
          </w:p>
        </w:tc>
      </w:tr>
    </w:tbl>
    <w:p w14:paraId="187F4E0C" w14:textId="77777777" w:rsidR="00DC7EE6" w:rsidRDefault="00DC7EE6" w:rsidP="00C27CD6">
      <w:pPr>
        <w:ind w:right="-871"/>
        <w:rPr>
          <w:rFonts w:ascii="Angsana New" w:hAnsi="Angsana New"/>
          <w:spacing w:val="-8"/>
          <w:sz w:val="16"/>
          <w:szCs w:val="16"/>
        </w:rPr>
      </w:pPr>
    </w:p>
    <w:p w14:paraId="66E1E844" w14:textId="28C5AF50"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ภาระผูกพันจากการค้ำประกัน</w:t>
      </w:r>
    </w:p>
    <w:p w14:paraId="0398649B" w14:textId="77777777"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14:paraId="08583101" w14:textId="77777777" w:rsidR="00BA7210" w:rsidRPr="00456329" w:rsidRDefault="002D0419" w:rsidP="0025656F">
      <w:pPr>
        <w:tabs>
          <w:tab w:val="left" w:pos="1134"/>
        </w:tabs>
        <w:ind w:left="1708" w:right="116" w:hanging="7"/>
        <w:jc w:val="thaiDistribute"/>
        <w:rPr>
          <w:rFonts w:ascii="Angsana New" w:hAnsi="Angsana New"/>
          <w:spacing w:val="-2"/>
        </w:rPr>
      </w:pPr>
      <w:r w:rsidRPr="00456329">
        <w:rPr>
          <w:rFonts w:ascii="Angsana New" w:hAnsi="Angsana New" w:hint="cs"/>
          <w:spacing w:val="-2"/>
          <w:cs/>
        </w:rPr>
        <w:t>บริษัทมีภาระผูกพันจากการค้ำประกัน</w:t>
      </w:r>
      <w:r w:rsidR="00BA7210" w:rsidRPr="00456329">
        <w:rPr>
          <w:rFonts w:ascii="Angsana New" w:hAnsi="Angsana New" w:hint="cs"/>
          <w:spacing w:val="-2"/>
          <w:cs/>
        </w:rPr>
        <w:t xml:space="preserve"> ดังนี้</w:t>
      </w:r>
    </w:p>
    <w:p w14:paraId="3A5CAAA9" w14:textId="4D78C98A" w:rsidR="00230AE8" w:rsidRDefault="00BA7210" w:rsidP="00D96327">
      <w:pPr>
        <w:ind w:left="1022" w:right="58" w:firstLine="672"/>
        <w:jc w:val="thaiDistribute"/>
        <w:rPr>
          <w:rFonts w:ascii="Angsana New" w:hAnsi="Angsana New"/>
          <w:spacing w:val="-2"/>
        </w:rPr>
      </w:pPr>
      <w:r w:rsidRPr="0052554A">
        <w:rPr>
          <w:rFonts w:ascii="Angsana New" w:hAnsi="Angsana New" w:hint="cs"/>
          <w:spacing w:val="-4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</w:t>
      </w:r>
      <w:r w:rsidRPr="006856C1">
        <w:rPr>
          <w:rFonts w:ascii="Angsana New" w:hAnsi="Angsana New" w:hint="cs"/>
          <w:spacing w:val="-8"/>
          <w:cs/>
        </w:rPr>
        <w:t>ระบบดิจิตอล</w:t>
      </w:r>
      <w:r w:rsidR="002C04B6" w:rsidRPr="006856C1">
        <w:rPr>
          <w:rFonts w:ascii="Angsana New" w:hAnsi="Angsana New" w:hint="cs"/>
          <w:spacing w:val="-8"/>
          <w:cs/>
        </w:rPr>
        <w:t>ให้กับบริษัท บีอีซี มัลติมีเดีย จำกัด ซึ่งเป็นบริษัทย่อยของบริษัทกับสถาบันการเงินแห่งหนึ่ง</w:t>
      </w:r>
      <w:r w:rsidR="002C04B6" w:rsidRPr="00AC08BD">
        <w:rPr>
          <w:rFonts w:ascii="Angsana New" w:hAnsi="Angsana New" w:hint="cs"/>
          <w:spacing w:val="-2"/>
          <w:cs/>
        </w:rPr>
        <w:t xml:space="preserve"> เป็น</w:t>
      </w:r>
      <w:r w:rsidR="002C04B6" w:rsidRPr="004013D9">
        <w:rPr>
          <w:rFonts w:ascii="Angsana New" w:hAnsi="Angsana New" w:hint="cs"/>
          <w:spacing w:val="-2"/>
          <w:cs/>
        </w:rPr>
        <w:t>จำนวน</w:t>
      </w:r>
      <w:r w:rsidR="002C04B6" w:rsidRPr="0003182D">
        <w:rPr>
          <w:rFonts w:ascii="Angsana New" w:hAnsi="Angsana New" w:hint="cs"/>
          <w:spacing w:val="-2"/>
          <w:cs/>
        </w:rPr>
        <w:t xml:space="preserve">เงิน </w:t>
      </w:r>
      <w:r w:rsidR="00D9397A" w:rsidRPr="0003182D">
        <w:rPr>
          <w:rFonts w:ascii="Angsana New" w:hAnsi="Angsana New"/>
          <w:spacing w:val="-2"/>
        </w:rPr>
        <w:t>5</w:t>
      </w:r>
      <w:r w:rsidR="003928FB" w:rsidRPr="003928FB">
        <w:rPr>
          <w:rFonts w:ascii="Angsana New" w:hAnsi="Angsana New" w:hint="cs"/>
          <w:spacing w:val="-2"/>
        </w:rPr>
        <w:t>2</w:t>
      </w:r>
      <w:r w:rsidR="001C61A9">
        <w:rPr>
          <w:rFonts w:ascii="Angsana New" w:hAnsi="Angsana New" w:hint="cs"/>
          <w:spacing w:val="-2"/>
          <w:cs/>
        </w:rPr>
        <w:t>.</w:t>
      </w:r>
      <w:r w:rsidR="003928FB" w:rsidRPr="003928FB">
        <w:rPr>
          <w:rFonts w:ascii="Angsana New" w:hAnsi="Angsana New" w:hint="cs"/>
          <w:spacing w:val="-2"/>
        </w:rPr>
        <w:t>13</w:t>
      </w:r>
      <w:r w:rsidR="002C04B6" w:rsidRPr="0003182D">
        <w:rPr>
          <w:rFonts w:ascii="Angsana New" w:hAnsi="Angsana New"/>
          <w:spacing w:val="-2"/>
        </w:rPr>
        <w:t xml:space="preserve"> </w:t>
      </w:r>
      <w:r w:rsidR="002C04B6" w:rsidRPr="0003182D">
        <w:rPr>
          <w:rFonts w:ascii="Angsana New" w:hAnsi="Angsana New" w:hint="cs"/>
          <w:spacing w:val="-2"/>
          <w:cs/>
        </w:rPr>
        <w:t>ล้านบาท</w:t>
      </w:r>
    </w:p>
    <w:p w14:paraId="20DBF0F2" w14:textId="77777777" w:rsidR="005C6D58" w:rsidRPr="005C6D58" w:rsidRDefault="005C6D58" w:rsidP="00D96327">
      <w:pPr>
        <w:ind w:left="1022" w:right="58" w:firstLine="672"/>
        <w:jc w:val="thaiDistribute"/>
        <w:rPr>
          <w:rFonts w:ascii="Angsana New" w:hAnsi="Angsana New"/>
          <w:spacing w:val="-2"/>
          <w:sz w:val="14"/>
          <w:szCs w:val="14"/>
        </w:rPr>
      </w:pPr>
    </w:p>
    <w:p w14:paraId="4D1AAC79" w14:textId="3C2B138F" w:rsidR="00334A12" w:rsidRDefault="00334A12" w:rsidP="00334A12">
      <w:pPr>
        <w:ind w:left="630" w:right="-871"/>
        <w:rPr>
          <w:rFonts w:ascii="Angsana New" w:hAnsi="Angsana New"/>
          <w:spacing w:val="-8"/>
        </w:rPr>
      </w:pPr>
      <w:r w:rsidRPr="00456329">
        <w:rPr>
          <w:rFonts w:ascii="Angsana New" w:hAnsi="Angsana New"/>
          <w:spacing w:val="-8"/>
        </w:rPr>
        <w:t>2</w:t>
      </w:r>
      <w:r>
        <w:rPr>
          <w:rFonts w:ascii="Angsana New" w:hAnsi="Angsana New"/>
          <w:spacing w:val="-8"/>
        </w:rPr>
        <w:t>5</w:t>
      </w:r>
      <w:r w:rsidRPr="00456329">
        <w:rPr>
          <w:rFonts w:ascii="Angsana New" w:hAnsi="Angsana New" w:hint="cs"/>
          <w:spacing w:val="-8"/>
          <w:cs/>
        </w:rPr>
        <w:t>.</w:t>
      </w:r>
      <w:r>
        <w:rPr>
          <w:rFonts w:ascii="Angsana New" w:hAnsi="Angsana New"/>
          <w:spacing w:val="-8"/>
        </w:rPr>
        <w:t>6</w:t>
      </w:r>
      <w:r w:rsidRPr="00456329">
        <w:rPr>
          <w:rFonts w:ascii="Angsana New" w:hAnsi="Angsana New" w:hint="cs"/>
          <w:spacing w:val="-8"/>
          <w:cs/>
        </w:rPr>
        <w:t xml:space="preserve"> ภาระผูกพัน</w:t>
      </w:r>
      <w:r>
        <w:rPr>
          <w:rFonts w:ascii="Angsana New" w:hAnsi="Angsana New" w:hint="cs"/>
          <w:spacing w:val="-8"/>
          <w:cs/>
        </w:rPr>
        <w:t>เกี่ยวกับรายจ่ายฝ่ายทุน</w:t>
      </w:r>
    </w:p>
    <w:p w14:paraId="42052F75" w14:textId="47F66D38" w:rsidR="00334A12" w:rsidRDefault="00334A12" w:rsidP="00334A12">
      <w:pPr>
        <w:ind w:left="1022" w:right="58" w:firstLine="672"/>
        <w:jc w:val="thaiDistribute"/>
        <w:rPr>
          <w:rFonts w:ascii="Angsana New" w:hAnsi="Angsana New"/>
          <w:spacing w:val="-8"/>
          <w:cs/>
        </w:rPr>
      </w:pPr>
      <w:r>
        <w:rPr>
          <w:rFonts w:ascii="Angsana New" w:hAnsi="Angsana New" w:hint="cs"/>
          <w:spacing w:val="-8"/>
          <w:cs/>
        </w:rPr>
        <w:t xml:space="preserve">ณ วันที่ </w:t>
      </w:r>
      <w:r>
        <w:rPr>
          <w:rFonts w:ascii="Angsana New" w:hAnsi="Angsana New"/>
          <w:spacing w:val="-8"/>
        </w:rPr>
        <w:t xml:space="preserve">30 </w:t>
      </w:r>
      <w:r>
        <w:rPr>
          <w:rFonts w:ascii="Angsana New" w:hAnsi="Angsana New" w:hint="cs"/>
          <w:spacing w:val="-8"/>
          <w:cs/>
        </w:rPr>
        <w:t xml:space="preserve">มิถุนายน </w:t>
      </w:r>
      <w:r>
        <w:rPr>
          <w:rFonts w:ascii="Angsana New" w:hAnsi="Angsana New"/>
          <w:spacing w:val="-8"/>
        </w:rPr>
        <w:t xml:space="preserve">2567 </w:t>
      </w:r>
      <w:r>
        <w:rPr>
          <w:rFonts w:ascii="Angsana New" w:hAnsi="Angsana New" w:hint="cs"/>
          <w:spacing w:val="-8"/>
          <w:cs/>
        </w:rPr>
        <w:t>บริษัทและบริษัทย่อยมีภาระผูกพันเกี่ยวกับรายจ่ายฝ่ายทุน</w:t>
      </w:r>
      <w:r w:rsidR="005C6D58">
        <w:rPr>
          <w:rFonts w:ascii="Angsana New" w:hAnsi="Angsana New" w:hint="cs"/>
          <w:spacing w:val="-8"/>
          <w:cs/>
        </w:rPr>
        <w:t>ซึ่งยังไม่ได้รับรู้ในงบการเงิน</w:t>
      </w:r>
      <w:r>
        <w:rPr>
          <w:rFonts w:ascii="Angsana New" w:hAnsi="Angsana New" w:hint="cs"/>
          <w:spacing w:val="-8"/>
          <w:cs/>
        </w:rPr>
        <w:t xml:space="preserve">รวม เป็นจำนวน  </w:t>
      </w:r>
      <w:r w:rsidR="005C6D58">
        <w:rPr>
          <w:rFonts w:ascii="Angsana New" w:hAnsi="Angsana New"/>
          <w:spacing w:val="-8"/>
        </w:rPr>
        <w:t>79.7</w:t>
      </w:r>
      <w:r w:rsidR="003547E1">
        <w:rPr>
          <w:rFonts w:ascii="Angsana New" w:hAnsi="Angsana New"/>
          <w:spacing w:val="-8"/>
        </w:rPr>
        <w:t>0</w:t>
      </w:r>
      <w:r w:rsidR="005C6D58">
        <w:rPr>
          <w:rFonts w:ascii="Angsana New" w:hAnsi="Angsana New"/>
          <w:spacing w:val="-8"/>
        </w:rPr>
        <w:t xml:space="preserve"> </w:t>
      </w:r>
      <w:r>
        <w:rPr>
          <w:rFonts w:ascii="Angsana New" w:hAnsi="Angsana New" w:hint="cs"/>
          <w:spacing w:val="-8"/>
          <w:cs/>
        </w:rPr>
        <w:t>ล้านบาท และงบการเงินเฉพาะกิจ</w:t>
      </w:r>
      <w:r w:rsidR="004578AB">
        <w:rPr>
          <w:rFonts w:ascii="Angsana New" w:hAnsi="Angsana New" w:hint="cs"/>
          <w:spacing w:val="-8"/>
          <w:cs/>
        </w:rPr>
        <w:t>การ</w:t>
      </w:r>
      <w:r>
        <w:rPr>
          <w:rFonts w:ascii="Angsana New" w:hAnsi="Angsana New" w:hint="cs"/>
          <w:spacing w:val="-8"/>
          <w:cs/>
        </w:rPr>
        <w:t xml:space="preserve"> เป็นจำนวนเงิน </w:t>
      </w:r>
      <w:r>
        <w:rPr>
          <w:rFonts w:ascii="Angsana New" w:hAnsi="Angsana New"/>
          <w:spacing w:val="-8"/>
        </w:rPr>
        <w:t xml:space="preserve">10.51 </w:t>
      </w:r>
      <w:r>
        <w:rPr>
          <w:rFonts w:ascii="Angsana New" w:hAnsi="Angsana New" w:hint="cs"/>
          <w:spacing w:val="-8"/>
          <w:cs/>
        </w:rPr>
        <w:t>ล้านบาท</w:t>
      </w:r>
    </w:p>
    <w:p w14:paraId="460145E7" w14:textId="77777777" w:rsidR="0095587D" w:rsidRPr="00CA4F6A" w:rsidRDefault="0095587D" w:rsidP="00CA4F6A">
      <w:pPr>
        <w:ind w:left="644" w:right="85" w:firstLine="490"/>
        <w:jc w:val="thaiDistribute"/>
        <w:rPr>
          <w:rFonts w:ascii="Angsana New" w:hAnsi="Angsana New"/>
          <w:cs/>
        </w:rPr>
      </w:pPr>
    </w:p>
    <w:p w14:paraId="5929A246" w14:textId="77777777" w:rsidR="0004178D" w:rsidRPr="0034208B" w:rsidRDefault="0033720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t>คดีฟ้องร้อง</w:t>
      </w:r>
    </w:p>
    <w:p w14:paraId="2D434B1F" w14:textId="77777777"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14:paraId="4D1860AB" w14:textId="3EB7BB3D" w:rsidR="00F44C7D" w:rsidRPr="002B3B6C" w:rsidRDefault="00540405" w:rsidP="002B3B6C">
      <w:pPr>
        <w:ind w:left="1134" w:right="85" w:hanging="490"/>
        <w:jc w:val="thaiDistribute"/>
        <w:rPr>
          <w:spacing w:val="-4"/>
        </w:rPr>
      </w:pPr>
      <w:r w:rsidRPr="002B3B6C">
        <w:rPr>
          <w:spacing w:val="-4"/>
        </w:rPr>
        <w:t>26.1</w:t>
      </w:r>
      <w:r w:rsidRPr="002B3B6C">
        <w:rPr>
          <w:rFonts w:hint="cs"/>
          <w:spacing w:val="-4"/>
          <w:cs/>
        </w:rPr>
        <w:t xml:space="preserve"> </w:t>
      </w:r>
      <w:r w:rsidR="002B3B6C">
        <w:rPr>
          <w:spacing w:val="-4"/>
          <w:cs/>
        </w:rPr>
        <w:tab/>
      </w:r>
      <w:r w:rsidR="002D031F" w:rsidRPr="002B3B6C">
        <w:rPr>
          <w:spacing w:val="-4"/>
          <w:cs/>
        </w:rPr>
        <w:t>บริษัท</w:t>
      </w:r>
      <w:r w:rsidR="00334A12" w:rsidRPr="002B3B6C">
        <w:rPr>
          <w:spacing w:val="-4"/>
          <w:cs/>
        </w:rPr>
        <w:t xml:space="preserve">ย่อยของบริษัทถูกฟ้องเป็นจำเลยร่วม รวม </w:t>
      </w:r>
      <w:r w:rsidR="00334A12" w:rsidRPr="002B3B6C">
        <w:rPr>
          <w:spacing w:val="-4"/>
        </w:rPr>
        <w:t>3</w:t>
      </w:r>
      <w:r w:rsidR="00334A12" w:rsidRPr="002B3B6C">
        <w:rPr>
          <w:spacing w:val="-4"/>
          <w:cs/>
        </w:rPr>
        <w:t xml:space="preserve"> คดี ในฐานความผิดหมิ่นประมาทด้วยการโฆษณาและละเมิด จำนวนทุนทรัพย์รวม </w:t>
      </w:r>
      <w:r w:rsidR="00334A12" w:rsidRPr="002B3B6C">
        <w:rPr>
          <w:spacing w:val="-4"/>
        </w:rPr>
        <w:t>7.3</w:t>
      </w:r>
      <w:r w:rsidR="006E02A3" w:rsidRPr="002B3B6C">
        <w:rPr>
          <w:spacing w:val="-4"/>
        </w:rPr>
        <w:t>0</w:t>
      </w:r>
      <w:r w:rsidR="00334A12" w:rsidRPr="002B3B6C">
        <w:rPr>
          <w:spacing w:val="-4"/>
          <w:cs/>
        </w:rPr>
        <w:t xml:space="preserve"> ล้านบาท โดยคดีแรก ทุนทรัพย์รวม </w:t>
      </w:r>
      <w:r w:rsidR="00334A12" w:rsidRPr="002B3B6C">
        <w:rPr>
          <w:spacing w:val="-4"/>
        </w:rPr>
        <w:t>5</w:t>
      </w:r>
      <w:r w:rsidR="00334A12" w:rsidRPr="002B3B6C">
        <w:rPr>
          <w:spacing w:val="-4"/>
          <w:cs/>
        </w:rPr>
        <w:t xml:space="preserve"> ล้าน</w:t>
      </w:r>
      <w:r w:rsidR="004578AB">
        <w:rPr>
          <w:rFonts w:hint="cs"/>
          <w:spacing w:val="-4"/>
          <w:cs/>
        </w:rPr>
        <w:t>บาท</w:t>
      </w:r>
      <w:r w:rsidR="00334A12" w:rsidRPr="002B3B6C">
        <w:rPr>
          <w:spacing w:val="-4"/>
          <w:cs/>
        </w:rPr>
        <w:t xml:space="preserve"> เมื่อวันที่ </w:t>
      </w:r>
      <w:r w:rsidR="00334A12" w:rsidRPr="002B3B6C">
        <w:rPr>
          <w:spacing w:val="-4"/>
        </w:rPr>
        <w:t>7</w:t>
      </w:r>
      <w:r w:rsidR="00334A12" w:rsidRPr="002B3B6C">
        <w:rPr>
          <w:spacing w:val="-4"/>
          <w:cs/>
        </w:rPr>
        <w:t xml:space="preserve"> พฤษภาคม </w:t>
      </w:r>
      <w:r w:rsidR="00334A12" w:rsidRPr="002B3B6C">
        <w:rPr>
          <w:spacing w:val="-4"/>
        </w:rPr>
        <w:t>2567</w:t>
      </w:r>
      <w:r w:rsidR="00334A12" w:rsidRPr="002B3B6C">
        <w:rPr>
          <w:spacing w:val="-4"/>
          <w:cs/>
        </w:rPr>
        <w:t xml:space="preserve"> โจทก์ได้ยื่นคำร้องขอถอนฟ้องคดีและศาลอนุญาตให้โจทก์ถอนฟ้องจึงเป็นที่สิ้นสุด อีกสองคดีจำนวนทุนทรัพย์รวม </w:t>
      </w:r>
      <w:r w:rsidR="00334A12" w:rsidRPr="002B3B6C">
        <w:rPr>
          <w:spacing w:val="-4"/>
        </w:rPr>
        <w:t>2.3</w:t>
      </w:r>
      <w:r w:rsidR="005B15A3" w:rsidRPr="002B3B6C">
        <w:rPr>
          <w:spacing w:val="-4"/>
        </w:rPr>
        <w:t>0</w:t>
      </w:r>
      <w:r w:rsidR="00334A12" w:rsidRPr="002B3B6C">
        <w:rPr>
          <w:spacing w:val="-4"/>
          <w:cs/>
        </w:rPr>
        <w:t xml:space="preserve"> ล้าน</w:t>
      </w:r>
      <w:r w:rsidR="004B0692" w:rsidRPr="002B3B6C">
        <w:rPr>
          <w:rFonts w:hint="cs"/>
          <w:spacing w:val="-4"/>
          <w:cs/>
        </w:rPr>
        <w:t>บาท</w:t>
      </w:r>
      <w:r w:rsidR="00334A12" w:rsidRPr="002B3B6C">
        <w:rPr>
          <w:spacing w:val="-4"/>
          <w:cs/>
        </w:rPr>
        <w:t xml:space="preserve"> ณ วันที่ </w:t>
      </w:r>
      <w:r w:rsidR="00334A12" w:rsidRPr="002B3B6C">
        <w:rPr>
          <w:spacing w:val="-4"/>
        </w:rPr>
        <w:t>30</w:t>
      </w:r>
      <w:r w:rsidR="00334A12" w:rsidRPr="002B3B6C">
        <w:rPr>
          <w:spacing w:val="-4"/>
          <w:cs/>
        </w:rPr>
        <w:t xml:space="preserve"> มิถุนายน </w:t>
      </w:r>
      <w:r w:rsidR="00334A12" w:rsidRPr="002B3B6C">
        <w:rPr>
          <w:spacing w:val="-4"/>
        </w:rPr>
        <w:t>2567</w:t>
      </w:r>
      <w:r w:rsidR="00334A12" w:rsidRPr="002B3B6C">
        <w:rPr>
          <w:spacing w:val="-4"/>
          <w:cs/>
        </w:rPr>
        <w:t xml:space="preserve"> อยู่ระหว่างการพิจารณาของศาลชั้นต้น บริษัทย่อยคาดว่าจะไม่ได้รับความเสียหายจากทั้ง </w:t>
      </w:r>
      <w:r w:rsidR="00334A12" w:rsidRPr="002B3B6C">
        <w:rPr>
          <w:spacing w:val="-4"/>
        </w:rPr>
        <w:t>2</w:t>
      </w:r>
      <w:r w:rsidR="00334A12" w:rsidRPr="002B3B6C">
        <w:rPr>
          <w:spacing w:val="-4"/>
          <w:cs/>
        </w:rPr>
        <w:t xml:space="preserve"> คดีดังกล่าว ดังนั้นจึงไม่ได้บันทึกเป็นค่าใช้จ่ายและหนี้สินที่อาจเกิดขึ้น</w:t>
      </w:r>
    </w:p>
    <w:p w14:paraId="6579A499" w14:textId="4BE4709B" w:rsidR="00334A12" w:rsidRPr="002B3B6C" w:rsidRDefault="00540405" w:rsidP="002B3B6C">
      <w:pPr>
        <w:ind w:left="1134" w:right="85" w:hanging="490"/>
        <w:jc w:val="thaiDistribute"/>
        <w:rPr>
          <w:spacing w:val="-4"/>
        </w:rPr>
      </w:pPr>
      <w:r w:rsidRPr="002B3B6C">
        <w:rPr>
          <w:spacing w:val="-4"/>
        </w:rPr>
        <w:t>26.2</w:t>
      </w:r>
      <w:r w:rsidRPr="002B3B6C">
        <w:rPr>
          <w:rFonts w:hint="cs"/>
          <w:spacing w:val="-4"/>
          <w:cs/>
        </w:rPr>
        <w:t xml:space="preserve"> </w:t>
      </w:r>
      <w:r w:rsidR="002B3B6C">
        <w:rPr>
          <w:spacing w:val="-4"/>
          <w:cs/>
        </w:rPr>
        <w:tab/>
      </w:r>
      <w:r w:rsidR="00334A12" w:rsidRPr="002B3B6C">
        <w:rPr>
          <w:rFonts w:hint="cs"/>
          <w:spacing w:val="-4"/>
          <w:cs/>
        </w:rPr>
        <w:t>บริษัท</w:t>
      </w:r>
      <w:r w:rsidR="00334A12" w:rsidRPr="002B3B6C">
        <w:rPr>
          <w:spacing w:val="-4"/>
          <w:cs/>
        </w:rPr>
        <w:t xml:space="preserve">ถูกฟ้องเป็นจำเลยในคดีแรงงาน จำนวนทุนทรัพย์รวม </w:t>
      </w:r>
      <w:r w:rsidR="00334A12" w:rsidRPr="002B3B6C">
        <w:rPr>
          <w:spacing w:val="-4"/>
        </w:rPr>
        <w:t>3.16</w:t>
      </w:r>
      <w:r w:rsidR="00334A12" w:rsidRPr="002B3B6C">
        <w:rPr>
          <w:spacing w:val="-4"/>
          <w:cs/>
        </w:rPr>
        <w:t xml:space="preserve"> ล้านบาท ณ วันที่ </w:t>
      </w:r>
      <w:r w:rsidR="00334A12" w:rsidRPr="002B3B6C">
        <w:rPr>
          <w:spacing w:val="-4"/>
        </w:rPr>
        <w:t>30</w:t>
      </w:r>
      <w:r w:rsidR="00334A12" w:rsidRPr="002B3B6C">
        <w:rPr>
          <w:spacing w:val="-4"/>
          <w:cs/>
        </w:rPr>
        <w:t xml:space="preserve"> มิถุนายน </w:t>
      </w:r>
      <w:r w:rsidR="00334A12" w:rsidRPr="002B3B6C">
        <w:rPr>
          <w:spacing w:val="-4"/>
        </w:rPr>
        <w:t>2567</w:t>
      </w:r>
      <w:r w:rsidR="00334A12" w:rsidRPr="002B3B6C">
        <w:rPr>
          <w:spacing w:val="-4"/>
          <w:cs/>
        </w:rPr>
        <w:t xml:space="preserve"> </w:t>
      </w:r>
      <w:r w:rsidR="001F3B62" w:rsidRPr="002B3B6C">
        <w:rPr>
          <w:spacing w:val="-4"/>
          <w:cs/>
        </w:rPr>
        <w:br/>
      </w:r>
      <w:r w:rsidR="00334A12" w:rsidRPr="002B3B6C">
        <w:rPr>
          <w:spacing w:val="-4"/>
          <w:cs/>
        </w:rPr>
        <w:t>อยู่ระหว่างการพิจารณาของศาลชั้นต้น บริษัทคาดว่าจะไม่ได้รับความเสียหายจากคดีดังกล่าว ดังนั้นจึงไม่ได้บันทึกเป็นค่าใช้จ่ายและหนี้สินที่อาจเกิดขึ้น</w:t>
      </w:r>
    </w:p>
    <w:p w14:paraId="42469CF1" w14:textId="77777777" w:rsidR="003928FB" w:rsidRPr="00334A12" w:rsidRDefault="003928FB" w:rsidP="00334A12">
      <w:pPr>
        <w:ind w:left="644" w:right="85" w:firstLine="490"/>
        <w:jc w:val="thaiDistribute"/>
        <w:rPr>
          <w:rFonts w:ascii="Angsana New" w:hAnsi="Angsana New"/>
          <w:cs/>
        </w:rPr>
      </w:pPr>
    </w:p>
    <w:p w14:paraId="24918CD5" w14:textId="3F87CFD3" w:rsidR="00020F43" w:rsidRDefault="00020F4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20F43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67B7DA68" w14:textId="77777777"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34FB45EA"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C87C71">
        <w:rPr>
          <w:rFonts w:ascii="Angsana New" w:hAnsi="Angsana New" w:hint="cs"/>
          <w:cs/>
        </w:rPr>
        <w:t xml:space="preserve">เมื่อวันที่ </w:t>
      </w:r>
      <w:r w:rsidR="00C87C71" w:rsidRPr="00C87C71">
        <w:rPr>
          <w:rFonts w:ascii="Angsana New" w:hAnsi="Angsana New"/>
        </w:rPr>
        <w:t>7</w:t>
      </w:r>
      <w:r w:rsidR="00D96327" w:rsidRPr="00C87C71">
        <w:rPr>
          <w:rFonts w:ascii="Angsana New" w:hAnsi="Angsana New"/>
        </w:rPr>
        <w:t xml:space="preserve"> </w:t>
      </w:r>
      <w:r w:rsidR="00C87C71" w:rsidRPr="00C87C71">
        <w:rPr>
          <w:rFonts w:ascii="Angsana New" w:hAnsi="Angsana New" w:hint="cs"/>
          <w:cs/>
        </w:rPr>
        <w:t>สิงหาคม</w:t>
      </w:r>
      <w:r w:rsidR="005F489E" w:rsidRPr="00C87C71">
        <w:rPr>
          <w:rFonts w:ascii="Angsana New" w:hAnsi="Angsana New" w:hint="cs"/>
          <w:cs/>
        </w:rPr>
        <w:t xml:space="preserve"> </w:t>
      </w:r>
      <w:r w:rsidR="00C74FB0" w:rsidRPr="00C87C71">
        <w:rPr>
          <w:rFonts w:ascii="Angsana New" w:hAnsi="Angsana New"/>
        </w:rPr>
        <w:t>256</w:t>
      </w:r>
      <w:r w:rsidR="004D3741" w:rsidRPr="00C87C71">
        <w:rPr>
          <w:rFonts w:ascii="Angsana New" w:hAnsi="Angsana New"/>
        </w:rPr>
        <w:t>7</w:t>
      </w:r>
    </w:p>
    <w:sectPr w:rsidR="00842496" w:rsidSect="00301D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0" w:right="569" w:bottom="0" w:left="1049" w:header="568" w:footer="0" w:gutter="0"/>
      <w:pgNumType w:start="12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472C5" w14:textId="77777777" w:rsidR="00041465" w:rsidRDefault="00041465" w:rsidP="003A646B">
      <w:r>
        <w:separator/>
      </w:r>
    </w:p>
  </w:endnote>
  <w:endnote w:type="continuationSeparator" w:id="0">
    <w:p w14:paraId="02B9147A" w14:textId="77777777" w:rsidR="00041465" w:rsidRDefault="00041465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C73FD" w14:textId="77777777" w:rsidR="00301DA9" w:rsidRDefault="00301D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54066" w14:textId="77777777" w:rsidR="00F84F29" w:rsidRPr="00730B57" w:rsidRDefault="00F84F29" w:rsidP="009A4E67">
    <w:pPr>
      <w:pStyle w:val="Footer"/>
      <w:ind w:right="-40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Footer"/>
      <w:ind w:right="-57"/>
      <w:jc w:val="right"/>
      <w:rPr>
        <w:sz w:val="24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5DFBF" w14:textId="3203A0F7" w:rsidR="00F84F29" w:rsidRDefault="00F84F29">
    <w:pPr>
      <w:pStyle w:val="Footer"/>
    </w:pPr>
    <w:r>
      <w:rPr>
        <w:rFonts w:hint="cs"/>
        <w:cs/>
      </w:rPr>
      <w:t xml:space="preserve">หน้า </w:t>
    </w:r>
    <w:r w:rsidR="003928FB" w:rsidRPr="003928FB">
      <w:rPr>
        <w:rFonts w:hint="cs"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EF351" w14:textId="77777777" w:rsidR="00041465" w:rsidRDefault="00041465" w:rsidP="003A646B">
      <w:r>
        <w:separator/>
      </w:r>
    </w:p>
  </w:footnote>
  <w:footnote w:type="continuationSeparator" w:id="0">
    <w:p w14:paraId="56D033BB" w14:textId="77777777" w:rsidR="00041465" w:rsidRDefault="00041465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72642" w14:textId="77777777" w:rsidR="00301DA9" w:rsidRDefault="00301D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1AAD0" w14:textId="77777777" w:rsidR="00F84F29" w:rsidRDefault="00F84F29" w:rsidP="00D177AC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F8578" w14:textId="77777777" w:rsidR="00301DA9" w:rsidRDefault="00301D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10C7A"/>
    <w:multiLevelType w:val="multilevel"/>
    <w:tmpl w:val="ED58F8D8"/>
    <w:lvl w:ilvl="0">
      <w:start w:val="32"/>
      <w:numFmt w:val="none"/>
      <w:lvlText w:val="20.1"/>
      <w:lvlJc w:val="left"/>
      <w:pPr>
        <w:ind w:left="630" w:hanging="360"/>
      </w:pPr>
      <w:rPr>
        <w:rFonts w:hint="default"/>
      </w:rPr>
    </w:lvl>
    <w:lvl w:ilvl="1">
      <w:start w:val="20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abstractNum w:abstractNumId="1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E1B03"/>
    <w:multiLevelType w:val="hybridMultilevel"/>
    <w:tmpl w:val="D31C7920"/>
    <w:lvl w:ilvl="0" w:tplc="E89C3454">
      <w:start w:val="21"/>
      <w:numFmt w:val="decimal"/>
      <w:lvlText w:val="%1.1"/>
      <w:lvlJc w:val="left"/>
      <w:pPr>
        <w:ind w:left="1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568E4723"/>
    <w:multiLevelType w:val="multilevel"/>
    <w:tmpl w:val="7240642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5EEC4079"/>
    <w:multiLevelType w:val="multilevel"/>
    <w:tmpl w:val="65D65814"/>
    <w:lvl w:ilvl="0">
      <w:start w:val="20"/>
      <w:numFmt w:val="decimal"/>
      <w:lvlText w:val="%1"/>
      <w:lvlJc w:val="left"/>
      <w:pPr>
        <w:ind w:left="368" w:hanging="3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8" w:hanging="368"/>
      </w:pPr>
      <w:rPr>
        <w:rFonts w:hint="default"/>
      </w:rPr>
    </w:lvl>
    <w:lvl w:ilvl="2">
      <w:start w:val="1"/>
      <w:numFmt w:val="decimal"/>
      <w:lvlText w:val="%1.2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9" w15:restartNumberingAfterBreak="0">
    <w:nsid w:val="73316F10"/>
    <w:multiLevelType w:val="multilevel"/>
    <w:tmpl w:val="1DE420DC"/>
    <w:lvl w:ilvl="0">
      <w:start w:val="32"/>
      <w:numFmt w:val="none"/>
      <w:lvlText w:val="20.2"/>
      <w:lvlJc w:val="left"/>
      <w:pPr>
        <w:ind w:left="816" w:hanging="360"/>
      </w:pPr>
      <w:rPr>
        <w:rFonts w:ascii="Angsana New" w:hAnsi="Angsana New" w:cs="Angsana New" w:hint="default"/>
      </w:rPr>
    </w:lvl>
    <w:lvl w:ilvl="1">
      <w:start w:val="20"/>
      <w:numFmt w:val="decimal"/>
      <w:isLgl/>
      <w:lvlText w:val="%1.%2"/>
      <w:lvlJc w:val="left"/>
      <w:pPr>
        <w:ind w:left="1653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2" w:hanging="1440"/>
      </w:pPr>
      <w:rPr>
        <w:rFonts w:hint="default"/>
      </w:rPr>
    </w:lvl>
  </w:abstractNum>
  <w:abstractNum w:abstractNumId="10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1149518922">
    <w:abstractNumId w:val="3"/>
  </w:num>
  <w:num w:numId="2" w16cid:durableId="781655854">
    <w:abstractNumId w:val="4"/>
  </w:num>
  <w:num w:numId="3" w16cid:durableId="1833593775">
    <w:abstractNumId w:val="2"/>
  </w:num>
  <w:num w:numId="4" w16cid:durableId="751270544">
    <w:abstractNumId w:val="11"/>
  </w:num>
  <w:num w:numId="5" w16cid:durableId="1084031867">
    <w:abstractNumId w:val="6"/>
  </w:num>
  <w:num w:numId="6" w16cid:durableId="1916550783">
    <w:abstractNumId w:val="1"/>
  </w:num>
  <w:num w:numId="7" w16cid:durableId="249972060">
    <w:abstractNumId w:val="10"/>
  </w:num>
  <w:num w:numId="8" w16cid:durableId="875384392">
    <w:abstractNumId w:val="9"/>
  </w:num>
  <w:num w:numId="9" w16cid:durableId="1999993604">
    <w:abstractNumId w:val="5"/>
  </w:num>
  <w:num w:numId="10" w16cid:durableId="935093353">
    <w:abstractNumId w:val="0"/>
  </w:num>
  <w:num w:numId="11" w16cid:durableId="942692079">
    <w:abstractNumId w:val="8"/>
  </w:num>
  <w:num w:numId="12" w16cid:durableId="100685945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BCF"/>
    <w:rsid w:val="00000CC7"/>
    <w:rsid w:val="00001504"/>
    <w:rsid w:val="00001810"/>
    <w:rsid w:val="00001AA8"/>
    <w:rsid w:val="00002456"/>
    <w:rsid w:val="00002567"/>
    <w:rsid w:val="00002BEF"/>
    <w:rsid w:val="00002E57"/>
    <w:rsid w:val="00003297"/>
    <w:rsid w:val="0000337F"/>
    <w:rsid w:val="000038B0"/>
    <w:rsid w:val="000038BD"/>
    <w:rsid w:val="00004081"/>
    <w:rsid w:val="00004560"/>
    <w:rsid w:val="0000475B"/>
    <w:rsid w:val="000047C1"/>
    <w:rsid w:val="0000490B"/>
    <w:rsid w:val="00004E5A"/>
    <w:rsid w:val="00005135"/>
    <w:rsid w:val="000054A1"/>
    <w:rsid w:val="00005628"/>
    <w:rsid w:val="00005922"/>
    <w:rsid w:val="00006130"/>
    <w:rsid w:val="00006636"/>
    <w:rsid w:val="00006CE3"/>
    <w:rsid w:val="00006D4D"/>
    <w:rsid w:val="00006F3B"/>
    <w:rsid w:val="00007107"/>
    <w:rsid w:val="0000742F"/>
    <w:rsid w:val="00007A19"/>
    <w:rsid w:val="00007A1B"/>
    <w:rsid w:val="00007C00"/>
    <w:rsid w:val="0001009E"/>
    <w:rsid w:val="0001021E"/>
    <w:rsid w:val="0001087E"/>
    <w:rsid w:val="00010CE9"/>
    <w:rsid w:val="00010CF8"/>
    <w:rsid w:val="00010FAD"/>
    <w:rsid w:val="000116C0"/>
    <w:rsid w:val="00011D27"/>
    <w:rsid w:val="00011E49"/>
    <w:rsid w:val="00011F6E"/>
    <w:rsid w:val="0001232D"/>
    <w:rsid w:val="0001262F"/>
    <w:rsid w:val="00012880"/>
    <w:rsid w:val="00012EE5"/>
    <w:rsid w:val="00013501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2EA"/>
    <w:rsid w:val="00016410"/>
    <w:rsid w:val="000165C5"/>
    <w:rsid w:val="00016F33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0F43"/>
    <w:rsid w:val="00021B79"/>
    <w:rsid w:val="00021BC9"/>
    <w:rsid w:val="00021BEF"/>
    <w:rsid w:val="00021F53"/>
    <w:rsid w:val="000223CA"/>
    <w:rsid w:val="0002254F"/>
    <w:rsid w:val="00022900"/>
    <w:rsid w:val="00022910"/>
    <w:rsid w:val="00022AB3"/>
    <w:rsid w:val="00022ABE"/>
    <w:rsid w:val="00022B2E"/>
    <w:rsid w:val="00023189"/>
    <w:rsid w:val="00023980"/>
    <w:rsid w:val="00023EEF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AF8"/>
    <w:rsid w:val="00025C20"/>
    <w:rsid w:val="00025F1B"/>
    <w:rsid w:val="000260EC"/>
    <w:rsid w:val="00026274"/>
    <w:rsid w:val="000267B9"/>
    <w:rsid w:val="000267D2"/>
    <w:rsid w:val="00026F23"/>
    <w:rsid w:val="000272FA"/>
    <w:rsid w:val="00027303"/>
    <w:rsid w:val="000274A9"/>
    <w:rsid w:val="000275B2"/>
    <w:rsid w:val="00027A50"/>
    <w:rsid w:val="00027CC1"/>
    <w:rsid w:val="0003001C"/>
    <w:rsid w:val="00030227"/>
    <w:rsid w:val="00030288"/>
    <w:rsid w:val="00030617"/>
    <w:rsid w:val="0003063E"/>
    <w:rsid w:val="00030B4C"/>
    <w:rsid w:val="0003182D"/>
    <w:rsid w:val="0003183A"/>
    <w:rsid w:val="00031BEE"/>
    <w:rsid w:val="00031EBD"/>
    <w:rsid w:val="000322C1"/>
    <w:rsid w:val="00032697"/>
    <w:rsid w:val="00032CB3"/>
    <w:rsid w:val="0003301B"/>
    <w:rsid w:val="00033042"/>
    <w:rsid w:val="000330C9"/>
    <w:rsid w:val="000330DE"/>
    <w:rsid w:val="000331ED"/>
    <w:rsid w:val="000335D0"/>
    <w:rsid w:val="000342A9"/>
    <w:rsid w:val="0003442E"/>
    <w:rsid w:val="00034448"/>
    <w:rsid w:val="00034872"/>
    <w:rsid w:val="00034A7C"/>
    <w:rsid w:val="00034ABD"/>
    <w:rsid w:val="00034B0F"/>
    <w:rsid w:val="00034DEA"/>
    <w:rsid w:val="00034F27"/>
    <w:rsid w:val="0003505E"/>
    <w:rsid w:val="0003508D"/>
    <w:rsid w:val="0003567C"/>
    <w:rsid w:val="00035805"/>
    <w:rsid w:val="000358BD"/>
    <w:rsid w:val="00035C30"/>
    <w:rsid w:val="00035C5C"/>
    <w:rsid w:val="00035D2B"/>
    <w:rsid w:val="00035D6A"/>
    <w:rsid w:val="00035EBC"/>
    <w:rsid w:val="00036123"/>
    <w:rsid w:val="000362FD"/>
    <w:rsid w:val="000363EA"/>
    <w:rsid w:val="00036598"/>
    <w:rsid w:val="00036883"/>
    <w:rsid w:val="00036A19"/>
    <w:rsid w:val="00036CEA"/>
    <w:rsid w:val="000371B3"/>
    <w:rsid w:val="0003730D"/>
    <w:rsid w:val="000373B6"/>
    <w:rsid w:val="0003750B"/>
    <w:rsid w:val="000402D2"/>
    <w:rsid w:val="00040772"/>
    <w:rsid w:val="000409C5"/>
    <w:rsid w:val="00041165"/>
    <w:rsid w:val="00041465"/>
    <w:rsid w:val="00041651"/>
    <w:rsid w:val="0004166D"/>
    <w:rsid w:val="00041755"/>
    <w:rsid w:val="0004178D"/>
    <w:rsid w:val="0004192B"/>
    <w:rsid w:val="00042156"/>
    <w:rsid w:val="000421E7"/>
    <w:rsid w:val="00042556"/>
    <w:rsid w:val="00042782"/>
    <w:rsid w:val="00042C03"/>
    <w:rsid w:val="000430BD"/>
    <w:rsid w:val="00043339"/>
    <w:rsid w:val="00043560"/>
    <w:rsid w:val="000437AD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4727E"/>
    <w:rsid w:val="000503C7"/>
    <w:rsid w:val="000505D6"/>
    <w:rsid w:val="00050610"/>
    <w:rsid w:val="000506E3"/>
    <w:rsid w:val="000509B0"/>
    <w:rsid w:val="000509F2"/>
    <w:rsid w:val="00050ADB"/>
    <w:rsid w:val="00050E1E"/>
    <w:rsid w:val="000510E8"/>
    <w:rsid w:val="000518CD"/>
    <w:rsid w:val="00052254"/>
    <w:rsid w:val="000526D2"/>
    <w:rsid w:val="00052868"/>
    <w:rsid w:val="00052BFE"/>
    <w:rsid w:val="00052E84"/>
    <w:rsid w:val="00053305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BA3"/>
    <w:rsid w:val="00055E66"/>
    <w:rsid w:val="000561D5"/>
    <w:rsid w:val="000563C1"/>
    <w:rsid w:val="00056438"/>
    <w:rsid w:val="00056BDA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0E9F"/>
    <w:rsid w:val="0006111D"/>
    <w:rsid w:val="00061553"/>
    <w:rsid w:val="00061C02"/>
    <w:rsid w:val="00061D13"/>
    <w:rsid w:val="00061D49"/>
    <w:rsid w:val="00061DD7"/>
    <w:rsid w:val="00061E5F"/>
    <w:rsid w:val="000622CE"/>
    <w:rsid w:val="000623DF"/>
    <w:rsid w:val="0006259B"/>
    <w:rsid w:val="0006269B"/>
    <w:rsid w:val="00062B4E"/>
    <w:rsid w:val="00062B63"/>
    <w:rsid w:val="000630FA"/>
    <w:rsid w:val="000632DD"/>
    <w:rsid w:val="00063376"/>
    <w:rsid w:val="0006349A"/>
    <w:rsid w:val="00063808"/>
    <w:rsid w:val="000639F1"/>
    <w:rsid w:val="000639FF"/>
    <w:rsid w:val="00063B96"/>
    <w:rsid w:val="00064643"/>
    <w:rsid w:val="00064A5F"/>
    <w:rsid w:val="000650A7"/>
    <w:rsid w:val="00065114"/>
    <w:rsid w:val="000651E9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5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0EED"/>
    <w:rsid w:val="0007101F"/>
    <w:rsid w:val="000711E5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932"/>
    <w:rsid w:val="00074B1E"/>
    <w:rsid w:val="0007507B"/>
    <w:rsid w:val="000753E5"/>
    <w:rsid w:val="00075484"/>
    <w:rsid w:val="0007565F"/>
    <w:rsid w:val="000757F1"/>
    <w:rsid w:val="00075D55"/>
    <w:rsid w:val="000760A0"/>
    <w:rsid w:val="000764C4"/>
    <w:rsid w:val="0007657F"/>
    <w:rsid w:val="0007672F"/>
    <w:rsid w:val="00076AED"/>
    <w:rsid w:val="00076B5D"/>
    <w:rsid w:val="00076B64"/>
    <w:rsid w:val="00076CC8"/>
    <w:rsid w:val="000772E7"/>
    <w:rsid w:val="00077564"/>
    <w:rsid w:val="00077738"/>
    <w:rsid w:val="00077A39"/>
    <w:rsid w:val="00077ABD"/>
    <w:rsid w:val="000801D2"/>
    <w:rsid w:val="000803E5"/>
    <w:rsid w:val="0008040C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A1"/>
    <w:rsid w:val="000837DA"/>
    <w:rsid w:val="00083A98"/>
    <w:rsid w:val="00083F62"/>
    <w:rsid w:val="000840B4"/>
    <w:rsid w:val="000840FB"/>
    <w:rsid w:val="000845B6"/>
    <w:rsid w:val="00085604"/>
    <w:rsid w:val="0008588F"/>
    <w:rsid w:val="00085931"/>
    <w:rsid w:val="00086280"/>
    <w:rsid w:val="0008697E"/>
    <w:rsid w:val="00086A22"/>
    <w:rsid w:val="00086AAE"/>
    <w:rsid w:val="00086AEF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DF"/>
    <w:rsid w:val="000914E7"/>
    <w:rsid w:val="00091785"/>
    <w:rsid w:val="000918F7"/>
    <w:rsid w:val="00091B3C"/>
    <w:rsid w:val="00092292"/>
    <w:rsid w:val="00092515"/>
    <w:rsid w:val="0009253C"/>
    <w:rsid w:val="00092BAB"/>
    <w:rsid w:val="00092E6A"/>
    <w:rsid w:val="0009308C"/>
    <w:rsid w:val="0009328C"/>
    <w:rsid w:val="000932A9"/>
    <w:rsid w:val="0009349B"/>
    <w:rsid w:val="0009394A"/>
    <w:rsid w:val="00093A41"/>
    <w:rsid w:val="00093B02"/>
    <w:rsid w:val="00094149"/>
    <w:rsid w:val="00094630"/>
    <w:rsid w:val="0009483C"/>
    <w:rsid w:val="00094A0E"/>
    <w:rsid w:val="00094A7A"/>
    <w:rsid w:val="00094B8E"/>
    <w:rsid w:val="00094C00"/>
    <w:rsid w:val="00094D05"/>
    <w:rsid w:val="00094E0A"/>
    <w:rsid w:val="00094E9E"/>
    <w:rsid w:val="000953A2"/>
    <w:rsid w:val="000955D1"/>
    <w:rsid w:val="0009581D"/>
    <w:rsid w:val="00095D5F"/>
    <w:rsid w:val="00095F78"/>
    <w:rsid w:val="00095FBD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5EC"/>
    <w:rsid w:val="000A067B"/>
    <w:rsid w:val="000A0863"/>
    <w:rsid w:val="000A0A0D"/>
    <w:rsid w:val="000A118C"/>
    <w:rsid w:val="000A12E1"/>
    <w:rsid w:val="000A1863"/>
    <w:rsid w:val="000A2843"/>
    <w:rsid w:val="000A2C02"/>
    <w:rsid w:val="000A2ED4"/>
    <w:rsid w:val="000A357B"/>
    <w:rsid w:val="000A35A4"/>
    <w:rsid w:val="000A3B37"/>
    <w:rsid w:val="000A3BC2"/>
    <w:rsid w:val="000A3C27"/>
    <w:rsid w:val="000A3EC4"/>
    <w:rsid w:val="000A3FA4"/>
    <w:rsid w:val="000A42B7"/>
    <w:rsid w:val="000A4311"/>
    <w:rsid w:val="000A4521"/>
    <w:rsid w:val="000A4731"/>
    <w:rsid w:val="000A474B"/>
    <w:rsid w:val="000A4E2B"/>
    <w:rsid w:val="000A50A9"/>
    <w:rsid w:val="000A51B8"/>
    <w:rsid w:val="000A5306"/>
    <w:rsid w:val="000A5A01"/>
    <w:rsid w:val="000A6215"/>
    <w:rsid w:val="000A652A"/>
    <w:rsid w:val="000A663E"/>
    <w:rsid w:val="000A671D"/>
    <w:rsid w:val="000A6AD2"/>
    <w:rsid w:val="000A6B26"/>
    <w:rsid w:val="000A6BA6"/>
    <w:rsid w:val="000A6E11"/>
    <w:rsid w:val="000A7029"/>
    <w:rsid w:val="000A70BD"/>
    <w:rsid w:val="000A71E4"/>
    <w:rsid w:val="000A723E"/>
    <w:rsid w:val="000A77BC"/>
    <w:rsid w:val="000B0E15"/>
    <w:rsid w:val="000B13C6"/>
    <w:rsid w:val="000B14D7"/>
    <w:rsid w:val="000B15E4"/>
    <w:rsid w:val="000B200C"/>
    <w:rsid w:val="000B2157"/>
    <w:rsid w:val="000B233C"/>
    <w:rsid w:val="000B2876"/>
    <w:rsid w:val="000B297C"/>
    <w:rsid w:val="000B2DC0"/>
    <w:rsid w:val="000B33C8"/>
    <w:rsid w:val="000B3564"/>
    <w:rsid w:val="000B35AF"/>
    <w:rsid w:val="000B36C8"/>
    <w:rsid w:val="000B379C"/>
    <w:rsid w:val="000B3A58"/>
    <w:rsid w:val="000B3E81"/>
    <w:rsid w:val="000B3F55"/>
    <w:rsid w:val="000B4185"/>
    <w:rsid w:val="000B45ED"/>
    <w:rsid w:val="000B48FD"/>
    <w:rsid w:val="000B4D1A"/>
    <w:rsid w:val="000B4EEC"/>
    <w:rsid w:val="000B531B"/>
    <w:rsid w:val="000B5459"/>
    <w:rsid w:val="000B5850"/>
    <w:rsid w:val="000B5F67"/>
    <w:rsid w:val="000B607C"/>
    <w:rsid w:val="000B6847"/>
    <w:rsid w:val="000B6EF7"/>
    <w:rsid w:val="000B7075"/>
    <w:rsid w:val="000B720E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4"/>
    <w:rsid w:val="000C1278"/>
    <w:rsid w:val="000C1E28"/>
    <w:rsid w:val="000C1FBD"/>
    <w:rsid w:val="000C243A"/>
    <w:rsid w:val="000C2530"/>
    <w:rsid w:val="000C2A47"/>
    <w:rsid w:val="000C2B44"/>
    <w:rsid w:val="000C2C8A"/>
    <w:rsid w:val="000C3026"/>
    <w:rsid w:val="000C3500"/>
    <w:rsid w:val="000C3B75"/>
    <w:rsid w:val="000C3BF4"/>
    <w:rsid w:val="000C3C9B"/>
    <w:rsid w:val="000C3EF6"/>
    <w:rsid w:val="000C4128"/>
    <w:rsid w:val="000C48B9"/>
    <w:rsid w:val="000C49B1"/>
    <w:rsid w:val="000C49DF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2F7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D58"/>
    <w:rsid w:val="000D1F7E"/>
    <w:rsid w:val="000D1F8F"/>
    <w:rsid w:val="000D214A"/>
    <w:rsid w:val="000D2F3A"/>
    <w:rsid w:val="000D35E2"/>
    <w:rsid w:val="000D3623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501"/>
    <w:rsid w:val="000D6667"/>
    <w:rsid w:val="000D68AC"/>
    <w:rsid w:val="000D6D90"/>
    <w:rsid w:val="000D6DA3"/>
    <w:rsid w:val="000D6E2D"/>
    <w:rsid w:val="000D6EE9"/>
    <w:rsid w:val="000D6F1C"/>
    <w:rsid w:val="000D6F8C"/>
    <w:rsid w:val="000D7092"/>
    <w:rsid w:val="000D716A"/>
    <w:rsid w:val="000D734A"/>
    <w:rsid w:val="000D742C"/>
    <w:rsid w:val="000D742D"/>
    <w:rsid w:val="000D76B7"/>
    <w:rsid w:val="000D778F"/>
    <w:rsid w:val="000D7970"/>
    <w:rsid w:val="000D7B4E"/>
    <w:rsid w:val="000D7F22"/>
    <w:rsid w:val="000D7FAD"/>
    <w:rsid w:val="000E00F7"/>
    <w:rsid w:val="000E0258"/>
    <w:rsid w:val="000E0A1E"/>
    <w:rsid w:val="000E0D14"/>
    <w:rsid w:val="000E1173"/>
    <w:rsid w:val="000E1613"/>
    <w:rsid w:val="000E1D6B"/>
    <w:rsid w:val="000E1D8B"/>
    <w:rsid w:val="000E21B6"/>
    <w:rsid w:val="000E224F"/>
    <w:rsid w:val="000E241A"/>
    <w:rsid w:val="000E2681"/>
    <w:rsid w:val="000E27DB"/>
    <w:rsid w:val="000E2976"/>
    <w:rsid w:val="000E2A69"/>
    <w:rsid w:val="000E2D0A"/>
    <w:rsid w:val="000E2FD0"/>
    <w:rsid w:val="000E3055"/>
    <w:rsid w:val="000E3069"/>
    <w:rsid w:val="000E34E6"/>
    <w:rsid w:val="000E3AAD"/>
    <w:rsid w:val="000E3B96"/>
    <w:rsid w:val="000E3D11"/>
    <w:rsid w:val="000E40A3"/>
    <w:rsid w:val="000E447D"/>
    <w:rsid w:val="000E450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E7D27"/>
    <w:rsid w:val="000E7D2B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619"/>
    <w:rsid w:val="000F469E"/>
    <w:rsid w:val="000F4749"/>
    <w:rsid w:val="000F4E42"/>
    <w:rsid w:val="000F4E93"/>
    <w:rsid w:val="000F4FDC"/>
    <w:rsid w:val="000F507F"/>
    <w:rsid w:val="000F519B"/>
    <w:rsid w:val="000F5C30"/>
    <w:rsid w:val="000F5CF4"/>
    <w:rsid w:val="000F5E58"/>
    <w:rsid w:val="000F616B"/>
    <w:rsid w:val="000F6184"/>
    <w:rsid w:val="000F65F0"/>
    <w:rsid w:val="000F6632"/>
    <w:rsid w:val="000F6786"/>
    <w:rsid w:val="000F69BE"/>
    <w:rsid w:val="000F6AB2"/>
    <w:rsid w:val="000F6B21"/>
    <w:rsid w:val="000F6E32"/>
    <w:rsid w:val="000F6F22"/>
    <w:rsid w:val="000F7125"/>
    <w:rsid w:val="000F717F"/>
    <w:rsid w:val="000F789C"/>
    <w:rsid w:val="000F7B88"/>
    <w:rsid w:val="00100098"/>
    <w:rsid w:val="0010019E"/>
    <w:rsid w:val="001001EF"/>
    <w:rsid w:val="0010033A"/>
    <w:rsid w:val="0010046E"/>
    <w:rsid w:val="0010081F"/>
    <w:rsid w:val="00100DAC"/>
    <w:rsid w:val="00100DEB"/>
    <w:rsid w:val="00101067"/>
    <w:rsid w:val="00101E44"/>
    <w:rsid w:val="00101F1C"/>
    <w:rsid w:val="001022B5"/>
    <w:rsid w:val="0010236A"/>
    <w:rsid w:val="00102683"/>
    <w:rsid w:val="001028DF"/>
    <w:rsid w:val="0010293D"/>
    <w:rsid w:val="00102F9C"/>
    <w:rsid w:val="00103011"/>
    <w:rsid w:val="00103146"/>
    <w:rsid w:val="001032D2"/>
    <w:rsid w:val="00103783"/>
    <w:rsid w:val="00103A86"/>
    <w:rsid w:val="00103BF5"/>
    <w:rsid w:val="00103F51"/>
    <w:rsid w:val="00103F78"/>
    <w:rsid w:val="00104456"/>
    <w:rsid w:val="00104B4E"/>
    <w:rsid w:val="0010512C"/>
    <w:rsid w:val="00105414"/>
    <w:rsid w:val="0010579C"/>
    <w:rsid w:val="00105878"/>
    <w:rsid w:val="00105894"/>
    <w:rsid w:val="00105AAF"/>
    <w:rsid w:val="00105D59"/>
    <w:rsid w:val="00105DCF"/>
    <w:rsid w:val="00105E84"/>
    <w:rsid w:val="00105FD0"/>
    <w:rsid w:val="00106703"/>
    <w:rsid w:val="001067DA"/>
    <w:rsid w:val="00106B16"/>
    <w:rsid w:val="00106D9E"/>
    <w:rsid w:val="00107258"/>
    <w:rsid w:val="00107A06"/>
    <w:rsid w:val="0011029E"/>
    <w:rsid w:val="001102DE"/>
    <w:rsid w:val="0011039B"/>
    <w:rsid w:val="0011043A"/>
    <w:rsid w:val="001104CA"/>
    <w:rsid w:val="001107CC"/>
    <w:rsid w:val="001108F7"/>
    <w:rsid w:val="00110A91"/>
    <w:rsid w:val="0011114C"/>
    <w:rsid w:val="0011135F"/>
    <w:rsid w:val="0011143B"/>
    <w:rsid w:val="00111852"/>
    <w:rsid w:val="00111D56"/>
    <w:rsid w:val="00111F7A"/>
    <w:rsid w:val="0011232C"/>
    <w:rsid w:val="001124A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16"/>
    <w:rsid w:val="00114AB2"/>
    <w:rsid w:val="00114B1A"/>
    <w:rsid w:val="00115171"/>
    <w:rsid w:val="001151E3"/>
    <w:rsid w:val="0011584D"/>
    <w:rsid w:val="00115867"/>
    <w:rsid w:val="00116286"/>
    <w:rsid w:val="00116965"/>
    <w:rsid w:val="00116B85"/>
    <w:rsid w:val="00116DE8"/>
    <w:rsid w:val="0011787B"/>
    <w:rsid w:val="001179AE"/>
    <w:rsid w:val="00120305"/>
    <w:rsid w:val="001203E8"/>
    <w:rsid w:val="001204F3"/>
    <w:rsid w:val="00120561"/>
    <w:rsid w:val="00120567"/>
    <w:rsid w:val="00120989"/>
    <w:rsid w:val="0012127D"/>
    <w:rsid w:val="00121348"/>
    <w:rsid w:val="00121373"/>
    <w:rsid w:val="001213D0"/>
    <w:rsid w:val="00121549"/>
    <w:rsid w:val="00121613"/>
    <w:rsid w:val="00121B5D"/>
    <w:rsid w:val="00121E44"/>
    <w:rsid w:val="001221FC"/>
    <w:rsid w:val="00122B51"/>
    <w:rsid w:val="00122D7F"/>
    <w:rsid w:val="00122FDD"/>
    <w:rsid w:val="001238CE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0C4"/>
    <w:rsid w:val="001261B2"/>
    <w:rsid w:val="0012659F"/>
    <w:rsid w:val="0012669D"/>
    <w:rsid w:val="001269CD"/>
    <w:rsid w:val="00126D35"/>
    <w:rsid w:val="00126E0D"/>
    <w:rsid w:val="001271A1"/>
    <w:rsid w:val="00127376"/>
    <w:rsid w:val="00127854"/>
    <w:rsid w:val="00127D65"/>
    <w:rsid w:val="001300A5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ADA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447D"/>
    <w:rsid w:val="00144584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2F7"/>
    <w:rsid w:val="001467A7"/>
    <w:rsid w:val="00146960"/>
    <w:rsid w:val="00146B5E"/>
    <w:rsid w:val="001470C7"/>
    <w:rsid w:val="0014741B"/>
    <w:rsid w:val="00147879"/>
    <w:rsid w:val="00147A51"/>
    <w:rsid w:val="00147E3D"/>
    <w:rsid w:val="0015001C"/>
    <w:rsid w:val="001500F6"/>
    <w:rsid w:val="00150BCD"/>
    <w:rsid w:val="00150EB4"/>
    <w:rsid w:val="00150F1D"/>
    <w:rsid w:val="00151042"/>
    <w:rsid w:val="00151780"/>
    <w:rsid w:val="00151870"/>
    <w:rsid w:val="00151877"/>
    <w:rsid w:val="00151A68"/>
    <w:rsid w:val="00152A9D"/>
    <w:rsid w:val="00152FF3"/>
    <w:rsid w:val="00153231"/>
    <w:rsid w:val="00153392"/>
    <w:rsid w:val="00154107"/>
    <w:rsid w:val="00154284"/>
    <w:rsid w:val="001545BD"/>
    <w:rsid w:val="001545D4"/>
    <w:rsid w:val="00154A99"/>
    <w:rsid w:val="00154BC9"/>
    <w:rsid w:val="00154BE4"/>
    <w:rsid w:val="00154BFF"/>
    <w:rsid w:val="00154D39"/>
    <w:rsid w:val="00154E69"/>
    <w:rsid w:val="001550DA"/>
    <w:rsid w:val="001552C4"/>
    <w:rsid w:val="001555CD"/>
    <w:rsid w:val="001558A6"/>
    <w:rsid w:val="00155C52"/>
    <w:rsid w:val="00155C5A"/>
    <w:rsid w:val="00156E59"/>
    <w:rsid w:val="00157334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2FB2"/>
    <w:rsid w:val="001630D0"/>
    <w:rsid w:val="00163857"/>
    <w:rsid w:val="001640B8"/>
    <w:rsid w:val="00164804"/>
    <w:rsid w:val="00164A96"/>
    <w:rsid w:val="00164CC7"/>
    <w:rsid w:val="00164E7B"/>
    <w:rsid w:val="001650EB"/>
    <w:rsid w:val="00165456"/>
    <w:rsid w:val="0016558A"/>
    <w:rsid w:val="001658D5"/>
    <w:rsid w:val="00165907"/>
    <w:rsid w:val="00165B94"/>
    <w:rsid w:val="00165EF6"/>
    <w:rsid w:val="001660B1"/>
    <w:rsid w:val="00166415"/>
    <w:rsid w:val="001668BA"/>
    <w:rsid w:val="00166A67"/>
    <w:rsid w:val="00166E13"/>
    <w:rsid w:val="00166E5B"/>
    <w:rsid w:val="00166FAA"/>
    <w:rsid w:val="0016720C"/>
    <w:rsid w:val="0016745A"/>
    <w:rsid w:val="00167505"/>
    <w:rsid w:val="00167815"/>
    <w:rsid w:val="00167C7D"/>
    <w:rsid w:val="00167E08"/>
    <w:rsid w:val="00170396"/>
    <w:rsid w:val="00170448"/>
    <w:rsid w:val="00170567"/>
    <w:rsid w:val="00170605"/>
    <w:rsid w:val="001707E7"/>
    <w:rsid w:val="0017087E"/>
    <w:rsid w:val="00170950"/>
    <w:rsid w:val="00170DC9"/>
    <w:rsid w:val="00170E40"/>
    <w:rsid w:val="00170EA5"/>
    <w:rsid w:val="00170F11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07"/>
    <w:rsid w:val="001734EE"/>
    <w:rsid w:val="001735B1"/>
    <w:rsid w:val="00173654"/>
    <w:rsid w:val="001739ED"/>
    <w:rsid w:val="00173C74"/>
    <w:rsid w:val="00173FAA"/>
    <w:rsid w:val="001741E9"/>
    <w:rsid w:val="00174E09"/>
    <w:rsid w:val="00174E19"/>
    <w:rsid w:val="001750CE"/>
    <w:rsid w:val="00175431"/>
    <w:rsid w:val="00175466"/>
    <w:rsid w:val="00175DCE"/>
    <w:rsid w:val="00175EBE"/>
    <w:rsid w:val="00176160"/>
    <w:rsid w:val="001762CB"/>
    <w:rsid w:val="001763D1"/>
    <w:rsid w:val="0017645F"/>
    <w:rsid w:val="00176513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446"/>
    <w:rsid w:val="00180834"/>
    <w:rsid w:val="00180B4E"/>
    <w:rsid w:val="00180C8E"/>
    <w:rsid w:val="00180DFA"/>
    <w:rsid w:val="001815E6"/>
    <w:rsid w:val="00181966"/>
    <w:rsid w:val="00181C68"/>
    <w:rsid w:val="00181CD4"/>
    <w:rsid w:val="00181EBC"/>
    <w:rsid w:val="00182284"/>
    <w:rsid w:val="0018264C"/>
    <w:rsid w:val="00182A9C"/>
    <w:rsid w:val="00182BB6"/>
    <w:rsid w:val="00183D69"/>
    <w:rsid w:val="0018432F"/>
    <w:rsid w:val="001850F9"/>
    <w:rsid w:val="0018540C"/>
    <w:rsid w:val="001855FD"/>
    <w:rsid w:val="001857F0"/>
    <w:rsid w:val="00185914"/>
    <w:rsid w:val="00185BB1"/>
    <w:rsid w:val="00185FB6"/>
    <w:rsid w:val="0018609A"/>
    <w:rsid w:val="001868B5"/>
    <w:rsid w:val="00186F7B"/>
    <w:rsid w:val="00187205"/>
    <w:rsid w:val="00187460"/>
    <w:rsid w:val="00187A2F"/>
    <w:rsid w:val="00187BAE"/>
    <w:rsid w:val="00187BDB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D71"/>
    <w:rsid w:val="00193DD5"/>
    <w:rsid w:val="00194584"/>
    <w:rsid w:val="00194A7E"/>
    <w:rsid w:val="001952B2"/>
    <w:rsid w:val="00195DA8"/>
    <w:rsid w:val="00195ED5"/>
    <w:rsid w:val="0019607B"/>
    <w:rsid w:val="0019615B"/>
    <w:rsid w:val="001966C8"/>
    <w:rsid w:val="00196D64"/>
    <w:rsid w:val="00196FA7"/>
    <w:rsid w:val="0019704B"/>
    <w:rsid w:val="00197075"/>
    <w:rsid w:val="00197163"/>
    <w:rsid w:val="001971A4"/>
    <w:rsid w:val="001972AC"/>
    <w:rsid w:val="001974A4"/>
    <w:rsid w:val="0019762C"/>
    <w:rsid w:val="00197E28"/>
    <w:rsid w:val="001A00DD"/>
    <w:rsid w:val="001A0148"/>
    <w:rsid w:val="001A03CE"/>
    <w:rsid w:val="001A0ACB"/>
    <w:rsid w:val="001A12D6"/>
    <w:rsid w:val="001A18B8"/>
    <w:rsid w:val="001A194B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C24"/>
    <w:rsid w:val="001A4526"/>
    <w:rsid w:val="001A45BF"/>
    <w:rsid w:val="001A4CC2"/>
    <w:rsid w:val="001A4CDF"/>
    <w:rsid w:val="001A5304"/>
    <w:rsid w:val="001A566B"/>
    <w:rsid w:val="001A5C03"/>
    <w:rsid w:val="001A5D07"/>
    <w:rsid w:val="001A61D5"/>
    <w:rsid w:val="001A63DC"/>
    <w:rsid w:val="001A64F7"/>
    <w:rsid w:val="001A65D6"/>
    <w:rsid w:val="001A6986"/>
    <w:rsid w:val="001A6A1B"/>
    <w:rsid w:val="001A6AD5"/>
    <w:rsid w:val="001A6C63"/>
    <w:rsid w:val="001A71F9"/>
    <w:rsid w:val="001A7457"/>
    <w:rsid w:val="001A7E18"/>
    <w:rsid w:val="001A7F1E"/>
    <w:rsid w:val="001B035B"/>
    <w:rsid w:val="001B09D2"/>
    <w:rsid w:val="001B0BB1"/>
    <w:rsid w:val="001B1A4F"/>
    <w:rsid w:val="001B1CEA"/>
    <w:rsid w:val="001B265D"/>
    <w:rsid w:val="001B290C"/>
    <w:rsid w:val="001B2A10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8EE"/>
    <w:rsid w:val="001B7A95"/>
    <w:rsid w:val="001B7B1A"/>
    <w:rsid w:val="001B7B2F"/>
    <w:rsid w:val="001C03C9"/>
    <w:rsid w:val="001C057B"/>
    <w:rsid w:val="001C05C3"/>
    <w:rsid w:val="001C0741"/>
    <w:rsid w:val="001C0925"/>
    <w:rsid w:val="001C0B96"/>
    <w:rsid w:val="001C126D"/>
    <w:rsid w:val="001C14AD"/>
    <w:rsid w:val="001C1ADB"/>
    <w:rsid w:val="001C1ECD"/>
    <w:rsid w:val="001C1F33"/>
    <w:rsid w:val="001C207F"/>
    <w:rsid w:val="001C2113"/>
    <w:rsid w:val="001C2342"/>
    <w:rsid w:val="001C26E5"/>
    <w:rsid w:val="001C27EE"/>
    <w:rsid w:val="001C2944"/>
    <w:rsid w:val="001C2C36"/>
    <w:rsid w:val="001C2D2E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D61"/>
    <w:rsid w:val="001C53E7"/>
    <w:rsid w:val="001C5968"/>
    <w:rsid w:val="001C5AF0"/>
    <w:rsid w:val="001C5C14"/>
    <w:rsid w:val="001C61A9"/>
    <w:rsid w:val="001C622A"/>
    <w:rsid w:val="001C6352"/>
    <w:rsid w:val="001C63C4"/>
    <w:rsid w:val="001C674C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2232"/>
    <w:rsid w:val="001D23CF"/>
    <w:rsid w:val="001D2429"/>
    <w:rsid w:val="001D24EC"/>
    <w:rsid w:val="001D2550"/>
    <w:rsid w:val="001D260F"/>
    <w:rsid w:val="001D2708"/>
    <w:rsid w:val="001D2A7F"/>
    <w:rsid w:val="001D3026"/>
    <w:rsid w:val="001D3213"/>
    <w:rsid w:val="001D3470"/>
    <w:rsid w:val="001D3C04"/>
    <w:rsid w:val="001D476F"/>
    <w:rsid w:val="001D4AB1"/>
    <w:rsid w:val="001D54CE"/>
    <w:rsid w:val="001D5582"/>
    <w:rsid w:val="001D57CE"/>
    <w:rsid w:val="001D6104"/>
    <w:rsid w:val="001D6B36"/>
    <w:rsid w:val="001D6BD6"/>
    <w:rsid w:val="001D6E0A"/>
    <w:rsid w:val="001D738C"/>
    <w:rsid w:val="001D7A31"/>
    <w:rsid w:val="001D7BE7"/>
    <w:rsid w:val="001E0308"/>
    <w:rsid w:val="001E0619"/>
    <w:rsid w:val="001E0ACE"/>
    <w:rsid w:val="001E0C93"/>
    <w:rsid w:val="001E0CA5"/>
    <w:rsid w:val="001E1076"/>
    <w:rsid w:val="001E1089"/>
    <w:rsid w:val="001E10CA"/>
    <w:rsid w:val="001E1327"/>
    <w:rsid w:val="001E188F"/>
    <w:rsid w:val="001E19FD"/>
    <w:rsid w:val="001E1C05"/>
    <w:rsid w:val="001E1DAE"/>
    <w:rsid w:val="001E2885"/>
    <w:rsid w:val="001E2F92"/>
    <w:rsid w:val="001E347A"/>
    <w:rsid w:val="001E36D5"/>
    <w:rsid w:val="001E3A89"/>
    <w:rsid w:val="001E3BD5"/>
    <w:rsid w:val="001E3E40"/>
    <w:rsid w:val="001E40FF"/>
    <w:rsid w:val="001E421A"/>
    <w:rsid w:val="001E4341"/>
    <w:rsid w:val="001E43B0"/>
    <w:rsid w:val="001E475E"/>
    <w:rsid w:val="001E4CB9"/>
    <w:rsid w:val="001E4D77"/>
    <w:rsid w:val="001E4E87"/>
    <w:rsid w:val="001E4FF0"/>
    <w:rsid w:val="001E50BE"/>
    <w:rsid w:val="001E584B"/>
    <w:rsid w:val="001E6213"/>
    <w:rsid w:val="001E6272"/>
    <w:rsid w:val="001E62D4"/>
    <w:rsid w:val="001E689C"/>
    <w:rsid w:val="001E6AE3"/>
    <w:rsid w:val="001E742B"/>
    <w:rsid w:val="001E7638"/>
    <w:rsid w:val="001E7B54"/>
    <w:rsid w:val="001E7D4D"/>
    <w:rsid w:val="001E7DBC"/>
    <w:rsid w:val="001F007E"/>
    <w:rsid w:val="001F01FA"/>
    <w:rsid w:val="001F02E2"/>
    <w:rsid w:val="001F0407"/>
    <w:rsid w:val="001F0738"/>
    <w:rsid w:val="001F0BCB"/>
    <w:rsid w:val="001F0DAF"/>
    <w:rsid w:val="001F0F03"/>
    <w:rsid w:val="001F1188"/>
    <w:rsid w:val="001F18E1"/>
    <w:rsid w:val="001F1AED"/>
    <w:rsid w:val="001F1B67"/>
    <w:rsid w:val="001F1CE9"/>
    <w:rsid w:val="001F1D18"/>
    <w:rsid w:val="001F1F71"/>
    <w:rsid w:val="001F20C9"/>
    <w:rsid w:val="001F243B"/>
    <w:rsid w:val="001F3125"/>
    <w:rsid w:val="001F3789"/>
    <w:rsid w:val="001F3B62"/>
    <w:rsid w:val="001F3B6D"/>
    <w:rsid w:val="001F418A"/>
    <w:rsid w:val="001F4338"/>
    <w:rsid w:val="001F4731"/>
    <w:rsid w:val="001F4F8F"/>
    <w:rsid w:val="001F505E"/>
    <w:rsid w:val="001F51AC"/>
    <w:rsid w:val="001F51AD"/>
    <w:rsid w:val="001F532B"/>
    <w:rsid w:val="001F55BB"/>
    <w:rsid w:val="001F57DD"/>
    <w:rsid w:val="001F5971"/>
    <w:rsid w:val="001F6144"/>
    <w:rsid w:val="001F6320"/>
    <w:rsid w:val="001F6550"/>
    <w:rsid w:val="001F6675"/>
    <w:rsid w:val="001F6ADE"/>
    <w:rsid w:val="001F7202"/>
    <w:rsid w:val="001F729A"/>
    <w:rsid w:val="001F7422"/>
    <w:rsid w:val="001F754B"/>
    <w:rsid w:val="001F763A"/>
    <w:rsid w:val="0020043B"/>
    <w:rsid w:val="00200441"/>
    <w:rsid w:val="00200907"/>
    <w:rsid w:val="00200FA5"/>
    <w:rsid w:val="0020168C"/>
    <w:rsid w:val="002017B8"/>
    <w:rsid w:val="002019F8"/>
    <w:rsid w:val="00201C30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5156"/>
    <w:rsid w:val="0020568C"/>
    <w:rsid w:val="00205B47"/>
    <w:rsid w:val="00205CF1"/>
    <w:rsid w:val="00205D1A"/>
    <w:rsid w:val="00205D5F"/>
    <w:rsid w:val="00205D84"/>
    <w:rsid w:val="002061AA"/>
    <w:rsid w:val="002064BB"/>
    <w:rsid w:val="00206632"/>
    <w:rsid w:val="00207447"/>
    <w:rsid w:val="00207621"/>
    <w:rsid w:val="002076B2"/>
    <w:rsid w:val="002076C5"/>
    <w:rsid w:val="00207DDD"/>
    <w:rsid w:val="00207E3D"/>
    <w:rsid w:val="0021045F"/>
    <w:rsid w:val="00210901"/>
    <w:rsid w:val="00210A24"/>
    <w:rsid w:val="00210C0E"/>
    <w:rsid w:val="00210C60"/>
    <w:rsid w:val="002111FF"/>
    <w:rsid w:val="00211225"/>
    <w:rsid w:val="00211560"/>
    <w:rsid w:val="00211793"/>
    <w:rsid w:val="00211AD3"/>
    <w:rsid w:val="00211E51"/>
    <w:rsid w:val="00211F7D"/>
    <w:rsid w:val="00211FA8"/>
    <w:rsid w:val="00212203"/>
    <w:rsid w:val="00212488"/>
    <w:rsid w:val="00212AF5"/>
    <w:rsid w:val="00212CCD"/>
    <w:rsid w:val="00213244"/>
    <w:rsid w:val="0021361C"/>
    <w:rsid w:val="0021369A"/>
    <w:rsid w:val="00213B58"/>
    <w:rsid w:val="00213BBB"/>
    <w:rsid w:val="00213C88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8AD"/>
    <w:rsid w:val="00216A06"/>
    <w:rsid w:val="00216CA2"/>
    <w:rsid w:val="00216D40"/>
    <w:rsid w:val="00217198"/>
    <w:rsid w:val="0021733F"/>
    <w:rsid w:val="0021757C"/>
    <w:rsid w:val="00217676"/>
    <w:rsid w:val="00217795"/>
    <w:rsid w:val="00217B1E"/>
    <w:rsid w:val="00217D50"/>
    <w:rsid w:val="00217D6D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5A2"/>
    <w:rsid w:val="00222E68"/>
    <w:rsid w:val="002230A6"/>
    <w:rsid w:val="002230C2"/>
    <w:rsid w:val="00223478"/>
    <w:rsid w:val="002239C6"/>
    <w:rsid w:val="002245CD"/>
    <w:rsid w:val="0022471B"/>
    <w:rsid w:val="00224736"/>
    <w:rsid w:val="00224791"/>
    <w:rsid w:val="002248D2"/>
    <w:rsid w:val="00224D7A"/>
    <w:rsid w:val="0022576D"/>
    <w:rsid w:val="002257FC"/>
    <w:rsid w:val="00225B82"/>
    <w:rsid w:val="00225F81"/>
    <w:rsid w:val="00226185"/>
    <w:rsid w:val="00226425"/>
    <w:rsid w:val="0022664F"/>
    <w:rsid w:val="00226D41"/>
    <w:rsid w:val="00226D44"/>
    <w:rsid w:val="00226DD1"/>
    <w:rsid w:val="00226F7A"/>
    <w:rsid w:val="0022727C"/>
    <w:rsid w:val="00227305"/>
    <w:rsid w:val="0022770C"/>
    <w:rsid w:val="002277AB"/>
    <w:rsid w:val="00227C49"/>
    <w:rsid w:val="00227FA4"/>
    <w:rsid w:val="00230266"/>
    <w:rsid w:val="0023057C"/>
    <w:rsid w:val="00230624"/>
    <w:rsid w:val="00230A09"/>
    <w:rsid w:val="00230AE8"/>
    <w:rsid w:val="0023113C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3189"/>
    <w:rsid w:val="00233252"/>
    <w:rsid w:val="00233867"/>
    <w:rsid w:val="00233A4E"/>
    <w:rsid w:val="002340A5"/>
    <w:rsid w:val="0023443B"/>
    <w:rsid w:val="00234493"/>
    <w:rsid w:val="00234A34"/>
    <w:rsid w:val="00234D3D"/>
    <w:rsid w:val="00234DFE"/>
    <w:rsid w:val="00234F0B"/>
    <w:rsid w:val="00235133"/>
    <w:rsid w:val="0023586A"/>
    <w:rsid w:val="00235893"/>
    <w:rsid w:val="00235B30"/>
    <w:rsid w:val="00235D8E"/>
    <w:rsid w:val="00235E70"/>
    <w:rsid w:val="00235F45"/>
    <w:rsid w:val="002360C3"/>
    <w:rsid w:val="0023621D"/>
    <w:rsid w:val="00236751"/>
    <w:rsid w:val="0023773F"/>
    <w:rsid w:val="00237821"/>
    <w:rsid w:val="00237C28"/>
    <w:rsid w:val="00237EB8"/>
    <w:rsid w:val="00240297"/>
    <w:rsid w:val="002402FD"/>
    <w:rsid w:val="002409BC"/>
    <w:rsid w:val="00240A3D"/>
    <w:rsid w:val="00240B2D"/>
    <w:rsid w:val="0024100B"/>
    <w:rsid w:val="00241181"/>
    <w:rsid w:val="002413A6"/>
    <w:rsid w:val="0024192E"/>
    <w:rsid w:val="00241CCB"/>
    <w:rsid w:val="0024219D"/>
    <w:rsid w:val="002427D1"/>
    <w:rsid w:val="00242873"/>
    <w:rsid w:val="00242AB5"/>
    <w:rsid w:val="00242B40"/>
    <w:rsid w:val="00242BE5"/>
    <w:rsid w:val="00242E8F"/>
    <w:rsid w:val="00243260"/>
    <w:rsid w:val="002439E7"/>
    <w:rsid w:val="00243AA3"/>
    <w:rsid w:val="00243BF1"/>
    <w:rsid w:val="00243E07"/>
    <w:rsid w:val="00243F2B"/>
    <w:rsid w:val="00244268"/>
    <w:rsid w:val="0024461A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133"/>
    <w:rsid w:val="00246179"/>
    <w:rsid w:val="002464B2"/>
    <w:rsid w:val="0024651F"/>
    <w:rsid w:val="0024694B"/>
    <w:rsid w:val="00246F24"/>
    <w:rsid w:val="002472A7"/>
    <w:rsid w:val="0024744F"/>
    <w:rsid w:val="0024794F"/>
    <w:rsid w:val="002479A5"/>
    <w:rsid w:val="00247A60"/>
    <w:rsid w:val="00247ACD"/>
    <w:rsid w:val="00247D93"/>
    <w:rsid w:val="00247F88"/>
    <w:rsid w:val="002501AA"/>
    <w:rsid w:val="00250456"/>
    <w:rsid w:val="00250559"/>
    <w:rsid w:val="00250CB0"/>
    <w:rsid w:val="00250D85"/>
    <w:rsid w:val="00251108"/>
    <w:rsid w:val="00251443"/>
    <w:rsid w:val="0025177A"/>
    <w:rsid w:val="002518DF"/>
    <w:rsid w:val="00251BC8"/>
    <w:rsid w:val="00251CEA"/>
    <w:rsid w:val="00251F4E"/>
    <w:rsid w:val="002530FC"/>
    <w:rsid w:val="0025343C"/>
    <w:rsid w:val="00253EDB"/>
    <w:rsid w:val="00253F6C"/>
    <w:rsid w:val="00254019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A8"/>
    <w:rsid w:val="0026009D"/>
    <w:rsid w:val="00260278"/>
    <w:rsid w:val="00260427"/>
    <w:rsid w:val="00260B32"/>
    <w:rsid w:val="00260BCC"/>
    <w:rsid w:val="00260C49"/>
    <w:rsid w:val="002619FE"/>
    <w:rsid w:val="00261ACE"/>
    <w:rsid w:val="00261B12"/>
    <w:rsid w:val="00262083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16"/>
    <w:rsid w:val="00263D55"/>
    <w:rsid w:val="00263E6F"/>
    <w:rsid w:val="00263E73"/>
    <w:rsid w:val="00263FAA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265"/>
    <w:rsid w:val="0026654C"/>
    <w:rsid w:val="0026775F"/>
    <w:rsid w:val="00267C5F"/>
    <w:rsid w:val="00267C92"/>
    <w:rsid w:val="00267DF9"/>
    <w:rsid w:val="00267E9D"/>
    <w:rsid w:val="00270107"/>
    <w:rsid w:val="0027044B"/>
    <w:rsid w:val="00270702"/>
    <w:rsid w:val="002708D6"/>
    <w:rsid w:val="002708ED"/>
    <w:rsid w:val="00270988"/>
    <w:rsid w:val="002709CE"/>
    <w:rsid w:val="00271015"/>
    <w:rsid w:val="002710AD"/>
    <w:rsid w:val="002712A6"/>
    <w:rsid w:val="002713B8"/>
    <w:rsid w:val="00271592"/>
    <w:rsid w:val="002716F4"/>
    <w:rsid w:val="00271CAA"/>
    <w:rsid w:val="00271F31"/>
    <w:rsid w:val="0027213C"/>
    <w:rsid w:val="0027215A"/>
    <w:rsid w:val="002724AF"/>
    <w:rsid w:val="0027255E"/>
    <w:rsid w:val="0027257D"/>
    <w:rsid w:val="002733EC"/>
    <w:rsid w:val="002735AC"/>
    <w:rsid w:val="0027364B"/>
    <w:rsid w:val="002738FA"/>
    <w:rsid w:val="002743F3"/>
    <w:rsid w:val="00274B18"/>
    <w:rsid w:val="002750DE"/>
    <w:rsid w:val="002756C9"/>
    <w:rsid w:val="0027588B"/>
    <w:rsid w:val="002759B4"/>
    <w:rsid w:val="00275C13"/>
    <w:rsid w:val="00275CB5"/>
    <w:rsid w:val="0027601B"/>
    <w:rsid w:val="0027639B"/>
    <w:rsid w:val="002763B3"/>
    <w:rsid w:val="002763C6"/>
    <w:rsid w:val="0027670E"/>
    <w:rsid w:val="00276925"/>
    <w:rsid w:val="00276A75"/>
    <w:rsid w:val="00276BAC"/>
    <w:rsid w:val="002770CA"/>
    <w:rsid w:val="00277343"/>
    <w:rsid w:val="00277580"/>
    <w:rsid w:val="00277EB9"/>
    <w:rsid w:val="00280493"/>
    <w:rsid w:val="002807F4"/>
    <w:rsid w:val="0028082D"/>
    <w:rsid w:val="00280AB1"/>
    <w:rsid w:val="00280ABA"/>
    <w:rsid w:val="00280DB2"/>
    <w:rsid w:val="002810B1"/>
    <w:rsid w:val="0028129D"/>
    <w:rsid w:val="0028131A"/>
    <w:rsid w:val="00281402"/>
    <w:rsid w:val="002815C5"/>
    <w:rsid w:val="002816B2"/>
    <w:rsid w:val="00281BC4"/>
    <w:rsid w:val="00281E74"/>
    <w:rsid w:val="00281F66"/>
    <w:rsid w:val="00282089"/>
    <w:rsid w:val="0028218E"/>
    <w:rsid w:val="002821B8"/>
    <w:rsid w:val="00282629"/>
    <w:rsid w:val="00282B34"/>
    <w:rsid w:val="00282BF8"/>
    <w:rsid w:val="00283077"/>
    <w:rsid w:val="00283084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387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339"/>
    <w:rsid w:val="00287613"/>
    <w:rsid w:val="0028780D"/>
    <w:rsid w:val="00287889"/>
    <w:rsid w:val="002878BC"/>
    <w:rsid w:val="002878F0"/>
    <w:rsid w:val="00287B69"/>
    <w:rsid w:val="0029012C"/>
    <w:rsid w:val="00290362"/>
    <w:rsid w:val="00290BB5"/>
    <w:rsid w:val="00290C29"/>
    <w:rsid w:val="00290FE9"/>
    <w:rsid w:val="002912E1"/>
    <w:rsid w:val="00291731"/>
    <w:rsid w:val="0029181E"/>
    <w:rsid w:val="0029189D"/>
    <w:rsid w:val="00291B06"/>
    <w:rsid w:val="00291CB5"/>
    <w:rsid w:val="00291D21"/>
    <w:rsid w:val="0029205C"/>
    <w:rsid w:val="002925DC"/>
    <w:rsid w:val="002925F6"/>
    <w:rsid w:val="00292DAF"/>
    <w:rsid w:val="00292E87"/>
    <w:rsid w:val="00292F15"/>
    <w:rsid w:val="002933E6"/>
    <w:rsid w:val="0029355B"/>
    <w:rsid w:val="00293E32"/>
    <w:rsid w:val="00293F00"/>
    <w:rsid w:val="0029415F"/>
    <w:rsid w:val="00294336"/>
    <w:rsid w:val="00294946"/>
    <w:rsid w:val="00294BCF"/>
    <w:rsid w:val="00295F58"/>
    <w:rsid w:val="002961BE"/>
    <w:rsid w:val="00296599"/>
    <w:rsid w:val="00296A35"/>
    <w:rsid w:val="00296CFF"/>
    <w:rsid w:val="00296D60"/>
    <w:rsid w:val="00296DDE"/>
    <w:rsid w:val="00297112"/>
    <w:rsid w:val="00297198"/>
    <w:rsid w:val="00297713"/>
    <w:rsid w:val="00297BAA"/>
    <w:rsid w:val="002A017E"/>
    <w:rsid w:val="002A0713"/>
    <w:rsid w:val="002A0A0E"/>
    <w:rsid w:val="002A16BA"/>
    <w:rsid w:val="002A181D"/>
    <w:rsid w:val="002A1A11"/>
    <w:rsid w:val="002A1EA1"/>
    <w:rsid w:val="002A265F"/>
    <w:rsid w:val="002A2706"/>
    <w:rsid w:val="002A27F2"/>
    <w:rsid w:val="002A2B05"/>
    <w:rsid w:val="002A2CF0"/>
    <w:rsid w:val="002A2F2F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3DB"/>
    <w:rsid w:val="002A55F6"/>
    <w:rsid w:val="002A5843"/>
    <w:rsid w:val="002A5AF2"/>
    <w:rsid w:val="002A5BDA"/>
    <w:rsid w:val="002A5DC5"/>
    <w:rsid w:val="002A6A41"/>
    <w:rsid w:val="002A6BF2"/>
    <w:rsid w:val="002A6BFC"/>
    <w:rsid w:val="002A6D5D"/>
    <w:rsid w:val="002A6DC4"/>
    <w:rsid w:val="002A6EBD"/>
    <w:rsid w:val="002A70BE"/>
    <w:rsid w:val="002A7382"/>
    <w:rsid w:val="002A7645"/>
    <w:rsid w:val="002A78AC"/>
    <w:rsid w:val="002A7BF8"/>
    <w:rsid w:val="002B026E"/>
    <w:rsid w:val="002B02F5"/>
    <w:rsid w:val="002B045E"/>
    <w:rsid w:val="002B060F"/>
    <w:rsid w:val="002B07D9"/>
    <w:rsid w:val="002B0A89"/>
    <w:rsid w:val="002B0D9A"/>
    <w:rsid w:val="002B1634"/>
    <w:rsid w:val="002B17B6"/>
    <w:rsid w:val="002B19B5"/>
    <w:rsid w:val="002B19BC"/>
    <w:rsid w:val="002B1ACE"/>
    <w:rsid w:val="002B1F78"/>
    <w:rsid w:val="002B1F7E"/>
    <w:rsid w:val="002B2206"/>
    <w:rsid w:val="002B2208"/>
    <w:rsid w:val="002B2212"/>
    <w:rsid w:val="002B22CA"/>
    <w:rsid w:val="002B2338"/>
    <w:rsid w:val="002B251F"/>
    <w:rsid w:val="002B2706"/>
    <w:rsid w:val="002B2A25"/>
    <w:rsid w:val="002B3069"/>
    <w:rsid w:val="002B316F"/>
    <w:rsid w:val="002B354C"/>
    <w:rsid w:val="002B3B6C"/>
    <w:rsid w:val="002B3CDF"/>
    <w:rsid w:val="002B40AF"/>
    <w:rsid w:val="002B432C"/>
    <w:rsid w:val="002B4AAE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F6"/>
    <w:rsid w:val="002C0CB0"/>
    <w:rsid w:val="002C0DF9"/>
    <w:rsid w:val="002C11A0"/>
    <w:rsid w:val="002C15BD"/>
    <w:rsid w:val="002C17F9"/>
    <w:rsid w:val="002C1C7E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130"/>
    <w:rsid w:val="002C575C"/>
    <w:rsid w:val="002C596E"/>
    <w:rsid w:val="002C60EB"/>
    <w:rsid w:val="002C6380"/>
    <w:rsid w:val="002C63A4"/>
    <w:rsid w:val="002C63E3"/>
    <w:rsid w:val="002C6B19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1F"/>
    <w:rsid w:val="002D03F8"/>
    <w:rsid w:val="002D0419"/>
    <w:rsid w:val="002D0706"/>
    <w:rsid w:val="002D0947"/>
    <w:rsid w:val="002D0A00"/>
    <w:rsid w:val="002D0D67"/>
    <w:rsid w:val="002D0E92"/>
    <w:rsid w:val="002D0F0D"/>
    <w:rsid w:val="002D1010"/>
    <w:rsid w:val="002D1C32"/>
    <w:rsid w:val="002D1F75"/>
    <w:rsid w:val="002D2040"/>
    <w:rsid w:val="002D2298"/>
    <w:rsid w:val="002D2891"/>
    <w:rsid w:val="002D2972"/>
    <w:rsid w:val="002D2B1B"/>
    <w:rsid w:val="002D2C11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CBB"/>
    <w:rsid w:val="002D60AD"/>
    <w:rsid w:val="002D63C2"/>
    <w:rsid w:val="002D65EF"/>
    <w:rsid w:val="002D706E"/>
    <w:rsid w:val="002D7111"/>
    <w:rsid w:val="002D7391"/>
    <w:rsid w:val="002D74B0"/>
    <w:rsid w:val="002D7727"/>
    <w:rsid w:val="002D775B"/>
    <w:rsid w:val="002D7C36"/>
    <w:rsid w:val="002E0B31"/>
    <w:rsid w:val="002E0B64"/>
    <w:rsid w:val="002E1722"/>
    <w:rsid w:val="002E17A0"/>
    <w:rsid w:val="002E19AD"/>
    <w:rsid w:val="002E1A18"/>
    <w:rsid w:val="002E1B10"/>
    <w:rsid w:val="002E1C3E"/>
    <w:rsid w:val="002E1DA7"/>
    <w:rsid w:val="002E299D"/>
    <w:rsid w:val="002E2B18"/>
    <w:rsid w:val="002E2DF8"/>
    <w:rsid w:val="002E2FE6"/>
    <w:rsid w:val="002E3021"/>
    <w:rsid w:val="002E33D6"/>
    <w:rsid w:val="002E34B4"/>
    <w:rsid w:val="002E3907"/>
    <w:rsid w:val="002E3984"/>
    <w:rsid w:val="002E3BCE"/>
    <w:rsid w:val="002E3DA4"/>
    <w:rsid w:val="002E463D"/>
    <w:rsid w:val="002E4968"/>
    <w:rsid w:val="002E4B9B"/>
    <w:rsid w:val="002E4BAD"/>
    <w:rsid w:val="002E4C1E"/>
    <w:rsid w:val="002E4C47"/>
    <w:rsid w:val="002E4D47"/>
    <w:rsid w:val="002E50F0"/>
    <w:rsid w:val="002E5860"/>
    <w:rsid w:val="002E58BD"/>
    <w:rsid w:val="002E5933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B56"/>
    <w:rsid w:val="002F0D6E"/>
    <w:rsid w:val="002F0DB2"/>
    <w:rsid w:val="002F0FE1"/>
    <w:rsid w:val="002F1156"/>
    <w:rsid w:val="002F1174"/>
    <w:rsid w:val="002F11B8"/>
    <w:rsid w:val="002F2E72"/>
    <w:rsid w:val="002F33B0"/>
    <w:rsid w:val="002F398B"/>
    <w:rsid w:val="002F3CC1"/>
    <w:rsid w:val="002F451F"/>
    <w:rsid w:val="002F4AED"/>
    <w:rsid w:val="002F4AF9"/>
    <w:rsid w:val="002F4C79"/>
    <w:rsid w:val="002F4DDD"/>
    <w:rsid w:val="002F51CB"/>
    <w:rsid w:val="002F5672"/>
    <w:rsid w:val="002F567A"/>
    <w:rsid w:val="002F5B38"/>
    <w:rsid w:val="002F5D73"/>
    <w:rsid w:val="002F6243"/>
    <w:rsid w:val="002F6343"/>
    <w:rsid w:val="002F6456"/>
    <w:rsid w:val="002F655E"/>
    <w:rsid w:val="002F6588"/>
    <w:rsid w:val="002F69F6"/>
    <w:rsid w:val="002F6F05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DA9"/>
    <w:rsid w:val="00301E82"/>
    <w:rsid w:val="003020DA"/>
    <w:rsid w:val="00302716"/>
    <w:rsid w:val="00302AC1"/>
    <w:rsid w:val="00302AC9"/>
    <w:rsid w:val="00302D09"/>
    <w:rsid w:val="00302DB7"/>
    <w:rsid w:val="00303108"/>
    <w:rsid w:val="00303168"/>
    <w:rsid w:val="00303495"/>
    <w:rsid w:val="0030385E"/>
    <w:rsid w:val="003038F7"/>
    <w:rsid w:val="00303DA6"/>
    <w:rsid w:val="00303E0B"/>
    <w:rsid w:val="00304344"/>
    <w:rsid w:val="003043B9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2DA"/>
    <w:rsid w:val="00310A67"/>
    <w:rsid w:val="00310B8B"/>
    <w:rsid w:val="00310DB3"/>
    <w:rsid w:val="00311077"/>
    <w:rsid w:val="003111A8"/>
    <w:rsid w:val="003111C6"/>
    <w:rsid w:val="00311307"/>
    <w:rsid w:val="00311651"/>
    <w:rsid w:val="003116E8"/>
    <w:rsid w:val="003117CA"/>
    <w:rsid w:val="00311944"/>
    <w:rsid w:val="003119D6"/>
    <w:rsid w:val="00311A49"/>
    <w:rsid w:val="00311B98"/>
    <w:rsid w:val="00311CDE"/>
    <w:rsid w:val="0031217F"/>
    <w:rsid w:val="003126AF"/>
    <w:rsid w:val="003128D9"/>
    <w:rsid w:val="00312B84"/>
    <w:rsid w:val="00312C82"/>
    <w:rsid w:val="00312F9F"/>
    <w:rsid w:val="0031301C"/>
    <w:rsid w:val="0031319B"/>
    <w:rsid w:val="003131AA"/>
    <w:rsid w:val="003133D0"/>
    <w:rsid w:val="00313550"/>
    <w:rsid w:val="00313723"/>
    <w:rsid w:val="00313AE8"/>
    <w:rsid w:val="00313F12"/>
    <w:rsid w:val="0031409A"/>
    <w:rsid w:val="00314152"/>
    <w:rsid w:val="00314419"/>
    <w:rsid w:val="00314667"/>
    <w:rsid w:val="003146FD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80"/>
    <w:rsid w:val="00316EC6"/>
    <w:rsid w:val="00316F82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4E9"/>
    <w:rsid w:val="0032162F"/>
    <w:rsid w:val="00321BB2"/>
    <w:rsid w:val="00321C5F"/>
    <w:rsid w:val="00321CCF"/>
    <w:rsid w:val="00322011"/>
    <w:rsid w:val="0032223F"/>
    <w:rsid w:val="00322408"/>
    <w:rsid w:val="003225E8"/>
    <w:rsid w:val="003227E2"/>
    <w:rsid w:val="00323253"/>
    <w:rsid w:val="003237E8"/>
    <w:rsid w:val="00323BC0"/>
    <w:rsid w:val="00323DDF"/>
    <w:rsid w:val="00323EF2"/>
    <w:rsid w:val="0032426C"/>
    <w:rsid w:val="00324542"/>
    <w:rsid w:val="00324A63"/>
    <w:rsid w:val="00324BB1"/>
    <w:rsid w:val="003250C5"/>
    <w:rsid w:val="0032519D"/>
    <w:rsid w:val="003251A9"/>
    <w:rsid w:val="003255B8"/>
    <w:rsid w:val="00325691"/>
    <w:rsid w:val="00325771"/>
    <w:rsid w:val="0032577B"/>
    <w:rsid w:val="00325B16"/>
    <w:rsid w:val="00325BD7"/>
    <w:rsid w:val="00325F3F"/>
    <w:rsid w:val="003261AC"/>
    <w:rsid w:val="00326485"/>
    <w:rsid w:val="0032663E"/>
    <w:rsid w:val="0032669C"/>
    <w:rsid w:val="0032678C"/>
    <w:rsid w:val="00326A5A"/>
    <w:rsid w:val="00326BD7"/>
    <w:rsid w:val="00326C95"/>
    <w:rsid w:val="00326F85"/>
    <w:rsid w:val="003272CB"/>
    <w:rsid w:val="00327537"/>
    <w:rsid w:val="0032760B"/>
    <w:rsid w:val="003277CF"/>
    <w:rsid w:val="00327853"/>
    <w:rsid w:val="00327E76"/>
    <w:rsid w:val="003303A5"/>
    <w:rsid w:val="0033054F"/>
    <w:rsid w:val="0033060A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782"/>
    <w:rsid w:val="003328CD"/>
    <w:rsid w:val="00332E98"/>
    <w:rsid w:val="00332FD7"/>
    <w:rsid w:val="00333015"/>
    <w:rsid w:val="00333359"/>
    <w:rsid w:val="003334D9"/>
    <w:rsid w:val="003334DA"/>
    <w:rsid w:val="00333EF5"/>
    <w:rsid w:val="00334441"/>
    <w:rsid w:val="00334522"/>
    <w:rsid w:val="00334A12"/>
    <w:rsid w:val="00334CBC"/>
    <w:rsid w:val="00334F00"/>
    <w:rsid w:val="00334F0A"/>
    <w:rsid w:val="00334FEC"/>
    <w:rsid w:val="003353B2"/>
    <w:rsid w:val="00335C29"/>
    <w:rsid w:val="003365A8"/>
    <w:rsid w:val="003365D0"/>
    <w:rsid w:val="00336631"/>
    <w:rsid w:val="003366C4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E42"/>
    <w:rsid w:val="003416C4"/>
    <w:rsid w:val="0034178C"/>
    <w:rsid w:val="0034179B"/>
    <w:rsid w:val="003417AC"/>
    <w:rsid w:val="003417F1"/>
    <w:rsid w:val="00341835"/>
    <w:rsid w:val="00341D46"/>
    <w:rsid w:val="0034208B"/>
    <w:rsid w:val="00342555"/>
    <w:rsid w:val="00342AEE"/>
    <w:rsid w:val="003433D8"/>
    <w:rsid w:val="00343604"/>
    <w:rsid w:val="0034408B"/>
    <w:rsid w:val="003443F0"/>
    <w:rsid w:val="0034487F"/>
    <w:rsid w:val="00344A22"/>
    <w:rsid w:val="00344B73"/>
    <w:rsid w:val="00344C73"/>
    <w:rsid w:val="00344E1B"/>
    <w:rsid w:val="00345288"/>
    <w:rsid w:val="003452C8"/>
    <w:rsid w:val="0034556C"/>
    <w:rsid w:val="003459EC"/>
    <w:rsid w:val="00345C4B"/>
    <w:rsid w:val="00345D83"/>
    <w:rsid w:val="00345ED1"/>
    <w:rsid w:val="00345EE8"/>
    <w:rsid w:val="0034620B"/>
    <w:rsid w:val="003463F0"/>
    <w:rsid w:val="003467FE"/>
    <w:rsid w:val="0034686A"/>
    <w:rsid w:val="003468AF"/>
    <w:rsid w:val="00347103"/>
    <w:rsid w:val="00347371"/>
    <w:rsid w:val="0034743C"/>
    <w:rsid w:val="0034796F"/>
    <w:rsid w:val="00347C84"/>
    <w:rsid w:val="00347CB0"/>
    <w:rsid w:val="00347CB4"/>
    <w:rsid w:val="00347CFA"/>
    <w:rsid w:val="00350165"/>
    <w:rsid w:val="003502E1"/>
    <w:rsid w:val="00350469"/>
    <w:rsid w:val="003504C1"/>
    <w:rsid w:val="00350525"/>
    <w:rsid w:val="0035078D"/>
    <w:rsid w:val="00350BD8"/>
    <w:rsid w:val="00350DA3"/>
    <w:rsid w:val="00350DFD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1DD"/>
    <w:rsid w:val="00353239"/>
    <w:rsid w:val="00353310"/>
    <w:rsid w:val="003546A2"/>
    <w:rsid w:val="00354708"/>
    <w:rsid w:val="003547E1"/>
    <w:rsid w:val="003548D2"/>
    <w:rsid w:val="00354945"/>
    <w:rsid w:val="00354B42"/>
    <w:rsid w:val="00354B56"/>
    <w:rsid w:val="00354C73"/>
    <w:rsid w:val="00355210"/>
    <w:rsid w:val="0035524A"/>
    <w:rsid w:val="003556A9"/>
    <w:rsid w:val="0035578B"/>
    <w:rsid w:val="00355947"/>
    <w:rsid w:val="00355C80"/>
    <w:rsid w:val="00355D46"/>
    <w:rsid w:val="00355DFD"/>
    <w:rsid w:val="00355FA9"/>
    <w:rsid w:val="00355FBE"/>
    <w:rsid w:val="003563C8"/>
    <w:rsid w:val="00356416"/>
    <w:rsid w:val="0035654D"/>
    <w:rsid w:val="00356566"/>
    <w:rsid w:val="0035681C"/>
    <w:rsid w:val="00356B2B"/>
    <w:rsid w:val="00357307"/>
    <w:rsid w:val="00357424"/>
    <w:rsid w:val="003578E5"/>
    <w:rsid w:val="00357A45"/>
    <w:rsid w:val="00360158"/>
    <w:rsid w:val="00360305"/>
    <w:rsid w:val="0036036F"/>
    <w:rsid w:val="0036052C"/>
    <w:rsid w:val="00360A04"/>
    <w:rsid w:val="00360AFE"/>
    <w:rsid w:val="00360BE7"/>
    <w:rsid w:val="00361051"/>
    <w:rsid w:val="0036109B"/>
    <w:rsid w:val="00361283"/>
    <w:rsid w:val="003613BB"/>
    <w:rsid w:val="003613E5"/>
    <w:rsid w:val="003614BF"/>
    <w:rsid w:val="00361E79"/>
    <w:rsid w:val="00361ED2"/>
    <w:rsid w:val="00362065"/>
    <w:rsid w:val="003622C9"/>
    <w:rsid w:val="00362322"/>
    <w:rsid w:val="003626C5"/>
    <w:rsid w:val="00362B3F"/>
    <w:rsid w:val="00362C18"/>
    <w:rsid w:val="0036306D"/>
    <w:rsid w:val="003635DA"/>
    <w:rsid w:val="00363D33"/>
    <w:rsid w:val="0036420A"/>
    <w:rsid w:val="00364375"/>
    <w:rsid w:val="0036447D"/>
    <w:rsid w:val="00364527"/>
    <w:rsid w:val="00364E44"/>
    <w:rsid w:val="00364EFF"/>
    <w:rsid w:val="0036501D"/>
    <w:rsid w:val="003654F4"/>
    <w:rsid w:val="0036570F"/>
    <w:rsid w:val="003657B0"/>
    <w:rsid w:val="00365BEA"/>
    <w:rsid w:val="00365BEF"/>
    <w:rsid w:val="00366003"/>
    <w:rsid w:val="00366046"/>
    <w:rsid w:val="00366086"/>
    <w:rsid w:val="00366143"/>
    <w:rsid w:val="0036619E"/>
    <w:rsid w:val="003667EB"/>
    <w:rsid w:val="00366DD1"/>
    <w:rsid w:val="00366E3A"/>
    <w:rsid w:val="00366F40"/>
    <w:rsid w:val="0036705C"/>
    <w:rsid w:val="00367116"/>
    <w:rsid w:val="003672C8"/>
    <w:rsid w:val="00367645"/>
    <w:rsid w:val="003676B5"/>
    <w:rsid w:val="00367B45"/>
    <w:rsid w:val="00367C5D"/>
    <w:rsid w:val="00367DAD"/>
    <w:rsid w:val="00367F65"/>
    <w:rsid w:val="00370219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56"/>
    <w:rsid w:val="00371BC5"/>
    <w:rsid w:val="00372154"/>
    <w:rsid w:val="00372480"/>
    <w:rsid w:val="003724AD"/>
    <w:rsid w:val="00372735"/>
    <w:rsid w:val="0037279B"/>
    <w:rsid w:val="003727BA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3B"/>
    <w:rsid w:val="00374247"/>
    <w:rsid w:val="003749FE"/>
    <w:rsid w:val="00374A4F"/>
    <w:rsid w:val="0037696B"/>
    <w:rsid w:val="00376B13"/>
    <w:rsid w:val="00376C20"/>
    <w:rsid w:val="00376F77"/>
    <w:rsid w:val="003770DE"/>
    <w:rsid w:val="003771CC"/>
    <w:rsid w:val="0037734E"/>
    <w:rsid w:val="003773D9"/>
    <w:rsid w:val="00377B8F"/>
    <w:rsid w:val="00380074"/>
    <w:rsid w:val="00380407"/>
    <w:rsid w:val="00380477"/>
    <w:rsid w:val="003807F5"/>
    <w:rsid w:val="00380951"/>
    <w:rsid w:val="00380952"/>
    <w:rsid w:val="00380A45"/>
    <w:rsid w:val="00380A8B"/>
    <w:rsid w:val="0038131A"/>
    <w:rsid w:val="003814AD"/>
    <w:rsid w:val="00381733"/>
    <w:rsid w:val="00381862"/>
    <w:rsid w:val="00381A38"/>
    <w:rsid w:val="00381A3D"/>
    <w:rsid w:val="00381AE5"/>
    <w:rsid w:val="00381B8C"/>
    <w:rsid w:val="00381C6A"/>
    <w:rsid w:val="00381DDD"/>
    <w:rsid w:val="0038202A"/>
    <w:rsid w:val="00382693"/>
    <w:rsid w:val="00382795"/>
    <w:rsid w:val="00382B70"/>
    <w:rsid w:val="00382F46"/>
    <w:rsid w:val="003834D9"/>
    <w:rsid w:val="0038358C"/>
    <w:rsid w:val="003841F8"/>
    <w:rsid w:val="003843AE"/>
    <w:rsid w:val="0038457E"/>
    <w:rsid w:val="0038476B"/>
    <w:rsid w:val="00384813"/>
    <w:rsid w:val="0038498B"/>
    <w:rsid w:val="003850BB"/>
    <w:rsid w:val="003853C4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9A"/>
    <w:rsid w:val="003876D2"/>
    <w:rsid w:val="00387735"/>
    <w:rsid w:val="00387FBD"/>
    <w:rsid w:val="00387FEA"/>
    <w:rsid w:val="0039029A"/>
    <w:rsid w:val="00390C37"/>
    <w:rsid w:val="0039100A"/>
    <w:rsid w:val="00391366"/>
    <w:rsid w:val="00391712"/>
    <w:rsid w:val="003918A1"/>
    <w:rsid w:val="00391A89"/>
    <w:rsid w:val="00391F08"/>
    <w:rsid w:val="0039235A"/>
    <w:rsid w:val="0039277B"/>
    <w:rsid w:val="003928FB"/>
    <w:rsid w:val="00392901"/>
    <w:rsid w:val="0039332B"/>
    <w:rsid w:val="0039343C"/>
    <w:rsid w:val="003936C0"/>
    <w:rsid w:val="00393AAF"/>
    <w:rsid w:val="00393C52"/>
    <w:rsid w:val="00393D91"/>
    <w:rsid w:val="00393EB9"/>
    <w:rsid w:val="003945F8"/>
    <w:rsid w:val="003946FC"/>
    <w:rsid w:val="00394BD6"/>
    <w:rsid w:val="00394D4D"/>
    <w:rsid w:val="00394E2E"/>
    <w:rsid w:val="0039515B"/>
    <w:rsid w:val="0039574C"/>
    <w:rsid w:val="00395BFF"/>
    <w:rsid w:val="00395C90"/>
    <w:rsid w:val="00395F46"/>
    <w:rsid w:val="00395FC7"/>
    <w:rsid w:val="00396032"/>
    <w:rsid w:val="0039651C"/>
    <w:rsid w:val="00396561"/>
    <w:rsid w:val="00396597"/>
    <w:rsid w:val="00396868"/>
    <w:rsid w:val="00396B70"/>
    <w:rsid w:val="00396CCB"/>
    <w:rsid w:val="00397410"/>
    <w:rsid w:val="0039752D"/>
    <w:rsid w:val="00397558"/>
    <w:rsid w:val="0039766D"/>
    <w:rsid w:val="003976D7"/>
    <w:rsid w:val="00397BAE"/>
    <w:rsid w:val="003A0364"/>
    <w:rsid w:val="003A0774"/>
    <w:rsid w:val="003A08A3"/>
    <w:rsid w:val="003A0BA5"/>
    <w:rsid w:val="003A0C17"/>
    <w:rsid w:val="003A0C96"/>
    <w:rsid w:val="003A0D6C"/>
    <w:rsid w:val="003A109C"/>
    <w:rsid w:val="003A1288"/>
    <w:rsid w:val="003A13D2"/>
    <w:rsid w:val="003A15E0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3E3E"/>
    <w:rsid w:val="003A44A0"/>
    <w:rsid w:val="003A4A62"/>
    <w:rsid w:val="003A4C8F"/>
    <w:rsid w:val="003A4CC9"/>
    <w:rsid w:val="003A4D0F"/>
    <w:rsid w:val="003A503A"/>
    <w:rsid w:val="003A5255"/>
    <w:rsid w:val="003A535E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77D"/>
    <w:rsid w:val="003A7F52"/>
    <w:rsid w:val="003B0720"/>
    <w:rsid w:val="003B088B"/>
    <w:rsid w:val="003B09E3"/>
    <w:rsid w:val="003B0A4A"/>
    <w:rsid w:val="003B0B68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633"/>
    <w:rsid w:val="003B7AC8"/>
    <w:rsid w:val="003B7C82"/>
    <w:rsid w:val="003C01AA"/>
    <w:rsid w:val="003C030A"/>
    <w:rsid w:val="003C05D1"/>
    <w:rsid w:val="003C0C72"/>
    <w:rsid w:val="003C0DBA"/>
    <w:rsid w:val="003C0F3C"/>
    <w:rsid w:val="003C152F"/>
    <w:rsid w:val="003C166D"/>
    <w:rsid w:val="003C18E7"/>
    <w:rsid w:val="003C1BA9"/>
    <w:rsid w:val="003C20BD"/>
    <w:rsid w:val="003C24BE"/>
    <w:rsid w:val="003C2966"/>
    <w:rsid w:val="003C2A78"/>
    <w:rsid w:val="003C2EDC"/>
    <w:rsid w:val="003C2FD4"/>
    <w:rsid w:val="003C320C"/>
    <w:rsid w:val="003C3738"/>
    <w:rsid w:val="003C3B7E"/>
    <w:rsid w:val="003C40E9"/>
    <w:rsid w:val="003C4225"/>
    <w:rsid w:val="003C4CF6"/>
    <w:rsid w:val="003C56BF"/>
    <w:rsid w:val="003C574B"/>
    <w:rsid w:val="003C579A"/>
    <w:rsid w:val="003C57B5"/>
    <w:rsid w:val="003C582F"/>
    <w:rsid w:val="003C59A6"/>
    <w:rsid w:val="003C5B4B"/>
    <w:rsid w:val="003C5BB9"/>
    <w:rsid w:val="003C5C46"/>
    <w:rsid w:val="003C5D4B"/>
    <w:rsid w:val="003C5FC2"/>
    <w:rsid w:val="003C6061"/>
    <w:rsid w:val="003C631E"/>
    <w:rsid w:val="003C64E0"/>
    <w:rsid w:val="003C6561"/>
    <w:rsid w:val="003C6CCA"/>
    <w:rsid w:val="003C7606"/>
    <w:rsid w:val="003C7AF2"/>
    <w:rsid w:val="003C7CCE"/>
    <w:rsid w:val="003C7CE2"/>
    <w:rsid w:val="003C7CE8"/>
    <w:rsid w:val="003C7EDF"/>
    <w:rsid w:val="003D05DC"/>
    <w:rsid w:val="003D05F2"/>
    <w:rsid w:val="003D17FA"/>
    <w:rsid w:val="003D2147"/>
    <w:rsid w:val="003D22B6"/>
    <w:rsid w:val="003D234F"/>
    <w:rsid w:val="003D241C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A12"/>
    <w:rsid w:val="003D6A4B"/>
    <w:rsid w:val="003D6AD2"/>
    <w:rsid w:val="003D6C26"/>
    <w:rsid w:val="003D70AA"/>
    <w:rsid w:val="003D7206"/>
    <w:rsid w:val="003D725B"/>
    <w:rsid w:val="003D73CC"/>
    <w:rsid w:val="003D79F2"/>
    <w:rsid w:val="003D7AF0"/>
    <w:rsid w:val="003E0125"/>
    <w:rsid w:val="003E05C1"/>
    <w:rsid w:val="003E0694"/>
    <w:rsid w:val="003E09DB"/>
    <w:rsid w:val="003E0AFF"/>
    <w:rsid w:val="003E14CC"/>
    <w:rsid w:val="003E17EB"/>
    <w:rsid w:val="003E1C1F"/>
    <w:rsid w:val="003E26FA"/>
    <w:rsid w:val="003E2CC8"/>
    <w:rsid w:val="003E2E6D"/>
    <w:rsid w:val="003E2EA7"/>
    <w:rsid w:val="003E2F33"/>
    <w:rsid w:val="003E34B6"/>
    <w:rsid w:val="003E44F1"/>
    <w:rsid w:val="003E497C"/>
    <w:rsid w:val="003E4E82"/>
    <w:rsid w:val="003E553C"/>
    <w:rsid w:val="003E5793"/>
    <w:rsid w:val="003E5CB7"/>
    <w:rsid w:val="003E5F73"/>
    <w:rsid w:val="003E60EA"/>
    <w:rsid w:val="003E6449"/>
    <w:rsid w:val="003E69B0"/>
    <w:rsid w:val="003E6B6A"/>
    <w:rsid w:val="003E6F60"/>
    <w:rsid w:val="003E71D3"/>
    <w:rsid w:val="003E7717"/>
    <w:rsid w:val="003E7A89"/>
    <w:rsid w:val="003E7B10"/>
    <w:rsid w:val="003E7C96"/>
    <w:rsid w:val="003E7F67"/>
    <w:rsid w:val="003F0210"/>
    <w:rsid w:val="003F02B2"/>
    <w:rsid w:val="003F0B41"/>
    <w:rsid w:val="003F0BF2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F7E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6D3"/>
    <w:rsid w:val="003F47A5"/>
    <w:rsid w:val="003F4811"/>
    <w:rsid w:val="003F49B2"/>
    <w:rsid w:val="003F4A20"/>
    <w:rsid w:val="003F4BE3"/>
    <w:rsid w:val="003F4D85"/>
    <w:rsid w:val="003F4F1D"/>
    <w:rsid w:val="003F5099"/>
    <w:rsid w:val="003F5265"/>
    <w:rsid w:val="003F568E"/>
    <w:rsid w:val="003F5874"/>
    <w:rsid w:val="003F5B6F"/>
    <w:rsid w:val="003F5E0E"/>
    <w:rsid w:val="003F5EB0"/>
    <w:rsid w:val="003F6BE7"/>
    <w:rsid w:val="003F6E34"/>
    <w:rsid w:val="003F74E0"/>
    <w:rsid w:val="003F74F0"/>
    <w:rsid w:val="003F7659"/>
    <w:rsid w:val="003F7E73"/>
    <w:rsid w:val="004000A2"/>
    <w:rsid w:val="004005D9"/>
    <w:rsid w:val="00400838"/>
    <w:rsid w:val="0040095D"/>
    <w:rsid w:val="00401273"/>
    <w:rsid w:val="004013D9"/>
    <w:rsid w:val="00401CE8"/>
    <w:rsid w:val="00401F2B"/>
    <w:rsid w:val="0040204A"/>
    <w:rsid w:val="0040254C"/>
    <w:rsid w:val="0040271A"/>
    <w:rsid w:val="00402828"/>
    <w:rsid w:val="00402D7A"/>
    <w:rsid w:val="004030F1"/>
    <w:rsid w:val="004034BE"/>
    <w:rsid w:val="00403569"/>
    <w:rsid w:val="00403835"/>
    <w:rsid w:val="004038A9"/>
    <w:rsid w:val="00403AFC"/>
    <w:rsid w:val="00403C2C"/>
    <w:rsid w:val="004041A5"/>
    <w:rsid w:val="00404637"/>
    <w:rsid w:val="00404AC7"/>
    <w:rsid w:val="00404BB9"/>
    <w:rsid w:val="00404C4C"/>
    <w:rsid w:val="00404C53"/>
    <w:rsid w:val="00404C96"/>
    <w:rsid w:val="0040537C"/>
    <w:rsid w:val="00405526"/>
    <w:rsid w:val="0040586E"/>
    <w:rsid w:val="00405A2B"/>
    <w:rsid w:val="00405E93"/>
    <w:rsid w:val="00405F6E"/>
    <w:rsid w:val="004062D8"/>
    <w:rsid w:val="004065B1"/>
    <w:rsid w:val="004066B7"/>
    <w:rsid w:val="00406960"/>
    <w:rsid w:val="00406F5B"/>
    <w:rsid w:val="00406F5F"/>
    <w:rsid w:val="00407024"/>
    <w:rsid w:val="00407862"/>
    <w:rsid w:val="00407BC1"/>
    <w:rsid w:val="00407BC6"/>
    <w:rsid w:val="00410023"/>
    <w:rsid w:val="00410177"/>
    <w:rsid w:val="00410784"/>
    <w:rsid w:val="00410A1F"/>
    <w:rsid w:val="00410C3A"/>
    <w:rsid w:val="00410FF6"/>
    <w:rsid w:val="004114FF"/>
    <w:rsid w:val="0041182D"/>
    <w:rsid w:val="00412270"/>
    <w:rsid w:val="00412305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3D4"/>
    <w:rsid w:val="0041573B"/>
    <w:rsid w:val="00415B4E"/>
    <w:rsid w:val="00415F0F"/>
    <w:rsid w:val="00416811"/>
    <w:rsid w:val="004170D6"/>
    <w:rsid w:val="0041739F"/>
    <w:rsid w:val="004173D5"/>
    <w:rsid w:val="004177DC"/>
    <w:rsid w:val="00417837"/>
    <w:rsid w:val="00417B66"/>
    <w:rsid w:val="00417EA0"/>
    <w:rsid w:val="00420216"/>
    <w:rsid w:val="004203CA"/>
    <w:rsid w:val="00420B57"/>
    <w:rsid w:val="00420C3F"/>
    <w:rsid w:val="00420F9B"/>
    <w:rsid w:val="0042106A"/>
    <w:rsid w:val="00421389"/>
    <w:rsid w:val="0042184A"/>
    <w:rsid w:val="00421BF3"/>
    <w:rsid w:val="00421C2C"/>
    <w:rsid w:val="00421C52"/>
    <w:rsid w:val="00421F64"/>
    <w:rsid w:val="00421FD2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23"/>
    <w:rsid w:val="0042364F"/>
    <w:rsid w:val="004238CA"/>
    <w:rsid w:val="00423C67"/>
    <w:rsid w:val="0042408E"/>
    <w:rsid w:val="004248BA"/>
    <w:rsid w:val="00424A18"/>
    <w:rsid w:val="00424C2F"/>
    <w:rsid w:val="00424E3B"/>
    <w:rsid w:val="0042503E"/>
    <w:rsid w:val="00425259"/>
    <w:rsid w:val="004254AE"/>
    <w:rsid w:val="00425959"/>
    <w:rsid w:val="00425EB9"/>
    <w:rsid w:val="00425ED8"/>
    <w:rsid w:val="00425EEE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74F"/>
    <w:rsid w:val="00431FBC"/>
    <w:rsid w:val="00432317"/>
    <w:rsid w:val="004325E8"/>
    <w:rsid w:val="00433439"/>
    <w:rsid w:val="00433464"/>
    <w:rsid w:val="00433783"/>
    <w:rsid w:val="00433CDA"/>
    <w:rsid w:val="00433D49"/>
    <w:rsid w:val="00433EAB"/>
    <w:rsid w:val="00434090"/>
    <w:rsid w:val="0043459D"/>
    <w:rsid w:val="004349FA"/>
    <w:rsid w:val="00434A98"/>
    <w:rsid w:val="00434FE4"/>
    <w:rsid w:val="00435C43"/>
    <w:rsid w:val="00435E0E"/>
    <w:rsid w:val="004362CD"/>
    <w:rsid w:val="00436509"/>
    <w:rsid w:val="00436836"/>
    <w:rsid w:val="00436EC1"/>
    <w:rsid w:val="0043750F"/>
    <w:rsid w:val="0043768A"/>
    <w:rsid w:val="00437AFE"/>
    <w:rsid w:val="00437F0D"/>
    <w:rsid w:val="0044012A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E02"/>
    <w:rsid w:val="00443E87"/>
    <w:rsid w:val="00444050"/>
    <w:rsid w:val="004442B2"/>
    <w:rsid w:val="00444659"/>
    <w:rsid w:val="00444849"/>
    <w:rsid w:val="00445200"/>
    <w:rsid w:val="004452E3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2E0"/>
    <w:rsid w:val="00446642"/>
    <w:rsid w:val="0044681B"/>
    <w:rsid w:val="00446915"/>
    <w:rsid w:val="00446D26"/>
    <w:rsid w:val="00446FC6"/>
    <w:rsid w:val="00446FFC"/>
    <w:rsid w:val="00447592"/>
    <w:rsid w:val="004477EB"/>
    <w:rsid w:val="004478D5"/>
    <w:rsid w:val="00447C0A"/>
    <w:rsid w:val="0045028D"/>
    <w:rsid w:val="00450517"/>
    <w:rsid w:val="00450842"/>
    <w:rsid w:val="00450F62"/>
    <w:rsid w:val="00451BC3"/>
    <w:rsid w:val="00451D1B"/>
    <w:rsid w:val="00451FB0"/>
    <w:rsid w:val="00452704"/>
    <w:rsid w:val="004530C8"/>
    <w:rsid w:val="00453101"/>
    <w:rsid w:val="004535D3"/>
    <w:rsid w:val="0045383E"/>
    <w:rsid w:val="00453A16"/>
    <w:rsid w:val="00453A7D"/>
    <w:rsid w:val="00453BAB"/>
    <w:rsid w:val="00453F49"/>
    <w:rsid w:val="004540FE"/>
    <w:rsid w:val="004541F3"/>
    <w:rsid w:val="004545C1"/>
    <w:rsid w:val="00454924"/>
    <w:rsid w:val="0045496D"/>
    <w:rsid w:val="00454C70"/>
    <w:rsid w:val="00456329"/>
    <w:rsid w:val="004566EC"/>
    <w:rsid w:val="00456904"/>
    <w:rsid w:val="00456A0A"/>
    <w:rsid w:val="00456E71"/>
    <w:rsid w:val="00457289"/>
    <w:rsid w:val="00457582"/>
    <w:rsid w:val="00457867"/>
    <w:rsid w:val="004578AB"/>
    <w:rsid w:val="00457C89"/>
    <w:rsid w:val="00457CD6"/>
    <w:rsid w:val="00457E27"/>
    <w:rsid w:val="004600B8"/>
    <w:rsid w:val="004604DF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41F"/>
    <w:rsid w:val="004628F3"/>
    <w:rsid w:val="00462929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934"/>
    <w:rsid w:val="00464A8A"/>
    <w:rsid w:val="00464BFC"/>
    <w:rsid w:val="00464CB4"/>
    <w:rsid w:val="00464F77"/>
    <w:rsid w:val="00465440"/>
    <w:rsid w:val="004657C1"/>
    <w:rsid w:val="00465CF4"/>
    <w:rsid w:val="004661E8"/>
    <w:rsid w:val="004662A7"/>
    <w:rsid w:val="00466749"/>
    <w:rsid w:val="004667F0"/>
    <w:rsid w:val="00466A22"/>
    <w:rsid w:val="00466A5D"/>
    <w:rsid w:val="004671BE"/>
    <w:rsid w:val="00467371"/>
    <w:rsid w:val="0046743B"/>
    <w:rsid w:val="00467CF6"/>
    <w:rsid w:val="00467D6A"/>
    <w:rsid w:val="00467DD4"/>
    <w:rsid w:val="00467E5A"/>
    <w:rsid w:val="00467E92"/>
    <w:rsid w:val="00470159"/>
    <w:rsid w:val="004704DF"/>
    <w:rsid w:val="004708D8"/>
    <w:rsid w:val="00470967"/>
    <w:rsid w:val="00470B79"/>
    <w:rsid w:val="00471691"/>
    <w:rsid w:val="004717A3"/>
    <w:rsid w:val="00471D78"/>
    <w:rsid w:val="00471DA2"/>
    <w:rsid w:val="004722AD"/>
    <w:rsid w:val="00472686"/>
    <w:rsid w:val="004728D2"/>
    <w:rsid w:val="00472CD8"/>
    <w:rsid w:val="00472D0A"/>
    <w:rsid w:val="00473217"/>
    <w:rsid w:val="00473450"/>
    <w:rsid w:val="00473EE7"/>
    <w:rsid w:val="00474990"/>
    <w:rsid w:val="00474A87"/>
    <w:rsid w:val="00474CEA"/>
    <w:rsid w:val="004750E0"/>
    <w:rsid w:val="00475240"/>
    <w:rsid w:val="0047587E"/>
    <w:rsid w:val="00475CF0"/>
    <w:rsid w:val="00476725"/>
    <w:rsid w:val="00476FF6"/>
    <w:rsid w:val="0047723A"/>
    <w:rsid w:val="0047789A"/>
    <w:rsid w:val="004778D1"/>
    <w:rsid w:val="00477B2C"/>
    <w:rsid w:val="0048074D"/>
    <w:rsid w:val="00480752"/>
    <w:rsid w:val="00480825"/>
    <w:rsid w:val="00480D82"/>
    <w:rsid w:val="00480E02"/>
    <w:rsid w:val="00480F8F"/>
    <w:rsid w:val="0048143C"/>
    <w:rsid w:val="0048169F"/>
    <w:rsid w:val="00481A3D"/>
    <w:rsid w:val="00481D31"/>
    <w:rsid w:val="004822FB"/>
    <w:rsid w:val="004827A1"/>
    <w:rsid w:val="00482A20"/>
    <w:rsid w:val="00482DD6"/>
    <w:rsid w:val="0048332A"/>
    <w:rsid w:val="00483808"/>
    <w:rsid w:val="00483D41"/>
    <w:rsid w:val="0048432A"/>
    <w:rsid w:val="0048493E"/>
    <w:rsid w:val="00484D98"/>
    <w:rsid w:val="00484F82"/>
    <w:rsid w:val="00485001"/>
    <w:rsid w:val="004850B4"/>
    <w:rsid w:val="004850D6"/>
    <w:rsid w:val="004851DC"/>
    <w:rsid w:val="0048541D"/>
    <w:rsid w:val="004854A8"/>
    <w:rsid w:val="00485538"/>
    <w:rsid w:val="0048592D"/>
    <w:rsid w:val="00485A1C"/>
    <w:rsid w:val="00485A91"/>
    <w:rsid w:val="00485AD9"/>
    <w:rsid w:val="00485BC5"/>
    <w:rsid w:val="00486060"/>
    <w:rsid w:val="004863C0"/>
    <w:rsid w:val="0048666F"/>
    <w:rsid w:val="00486937"/>
    <w:rsid w:val="004869A5"/>
    <w:rsid w:val="00486BF6"/>
    <w:rsid w:val="00487361"/>
    <w:rsid w:val="00487463"/>
    <w:rsid w:val="004875EA"/>
    <w:rsid w:val="004876F9"/>
    <w:rsid w:val="0048785A"/>
    <w:rsid w:val="0049007A"/>
    <w:rsid w:val="004900F3"/>
    <w:rsid w:val="0049041D"/>
    <w:rsid w:val="00490742"/>
    <w:rsid w:val="00490F05"/>
    <w:rsid w:val="0049147D"/>
    <w:rsid w:val="0049192E"/>
    <w:rsid w:val="00491A7F"/>
    <w:rsid w:val="00491B1F"/>
    <w:rsid w:val="00491C47"/>
    <w:rsid w:val="00491C7C"/>
    <w:rsid w:val="00491C9C"/>
    <w:rsid w:val="00491DEF"/>
    <w:rsid w:val="0049203F"/>
    <w:rsid w:val="0049236D"/>
    <w:rsid w:val="004924C8"/>
    <w:rsid w:val="0049255C"/>
    <w:rsid w:val="00492722"/>
    <w:rsid w:val="00492902"/>
    <w:rsid w:val="004929F9"/>
    <w:rsid w:val="00492A4F"/>
    <w:rsid w:val="00492D16"/>
    <w:rsid w:val="00493224"/>
    <w:rsid w:val="004933F3"/>
    <w:rsid w:val="0049362F"/>
    <w:rsid w:val="00493765"/>
    <w:rsid w:val="00493A7E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B3"/>
    <w:rsid w:val="004954FC"/>
    <w:rsid w:val="00495CDC"/>
    <w:rsid w:val="00495E85"/>
    <w:rsid w:val="00495F53"/>
    <w:rsid w:val="0049604E"/>
    <w:rsid w:val="00496305"/>
    <w:rsid w:val="004965FF"/>
    <w:rsid w:val="00496A11"/>
    <w:rsid w:val="00496CD1"/>
    <w:rsid w:val="00496E54"/>
    <w:rsid w:val="004970D1"/>
    <w:rsid w:val="004972D0"/>
    <w:rsid w:val="00497489"/>
    <w:rsid w:val="004974BD"/>
    <w:rsid w:val="004977C2"/>
    <w:rsid w:val="004978C0"/>
    <w:rsid w:val="004978EA"/>
    <w:rsid w:val="00497A05"/>
    <w:rsid w:val="00497AAD"/>
    <w:rsid w:val="004A0315"/>
    <w:rsid w:val="004A047E"/>
    <w:rsid w:val="004A0768"/>
    <w:rsid w:val="004A129C"/>
    <w:rsid w:val="004A13DA"/>
    <w:rsid w:val="004A154D"/>
    <w:rsid w:val="004A1577"/>
    <w:rsid w:val="004A183B"/>
    <w:rsid w:val="004A18C9"/>
    <w:rsid w:val="004A19AB"/>
    <w:rsid w:val="004A205A"/>
    <w:rsid w:val="004A2CDD"/>
    <w:rsid w:val="004A2E80"/>
    <w:rsid w:val="004A31C5"/>
    <w:rsid w:val="004A3585"/>
    <w:rsid w:val="004A3814"/>
    <w:rsid w:val="004A38BB"/>
    <w:rsid w:val="004A3991"/>
    <w:rsid w:val="004A3B2D"/>
    <w:rsid w:val="004A3E4D"/>
    <w:rsid w:val="004A4FB0"/>
    <w:rsid w:val="004A5195"/>
    <w:rsid w:val="004A57F8"/>
    <w:rsid w:val="004A5A79"/>
    <w:rsid w:val="004A5B8A"/>
    <w:rsid w:val="004A5BB3"/>
    <w:rsid w:val="004A5C28"/>
    <w:rsid w:val="004A5D68"/>
    <w:rsid w:val="004A608C"/>
    <w:rsid w:val="004A610A"/>
    <w:rsid w:val="004A629A"/>
    <w:rsid w:val="004A6518"/>
    <w:rsid w:val="004A6BC7"/>
    <w:rsid w:val="004A6C85"/>
    <w:rsid w:val="004A6DCF"/>
    <w:rsid w:val="004A7149"/>
    <w:rsid w:val="004A74D2"/>
    <w:rsid w:val="004A797D"/>
    <w:rsid w:val="004A7CCA"/>
    <w:rsid w:val="004A7E36"/>
    <w:rsid w:val="004B0692"/>
    <w:rsid w:val="004B099D"/>
    <w:rsid w:val="004B0B06"/>
    <w:rsid w:val="004B0DAB"/>
    <w:rsid w:val="004B159E"/>
    <w:rsid w:val="004B17E0"/>
    <w:rsid w:val="004B213B"/>
    <w:rsid w:val="004B2157"/>
    <w:rsid w:val="004B21DF"/>
    <w:rsid w:val="004B24DF"/>
    <w:rsid w:val="004B2E37"/>
    <w:rsid w:val="004B2ECF"/>
    <w:rsid w:val="004B35D2"/>
    <w:rsid w:val="004B381E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7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DC6"/>
    <w:rsid w:val="004C2459"/>
    <w:rsid w:val="004C2513"/>
    <w:rsid w:val="004C2735"/>
    <w:rsid w:val="004C283A"/>
    <w:rsid w:val="004C30A5"/>
    <w:rsid w:val="004C31D6"/>
    <w:rsid w:val="004C35B6"/>
    <w:rsid w:val="004C37CB"/>
    <w:rsid w:val="004C3DB1"/>
    <w:rsid w:val="004C423B"/>
    <w:rsid w:val="004C42D4"/>
    <w:rsid w:val="004C5965"/>
    <w:rsid w:val="004C625F"/>
    <w:rsid w:val="004C6330"/>
    <w:rsid w:val="004C6409"/>
    <w:rsid w:val="004C654D"/>
    <w:rsid w:val="004C67E1"/>
    <w:rsid w:val="004C6BDD"/>
    <w:rsid w:val="004C7726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A40"/>
    <w:rsid w:val="004D28C5"/>
    <w:rsid w:val="004D2A0A"/>
    <w:rsid w:val="004D2AAF"/>
    <w:rsid w:val="004D2AC3"/>
    <w:rsid w:val="004D2B23"/>
    <w:rsid w:val="004D2C06"/>
    <w:rsid w:val="004D2C32"/>
    <w:rsid w:val="004D2D89"/>
    <w:rsid w:val="004D2DB5"/>
    <w:rsid w:val="004D3024"/>
    <w:rsid w:val="004D31BE"/>
    <w:rsid w:val="004D3277"/>
    <w:rsid w:val="004D36E1"/>
    <w:rsid w:val="004D3741"/>
    <w:rsid w:val="004D3A6A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712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A55"/>
    <w:rsid w:val="004E0D89"/>
    <w:rsid w:val="004E0EC5"/>
    <w:rsid w:val="004E11ED"/>
    <w:rsid w:val="004E136D"/>
    <w:rsid w:val="004E1379"/>
    <w:rsid w:val="004E1848"/>
    <w:rsid w:val="004E193F"/>
    <w:rsid w:val="004E1B23"/>
    <w:rsid w:val="004E1BD7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D38"/>
    <w:rsid w:val="004E4D74"/>
    <w:rsid w:val="004E52CE"/>
    <w:rsid w:val="004E559A"/>
    <w:rsid w:val="004E6428"/>
    <w:rsid w:val="004E6914"/>
    <w:rsid w:val="004E6DEC"/>
    <w:rsid w:val="004E6FC1"/>
    <w:rsid w:val="004E7112"/>
    <w:rsid w:val="004E75B4"/>
    <w:rsid w:val="004E7D4C"/>
    <w:rsid w:val="004E7FE7"/>
    <w:rsid w:val="004F0095"/>
    <w:rsid w:val="004F020B"/>
    <w:rsid w:val="004F037A"/>
    <w:rsid w:val="004F0AB1"/>
    <w:rsid w:val="004F1604"/>
    <w:rsid w:val="004F1EC4"/>
    <w:rsid w:val="004F2807"/>
    <w:rsid w:val="004F2955"/>
    <w:rsid w:val="004F34AF"/>
    <w:rsid w:val="004F4034"/>
    <w:rsid w:val="004F44F4"/>
    <w:rsid w:val="004F4905"/>
    <w:rsid w:val="004F4D9D"/>
    <w:rsid w:val="004F5064"/>
    <w:rsid w:val="004F53FA"/>
    <w:rsid w:val="004F5781"/>
    <w:rsid w:val="004F5D0E"/>
    <w:rsid w:val="004F6339"/>
    <w:rsid w:val="004F6824"/>
    <w:rsid w:val="004F6849"/>
    <w:rsid w:val="004F6882"/>
    <w:rsid w:val="004F68BE"/>
    <w:rsid w:val="004F6DAC"/>
    <w:rsid w:val="004F70AE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196"/>
    <w:rsid w:val="00501591"/>
    <w:rsid w:val="00501843"/>
    <w:rsid w:val="00501CDC"/>
    <w:rsid w:val="00501F87"/>
    <w:rsid w:val="00502140"/>
    <w:rsid w:val="0050225E"/>
    <w:rsid w:val="005022F0"/>
    <w:rsid w:val="00502931"/>
    <w:rsid w:val="00502FA5"/>
    <w:rsid w:val="005038BC"/>
    <w:rsid w:val="00503FA3"/>
    <w:rsid w:val="005044EA"/>
    <w:rsid w:val="0050495A"/>
    <w:rsid w:val="00504A14"/>
    <w:rsid w:val="00504D2E"/>
    <w:rsid w:val="00504FBE"/>
    <w:rsid w:val="00505DC3"/>
    <w:rsid w:val="0050615D"/>
    <w:rsid w:val="0050617E"/>
    <w:rsid w:val="00506372"/>
    <w:rsid w:val="00506A4F"/>
    <w:rsid w:val="00506AEC"/>
    <w:rsid w:val="00506D06"/>
    <w:rsid w:val="00506ECC"/>
    <w:rsid w:val="00506EE1"/>
    <w:rsid w:val="00507290"/>
    <w:rsid w:val="00507524"/>
    <w:rsid w:val="005103AF"/>
    <w:rsid w:val="00510741"/>
    <w:rsid w:val="00510933"/>
    <w:rsid w:val="00510ED7"/>
    <w:rsid w:val="00510F3C"/>
    <w:rsid w:val="00510FAF"/>
    <w:rsid w:val="0051133D"/>
    <w:rsid w:val="005114E7"/>
    <w:rsid w:val="0051155F"/>
    <w:rsid w:val="0051177B"/>
    <w:rsid w:val="005118F1"/>
    <w:rsid w:val="00512318"/>
    <w:rsid w:val="0051245D"/>
    <w:rsid w:val="005129DF"/>
    <w:rsid w:val="00512F46"/>
    <w:rsid w:val="00513780"/>
    <w:rsid w:val="0051394B"/>
    <w:rsid w:val="0051401E"/>
    <w:rsid w:val="00514207"/>
    <w:rsid w:val="00514804"/>
    <w:rsid w:val="00514963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07A"/>
    <w:rsid w:val="00520159"/>
    <w:rsid w:val="005204FD"/>
    <w:rsid w:val="005205A4"/>
    <w:rsid w:val="005207C1"/>
    <w:rsid w:val="00521064"/>
    <w:rsid w:val="0052120A"/>
    <w:rsid w:val="0052140A"/>
    <w:rsid w:val="00521535"/>
    <w:rsid w:val="00521712"/>
    <w:rsid w:val="00521B4D"/>
    <w:rsid w:val="00521C1F"/>
    <w:rsid w:val="00521D71"/>
    <w:rsid w:val="00521DD5"/>
    <w:rsid w:val="005221DA"/>
    <w:rsid w:val="0052221F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54A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954"/>
    <w:rsid w:val="00530A69"/>
    <w:rsid w:val="00530BAE"/>
    <w:rsid w:val="00530CD0"/>
    <w:rsid w:val="005310B3"/>
    <w:rsid w:val="0053168C"/>
    <w:rsid w:val="00531E4B"/>
    <w:rsid w:val="005322F4"/>
    <w:rsid w:val="00532810"/>
    <w:rsid w:val="00532958"/>
    <w:rsid w:val="0053297F"/>
    <w:rsid w:val="00533396"/>
    <w:rsid w:val="0053371C"/>
    <w:rsid w:val="00533807"/>
    <w:rsid w:val="005339C8"/>
    <w:rsid w:val="00533E96"/>
    <w:rsid w:val="005340EF"/>
    <w:rsid w:val="005341FB"/>
    <w:rsid w:val="00534570"/>
    <w:rsid w:val="00534616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FD9"/>
    <w:rsid w:val="005370B5"/>
    <w:rsid w:val="0053770C"/>
    <w:rsid w:val="00537F46"/>
    <w:rsid w:val="005403D3"/>
    <w:rsid w:val="00540405"/>
    <w:rsid w:val="00540638"/>
    <w:rsid w:val="005408E8"/>
    <w:rsid w:val="00540BBC"/>
    <w:rsid w:val="00540E81"/>
    <w:rsid w:val="00541435"/>
    <w:rsid w:val="005415CF"/>
    <w:rsid w:val="005415D4"/>
    <w:rsid w:val="00541A93"/>
    <w:rsid w:val="00541ACB"/>
    <w:rsid w:val="00542126"/>
    <w:rsid w:val="00542812"/>
    <w:rsid w:val="0054310F"/>
    <w:rsid w:val="00543323"/>
    <w:rsid w:val="005435F1"/>
    <w:rsid w:val="005436B9"/>
    <w:rsid w:val="005437FF"/>
    <w:rsid w:val="00543834"/>
    <w:rsid w:val="00543C55"/>
    <w:rsid w:val="00544045"/>
    <w:rsid w:val="00544178"/>
    <w:rsid w:val="00544C0C"/>
    <w:rsid w:val="00544F29"/>
    <w:rsid w:val="00545044"/>
    <w:rsid w:val="005455F2"/>
    <w:rsid w:val="00545864"/>
    <w:rsid w:val="005458C7"/>
    <w:rsid w:val="005458EF"/>
    <w:rsid w:val="00546197"/>
    <w:rsid w:val="00546BE0"/>
    <w:rsid w:val="00546CDB"/>
    <w:rsid w:val="00546DFD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0E52"/>
    <w:rsid w:val="00551152"/>
    <w:rsid w:val="00551246"/>
    <w:rsid w:val="00551EED"/>
    <w:rsid w:val="00552025"/>
    <w:rsid w:val="00552198"/>
    <w:rsid w:val="0055225B"/>
    <w:rsid w:val="005525C7"/>
    <w:rsid w:val="00552785"/>
    <w:rsid w:val="00552B05"/>
    <w:rsid w:val="00553103"/>
    <w:rsid w:val="0055311C"/>
    <w:rsid w:val="00553155"/>
    <w:rsid w:val="0055317C"/>
    <w:rsid w:val="0055380D"/>
    <w:rsid w:val="00553812"/>
    <w:rsid w:val="00553A39"/>
    <w:rsid w:val="00554105"/>
    <w:rsid w:val="00554767"/>
    <w:rsid w:val="005548C8"/>
    <w:rsid w:val="00554912"/>
    <w:rsid w:val="00554BB3"/>
    <w:rsid w:val="00554DCD"/>
    <w:rsid w:val="005553C0"/>
    <w:rsid w:val="00555B30"/>
    <w:rsid w:val="00555D07"/>
    <w:rsid w:val="00555D62"/>
    <w:rsid w:val="0055615E"/>
    <w:rsid w:val="00556341"/>
    <w:rsid w:val="0055673B"/>
    <w:rsid w:val="00556C62"/>
    <w:rsid w:val="00556C74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290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983"/>
    <w:rsid w:val="00563F45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36"/>
    <w:rsid w:val="00565FB9"/>
    <w:rsid w:val="00566599"/>
    <w:rsid w:val="0056667A"/>
    <w:rsid w:val="0056674E"/>
    <w:rsid w:val="00566B9F"/>
    <w:rsid w:val="00566DBB"/>
    <w:rsid w:val="00566E4D"/>
    <w:rsid w:val="00566FE2"/>
    <w:rsid w:val="00567091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3F4"/>
    <w:rsid w:val="0057140B"/>
    <w:rsid w:val="005714CA"/>
    <w:rsid w:val="005717DE"/>
    <w:rsid w:val="0057181D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34FD"/>
    <w:rsid w:val="00573ACC"/>
    <w:rsid w:val="00573DB5"/>
    <w:rsid w:val="00574189"/>
    <w:rsid w:val="005745A1"/>
    <w:rsid w:val="005748D8"/>
    <w:rsid w:val="00574980"/>
    <w:rsid w:val="00574C92"/>
    <w:rsid w:val="00574CC1"/>
    <w:rsid w:val="00574E3A"/>
    <w:rsid w:val="00574F83"/>
    <w:rsid w:val="005752B3"/>
    <w:rsid w:val="00575828"/>
    <w:rsid w:val="00575C04"/>
    <w:rsid w:val="00575DE9"/>
    <w:rsid w:val="00575F81"/>
    <w:rsid w:val="00576522"/>
    <w:rsid w:val="00576920"/>
    <w:rsid w:val="00576C8F"/>
    <w:rsid w:val="00576CDE"/>
    <w:rsid w:val="00576D10"/>
    <w:rsid w:val="00576EEE"/>
    <w:rsid w:val="0057711D"/>
    <w:rsid w:val="0057712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2F6"/>
    <w:rsid w:val="00581530"/>
    <w:rsid w:val="00581787"/>
    <w:rsid w:val="00581D0E"/>
    <w:rsid w:val="00581E3A"/>
    <w:rsid w:val="0058213F"/>
    <w:rsid w:val="005821C5"/>
    <w:rsid w:val="005829DA"/>
    <w:rsid w:val="00582AD5"/>
    <w:rsid w:val="00582B1C"/>
    <w:rsid w:val="00582C40"/>
    <w:rsid w:val="00582E81"/>
    <w:rsid w:val="00582F4E"/>
    <w:rsid w:val="005837F8"/>
    <w:rsid w:val="00583FB7"/>
    <w:rsid w:val="005840B6"/>
    <w:rsid w:val="0058419C"/>
    <w:rsid w:val="005843B0"/>
    <w:rsid w:val="00584ED2"/>
    <w:rsid w:val="005859E9"/>
    <w:rsid w:val="00585C28"/>
    <w:rsid w:val="00585D28"/>
    <w:rsid w:val="00585E38"/>
    <w:rsid w:val="00585E4C"/>
    <w:rsid w:val="00585E63"/>
    <w:rsid w:val="0058619B"/>
    <w:rsid w:val="0058623D"/>
    <w:rsid w:val="0058653F"/>
    <w:rsid w:val="005867A7"/>
    <w:rsid w:val="005867A8"/>
    <w:rsid w:val="00586892"/>
    <w:rsid w:val="00586931"/>
    <w:rsid w:val="00586B68"/>
    <w:rsid w:val="00587323"/>
    <w:rsid w:val="0058746B"/>
    <w:rsid w:val="005876DF"/>
    <w:rsid w:val="00587884"/>
    <w:rsid w:val="0058790B"/>
    <w:rsid w:val="00587B53"/>
    <w:rsid w:val="00587C7F"/>
    <w:rsid w:val="0059067D"/>
    <w:rsid w:val="00590BFF"/>
    <w:rsid w:val="00590E90"/>
    <w:rsid w:val="00592721"/>
    <w:rsid w:val="00592844"/>
    <w:rsid w:val="005929E5"/>
    <w:rsid w:val="005929F9"/>
    <w:rsid w:val="00592AD0"/>
    <w:rsid w:val="00592C01"/>
    <w:rsid w:val="005931B8"/>
    <w:rsid w:val="00593447"/>
    <w:rsid w:val="005934B5"/>
    <w:rsid w:val="0059367B"/>
    <w:rsid w:val="00594377"/>
    <w:rsid w:val="0059438F"/>
    <w:rsid w:val="00594523"/>
    <w:rsid w:val="0059468E"/>
    <w:rsid w:val="00594D18"/>
    <w:rsid w:val="00595006"/>
    <w:rsid w:val="00595196"/>
    <w:rsid w:val="0059546B"/>
    <w:rsid w:val="005954E0"/>
    <w:rsid w:val="00595CFD"/>
    <w:rsid w:val="00595D7F"/>
    <w:rsid w:val="00595E85"/>
    <w:rsid w:val="00596013"/>
    <w:rsid w:val="0059611C"/>
    <w:rsid w:val="005962F3"/>
    <w:rsid w:val="00596991"/>
    <w:rsid w:val="00596CF7"/>
    <w:rsid w:val="00596DC0"/>
    <w:rsid w:val="00596FB6"/>
    <w:rsid w:val="0059720D"/>
    <w:rsid w:val="0059729D"/>
    <w:rsid w:val="0059744E"/>
    <w:rsid w:val="00597B0A"/>
    <w:rsid w:val="00597E39"/>
    <w:rsid w:val="00597E9F"/>
    <w:rsid w:val="005A00E2"/>
    <w:rsid w:val="005A05EE"/>
    <w:rsid w:val="005A08E6"/>
    <w:rsid w:val="005A0B73"/>
    <w:rsid w:val="005A0CD6"/>
    <w:rsid w:val="005A1023"/>
    <w:rsid w:val="005A1458"/>
    <w:rsid w:val="005A155B"/>
    <w:rsid w:val="005A1762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8CE"/>
    <w:rsid w:val="005A59F6"/>
    <w:rsid w:val="005A5DCC"/>
    <w:rsid w:val="005A5F80"/>
    <w:rsid w:val="005A67E3"/>
    <w:rsid w:val="005A69F4"/>
    <w:rsid w:val="005A6A1E"/>
    <w:rsid w:val="005A6A24"/>
    <w:rsid w:val="005A6A8B"/>
    <w:rsid w:val="005A6D82"/>
    <w:rsid w:val="005A7509"/>
    <w:rsid w:val="005A7617"/>
    <w:rsid w:val="005A7B1D"/>
    <w:rsid w:val="005A7DF2"/>
    <w:rsid w:val="005B0273"/>
    <w:rsid w:val="005B0689"/>
    <w:rsid w:val="005B06C4"/>
    <w:rsid w:val="005B07B8"/>
    <w:rsid w:val="005B0B89"/>
    <w:rsid w:val="005B119A"/>
    <w:rsid w:val="005B15A3"/>
    <w:rsid w:val="005B17C5"/>
    <w:rsid w:val="005B2053"/>
    <w:rsid w:val="005B277A"/>
    <w:rsid w:val="005B2ABB"/>
    <w:rsid w:val="005B2AE3"/>
    <w:rsid w:val="005B2CF3"/>
    <w:rsid w:val="005B2DEC"/>
    <w:rsid w:val="005B2FF7"/>
    <w:rsid w:val="005B3188"/>
    <w:rsid w:val="005B32BB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EDB"/>
    <w:rsid w:val="005B6FF6"/>
    <w:rsid w:val="005B70D8"/>
    <w:rsid w:val="005B7496"/>
    <w:rsid w:val="005B7C23"/>
    <w:rsid w:val="005B7CA1"/>
    <w:rsid w:val="005C05FE"/>
    <w:rsid w:val="005C0AE0"/>
    <w:rsid w:val="005C0D88"/>
    <w:rsid w:val="005C1067"/>
    <w:rsid w:val="005C1187"/>
    <w:rsid w:val="005C1943"/>
    <w:rsid w:val="005C1D91"/>
    <w:rsid w:val="005C1E69"/>
    <w:rsid w:val="005C1E8B"/>
    <w:rsid w:val="005C1FA0"/>
    <w:rsid w:val="005C22D7"/>
    <w:rsid w:val="005C2463"/>
    <w:rsid w:val="005C2867"/>
    <w:rsid w:val="005C2DEE"/>
    <w:rsid w:val="005C3438"/>
    <w:rsid w:val="005C34BC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203"/>
    <w:rsid w:val="005C655A"/>
    <w:rsid w:val="005C6867"/>
    <w:rsid w:val="005C6AC5"/>
    <w:rsid w:val="005C6D58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E55"/>
    <w:rsid w:val="005D0EE5"/>
    <w:rsid w:val="005D0F5C"/>
    <w:rsid w:val="005D100B"/>
    <w:rsid w:val="005D1598"/>
    <w:rsid w:val="005D18F4"/>
    <w:rsid w:val="005D1DEB"/>
    <w:rsid w:val="005D1F82"/>
    <w:rsid w:val="005D26E2"/>
    <w:rsid w:val="005D27EF"/>
    <w:rsid w:val="005D2879"/>
    <w:rsid w:val="005D29A4"/>
    <w:rsid w:val="005D2B43"/>
    <w:rsid w:val="005D2E07"/>
    <w:rsid w:val="005D3A20"/>
    <w:rsid w:val="005D3A84"/>
    <w:rsid w:val="005D3CC3"/>
    <w:rsid w:val="005D3CE1"/>
    <w:rsid w:val="005D3EF3"/>
    <w:rsid w:val="005D418E"/>
    <w:rsid w:val="005D4503"/>
    <w:rsid w:val="005D45A9"/>
    <w:rsid w:val="005D4BFA"/>
    <w:rsid w:val="005D4C5B"/>
    <w:rsid w:val="005D4CEE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D7F48"/>
    <w:rsid w:val="005E0227"/>
    <w:rsid w:val="005E03FF"/>
    <w:rsid w:val="005E0534"/>
    <w:rsid w:val="005E0621"/>
    <w:rsid w:val="005E06C7"/>
    <w:rsid w:val="005E08D9"/>
    <w:rsid w:val="005E0BB6"/>
    <w:rsid w:val="005E0C38"/>
    <w:rsid w:val="005E0E7C"/>
    <w:rsid w:val="005E11DA"/>
    <w:rsid w:val="005E151D"/>
    <w:rsid w:val="005E1540"/>
    <w:rsid w:val="005E15FB"/>
    <w:rsid w:val="005E17D0"/>
    <w:rsid w:val="005E18AA"/>
    <w:rsid w:val="005E1936"/>
    <w:rsid w:val="005E1AFB"/>
    <w:rsid w:val="005E1EC4"/>
    <w:rsid w:val="005E218C"/>
    <w:rsid w:val="005E22BC"/>
    <w:rsid w:val="005E2770"/>
    <w:rsid w:val="005E2859"/>
    <w:rsid w:val="005E29FC"/>
    <w:rsid w:val="005E2ACB"/>
    <w:rsid w:val="005E2AD4"/>
    <w:rsid w:val="005E2B1A"/>
    <w:rsid w:val="005E2EAF"/>
    <w:rsid w:val="005E3A15"/>
    <w:rsid w:val="005E3A75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4C25"/>
    <w:rsid w:val="005E5054"/>
    <w:rsid w:val="005E5249"/>
    <w:rsid w:val="005E5295"/>
    <w:rsid w:val="005E53BF"/>
    <w:rsid w:val="005E598E"/>
    <w:rsid w:val="005E5B2F"/>
    <w:rsid w:val="005E6357"/>
    <w:rsid w:val="005E66F9"/>
    <w:rsid w:val="005E67F0"/>
    <w:rsid w:val="005E6AB8"/>
    <w:rsid w:val="005E6CA8"/>
    <w:rsid w:val="005E7394"/>
    <w:rsid w:val="005E773B"/>
    <w:rsid w:val="005F0251"/>
    <w:rsid w:val="005F0BCD"/>
    <w:rsid w:val="005F1047"/>
    <w:rsid w:val="005F13C3"/>
    <w:rsid w:val="005F1572"/>
    <w:rsid w:val="005F16E8"/>
    <w:rsid w:val="005F23D3"/>
    <w:rsid w:val="005F25DC"/>
    <w:rsid w:val="005F27E8"/>
    <w:rsid w:val="005F29A6"/>
    <w:rsid w:val="005F2AA9"/>
    <w:rsid w:val="005F3421"/>
    <w:rsid w:val="005F3462"/>
    <w:rsid w:val="005F38BA"/>
    <w:rsid w:val="005F39E7"/>
    <w:rsid w:val="005F3DD7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61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788"/>
    <w:rsid w:val="005F790A"/>
    <w:rsid w:val="005F790C"/>
    <w:rsid w:val="005F7E4D"/>
    <w:rsid w:val="005F7EA1"/>
    <w:rsid w:val="005F7F9C"/>
    <w:rsid w:val="00600366"/>
    <w:rsid w:val="00600393"/>
    <w:rsid w:val="00600570"/>
    <w:rsid w:val="00600722"/>
    <w:rsid w:val="00600A56"/>
    <w:rsid w:val="00601046"/>
    <w:rsid w:val="006011C7"/>
    <w:rsid w:val="00601370"/>
    <w:rsid w:val="0060186E"/>
    <w:rsid w:val="006019DE"/>
    <w:rsid w:val="00601C35"/>
    <w:rsid w:val="00601E43"/>
    <w:rsid w:val="00602240"/>
    <w:rsid w:val="00602337"/>
    <w:rsid w:val="006024C4"/>
    <w:rsid w:val="006028BF"/>
    <w:rsid w:val="00602DC6"/>
    <w:rsid w:val="00602F45"/>
    <w:rsid w:val="006033AE"/>
    <w:rsid w:val="0060364D"/>
    <w:rsid w:val="006037B7"/>
    <w:rsid w:val="006039DB"/>
    <w:rsid w:val="00603FA5"/>
    <w:rsid w:val="0060486B"/>
    <w:rsid w:val="00604CDF"/>
    <w:rsid w:val="00604D52"/>
    <w:rsid w:val="00604DC3"/>
    <w:rsid w:val="00604DF8"/>
    <w:rsid w:val="00605E26"/>
    <w:rsid w:val="00605EBD"/>
    <w:rsid w:val="00605FE7"/>
    <w:rsid w:val="00605FFD"/>
    <w:rsid w:val="00606033"/>
    <w:rsid w:val="006063CF"/>
    <w:rsid w:val="006066BF"/>
    <w:rsid w:val="00606981"/>
    <w:rsid w:val="006069F8"/>
    <w:rsid w:val="00606EF5"/>
    <w:rsid w:val="00606FD7"/>
    <w:rsid w:val="006070EB"/>
    <w:rsid w:val="00607223"/>
    <w:rsid w:val="00607633"/>
    <w:rsid w:val="00607936"/>
    <w:rsid w:val="00607BB6"/>
    <w:rsid w:val="006100CE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D63"/>
    <w:rsid w:val="00616F85"/>
    <w:rsid w:val="0061735B"/>
    <w:rsid w:val="0061749A"/>
    <w:rsid w:val="006175F8"/>
    <w:rsid w:val="00617654"/>
    <w:rsid w:val="0061778D"/>
    <w:rsid w:val="00617B1D"/>
    <w:rsid w:val="00620106"/>
    <w:rsid w:val="00620395"/>
    <w:rsid w:val="00620750"/>
    <w:rsid w:val="00620A5C"/>
    <w:rsid w:val="00620BCF"/>
    <w:rsid w:val="00620BE5"/>
    <w:rsid w:val="00621893"/>
    <w:rsid w:val="00621AD2"/>
    <w:rsid w:val="00621B10"/>
    <w:rsid w:val="00621DEA"/>
    <w:rsid w:val="00621E3C"/>
    <w:rsid w:val="00621F40"/>
    <w:rsid w:val="0062210A"/>
    <w:rsid w:val="006222B9"/>
    <w:rsid w:val="006224B4"/>
    <w:rsid w:val="006228AD"/>
    <w:rsid w:val="00622B7C"/>
    <w:rsid w:val="00622FAA"/>
    <w:rsid w:val="00622FEE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600B"/>
    <w:rsid w:val="00626065"/>
    <w:rsid w:val="0062671F"/>
    <w:rsid w:val="00626D90"/>
    <w:rsid w:val="0062700C"/>
    <w:rsid w:val="006272A1"/>
    <w:rsid w:val="00627440"/>
    <w:rsid w:val="006274BB"/>
    <w:rsid w:val="00627903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B74"/>
    <w:rsid w:val="00630CA6"/>
    <w:rsid w:val="00630D19"/>
    <w:rsid w:val="00631EFE"/>
    <w:rsid w:val="00631F78"/>
    <w:rsid w:val="00631FCF"/>
    <w:rsid w:val="00631FF7"/>
    <w:rsid w:val="006320FA"/>
    <w:rsid w:val="0063258F"/>
    <w:rsid w:val="00632D83"/>
    <w:rsid w:val="00633334"/>
    <w:rsid w:val="006335C5"/>
    <w:rsid w:val="006335C8"/>
    <w:rsid w:val="00633A0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4A8"/>
    <w:rsid w:val="0063771B"/>
    <w:rsid w:val="006378FE"/>
    <w:rsid w:val="00637B08"/>
    <w:rsid w:val="00637EDE"/>
    <w:rsid w:val="00640422"/>
    <w:rsid w:val="00640D8E"/>
    <w:rsid w:val="00640FCC"/>
    <w:rsid w:val="00641157"/>
    <w:rsid w:val="00641628"/>
    <w:rsid w:val="006416E7"/>
    <w:rsid w:val="00641B5A"/>
    <w:rsid w:val="00641E31"/>
    <w:rsid w:val="00642484"/>
    <w:rsid w:val="00642928"/>
    <w:rsid w:val="0064296C"/>
    <w:rsid w:val="00642CEF"/>
    <w:rsid w:val="00642CFD"/>
    <w:rsid w:val="00642EEB"/>
    <w:rsid w:val="006432F5"/>
    <w:rsid w:val="006434FA"/>
    <w:rsid w:val="00643840"/>
    <w:rsid w:val="00644212"/>
    <w:rsid w:val="00644672"/>
    <w:rsid w:val="006446B2"/>
    <w:rsid w:val="00644837"/>
    <w:rsid w:val="00644F1E"/>
    <w:rsid w:val="0064520B"/>
    <w:rsid w:val="0064637E"/>
    <w:rsid w:val="006464EF"/>
    <w:rsid w:val="006464F3"/>
    <w:rsid w:val="0064668F"/>
    <w:rsid w:val="0064680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CF4"/>
    <w:rsid w:val="00650D4A"/>
    <w:rsid w:val="00650EFC"/>
    <w:rsid w:val="00651258"/>
    <w:rsid w:val="006512A0"/>
    <w:rsid w:val="0065159F"/>
    <w:rsid w:val="00651CCD"/>
    <w:rsid w:val="00651D2B"/>
    <w:rsid w:val="00651E16"/>
    <w:rsid w:val="00651EE2"/>
    <w:rsid w:val="0065292F"/>
    <w:rsid w:val="00652A9B"/>
    <w:rsid w:val="00652FF3"/>
    <w:rsid w:val="00653240"/>
    <w:rsid w:val="00653529"/>
    <w:rsid w:val="0065363D"/>
    <w:rsid w:val="00653665"/>
    <w:rsid w:val="00653BAA"/>
    <w:rsid w:val="00653D06"/>
    <w:rsid w:val="00653DE1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891"/>
    <w:rsid w:val="00660895"/>
    <w:rsid w:val="00660B52"/>
    <w:rsid w:val="00660E09"/>
    <w:rsid w:val="00660F4D"/>
    <w:rsid w:val="00661424"/>
    <w:rsid w:val="006617AF"/>
    <w:rsid w:val="00661AE0"/>
    <w:rsid w:val="00661DBE"/>
    <w:rsid w:val="00661DEA"/>
    <w:rsid w:val="00661E83"/>
    <w:rsid w:val="00662028"/>
    <w:rsid w:val="006620A5"/>
    <w:rsid w:val="00662245"/>
    <w:rsid w:val="00662535"/>
    <w:rsid w:val="0066285F"/>
    <w:rsid w:val="00662CDA"/>
    <w:rsid w:val="00662F33"/>
    <w:rsid w:val="00662FA2"/>
    <w:rsid w:val="0066324C"/>
    <w:rsid w:val="00663481"/>
    <w:rsid w:val="00663684"/>
    <w:rsid w:val="00663B85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678E7"/>
    <w:rsid w:val="00670024"/>
    <w:rsid w:val="00670061"/>
    <w:rsid w:val="00670510"/>
    <w:rsid w:val="0067056F"/>
    <w:rsid w:val="00670726"/>
    <w:rsid w:val="00670AA3"/>
    <w:rsid w:val="00670D17"/>
    <w:rsid w:val="00670F94"/>
    <w:rsid w:val="0067105F"/>
    <w:rsid w:val="00671179"/>
    <w:rsid w:val="00671265"/>
    <w:rsid w:val="006714CD"/>
    <w:rsid w:val="006714DD"/>
    <w:rsid w:val="0067167A"/>
    <w:rsid w:val="006721F3"/>
    <w:rsid w:val="006723EB"/>
    <w:rsid w:val="0067261E"/>
    <w:rsid w:val="00672DD6"/>
    <w:rsid w:val="00673008"/>
    <w:rsid w:val="00673296"/>
    <w:rsid w:val="00673A81"/>
    <w:rsid w:val="00673B04"/>
    <w:rsid w:val="00673BBE"/>
    <w:rsid w:val="00673C37"/>
    <w:rsid w:val="00673EFA"/>
    <w:rsid w:val="006746E9"/>
    <w:rsid w:val="0067493D"/>
    <w:rsid w:val="00674B62"/>
    <w:rsid w:val="00674B7B"/>
    <w:rsid w:val="006750AE"/>
    <w:rsid w:val="00675830"/>
    <w:rsid w:val="00675856"/>
    <w:rsid w:val="00675D13"/>
    <w:rsid w:val="00675E5A"/>
    <w:rsid w:val="006760E8"/>
    <w:rsid w:val="006770CD"/>
    <w:rsid w:val="006772F1"/>
    <w:rsid w:val="00677D18"/>
    <w:rsid w:val="0068070C"/>
    <w:rsid w:val="0068094B"/>
    <w:rsid w:val="00680967"/>
    <w:rsid w:val="0068100B"/>
    <w:rsid w:val="0068151D"/>
    <w:rsid w:val="00681BD3"/>
    <w:rsid w:val="00681D15"/>
    <w:rsid w:val="00681ED1"/>
    <w:rsid w:val="00681F54"/>
    <w:rsid w:val="006821B1"/>
    <w:rsid w:val="00682419"/>
    <w:rsid w:val="006828B9"/>
    <w:rsid w:val="0068295D"/>
    <w:rsid w:val="006829D0"/>
    <w:rsid w:val="00682B11"/>
    <w:rsid w:val="00682E32"/>
    <w:rsid w:val="00682E39"/>
    <w:rsid w:val="006835EF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B1"/>
    <w:rsid w:val="006865D2"/>
    <w:rsid w:val="00686970"/>
    <w:rsid w:val="0068715B"/>
    <w:rsid w:val="006871C8"/>
    <w:rsid w:val="006871E7"/>
    <w:rsid w:val="006872D9"/>
    <w:rsid w:val="00687420"/>
    <w:rsid w:val="00687C0E"/>
    <w:rsid w:val="0069041F"/>
    <w:rsid w:val="0069074F"/>
    <w:rsid w:val="00690B06"/>
    <w:rsid w:val="00690B5C"/>
    <w:rsid w:val="00690D2E"/>
    <w:rsid w:val="00690E00"/>
    <w:rsid w:val="00691058"/>
    <w:rsid w:val="006912F3"/>
    <w:rsid w:val="006913DE"/>
    <w:rsid w:val="006915FF"/>
    <w:rsid w:val="006916C4"/>
    <w:rsid w:val="0069176E"/>
    <w:rsid w:val="00691B1E"/>
    <w:rsid w:val="00691BB9"/>
    <w:rsid w:val="00692057"/>
    <w:rsid w:val="00692077"/>
    <w:rsid w:val="00692239"/>
    <w:rsid w:val="00692907"/>
    <w:rsid w:val="00693414"/>
    <w:rsid w:val="0069378B"/>
    <w:rsid w:val="0069380D"/>
    <w:rsid w:val="00693A39"/>
    <w:rsid w:val="00693A58"/>
    <w:rsid w:val="00693CBC"/>
    <w:rsid w:val="00693E99"/>
    <w:rsid w:val="00694051"/>
    <w:rsid w:val="00694398"/>
    <w:rsid w:val="006943E9"/>
    <w:rsid w:val="00694550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9D2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5DE"/>
    <w:rsid w:val="006A57E8"/>
    <w:rsid w:val="006A5A19"/>
    <w:rsid w:val="006A5B17"/>
    <w:rsid w:val="006A5BF5"/>
    <w:rsid w:val="006A5E2B"/>
    <w:rsid w:val="006A5EDE"/>
    <w:rsid w:val="006A5FF7"/>
    <w:rsid w:val="006A625E"/>
    <w:rsid w:val="006A62CB"/>
    <w:rsid w:val="006A639F"/>
    <w:rsid w:val="006A6709"/>
    <w:rsid w:val="006A70B9"/>
    <w:rsid w:val="006A70E0"/>
    <w:rsid w:val="006A776C"/>
    <w:rsid w:val="006A7C7A"/>
    <w:rsid w:val="006A7F28"/>
    <w:rsid w:val="006B0190"/>
    <w:rsid w:val="006B01A9"/>
    <w:rsid w:val="006B01CE"/>
    <w:rsid w:val="006B028A"/>
    <w:rsid w:val="006B03C6"/>
    <w:rsid w:val="006B042E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E8"/>
    <w:rsid w:val="006B43F4"/>
    <w:rsid w:val="006B45F3"/>
    <w:rsid w:val="006B4644"/>
    <w:rsid w:val="006B4939"/>
    <w:rsid w:val="006B4B25"/>
    <w:rsid w:val="006B4D08"/>
    <w:rsid w:val="006B5017"/>
    <w:rsid w:val="006B50D5"/>
    <w:rsid w:val="006B53D6"/>
    <w:rsid w:val="006B5579"/>
    <w:rsid w:val="006B58D9"/>
    <w:rsid w:val="006B5BC8"/>
    <w:rsid w:val="006B5BCD"/>
    <w:rsid w:val="006B62A4"/>
    <w:rsid w:val="006B683D"/>
    <w:rsid w:val="006B6DAA"/>
    <w:rsid w:val="006B6ECD"/>
    <w:rsid w:val="006B6FFD"/>
    <w:rsid w:val="006B7352"/>
    <w:rsid w:val="006B735F"/>
    <w:rsid w:val="006B79ED"/>
    <w:rsid w:val="006B7BB9"/>
    <w:rsid w:val="006B7CA5"/>
    <w:rsid w:val="006C024D"/>
    <w:rsid w:val="006C039E"/>
    <w:rsid w:val="006C07BB"/>
    <w:rsid w:val="006C0998"/>
    <w:rsid w:val="006C0AE8"/>
    <w:rsid w:val="006C0C86"/>
    <w:rsid w:val="006C0D27"/>
    <w:rsid w:val="006C12BA"/>
    <w:rsid w:val="006C12CD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16D"/>
    <w:rsid w:val="006C2256"/>
    <w:rsid w:val="006C27C1"/>
    <w:rsid w:val="006C2856"/>
    <w:rsid w:val="006C31C0"/>
    <w:rsid w:val="006C3546"/>
    <w:rsid w:val="006C3BB2"/>
    <w:rsid w:val="006C3BF5"/>
    <w:rsid w:val="006C4555"/>
    <w:rsid w:val="006C49D2"/>
    <w:rsid w:val="006C4CB9"/>
    <w:rsid w:val="006C4F35"/>
    <w:rsid w:val="006C4F5F"/>
    <w:rsid w:val="006C5900"/>
    <w:rsid w:val="006C590A"/>
    <w:rsid w:val="006C5E60"/>
    <w:rsid w:val="006C636F"/>
    <w:rsid w:val="006C64F9"/>
    <w:rsid w:val="006C6576"/>
    <w:rsid w:val="006C65CB"/>
    <w:rsid w:val="006C66C3"/>
    <w:rsid w:val="006C675F"/>
    <w:rsid w:val="006C6824"/>
    <w:rsid w:val="006C6836"/>
    <w:rsid w:val="006C6A65"/>
    <w:rsid w:val="006C7159"/>
    <w:rsid w:val="006C79DA"/>
    <w:rsid w:val="006C7C74"/>
    <w:rsid w:val="006C7DBC"/>
    <w:rsid w:val="006C7F24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AD9"/>
    <w:rsid w:val="006D2BC2"/>
    <w:rsid w:val="006D2D91"/>
    <w:rsid w:val="006D3057"/>
    <w:rsid w:val="006D38FF"/>
    <w:rsid w:val="006D39DB"/>
    <w:rsid w:val="006D3E68"/>
    <w:rsid w:val="006D48A5"/>
    <w:rsid w:val="006D53B3"/>
    <w:rsid w:val="006D5488"/>
    <w:rsid w:val="006D5575"/>
    <w:rsid w:val="006D5C27"/>
    <w:rsid w:val="006D5CB9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6F15"/>
    <w:rsid w:val="006D71E7"/>
    <w:rsid w:val="006D71ED"/>
    <w:rsid w:val="006D7608"/>
    <w:rsid w:val="006D7BB5"/>
    <w:rsid w:val="006D7C41"/>
    <w:rsid w:val="006D7D0A"/>
    <w:rsid w:val="006E02A3"/>
    <w:rsid w:val="006E042C"/>
    <w:rsid w:val="006E0AC5"/>
    <w:rsid w:val="006E0B5B"/>
    <w:rsid w:val="006E0D19"/>
    <w:rsid w:val="006E0D1B"/>
    <w:rsid w:val="006E101A"/>
    <w:rsid w:val="006E1276"/>
    <w:rsid w:val="006E1408"/>
    <w:rsid w:val="006E1CFC"/>
    <w:rsid w:val="006E1D0B"/>
    <w:rsid w:val="006E21B6"/>
    <w:rsid w:val="006E298C"/>
    <w:rsid w:val="006E2E8B"/>
    <w:rsid w:val="006E2ECA"/>
    <w:rsid w:val="006E3596"/>
    <w:rsid w:val="006E35AE"/>
    <w:rsid w:val="006E3681"/>
    <w:rsid w:val="006E3768"/>
    <w:rsid w:val="006E3C54"/>
    <w:rsid w:val="006E3DA7"/>
    <w:rsid w:val="006E40C5"/>
    <w:rsid w:val="006E4CC8"/>
    <w:rsid w:val="006E5105"/>
    <w:rsid w:val="006E54D8"/>
    <w:rsid w:val="006E5510"/>
    <w:rsid w:val="006E5569"/>
    <w:rsid w:val="006E57DF"/>
    <w:rsid w:val="006E58C6"/>
    <w:rsid w:val="006E592A"/>
    <w:rsid w:val="006E5EA8"/>
    <w:rsid w:val="006E5F44"/>
    <w:rsid w:val="006E6178"/>
    <w:rsid w:val="006E6AF1"/>
    <w:rsid w:val="006E6C35"/>
    <w:rsid w:val="006E6DC7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5CA0"/>
    <w:rsid w:val="006F5E90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9EB"/>
    <w:rsid w:val="00702BCE"/>
    <w:rsid w:val="00702EF3"/>
    <w:rsid w:val="00702FF2"/>
    <w:rsid w:val="00703043"/>
    <w:rsid w:val="007035E9"/>
    <w:rsid w:val="00703952"/>
    <w:rsid w:val="00704AB7"/>
    <w:rsid w:val="00704B27"/>
    <w:rsid w:val="007053AD"/>
    <w:rsid w:val="00705FE6"/>
    <w:rsid w:val="007062FD"/>
    <w:rsid w:val="007063E7"/>
    <w:rsid w:val="007065E6"/>
    <w:rsid w:val="00706A69"/>
    <w:rsid w:val="00707617"/>
    <w:rsid w:val="00707896"/>
    <w:rsid w:val="00707B75"/>
    <w:rsid w:val="00707C3B"/>
    <w:rsid w:val="00707E6D"/>
    <w:rsid w:val="00710709"/>
    <w:rsid w:val="007108E8"/>
    <w:rsid w:val="00710A64"/>
    <w:rsid w:val="00710C3A"/>
    <w:rsid w:val="00710DEE"/>
    <w:rsid w:val="00710F09"/>
    <w:rsid w:val="0071105C"/>
    <w:rsid w:val="00711629"/>
    <w:rsid w:val="007119BD"/>
    <w:rsid w:val="00711D9F"/>
    <w:rsid w:val="0071202D"/>
    <w:rsid w:val="0071204A"/>
    <w:rsid w:val="00712717"/>
    <w:rsid w:val="00713790"/>
    <w:rsid w:val="00713A3F"/>
    <w:rsid w:val="00713BD3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A3A"/>
    <w:rsid w:val="00715B44"/>
    <w:rsid w:val="00715FB4"/>
    <w:rsid w:val="007160BD"/>
    <w:rsid w:val="00716472"/>
    <w:rsid w:val="007169A6"/>
    <w:rsid w:val="00716DC2"/>
    <w:rsid w:val="00717249"/>
    <w:rsid w:val="00717661"/>
    <w:rsid w:val="00717675"/>
    <w:rsid w:val="007179EA"/>
    <w:rsid w:val="00717C38"/>
    <w:rsid w:val="0072034F"/>
    <w:rsid w:val="00720493"/>
    <w:rsid w:val="00720517"/>
    <w:rsid w:val="00720A96"/>
    <w:rsid w:val="00720B7B"/>
    <w:rsid w:val="00720BBB"/>
    <w:rsid w:val="0072122E"/>
    <w:rsid w:val="00721547"/>
    <w:rsid w:val="00721E73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03A"/>
    <w:rsid w:val="007246FD"/>
    <w:rsid w:val="0072477D"/>
    <w:rsid w:val="00724ACB"/>
    <w:rsid w:val="0072539C"/>
    <w:rsid w:val="007254AD"/>
    <w:rsid w:val="0072567A"/>
    <w:rsid w:val="0072569D"/>
    <w:rsid w:val="00725F1B"/>
    <w:rsid w:val="00726675"/>
    <w:rsid w:val="00726C0C"/>
    <w:rsid w:val="0072726B"/>
    <w:rsid w:val="00727C35"/>
    <w:rsid w:val="00727E3E"/>
    <w:rsid w:val="00727F1D"/>
    <w:rsid w:val="00730723"/>
    <w:rsid w:val="007307A8"/>
    <w:rsid w:val="007309DA"/>
    <w:rsid w:val="00730B57"/>
    <w:rsid w:val="00730F97"/>
    <w:rsid w:val="0073152C"/>
    <w:rsid w:val="007315C7"/>
    <w:rsid w:val="00732453"/>
    <w:rsid w:val="00732AEE"/>
    <w:rsid w:val="00732BCC"/>
    <w:rsid w:val="00732D7A"/>
    <w:rsid w:val="0073344D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9A7"/>
    <w:rsid w:val="00734A79"/>
    <w:rsid w:val="00734B88"/>
    <w:rsid w:val="00734D08"/>
    <w:rsid w:val="00734DC1"/>
    <w:rsid w:val="00735058"/>
    <w:rsid w:val="0073514F"/>
    <w:rsid w:val="00735314"/>
    <w:rsid w:val="007355C9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A83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D89"/>
    <w:rsid w:val="00737E7E"/>
    <w:rsid w:val="00740028"/>
    <w:rsid w:val="0074015A"/>
    <w:rsid w:val="007404D8"/>
    <w:rsid w:val="007405ED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CC5"/>
    <w:rsid w:val="00744118"/>
    <w:rsid w:val="0074418D"/>
    <w:rsid w:val="0074432A"/>
    <w:rsid w:val="00744840"/>
    <w:rsid w:val="0074487A"/>
    <w:rsid w:val="007448D8"/>
    <w:rsid w:val="00744B6C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4D4"/>
    <w:rsid w:val="0074773B"/>
    <w:rsid w:val="00747B66"/>
    <w:rsid w:val="00747FCC"/>
    <w:rsid w:val="00747FDA"/>
    <w:rsid w:val="0075024A"/>
    <w:rsid w:val="00750448"/>
    <w:rsid w:val="007504FD"/>
    <w:rsid w:val="007506C5"/>
    <w:rsid w:val="00750B80"/>
    <w:rsid w:val="00750ED3"/>
    <w:rsid w:val="00750F11"/>
    <w:rsid w:val="00750FDE"/>
    <w:rsid w:val="007513BF"/>
    <w:rsid w:val="007516D4"/>
    <w:rsid w:val="007517A0"/>
    <w:rsid w:val="007518EC"/>
    <w:rsid w:val="00751A65"/>
    <w:rsid w:val="00751F36"/>
    <w:rsid w:val="0075253B"/>
    <w:rsid w:val="00752770"/>
    <w:rsid w:val="007528B5"/>
    <w:rsid w:val="00752DF2"/>
    <w:rsid w:val="007530E2"/>
    <w:rsid w:val="00753228"/>
    <w:rsid w:val="007532C6"/>
    <w:rsid w:val="00753462"/>
    <w:rsid w:val="0075356D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B4E"/>
    <w:rsid w:val="00755D95"/>
    <w:rsid w:val="00755DED"/>
    <w:rsid w:val="00756067"/>
    <w:rsid w:val="00756329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540"/>
    <w:rsid w:val="00760BF6"/>
    <w:rsid w:val="00760CA5"/>
    <w:rsid w:val="00760E4D"/>
    <w:rsid w:val="00761058"/>
    <w:rsid w:val="00761133"/>
    <w:rsid w:val="00761272"/>
    <w:rsid w:val="00761543"/>
    <w:rsid w:val="007615F6"/>
    <w:rsid w:val="007616AB"/>
    <w:rsid w:val="0076176C"/>
    <w:rsid w:val="00761AFA"/>
    <w:rsid w:val="00761BD0"/>
    <w:rsid w:val="00761CE9"/>
    <w:rsid w:val="007622E2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4B05"/>
    <w:rsid w:val="0076501C"/>
    <w:rsid w:val="00765556"/>
    <w:rsid w:val="00765838"/>
    <w:rsid w:val="0076597A"/>
    <w:rsid w:val="00765994"/>
    <w:rsid w:val="00765CC6"/>
    <w:rsid w:val="00766179"/>
    <w:rsid w:val="00766653"/>
    <w:rsid w:val="00766735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247"/>
    <w:rsid w:val="00773340"/>
    <w:rsid w:val="00773437"/>
    <w:rsid w:val="007734EE"/>
    <w:rsid w:val="0077384B"/>
    <w:rsid w:val="00773A05"/>
    <w:rsid w:val="00773B75"/>
    <w:rsid w:val="00773BE7"/>
    <w:rsid w:val="00773C85"/>
    <w:rsid w:val="00774190"/>
    <w:rsid w:val="00774644"/>
    <w:rsid w:val="00774A9F"/>
    <w:rsid w:val="00774BE4"/>
    <w:rsid w:val="00774C1D"/>
    <w:rsid w:val="00774FC4"/>
    <w:rsid w:val="0077502E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6C1"/>
    <w:rsid w:val="0077773A"/>
    <w:rsid w:val="00777985"/>
    <w:rsid w:val="007779D5"/>
    <w:rsid w:val="007779E6"/>
    <w:rsid w:val="00777CFF"/>
    <w:rsid w:val="00777D05"/>
    <w:rsid w:val="00777E15"/>
    <w:rsid w:val="00777E36"/>
    <w:rsid w:val="0078004E"/>
    <w:rsid w:val="00780D7D"/>
    <w:rsid w:val="00780EF1"/>
    <w:rsid w:val="00780FC9"/>
    <w:rsid w:val="0078103F"/>
    <w:rsid w:val="00781112"/>
    <w:rsid w:val="007817BB"/>
    <w:rsid w:val="00781C18"/>
    <w:rsid w:val="00781F61"/>
    <w:rsid w:val="00781F80"/>
    <w:rsid w:val="00781FE5"/>
    <w:rsid w:val="00782386"/>
    <w:rsid w:val="007829B4"/>
    <w:rsid w:val="00782DB8"/>
    <w:rsid w:val="00782E19"/>
    <w:rsid w:val="00782EB3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B04"/>
    <w:rsid w:val="00785CC4"/>
    <w:rsid w:val="00786129"/>
    <w:rsid w:val="007867FE"/>
    <w:rsid w:val="00786952"/>
    <w:rsid w:val="00786E07"/>
    <w:rsid w:val="007874C9"/>
    <w:rsid w:val="00787527"/>
    <w:rsid w:val="00787698"/>
    <w:rsid w:val="007877A3"/>
    <w:rsid w:val="00787936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0C4"/>
    <w:rsid w:val="00791219"/>
    <w:rsid w:val="007913C3"/>
    <w:rsid w:val="007913CD"/>
    <w:rsid w:val="007914DA"/>
    <w:rsid w:val="00791559"/>
    <w:rsid w:val="00791853"/>
    <w:rsid w:val="00791E14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5ED"/>
    <w:rsid w:val="00795AF7"/>
    <w:rsid w:val="007965CB"/>
    <w:rsid w:val="007966B2"/>
    <w:rsid w:val="007969B8"/>
    <w:rsid w:val="007969D7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CD1"/>
    <w:rsid w:val="00797D57"/>
    <w:rsid w:val="007A07AC"/>
    <w:rsid w:val="007A07C2"/>
    <w:rsid w:val="007A0DAA"/>
    <w:rsid w:val="007A0EFF"/>
    <w:rsid w:val="007A0F69"/>
    <w:rsid w:val="007A1076"/>
    <w:rsid w:val="007A149C"/>
    <w:rsid w:val="007A2033"/>
    <w:rsid w:val="007A2508"/>
    <w:rsid w:val="007A2769"/>
    <w:rsid w:val="007A2779"/>
    <w:rsid w:val="007A29F4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37"/>
    <w:rsid w:val="007A47BA"/>
    <w:rsid w:val="007A490B"/>
    <w:rsid w:val="007A49D4"/>
    <w:rsid w:val="007A4B60"/>
    <w:rsid w:val="007A4FE0"/>
    <w:rsid w:val="007A52D8"/>
    <w:rsid w:val="007A5A28"/>
    <w:rsid w:val="007A5E11"/>
    <w:rsid w:val="007A62B2"/>
    <w:rsid w:val="007A63EB"/>
    <w:rsid w:val="007A6D27"/>
    <w:rsid w:val="007A704D"/>
    <w:rsid w:val="007A71C4"/>
    <w:rsid w:val="007A752F"/>
    <w:rsid w:val="007A78F2"/>
    <w:rsid w:val="007A7AF7"/>
    <w:rsid w:val="007A7C9A"/>
    <w:rsid w:val="007B0214"/>
    <w:rsid w:val="007B03CB"/>
    <w:rsid w:val="007B05AE"/>
    <w:rsid w:val="007B0AA3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A95"/>
    <w:rsid w:val="007B4B7A"/>
    <w:rsid w:val="007B5195"/>
    <w:rsid w:val="007B5310"/>
    <w:rsid w:val="007B560C"/>
    <w:rsid w:val="007B5C0E"/>
    <w:rsid w:val="007B5F3D"/>
    <w:rsid w:val="007B6043"/>
    <w:rsid w:val="007B6112"/>
    <w:rsid w:val="007B6297"/>
    <w:rsid w:val="007B632C"/>
    <w:rsid w:val="007B6349"/>
    <w:rsid w:val="007B64A8"/>
    <w:rsid w:val="007B6675"/>
    <w:rsid w:val="007B7447"/>
    <w:rsid w:val="007B7635"/>
    <w:rsid w:val="007B7CC7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1B"/>
    <w:rsid w:val="007C11A4"/>
    <w:rsid w:val="007C1422"/>
    <w:rsid w:val="007C15BB"/>
    <w:rsid w:val="007C18F8"/>
    <w:rsid w:val="007C1BBC"/>
    <w:rsid w:val="007C1BE0"/>
    <w:rsid w:val="007C1D0E"/>
    <w:rsid w:val="007C1D57"/>
    <w:rsid w:val="007C2176"/>
    <w:rsid w:val="007C2268"/>
    <w:rsid w:val="007C2749"/>
    <w:rsid w:val="007C2887"/>
    <w:rsid w:val="007C309C"/>
    <w:rsid w:val="007C316C"/>
    <w:rsid w:val="007C34C7"/>
    <w:rsid w:val="007C36A5"/>
    <w:rsid w:val="007C36B9"/>
    <w:rsid w:val="007C382B"/>
    <w:rsid w:val="007C3A7B"/>
    <w:rsid w:val="007C3FE5"/>
    <w:rsid w:val="007C404A"/>
    <w:rsid w:val="007C41A7"/>
    <w:rsid w:val="007C41E0"/>
    <w:rsid w:val="007C44DA"/>
    <w:rsid w:val="007C4E36"/>
    <w:rsid w:val="007C4E83"/>
    <w:rsid w:val="007C52E5"/>
    <w:rsid w:val="007C5645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71"/>
    <w:rsid w:val="007C7992"/>
    <w:rsid w:val="007C7BE8"/>
    <w:rsid w:val="007C7C80"/>
    <w:rsid w:val="007C7F3E"/>
    <w:rsid w:val="007D015A"/>
    <w:rsid w:val="007D0285"/>
    <w:rsid w:val="007D06DE"/>
    <w:rsid w:val="007D070B"/>
    <w:rsid w:val="007D0847"/>
    <w:rsid w:val="007D08D4"/>
    <w:rsid w:val="007D094B"/>
    <w:rsid w:val="007D17B3"/>
    <w:rsid w:val="007D19C7"/>
    <w:rsid w:val="007D1C93"/>
    <w:rsid w:val="007D1EB8"/>
    <w:rsid w:val="007D21A7"/>
    <w:rsid w:val="007D2386"/>
    <w:rsid w:val="007D2531"/>
    <w:rsid w:val="007D2536"/>
    <w:rsid w:val="007D2851"/>
    <w:rsid w:val="007D29D8"/>
    <w:rsid w:val="007D2B28"/>
    <w:rsid w:val="007D2BFF"/>
    <w:rsid w:val="007D2D41"/>
    <w:rsid w:val="007D2DC3"/>
    <w:rsid w:val="007D3199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5B4E"/>
    <w:rsid w:val="007D6066"/>
    <w:rsid w:val="007D627B"/>
    <w:rsid w:val="007D659A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B8"/>
    <w:rsid w:val="007E0C2A"/>
    <w:rsid w:val="007E155D"/>
    <w:rsid w:val="007E167C"/>
    <w:rsid w:val="007E1CBB"/>
    <w:rsid w:val="007E20BA"/>
    <w:rsid w:val="007E232F"/>
    <w:rsid w:val="007E2475"/>
    <w:rsid w:val="007E2792"/>
    <w:rsid w:val="007E2BFD"/>
    <w:rsid w:val="007E2C71"/>
    <w:rsid w:val="007E31BF"/>
    <w:rsid w:val="007E325E"/>
    <w:rsid w:val="007E3374"/>
    <w:rsid w:val="007E3938"/>
    <w:rsid w:val="007E3B82"/>
    <w:rsid w:val="007E3CD8"/>
    <w:rsid w:val="007E47E8"/>
    <w:rsid w:val="007E49BD"/>
    <w:rsid w:val="007E4C35"/>
    <w:rsid w:val="007E4D83"/>
    <w:rsid w:val="007E5538"/>
    <w:rsid w:val="007E57AA"/>
    <w:rsid w:val="007E57ED"/>
    <w:rsid w:val="007E5881"/>
    <w:rsid w:val="007E5B17"/>
    <w:rsid w:val="007E5C12"/>
    <w:rsid w:val="007E5CFF"/>
    <w:rsid w:val="007E618E"/>
    <w:rsid w:val="007E62B7"/>
    <w:rsid w:val="007E642E"/>
    <w:rsid w:val="007E6446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88C"/>
    <w:rsid w:val="007F0EE3"/>
    <w:rsid w:val="007F0F0C"/>
    <w:rsid w:val="007F1182"/>
    <w:rsid w:val="007F155A"/>
    <w:rsid w:val="007F1712"/>
    <w:rsid w:val="007F1865"/>
    <w:rsid w:val="007F1BDC"/>
    <w:rsid w:val="007F1DAC"/>
    <w:rsid w:val="007F1ECE"/>
    <w:rsid w:val="007F2016"/>
    <w:rsid w:val="007F20AC"/>
    <w:rsid w:val="007F20C6"/>
    <w:rsid w:val="007F23EB"/>
    <w:rsid w:val="007F27FE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929"/>
    <w:rsid w:val="007F4D0B"/>
    <w:rsid w:val="007F51F5"/>
    <w:rsid w:val="007F5296"/>
    <w:rsid w:val="007F5560"/>
    <w:rsid w:val="007F55C5"/>
    <w:rsid w:val="007F5606"/>
    <w:rsid w:val="007F5653"/>
    <w:rsid w:val="007F5D71"/>
    <w:rsid w:val="007F64B1"/>
    <w:rsid w:val="007F655E"/>
    <w:rsid w:val="007F6D4A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2BD"/>
    <w:rsid w:val="008007AE"/>
    <w:rsid w:val="00800897"/>
    <w:rsid w:val="00800A33"/>
    <w:rsid w:val="00800D73"/>
    <w:rsid w:val="00800F39"/>
    <w:rsid w:val="008012B7"/>
    <w:rsid w:val="008014EC"/>
    <w:rsid w:val="00801577"/>
    <w:rsid w:val="008017CB"/>
    <w:rsid w:val="0080234C"/>
    <w:rsid w:val="0080243F"/>
    <w:rsid w:val="00802A93"/>
    <w:rsid w:val="008032A4"/>
    <w:rsid w:val="008032FC"/>
    <w:rsid w:val="00803997"/>
    <w:rsid w:val="00803B9A"/>
    <w:rsid w:val="00803FC5"/>
    <w:rsid w:val="00804146"/>
    <w:rsid w:val="008043DA"/>
    <w:rsid w:val="00804493"/>
    <w:rsid w:val="008044FE"/>
    <w:rsid w:val="00804B8A"/>
    <w:rsid w:val="00804E07"/>
    <w:rsid w:val="0080510B"/>
    <w:rsid w:val="008052AB"/>
    <w:rsid w:val="008054AD"/>
    <w:rsid w:val="00805607"/>
    <w:rsid w:val="0080563A"/>
    <w:rsid w:val="0080583B"/>
    <w:rsid w:val="0080621A"/>
    <w:rsid w:val="008063B6"/>
    <w:rsid w:val="008063CD"/>
    <w:rsid w:val="008068B9"/>
    <w:rsid w:val="008069C3"/>
    <w:rsid w:val="008074A4"/>
    <w:rsid w:val="00807B94"/>
    <w:rsid w:val="00807E17"/>
    <w:rsid w:val="00807E6E"/>
    <w:rsid w:val="008102A2"/>
    <w:rsid w:val="008105A5"/>
    <w:rsid w:val="0081064F"/>
    <w:rsid w:val="00810F05"/>
    <w:rsid w:val="00811488"/>
    <w:rsid w:val="0081158A"/>
    <w:rsid w:val="008116CE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43C"/>
    <w:rsid w:val="00813AD6"/>
    <w:rsid w:val="00813D63"/>
    <w:rsid w:val="00813F54"/>
    <w:rsid w:val="0081425F"/>
    <w:rsid w:val="00814375"/>
    <w:rsid w:val="008144E3"/>
    <w:rsid w:val="0081472C"/>
    <w:rsid w:val="00814953"/>
    <w:rsid w:val="00814A5E"/>
    <w:rsid w:val="00814ACB"/>
    <w:rsid w:val="00814D30"/>
    <w:rsid w:val="00815487"/>
    <w:rsid w:val="00815652"/>
    <w:rsid w:val="0081566A"/>
    <w:rsid w:val="00815E10"/>
    <w:rsid w:val="00815EF1"/>
    <w:rsid w:val="00816049"/>
    <w:rsid w:val="00816196"/>
    <w:rsid w:val="008161E4"/>
    <w:rsid w:val="008163A5"/>
    <w:rsid w:val="008166F8"/>
    <w:rsid w:val="00816846"/>
    <w:rsid w:val="00816E96"/>
    <w:rsid w:val="00817161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1D3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B8"/>
    <w:rsid w:val="00823346"/>
    <w:rsid w:val="008234A4"/>
    <w:rsid w:val="00823C61"/>
    <w:rsid w:val="00823D76"/>
    <w:rsid w:val="00823F04"/>
    <w:rsid w:val="00824E15"/>
    <w:rsid w:val="00825730"/>
    <w:rsid w:val="00825B15"/>
    <w:rsid w:val="00825B76"/>
    <w:rsid w:val="00826286"/>
    <w:rsid w:val="0082630E"/>
    <w:rsid w:val="00826325"/>
    <w:rsid w:val="0082668C"/>
    <w:rsid w:val="00826993"/>
    <w:rsid w:val="00826A90"/>
    <w:rsid w:val="00826ABF"/>
    <w:rsid w:val="00826D31"/>
    <w:rsid w:val="00826E44"/>
    <w:rsid w:val="0082727E"/>
    <w:rsid w:val="0082740C"/>
    <w:rsid w:val="008275C8"/>
    <w:rsid w:val="00827A8C"/>
    <w:rsid w:val="00827B66"/>
    <w:rsid w:val="00830183"/>
    <w:rsid w:val="00830561"/>
    <w:rsid w:val="008305D4"/>
    <w:rsid w:val="00830703"/>
    <w:rsid w:val="00830EB1"/>
    <w:rsid w:val="0083108A"/>
    <w:rsid w:val="00831640"/>
    <w:rsid w:val="00831746"/>
    <w:rsid w:val="00831A6A"/>
    <w:rsid w:val="00832076"/>
    <w:rsid w:val="0083224B"/>
    <w:rsid w:val="008323FB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BA7"/>
    <w:rsid w:val="00833F82"/>
    <w:rsid w:val="008340EE"/>
    <w:rsid w:val="00834709"/>
    <w:rsid w:val="0083489F"/>
    <w:rsid w:val="00835420"/>
    <w:rsid w:val="00835442"/>
    <w:rsid w:val="008359FD"/>
    <w:rsid w:val="00835B91"/>
    <w:rsid w:val="00836045"/>
    <w:rsid w:val="008361A8"/>
    <w:rsid w:val="00836892"/>
    <w:rsid w:val="008368AA"/>
    <w:rsid w:val="00836B87"/>
    <w:rsid w:val="008372B0"/>
    <w:rsid w:val="008377A9"/>
    <w:rsid w:val="00837901"/>
    <w:rsid w:val="00837FDB"/>
    <w:rsid w:val="008400AE"/>
    <w:rsid w:val="008401D1"/>
    <w:rsid w:val="008402B3"/>
    <w:rsid w:val="00840311"/>
    <w:rsid w:val="008404F8"/>
    <w:rsid w:val="00841544"/>
    <w:rsid w:val="008417BF"/>
    <w:rsid w:val="00841873"/>
    <w:rsid w:val="008418D3"/>
    <w:rsid w:val="008418EB"/>
    <w:rsid w:val="00841958"/>
    <w:rsid w:val="00841A98"/>
    <w:rsid w:val="00841CDF"/>
    <w:rsid w:val="008422E8"/>
    <w:rsid w:val="00842312"/>
    <w:rsid w:val="00842449"/>
    <w:rsid w:val="00842496"/>
    <w:rsid w:val="008429E9"/>
    <w:rsid w:val="00842E24"/>
    <w:rsid w:val="00842F38"/>
    <w:rsid w:val="008430A1"/>
    <w:rsid w:val="0084315D"/>
    <w:rsid w:val="0084321A"/>
    <w:rsid w:val="00843265"/>
    <w:rsid w:val="0084366E"/>
    <w:rsid w:val="008436A8"/>
    <w:rsid w:val="00843865"/>
    <w:rsid w:val="00843944"/>
    <w:rsid w:val="00843BDE"/>
    <w:rsid w:val="0084465C"/>
    <w:rsid w:val="008448F9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5CA0"/>
    <w:rsid w:val="008462FA"/>
    <w:rsid w:val="008468F9"/>
    <w:rsid w:val="00846B57"/>
    <w:rsid w:val="00846C2A"/>
    <w:rsid w:val="00846C4E"/>
    <w:rsid w:val="00846E4D"/>
    <w:rsid w:val="008472CE"/>
    <w:rsid w:val="008475DC"/>
    <w:rsid w:val="008475F6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734"/>
    <w:rsid w:val="00853744"/>
    <w:rsid w:val="00853793"/>
    <w:rsid w:val="00853A3C"/>
    <w:rsid w:val="00853C1A"/>
    <w:rsid w:val="00853D7A"/>
    <w:rsid w:val="00853DD9"/>
    <w:rsid w:val="00853F02"/>
    <w:rsid w:val="00854455"/>
    <w:rsid w:val="0085485B"/>
    <w:rsid w:val="00854B38"/>
    <w:rsid w:val="00854DC5"/>
    <w:rsid w:val="0085502B"/>
    <w:rsid w:val="00855303"/>
    <w:rsid w:val="008554EF"/>
    <w:rsid w:val="00855628"/>
    <w:rsid w:val="00855A11"/>
    <w:rsid w:val="00855DBB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92A"/>
    <w:rsid w:val="00857B51"/>
    <w:rsid w:val="0086011C"/>
    <w:rsid w:val="0086032D"/>
    <w:rsid w:val="0086038C"/>
    <w:rsid w:val="008609CA"/>
    <w:rsid w:val="008610FE"/>
    <w:rsid w:val="00861197"/>
    <w:rsid w:val="00861251"/>
    <w:rsid w:val="008615BC"/>
    <w:rsid w:val="008618FD"/>
    <w:rsid w:val="00861930"/>
    <w:rsid w:val="00861C0A"/>
    <w:rsid w:val="00861E5A"/>
    <w:rsid w:val="00861E75"/>
    <w:rsid w:val="008621B8"/>
    <w:rsid w:val="00862F5F"/>
    <w:rsid w:val="0086380C"/>
    <w:rsid w:val="00863AA5"/>
    <w:rsid w:val="00863D33"/>
    <w:rsid w:val="008642B9"/>
    <w:rsid w:val="00864870"/>
    <w:rsid w:val="008648DD"/>
    <w:rsid w:val="008649B0"/>
    <w:rsid w:val="008649D6"/>
    <w:rsid w:val="00864B47"/>
    <w:rsid w:val="00865005"/>
    <w:rsid w:val="00865199"/>
    <w:rsid w:val="00865381"/>
    <w:rsid w:val="0086544D"/>
    <w:rsid w:val="0086553A"/>
    <w:rsid w:val="008655C1"/>
    <w:rsid w:val="00865692"/>
    <w:rsid w:val="00865826"/>
    <w:rsid w:val="008658FB"/>
    <w:rsid w:val="0086590A"/>
    <w:rsid w:val="00865AAD"/>
    <w:rsid w:val="00865B21"/>
    <w:rsid w:val="00865C2C"/>
    <w:rsid w:val="0086615C"/>
    <w:rsid w:val="00866420"/>
    <w:rsid w:val="00866458"/>
    <w:rsid w:val="00866686"/>
    <w:rsid w:val="00866ED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55A"/>
    <w:rsid w:val="00870799"/>
    <w:rsid w:val="00870960"/>
    <w:rsid w:val="008709C4"/>
    <w:rsid w:val="0087112D"/>
    <w:rsid w:val="00871339"/>
    <w:rsid w:val="00871928"/>
    <w:rsid w:val="00871C80"/>
    <w:rsid w:val="00871F4F"/>
    <w:rsid w:val="008720E0"/>
    <w:rsid w:val="00872188"/>
    <w:rsid w:val="00872560"/>
    <w:rsid w:val="00873048"/>
    <w:rsid w:val="00873067"/>
    <w:rsid w:val="00873098"/>
    <w:rsid w:val="008736D4"/>
    <w:rsid w:val="0087371F"/>
    <w:rsid w:val="00873B33"/>
    <w:rsid w:val="00873CE3"/>
    <w:rsid w:val="00873DA0"/>
    <w:rsid w:val="00873F68"/>
    <w:rsid w:val="00874076"/>
    <w:rsid w:val="00874D34"/>
    <w:rsid w:val="00874EAB"/>
    <w:rsid w:val="00875049"/>
    <w:rsid w:val="008759DD"/>
    <w:rsid w:val="00875B4E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845"/>
    <w:rsid w:val="00877F72"/>
    <w:rsid w:val="008808D8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DC0"/>
    <w:rsid w:val="0088343D"/>
    <w:rsid w:val="008834C5"/>
    <w:rsid w:val="0088360B"/>
    <w:rsid w:val="008838D8"/>
    <w:rsid w:val="008838F4"/>
    <w:rsid w:val="00883969"/>
    <w:rsid w:val="00883E56"/>
    <w:rsid w:val="00883F85"/>
    <w:rsid w:val="00884668"/>
    <w:rsid w:val="008847A3"/>
    <w:rsid w:val="00884872"/>
    <w:rsid w:val="008849E4"/>
    <w:rsid w:val="00884B25"/>
    <w:rsid w:val="00884E15"/>
    <w:rsid w:val="00884F93"/>
    <w:rsid w:val="00885821"/>
    <w:rsid w:val="00885AF4"/>
    <w:rsid w:val="00885BD1"/>
    <w:rsid w:val="00885DAA"/>
    <w:rsid w:val="00885DE5"/>
    <w:rsid w:val="00885EB0"/>
    <w:rsid w:val="00885FA8"/>
    <w:rsid w:val="00885FFA"/>
    <w:rsid w:val="008862E6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FF"/>
    <w:rsid w:val="008903D2"/>
    <w:rsid w:val="0089052E"/>
    <w:rsid w:val="00890B21"/>
    <w:rsid w:val="00890B52"/>
    <w:rsid w:val="00890BFD"/>
    <w:rsid w:val="00890D4F"/>
    <w:rsid w:val="00891458"/>
    <w:rsid w:val="0089181E"/>
    <w:rsid w:val="00891A53"/>
    <w:rsid w:val="00891C11"/>
    <w:rsid w:val="00891CF7"/>
    <w:rsid w:val="00891D99"/>
    <w:rsid w:val="00892897"/>
    <w:rsid w:val="00892AFC"/>
    <w:rsid w:val="00892B1C"/>
    <w:rsid w:val="00892C03"/>
    <w:rsid w:val="00892D37"/>
    <w:rsid w:val="008933AA"/>
    <w:rsid w:val="00893C21"/>
    <w:rsid w:val="00893C51"/>
    <w:rsid w:val="00894430"/>
    <w:rsid w:val="008945B7"/>
    <w:rsid w:val="008949E8"/>
    <w:rsid w:val="00894B11"/>
    <w:rsid w:val="00894D40"/>
    <w:rsid w:val="00894FAB"/>
    <w:rsid w:val="0089580D"/>
    <w:rsid w:val="0089602C"/>
    <w:rsid w:val="00896341"/>
    <w:rsid w:val="008968C3"/>
    <w:rsid w:val="00896F66"/>
    <w:rsid w:val="00896FFB"/>
    <w:rsid w:val="00897A45"/>
    <w:rsid w:val="00897A73"/>
    <w:rsid w:val="008A0354"/>
    <w:rsid w:val="008A05BB"/>
    <w:rsid w:val="008A0B59"/>
    <w:rsid w:val="008A1844"/>
    <w:rsid w:val="008A19A6"/>
    <w:rsid w:val="008A1ACB"/>
    <w:rsid w:val="008A2252"/>
    <w:rsid w:val="008A229B"/>
    <w:rsid w:val="008A2491"/>
    <w:rsid w:val="008A25A2"/>
    <w:rsid w:val="008A28F4"/>
    <w:rsid w:val="008A2B19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44EF"/>
    <w:rsid w:val="008A4503"/>
    <w:rsid w:val="008A4625"/>
    <w:rsid w:val="008A467F"/>
    <w:rsid w:val="008A4779"/>
    <w:rsid w:val="008A4F28"/>
    <w:rsid w:val="008A50D8"/>
    <w:rsid w:val="008A57C6"/>
    <w:rsid w:val="008A58E1"/>
    <w:rsid w:val="008A63FC"/>
    <w:rsid w:val="008A6829"/>
    <w:rsid w:val="008A6F8D"/>
    <w:rsid w:val="008A703E"/>
    <w:rsid w:val="008A7204"/>
    <w:rsid w:val="008A7473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0D"/>
    <w:rsid w:val="008B0C9B"/>
    <w:rsid w:val="008B0E7B"/>
    <w:rsid w:val="008B1015"/>
    <w:rsid w:val="008B14F8"/>
    <w:rsid w:val="008B1D83"/>
    <w:rsid w:val="008B20A1"/>
    <w:rsid w:val="008B20A6"/>
    <w:rsid w:val="008B2A92"/>
    <w:rsid w:val="008B2AAD"/>
    <w:rsid w:val="008B2B9E"/>
    <w:rsid w:val="008B2DA6"/>
    <w:rsid w:val="008B3420"/>
    <w:rsid w:val="008B345B"/>
    <w:rsid w:val="008B3B97"/>
    <w:rsid w:val="008B3F9C"/>
    <w:rsid w:val="008B4311"/>
    <w:rsid w:val="008B478B"/>
    <w:rsid w:val="008B487E"/>
    <w:rsid w:val="008B4A6E"/>
    <w:rsid w:val="008B4AB8"/>
    <w:rsid w:val="008B4EF6"/>
    <w:rsid w:val="008B556F"/>
    <w:rsid w:val="008B5841"/>
    <w:rsid w:val="008B59B6"/>
    <w:rsid w:val="008B5D5C"/>
    <w:rsid w:val="008B5EB5"/>
    <w:rsid w:val="008B6AFD"/>
    <w:rsid w:val="008B6D0F"/>
    <w:rsid w:val="008B6F01"/>
    <w:rsid w:val="008B705A"/>
    <w:rsid w:val="008B718E"/>
    <w:rsid w:val="008B72DF"/>
    <w:rsid w:val="008B7338"/>
    <w:rsid w:val="008B764D"/>
    <w:rsid w:val="008B768E"/>
    <w:rsid w:val="008C02D6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44F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0D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237"/>
    <w:rsid w:val="008D1585"/>
    <w:rsid w:val="008D15D3"/>
    <w:rsid w:val="008D1855"/>
    <w:rsid w:val="008D1C9A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FB4"/>
    <w:rsid w:val="008D4FB5"/>
    <w:rsid w:val="008D4FDC"/>
    <w:rsid w:val="008D5051"/>
    <w:rsid w:val="008D505E"/>
    <w:rsid w:val="008D53EA"/>
    <w:rsid w:val="008D5A01"/>
    <w:rsid w:val="008D663C"/>
    <w:rsid w:val="008D678C"/>
    <w:rsid w:val="008D6C85"/>
    <w:rsid w:val="008D70AC"/>
    <w:rsid w:val="008D7472"/>
    <w:rsid w:val="008D7CB4"/>
    <w:rsid w:val="008E009B"/>
    <w:rsid w:val="008E00B0"/>
    <w:rsid w:val="008E02A6"/>
    <w:rsid w:val="008E044E"/>
    <w:rsid w:val="008E0799"/>
    <w:rsid w:val="008E0D6C"/>
    <w:rsid w:val="008E1C56"/>
    <w:rsid w:val="008E1CA2"/>
    <w:rsid w:val="008E1DE1"/>
    <w:rsid w:val="008E1E3F"/>
    <w:rsid w:val="008E22ED"/>
    <w:rsid w:val="008E2356"/>
    <w:rsid w:val="008E2391"/>
    <w:rsid w:val="008E240C"/>
    <w:rsid w:val="008E247F"/>
    <w:rsid w:val="008E254C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63"/>
    <w:rsid w:val="008E49E3"/>
    <w:rsid w:val="008E4BA8"/>
    <w:rsid w:val="008E5097"/>
    <w:rsid w:val="008E5718"/>
    <w:rsid w:val="008E58BA"/>
    <w:rsid w:val="008E5ADE"/>
    <w:rsid w:val="008E5B26"/>
    <w:rsid w:val="008E649B"/>
    <w:rsid w:val="008E65DD"/>
    <w:rsid w:val="008E68AB"/>
    <w:rsid w:val="008E690C"/>
    <w:rsid w:val="008E6F33"/>
    <w:rsid w:val="008E709F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3B32"/>
    <w:rsid w:val="008F3EDE"/>
    <w:rsid w:val="008F404D"/>
    <w:rsid w:val="008F4579"/>
    <w:rsid w:val="008F4710"/>
    <w:rsid w:val="008F4A89"/>
    <w:rsid w:val="008F4D4E"/>
    <w:rsid w:val="008F5895"/>
    <w:rsid w:val="008F58D3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8F7AB0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4AB"/>
    <w:rsid w:val="009028D1"/>
    <w:rsid w:val="00903B37"/>
    <w:rsid w:val="00903DF3"/>
    <w:rsid w:val="00903E6E"/>
    <w:rsid w:val="0090412D"/>
    <w:rsid w:val="0090439A"/>
    <w:rsid w:val="009045BC"/>
    <w:rsid w:val="0090489B"/>
    <w:rsid w:val="00904F50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0D6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194D"/>
    <w:rsid w:val="009123C8"/>
    <w:rsid w:val="0091255B"/>
    <w:rsid w:val="009129C1"/>
    <w:rsid w:val="00912EAD"/>
    <w:rsid w:val="00912F1E"/>
    <w:rsid w:val="00912FA5"/>
    <w:rsid w:val="00913342"/>
    <w:rsid w:val="00913735"/>
    <w:rsid w:val="00913B87"/>
    <w:rsid w:val="009141F0"/>
    <w:rsid w:val="009146E5"/>
    <w:rsid w:val="009148E9"/>
    <w:rsid w:val="00915316"/>
    <w:rsid w:val="00916714"/>
    <w:rsid w:val="00916CEC"/>
    <w:rsid w:val="00916F5E"/>
    <w:rsid w:val="00917304"/>
    <w:rsid w:val="0091730F"/>
    <w:rsid w:val="00917342"/>
    <w:rsid w:val="009174C0"/>
    <w:rsid w:val="00917916"/>
    <w:rsid w:val="00917A78"/>
    <w:rsid w:val="00917D40"/>
    <w:rsid w:val="00917E39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0D"/>
    <w:rsid w:val="00923DB1"/>
    <w:rsid w:val="00924374"/>
    <w:rsid w:val="00924684"/>
    <w:rsid w:val="00924694"/>
    <w:rsid w:val="009248AF"/>
    <w:rsid w:val="00924B78"/>
    <w:rsid w:val="00924E1E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FE"/>
    <w:rsid w:val="00930317"/>
    <w:rsid w:val="00930389"/>
    <w:rsid w:val="009303A9"/>
    <w:rsid w:val="00930412"/>
    <w:rsid w:val="00930507"/>
    <w:rsid w:val="00930BFB"/>
    <w:rsid w:val="00930DF5"/>
    <w:rsid w:val="00931705"/>
    <w:rsid w:val="009325BD"/>
    <w:rsid w:val="0093275B"/>
    <w:rsid w:val="0093289C"/>
    <w:rsid w:val="00932AF0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9F7"/>
    <w:rsid w:val="00936A7A"/>
    <w:rsid w:val="00936ABE"/>
    <w:rsid w:val="00936B88"/>
    <w:rsid w:val="00936E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1C21"/>
    <w:rsid w:val="0094202F"/>
    <w:rsid w:val="00942115"/>
    <w:rsid w:val="0094235C"/>
    <w:rsid w:val="00942466"/>
    <w:rsid w:val="0094273B"/>
    <w:rsid w:val="00942973"/>
    <w:rsid w:val="00942C75"/>
    <w:rsid w:val="00942CAC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681B"/>
    <w:rsid w:val="009469BD"/>
    <w:rsid w:val="00946B4A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10CF"/>
    <w:rsid w:val="0095113D"/>
    <w:rsid w:val="0095136A"/>
    <w:rsid w:val="0095189D"/>
    <w:rsid w:val="00951B2E"/>
    <w:rsid w:val="00951C21"/>
    <w:rsid w:val="00951DE9"/>
    <w:rsid w:val="00951EF9"/>
    <w:rsid w:val="009521BD"/>
    <w:rsid w:val="009521C6"/>
    <w:rsid w:val="0095288F"/>
    <w:rsid w:val="00952BF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624"/>
    <w:rsid w:val="00954925"/>
    <w:rsid w:val="00954BB2"/>
    <w:rsid w:val="00955046"/>
    <w:rsid w:val="009550E0"/>
    <w:rsid w:val="00955187"/>
    <w:rsid w:val="00955244"/>
    <w:rsid w:val="0095533A"/>
    <w:rsid w:val="00955626"/>
    <w:rsid w:val="00955690"/>
    <w:rsid w:val="009556DD"/>
    <w:rsid w:val="0095573E"/>
    <w:rsid w:val="009557EB"/>
    <w:rsid w:val="009557F6"/>
    <w:rsid w:val="0095587D"/>
    <w:rsid w:val="00955A78"/>
    <w:rsid w:val="00956074"/>
    <w:rsid w:val="00956447"/>
    <w:rsid w:val="00956903"/>
    <w:rsid w:val="00956CDE"/>
    <w:rsid w:val="00956CF5"/>
    <w:rsid w:val="00956FD4"/>
    <w:rsid w:val="00957217"/>
    <w:rsid w:val="009575D9"/>
    <w:rsid w:val="009577AA"/>
    <w:rsid w:val="009578A5"/>
    <w:rsid w:val="00957951"/>
    <w:rsid w:val="00957AD2"/>
    <w:rsid w:val="00957DDD"/>
    <w:rsid w:val="009601C1"/>
    <w:rsid w:val="00960355"/>
    <w:rsid w:val="009604B6"/>
    <w:rsid w:val="00960E49"/>
    <w:rsid w:val="00960F64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28F9"/>
    <w:rsid w:val="0096310D"/>
    <w:rsid w:val="00963296"/>
    <w:rsid w:val="0096341A"/>
    <w:rsid w:val="009637CD"/>
    <w:rsid w:val="00963829"/>
    <w:rsid w:val="00963B78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6605"/>
    <w:rsid w:val="009666BB"/>
    <w:rsid w:val="00966A25"/>
    <w:rsid w:val="00966A92"/>
    <w:rsid w:val="00966D9F"/>
    <w:rsid w:val="00967000"/>
    <w:rsid w:val="009671C7"/>
    <w:rsid w:val="00967907"/>
    <w:rsid w:val="00967CEB"/>
    <w:rsid w:val="009701B6"/>
    <w:rsid w:val="009703B3"/>
    <w:rsid w:val="0097043A"/>
    <w:rsid w:val="00970479"/>
    <w:rsid w:val="009706B9"/>
    <w:rsid w:val="0097163E"/>
    <w:rsid w:val="009719A9"/>
    <w:rsid w:val="00971AF1"/>
    <w:rsid w:val="00971C0C"/>
    <w:rsid w:val="0097257D"/>
    <w:rsid w:val="009727D0"/>
    <w:rsid w:val="00972BD8"/>
    <w:rsid w:val="00972E6D"/>
    <w:rsid w:val="00972F09"/>
    <w:rsid w:val="00972FAA"/>
    <w:rsid w:val="00973AE9"/>
    <w:rsid w:val="00973DDA"/>
    <w:rsid w:val="0097416B"/>
    <w:rsid w:val="00974253"/>
    <w:rsid w:val="00974986"/>
    <w:rsid w:val="00974A6F"/>
    <w:rsid w:val="00974EBC"/>
    <w:rsid w:val="00974F8D"/>
    <w:rsid w:val="00975418"/>
    <w:rsid w:val="00975514"/>
    <w:rsid w:val="00975B2C"/>
    <w:rsid w:val="00975E03"/>
    <w:rsid w:val="00975F92"/>
    <w:rsid w:val="0097630E"/>
    <w:rsid w:val="00976348"/>
    <w:rsid w:val="0097645F"/>
    <w:rsid w:val="009765AF"/>
    <w:rsid w:val="0097667C"/>
    <w:rsid w:val="009766D2"/>
    <w:rsid w:val="00976EFB"/>
    <w:rsid w:val="00977058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84E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AA"/>
    <w:rsid w:val="00982B5D"/>
    <w:rsid w:val="00983590"/>
    <w:rsid w:val="00983968"/>
    <w:rsid w:val="00983F0E"/>
    <w:rsid w:val="0098463B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613B"/>
    <w:rsid w:val="00986146"/>
    <w:rsid w:val="0098622E"/>
    <w:rsid w:val="00986287"/>
    <w:rsid w:val="009865CB"/>
    <w:rsid w:val="009865F9"/>
    <w:rsid w:val="0098687A"/>
    <w:rsid w:val="0098757E"/>
    <w:rsid w:val="00987737"/>
    <w:rsid w:val="0098790C"/>
    <w:rsid w:val="00987A6A"/>
    <w:rsid w:val="00987DC3"/>
    <w:rsid w:val="009905F1"/>
    <w:rsid w:val="0099092E"/>
    <w:rsid w:val="009909CE"/>
    <w:rsid w:val="00990A36"/>
    <w:rsid w:val="00990E00"/>
    <w:rsid w:val="00991053"/>
    <w:rsid w:val="009914A9"/>
    <w:rsid w:val="00991555"/>
    <w:rsid w:val="00991629"/>
    <w:rsid w:val="00991D75"/>
    <w:rsid w:val="009922D0"/>
    <w:rsid w:val="00992359"/>
    <w:rsid w:val="00992366"/>
    <w:rsid w:val="00992496"/>
    <w:rsid w:val="00992546"/>
    <w:rsid w:val="00992763"/>
    <w:rsid w:val="009928AC"/>
    <w:rsid w:val="00992970"/>
    <w:rsid w:val="00992BC0"/>
    <w:rsid w:val="00992D7C"/>
    <w:rsid w:val="00992FC3"/>
    <w:rsid w:val="00993785"/>
    <w:rsid w:val="00993A1C"/>
    <w:rsid w:val="0099425A"/>
    <w:rsid w:val="00994359"/>
    <w:rsid w:val="009944F2"/>
    <w:rsid w:val="00994502"/>
    <w:rsid w:val="00994513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0C8"/>
    <w:rsid w:val="009962A3"/>
    <w:rsid w:val="00996471"/>
    <w:rsid w:val="009964EF"/>
    <w:rsid w:val="009964F2"/>
    <w:rsid w:val="0099670E"/>
    <w:rsid w:val="009969E4"/>
    <w:rsid w:val="009973E2"/>
    <w:rsid w:val="00997558"/>
    <w:rsid w:val="0099758D"/>
    <w:rsid w:val="009976D2"/>
    <w:rsid w:val="009976DE"/>
    <w:rsid w:val="00997F9D"/>
    <w:rsid w:val="009A0328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39"/>
    <w:rsid w:val="009A2D3E"/>
    <w:rsid w:val="009A3B8F"/>
    <w:rsid w:val="009A3C4E"/>
    <w:rsid w:val="009A3EC1"/>
    <w:rsid w:val="009A40E7"/>
    <w:rsid w:val="009A497D"/>
    <w:rsid w:val="009A4C00"/>
    <w:rsid w:val="009A4D82"/>
    <w:rsid w:val="009A4E07"/>
    <w:rsid w:val="009A4E6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1A"/>
    <w:rsid w:val="009A7499"/>
    <w:rsid w:val="009A74AB"/>
    <w:rsid w:val="009A78BA"/>
    <w:rsid w:val="009A7A2C"/>
    <w:rsid w:val="009A7F5E"/>
    <w:rsid w:val="009B0006"/>
    <w:rsid w:val="009B061F"/>
    <w:rsid w:val="009B080F"/>
    <w:rsid w:val="009B0AC7"/>
    <w:rsid w:val="009B1156"/>
    <w:rsid w:val="009B14F2"/>
    <w:rsid w:val="009B16BC"/>
    <w:rsid w:val="009B2262"/>
    <w:rsid w:val="009B249F"/>
    <w:rsid w:val="009B2589"/>
    <w:rsid w:val="009B2677"/>
    <w:rsid w:val="009B272B"/>
    <w:rsid w:val="009B2BC1"/>
    <w:rsid w:val="009B2E4A"/>
    <w:rsid w:val="009B2ED6"/>
    <w:rsid w:val="009B3581"/>
    <w:rsid w:val="009B3C6F"/>
    <w:rsid w:val="009B3DC0"/>
    <w:rsid w:val="009B3E1D"/>
    <w:rsid w:val="009B40F5"/>
    <w:rsid w:val="009B425F"/>
    <w:rsid w:val="009B4346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B47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68B"/>
    <w:rsid w:val="009C17DF"/>
    <w:rsid w:val="009C1A8B"/>
    <w:rsid w:val="009C1B0A"/>
    <w:rsid w:val="009C1B5B"/>
    <w:rsid w:val="009C1F80"/>
    <w:rsid w:val="009C2054"/>
    <w:rsid w:val="009C2306"/>
    <w:rsid w:val="009C2363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43D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3A0"/>
    <w:rsid w:val="009C78B2"/>
    <w:rsid w:val="009C7B5D"/>
    <w:rsid w:val="009C7ED9"/>
    <w:rsid w:val="009C7F88"/>
    <w:rsid w:val="009D02A4"/>
    <w:rsid w:val="009D03CA"/>
    <w:rsid w:val="009D0CF6"/>
    <w:rsid w:val="009D0D83"/>
    <w:rsid w:val="009D15D8"/>
    <w:rsid w:val="009D1624"/>
    <w:rsid w:val="009D176C"/>
    <w:rsid w:val="009D1876"/>
    <w:rsid w:val="009D18EC"/>
    <w:rsid w:val="009D1D22"/>
    <w:rsid w:val="009D1D70"/>
    <w:rsid w:val="009D1FD5"/>
    <w:rsid w:val="009D21EA"/>
    <w:rsid w:val="009D2375"/>
    <w:rsid w:val="009D24DA"/>
    <w:rsid w:val="009D25EE"/>
    <w:rsid w:val="009D28E6"/>
    <w:rsid w:val="009D2CFF"/>
    <w:rsid w:val="009D2F79"/>
    <w:rsid w:val="009D3357"/>
    <w:rsid w:val="009D38C0"/>
    <w:rsid w:val="009D3E56"/>
    <w:rsid w:val="009D3EE1"/>
    <w:rsid w:val="009D40BB"/>
    <w:rsid w:val="009D454D"/>
    <w:rsid w:val="009D4AF9"/>
    <w:rsid w:val="009D5330"/>
    <w:rsid w:val="009D5477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288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405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39"/>
    <w:rsid w:val="009E39B9"/>
    <w:rsid w:val="009E418A"/>
    <w:rsid w:val="009E4C91"/>
    <w:rsid w:val="009E4F62"/>
    <w:rsid w:val="009E5A04"/>
    <w:rsid w:val="009E6242"/>
    <w:rsid w:val="009E66DD"/>
    <w:rsid w:val="009E67BF"/>
    <w:rsid w:val="009E6AFE"/>
    <w:rsid w:val="009E6B2A"/>
    <w:rsid w:val="009E6F8B"/>
    <w:rsid w:val="009E7394"/>
    <w:rsid w:val="009E73F0"/>
    <w:rsid w:val="009E73F7"/>
    <w:rsid w:val="009E74E1"/>
    <w:rsid w:val="009E7AE2"/>
    <w:rsid w:val="009E7B89"/>
    <w:rsid w:val="009F042D"/>
    <w:rsid w:val="009F0CF3"/>
    <w:rsid w:val="009F0DB0"/>
    <w:rsid w:val="009F1466"/>
    <w:rsid w:val="009F14B5"/>
    <w:rsid w:val="009F15CE"/>
    <w:rsid w:val="009F1846"/>
    <w:rsid w:val="009F1A47"/>
    <w:rsid w:val="009F1FD6"/>
    <w:rsid w:val="009F2519"/>
    <w:rsid w:val="009F2551"/>
    <w:rsid w:val="009F2651"/>
    <w:rsid w:val="009F2C06"/>
    <w:rsid w:val="009F2E39"/>
    <w:rsid w:val="009F323C"/>
    <w:rsid w:val="009F3497"/>
    <w:rsid w:val="009F355B"/>
    <w:rsid w:val="009F379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6FBE"/>
    <w:rsid w:val="009F75AF"/>
    <w:rsid w:val="009F7CFC"/>
    <w:rsid w:val="00A00033"/>
    <w:rsid w:val="00A00041"/>
    <w:rsid w:val="00A0032E"/>
    <w:rsid w:val="00A00592"/>
    <w:rsid w:val="00A0072E"/>
    <w:rsid w:val="00A00AFD"/>
    <w:rsid w:val="00A00C1E"/>
    <w:rsid w:val="00A00C3E"/>
    <w:rsid w:val="00A0105B"/>
    <w:rsid w:val="00A010E6"/>
    <w:rsid w:val="00A01164"/>
    <w:rsid w:val="00A01270"/>
    <w:rsid w:val="00A01971"/>
    <w:rsid w:val="00A019E0"/>
    <w:rsid w:val="00A019F2"/>
    <w:rsid w:val="00A01B9E"/>
    <w:rsid w:val="00A01CC6"/>
    <w:rsid w:val="00A01CFD"/>
    <w:rsid w:val="00A0218A"/>
    <w:rsid w:val="00A028C8"/>
    <w:rsid w:val="00A02D80"/>
    <w:rsid w:val="00A03051"/>
    <w:rsid w:val="00A03221"/>
    <w:rsid w:val="00A0342B"/>
    <w:rsid w:val="00A03C05"/>
    <w:rsid w:val="00A03FB9"/>
    <w:rsid w:val="00A04587"/>
    <w:rsid w:val="00A04958"/>
    <w:rsid w:val="00A04E2A"/>
    <w:rsid w:val="00A05038"/>
    <w:rsid w:val="00A050C8"/>
    <w:rsid w:val="00A05AAC"/>
    <w:rsid w:val="00A05F52"/>
    <w:rsid w:val="00A0603D"/>
    <w:rsid w:val="00A06246"/>
    <w:rsid w:val="00A064BF"/>
    <w:rsid w:val="00A0683F"/>
    <w:rsid w:val="00A06ABA"/>
    <w:rsid w:val="00A06B0C"/>
    <w:rsid w:val="00A06CDE"/>
    <w:rsid w:val="00A06CF6"/>
    <w:rsid w:val="00A06EC7"/>
    <w:rsid w:val="00A07137"/>
    <w:rsid w:val="00A072C0"/>
    <w:rsid w:val="00A073C5"/>
    <w:rsid w:val="00A075D4"/>
    <w:rsid w:val="00A101E8"/>
    <w:rsid w:val="00A102E1"/>
    <w:rsid w:val="00A10547"/>
    <w:rsid w:val="00A1079C"/>
    <w:rsid w:val="00A1094C"/>
    <w:rsid w:val="00A10DD0"/>
    <w:rsid w:val="00A10E2E"/>
    <w:rsid w:val="00A10F07"/>
    <w:rsid w:val="00A10F66"/>
    <w:rsid w:val="00A11273"/>
    <w:rsid w:val="00A115E8"/>
    <w:rsid w:val="00A118D2"/>
    <w:rsid w:val="00A11AAC"/>
    <w:rsid w:val="00A11F9D"/>
    <w:rsid w:val="00A124BD"/>
    <w:rsid w:val="00A1280C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5C9"/>
    <w:rsid w:val="00A14875"/>
    <w:rsid w:val="00A14991"/>
    <w:rsid w:val="00A14A5C"/>
    <w:rsid w:val="00A14D1D"/>
    <w:rsid w:val="00A14D43"/>
    <w:rsid w:val="00A14D52"/>
    <w:rsid w:val="00A152EC"/>
    <w:rsid w:val="00A15635"/>
    <w:rsid w:val="00A1573D"/>
    <w:rsid w:val="00A15AA5"/>
    <w:rsid w:val="00A15EAB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407"/>
    <w:rsid w:val="00A22EC5"/>
    <w:rsid w:val="00A22F12"/>
    <w:rsid w:val="00A2305E"/>
    <w:rsid w:val="00A23282"/>
    <w:rsid w:val="00A23470"/>
    <w:rsid w:val="00A23614"/>
    <w:rsid w:val="00A23846"/>
    <w:rsid w:val="00A23ED7"/>
    <w:rsid w:val="00A248A4"/>
    <w:rsid w:val="00A249B3"/>
    <w:rsid w:val="00A24B90"/>
    <w:rsid w:val="00A24CAA"/>
    <w:rsid w:val="00A250E0"/>
    <w:rsid w:val="00A25225"/>
    <w:rsid w:val="00A256FB"/>
    <w:rsid w:val="00A25A0A"/>
    <w:rsid w:val="00A25ABD"/>
    <w:rsid w:val="00A25E7E"/>
    <w:rsid w:val="00A26044"/>
    <w:rsid w:val="00A2659F"/>
    <w:rsid w:val="00A268C5"/>
    <w:rsid w:val="00A26985"/>
    <w:rsid w:val="00A269FB"/>
    <w:rsid w:val="00A26A2D"/>
    <w:rsid w:val="00A26B21"/>
    <w:rsid w:val="00A2707D"/>
    <w:rsid w:val="00A274A6"/>
    <w:rsid w:val="00A274A8"/>
    <w:rsid w:val="00A2769C"/>
    <w:rsid w:val="00A27C98"/>
    <w:rsid w:val="00A27D30"/>
    <w:rsid w:val="00A27D33"/>
    <w:rsid w:val="00A303DF"/>
    <w:rsid w:val="00A30636"/>
    <w:rsid w:val="00A306A2"/>
    <w:rsid w:val="00A313A0"/>
    <w:rsid w:val="00A31752"/>
    <w:rsid w:val="00A31948"/>
    <w:rsid w:val="00A31CCA"/>
    <w:rsid w:val="00A31CEB"/>
    <w:rsid w:val="00A3200C"/>
    <w:rsid w:val="00A32177"/>
    <w:rsid w:val="00A3267B"/>
    <w:rsid w:val="00A328D8"/>
    <w:rsid w:val="00A3298F"/>
    <w:rsid w:val="00A32C64"/>
    <w:rsid w:val="00A32EEC"/>
    <w:rsid w:val="00A333B9"/>
    <w:rsid w:val="00A334B6"/>
    <w:rsid w:val="00A33F97"/>
    <w:rsid w:val="00A345B6"/>
    <w:rsid w:val="00A3465A"/>
    <w:rsid w:val="00A3492F"/>
    <w:rsid w:val="00A34AA2"/>
    <w:rsid w:val="00A34B9C"/>
    <w:rsid w:val="00A34C69"/>
    <w:rsid w:val="00A34C72"/>
    <w:rsid w:val="00A34DB9"/>
    <w:rsid w:val="00A34EFD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31C"/>
    <w:rsid w:val="00A3646B"/>
    <w:rsid w:val="00A364E7"/>
    <w:rsid w:val="00A3675B"/>
    <w:rsid w:val="00A370CE"/>
    <w:rsid w:val="00A371EC"/>
    <w:rsid w:val="00A3761D"/>
    <w:rsid w:val="00A37B1A"/>
    <w:rsid w:val="00A37CD5"/>
    <w:rsid w:val="00A37E11"/>
    <w:rsid w:val="00A37ECA"/>
    <w:rsid w:val="00A37F99"/>
    <w:rsid w:val="00A40005"/>
    <w:rsid w:val="00A400E2"/>
    <w:rsid w:val="00A4020B"/>
    <w:rsid w:val="00A403D7"/>
    <w:rsid w:val="00A404DF"/>
    <w:rsid w:val="00A40585"/>
    <w:rsid w:val="00A40A07"/>
    <w:rsid w:val="00A410C7"/>
    <w:rsid w:val="00A411B0"/>
    <w:rsid w:val="00A41378"/>
    <w:rsid w:val="00A414D0"/>
    <w:rsid w:val="00A41B29"/>
    <w:rsid w:val="00A41C78"/>
    <w:rsid w:val="00A41FB8"/>
    <w:rsid w:val="00A42379"/>
    <w:rsid w:val="00A424A1"/>
    <w:rsid w:val="00A42612"/>
    <w:rsid w:val="00A4273A"/>
    <w:rsid w:val="00A42E35"/>
    <w:rsid w:val="00A433D6"/>
    <w:rsid w:val="00A436A0"/>
    <w:rsid w:val="00A43CFD"/>
    <w:rsid w:val="00A43DFB"/>
    <w:rsid w:val="00A43F33"/>
    <w:rsid w:val="00A4413C"/>
    <w:rsid w:val="00A446A7"/>
    <w:rsid w:val="00A44788"/>
    <w:rsid w:val="00A44D99"/>
    <w:rsid w:val="00A44E63"/>
    <w:rsid w:val="00A45318"/>
    <w:rsid w:val="00A45908"/>
    <w:rsid w:val="00A45CB6"/>
    <w:rsid w:val="00A45DFA"/>
    <w:rsid w:val="00A460A6"/>
    <w:rsid w:val="00A461C1"/>
    <w:rsid w:val="00A4621C"/>
    <w:rsid w:val="00A463C5"/>
    <w:rsid w:val="00A46AB9"/>
    <w:rsid w:val="00A47682"/>
    <w:rsid w:val="00A47918"/>
    <w:rsid w:val="00A479C1"/>
    <w:rsid w:val="00A50948"/>
    <w:rsid w:val="00A50A0F"/>
    <w:rsid w:val="00A50E6A"/>
    <w:rsid w:val="00A51056"/>
    <w:rsid w:val="00A51601"/>
    <w:rsid w:val="00A51614"/>
    <w:rsid w:val="00A51C3D"/>
    <w:rsid w:val="00A51D5A"/>
    <w:rsid w:val="00A52084"/>
    <w:rsid w:val="00A525C6"/>
    <w:rsid w:val="00A5278D"/>
    <w:rsid w:val="00A5282A"/>
    <w:rsid w:val="00A52B55"/>
    <w:rsid w:val="00A52B7C"/>
    <w:rsid w:val="00A53280"/>
    <w:rsid w:val="00A53CFB"/>
    <w:rsid w:val="00A540AD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A7F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880"/>
    <w:rsid w:val="00A61550"/>
    <w:rsid w:val="00A61605"/>
    <w:rsid w:val="00A61703"/>
    <w:rsid w:val="00A61F5D"/>
    <w:rsid w:val="00A6219F"/>
    <w:rsid w:val="00A62701"/>
    <w:rsid w:val="00A629AF"/>
    <w:rsid w:val="00A629C1"/>
    <w:rsid w:val="00A62F02"/>
    <w:rsid w:val="00A6327B"/>
    <w:rsid w:val="00A6328F"/>
    <w:rsid w:val="00A63506"/>
    <w:rsid w:val="00A6365D"/>
    <w:rsid w:val="00A636B6"/>
    <w:rsid w:val="00A6380F"/>
    <w:rsid w:val="00A643C4"/>
    <w:rsid w:val="00A6443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625E"/>
    <w:rsid w:val="00A66B87"/>
    <w:rsid w:val="00A66DDC"/>
    <w:rsid w:val="00A66F96"/>
    <w:rsid w:val="00A67256"/>
    <w:rsid w:val="00A67BA1"/>
    <w:rsid w:val="00A67CCA"/>
    <w:rsid w:val="00A7006C"/>
    <w:rsid w:val="00A70372"/>
    <w:rsid w:val="00A7044F"/>
    <w:rsid w:val="00A70629"/>
    <w:rsid w:val="00A70A06"/>
    <w:rsid w:val="00A70BB6"/>
    <w:rsid w:val="00A70EDF"/>
    <w:rsid w:val="00A712C4"/>
    <w:rsid w:val="00A7147F"/>
    <w:rsid w:val="00A71533"/>
    <w:rsid w:val="00A71579"/>
    <w:rsid w:val="00A718D3"/>
    <w:rsid w:val="00A71C54"/>
    <w:rsid w:val="00A72357"/>
    <w:rsid w:val="00A723F4"/>
    <w:rsid w:val="00A7244E"/>
    <w:rsid w:val="00A7249D"/>
    <w:rsid w:val="00A72592"/>
    <w:rsid w:val="00A72A97"/>
    <w:rsid w:val="00A72B68"/>
    <w:rsid w:val="00A72DE0"/>
    <w:rsid w:val="00A72E48"/>
    <w:rsid w:val="00A72FF8"/>
    <w:rsid w:val="00A7388E"/>
    <w:rsid w:val="00A73D82"/>
    <w:rsid w:val="00A740D1"/>
    <w:rsid w:val="00A740E4"/>
    <w:rsid w:val="00A74676"/>
    <w:rsid w:val="00A747CC"/>
    <w:rsid w:val="00A748F8"/>
    <w:rsid w:val="00A74B7B"/>
    <w:rsid w:val="00A74CEB"/>
    <w:rsid w:val="00A74E21"/>
    <w:rsid w:val="00A74EC7"/>
    <w:rsid w:val="00A756D2"/>
    <w:rsid w:val="00A759B3"/>
    <w:rsid w:val="00A759ED"/>
    <w:rsid w:val="00A75A9B"/>
    <w:rsid w:val="00A75B65"/>
    <w:rsid w:val="00A75BEF"/>
    <w:rsid w:val="00A76C36"/>
    <w:rsid w:val="00A76C6A"/>
    <w:rsid w:val="00A76D53"/>
    <w:rsid w:val="00A77216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E1F"/>
    <w:rsid w:val="00A80FBF"/>
    <w:rsid w:val="00A81678"/>
    <w:rsid w:val="00A81A32"/>
    <w:rsid w:val="00A81B1D"/>
    <w:rsid w:val="00A823FC"/>
    <w:rsid w:val="00A82776"/>
    <w:rsid w:val="00A82918"/>
    <w:rsid w:val="00A82E6A"/>
    <w:rsid w:val="00A8306C"/>
    <w:rsid w:val="00A8349F"/>
    <w:rsid w:val="00A835C6"/>
    <w:rsid w:val="00A8385B"/>
    <w:rsid w:val="00A83BBB"/>
    <w:rsid w:val="00A83FEE"/>
    <w:rsid w:val="00A841DD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1DE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57F"/>
    <w:rsid w:val="00A90594"/>
    <w:rsid w:val="00A9066D"/>
    <w:rsid w:val="00A9092F"/>
    <w:rsid w:val="00A90E2A"/>
    <w:rsid w:val="00A9102E"/>
    <w:rsid w:val="00A9135B"/>
    <w:rsid w:val="00A91662"/>
    <w:rsid w:val="00A91922"/>
    <w:rsid w:val="00A91BB7"/>
    <w:rsid w:val="00A91C82"/>
    <w:rsid w:val="00A91E4C"/>
    <w:rsid w:val="00A91F32"/>
    <w:rsid w:val="00A923B7"/>
    <w:rsid w:val="00A92C47"/>
    <w:rsid w:val="00A92C6C"/>
    <w:rsid w:val="00A93368"/>
    <w:rsid w:val="00A93397"/>
    <w:rsid w:val="00A935A3"/>
    <w:rsid w:val="00A93664"/>
    <w:rsid w:val="00A93DC6"/>
    <w:rsid w:val="00A93DC9"/>
    <w:rsid w:val="00A942CC"/>
    <w:rsid w:val="00A9438E"/>
    <w:rsid w:val="00A945CB"/>
    <w:rsid w:val="00A94640"/>
    <w:rsid w:val="00A94A2C"/>
    <w:rsid w:val="00A950E8"/>
    <w:rsid w:val="00A9541A"/>
    <w:rsid w:val="00A95AB6"/>
    <w:rsid w:val="00A95E77"/>
    <w:rsid w:val="00A95E83"/>
    <w:rsid w:val="00A95F34"/>
    <w:rsid w:val="00A95F6E"/>
    <w:rsid w:val="00A9605A"/>
    <w:rsid w:val="00A96070"/>
    <w:rsid w:val="00A96197"/>
    <w:rsid w:val="00A96698"/>
    <w:rsid w:val="00A96D68"/>
    <w:rsid w:val="00A96FFC"/>
    <w:rsid w:val="00A97008"/>
    <w:rsid w:val="00A9754A"/>
    <w:rsid w:val="00A978B3"/>
    <w:rsid w:val="00A979DF"/>
    <w:rsid w:val="00A97BB4"/>
    <w:rsid w:val="00A97F48"/>
    <w:rsid w:val="00AA057D"/>
    <w:rsid w:val="00AA0705"/>
    <w:rsid w:val="00AA0B9C"/>
    <w:rsid w:val="00AA0D5A"/>
    <w:rsid w:val="00AA0E4A"/>
    <w:rsid w:val="00AA0E88"/>
    <w:rsid w:val="00AA11E4"/>
    <w:rsid w:val="00AA17CF"/>
    <w:rsid w:val="00AA1B96"/>
    <w:rsid w:val="00AA1D50"/>
    <w:rsid w:val="00AA2021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4AD"/>
    <w:rsid w:val="00AA46CF"/>
    <w:rsid w:val="00AA484C"/>
    <w:rsid w:val="00AA49C3"/>
    <w:rsid w:val="00AA4A1C"/>
    <w:rsid w:val="00AA4CF4"/>
    <w:rsid w:val="00AA4FFE"/>
    <w:rsid w:val="00AA52CF"/>
    <w:rsid w:val="00AA5540"/>
    <w:rsid w:val="00AA5F24"/>
    <w:rsid w:val="00AA5FFE"/>
    <w:rsid w:val="00AA606D"/>
    <w:rsid w:val="00AA6186"/>
    <w:rsid w:val="00AA653D"/>
    <w:rsid w:val="00AA6671"/>
    <w:rsid w:val="00AA6922"/>
    <w:rsid w:val="00AA6C9E"/>
    <w:rsid w:val="00AA6D56"/>
    <w:rsid w:val="00AA7172"/>
    <w:rsid w:val="00AA795D"/>
    <w:rsid w:val="00AA7FA8"/>
    <w:rsid w:val="00AB0236"/>
    <w:rsid w:val="00AB02D4"/>
    <w:rsid w:val="00AB05E9"/>
    <w:rsid w:val="00AB0B72"/>
    <w:rsid w:val="00AB0E50"/>
    <w:rsid w:val="00AB0F3A"/>
    <w:rsid w:val="00AB0F89"/>
    <w:rsid w:val="00AB11DB"/>
    <w:rsid w:val="00AB149E"/>
    <w:rsid w:val="00AB1A10"/>
    <w:rsid w:val="00AB1D51"/>
    <w:rsid w:val="00AB1EE1"/>
    <w:rsid w:val="00AB23D7"/>
    <w:rsid w:val="00AB251A"/>
    <w:rsid w:val="00AB2566"/>
    <w:rsid w:val="00AB288A"/>
    <w:rsid w:val="00AB2E9D"/>
    <w:rsid w:val="00AB31E7"/>
    <w:rsid w:val="00AB359B"/>
    <w:rsid w:val="00AB3AC8"/>
    <w:rsid w:val="00AB3CE5"/>
    <w:rsid w:val="00AB3D93"/>
    <w:rsid w:val="00AB40AE"/>
    <w:rsid w:val="00AB4550"/>
    <w:rsid w:val="00AB4DD7"/>
    <w:rsid w:val="00AB4E0F"/>
    <w:rsid w:val="00AB4ED9"/>
    <w:rsid w:val="00AB4F61"/>
    <w:rsid w:val="00AB5062"/>
    <w:rsid w:val="00AB568B"/>
    <w:rsid w:val="00AB57E6"/>
    <w:rsid w:val="00AB5B8F"/>
    <w:rsid w:val="00AB5CB2"/>
    <w:rsid w:val="00AB5E5E"/>
    <w:rsid w:val="00AB6118"/>
    <w:rsid w:val="00AB6221"/>
    <w:rsid w:val="00AB63F5"/>
    <w:rsid w:val="00AB6481"/>
    <w:rsid w:val="00AB6669"/>
    <w:rsid w:val="00AB6787"/>
    <w:rsid w:val="00AB68AD"/>
    <w:rsid w:val="00AB68E1"/>
    <w:rsid w:val="00AB6C04"/>
    <w:rsid w:val="00AB6C49"/>
    <w:rsid w:val="00AB6D7E"/>
    <w:rsid w:val="00AB7163"/>
    <w:rsid w:val="00AB730B"/>
    <w:rsid w:val="00AB73CA"/>
    <w:rsid w:val="00AB7908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20AE"/>
    <w:rsid w:val="00AD251E"/>
    <w:rsid w:val="00AD25A0"/>
    <w:rsid w:val="00AD2B86"/>
    <w:rsid w:val="00AD2EBD"/>
    <w:rsid w:val="00AD2EFA"/>
    <w:rsid w:val="00AD2FD4"/>
    <w:rsid w:val="00AD337A"/>
    <w:rsid w:val="00AD34D5"/>
    <w:rsid w:val="00AD3681"/>
    <w:rsid w:val="00AD368A"/>
    <w:rsid w:val="00AD37D7"/>
    <w:rsid w:val="00AD39F1"/>
    <w:rsid w:val="00AD3AEF"/>
    <w:rsid w:val="00AD3B4C"/>
    <w:rsid w:val="00AD48EF"/>
    <w:rsid w:val="00AD4A71"/>
    <w:rsid w:val="00AD4C8B"/>
    <w:rsid w:val="00AD4CBA"/>
    <w:rsid w:val="00AD51F9"/>
    <w:rsid w:val="00AD52A9"/>
    <w:rsid w:val="00AD562D"/>
    <w:rsid w:val="00AD6022"/>
    <w:rsid w:val="00AD650F"/>
    <w:rsid w:val="00AD65DE"/>
    <w:rsid w:val="00AD664B"/>
    <w:rsid w:val="00AD6DD5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1DA1"/>
    <w:rsid w:val="00AE30FC"/>
    <w:rsid w:val="00AE3208"/>
    <w:rsid w:val="00AE33D6"/>
    <w:rsid w:val="00AE3AF5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270"/>
    <w:rsid w:val="00AE775F"/>
    <w:rsid w:val="00AE783F"/>
    <w:rsid w:val="00AF025F"/>
    <w:rsid w:val="00AF02F0"/>
    <w:rsid w:val="00AF04E0"/>
    <w:rsid w:val="00AF0503"/>
    <w:rsid w:val="00AF0782"/>
    <w:rsid w:val="00AF078F"/>
    <w:rsid w:val="00AF079D"/>
    <w:rsid w:val="00AF080B"/>
    <w:rsid w:val="00AF0976"/>
    <w:rsid w:val="00AF09C8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C6F"/>
    <w:rsid w:val="00AF2E42"/>
    <w:rsid w:val="00AF3204"/>
    <w:rsid w:val="00AF34DF"/>
    <w:rsid w:val="00AF38A2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4DA4"/>
    <w:rsid w:val="00AF5274"/>
    <w:rsid w:val="00AF52EC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5C0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992"/>
    <w:rsid w:val="00B02B77"/>
    <w:rsid w:val="00B02E3C"/>
    <w:rsid w:val="00B02FCF"/>
    <w:rsid w:val="00B03477"/>
    <w:rsid w:val="00B03CCA"/>
    <w:rsid w:val="00B047AE"/>
    <w:rsid w:val="00B0480C"/>
    <w:rsid w:val="00B0483F"/>
    <w:rsid w:val="00B048F1"/>
    <w:rsid w:val="00B04A8E"/>
    <w:rsid w:val="00B04FC1"/>
    <w:rsid w:val="00B0508D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5DD"/>
    <w:rsid w:val="00B07F51"/>
    <w:rsid w:val="00B101C4"/>
    <w:rsid w:val="00B1021A"/>
    <w:rsid w:val="00B1058A"/>
    <w:rsid w:val="00B108B4"/>
    <w:rsid w:val="00B10F6D"/>
    <w:rsid w:val="00B11219"/>
    <w:rsid w:val="00B1151D"/>
    <w:rsid w:val="00B11607"/>
    <w:rsid w:val="00B11712"/>
    <w:rsid w:val="00B119D6"/>
    <w:rsid w:val="00B11E7C"/>
    <w:rsid w:val="00B121BA"/>
    <w:rsid w:val="00B12343"/>
    <w:rsid w:val="00B1234C"/>
    <w:rsid w:val="00B1241D"/>
    <w:rsid w:val="00B124BF"/>
    <w:rsid w:val="00B1253D"/>
    <w:rsid w:val="00B12690"/>
    <w:rsid w:val="00B128DD"/>
    <w:rsid w:val="00B12994"/>
    <w:rsid w:val="00B12A43"/>
    <w:rsid w:val="00B12F09"/>
    <w:rsid w:val="00B13468"/>
    <w:rsid w:val="00B136A7"/>
    <w:rsid w:val="00B13823"/>
    <w:rsid w:val="00B13C88"/>
    <w:rsid w:val="00B13E6C"/>
    <w:rsid w:val="00B14106"/>
    <w:rsid w:val="00B14454"/>
    <w:rsid w:val="00B146C4"/>
    <w:rsid w:val="00B148D7"/>
    <w:rsid w:val="00B14B72"/>
    <w:rsid w:val="00B14CBA"/>
    <w:rsid w:val="00B155A3"/>
    <w:rsid w:val="00B155C6"/>
    <w:rsid w:val="00B15B68"/>
    <w:rsid w:val="00B1670D"/>
    <w:rsid w:val="00B16714"/>
    <w:rsid w:val="00B167C4"/>
    <w:rsid w:val="00B169E4"/>
    <w:rsid w:val="00B16CBD"/>
    <w:rsid w:val="00B16FA1"/>
    <w:rsid w:val="00B16FC9"/>
    <w:rsid w:val="00B175AB"/>
    <w:rsid w:val="00B17718"/>
    <w:rsid w:val="00B177F8"/>
    <w:rsid w:val="00B17FCE"/>
    <w:rsid w:val="00B20239"/>
    <w:rsid w:val="00B2035F"/>
    <w:rsid w:val="00B20668"/>
    <w:rsid w:val="00B20ABD"/>
    <w:rsid w:val="00B210D3"/>
    <w:rsid w:val="00B212C6"/>
    <w:rsid w:val="00B2137E"/>
    <w:rsid w:val="00B21B77"/>
    <w:rsid w:val="00B224CC"/>
    <w:rsid w:val="00B225CB"/>
    <w:rsid w:val="00B22925"/>
    <w:rsid w:val="00B22986"/>
    <w:rsid w:val="00B22F03"/>
    <w:rsid w:val="00B23099"/>
    <w:rsid w:val="00B23357"/>
    <w:rsid w:val="00B23364"/>
    <w:rsid w:val="00B23856"/>
    <w:rsid w:val="00B238E6"/>
    <w:rsid w:val="00B23A2A"/>
    <w:rsid w:val="00B23D36"/>
    <w:rsid w:val="00B23D6B"/>
    <w:rsid w:val="00B23EE5"/>
    <w:rsid w:val="00B24095"/>
    <w:rsid w:val="00B2444A"/>
    <w:rsid w:val="00B245D0"/>
    <w:rsid w:val="00B24792"/>
    <w:rsid w:val="00B24986"/>
    <w:rsid w:val="00B24FC6"/>
    <w:rsid w:val="00B25115"/>
    <w:rsid w:val="00B25705"/>
    <w:rsid w:val="00B25823"/>
    <w:rsid w:val="00B25A28"/>
    <w:rsid w:val="00B267A6"/>
    <w:rsid w:val="00B26C4A"/>
    <w:rsid w:val="00B27C10"/>
    <w:rsid w:val="00B27DA8"/>
    <w:rsid w:val="00B27DFB"/>
    <w:rsid w:val="00B30107"/>
    <w:rsid w:val="00B30563"/>
    <w:rsid w:val="00B3072E"/>
    <w:rsid w:val="00B30D04"/>
    <w:rsid w:val="00B3122B"/>
    <w:rsid w:val="00B31655"/>
    <w:rsid w:val="00B31CDE"/>
    <w:rsid w:val="00B323FC"/>
    <w:rsid w:val="00B324E8"/>
    <w:rsid w:val="00B32550"/>
    <w:rsid w:val="00B326CA"/>
    <w:rsid w:val="00B32AA4"/>
    <w:rsid w:val="00B331AF"/>
    <w:rsid w:val="00B3344B"/>
    <w:rsid w:val="00B33BA1"/>
    <w:rsid w:val="00B33E2E"/>
    <w:rsid w:val="00B33E3D"/>
    <w:rsid w:val="00B340B5"/>
    <w:rsid w:val="00B341EA"/>
    <w:rsid w:val="00B34761"/>
    <w:rsid w:val="00B34F67"/>
    <w:rsid w:val="00B352A0"/>
    <w:rsid w:val="00B3560A"/>
    <w:rsid w:val="00B35664"/>
    <w:rsid w:val="00B35A01"/>
    <w:rsid w:val="00B35ABF"/>
    <w:rsid w:val="00B35AC0"/>
    <w:rsid w:val="00B35C17"/>
    <w:rsid w:val="00B35CD1"/>
    <w:rsid w:val="00B35F03"/>
    <w:rsid w:val="00B364C5"/>
    <w:rsid w:val="00B366AC"/>
    <w:rsid w:val="00B36A4C"/>
    <w:rsid w:val="00B36F99"/>
    <w:rsid w:val="00B3732F"/>
    <w:rsid w:val="00B3747C"/>
    <w:rsid w:val="00B374ED"/>
    <w:rsid w:val="00B3754B"/>
    <w:rsid w:val="00B3755E"/>
    <w:rsid w:val="00B3756A"/>
    <w:rsid w:val="00B37849"/>
    <w:rsid w:val="00B378B5"/>
    <w:rsid w:val="00B37BEE"/>
    <w:rsid w:val="00B37DC8"/>
    <w:rsid w:val="00B403D5"/>
    <w:rsid w:val="00B404CD"/>
    <w:rsid w:val="00B40817"/>
    <w:rsid w:val="00B40AFC"/>
    <w:rsid w:val="00B40C02"/>
    <w:rsid w:val="00B40C7E"/>
    <w:rsid w:val="00B40EC7"/>
    <w:rsid w:val="00B41A65"/>
    <w:rsid w:val="00B41C02"/>
    <w:rsid w:val="00B41FDC"/>
    <w:rsid w:val="00B426D4"/>
    <w:rsid w:val="00B42702"/>
    <w:rsid w:val="00B428D8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47D97"/>
    <w:rsid w:val="00B501E6"/>
    <w:rsid w:val="00B501FB"/>
    <w:rsid w:val="00B5024B"/>
    <w:rsid w:val="00B50280"/>
    <w:rsid w:val="00B5041D"/>
    <w:rsid w:val="00B50A9C"/>
    <w:rsid w:val="00B50CB6"/>
    <w:rsid w:val="00B514FE"/>
    <w:rsid w:val="00B51B0E"/>
    <w:rsid w:val="00B522DA"/>
    <w:rsid w:val="00B52320"/>
    <w:rsid w:val="00B52324"/>
    <w:rsid w:val="00B5232D"/>
    <w:rsid w:val="00B5275A"/>
    <w:rsid w:val="00B530D4"/>
    <w:rsid w:val="00B53608"/>
    <w:rsid w:val="00B53656"/>
    <w:rsid w:val="00B53C09"/>
    <w:rsid w:val="00B53CBC"/>
    <w:rsid w:val="00B545B3"/>
    <w:rsid w:val="00B5471F"/>
    <w:rsid w:val="00B54A09"/>
    <w:rsid w:val="00B54EC3"/>
    <w:rsid w:val="00B54FC9"/>
    <w:rsid w:val="00B55439"/>
    <w:rsid w:val="00B5569B"/>
    <w:rsid w:val="00B559D8"/>
    <w:rsid w:val="00B55F6E"/>
    <w:rsid w:val="00B56611"/>
    <w:rsid w:val="00B56A1F"/>
    <w:rsid w:val="00B56CAA"/>
    <w:rsid w:val="00B56E49"/>
    <w:rsid w:val="00B56E66"/>
    <w:rsid w:val="00B571AE"/>
    <w:rsid w:val="00B571F3"/>
    <w:rsid w:val="00B57350"/>
    <w:rsid w:val="00B573CF"/>
    <w:rsid w:val="00B57524"/>
    <w:rsid w:val="00B579AC"/>
    <w:rsid w:val="00B57A4D"/>
    <w:rsid w:val="00B57A9C"/>
    <w:rsid w:val="00B57BCB"/>
    <w:rsid w:val="00B57D4D"/>
    <w:rsid w:val="00B57EFB"/>
    <w:rsid w:val="00B60043"/>
    <w:rsid w:val="00B60084"/>
    <w:rsid w:val="00B600C4"/>
    <w:rsid w:val="00B601D5"/>
    <w:rsid w:val="00B60575"/>
    <w:rsid w:val="00B6070F"/>
    <w:rsid w:val="00B60B1D"/>
    <w:rsid w:val="00B60E77"/>
    <w:rsid w:val="00B60EB6"/>
    <w:rsid w:val="00B61557"/>
    <w:rsid w:val="00B61579"/>
    <w:rsid w:val="00B6194C"/>
    <w:rsid w:val="00B61DDA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554"/>
    <w:rsid w:val="00B64819"/>
    <w:rsid w:val="00B64AD9"/>
    <w:rsid w:val="00B6530A"/>
    <w:rsid w:val="00B6533C"/>
    <w:rsid w:val="00B65A81"/>
    <w:rsid w:val="00B65D4C"/>
    <w:rsid w:val="00B66065"/>
    <w:rsid w:val="00B661B5"/>
    <w:rsid w:val="00B66B9F"/>
    <w:rsid w:val="00B67021"/>
    <w:rsid w:val="00B671F3"/>
    <w:rsid w:val="00B67339"/>
    <w:rsid w:val="00B67639"/>
    <w:rsid w:val="00B6777D"/>
    <w:rsid w:val="00B70043"/>
    <w:rsid w:val="00B701BB"/>
    <w:rsid w:val="00B7049F"/>
    <w:rsid w:val="00B7061D"/>
    <w:rsid w:val="00B70694"/>
    <w:rsid w:val="00B714BB"/>
    <w:rsid w:val="00B717CE"/>
    <w:rsid w:val="00B71A60"/>
    <w:rsid w:val="00B725C5"/>
    <w:rsid w:val="00B726DD"/>
    <w:rsid w:val="00B72E8D"/>
    <w:rsid w:val="00B72EA9"/>
    <w:rsid w:val="00B72F0B"/>
    <w:rsid w:val="00B73738"/>
    <w:rsid w:val="00B7382D"/>
    <w:rsid w:val="00B73B90"/>
    <w:rsid w:val="00B73D4F"/>
    <w:rsid w:val="00B73F7F"/>
    <w:rsid w:val="00B74379"/>
    <w:rsid w:val="00B7462E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18D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402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3C5"/>
    <w:rsid w:val="00B85562"/>
    <w:rsid w:val="00B8561A"/>
    <w:rsid w:val="00B857D7"/>
    <w:rsid w:val="00B8595C"/>
    <w:rsid w:val="00B8675C"/>
    <w:rsid w:val="00B86BA5"/>
    <w:rsid w:val="00B86E62"/>
    <w:rsid w:val="00B86F03"/>
    <w:rsid w:val="00B8706B"/>
    <w:rsid w:val="00B873CD"/>
    <w:rsid w:val="00B87413"/>
    <w:rsid w:val="00B876E8"/>
    <w:rsid w:val="00B877CC"/>
    <w:rsid w:val="00B87A53"/>
    <w:rsid w:val="00B90044"/>
    <w:rsid w:val="00B90EF8"/>
    <w:rsid w:val="00B91F2B"/>
    <w:rsid w:val="00B9219F"/>
    <w:rsid w:val="00B9250F"/>
    <w:rsid w:val="00B9262D"/>
    <w:rsid w:val="00B9290E"/>
    <w:rsid w:val="00B92A6C"/>
    <w:rsid w:val="00B92A7F"/>
    <w:rsid w:val="00B92AF5"/>
    <w:rsid w:val="00B92F37"/>
    <w:rsid w:val="00B931D7"/>
    <w:rsid w:val="00B935A4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115"/>
    <w:rsid w:val="00B95355"/>
    <w:rsid w:val="00B955D1"/>
    <w:rsid w:val="00B95976"/>
    <w:rsid w:val="00B95D14"/>
    <w:rsid w:val="00B95E57"/>
    <w:rsid w:val="00B95EFA"/>
    <w:rsid w:val="00B9608C"/>
    <w:rsid w:val="00B9625E"/>
    <w:rsid w:val="00B96291"/>
    <w:rsid w:val="00B963A2"/>
    <w:rsid w:val="00B96557"/>
    <w:rsid w:val="00B96828"/>
    <w:rsid w:val="00B96A55"/>
    <w:rsid w:val="00B96BFA"/>
    <w:rsid w:val="00B96D0D"/>
    <w:rsid w:val="00B96F19"/>
    <w:rsid w:val="00B9701A"/>
    <w:rsid w:val="00B97ADE"/>
    <w:rsid w:val="00B97BF0"/>
    <w:rsid w:val="00B97D0D"/>
    <w:rsid w:val="00B97E39"/>
    <w:rsid w:val="00BA016B"/>
    <w:rsid w:val="00BA0299"/>
    <w:rsid w:val="00BA10A5"/>
    <w:rsid w:val="00BA117A"/>
    <w:rsid w:val="00BA129D"/>
    <w:rsid w:val="00BA18C6"/>
    <w:rsid w:val="00BA197B"/>
    <w:rsid w:val="00BA1990"/>
    <w:rsid w:val="00BA22A8"/>
    <w:rsid w:val="00BA26FF"/>
    <w:rsid w:val="00BA2E1E"/>
    <w:rsid w:val="00BA30EE"/>
    <w:rsid w:val="00BA3184"/>
    <w:rsid w:val="00BA321D"/>
    <w:rsid w:val="00BA38ED"/>
    <w:rsid w:val="00BA3BBA"/>
    <w:rsid w:val="00BA41D8"/>
    <w:rsid w:val="00BA41F1"/>
    <w:rsid w:val="00BA4208"/>
    <w:rsid w:val="00BA4311"/>
    <w:rsid w:val="00BA44D5"/>
    <w:rsid w:val="00BA4681"/>
    <w:rsid w:val="00BA4E49"/>
    <w:rsid w:val="00BA4E75"/>
    <w:rsid w:val="00BA4EA2"/>
    <w:rsid w:val="00BA5013"/>
    <w:rsid w:val="00BA5158"/>
    <w:rsid w:val="00BA531D"/>
    <w:rsid w:val="00BA5545"/>
    <w:rsid w:val="00BA6203"/>
    <w:rsid w:val="00BA63D8"/>
    <w:rsid w:val="00BA66DB"/>
    <w:rsid w:val="00BA6763"/>
    <w:rsid w:val="00BA7210"/>
    <w:rsid w:val="00BA7219"/>
    <w:rsid w:val="00BA7B0C"/>
    <w:rsid w:val="00BA7BB3"/>
    <w:rsid w:val="00BB001B"/>
    <w:rsid w:val="00BB002A"/>
    <w:rsid w:val="00BB0072"/>
    <w:rsid w:val="00BB01A4"/>
    <w:rsid w:val="00BB0627"/>
    <w:rsid w:val="00BB0815"/>
    <w:rsid w:val="00BB0A94"/>
    <w:rsid w:val="00BB0BB4"/>
    <w:rsid w:val="00BB0D43"/>
    <w:rsid w:val="00BB0D5E"/>
    <w:rsid w:val="00BB1025"/>
    <w:rsid w:val="00BB1069"/>
    <w:rsid w:val="00BB190B"/>
    <w:rsid w:val="00BB1A9C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553"/>
    <w:rsid w:val="00BB4655"/>
    <w:rsid w:val="00BB4E4A"/>
    <w:rsid w:val="00BB4F09"/>
    <w:rsid w:val="00BB5036"/>
    <w:rsid w:val="00BB5713"/>
    <w:rsid w:val="00BB5881"/>
    <w:rsid w:val="00BB5AB4"/>
    <w:rsid w:val="00BB5E11"/>
    <w:rsid w:val="00BB5E53"/>
    <w:rsid w:val="00BB5F7A"/>
    <w:rsid w:val="00BB651B"/>
    <w:rsid w:val="00BB6952"/>
    <w:rsid w:val="00BB6976"/>
    <w:rsid w:val="00BB6B92"/>
    <w:rsid w:val="00BB6D94"/>
    <w:rsid w:val="00BB75EF"/>
    <w:rsid w:val="00BB78A4"/>
    <w:rsid w:val="00BB7988"/>
    <w:rsid w:val="00BB7CD8"/>
    <w:rsid w:val="00BC10DF"/>
    <w:rsid w:val="00BC12DB"/>
    <w:rsid w:val="00BC131B"/>
    <w:rsid w:val="00BC1477"/>
    <w:rsid w:val="00BC167E"/>
    <w:rsid w:val="00BC16C7"/>
    <w:rsid w:val="00BC1A05"/>
    <w:rsid w:val="00BC1ABD"/>
    <w:rsid w:val="00BC1B30"/>
    <w:rsid w:val="00BC1D1A"/>
    <w:rsid w:val="00BC223C"/>
    <w:rsid w:val="00BC2253"/>
    <w:rsid w:val="00BC22AB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2C5"/>
    <w:rsid w:val="00BC4661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5C3"/>
    <w:rsid w:val="00BC7EA0"/>
    <w:rsid w:val="00BD01A4"/>
    <w:rsid w:val="00BD03BD"/>
    <w:rsid w:val="00BD07FC"/>
    <w:rsid w:val="00BD0AAB"/>
    <w:rsid w:val="00BD0B37"/>
    <w:rsid w:val="00BD0B47"/>
    <w:rsid w:val="00BD11B3"/>
    <w:rsid w:val="00BD152A"/>
    <w:rsid w:val="00BD1B0B"/>
    <w:rsid w:val="00BD219E"/>
    <w:rsid w:val="00BD25F1"/>
    <w:rsid w:val="00BD2DAE"/>
    <w:rsid w:val="00BD2F70"/>
    <w:rsid w:val="00BD3137"/>
    <w:rsid w:val="00BD3202"/>
    <w:rsid w:val="00BD3925"/>
    <w:rsid w:val="00BD3BD4"/>
    <w:rsid w:val="00BD3C40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69E"/>
    <w:rsid w:val="00BD57CB"/>
    <w:rsid w:val="00BD59D5"/>
    <w:rsid w:val="00BD5A37"/>
    <w:rsid w:val="00BD5B51"/>
    <w:rsid w:val="00BD5D8D"/>
    <w:rsid w:val="00BD5E3F"/>
    <w:rsid w:val="00BD6116"/>
    <w:rsid w:val="00BD6D20"/>
    <w:rsid w:val="00BD6D7A"/>
    <w:rsid w:val="00BD6E48"/>
    <w:rsid w:val="00BD6E92"/>
    <w:rsid w:val="00BD72DC"/>
    <w:rsid w:val="00BD743C"/>
    <w:rsid w:val="00BD7525"/>
    <w:rsid w:val="00BE0586"/>
    <w:rsid w:val="00BE0EE7"/>
    <w:rsid w:val="00BE0FE7"/>
    <w:rsid w:val="00BE0FEB"/>
    <w:rsid w:val="00BE180C"/>
    <w:rsid w:val="00BE18B8"/>
    <w:rsid w:val="00BE19D2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40F"/>
    <w:rsid w:val="00BE3B0F"/>
    <w:rsid w:val="00BE3CD1"/>
    <w:rsid w:val="00BE3F2D"/>
    <w:rsid w:val="00BE4420"/>
    <w:rsid w:val="00BE451E"/>
    <w:rsid w:val="00BE494B"/>
    <w:rsid w:val="00BE4BFD"/>
    <w:rsid w:val="00BE5410"/>
    <w:rsid w:val="00BE58A6"/>
    <w:rsid w:val="00BE59AC"/>
    <w:rsid w:val="00BE5DCD"/>
    <w:rsid w:val="00BE6618"/>
    <w:rsid w:val="00BE66B7"/>
    <w:rsid w:val="00BE69D4"/>
    <w:rsid w:val="00BE6D09"/>
    <w:rsid w:val="00BE6EC7"/>
    <w:rsid w:val="00BE7106"/>
    <w:rsid w:val="00BE7118"/>
    <w:rsid w:val="00BE798F"/>
    <w:rsid w:val="00BE7E71"/>
    <w:rsid w:val="00BF0253"/>
    <w:rsid w:val="00BF03AD"/>
    <w:rsid w:val="00BF03D6"/>
    <w:rsid w:val="00BF0925"/>
    <w:rsid w:val="00BF0B34"/>
    <w:rsid w:val="00BF0DA6"/>
    <w:rsid w:val="00BF0DB2"/>
    <w:rsid w:val="00BF0EEA"/>
    <w:rsid w:val="00BF0F9B"/>
    <w:rsid w:val="00BF10FA"/>
    <w:rsid w:val="00BF114A"/>
    <w:rsid w:val="00BF1A22"/>
    <w:rsid w:val="00BF2207"/>
    <w:rsid w:val="00BF2AA5"/>
    <w:rsid w:val="00BF2B39"/>
    <w:rsid w:val="00BF355C"/>
    <w:rsid w:val="00BF40E6"/>
    <w:rsid w:val="00BF43C0"/>
    <w:rsid w:val="00BF4770"/>
    <w:rsid w:val="00BF48B2"/>
    <w:rsid w:val="00BF49B9"/>
    <w:rsid w:val="00BF4B80"/>
    <w:rsid w:val="00BF4C99"/>
    <w:rsid w:val="00BF507E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53B8"/>
    <w:rsid w:val="00C058C7"/>
    <w:rsid w:val="00C05BCE"/>
    <w:rsid w:val="00C061C6"/>
    <w:rsid w:val="00C061C9"/>
    <w:rsid w:val="00C0645F"/>
    <w:rsid w:val="00C06665"/>
    <w:rsid w:val="00C06673"/>
    <w:rsid w:val="00C06810"/>
    <w:rsid w:val="00C06CE6"/>
    <w:rsid w:val="00C074EF"/>
    <w:rsid w:val="00C07F4E"/>
    <w:rsid w:val="00C10544"/>
    <w:rsid w:val="00C106E1"/>
    <w:rsid w:val="00C1117A"/>
    <w:rsid w:val="00C11679"/>
    <w:rsid w:val="00C116A3"/>
    <w:rsid w:val="00C11B13"/>
    <w:rsid w:val="00C11F5E"/>
    <w:rsid w:val="00C12063"/>
    <w:rsid w:val="00C120B4"/>
    <w:rsid w:val="00C120CF"/>
    <w:rsid w:val="00C12374"/>
    <w:rsid w:val="00C1278C"/>
    <w:rsid w:val="00C1297D"/>
    <w:rsid w:val="00C12A7B"/>
    <w:rsid w:val="00C12C88"/>
    <w:rsid w:val="00C12F49"/>
    <w:rsid w:val="00C13429"/>
    <w:rsid w:val="00C13B39"/>
    <w:rsid w:val="00C13EA7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15"/>
    <w:rsid w:val="00C16063"/>
    <w:rsid w:val="00C16596"/>
    <w:rsid w:val="00C16E97"/>
    <w:rsid w:val="00C173A4"/>
    <w:rsid w:val="00C177CC"/>
    <w:rsid w:val="00C178D7"/>
    <w:rsid w:val="00C17C64"/>
    <w:rsid w:val="00C17CA6"/>
    <w:rsid w:val="00C17E57"/>
    <w:rsid w:val="00C17EF1"/>
    <w:rsid w:val="00C17F6B"/>
    <w:rsid w:val="00C208FD"/>
    <w:rsid w:val="00C20A6D"/>
    <w:rsid w:val="00C20AD9"/>
    <w:rsid w:val="00C20C1E"/>
    <w:rsid w:val="00C20C68"/>
    <w:rsid w:val="00C20DB5"/>
    <w:rsid w:val="00C21156"/>
    <w:rsid w:val="00C21640"/>
    <w:rsid w:val="00C21C94"/>
    <w:rsid w:val="00C21F98"/>
    <w:rsid w:val="00C225AC"/>
    <w:rsid w:val="00C22AD8"/>
    <w:rsid w:val="00C22AF1"/>
    <w:rsid w:val="00C22CC9"/>
    <w:rsid w:val="00C23007"/>
    <w:rsid w:val="00C231CB"/>
    <w:rsid w:val="00C23887"/>
    <w:rsid w:val="00C23E84"/>
    <w:rsid w:val="00C241F4"/>
    <w:rsid w:val="00C24550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6CE4"/>
    <w:rsid w:val="00C2703A"/>
    <w:rsid w:val="00C275AF"/>
    <w:rsid w:val="00C27A14"/>
    <w:rsid w:val="00C27CD6"/>
    <w:rsid w:val="00C27E44"/>
    <w:rsid w:val="00C27F60"/>
    <w:rsid w:val="00C27F61"/>
    <w:rsid w:val="00C30397"/>
    <w:rsid w:val="00C30465"/>
    <w:rsid w:val="00C30D81"/>
    <w:rsid w:val="00C30D9D"/>
    <w:rsid w:val="00C3104E"/>
    <w:rsid w:val="00C3110E"/>
    <w:rsid w:val="00C3137B"/>
    <w:rsid w:val="00C31EE6"/>
    <w:rsid w:val="00C3205D"/>
    <w:rsid w:val="00C3265D"/>
    <w:rsid w:val="00C32B49"/>
    <w:rsid w:val="00C32BE1"/>
    <w:rsid w:val="00C32D47"/>
    <w:rsid w:val="00C32F11"/>
    <w:rsid w:val="00C32FF1"/>
    <w:rsid w:val="00C33245"/>
    <w:rsid w:val="00C335C1"/>
    <w:rsid w:val="00C3374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B7D"/>
    <w:rsid w:val="00C35F41"/>
    <w:rsid w:val="00C36061"/>
    <w:rsid w:val="00C36394"/>
    <w:rsid w:val="00C368C3"/>
    <w:rsid w:val="00C36F60"/>
    <w:rsid w:val="00C37691"/>
    <w:rsid w:val="00C37C8C"/>
    <w:rsid w:val="00C37F4B"/>
    <w:rsid w:val="00C40182"/>
    <w:rsid w:val="00C40462"/>
    <w:rsid w:val="00C40469"/>
    <w:rsid w:val="00C40715"/>
    <w:rsid w:val="00C4076E"/>
    <w:rsid w:val="00C40BDA"/>
    <w:rsid w:val="00C41459"/>
    <w:rsid w:val="00C4187F"/>
    <w:rsid w:val="00C41917"/>
    <w:rsid w:val="00C41CEC"/>
    <w:rsid w:val="00C41F07"/>
    <w:rsid w:val="00C41F51"/>
    <w:rsid w:val="00C4237F"/>
    <w:rsid w:val="00C424A0"/>
    <w:rsid w:val="00C4268B"/>
    <w:rsid w:val="00C42975"/>
    <w:rsid w:val="00C42BF2"/>
    <w:rsid w:val="00C42E29"/>
    <w:rsid w:val="00C42FB9"/>
    <w:rsid w:val="00C4389F"/>
    <w:rsid w:val="00C43CF1"/>
    <w:rsid w:val="00C4452A"/>
    <w:rsid w:val="00C44B07"/>
    <w:rsid w:val="00C451AF"/>
    <w:rsid w:val="00C454A3"/>
    <w:rsid w:val="00C458F3"/>
    <w:rsid w:val="00C45A40"/>
    <w:rsid w:val="00C462B0"/>
    <w:rsid w:val="00C47230"/>
    <w:rsid w:val="00C475B1"/>
    <w:rsid w:val="00C476E5"/>
    <w:rsid w:val="00C50101"/>
    <w:rsid w:val="00C50456"/>
    <w:rsid w:val="00C50477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C18"/>
    <w:rsid w:val="00C53EA0"/>
    <w:rsid w:val="00C5400F"/>
    <w:rsid w:val="00C54180"/>
    <w:rsid w:val="00C541D7"/>
    <w:rsid w:val="00C543DB"/>
    <w:rsid w:val="00C551F3"/>
    <w:rsid w:val="00C55707"/>
    <w:rsid w:val="00C55794"/>
    <w:rsid w:val="00C557F3"/>
    <w:rsid w:val="00C55DAB"/>
    <w:rsid w:val="00C55F09"/>
    <w:rsid w:val="00C56A5C"/>
    <w:rsid w:val="00C56B8A"/>
    <w:rsid w:val="00C56BB8"/>
    <w:rsid w:val="00C56CA0"/>
    <w:rsid w:val="00C573FF"/>
    <w:rsid w:val="00C575DF"/>
    <w:rsid w:val="00C57778"/>
    <w:rsid w:val="00C579A2"/>
    <w:rsid w:val="00C57B40"/>
    <w:rsid w:val="00C6017B"/>
    <w:rsid w:val="00C60399"/>
    <w:rsid w:val="00C603F7"/>
    <w:rsid w:val="00C604D4"/>
    <w:rsid w:val="00C60544"/>
    <w:rsid w:val="00C60835"/>
    <w:rsid w:val="00C6091A"/>
    <w:rsid w:val="00C609D9"/>
    <w:rsid w:val="00C60F36"/>
    <w:rsid w:val="00C60F3B"/>
    <w:rsid w:val="00C6144C"/>
    <w:rsid w:val="00C616BD"/>
    <w:rsid w:val="00C61767"/>
    <w:rsid w:val="00C61AE4"/>
    <w:rsid w:val="00C61B10"/>
    <w:rsid w:val="00C61B54"/>
    <w:rsid w:val="00C61CC1"/>
    <w:rsid w:val="00C61F3E"/>
    <w:rsid w:val="00C62954"/>
    <w:rsid w:val="00C62C26"/>
    <w:rsid w:val="00C62C7E"/>
    <w:rsid w:val="00C63B58"/>
    <w:rsid w:val="00C63BCA"/>
    <w:rsid w:val="00C640C9"/>
    <w:rsid w:val="00C642BE"/>
    <w:rsid w:val="00C64655"/>
    <w:rsid w:val="00C6474F"/>
    <w:rsid w:val="00C6490E"/>
    <w:rsid w:val="00C64EF8"/>
    <w:rsid w:val="00C64FD3"/>
    <w:rsid w:val="00C659A5"/>
    <w:rsid w:val="00C659EC"/>
    <w:rsid w:val="00C65CA2"/>
    <w:rsid w:val="00C66014"/>
    <w:rsid w:val="00C66129"/>
    <w:rsid w:val="00C66159"/>
    <w:rsid w:val="00C6636C"/>
    <w:rsid w:val="00C66508"/>
    <w:rsid w:val="00C66A06"/>
    <w:rsid w:val="00C66D4E"/>
    <w:rsid w:val="00C66E31"/>
    <w:rsid w:val="00C6739F"/>
    <w:rsid w:val="00C6751F"/>
    <w:rsid w:val="00C6786E"/>
    <w:rsid w:val="00C67964"/>
    <w:rsid w:val="00C67B57"/>
    <w:rsid w:val="00C67B72"/>
    <w:rsid w:val="00C70015"/>
    <w:rsid w:val="00C70629"/>
    <w:rsid w:val="00C70B36"/>
    <w:rsid w:val="00C70EF0"/>
    <w:rsid w:val="00C71E50"/>
    <w:rsid w:val="00C71F62"/>
    <w:rsid w:val="00C7228B"/>
    <w:rsid w:val="00C722C8"/>
    <w:rsid w:val="00C7265E"/>
    <w:rsid w:val="00C72759"/>
    <w:rsid w:val="00C7293D"/>
    <w:rsid w:val="00C72C71"/>
    <w:rsid w:val="00C72F16"/>
    <w:rsid w:val="00C73197"/>
    <w:rsid w:val="00C7370F"/>
    <w:rsid w:val="00C73723"/>
    <w:rsid w:val="00C73CCB"/>
    <w:rsid w:val="00C74159"/>
    <w:rsid w:val="00C74166"/>
    <w:rsid w:val="00C745F7"/>
    <w:rsid w:val="00C747B0"/>
    <w:rsid w:val="00C748C1"/>
    <w:rsid w:val="00C74FB0"/>
    <w:rsid w:val="00C75167"/>
    <w:rsid w:val="00C755C4"/>
    <w:rsid w:val="00C75781"/>
    <w:rsid w:val="00C75AB3"/>
    <w:rsid w:val="00C75BEB"/>
    <w:rsid w:val="00C75D4F"/>
    <w:rsid w:val="00C75FCC"/>
    <w:rsid w:val="00C76070"/>
    <w:rsid w:val="00C7639E"/>
    <w:rsid w:val="00C7640B"/>
    <w:rsid w:val="00C76422"/>
    <w:rsid w:val="00C76488"/>
    <w:rsid w:val="00C76737"/>
    <w:rsid w:val="00C76C45"/>
    <w:rsid w:val="00C76CAD"/>
    <w:rsid w:val="00C7725B"/>
    <w:rsid w:val="00C77569"/>
    <w:rsid w:val="00C775EA"/>
    <w:rsid w:val="00C777E8"/>
    <w:rsid w:val="00C80110"/>
    <w:rsid w:val="00C8069D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90"/>
    <w:rsid w:val="00C825E4"/>
    <w:rsid w:val="00C82699"/>
    <w:rsid w:val="00C829CB"/>
    <w:rsid w:val="00C82A40"/>
    <w:rsid w:val="00C82A55"/>
    <w:rsid w:val="00C82B29"/>
    <w:rsid w:val="00C82B5A"/>
    <w:rsid w:val="00C82E99"/>
    <w:rsid w:val="00C82EB2"/>
    <w:rsid w:val="00C82F45"/>
    <w:rsid w:val="00C83569"/>
    <w:rsid w:val="00C8366A"/>
    <w:rsid w:val="00C836C8"/>
    <w:rsid w:val="00C83CBE"/>
    <w:rsid w:val="00C83F4E"/>
    <w:rsid w:val="00C842E4"/>
    <w:rsid w:val="00C85417"/>
    <w:rsid w:val="00C8549F"/>
    <w:rsid w:val="00C85746"/>
    <w:rsid w:val="00C8595C"/>
    <w:rsid w:val="00C859B3"/>
    <w:rsid w:val="00C85D47"/>
    <w:rsid w:val="00C85EE1"/>
    <w:rsid w:val="00C85FF3"/>
    <w:rsid w:val="00C86543"/>
    <w:rsid w:val="00C86E83"/>
    <w:rsid w:val="00C87167"/>
    <w:rsid w:val="00C87219"/>
    <w:rsid w:val="00C87774"/>
    <w:rsid w:val="00C87A37"/>
    <w:rsid w:val="00C87C71"/>
    <w:rsid w:val="00C87F21"/>
    <w:rsid w:val="00C9001A"/>
    <w:rsid w:val="00C90358"/>
    <w:rsid w:val="00C90726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366"/>
    <w:rsid w:val="00C9354C"/>
    <w:rsid w:val="00C939E7"/>
    <w:rsid w:val="00C93BC2"/>
    <w:rsid w:val="00C93CFC"/>
    <w:rsid w:val="00C94134"/>
    <w:rsid w:val="00C94310"/>
    <w:rsid w:val="00C94D3A"/>
    <w:rsid w:val="00C94FF9"/>
    <w:rsid w:val="00C9544B"/>
    <w:rsid w:val="00C959DD"/>
    <w:rsid w:val="00C95BA3"/>
    <w:rsid w:val="00C95C93"/>
    <w:rsid w:val="00C95F02"/>
    <w:rsid w:val="00C96252"/>
    <w:rsid w:val="00C963B5"/>
    <w:rsid w:val="00C963BF"/>
    <w:rsid w:val="00C96B7D"/>
    <w:rsid w:val="00C96C81"/>
    <w:rsid w:val="00C96C8E"/>
    <w:rsid w:val="00C97216"/>
    <w:rsid w:val="00C9726C"/>
    <w:rsid w:val="00C972CD"/>
    <w:rsid w:val="00C976B3"/>
    <w:rsid w:val="00C97A4E"/>
    <w:rsid w:val="00CA05CD"/>
    <w:rsid w:val="00CA0761"/>
    <w:rsid w:val="00CA07A7"/>
    <w:rsid w:val="00CA08AF"/>
    <w:rsid w:val="00CA0A9F"/>
    <w:rsid w:val="00CA0C8D"/>
    <w:rsid w:val="00CA1254"/>
    <w:rsid w:val="00CA1760"/>
    <w:rsid w:val="00CA1C66"/>
    <w:rsid w:val="00CA1DE6"/>
    <w:rsid w:val="00CA2590"/>
    <w:rsid w:val="00CA2B0D"/>
    <w:rsid w:val="00CA2E9B"/>
    <w:rsid w:val="00CA2F07"/>
    <w:rsid w:val="00CA31CB"/>
    <w:rsid w:val="00CA33DF"/>
    <w:rsid w:val="00CA3576"/>
    <w:rsid w:val="00CA3637"/>
    <w:rsid w:val="00CA3AF2"/>
    <w:rsid w:val="00CA3DA4"/>
    <w:rsid w:val="00CA4B6E"/>
    <w:rsid w:val="00CA4BD8"/>
    <w:rsid w:val="00CA4CCA"/>
    <w:rsid w:val="00CA4F37"/>
    <w:rsid w:val="00CA4F6A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4F1"/>
    <w:rsid w:val="00CA754C"/>
    <w:rsid w:val="00CA785C"/>
    <w:rsid w:val="00CA7D99"/>
    <w:rsid w:val="00CB01FB"/>
    <w:rsid w:val="00CB0CA1"/>
    <w:rsid w:val="00CB0D3F"/>
    <w:rsid w:val="00CB0E7E"/>
    <w:rsid w:val="00CB0F90"/>
    <w:rsid w:val="00CB119D"/>
    <w:rsid w:val="00CB15D6"/>
    <w:rsid w:val="00CB1A18"/>
    <w:rsid w:val="00CB1D71"/>
    <w:rsid w:val="00CB2180"/>
    <w:rsid w:val="00CB2250"/>
    <w:rsid w:val="00CB22FF"/>
    <w:rsid w:val="00CB2542"/>
    <w:rsid w:val="00CB2B9A"/>
    <w:rsid w:val="00CB2F14"/>
    <w:rsid w:val="00CB2F31"/>
    <w:rsid w:val="00CB3330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5DFC"/>
    <w:rsid w:val="00CB63B5"/>
    <w:rsid w:val="00CB6551"/>
    <w:rsid w:val="00CB6D36"/>
    <w:rsid w:val="00CB7137"/>
    <w:rsid w:val="00CB715B"/>
    <w:rsid w:val="00CB71C9"/>
    <w:rsid w:val="00CB71DB"/>
    <w:rsid w:val="00CB725D"/>
    <w:rsid w:val="00CB75A9"/>
    <w:rsid w:val="00CB75B7"/>
    <w:rsid w:val="00CB7A84"/>
    <w:rsid w:val="00CB7C06"/>
    <w:rsid w:val="00CB7D4B"/>
    <w:rsid w:val="00CB7EC8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0CD"/>
    <w:rsid w:val="00CC21A5"/>
    <w:rsid w:val="00CC2639"/>
    <w:rsid w:val="00CC2F7A"/>
    <w:rsid w:val="00CC36D4"/>
    <w:rsid w:val="00CC3999"/>
    <w:rsid w:val="00CC4156"/>
    <w:rsid w:val="00CC421C"/>
    <w:rsid w:val="00CC433F"/>
    <w:rsid w:val="00CC472A"/>
    <w:rsid w:val="00CC4731"/>
    <w:rsid w:val="00CC5076"/>
    <w:rsid w:val="00CC53B0"/>
    <w:rsid w:val="00CC5624"/>
    <w:rsid w:val="00CC5A55"/>
    <w:rsid w:val="00CC5E20"/>
    <w:rsid w:val="00CC60C4"/>
    <w:rsid w:val="00CC63D5"/>
    <w:rsid w:val="00CC651D"/>
    <w:rsid w:val="00CC6742"/>
    <w:rsid w:val="00CC6914"/>
    <w:rsid w:val="00CC6CF9"/>
    <w:rsid w:val="00CC6F8D"/>
    <w:rsid w:val="00CC7019"/>
    <w:rsid w:val="00CC713E"/>
    <w:rsid w:val="00CC75BC"/>
    <w:rsid w:val="00CC7775"/>
    <w:rsid w:val="00CC7CB3"/>
    <w:rsid w:val="00CD0110"/>
    <w:rsid w:val="00CD03B2"/>
    <w:rsid w:val="00CD07C2"/>
    <w:rsid w:val="00CD0B5F"/>
    <w:rsid w:val="00CD0C35"/>
    <w:rsid w:val="00CD0E5C"/>
    <w:rsid w:val="00CD10A9"/>
    <w:rsid w:val="00CD134F"/>
    <w:rsid w:val="00CD157D"/>
    <w:rsid w:val="00CD1631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B0"/>
    <w:rsid w:val="00CD5577"/>
    <w:rsid w:val="00CD594D"/>
    <w:rsid w:val="00CD5998"/>
    <w:rsid w:val="00CD5A2F"/>
    <w:rsid w:val="00CD661D"/>
    <w:rsid w:val="00CD6A26"/>
    <w:rsid w:val="00CD6A57"/>
    <w:rsid w:val="00CD6FBA"/>
    <w:rsid w:val="00CD732F"/>
    <w:rsid w:val="00CD73C1"/>
    <w:rsid w:val="00CD759C"/>
    <w:rsid w:val="00CD79E2"/>
    <w:rsid w:val="00CD7AF0"/>
    <w:rsid w:val="00CE02A4"/>
    <w:rsid w:val="00CE0725"/>
    <w:rsid w:val="00CE07DD"/>
    <w:rsid w:val="00CE0C4B"/>
    <w:rsid w:val="00CE11DF"/>
    <w:rsid w:val="00CE187D"/>
    <w:rsid w:val="00CE1952"/>
    <w:rsid w:val="00CE1A87"/>
    <w:rsid w:val="00CE1EC8"/>
    <w:rsid w:val="00CE23F0"/>
    <w:rsid w:val="00CE2643"/>
    <w:rsid w:val="00CE269C"/>
    <w:rsid w:val="00CE2707"/>
    <w:rsid w:val="00CE28C8"/>
    <w:rsid w:val="00CE2974"/>
    <w:rsid w:val="00CE29B9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BF3"/>
    <w:rsid w:val="00CE4CBD"/>
    <w:rsid w:val="00CE4FFE"/>
    <w:rsid w:val="00CE5465"/>
    <w:rsid w:val="00CE564A"/>
    <w:rsid w:val="00CE56A6"/>
    <w:rsid w:val="00CE57A4"/>
    <w:rsid w:val="00CE5AD6"/>
    <w:rsid w:val="00CE5BDF"/>
    <w:rsid w:val="00CE5EE7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F03FB"/>
    <w:rsid w:val="00CF0623"/>
    <w:rsid w:val="00CF0ACA"/>
    <w:rsid w:val="00CF0AD6"/>
    <w:rsid w:val="00CF0F01"/>
    <w:rsid w:val="00CF0FC1"/>
    <w:rsid w:val="00CF10B1"/>
    <w:rsid w:val="00CF14CB"/>
    <w:rsid w:val="00CF175E"/>
    <w:rsid w:val="00CF1A41"/>
    <w:rsid w:val="00CF1B58"/>
    <w:rsid w:val="00CF1B65"/>
    <w:rsid w:val="00CF1FB3"/>
    <w:rsid w:val="00CF2224"/>
    <w:rsid w:val="00CF2405"/>
    <w:rsid w:val="00CF24DA"/>
    <w:rsid w:val="00CF25B2"/>
    <w:rsid w:val="00CF288A"/>
    <w:rsid w:val="00CF3076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DDB"/>
    <w:rsid w:val="00CF4E2C"/>
    <w:rsid w:val="00CF4EDC"/>
    <w:rsid w:val="00CF4F3D"/>
    <w:rsid w:val="00CF540C"/>
    <w:rsid w:val="00CF588D"/>
    <w:rsid w:val="00CF593A"/>
    <w:rsid w:val="00CF5970"/>
    <w:rsid w:val="00CF5A45"/>
    <w:rsid w:val="00CF5CA0"/>
    <w:rsid w:val="00CF5FAA"/>
    <w:rsid w:val="00CF6264"/>
    <w:rsid w:val="00CF6B12"/>
    <w:rsid w:val="00CF712D"/>
    <w:rsid w:val="00CF71F9"/>
    <w:rsid w:val="00CF736C"/>
    <w:rsid w:val="00CF751F"/>
    <w:rsid w:val="00CF75A0"/>
    <w:rsid w:val="00CF760D"/>
    <w:rsid w:val="00CF78EB"/>
    <w:rsid w:val="00CF78F6"/>
    <w:rsid w:val="00CF7C11"/>
    <w:rsid w:val="00D001B5"/>
    <w:rsid w:val="00D00568"/>
    <w:rsid w:val="00D0088C"/>
    <w:rsid w:val="00D008C0"/>
    <w:rsid w:val="00D00B6B"/>
    <w:rsid w:val="00D00C36"/>
    <w:rsid w:val="00D00DB4"/>
    <w:rsid w:val="00D01108"/>
    <w:rsid w:val="00D011A8"/>
    <w:rsid w:val="00D014C0"/>
    <w:rsid w:val="00D01EFC"/>
    <w:rsid w:val="00D02206"/>
    <w:rsid w:val="00D02430"/>
    <w:rsid w:val="00D0255C"/>
    <w:rsid w:val="00D0282D"/>
    <w:rsid w:val="00D02985"/>
    <w:rsid w:val="00D02EDB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942"/>
    <w:rsid w:val="00D04974"/>
    <w:rsid w:val="00D04F7B"/>
    <w:rsid w:val="00D05029"/>
    <w:rsid w:val="00D05139"/>
    <w:rsid w:val="00D051FB"/>
    <w:rsid w:val="00D053F2"/>
    <w:rsid w:val="00D055F2"/>
    <w:rsid w:val="00D057F6"/>
    <w:rsid w:val="00D05F15"/>
    <w:rsid w:val="00D062AD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2B4"/>
    <w:rsid w:val="00D07415"/>
    <w:rsid w:val="00D103DE"/>
    <w:rsid w:val="00D10400"/>
    <w:rsid w:val="00D1151A"/>
    <w:rsid w:val="00D11C42"/>
    <w:rsid w:val="00D11D19"/>
    <w:rsid w:val="00D11F1A"/>
    <w:rsid w:val="00D11F2F"/>
    <w:rsid w:val="00D121E5"/>
    <w:rsid w:val="00D12319"/>
    <w:rsid w:val="00D12478"/>
    <w:rsid w:val="00D126EA"/>
    <w:rsid w:val="00D1291A"/>
    <w:rsid w:val="00D12934"/>
    <w:rsid w:val="00D129E4"/>
    <w:rsid w:val="00D12DE3"/>
    <w:rsid w:val="00D131FB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4E82"/>
    <w:rsid w:val="00D1528D"/>
    <w:rsid w:val="00D1545F"/>
    <w:rsid w:val="00D159FF"/>
    <w:rsid w:val="00D15C56"/>
    <w:rsid w:val="00D15F89"/>
    <w:rsid w:val="00D16166"/>
    <w:rsid w:val="00D163C9"/>
    <w:rsid w:val="00D16591"/>
    <w:rsid w:val="00D1678E"/>
    <w:rsid w:val="00D16D35"/>
    <w:rsid w:val="00D16E85"/>
    <w:rsid w:val="00D17159"/>
    <w:rsid w:val="00D171FA"/>
    <w:rsid w:val="00D17600"/>
    <w:rsid w:val="00D177AC"/>
    <w:rsid w:val="00D179A7"/>
    <w:rsid w:val="00D17D73"/>
    <w:rsid w:val="00D17F2D"/>
    <w:rsid w:val="00D2007B"/>
    <w:rsid w:val="00D2038B"/>
    <w:rsid w:val="00D205B5"/>
    <w:rsid w:val="00D205C2"/>
    <w:rsid w:val="00D206A8"/>
    <w:rsid w:val="00D20739"/>
    <w:rsid w:val="00D20B1D"/>
    <w:rsid w:val="00D211E9"/>
    <w:rsid w:val="00D2141B"/>
    <w:rsid w:val="00D21586"/>
    <w:rsid w:val="00D21BCC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AF"/>
    <w:rsid w:val="00D2498F"/>
    <w:rsid w:val="00D24DE8"/>
    <w:rsid w:val="00D24F5B"/>
    <w:rsid w:val="00D25015"/>
    <w:rsid w:val="00D2508A"/>
    <w:rsid w:val="00D2596D"/>
    <w:rsid w:val="00D25DCE"/>
    <w:rsid w:val="00D264C9"/>
    <w:rsid w:val="00D26C15"/>
    <w:rsid w:val="00D26CB7"/>
    <w:rsid w:val="00D26DBD"/>
    <w:rsid w:val="00D26F48"/>
    <w:rsid w:val="00D27070"/>
    <w:rsid w:val="00D276B6"/>
    <w:rsid w:val="00D27894"/>
    <w:rsid w:val="00D3020F"/>
    <w:rsid w:val="00D3048F"/>
    <w:rsid w:val="00D307B3"/>
    <w:rsid w:val="00D30A24"/>
    <w:rsid w:val="00D30BFB"/>
    <w:rsid w:val="00D30F63"/>
    <w:rsid w:val="00D3112D"/>
    <w:rsid w:val="00D312F6"/>
    <w:rsid w:val="00D31320"/>
    <w:rsid w:val="00D314E0"/>
    <w:rsid w:val="00D3182E"/>
    <w:rsid w:val="00D31C91"/>
    <w:rsid w:val="00D31DB6"/>
    <w:rsid w:val="00D31E42"/>
    <w:rsid w:val="00D31F01"/>
    <w:rsid w:val="00D32163"/>
    <w:rsid w:val="00D3230C"/>
    <w:rsid w:val="00D32764"/>
    <w:rsid w:val="00D32981"/>
    <w:rsid w:val="00D32A1B"/>
    <w:rsid w:val="00D32F3C"/>
    <w:rsid w:val="00D33367"/>
    <w:rsid w:val="00D334C5"/>
    <w:rsid w:val="00D33522"/>
    <w:rsid w:val="00D33761"/>
    <w:rsid w:val="00D33A12"/>
    <w:rsid w:val="00D33CD3"/>
    <w:rsid w:val="00D33D0A"/>
    <w:rsid w:val="00D33F23"/>
    <w:rsid w:val="00D34045"/>
    <w:rsid w:val="00D34295"/>
    <w:rsid w:val="00D34402"/>
    <w:rsid w:val="00D34C49"/>
    <w:rsid w:val="00D34E4D"/>
    <w:rsid w:val="00D3580F"/>
    <w:rsid w:val="00D35D6F"/>
    <w:rsid w:val="00D35EEC"/>
    <w:rsid w:val="00D35FD2"/>
    <w:rsid w:val="00D3613E"/>
    <w:rsid w:val="00D36179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2BF"/>
    <w:rsid w:val="00D428E4"/>
    <w:rsid w:val="00D42B08"/>
    <w:rsid w:val="00D42C3F"/>
    <w:rsid w:val="00D42E05"/>
    <w:rsid w:val="00D42E42"/>
    <w:rsid w:val="00D4351E"/>
    <w:rsid w:val="00D4393F"/>
    <w:rsid w:val="00D43C34"/>
    <w:rsid w:val="00D44642"/>
    <w:rsid w:val="00D44A66"/>
    <w:rsid w:val="00D44AFC"/>
    <w:rsid w:val="00D44D43"/>
    <w:rsid w:val="00D44E89"/>
    <w:rsid w:val="00D450DF"/>
    <w:rsid w:val="00D453BF"/>
    <w:rsid w:val="00D45687"/>
    <w:rsid w:val="00D45AA0"/>
    <w:rsid w:val="00D45E53"/>
    <w:rsid w:val="00D4602F"/>
    <w:rsid w:val="00D4609E"/>
    <w:rsid w:val="00D46522"/>
    <w:rsid w:val="00D46D94"/>
    <w:rsid w:val="00D46DBC"/>
    <w:rsid w:val="00D46F2B"/>
    <w:rsid w:val="00D4729F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784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28F1"/>
    <w:rsid w:val="00D53260"/>
    <w:rsid w:val="00D53636"/>
    <w:rsid w:val="00D54760"/>
    <w:rsid w:val="00D5478E"/>
    <w:rsid w:val="00D5482B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DA4"/>
    <w:rsid w:val="00D55F5B"/>
    <w:rsid w:val="00D5630B"/>
    <w:rsid w:val="00D564D0"/>
    <w:rsid w:val="00D5659F"/>
    <w:rsid w:val="00D569F8"/>
    <w:rsid w:val="00D56BA4"/>
    <w:rsid w:val="00D57056"/>
    <w:rsid w:val="00D5723A"/>
    <w:rsid w:val="00D577B6"/>
    <w:rsid w:val="00D57AB0"/>
    <w:rsid w:val="00D57AE4"/>
    <w:rsid w:val="00D6013D"/>
    <w:rsid w:val="00D601B4"/>
    <w:rsid w:val="00D60390"/>
    <w:rsid w:val="00D604D4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8C"/>
    <w:rsid w:val="00D632F9"/>
    <w:rsid w:val="00D633BF"/>
    <w:rsid w:val="00D63468"/>
    <w:rsid w:val="00D64016"/>
    <w:rsid w:val="00D6433D"/>
    <w:rsid w:val="00D64809"/>
    <w:rsid w:val="00D64C52"/>
    <w:rsid w:val="00D65452"/>
    <w:rsid w:val="00D655EB"/>
    <w:rsid w:val="00D657C9"/>
    <w:rsid w:val="00D657EC"/>
    <w:rsid w:val="00D65CAA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056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62F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BF"/>
    <w:rsid w:val="00D76703"/>
    <w:rsid w:val="00D76E59"/>
    <w:rsid w:val="00D76E86"/>
    <w:rsid w:val="00D7770A"/>
    <w:rsid w:val="00D779F5"/>
    <w:rsid w:val="00D77A98"/>
    <w:rsid w:val="00D77AA7"/>
    <w:rsid w:val="00D80847"/>
    <w:rsid w:val="00D8151D"/>
    <w:rsid w:val="00D81964"/>
    <w:rsid w:val="00D81D64"/>
    <w:rsid w:val="00D8205E"/>
    <w:rsid w:val="00D82A39"/>
    <w:rsid w:val="00D82AA2"/>
    <w:rsid w:val="00D82E64"/>
    <w:rsid w:val="00D83106"/>
    <w:rsid w:val="00D8327F"/>
    <w:rsid w:val="00D834D9"/>
    <w:rsid w:val="00D83678"/>
    <w:rsid w:val="00D837EC"/>
    <w:rsid w:val="00D83A5F"/>
    <w:rsid w:val="00D84040"/>
    <w:rsid w:val="00D84A25"/>
    <w:rsid w:val="00D84E09"/>
    <w:rsid w:val="00D85461"/>
    <w:rsid w:val="00D85876"/>
    <w:rsid w:val="00D85914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0C05"/>
    <w:rsid w:val="00D918C2"/>
    <w:rsid w:val="00D91C12"/>
    <w:rsid w:val="00D91C90"/>
    <w:rsid w:val="00D91E2C"/>
    <w:rsid w:val="00D92399"/>
    <w:rsid w:val="00D9247D"/>
    <w:rsid w:val="00D928D0"/>
    <w:rsid w:val="00D929FE"/>
    <w:rsid w:val="00D931A2"/>
    <w:rsid w:val="00D93379"/>
    <w:rsid w:val="00D93746"/>
    <w:rsid w:val="00D9397A"/>
    <w:rsid w:val="00D94891"/>
    <w:rsid w:val="00D94AB1"/>
    <w:rsid w:val="00D94E2D"/>
    <w:rsid w:val="00D94F60"/>
    <w:rsid w:val="00D951D8"/>
    <w:rsid w:val="00D952E3"/>
    <w:rsid w:val="00D9545F"/>
    <w:rsid w:val="00D958F5"/>
    <w:rsid w:val="00D95BC5"/>
    <w:rsid w:val="00D96017"/>
    <w:rsid w:val="00D96327"/>
    <w:rsid w:val="00D966B5"/>
    <w:rsid w:val="00D9686C"/>
    <w:rsid w:val="00D970D3"/>
    <w:rsid w:val="00D972DD"/>
    <w:rsid w:val="00D97B16"/>
    <w:rsid w:val="00D97D3E"/>
    <w:rsid w:val="00D97DB9"/>
    <w:rsid w:val="00D97DF4"/>
    <w:rsid w:val="00D97E07"/>
    <w:rsid w:val="00D97F40"/>
    <w:rsid w:val="00DA09DF"/>
    <w:rsid w:val="00DA10E6"/>
    <w:rsid w:val="00DA166C"/>
    <w:rsid w:val="00DA17FA"/>
    <w:rsid w:val="00DA1D5D"/>
    <w:rsid w:val="00DA1D83"/>
    <w:rsid w:val="00DA2035"/>
    <w:rsid w:val="00DA20FA"/>
    <w:rsid w:val="00DA2141"/>
    <w:rsid w:val="00DA2352"/>
    <w:rsid w:val="00DA2649"/>
    <w:rsid w:val="00DA284D"/>
    <w:rsid w:val="00DA2D29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EDD"/>
    <w:rsid w:val="00DA53C2"/>
    <w:rsid w:val="00DA54C0"/>
    <w:rsid w:val="00DA556C"/>
    <w:rsid w:val="00DA56F9"/>
    <w:rsid w:val="00DA5728"/>
    <w:rsid w:val="00DA5801"/>
    <w:rsid w:val="00DA5B75"/>
    <w:rsid w:val="00DA5DAF"/>
    <w:rsid w:val="00DA5F1F"/>
    <w:rsid w:val="00DA65C1"/>
    <w:rsid w:val="00DA66F9"/>
    <w:rsid w:val="00DA672F"/>
    <w:rsid w:val="00DA6F64"/>
    <w:rsid w:val="00DA717B"/>
    <w:rsid w:val="00DA745C"/>
    <w:rsid w:val="00DA7D03"/>
    <w:rsid w:val="00DB01F7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DE0"/>
    <w:rsid w:val="00DB1E31"/>
    <w:rsid w:val="00DB1E4A"/>
    <w:rsid w:val="00DB200C"/>
    <w:rsid w:val="00DB2A7F"/>
    <w:rsid w:val="00DB2DA7"/>
    <w:rsid w:val="00DB3763"/>
    <w:rsid w:val="00DB3F77"/>
    <w:rsid w:val="00DB416D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59C"/>
    <w:rsid w:val="00DB5AAB"/>
    <w:rsid w:val="00DB5B2C"/>
    <w:rsid w:val="00DB5B5B"/>
    <w:rsid w:val="00DB6322"/>
    <w:rsid w:val="00DB6457"/>
    <w:rsid w:val="00DB652C"/>
    <w:rsid w:val="00DB6636"/>
    <w:rsid w:val="00DB6969"/>
    <w:rsid w:val="00DB6A4A"/>
    <w:rsid w:val="00DB6F44"/>
    <w:rsid w:val="00DB7538"/>
    <w:rsid w:val="00DB7986"/>
    <w:rsid w:val="00DB7D3F"/>
    <w:rsid w:val="00DB7DF1"/>
    <w:rsid w:val="00DC027D"/>
    <w:rsid w:val="00DC1433"/>
    <w:rsid w:val="00DC15E4"/>
    <w:rsid w:val="00DC169A"/>
    <w:rsid w:val="00DC19BD"/>
    <w:rsid w:val="00DC1A50"/>
    <w:rsid w:val="00DC1ACE"/>
    <w:rsid w:val="00DC1AF5"/>
    <w:rsid w:val="00DC2206"/>
    <w:rsid w:val="00DC23A2"/>
    <w:rsid w:val="00DC26B5"/>
    <w:rsid w:val="00DC2FC9"/>
    <w:rsid w:val="00DC31CB"/>
    <w:rsid w:val="00DC366B"/>
    <w:rsid w:val="00DC394B"/>
    <w:rsid w:val="00DC3A33"/>
    <w:rsid w:val="00DC4273"/>
    <w:rsid w:val="00DC438B"/>
    <w:rsid w:val="00DC4527"/>
    <w:rsid w:val="00DC468D"/>
    <w:rsid w:val="00DC46C9"/>
    <w:rsid w:val="00DC46D9"/>
    <w:rsid w:val="00DC480C"/>
    <w:rsid w:val="00DC55D8"/>
    <w:rsid w:val="00DC5BD4"/>
    <w:rsid w:val="00DC5CA1"/>
    <w:rsid w:val="00DC6572"/>
    <w:rsid w:val="00DC6606"/>
    <w:rsid w:val="00DC66ED"/>
    <w:rsid w:val="00DC67DD"/>
    <w:rsid w:val="00DC6A12"/>
    <w:rsid w:val="00DC7645"/>
    <w:rsid w:val="00DC7EE6"/>
    <w:rsid w:val="00DC7EFF"/>
    <w:rsid w:val="00DD02AE"/>
    <w:rsid w:val="00DD03D1"/>
    <w:rsid w:val="00DD0836"/>
    <w:rsid w:val="00DD1206"/>
    <w:rsid w:val="00DD1810"/>
    <w:rsid w:val="00DD1813"/>
    <w:rsid w:val="00DD1CEB"/>
    <w:rsid w:val="00DD1D17"/>
    <w:rsid w:val="00DD1E21"/>
    <w:rsid w:val="00DD1F96"/>
    <w:rsid w:val="00DD2083"/>
    <w:rsid w:val="00DD20AF"/>
    <w:rsid w:val="00DD250D"/>
    <w:rsid w:val="00DD3148"/>
    <w:rsid w:val="00DD3361"/>
    <w:rsid w:val="00DD33D8"/>
    <w:rsid w:val="00DD3AFF"/>
    <w:rsid w:val="00DD3B7A"/>
    <w:rsid w:val="00DD3CD8"/>
    <w:rsid w:val="00DD42A0"/>
    <w:rsid w:val="00DD436D"/>
    <w:rsid w:val="00DD4491"/>
    <w:rsid w:val="00DD44DF"/>
    <w:rsid w:val="00DD46B4"/>
    <w:rsid w:val="00DD5036"/>
    <w:rsid w:val="00DD50EE"/>
    <w:rsid w:val="00DD51D4"/>
    <w:rsid w:val="00DD53C0"/>
    <w:rsid w:val="00DD549A"/>
    <w:rsid w:val="00DD5B14"/>
    <w:rsid w:val="00DD5D6A"/>
    <w:rsid w:val="00DD629B"/>
    <w:rsid w:val="00DD6343"/>
    <w:rsid w:val="00DD6A68"/>
    <w:rsid w:val="00DD6C04"/>
    <w:rsid w:val="00DD7124"/>
    <w:rsid w:val="00DD71C1"/>
    <w:rsid w:val="00DD729F"/>
    <w:rsid w:val="00DD732F"/>
    <w:rsid w:val="00DE01E6"/>
    <w:rsid w:val="00DE0565"/>
    <w:rsid w:val="00DE0852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1E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78"/>
    <w:rsid w:val="00DE5EB1"/>
    <w:rsid w:val="00DE63D6"/>
    <w:rsid w:val="00DE6473"/>
    <w:rsid w:val="00DE679A"/>
    <w:rsid w:val="00DE6966"/>
    <w:rsid w:val="00DE6ED3"/>
    <w:rsid w:val="00DE71CD"/>
    <w:rsid w:val="00DE7237"/>
    <w:rsid w:val="00DE735F"/>
    <w:rsid w:val="00DE7829"/>
    <w:rsid w:val="00DE7E53"/>
    <w:rsid w:val="00DF031E"/>
    <w:rsid w:val="00DF0658"/>
    <w:rsid w:val="00DF0737"/>
    <w:rsid w:val="00DF1500"/>
    <w:rsid w:val="00DF173F"/>
    <w:rsid w:val="00DF1768"/>
    <w:rsid w:val="00DF1B0E"/>
    <w:rsid w:val="00DF221D"/>
    <w:rsid w:val="00DF2310"/>
    <w:rsid w:val="00DF24CE"/>
    <w:rsid w:val="00DF2980"/>
    <w:rsid w:val="00DF299E"/>
    <w:rsid w:val="00DF29FC"/>
    <w:rsid w:val="00DF30A5"/>
    <w:rsid w:val="00DF327E"/>
    <w:rsid w:val="00DF3287"/>
    <w:rsid w:val="00DF33E0"/>
    <w:rsid w:val="00DF3D00"/>
    <w:rsid w:val="00DF3E2D"/>
    <w:rsid w:val="00DF3F16"/>
    <w:rsid w:val="00DF424C"/>
    <w:rsid w:val="00DF4AF7"/>
    <w:rsid w:val="00DF4BC8"/>
    <w:rsid w:val="00DF5116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301"/>
    <w:rsid w:val="00E00F14"/>
    <w:rsid w:val="00E012D6"/>
    <w:rsid w:val="00E01582"/>
    <w:rsid w:val="00E0166B"/>
    <w:rsid w:val="00E018B8"/>
    <w:rsid w:val="00E01EBF"/>
    <w:rsid w:val="00E020F2"/>
    <w:rsid w:val="00E022FD"/>
    <w:rsid w:val="00E025AC"/>
    <w:rsid w:val="00E029B4"/>
    <w:rsid w:val="00E02C4B"/>
    <w:rsid w:val="00E02FC6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2EB"/>
    <w:rsid w:val="00E06308"/>
    <w:rsid w:val="00E06662"/>
    <w:rsid w:val="00E0683B"/>
    <w:rsid w:val="00E071FF"/>
    <w:rsid w:val="00E077F7"/>
    <w:rsid w:val="00E07A6E"/>
    <w:rsid w:val="00E07A87"/>
    <w:rsid w:val="00E10483"/>
    <w:rsid w:val="00E11511"/>
    <w:rsid w:val="00E1157B"/>
    <w:rsid w:val="00E11731"/>
    <w:rsid w:val="00E11800"/>
    <w:rsid w:val="00E11D99"/>
    <w:rsid w:val="00E11EA2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7F8"/>
    <w:rsid w:val="00E159B7"/>
    <w:rsid w:val="00E15D71"/>
    <w:rsid w:val="00E15E51"/>
    <w:rsid w:val="00E15FFC"/>
    <w:rsid w:val="00E161C8"/>
    <w:rsid w:val="00E162C8"/>
    <w:rsid w:val="00E1667D"/>
    <w:rsid w:val="00E1697A"/>
    <w:rsid w:val="00E169B9"/>
    <w:rsid w:val="00E16A62"/>
    <w:rsid w:val="00E16BA2"/>
    <w:rsid w:val="00E17312"/>
    <w:rsid w:val="00E174EF"/>
    <w:rsid w:val="00E1759F"/>
    <w:rsid w:val="00E17948"/>
    <w:rsid w:val="00E17C5C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4EB"/>
    <w:rsid w:val="00E22644"/>
    <w:rsid w:val="00E226B3"/>
    <w:rsid w:val="00E233C4"/>
    <w:rsid w:val="00E23459"/>
    <w:rsid w:val="00E2350A"/>
    <w:rsid w:val="00E2391E"/>
    <w:rsid w:val="00E23D1F"/>
    <w:rsid w:val="00E23FD8"/>
    <w:rsid w:val="00E241E0"/>
    <w:rsid w:val="00E242CB"/>
    <w:rsid w:val="00E2457C"/>
    <w:rsid w:val="00E248E2"/>
    <w:rsid w:val="00E24BDB"/>
    <w:rsid w:val="00E24CC2"/>
    <w:rsid w:val="00E25250"/>
    <w:rsid w:val="00E25729"/>
    <w:rsid w:val="00E25B0E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4B3"/>
    <w:rsid w:val="00E30CFA"/>
    <w:rsid w:val="00E30EC5"/>
    <w:rsid w:val="00E31426"/>
    <w:rsid w:val="00E31BBF"/>
    <w:rsid w:val="00E31F31"/>
    <w:rsid w:val="00E3281E"/>
    <w:rsid w:val="00E3287C"/>
    <w:rsid w:val="00E32903"/>
    <w:rsid w:val="00E32CD4"/>
    <w:rsid w:val="00E32EAA"/>
    <w:rsid w:val="00E32EFF"/>
    <w:rsid w:val="00E32F8C"/>
    <w:rsid w:val="00E32FAF"/>
    <w:rsid w:val="00E331C6"/>
    <w:rsid w:val="00E33996"/>
    <w:rsid w:val="00E340FA"/>
    <w:rsid w:val="00E340FB"/>
    <w:rsid w:val="00E341AE"/>
    <w:rsid w:val="00E343C7"/>
    <w:rsid w:val="00E349A5"/>
    <w:rsid w:val="00E34B8A"/>
    <w:rsid w:val="00E34D6B"/>
    <w:rsid w:val="00E34E48"/>
    <w:rsid w:val="00E35701"/>
    <w:rsid w:val="00E35734"/>
    <w:rsid w:val="00E35B51"/>
    <w:rsid w:val="00E363E9"/>
    <w:rsid w:val="00E3642E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549"/>
    <w:rsid w:val="00E4471E"/>
    <w:rsid w:val="00E44833"/>
    <w:rsid w:val="00E44C27"/>
    <w:rsid w:val="00E44E99"/>
    <w:rsid w:val="00E44FCF"/>
    <w:rsid w:val="00E44FD9"/>
    <w:rsid w:val="00E45039"/>
    <w:rsid w:val="00E450BF"/>
    <w:rsid w:val="00E45259"/>
    <w:rsid w:val="00E45536"/>
    <w:rsid w:val="00E459D8"/>
    <w:rsid w:val="00E46766"/>
    <w:rsid w:val="00E4687A"/>
    <w:rsid w:val="00E47003"/>
    <w:rsid w:val="00E47178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F51"/>
    <w:rsid w:val="00E5155C"/>
    <w:rsid w:val="00E51BD2"/>
    <w:rsid w:val="00E51C94"/>
    <w:rsid w:val="00E51E67"/>
    <w:rsid w:val="00E5206A"/>
    <w:rsid w:val="00E52313"/>
    <w:rsid w:val="00E52737"/>
    <w:rsid w:val="00E52E20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84C"/>
    <w:rsid w:val="00E548B2"/>
    <w:rsid w:val="00E54A04"/>
    <w:rsid w:val="00E5511F"/>
    <w:rsid w:val="00E55250"/>
    <w:rsid w:val="00E554B5"/>
    <w:rsid w:val="00E557B6"/>
    <w:rsid w:val="00E55B9E"/>
    <w:rsid w:val="00E55BDD"/>
    <w:rsid w:val="00E55D0D"/>
    <w:rsid w:val="00E55E9B"/>
    <w:rsid w:val="00E55FE9"/>
    <w:rsid w:val="00E561EB"/>
    <w:rsid w:val="00E565CE"/>
    <w:rsid w:val="00E565D1"/>
    <w:rsid w:val="00E56B51"/>
    <w:rsid w:val="00E57A9E"/>
    <w:rsid w:val="00E57CF0"/>
    <w:rsid w:val="00E6013D"/>
    <w:rsid w:val="00E601DE"/>
    <w:rsid w:val="00E6022F"/>
    <w:rsid w:val="00E604AF"/>
    <w:rsid w:val="00E60728"/>
    <w:rsid w:val="00E60B1F"/>
    <w:rsid w:val="00E60C24"/>
    <w:rsid w:val="00E60E83"/>
    <w:rsid w:val="00E61006"/>
    <w:rsid w:val="00E611A9"/>
    <w:rsid w:val="00E615C2"/>
    <w:rsid w:val="00E61836"/>
    <w:rsid w:val="00E619EF"/>
    <w:rsid w:val="00E623B9"/>
    <w:rsid w:val="00E626CC"/>
    <w:rsid w:val="00E628AE"/>
    <w:rsid w:val="00E62EC3"/>
    <w:rsid w:val="00E62F7B"/>
    <w:rsid w:val="00E62FA5"/>
    <w:rsid w:val="00E634D5"/>
    <w:rsid w:val="00E636CD"/>
    <w:rsid w:val="00E63A11"/>
    <w:rsid w:val="00E63AB6"/>
    <w:rsid w:val="00E6409C"/>
    <w:rsid w:val="00E6446D"/>
    <w:rsid w:val="00E6475D"/>
    <w:rsid w:val="00E64C28"/>
    <w:rsid w:val="00E64C97"/>
    <w:rsid w:val="00E64FE5"/>
    <w:rsid w:val="00E650E7"/>
    <w:rsid w:val="00E6541A"/>
    <w:rsid w:val="00E6560B"/>
    <w:rsid w:val="00E658D5"/>
    <w:rsid w:val="00E65B8F"/>
    <w:rsid w:val="00E661C7"/>
    <w:rsid w:val="00E662E7"/>
    <w:rsid w:val="00E67950"/>
    <w:rsid w:val="00E67AF7"/>
    <w:rsid w:val="00E67EE7"/>
    <w:rsid w:val="00E67FEA"/>
    <w:rsid w:val="00E70249"/>
    <w:rsid w:val="00E70AB8"/>
    <w:rsid w:val="00E71231"/>
    <w:rsid w:val="00E71758"/>
    <w:rsid w:val="00E71D00"/>
    <w:rsid w:val="00E7277D"/>
    <w:rsid w:val="00E729EA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6EB8"/>
    <w:rsid w:val="00E772A3"/>
    <w:rsid w:val="00E775B5"/>
    <w:rsid w:val="00E7762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4B5"/>
    <w:rsid w:val="00E837D0"/>
    <w:rsid w:val="00E837F8"/>
    <w:rsid w:val="00E83C79"/>
    <w:rsid w:val="00E83F77"/>
    <w:rsid w:val="00E846EF"/>
    <w:rsid w:val="00E84768"/>
    <w:rsid w:val="00E8480D"/>
    <w:rsid w:val="00E84A4D"/>
    <w:rsid w:val="00E84A93"/>
    <w:rsid w:val="00E84AE4"/>
    <w:rsid w:val="00E84F9B"/>
    <w:rsid w:val="00E85162"/>
    <w:rsid w:val="00E852C7"/>
    <w:rsid w:val="00E8552F"/>
    <w:rsid w:val="00E859EC"/>
    <w:rsid w:val="00E85EB0"/>
    <w:rsid w:val="00E8605A"/>
    <w:rsid w:val="00E86548"/>
    <w:rsid w:val="00E86735"/>
    <w:rsid w:val="00E8681C"/>
    <w:rsid w:val="00E86C7A"/>
    <w:rsid w:val="00E86D94"/>
    <w:rsid w:val="00E871BC"/>
    <w:rsid w:val="00E874C9"/>
    <w:rsid w:val="00E87519"/>
    <w:rsid w:val="00E87C1B"/>
    <w:rsid w:val="00E87D9B"/>
    <w:rsid w:val="00E87FC4"/>
    <w:rsid w:val="00E902FF"/>
    <w:rsid w:val="00E908BC"/>
    <w:rsid w:val="00E90DEC"/>
    <w:rsid w:val="00E91148"/>
    <w:rsid w:val="00E91786"/>
    <w:rsid w:val="00E91C85"/>
    <w:rsid w:val="00E91F89"/>
    <w:rsid w:val="00E91F9F"/>
    <w:rsid w:val="00E9208B"/>
    <w:rsid w:val="00E92960"/>
    <w:rsid w:val="00E92AA2"/>
    <w:rsid w:val="00E92E20"/>
    <w:rsid w:val="00E92EFD"/>
    <w:rsid w:val="00E93288"/>
    <w:rsid w:val="00E9337D"/>
    <w:rsid w:val="00E933E4"/>
    <w:rsid w:val="00E9363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CBF"/>
    <w:rsid w:val="00E95D0C"/>
    <w:rsid w:val="00E960D3"/>
    <w:rsid w:val="00E96212"/>
    <w:rsid w:val="00E963DC"/>
    <w:rsid w:val="00E96454"/>
    <w:rsid w:val="00E965B0"/>
    <w:rsid w:val="00E96678"/>
    <w:rsid w:val="00E96812"/>
    <w:rsid w:val="00E96A43"/>
    <w:rsid w:val="00E96A49"/>
    <w:rsid w:val="00E96C8D"/>
    <w:rsid w:val="00E96E80"/>
    <w:rsid w:val="00E972C8"/>
    <w:rsid w:val="00E97629"/>
    <w:rsid w:val="00E97784"/>
    <w:rsid w:val="00E979B8"/>
    <w:rsid w:val="00E97ABC"/>
    <w:rsid w:val="00E97EE1"/>
    <w:rsid w:val="00E97F0F"/>
    <w:rsid w:val="00EA00B5"/>
    <w:rsid w:val="00EA0AC4"/>
    <w:rsid w:val="00EA0ACF"/>
    <w:rsid w:val="00EA0E26"/>
    <w:rsid w:val="00EA1094"/>
    <w:rsid w:val="00EA11DE"/>
    <w:rsid w:val="00EA1389"/>
    <w:rsid w:val="00EA15D6"/>
    <w:rsid w:val="00EA1E52"/>
    <w:rsid w:val="00EA20A7"/>
    <w:rsid w:val="00EA228C"/>
    <w:rsid w:val="00EA2647"/>
    <w:rsid w:val="00EA2838"/>
    <w:rsid w:val="00EA2DB4"/>
    <w:rsid w:val="00EA2F6F"/>
    <w:rsid w:val="00EA33F1"/>
    <w:rsid w:val="00EA3461"/>
    <w:rsid w:val="00EA34DC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66B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90"/>
    <w:rsid w:val="00EB3D09"/>
    <w:rsid w:val="00EB3E92"/>
    <w:rsid w:val="00EB3F30"/>
    <w:rsid w:val="00EB4155"/>
    <w:rsid w:val="00EB4586"/>
    <w:rsid w:val="00EB4B7D"/>
    <w:rsid w:val="00EB4E96"/>
    <w:rsid w:val="00EB52F9"/>
    <w:rsid w:val="00EB5401"/>
    <w:rsid w:val="00EB5557"/>
    <w:rsid w:val="00EB5C00"/>
    <w:rsid w:val="00EB5ECA"/>
    <w:rsid w:val="00EB5FF3"/>
    <w:rsid w:val="00EB61FA"/>
    <w:rsid w:val="00EB637A"/>
    <w:rsid w:val="00EB665D"/>
    <w:rsid w:val="00EB6818"/>
    <w:rsid w:val="00EB6DAC"/>
    <w:rsid w:val="00EB70D0"/>
    <w:rsid w:val="00EB778C"/>
    <w:rsid w:val="00EB7DAF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5C3"/>
    <w:rsid w:val="00EC36D3"/>
    <w:rsid w:val="00EC3C2E"/>
    <w:rsid w:val="00EC3C3F"/>
    <w:rsid w:val="00EC3F0A"/>
    <w:rsid w:val="00EC42B3"/>
    <w:rsid w:val="00EC4563"/>
    <w:rsid w:val="00EC5624"/>
    <w:rsid w:val="00EC5657"/>
    <w:rsid w:val="00EC579F"/>
    <w:rsid w:val="00EC607F"/>
    <w:rsid w:val="00EC634A"/>
    <w:rsid w:val="00EC6581"/>
    <w:rsid w:val="00EC66F9"/>
    <w:rsid w:val="00EC6751"/>
    <w:rsid w:val="00EC6F24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135B"/>
    <w:rsid w:val="00ED1608"/>
    <w:rsid w:val="00ED1F48"/>
    <w:rsid w:val="00ED21F5"/>
    <w:rsid w:val="00ED2789"/>
    <w:rsid w:val="00ED29EF"/>
    <w:rsid w:val="00ED2A73"/>
    <w:rsid w:val="00ED2A8E"/>
    <w:rsid w:val="00ED2F19"/>
    <w:rsid w:val="00ED2F76"/>
    <w:rsid w:val="00ED31B9"/>
    <w:rsid w:val="00ED3D79"/>
    <w:rsid w:val="00ED4332"/>
    <w:rsid w:val="00ED4637"/>
    <w:rsid w:val="00ED4665"/>
    <w:rsid w:val="00ED4851"/>
    <w:rsid w:val="00ED4E9B"/>
    <w:rsid w:val="00ED4F99"/>
    <w:rsid w:val="00ED5596"/>
    <w:rsid w:val="00ED60B0"/>
    <w:rsid w:val="00ED68BD"/>
    <w:rsid w:val="00ED6ACB"/>
    <w:rsid w:val="00ED741C"/>
    <w:rsid w:val="00ED77CE"/>
    <w:rsid w:val="00ED7883"/>
    <w:rsid w:val="00ED78AB"/>
    <w:rsid w:val="00ED7AEB"/>
    <w:rsid w:val="00EE05FD"/>
    <w:rsid w:val="00EE0861"/>
    <w:rsid w:val="00EE0C1D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38A"/>
    <w:rsid w:val="00EE23BB"/>
    <w:rsid w:val="00EE245B"/>
    <w:rsid w:val="00EE2467"/>
    <w:rsid w:val="00EE2522"/>
    <w:rsid w:val="00EE2AA7"/>
    <w:rsid w:val="00EE2AE8"/>
    <w:rsid w:val="00EE2BBE"/>
    <w:rsid w:val="00EE30B4"/>
    <w:rsid w:val="00EE328F"/>
    <w:rsid w:val="00EE32A1"/>
    <w:rsid w:val="00EE32B6"/>
    <w:rsid w:val="00EE3322"/>
    <w:rsid w:val="00EE3403"/>
    <w:rsid w:val="00EE36C4"/>
    <w:rsid w:val="00EE39C9"/>
    <w:rsid w:val="00EE3B6E"/>
    <w:rsid w:val="00EE452F"/>
    <w:rsid w:val="00EE4CE7"/>
    <w:rsid w:val="00EE4F4A"/>
    <w:rsid w:val="00EE551A"/>
    <w:rsid w:val="00EE5918"/>
    <w:rsid w:val="00EE5B10"/>
    <w:rsid w:val="00EE5DDF"/>
    <w:rsid w:val="00EE60CC"/>
    <w:rsid w:val="00EE62CB"/>
    <w:rsid w:val="00EE68CB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08B5"/>
    <w:rsid w:val="00EF0FF4"/>
    <w:rsid w:val="00EF109B"/>
    <w:rsid w:val="00EF1555"/>
    <w:rsid w:val="00EF17BF"/>
    <w:rsid w:val="00EF17C7"/>
    <w:rsid w:val="00EF17F8"/>
    <w:rsid w:val="00EF1870"/>
    <w:rsid w:val="00EF1ACE"/>
    <w:rsid w:val="00EF2108"/>
    <w:rsid w:val="00EF2C88"/>
    <w:rsid w:val="00EF2FF2"/>
    <w:rsid w:val="00EF3072"/>
    <w:rsid w:val="00EF3378"/>
    <w:rsid w:val="00EF35A2"/>
    <w:rsid w:val="00EF3845"/>
    <w:rsid w:val="00EF39CA"/>
    <w:rsid w:val="00EF3AF3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9B"/>
    <w:rsid w:val="00EF70BB"/>
    <w:rsid w:val="00EF7348"/>
    <w:rsid w:val="00EF7397"/>
    <w:rsid w:val="00EF7437"/>
    <w:rsid w:val="00EF79EE"/>
    <w:rsid w:val="00F0006C"/>
    <w:rsid w:val="00F004AF"/>
    <w:rsid w:val="00F00A99"/>
    <w:rsid w:val="00F00C9C"/>
    <w:rsid w:val="00F00F75"/>
    <w:rsid w:val="00F01369"/>
    <w:rsid w:val="00F01670"/>
    <w:rsid w:val="00F01722"/>
    <w:rsid w:val="00F017C9"/>
    <w:rsid w:val="00F01865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1ED"/>
    <w:rsid w:val="00F034D9"/>
    <w:rsid w:val="00F03613"/>
    <w:rsid w:val="00F03991"/>
    <w:rsid w:val="00F03B13"/>
    <w:rsid w:val="00F03BB3"/>
    <w:rsid w:val="00F03D23"/>
    <w:rsid w:val="00F04264"/>
    <w:rsid w:val="00F04327"/>
    <w:rsid w:val="00F04441"/>
    <w:rsid w:val="00F045D3"/>
    <w:rsid w:val="00F047A7"/>
    <w:rsid w:val="00F04B68"/>
    <w:rsid w:val="00F04CA9"/>
    <w:rsid w:val="00F05996"/>
    <w:rsid w:val="00F05F9D"/>
    <w:rsid w:val="00F060DC"/>
    <w:rsid w:val="00F06618"/>
    <w:rsid w:val="00F06916"/>
    <w:rsid w:val="00F06D5D"/>
    <w:rsid w:val="00F06F3A"/>
    <w:rsid w:val="00F07286"/>
    <w:rsid w:val="00F0738B"/>
    <w:rsid w:val="00F074AC"/>
    <w:rsid w:val="00F10008"/>
    <w:rsid w:val="00F102B1"/>
    <w:rsid w:val="00F1050F"/>
    <w:rsid w:val="00F106DA"/>
    <w:rsid w:val="00F10B35"/>
    <w:rsid w:val="00F10E4F"/>
    <w:rsid w:val="00F10E7D"/>
    <w:rsid w:val="00F110A0"/>
    <w:rsid w:val="00F110AD"/>
    <w:rsid w:val="00F114FF"/>
    <w:rsid w:val="00F11D49"/>
    <w:rsid w:val="00F122DD"/>
    <w:rsid w:val="00F125B3"/>
    <w:rsid w:val="00F1268C"/>
    <w:rsid w:val="00F1279B"/>
    <w:rsid w:val="00F12900"/>
    <w:rsid w:val="00F12C3C"/>
    <w:rsid w:val="00F12E9C"/>
    <w:rsid w:val="00F1350F"/>
    <w:rsid w:val="00F13805"/>
    <w:rsid w:val="00F138D4"/>
    <w:rsid w:val="00F13B02"/>
    <w:rsid w:val="00F1408C"/>
    <w:rsid w:val="00F141AB"/>
    <w:rsid w:val="00F1446E"/>
    <w:rsid w:val="00F145AF"/>
    <w:rsid w:val="00F148C3"/>
    <w:rsid w:val="00F14FA6"/>
    <w:rsid w:val="00F155AE"/>
    <w:rsid w:val="00F15C7D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201F2"/>
    <w:rsid w:val="00F20412"/>
    <w:rsid w:val="00F208D6"/>
    <w:rsid w:val="00F20A14"/>
    <w:rsid w:val="00F20DDF"/>
    <w:rsid w:val="00F20F3E"/>
    <w:rsid w:val="00F210D1"/>
    <w:rsid w:val="00F2123E"/>
    <w:rsid w:val="00F21326"/>
    <w:rsid w:val="00F21705"/>
    <w:rsid w:val="00F218A5"/>
    <w:rsid w:val="00F21BD2"/>
    <w:rsid w:val="00F21D96"/>
    <w:rsid w:val="00F22137"/>
    <w:rsid w:val="00F22396"/>
    <w:rsid w:val="00F22674"/>
    <w:rsid w:val="00F22830"/>
    <w:rsid w:val="00F22AB5"/>
    <w:rsid w:val="00F22C3A"/>
    <w:rsid w:val="00F22C6B"/>
    <w:rsid w:val="00F22E63"/>
    <w:rsid w:val="00F2300A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B64"/>
    <w:rsid w:val="00F25E04"/>
    <w:rsid w:val="00F25F48"/>
    <w:rsid w:val="00F25FE8"/>
    <w:rsid w:val="00F26670"/>
    <w:rsid w:val="00F2689B"/>
    <w:rsid w:val="00F26B24"/>
    <w:rsid w:val="00F26C7A"/>
    <w:rsid w:val="00F26E20"/>
    <w:rsid w:val="00F26F88"/>
    <w:rsid w:val="00F270B0"/>
    <w:rsid w:val="00F274AA"/>
    <w:rsid w:val="00F27A9C"/>
    <w:rsid w:val="00F27AFA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D65"/>
    <w:rsid w:val="00F31E68"/>
    <w:rsid w:val="00F32166"/>
    <w:rsid w:val="00F3230C"/>
    <w:rsid w:val="00F32B1F"/>
    <w:rsid w:val="00F32C8B"/>
    <w:rsid w:val="00F32D88"/>
    <w:rsid w:val="00F32D96"/>
    <w:rsid w:val="00F3305E"/>
    <w:rsid w:val="00F332A7"/>
    <w:rsid w:val="00F33505"/>
    <w:rsid w:val="00F33799"/>
    <w:rsid w:val="00F33CAB"/>
    <w:rsid w:val="00F33DED"/>
    <w:rsid w:val="00F34192"/>
    <w:rsid w:val="00F3444E"/>
    <w:rsid w:val="00F344CC"/>
    <w:rsid w:val="00F34549"/>
    <w:rsid w:val="00F345CF"/>
    <w:rsid w:val="00F3490F"/>
    <w:rsid w:val="00F3498E"/>
    <w:rsid w:val="00F34ED7"/>
    <w:rsid w:val="00F34F67"/>
    <w:rsid w:val="00F353BD"/>
    <w:rsid w:val="00F354C2"/>
    <w:rsid w:val="00F359D6"/>
    <w:rsid w:val="00F35AFA"/>
    <w:rsid w:val="00F35DCB"/>
    <w:rsid w:val="00F36187"/>
    <w:rsid w:val="00F36283"/>
    <w:rsid w:val="00F36CC1"/>
    <w:rsid w:val="00F37B50"/>
    <w:rsid w:val="00F37DF8"/>
    <w:rsid w:val="00F402E7"/>
    <w:rsid w:val="00F40321"/>
    <w:rsid w:val="00F406F4"/>
    <w:rsid w:val="00F40B7B"/>
    <w:rsid w:val="00F4109F"/>
    <w:rsid w:val="00F41269"/>
    <w:rsid w:val="00F41448"/>
    <w:rsid w:val="00F41694"/>
    <w:rsid w:val="00F419D3"/>
    <w:rsid w:val="00F41B2E"/>
    <w:rsid w:val="00F41E98"/>
    <w:rsid w:val="00F41FEF"/>
    <w:rsid w:val="00F42128"/>
    <w:rsid w:val="00F421F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85F"/>
    <w:rsid w:val="00F4496A"/>
    <w:rsid w:val="00F44A59"/>
    <w:rsid w:val="00F44AF3"/>
    <w:rsid w:val="00F44C7D"/>
    <w:rsid w:val="00F4512A"/>
    <w:rsid w:val="00F451B8"/>
    <w:rsid w:val="00F45433"/>
    <w:rsid w:val="00F4556D"/>
    <w:rsid w:val="00F456E3"/>
    <w:rsid w:val="00F45860"/>
    <w:rsid w:val="00F45C01"/>
    <w:rsid w:val="00F460E1"/>
    <w:rsid w:val="00F46211"/>
    <w:rsid w:val="00F46A94"/>
    <w:rsid w:val="00F46AC4"/>
    <w:rsid w:val="00F46C18"/>
    <w:rsid w:val="00F46C5C"/>
    <w:rsid w:val="00F4727F"/>
    <w:rsid w:val="00F475DD"/>
    <w:rsid w:val="00F47800"/>
    <w:rsid w:val="00F47E9B"/>
    <w:rsid w:val="00F47EA1"/>
    <w:rsid w:val="00F47F35"/>
    <w:rsid w:val="00F50193"/>
    <w:rsid w:val="00F50566"/>
    <w:rsid w:val="00F50B7F"/>
    <w:rsid w:val="00F50C70"/>
    <w:rsid w:val="00F510C6"/>
    <w:rsid w:val="00F51190"/>
    <w:rsid w:val="00F519B5"/>
    <w:rsid w:val="00F51B3E"/>
    <w:rsid w:val="00F51E74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3F94"/>
    <w:rsid w:val="00F54002"/>
    <w:rsid w:val="00F5423E"/>
    <w:rsid w:val="00F542ED"/>
    <w:rsid w:val="00F54327"/>
    <w:rsid w:val="00F54DE3"/>
    <w:rsid w:val="00F5506B"/>
    <w:rsid w:val="00F55C67"/>
    <w:rsid w:val="00F5678E"/>
    <w:rsid w:val="00F56B92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0FD8"/>
    <w:rsid w:val="00F6101F"/>
    <w:rsid w:val="00F61238"/>
    <w:rsid w:val="00F61266"/>
    <w:rsid w:val="00F617E5"/>
    <w:rsid w:val="00F61B90"/>
    <w:rsid w:val="00F624B2"/>
    <w:rsid w:val="00F62CF0"/>
    <w:rsid w:val="00F62E48"/>
    <w:rsid w:val="00F62FE0"/>
    <w:rsid w:val="00F633FA"/>
    <w:rsid w:val="00F634CA"/>
    <w:rsid w:val="00F639C5"/>
    <w:rsid w:val="00F639E3"/>
    <w:rsid w:val="00F63BF0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0BF7"/>
    <w:rsid w:val="00F711C7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3226"/>
    <w:rsid w:val="00F7373B"/>
    <w:rsid w:val="00F737CF"/>
    <w:rsid w:val="00F73900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C75"/>
    <w:rsid w:val="00F75F62"/>
    <w:rsid w:val="00F761DB"/>
    <w:rsid w:val="00F765FE"/>
    <w:rsid w:val="00F768FF"/>
    <w:rsid w:val="00F7698C"/>
    <w:rsid w:val="00F76B03"/>
    <w:rsid w:val="00F76D16"/>
    <w:rsid w:val="00F76E68"/>
    <w:rsid w:val="00F777D2"/>
    <w:rsid w:val="00F802BA"/>
    <w:rsid w:val="00F80C2E"/>
    <w:rsid w:val="00F80ECA"/>
    <w:rsid w:val="00F80FD6"/>
    <w:rsid w:val="00F812C9"/>
    <w:rsid w:val="00F812DD"/>
    <w:rsid w:val="00F81A36"/>
    <w:rsid w:val="00F81AA4"/>
    <w:rsid w:val="00F82086"/>
    <w:rsid w:val="00F82178"/>
    <w:rsid w:val="00F8223A"/>
    <w:rsid w:val="00F822E2"/>
    <w:rsid w:val="00F825A3"/>
    <w:rsid w:val="00F8292E"/>
    <w:rsid w:val="00F82AB5"/>
    <w:rsid w:val="00F82C17"/>
    <w:rsid w:val="00F82FA7"/>
    <w:rsid w:val="00F83231"/>
    <w:rsid w:val="00F83436"/>
    <w:rsid w:val="00F835AD"/>
    <w:rsid w:val="00F83B14"/>
    <w:rsid w:val="00F83C64"/>
    <w:rsid w:val="00F83F75"/>
    <w:rsid w:val="00F8409A"/>
    <w:rsid w:val="00F84388"/>
    <w:rsid w:val="00F8450E"/>
    <w:rsid w:val="00F848A0"/>
    <w:rsid w:val="00F84B56"/>
    <w:rsid w:val="00F84F29"/>
    <w:rsid w:val="00F850D1"/>
    <w:rsid w:val="00F850F9"/>
    <w:rsid w:val="00F8513E"/>
    <w:rsid w:val="00F8515B"/>
    <w:rsid w:val="00F857D2"/>
    <w:rsid w:val="00F85E8E"/>
    <w:rsid w:val="00F8609A"/>
    <w:rsid w:val="00F860FC"/>
    <w:rsid w:val="00F86676"/>
    <w:rsid w:val="00F867B6"/>
    <w:rsid w:val="00F87331"/>
    <w:rsid w:val="00F8753C"/>
    <w:rsid w:val="00F878D1"/>
    <w:rsid w:val="00F87B1C"/>
    <w:rsid w:val="00F87C90"/>
    <w:rsid w:val="00F87E8B"/>
    <w:rsid w:val="00F90115"/>
    <w:rsid w:val="00F9045B"/>
    <w:rsid w:val="00F9052B"/>
    <w:rsid w:val="00F90677"/>
    <w:rsid w:val="00F908ED"/>
    <w:rsid w:val="00F90DC5"/>
    <w:rsid w:val="00F91140"/>
    <w:rsid w:val="00F91864"/>
    <w:rsid w:val="00F91A02"/>
    <w:rsid w:val="00F91C20"/>
    <w:rsid w:val="00F91F68"/>
    <w:rsid w:val="00F9216F"/>
    <w:rsid w:val="00F92910"/>
    <w:rsid w:val="00F92A3D"/>
    <w:rsid w:val="00F92AAB"/>
    <w:rsid w:val="00F92F8D"/>
    <w:rsid w:val="00F930DA"/>
    <w:rsid w:val="00F932EB"/>
    <w:rsid w:val="00F9366A"/>
    <w:rsid w:val="00F94102"/>
    <w:rsid w:val="00F9415C"/>
    <w:rsid w:val="00F943FA"/>
    <w:rsid w:val="00F94425"/>
    <w:rsid w:val="00F94596"/>
    <w:rsid w:val="00F94C13"/>
    <w:rsid w:val="00F94D37"/>
    <w:rsid w:val="00F953E2"/>
    <w:rsid w:val="00F9548A"/>
    <w:rsid w:val="00F95B42"/>
    <w:rsid w:val="00F961F6"/>
    <w:rsid w:val="00F96217"/>
    <w:rsid w:val="00F962CF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75"/>
    <w:rsid w:val="00F97FEA"/>
    <w:rsid w:val="00F97FEF"/>
    <w:rsid w:val="00FA02B7"/>
    <w:rsid w:val="00FA0449"/>
    <w:rsid w:val="00FA0483"/>
    <w:rsid w:val="00FA071C"/>
    <w:rsid w:val="00FA0986"/>
    <w:rsid w:val="00FA0E35"/>
    <w:rsid w:val="00FA0EB3"/>
    <w:rsid w:val="00FA12D6"/>
    <w:rsid w:val="00FA1952"/>
    <w:rsid w:val="00FA19C3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3F24"/>
    <w:rsid w:val="00FA404D"/>
    <w:rsid w:val="00FA4244"/>
    <w:rsid w:val="00FA43E3"/>
    <w:rsid w:val="00FA4778"/>
    <w:rsid w:val="00FA492B"/>
    <w:rsid w:val="00FA4C03"/>
    <w:rsid w:val="00FA4D7E"/>
    <w:rsid w:val="00FA4E24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2CA"/>
    <w:rsid w:val="00FA6470"/>
    <w:rsid w:val="00FA6B5C"/>
    <w:rsid w:val="00FA6BA7"/>
    <w:rsid w:val="00FA6FCF"/>
    <w:rsid w:val="00FA73BD"/>
    <w:rsid w:val="00FA751D"/>
    <w:rsid w:val="00FA7858"/>
    <w:rsid w:val="00FA7AE3"/>
    <w:rsid w:val="00FB04AB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2D58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5BA"/>
    <w:rsid w:val="00FB77DF"/>
    <w:rsid w:val="00FB7A13"/>
    <w:rsid w:val="00FB7A26"/>
    <w:rsid w:val="00FB7AE2"/>
    <w:rsid w:val="00FB7B3C"/>
    <w:rsid w:val="00FB7F22"/>
    <w:rsid w:val="00FC03D9"/>
    <w:rsid w:val="00FC0C46"/>
    <w:rsid w:val="00FC0CC6"/>
    <w:rsid w:val="00FC1220"/>
    <w:rsid w:val="00FC1449"/>
    <w:rsid w:val="00FC17D0"/>
    <w:rsid w:val="00FC198A"/>
    <w:rsid w:val="00FC1C06"/>
    <w:rsid w:val="00FC1F6E"/>
    <w:rsid w:val="00FC248F"/>
    <w:rsid w:val="00FC27D7"/>
    <w:rsid w:val="00FC28F2"/>
    <w:rsid w:val="00FC2E3A"/>
    <w:rsid w:val="00FC30DD"/>
    <w:rsid w:val="00FC32D3"/>
    <w:rsid w:val="00FC3874"/>
    <w:rsid w:val="00FC3880"/>
    <w:rsid w:val="00FC3BC6"/>
    <w:rsid w:val="00FC44FF"/>
    <w:rsid w:val="00FC45AF"/>
    <w:rsid w:val="00FC45B4"/>
    <w:rsid w:val="00FC472C"/>
    <w:rsid w:val="00FC48EA"/>
    <w:rsid w:val="00FC4CDE"/>
    <w:rsid w:val="00FC4FCE"/>
    <w:rsid w:val="00FC556C"/>
    <w:rsid w:val="00FC5606"/>
    <w:rsid w:val="00FC5752"/>
    <w:rsid w:val="00FC5A99"/>
    <w:rsid w:val="00FC5BD5"/>
    <w:rsid w:val="00FC5D92"/>
    <w:rsid w:val="00FC63D9"/>
    <w:rsid w:val="00FC6B8B"/>
    <w:rsid w:val="00FC6EB5"/>
    <w:rsid w:val="00FC768F"/>
    <w:rsid w:val="00FC7873"/>
    <w:rsid w:val="00FC7A9F"/>
    <w:rsid w:val="00FC7DD6"/>
    <w:rsid w:val="00FC7E01"/>
    <w:rsid w:val="00FD0509"/>
    <w:rsid w:val="00FD0996"/>
    <w:rsid w:val="00FD0B8A"/>
    <w:rsid w:val="00FD134A"/>
    <w:rsid w:val="00FD16E2"/>
    <w:rsid w:val="00FD1980"/>
    <w:rsid w:val="00FD1C99"/>
    <w:rsid w:val="00FD1F19"/>
    <w:rsid w:val="00FD2098"/>
    <w:rsid w:val="00FD20F7"/>
    <w:rsid w:val="00FD2103"/>
    <w:rsid w:val="00FD2502"/>
    <w:rsid w:val="00FD2FFE"/>
    <w:rsid w:val="00FD31AE"/>
    <w:rsid w:val="00FD3368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742"/>
    <w:rsid w:val="00FD5839"/>
    <w:rsid w:val="00FD5A1E"/>
    <w:rsid w:val="00FD6C95"/>
    <w:rsid w:val="00FD70DE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9B0"/>
    <w:rsid w:val="00FE3E08"/>
    <w:rsid w:val="00FE3F50"/>
    <w:rsid w:val="00FE3FD2"/>
    <w:rsid w:val="00FE4216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5FBF"/>
    <w:rsid w:val="00FE6177"/>
    <w:rsid w:val="00FE630A"/>
    <w:rsid w:val="00FE65BF"/>
    <w:rsid w:val="00FE67D7"/>
    <w:rsid w:val="00FE6AC6"/>
    <w:rsid w:val="00FE6AD3"/>
    <w:rsid w:val="00FE6EAE"/>
    <w:rsid w:val="00FE7505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25AA"/>
    <w:rsid w:val="00FF2928"/>
    <w:rsid w:val="00FF297A"/>
    <w:rsid w:val="00FF2B29"/>
    <w:rsid w:val="00FF2C5C"/>
    <w:rsid w:val="00FF2EA6"/>
    <w:rsid w:val="00FF2F76"/>
    <w:rsid w:val="00FF34C0"/>
    <w:rsid w:val="00FF35BF"/>
    <w:rsid w:val="00FF36D9"/>
    <w:rsid w:val="00FF3BD3"/>
    <w:rsid w:val="00FF3ECD"/>
    <w:rsid w:val="00FF4464"/>
    <w:rsid w:val="00FF45D1"/>
    <w:rsid w:val="00FF4797"/>
    <w:rsid w:val="00FF48B3"/>
    <w:rsid w:val="00FF4A04"/>
    <w:rsid w:val="00FF4FBB"/>
    <w:rsid w:val="00FF510B"/>
    <w:rsid w:val="00FF5875"/>
    <w:rsid w:val="00FF6021"/>
    <w:rsid w:val="00FF6042"/>
    <w:rsid w:val="00FF612A"/>
    <w:rsid w:val="00FF6170"/>
    <w:rsid w:val="00FF6653"/>
    <w:rsid w:val="00FF69AB"/>
    <w:rsid w:val="00FF6C1C"/>
    <w:rsid w:val="00FF7565"/>
    <w:rsid w:val="00FF7601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3938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3B7AC8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3B7AC8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BodyText3">
    <w:name w:val="Body Text 3"/>
    <w:basedOn w:val="Normal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MacroTextChar">
    <w:name w:val="Macro Text Char"/>
    <w:link w:val="MacroText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BodyText2Char">
    <w:name w:val="Body Text 2 Char"/>
    <w:link w:val="BodyText2"/>
    <w:rsid w:val="002F398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3467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4166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3C5FC2"/>
    <w:rPr>
      <w:rFonts w:ascii="AngsanaUPC" w:eastAsia="Cordia New" w:hAnsi="AngsanaUPC" w:cs="AngsanaUPC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798</TotalTime>
  <Pages>21</Pages>
  <Words>4835</Words>
  <Characters>27566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NANnan 's</cp:lastModifiedBy>
  <cp:revision>355</cp:revision>
  <cp:lastPrinted>2024-07-30T12:33:00Z</cp:lastPrinted>
  <dcterms:created xsi:type="dcterms:W3CDTF">2024-06-19T04:01:00Z</dcterms:created>
  <dcterms:modified xsi:type="dcterms:W3CDTF">2024-08-08T07:41:00Z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