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A31C" w14:textId="77777777" w:rsidR="00BF17F6" w:rsidRPr="00527481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527481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แบบ</w:t>
      </w:r>
      <w:r w:rsidR="00E43525"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ย่อ</w:t>
      </w:r>
    </w:p>
    <w:p w14:paraId="73F7613A" w14:textId="4774AA5E" w:rsidR="009B1B21" w:rsidRPr="00527481" w:rsidRDefault="00513CD5" w:rsidP="00433D72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28603A" w:rsidRPr="0052748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28603A" w:rsidRPr="0052748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มิถุนายน</w:t>
      </w:r>
      <w:r w:rsidR="00C74F3A"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2567</w:t>
      </w:r>
    </w:p>
    <w:p w14:paraId="281F9BDA" w14:textId="5759DEAC" w:rsidR="004414B1" w:rsidRPr="00527481" w:rsidRDefault="004414B1" w:rsidP="00433D72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527481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527481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2"/>
          <w:szCs w:val="32"/>
          <w:lang w:val="en-US" w:bidi="th-TH"/>
        </w:rPr>
      </w:pPr>
      <w:r w:rsidRPr="00527481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หมายเหตุ</w:t>
      </w:r>
      <w:r w:rsidRPr="00527481">
        <w:rPr>
          <w:rFonts w:ascii="Angsana New" w:hAnsi="Angsana New" w:cs="Angsana New"/>
          <w:b w:val="0"/>
          <w:bCs/>
          <w:sz w:val="32"/>
          <w:szCs w:val="32"/>
          <w:lang w:bidi="th-TH"/>
        </w:rPr>
        <w:tab/>
      </w:r>
      <w:r w:rsidRPr="00527481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527481" w:rsidRDefault="00EB768B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bookmarkStart w:id="0" w:name="_Hlk102997912"/>
      <w:r w:rsidRPr="00527481">
        <w:rPr>
          <w:rFonts w:ascii="Angsana New" w:hAnsi="Angsana New" w:cs="Angsana New" w:hint="cs"/>
          <w:b w:val="0"/>
          <w:sz w:val="32"/>
          <w:szCs w:val="32"/>
          <w:cs/>
          <w:lang w:bidi="th-TH"/>
        </w:rPr>
        <w:t>กา</w:t>
      </w:r>
      <w:r w:rsidRPr="00527481">
        <w:rPr>
          <w:rFonts w:ascii="Angsana New" w:hAnsi="Angsana New" w:cs="Angsana New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>
        <w:rPr>
          <w:rFonts w:ascii="Angsana New" w:hAnsi="Angsana New" w:cs="Angsana New" w:hint="cs"/>
          <w:b w:val="0"/>
          <w:snapToGrid w:val="0"/>
          <w:sz w:val="32"/>
          <w:szCs w:val="32"/>
          <w:cs/>
          <w:lang w:bidi="th-TH"/>
        </w:rPr>
        <w:t>มีสาระ</w:t>
      </w: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194553" w:rsidRPr="00527481">
        <w:rPr>
          <w:rFonts w:ascii="Angsana New" w:hAnsi="Angsana New" w:cs="Angsana New" w:hint="cs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527481" w:rsidRDefault="0094371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77777777" w:rsidR="009A0C3A" w:rsidRPr="00527481" w:rsidRDefault="009A0C3A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b w:val="0"/>
          <w:sz w:val="32"/>
          <w:szCs w:val="32"/>
          <w:cs/>
          <w:lang w:bidi="th-TH"/>
        </w:rPr>
        <w:t>หุ้นกู้</w:t>
      </w:r>
    </w:p>
    <w:p w14:paraId="6723EE4A" w14:textId="77777777" w:rsidR="00943711" w:rsidRPr="00527481" w:rsidRDefault="00273881" w:rsidP="00943711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lang w:bidi="th-TH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ทุนเรือนหุ้น</w:t>
      </w:r>
    </w:p>
    <w:p w14:paraId="68797DF3" w14:textId="77777777" w:rsidR="00237256" w:rsidRPr="00527481" w:rsidRDefault="00273881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b w:val="0"/>
          <w:sz w:val="32"/>
          <w:szCs w:val="32"/>
          <w:cs/>
          <w:lang w:bidi="th-TH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ใบสำคัญแสดงสิทธิซื้อหุ้นสามัญ</w:t>
      </w:r>
    </w:p>
    <w:p w14:paraId="17E1B0CA" w14:textId="77777777" w:rsidR="009733FE" w:rsidRPr="00527481" w:rsidRDefault="00237256" w:rsidP="00FB6573">
      <w:pPr>
        <w:pStyle w:val="Title"/>
        <w:ind w:left="-63" w:firstLine="63"/>
        <w:jc w:val="both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cs/>
        </w:rPr>
        <w:br w:type="page"/>
      </w:r>
      <w:r w:rsidR="009733FE"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4848033C" w14:textId="77777777" w:rsidR="009733FE" w:rsidRPr="00527481" w:rsidRDefault="009733FE" w:rsidP="009733FE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</w:pPr>
      <w:r w:rsidRPr="00527481"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0DB0E413" w14:textId="0748D4CD" w:rsidR="009733FE" w:rsidRPr="00527481" w:rsidRDefault="0028603A" w:rsidP="009733FE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527481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30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527481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มิถุนายน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2567</w:t>
      </w:r>
    </w:p>
    <w:p w14:paraId="47AC696A" w14:textId="07932C67" w:rsidR="004414B1" w:rsidRPr="00527481" w:rsidRDefault="004414B1" w:rsidP="009733FE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“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33C2EF46" w14:textId="77777777" w:rsidR="009733FE" w:rsidRPr="00527481" w:rsidRDefault="009733FE" w:rsidP="009733FE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  <w:cs/>
        </w:rPr>
      </w:pPr>
    </w:p>
    <w:p w14:paraId="58621031" w14:textId="77777777" w:rsidR="00C67125" w:rsidRPr="00527481" w:rsidRDefault="009733FE" w:rsidP="00A23A04">
      <w:pPr>
        <w:pStyle w:val="Title"/>
        <w:tabs>
          <w:tab w:val="left" w:pos="1080"/>
          <w:tab w:val="left" w:pos="1440"/>
        </w:tabs>
        <w:ind w:left="1080" w:hanging="1080"/>
        <w:jc w:val="left"/>
        <w:rPr>
          <w:rFonts w:ascii="Angsana New" w:hAnsi="Angsana New" w:cs="Angsana New"/>
          <w:b w:val="0"/>
          <w:bCs/>
          <w:cs/>
        </w:rPr>
      </w:pPr>
      <w:r w:rsidRPr="00527481">
        <w:rPr>
          <w:rFonts w:ascii="Angsana New" w:hAnsi="Angsana New" w:cs="Angsana New"/>
          <w:b w:val="0"/>
          <w:bCs/>
          <w:cs/>
        </w:rPr>
        <w:t>หมายเหตุ</w:t>
      </w:r>
      <w:r w:rsidRPr="00527481">
        <w:rPr>
          <w:rFonts w:ascii="Angsana New" w:hAnsi="Angsana New" w:cs="Angsana New"/>
          <w:b w:val="0"/>
          <w:bCs/>
          <w:cs/>
        </w:rPr>
        <w:tab/>
        <w:t>สารบัญ</w:t>
      </w:r>
    </w:p>
    <w:p w14:paraId="39941B7C" w14:textId="06C88B8E" w:rsidR="00F00339" w:rsidRPr="00527481" w:rsidRDefault="00F00339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 w:hint="cs"/>
          <w:sz w:val="32"/>
          <w:szCs w:val="32"/>
          <w:cs/>
          <w:lang w:bidi="th-TH"/>
        </w:rPr>
        <w:t>รายได้อื่น</w:t>
      </w:r>
    </w:p>
    <w:p w14:paraId="451417BE" w14:textId="783F906A" w:rsidR="00C67125" w:rsidRPr="00527481" w:rsidRDefault="00C67125" w:rsidP="00C67125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  <w:rtl/>
          <w:cs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2EDFBC1A" w14:textId="77777777" w:rsidR="00A23A04" w:rsidRPr="00527481" w:rsidRDefault="00273881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583FF062" w14:textId="77777777" w:rsidR="00273881" w:rsidRPr="00527481" w:rsidRDefault="00273881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27F5CF9F" w14:textId="77777777" w:rsidR="004552A4" w:rsidRPr="00527481" w:rsidRDefault="004552A4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1C2ACF72" w14:textId="77777777" w:rsidR="00D8150C" w:rsidRPr="00527481" w:rsidRDefault="00D8150C" w:rsidP="00A23A04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 w:hint="cs"/>
          <w:sz w:val="32"/>
          <w:szCs w:val="32"/>
          <w:cs/>
          <w:lang w:bidi="th-TH"/>
        </w:rPr>
        <w:t>คดีฟ้องร้อง</w:t>
      </w:r>
    </w:p>
    <w:p w14:paraId="3165033C" w14:textId="77777777" w:rsidR="005A5E10" w:rsidRPr="00527481" w:rsidRDefault="004552A4" w:rsidP="005A5E10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0B39DED4" w14:textId="77777777" w:rsidR="005A5E10" w:rsidRPr="00527481" w:rsidRDefault="005A5E10" w:rsidP="005A5E10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4626302D" w14:textId="77777777" w:rsidR="00237256" w:rsidRPr="00527481" w:rsidRDefault="00FE209D" w:rsidP="00FE209D">
      <w:pPr>
        <w:pStyle w:val="IndexHeading1"/>
        <w:numPr>
          <w:ilvl w:val="0"/>
          <w:numId w:val="32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="Angsana New" w:hAnsi="Angsana New" w:cs="Angsana New"/>
          <w:sz w:val="32"/>
          <w:szCs w:val="32"/>
        </w:rPr>
        <w:sectPr w:rsidR="00237256" w:rsidRPr="00527481" w:rsidSect="007F1C1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  <w:r w:rsidRPr="00527481">
        <w:rPr>
          <w:rFonts w:ascii="Angsana New" w:hAnsi="Angsana New" w:cs="Angsana New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4212FAED" w14:textId="77777777" w:rsidR="00157205" w:rsidRPr="00527481" w:rsidRDefault="00157205" w:rsidP="00157205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527481" w:rsidRDefault="00157205" w:rsidP="00157205">
      <w:pPr>
        <w:pStyle w:val="Title"/>
        <w:ind w:left="3330" w:hanging="3330"/>
        <w:jc w:val="left"/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</w:pPr>
      <w:r w:rsidRPr="00527481">
        <w:rPr>
          <w:rFonts w:ascii="Angsana New" w:hAnsi="Angsana New" w:cs="Angsana New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11F94C91" w:rsidR="007F451D" w:rsidRPr="00527481" w:rsidRDefault="0028603A" w:rsidP="007F451D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527481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30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527481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มิถุนายน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2567</w:t>
      </w:r>
    </w:p>
    <w:p w14:paraId="11DB8D94" w14:textId="51B6998B" w:rsidR="004414B1" w:rsidRPr="00527481" w:rsidRDefault="004414B1" w:rsidP="007F451D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527481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“</w:t>
      </w:r>
      <w:r w:rsidRPr="00527481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500E6B54" w:rsidR="007169E3" w:rsidRPr="00527481" w:rsidRDefault="00E42678" w:rsidP="00FB6573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527481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527481">
        <w:rPr>
          <w:rFonts w:ascii="Angsana New" w:hAnsi="Angsana New" w:cs="Angsana New"/>
          <w:b/>
          <w:bCs/>
          <w:snapToGrid w:val="0"/>
          <w:cs/>
        </w:rPr>
        <w:tab/>
      </w:r>
      <w:r w:rsidR="007F6790" w:rsidRPr="00527481">
        <w:rPr>
          <w:rFonts w:ascii="Angsana New" w:hAnsi="Angsana New" w:cs="Angsana New" w:hint="cs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3704E135" w:rsidR="008E02D3" w:rsidRPr="00527481" w:rsidRDefault="00E42678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B26D70" w:rsidRPr="00527481">
        <w:rPr>
          <w:rFonts w:ascii="Angsana New" w:hAnsi="Angsana New" w:cs="Angsana New"/>
          <w:snapToGrid w:val="0"/>
          <w:cs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7169E3" w:rsidRPr="00527481">
        <w:rPr>
          <w:rFonts w:ascii="Angsana New" w:hAnsi="Angsana New" w:cs="Angsana New"/>
          <w:snapToGrid w:val="0"/>
          <w:cs/>
        </w:rPr>
        <w:t xml:space="preserve"> </w:t>
      </w:r>
      <w:r w:rsidR="00B15D63" w:rsidRPr="00527481">
        <w:rPr>
          <w:rFonts w:ascii="Angsana New" w:hAnsi="Angsana New" w:cs="Angsana New"/>
          <w:snapToGrid w:val="0"/>
          <w:cs/>
        </w:rPr>
        <w:tab/>
      </w:r>
      <w:r w:rsidR="0052459F" w:rsidRPr="00527481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527481">
        <w:rPr>
          <w:rFonts w:ascii="Angsana New" w:hAnsi="Angsana New" w:cs="Angsana New"/>
          <w:snapToGrid w:val="0"/>
          <w:cs/>
        </w:rPr>
        <w:t>การ</w:t>
      </w:r>
      <w:r w:rsidR="00B52E3F" w:rsidRPr="00527481">
        <w:rPr>
          <w:rFonts w:ascii="Angsana New" w:hAnsi="Angsana New" w:cs="Angsana New"/>
          <w:snapToGrid w:val="0"/>
          <w:cs/>
        </w:rPr>
        <w:t>ดำเนินงาน</w:t>
      </w:r>
      <w:r w:rsidR="007169E3" w:rsidRPr="00527481">
        <w:rPr>
          <w:rFonts w:ascii="Angsana New" w:hAnsi="Angsana New" w:cs="Angsana New"/>
          <w:snapToGrid w:val="0"/>
          <w:cs/>
        </w:rPr>
        <w:t>ของบริษัท</w:t>
      </w:r>
    </w:p>
    <w:p w14:paraId="7DECF997" w14:textId="5A220499" w:rsidR="00B26D70" w:rsidRPr="00527481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spacing w:val="10"/>
          <w:cs/>
        </w:rPr>
        <w:t xml:space="preserve">บริษัท </w:t>
      </w:r>
      <w:r w:rsidRPr="00527481">
        <w:rPr>
          <w:rFonts w:ascii="Angsana New" w:hAnsi="Angsana New" w:cs="Angsana New"/>
          <w:snapToGrid w:val="0"/>
          <w:spacing w:val="10"/>
          <w:cs/>
          <w:lang w:val="en-US"/>
        </w:rPr>
        <w:t>คันทรี่ กรุ๊ป ดีเวลลอปเมนท์</w:t>
      </w:r>
      <w:r w:rsidRPr="00527481">
        <w:rPr>
          <w:rFonts w:ascii="Angsana New" w:hAnsi="Angsana New" w:cs="Angsana New"/>
          <w:bCs/>
          <w:snapToGrid w:val="0"/>
          <w:spacing w:val="10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7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2540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527481">
        <w:rPr>
          <w:rFonts w:ascii="Angsana New" w:hAnsi="Angsana New" w:cs="Angsana New"/>
          <w:snapToGrid w:val="0"/>
          <w:lang w:val="en-US"/>
        </w:rPr>
        <w:t xml:space="preserve">(SET)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2557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898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="00CC571F" w:rsidRPr="00527481">
        <w:rPr>
          <w:rFonts w:ascii="Angsana New" w:hAnsi="Angsana New" w:cs="Angsana New"/>
          <w:snapToGrid w:val="0"/>
          <w:spacing w:val="-4"/>
          <w:lang w:val="en-US"/>
        </w:rPr>
        <w:t>Holding</w:t>
      </w:r>
      <w:r w:rsidR="00CC571F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Company)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</w:t>
      </w:r>
      <w:r w:rsidR="006B780D" w:rsidRPr="00527481">
        <w:rPr>
          <w:rFonts w:ascii="Angsana New" w:hAnsi="Angsana New" w:cs="Angsana New"/>
          <w:snapToGrid w:val="0"/>
          <w:spacing w:val="-4"/>
          <w:cs/>
          <w:lang w:val="en-US"/>
        </w:rPr>
        <w:t>ประกอบ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79285FC4" w:rsidR="0055183B" w:rsidRPr="00527481" w:rsidRDefault="00E42678" w:rsidP="0066524F">
      <w:pPr>
        <w:spacing w:before="200"/>
        <w:ind w:left="1267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E42678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527481">
        <w:rPr>
          <w:rFonts w:ascii="Angsana New" w:hAnsi="Angsana New" w:cs="Angsana New"/>
          <w:bCs/>
          <w:snapToGrid w:val="0"/>
          <w:lang w:val="en-US"/>
        </w:rPr>
        <w:t>.</w:t>
      </w:r>
      <w:r w:rsidRPr="00E42678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527481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28B91D15" w:rsidR="0004306E" w:rsidRPr="00527481" w:rsidRDefault="00E42678" w:rsidP="0066524F">
      <w:pPr>
        <w:spacing w:after="20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04306E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04306E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04306E" w:rsidRPr="00527481">
        <w:rPr>
          <w:rFonts w:ascii="Angsana New" w:hAnsi="Angsana New" w:cs="Angsana New"/>
          <w:snapToGrid w:val="0"/>
          <w:lang w:val="en-US"/>
        </w:rPr>
        <w:tab/>
      </w:r>
      <w:r w:rsidR="0004306E" w:rsidRPr="00527481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527481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527481">
        <w:rPr>
          <w:rFonts w:ascii="Angsana New" w:hAnsi="Angsana New" w:cs="Angsana New"/>
          <w:snapToGrid w:val="0"/>
          <w:cs/>
        </w:rPr>
        <w:t>มาร์ค โฮลดิ้งส์</w:t>
      </w:r>
      <w:r w:rsidR="0004306E" w:rsidRPr="00527481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527481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527481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527481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527481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527481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E42678">
        <w:rPr>
          <w:rFonts w:ascii="Angsana New" w:hAnsi="Angsana New" w:cs="Angsana New"/>
          <w:snapToGrid w:val="0"/>
          <w:lang w:val="en-US"/>
        </w:rPr>
        <w:t>20</w:t>
      </w:r>
      <w:r w:rsidR="0004306E"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527481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527481">
        <w:rPr>
          <w:rFonts w:ascii="Angsana New" w:hAnsi="Angsana New" w:cs="Angsana New"/>
          <w:snapToGrid w:val="0"/>
          <w:cs/>
        </w:rPr>
        <w:t xml:space="preserve"> </w:t>
      </w:r>
      <w:r w:rsidR="0004306E" w:rsidRPr="00527481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527481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622910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CB09FE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CB09FE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พฤษภาคม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2562</w:t>
      </w:r>
      <w:r w:rsidR="00CB09FE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CB09FE" w:rsidRPr="00527481">
        <w:rPr>
          <w:rFonts w:ascii="Angsana New" w:hAnsi="Angsana New" w:cs="Angsana New"/>
          <w:snapToGrid w:val="0"/>
          <w:spacing w:val="-6"/>
          <w:cs/>
        </w:rPr>
        <w:t xml:space="preserve">บริษัท </w:t>
      </w:r>
      <w:r w:rsidR="00CB09FE" w:rsidRPr="00527481">
        <w:rPr>
          <w:rFonts w:ascii="Angsana New" w:hAnsi="Angsana New" w:cs="Angsana New"/>
          <w:snapToGrid w:val="0"/>
          <w:spacing w:val="-6"/>
          <w:shd w:val="clear" w:color="auto" w:fill="FFFFFF"/>
          <w:cs/>
        </w:rPr>
        <w:t>แลนด์</w:t>
      </w:r>
      <w:r w:rsidR="00CB09FE" w:rsidRPr="00527481">
        <w:rPr>
          <w:rFonts w:ascii="Angsana New" w:hAnsi="Angsana New" w:cs="Angsana New"/>
          <w:snapToGrid w:val="0"/>
          <w:spacing w:val="-6"/>
          <w:cs/>
        </w:rPr>
        <w:t xml:space="preserve">มาร์ค โฮลดิ้งส์ จำกัด </w:t>
      </w:r>
      <w:r w:rsidR="00CB09FE" w:rsidRPr="00527481">
        <w:rPr>
          <w:rFonts w:ascii="Angsana New" w:hAnsi="Angsana New" w:cs="Angsana New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527481">
        <w:rPr>
          <w:rFonts w:ascii="Angsana New" w:hAnsi="Angsana New" w:cs="Angsana New"/>
          <w:snapToGrid w:val="0"/>
          <w:cs/>
          <w:lang w:val="en-US"/>
        </w:rPr>
        <w:t xml:space="preserve"> จำนวน 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CB09FE" w:rsidRPr="00527481">
        <w:rPr>
          <w:rFonts w:ascii="Angsana New" w:hAnsi="Angsana New" w:cs="Angsana New"/>
          <w:snapToGrid w:val="0"/>
          <w:cs/>
          <w:lang w:val="en-US"/>
        </w:rPr>
        <w:t xml:space="preserve"> สาขา </w:t>
      </w:r>
      <w:proofErr w:type="gramStart"/>
      <w:r w:rsidR="00CB09FE" w:rsidRPr="00527481">
        <w:rPr>
          <w:rFonts w:ascii="Angsana New" w:hAnsi="Angsana New" w:cs="Angsana New"/>
          <w:snapToGrid w:val="0"/>
          <w:cs/>
          <w:lang w:val="en-US"/>
        </w:rPr>
        <w:t>เพื่อรองรับการดำเนินงานของธุรกิจโรงแรม</w:t>
      </w:r>
      <w:proofErr w:type="gramEnd"/>
      <w:r w:rsidR="00CB09FE"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14:paraId="216053D7" w14:textId="1538E466" w:rsidR="0004306E" w:rsidRPr="00527481" w:rsidRDefault="00E42678" w:rsidP="0066524F">
      <w:pPr>
        <w:spacing w:after="20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04306E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04306E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04306E" w:rsidRPr="00527481">
        <w:rPr>
          <w:rFonts w:ascii="Angsana New" w:hAnsi="Angsana New" w:cs="Angsana New"/>
          <w:snapToGrid w:val="0"/>
          <w:lang w:val="en-US"/>
        </w:rPr>
        <w:tab/>
      </w:r>
      <w:r w:rsidR="0004306E" w:rsidRPr="00527481">
        <w:rPr>
          <w:rFonts w:ascii="Angsana New" w:hAnsi="Angsana New" w:cs="Angsana New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527481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527481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527481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527481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04306E" w:rsidRPr="00527481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E42678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527481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527481">
        <w:rPr>
          <w:rFonts w:ascii="Angsana New" w:hAnsi="Angsana New" w:cs="Angsana New"/>
          <w:snapToGrid w:val="0"/>
          <w:spacing w:val="-12"/>
          <w:cs/>
        </w:rPr>
        <w:t>เพื่อประกอ</w:t>
      </w:r>
      <w:r w:rsidR="00C67567" w:rsidRPr="00527481">
        <w:rPr>
          <w:rFonts w:ascii="Angsana New" w:hAnsi="Angsana New" w:cs="Angsana New"/>
          <w:snapToGrid w:val="0"/>
          <w:cs/>
        </w:rPr>
        <w:t>บธุรกิจ</w:t>
      </w:r>
      <w:r w:rsidR="00C67567" w:rsidRPr="00527481">
        <w:rPr>
          <w:rFonts w:ascii="Angsana New" w:hAnsi="Angsana New" w:cs="Angsana New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64E5FE38" w:rsidR="002D1A75" w:rsidRPr="00527481" w:rsidRDefault="00E42678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E42678">
        <w:rPr>
          <w:rFonts w:ascii="Angsana New" w:hAnsi="Angsana New" w:cs="Angsana New"/>
          <w:snapToGrid w:val="0"/>
          <w:lang w:val="en-US"/>
        </w:rPr>
        <w:t>1</w:t>
      </w:r>
      <w:r w:rsidR="00762F56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762F56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3</w:t>
      </w:r>
      <w:r w:rsidR="00762F56" w:rsidRPr="00527481">
        <w:rPr>
          <w:rFonts w:ascii="Angsana New" w:hAnsi="Angsana New" w:cs="Angsana New"/>
          <w:snapToGrid w:val="0"/>
          <w:lang w:val="en-US"/>
        </w:rPr>
        <w:tab/>
      </w:r>
      <w:r w:rsidR="00762F56" w:rsidRPr="00527481">
        <w:rPr>
          <w:rFonts w:ascii="Angsana New" w:hAnsi="Angsana New" w:cs="Angsana New"/>
          <w:cs/>
        </w:rPr>
        <w:t xml:space="preserve">บริษัท </w:t>
      </w:r>
      <w:r w:rsidR="00762F56" w:rsidRPr="00527481">
        <w:rPr>
          <w:rFonts w:ascii="Angsana New" w:hAnsi="Angsana New" w:cs="Angsana New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762F56" w:rsidRPr="00527481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762F56" w:rsidRPr="00527481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762F56" w:rsidRPr="00527481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762F56" w:rsidRPr="00527481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762F56" w:rsidRPr="00527481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762F56" w:rsidRPr="00527481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762F56" w:rsidRPr="00527481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762F56" w:rsidRPr="00527481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527481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14:paraId="64CE6955" w14:textId="77777777" w:rsidR="002D1A75" w:rsidRPr="00527481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527481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223ED80C" w:rsidR="0055183B" w:rsidRPr="00527481" w:rsidRDefault="00E42678" w:rsidP="00013018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E42678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55183B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2</w:t>
      </w:r>
      <w:r w:rsidR="0055183B" w:rsidRPr="00527481">
        <w:rPr>
          <w:rFonts w:ascii="Angsana New" w:hAnsi="Angsana New" w:cs="Angsana New"/>
          <w:snapToGrid w:val="0"/>
          <w:lang w:val="en-US"/>
        </w:rPr>
        <w:t>.</w:t>
      </w:r>
      <w:r w:rsidRPr="00E42678">
        <w:rPr>
          <w:rFonts w:ascii="Angsana New" w:hAnsi="Angsana New" w:cs="Angsana New"/>
          <w:snapToGrid w:val="0"/>
          <w:lang w:val="en-US"/>
        </w:rPr>
        <w:t>4</w:t>
      </w:r>
      <w:r w:rsidR="0055183B" w:rsidRPr="00527481">
        <w:rPr>
          <w:rFonts w:ascii="Angsana New" w:hAnsi="Angsana New" w:cs="Angsana New"/>
          <w:snapToGrid w:val="0"/>
          <w:lang w:val="en-US"/>
        </w:rPr>
        <w:tab/>
      </w:r>
      <w:r w:rsidR="0055183B" w:rsidRPr="00527481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527481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527481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527481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8</w:t>
      </w:r>
      <w:r w:rsidR="0055183B" w:rsidRPr="00527481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r w:rsidR="0055183B" w:rsidRPr="00527481">
        <w:rPr>
          <w:rFonts w:ascii="Angsana New" w:hAnsi="Angsana New" w:cs="Angsana New"/>
          <w:snapToGrid w:val="0"/>
          <w:spacing w:val="4"/>
          <w:cs/>
        </w:rPr>
        <w:t xml:space="preserve"> Floor, Medine Mews,</w:t>
      </w:r>
      <w:r w:rsidR="0055183B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527481">
        <w:rPr>
          <w:rFonts w:ascii="Angsana New" w:hAnsi="Angsana New" w:cs="Angsana New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527481">
        <w:rPr>
          <w:rFonts w:ascii="Angsana New" w:hAnsi="Angsana New" w:cs="Angsana New"/>
          <w:snapToGrid w:val="0"/>
          <w:spacing w:val="-4"/>
          <w:cs/>
        </w:rPr>
        <w:t>การ</w:t>
      </w:r>
      <w:r w:rsidR="0055183B" w:rsidRPr="00527481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527481">
        <w:rPr>
          <w:rFonts w:ascii="Angsana New" w:hAnsi="Angsana New" w:cs="Angsana New"/>
          <w:snapToGrid w:val="0"/>
          <w:cs/>
        </w:rPr>
        <w:t>ในบริษัทอื่น (Holding Company)</w:t>
      </w:r>
      <w:r w:rsidR="00C92C0F" w:rsidRPr="00527481">
        <w:rPr>
          <w:rFonts w:ascii="Angsana New" w:hAnsi="Angsana New" w:cs="Angsana New" w:hint="cs"/>
          <w:snapToGrid w:val="0"/>
          <w:cs/>
        </w:rPr>
        <w:t xml:space="preserve"> </w:t>
      </w:r>
    </w:p>
    <w:p w14:paraId="23D9AAA7" w14:textId="7BDC9460" w:rsidR="00950048" w:rsidRPr="00527481" w:rsidRDefault="00950048" w:rsidP="00013018">
      <w:pPr>
        <w:spacing w:after="240"/>
        <w:ind w:left="2160"/>
        <w:jc w:val="thaiDistribute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527481">
        <w:rPr>
          <w:rFonts w:ascii="Angsana New" w:hAnsi="Angsana New" w:cs="Angsana New"/>
          <w:snapToGrid w:val="0"/>
          <w:spacing w:val="-6"/>
          <w:cs/>
        </w:rPr>
        <w:t>ชำระบัญชี</w:t>
      </w:r>
      <w:r w:rsidRPr="00527481">
        <w:rPr>
          <w:rFonts w:ascii="Angsana New" w:hAnsi="Angsana New" w:cs="Angsana New"/>
          <w:snapToGrid w:val="0"/>
          <w:spacing w:val="-6"/>
          <w:cs/>
        </w:rPr>
        <w:t xml:space="preserve"> (ดูหมาย</w:t>
      </w:r>
      <w:r w:rsidRPr="00527481">
        <w:rPr>
          <w:rFonts w:ascii="Angsana New" w:hAnsi="Angsana New" w:cs="Angsana New"/>
          <w:snapToGrid w:val="0"/>
          <w:cs/>
        </w:rPr>
        <w:t xml:space="preserve">เหตุข้อ </w:t>
      </w:r>
      <w:r w:rsidR="00E42678" w:rsidRPr="00E42678">
        <w:rPr>
          <w:rFonts w:ascii="Angsana New" w:hAnsi="Angsana New" w:cs="Angsana New"/>
          <w:snapToGrid w:val="0"/>
          <w:lang w:val="en-US"/>
        </w:rPr>
        <w:t>22</w:t>
      </w:r>
      <w:r w:rsidR="009C13C5"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1</w:t>
      </w:r>
      <w:r w:rsidRPr="00527481">
        <w:rPr>
          <w:rFonts w:ascii="Angsana New" w:hAnsi="Angsana New" w:cs="Angsana New"/>
          <w:snapToGrid w:val="0"/>
          <w:cs/>
        </w:rPr>
        <w:t>)</w:t>
      </w:r>
      <w:r w:rsidR="00C43E09" w:rsidRPr="00527481">
        <w:rPr>
          <w:rFonts w:ascii="Angsana New" w:hAnsi="Angsana New" w:cs="Angsana New" w:hint="cs"/>
          <w:snapToGrid w:val="0"/>
          <w:cs/>
        </w:rPr>
        <w:t xml:space="preserve"> </w:t>
      </w:r>
    </w:p>
    <w:p w14:paraId="70747DCA" w14:textId="1E11FE84" w:rsidR="0055183B" w:rsidRPr="00527481" w:rsidRDefault="00E42678" w:rsidP="00013018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52748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527481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527481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บริษัท ซีจียูเค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โดยมีสำนักงานใหญ่ตั้งอยู่ที่ Anson Court, La Route des Camps, St</w:t>
      </w:r>
      <w:r w:rsidR="006B48DA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Martin, </w:t>
      </w:r>
      <w:r w:rsidR="0055183B" w:rsidRPr="00527481">
        <w:rPr>
          <w:rFonts w:ascii="Angsana New" w:hAnsi="Angsana New" w:cs="Angsana New"/>
          <w:snapToGrid w:val="0"/>
          <w:cs/>
        </w:rPr>
        <w:t>Guernsey, GY</w:t>
      </w:r>
      <w:r w:rsidRPr="00E42678">
        <w:rPr>
          <w:rFonts w:ascii="Angsana New" w:hAnsi="Angsana New" w:cs="Angsana New"/>
          <w:snapToGrid w:val="0"/>
          <w:lang w:val="en-US"/>
        </w:rPr>
        <w:t>4</w:t>
      </w:r>
      <w:r w:rsidR="0055183B" w:rsidRPr="00527481">
        <w:rPr>
          <w:rFonts w:ascii="Angsana New" w:hAnsi="Angsana New" w:cs="Angsana New"/>
          <w:snapToGrid w:val="0"/>
          <w:cs/>
        </w:rPr>
        <w:t xml:space="preserve"> </w:t>
      </w:r>
      <w:r w:rsidRPr="00E42678">
        <w:rPr>
          <w:rFonts w:ascii="Angsana New" w:hAnsi="Angsana New" w:cs="Angsana New"/>
          <w:snapToGrid w:val="0"/>
          <w:lang w:val="en-US"/>
        </w:rPr>
        <w:t>6</w:t>
      </w:r>
      <w:r w:rsidR="0055183B" w:rsidRPr="00527481">
        <w:rPr>
          <w:rFonts w:ascii="Angsana New" w:hAnsi="Angsana New" w:cs="Angsana New"/>
          <w:snapToGrid w:val="0"/>
          <w:cs/>
        </w:rPr>
        <w:t>AD เพื่อประกอบธุรกิจอสังหาริมทรัพย์</w:t>
      </w:r>
    </w:p>
    <w:p w14:paraId="1C214190" w14:textId="0655FE72" w:rsidR="00686E88" w:rsidRPr="00527481" w:rsidRDefault="00686E88" w:rsidP="00686E88">
      <w:pPr>
        <w:spacing w:after="240"/>
        <w:ind w:left="2160"/>
        <w:jc w:val="thaiDistribute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spacing w:val="-6"/>
          <w:cs/>
        </w:rPr>
        <w:t xml:space="preserve">ปัจจุบัน บริษัท ซีจียูเค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6"/>
          <w:cs/>
        </w:rPr>
        <w:t xml:space="preserve"> จำกัด อยู่ระหว่างการชำระบัญชี (ดูหมาย</w:t>
      </w:r>
      <w:r w:rsidRPr="00527481">
        <w:rPr>
          <w:rFonts w:ascii="Angsana New" w:hAnsi="Angsana New" w:cs="Angsana New"/>
          <w:snapToGrid w:val="0"/>
          <w:cs/>
        </w:rPr>
        <w:t xml:space="preserve">เหตุข้อ </w:t>
      </w:r>
      <w:r w:rsidR="00E42678" w:rsidRPr="00E42678">
        <w:rPr>
          <w:rFonts w:ascii="Angsana New" w:hAnsi="Angsana New" w:cs="Angsana New"/>
          <w:snapToGrid w:val="0"/>
          <w:lang w:val="en-US"/>
        </w:rPr>
        <w:t>22</w:t>
      </w:r>
      <w:r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1</w:t>
      </w:r>
      <w:r w:rsidRPr="00527481">
        <w:rPr>
          <w:rFonts w:ascii="Angsana New" w:hAnsi="Angsana New" w:cs="Angsana New"/>
          <w:snapToGrid w:val="0"/>
          <w:cs/>
        </w:rPr>
        <w:t>)</w:t>
      </w:r>
    </w:p>
    <w:p w14:paraId="400AA645" w14:textId="09CF5F40" w:rsidR="00CA02B2" w:rsidRPr="00527481" w:rsidRDefault="00E42678" w:rsidP="00013018">
      <w:pPr>
        <w:spacing w:after="240"/>
        <w:ind w:left="2160" w:hanging="893"/>
        <w:jc w:val="both"/>
        <w:rPr>
          <w:rFonts w:ascii="Angsana New" w:hAnsi="Angsana New" w:cs="Angsana New"/>
          <w:snapToGrid w:val="0"/>
          <w:cs/>
        </w:rPr>
      </w:pPr>
      <w:r w:rsidRPr="00E42678">
        <w:rPr>
          <w:rFonts w:ascii="Angsana New" w:hAnsi="Angsana New" w:cs="Angsana New"/>
          <w:lang w:val="en-US"/>
        </w:rPr>
        <w:t>1</w:t>
      </w:r>
      <w:r w:rsidR="0055183B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2</w:t>
      </w:r>
      <w:r w:rsidR="0055183B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6</w:t>
      </w:r>
      <w:r w:rsidR="0055183B" w:rsidRPr="00527481">
        <w:rPr>
          <w:rFonts w:ascii="Angsana New" w:hAnsi="Angsana New" w:cs="Angsana New"/>
          <w:lang w:val="en-US"/>
        </w:rPr>
        <w:tab/>
      </w:r>
      <w:r w:rsidR="0055183B" w:rsidRPr="00527481">
        <w:rPr>
          <w:rFonts w:ascii="Angsana New" w:hAnsi="Angsana New" w:cs="Angsana New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527481">
        <w:rPr>
          <w:rFonts w:ascii="Angsana New" w:hAnsi="Angsana New" w:cs="Angsana New"/>
          <w:snapToGrid w:val="0"/>
          <w:spacing w:val="-10"/>
          <w:cs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55183B" w:rsidRPr="00527481">
        <w:rPr>
          <w:rFonts w:ascii="Angsana New" w:hAnsi="Angsana New" w:cs="Angsana New"/>
          <w:snapToGrid w:val="0"/>
          <w:spacing w:val="-10"/>
          <w:cs/>
        </w:rPr>
        <w:t xml:space="preserve"> สิงหาคม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55183B" w:rsidRPr="00527481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527481">
        <w:rPr>
          <w:rFonts w:ascii="Angsana New" w:hAnsi="Angsana New" w:cs="Angsana New"/>
          <w:snapToGrid w:val="0"/>
          <w:cs/>
        </w:rPr>
        <w:t xml:space="preserve"> 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>St</w:t>
      </w:r>
      <w:r w:rsidR="006B48DA" w:rsidRPr="00527481">
        <w:rPr>
          <w:rFonts w:ascii="Angsana New" w:hAnsi="Angsana New" w:cs="Angsana New" w:hint="cs"/>
          <w:snapToGrid w:val="0"/>
          <w:spacing w:val="-8"/>
          <w:cs/>
        </w:rPr>
        <w:t>.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Martin, Guernsey, GY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4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 xml:space="preserve"> </w:t>
      </w:r>
      <w:r w:rsidRPr="00E42678">
        <w:rPr>
          <w:rFonts w:ascii="Angsana New" w:hAnsi="Angsana New" w:cs="Angsana New"/>
          <w:snapToGrid w:val="0"/>
          <w:spacing w:val="-8"/>
          <w:lang w:val="en-US"/>
        </w:rPr>
        <w:t>6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>AD เพื่อประกอบธุรกิจ</w:t>
      </w:r>
      <w:r w:rsidR="006A10DF" w:rsidRPr="00527481">
        <w:rPr>
          <w:rFonts w:ascii="Angsana New" w:hAnsi="Angsana New" w:cs="Angsana New"/>
          <w:snapToGrid w:val="0"/>
          <w:spacing w:val="-8"/>
          <w:cs/>
        </w:rPr>
        <w:t>การลงทุน</w:t>
      </w:r>
      <w:r w:rsidR="0051281C" w:rsidRPr="00527481">
        <w:rPr>
          <w:rFonts w:ascii="Angsana New" w:hAnsi="Angsana New" w:cs="Angsana New"/>
          <w:snapToGrid w:val="0"/>
          <w:spacing w:val="-8"/>
          <w:cs/>
        </w:rPr>
        <w:t xml:space="preserve"> </w:t>
      </w:r>
      <w:r w:rsidR="0055183B" w:rsidRPr="00527481">
        <w:rPr>
          <w:rFonts w:ascii="Angsana New" w:hAnsi="Angsana New" w:cs="Angsana New"/>
          <w:snapToGrid w:val="0"/>
          <w:spacing w:val="-8"/>
          <w:cs/>
        </w:rPr>
        <w:t>โดยการถือหุ้นในบริษัทอื่น</w:t>
      </w:r>
      <w:r w:rsidR="0051281C" w:rsidRPr="00527481">
        <w:rPr>
          <w:rFonts w:ascii="Angsana New" w:hAnsi="Angsana New" w:cs="Angsana New"/>
          <w:snapToGrid w:val="0"/>
          <w:spacing w:val="-8"/>
          <w:cs/>
        </w:rPr>
        <w:t xml:space="preserve"> </w:t>
      </w:r>
      <w:r w:rsidR="0051281C" w:rsidRPr="00527481">
        <w:rPr>
          <w:rFonts w:ascii="Angsana New" w:hAnsi="Angsana New" w:cs="Angsana New"/>
          <w:snapToGrid w:val="0"/>
          <w:cs/>
        </w:rPr>
        <w:t>(Holding Company)</w:t>
      </w:r>
    </w:p>
    <w:p w14:paraId="73997084" w14:textId="11086A86" w:rsidR="00660E1F" w:rsidRPr="00527481" w:rsidRDefault="00E42678" w:rsidP="00013018">
      <w:pPr>
        <w:spacing w:after="240"/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E42678">
        <w:rPr>
          <w:rFonts w:ascii="Angsana New" w:hAnsi="Angsana New" w:cs="Angsana New"/>
          <w:lang w:val="en-US"/>
        </w:rPr>
        <w:t>1</w:t>
      </w:r>
      <w:r w:rsidR="004962AB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3</w:t>
      </w:r>
      <w:r w:rsidR="002A616B" w:rsidRPr="00527481">
        <w:rPr>
          <w:rFonts w:ascii="Angsana New" w:hAnsi="Angsana New" w:cs="Angsana New"/>
          <w:lang w:val="en-US"/>
        </w:rPr>
        <w:tab/>
      </w:r>
      <w:r w:rsidR="005F78D8" w:rsidRPr="00527481">
        <w:rPr>
          <w:rFonts w:ascii="Angsana New" w:hAnsi="Angsana New" w:cs="Angsana New"/>
          <w:spacing w:val="-6"/>
          <w:cs/>
        </w:rPr>
        <w:t xml:space="preserve">ณ </w:t>
      </w:r>
      <w:r w:rsidR="005F78D8" w:rsidRPr="00527481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5F78D8" w:rsidRPr="00527481">
        <w:rPr>
          <w:rFonts w:ascii="Angsana New" w:hAnsi="Angsana New" w:cs="Angsana New"/>
          <w:spacing w:val="-6"/>
          <w:cs/>
        </w:rPr>
        <w:t xml:space="preserve"> </w:t>
      </w:r>
      <w:r w:rsidR="00377129" w:rsidRPr="00527481">
        <w:rPr>
          <w:rFonts w:ascii="Angsana New" w:hAnsi="Angsana New" w:cs="Angsana New" w:hint="cs"/>
          <w:spacing w:val="-6"/>
          <w:cs/>
        </w:rPr>
        <w:t>ม</w:t>
      </w:r>
      <w:r w:rsidR="009E12AE" w:rsidRPr="00527481">
        <w:rPr>
          <w:rFonts w:ascii="Angsana New" w:hAnsi="Angsana New" w:cs="Angsana New" w:hint="cs"/>
          <w:spacing w:val="-6"/>
          <w:cs/>
        </w:rPr>
        <w:t>ิถุนายน</w:t>
      </w:r>
      <w:r w:rsidR="005F78D8" w:rsidRPr="00527481">
        <w:rPr>
          <w:rFonts w:ascii="Angsana New" w:hAnsi="Angsana New" w:cs="Angsana New"/>
          <w:spacing w:val="-6"/>
          <w:cs/>
        </w:rPr>
        <w:t xml:space="preserve">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2567</w:t>
      </w:r>
      <w:r w:rsidR="005F78D8" w:rsidRPr="00527481">
        <w:rPr>
          <w:rFonts w:ascii="Angsana New" w:hAnsi="Angsana New" w:cs="Angsana New"/>
          <w:spacing w:val="-6"/>
          <w:cs/>
        </w:rPr>
        <w:t xml:space="preserve"> กลุ่มบริษัทและบริษัทมีหนี้สินหมุนเวียนรวมจำนวน </w:t>
      </w:r>
      <w:proofErr w:type="gramStart"/>
      <w:r w:rsidRPr="00E42678">
        <w:rPr>
          <w:rFonts w:ascii="Angsana New" w:hAnsi="Angsana New" w:cs="Angsana New"/>
          <w:snapToGrid w:val="0"/>
          <w:spacing w:val="-10"/>
          <w:lang w:val="en-US"/>
        </w:rPr>
        <w:t>10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015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89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20881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F78D8" w:rsidRPr="00527481">
        <w:rPr>
          <w:rFonts w:ascii="Angsana New" w:hAnsi="Angsana New" w:cs="Angsana New"/>
          <w:spacing w:val="-6"/>
          <w:cs/>
        </w:rPr>
        <w:t>ล้านบาทและ</w:t>
      </w:r>
      <w:proofErr w:type="gramEnd"/>
      <w:r w:rsidR="005F78D8" w:rsidRPr="00527481">
        <w:rPr>
          <w:rFonts w:ascii="Angsana New" w:hAnsi="Angsana New" w:cs="Angsana New" w:hint="cs"/>
          <w:spacing w:val="-6"/>
          <w:cs/>
        </w:rPr>
        <w:t xml:space="preserve">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8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125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79</w:t>
      </w:r>
      <w:r w:rsidR="00E63D99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F78D8" w:rsidRPr="00527481">
        <w:rPr>
          <w:rFonts w:ascii="Angsana New" w:hAnsi="Angsana New" w:cs="Angsana New"/>
          <w:spacing w:val="-6"/>
          <w:cs/>
        </w:rPr>
        <w:t>ล้านบาท ตามลำดับ โดยส่วนใหญ่เป็นเจ้าหนี้ค่าก่อสร้างและดอกเบี้ยค้างจ่ายโครงการที่อยู่ระหว่างการพัฒนาของบริษัทย่อยแห่งหนึ่ง และส่วนของหุ้นกู้ระยะยาวที่ถึงกำหนดชำระภายในหนึ่งปีที่ออกโดยบริษัท</w:t>
      </w:r>
      <w:r w:rsidR="005F78D8" w:rsidRPr="00527481">
        <w:rPr>
          <w:rFonts w:ascii="Angsana New" w:hAnsi="Angsana New" w:cs="Angsana New" w:hint="cs"/>
          <w:spacing w:val="-8"/>
          <w:cs/>
        </w:rPr>
        <w:t xml:space="preserve"> </w:t>
      </w:r>
    </w:p>
    <w:p w14:paraId="607E74C8" w14:textId="5428D884" w:rsidR="00660E1F" w:rsidRPr="00527481" w:rsidRDefault="00660E1F" w:rsidP="00013018">
      <w:pPr>
        <w:spacing w:after="240"/>
        <w:ind w:left="1267"/>
        <w:jc w:val="thaiDistribute"/>
        <w:rPr>
          <w:rFonts w:ascii="Angsana New" w:hAnsi="Angsana New" w:cs="Angsana New"/>
          <w:spacing w:val="-6"/>
          <w:cs/>
        </w:rPr>
      </w:pPr>
      <w:r w:rsidRPr="00527481">
        <w:rPr>
          <w:rFonts w:ascii="Angsana New" w:hAnsi="Angsana New" w:cs="Angsana New" w:hint="cs"/>
          <w:spacing w:val="-6"/>
          <w:cs/>
        </w:rPr>
        <w:t>ณ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วันที่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D72804" w:rsidRPr="00527481">
        <w:rPr>
          <w:rFonts w:ascii="Angsana New" w:hAnsi="Angsana New" w:cs="Angsana New"/>
          <w:spacing w:val="-6"/>
          <w:cs/>
        </w:rPr>
        <w:t xml:space="preserve"> </w:t>
      </w:r>
      <w:r w:rsidR="00D72804" w:rsidRPr="00527481">
        <w:rPr>
          <w:rFonts w:ascii="Angsana New" w:hAnsi="Angsana New" w:cs="Angsana New" w:hint="cs"/>
          <w:spacing w:val="-6"/>
          <w:cs/>
        </w:rPr>
        <w:t>มิถุนายน</w:t>
      </w:r>
      <w:r w:rsidR="00D72804" w:rsidRPr="00527481">
        <w:rPr>
          <w:rFonts w:ascii="Angsana New" w:hAnsi="Angsana New" w:cs="Angsana New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pacing w:val="-6"/>
          <w:lang w:val="en-US"/>
        </w:rPr>
        <w:t>2567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เจ้าหนี้ค่าก่อสร้างและดอกเบี้ยค้างจ่ายระหว่างบริษัทย่อยและผู้รับเหมาโครงการมียอดคงเหลือจ</w:t>
      </w:r>
      <w:r w:rsidR="004B3A9E" w:rsidRPr="00527481">
        <w:rPr>
          <w:rFonts w:ascii="Angsana New" w:hAnsi="Angsana New" w:cs="Angsana New" w:hint="cs"/>
          <w:spacing w:val="-6"/>
          <w:cs/>
        </w:rPr>
        <w:t>ำ</w:t>
      </w:r>
      <w:r w:rsidRPr="00527481">
        <w:rPr>
          <w:rFonts w:ascii="Angsana New" w:hAnsi="Angsana New" w:cs="Angsana New" w:hint="cs"/>
          <w:spacing w:val="-6"/>
          <w:cs/>
        </w:rPr>
        <w:t>นวน</w:t>
      </w:r>
      <w:r w:rsidR="00A836A3" w:rsidRPr="00527481">
        <w:rPr>
          <w:rFonts w:ascii="Angsana New" w:hAnsi="Angsana New" w:cs="Angsana New" w:hint="cs"/>
          <w:spacing w:val="-6"/>
          <w:cs/>
        </w:rPr>
        <w:t xml:space="preserve"> </w:t>
      </w:r>
      <w:r w:rsidR="00E42678" w:rsidRPr="00E42678">
        <w:rPr>
          <w:rFonts w:ascii="Angsana New" w:hAnsi="Angsana New" w:cs="Angsana New" w:hint="cs"/>
          <w:spacing w:val="-6"/>
          <w:lang w:val="en-US"/>
        </w:rPr>
        <w:t>5</w:t>
      </w:r>
      <w:r w:rsidR="00A836A3" w:rsidRPr="00527481">
        <w:rPr>
          <w:rFonts w:ascii="Angsana New" w:hAnsi="Angsana New" w:cs="Angsana New" w:hint="cs"/>
          <w:spacing w:val="-6"/>
          <w:cs/>
        </w:rPr>
        <w:t>,</w:t>
      </w:r>
      <w:r w:rsidR="00E42678" w:rsidRPr="00E42678">
        <w:rPr>
          <w:rFonts w:ascii="Angsana New" w:hAnsi="Angsana New" w:cs="Angsana New" w:hint="cs"/>
          <w:spacing w:val="-6"/>
          <w:lang w:val="en-US"/>
        </w:rPr>
        <w:t>484</w:t>
      </w:r>
      <w:r w:rsidR="00A836A3" w:rsidRPr="00527481">
        <w:rPr>
          <w:rFonts w:ascii="Angsana New" w:hAnsi="Angsana New" w:cs="Angsana New" w:hint="cs"/>
          <w:spacing w:val="-6"/>
          <w:cs/>
        </w:rPr>
        <w:t>.</w:t>
      </w:r>
      <w:r w:rsidR="00E42678" w:rsidRPr="00E42678">
        <w:rPr>
          <w:rFonts w:ascii="Angsana New" w:hAnsi="Angsana New" w:cs="Angsana New" w:hint="cs"/>
          <w:spacing w:val="-6"/>
          <w:lang w:val="en-US"/>
        </w:rPr>
        <w:t>65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ล้านบาท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และ</w:t>
      </w:r>
      <w:r w:rsidR="00A30D4B" w:rsidRPr="00527481">
        <w:rPr>
          <w:rFonts w:ascii="Angsana New" w:hAnsi="Angsana New" w:cs="Angsana New" w:hint="cs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pacing w:val="-6"/>
          <w:lang w:val="en-US"/>
        </w:rPr>
        <w:t>780</w:t>
      </w:r>
      <w:r w:rsidR="00A30D4B" w:rsidRPr="00527481">
        <w:rPr>
          <w:rFonts w:ascii="Angsana New" w:hAnsi="Angsana New" w:cs="Angsana New" w:hint="cs"/>
          <w:spacing w:val="-6"/>
          <w:cs/>
        </w:rPr>
        <w:t>.</w:t>
      </w:r>
      <w:r w:rsidR="00E42678" w:rsidRPr="00E42678">
        <w:rPr>
          <w:rFonts w:ascii="Angsana New" w:hAnsi="Angsana New" w:cs="Angsana New"/>
          <w:spacing w:val="-6"/>
          <w:lang w:val="en-US"/>
        </w:rPr>
        <w:t>57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ล้านบาท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ตามล</w:t>
      </w:r>
      <w:r w:rsidR="004B3A9E" w:rsidRPr="00527481">
        <w:rPr>
          <w:rFonts w:ascii="Angsana New" w:hAnsi="Angsana New" w:cs="Angsana New" w:hint="cs"/>
          <w:spacing w:val="-6"/>
          <w:cs/>
        </w:rPr>
        <w:t>ำ</w:t>
      </w:r>
      <w:r w:rsidRPr="00527481">
        <w:rPr>
          <w:rFonts w:ascii="Angsana New" w:hAnsi="Angsana New" w:cs="Angsana New" w:hint="cs"/>
          <w:spacing w:val="-6"/>
          <w:cs/>
        </w:rPr>
        <w:t>ดับ</w:t>
      </w:r>
      <w:r w:rsidR="008F0529" w:rsidRPr="00527481">
        <w:rPr>
          <w:rFonts w:ascii="Angsana New" w:hAnsi="Angsana New" w:cs="Angsana New" w:hint="cs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ซึ่งตามสัญญาชำระหนี้คืน</w:t>
      </w:r>
      <w:r w:rsidR="00F92C8F">
        <w:rPr>
          <w:rFonts w:ascii="Angsana New" w:hAnsi="Angsana New" w:cs="Angsana New" w:hint="cs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ยอดหนี้ดังกล่าวมีกำหนดชำระภายในวันที่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pacing w:val="-6"/>
          <w:lang w:val="en-US"/>
        </w:rPr>
        <w:t>30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มิถุนายน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pacing w:val="-6"/>
          <w:lang w:val="en-US"/>
        </w:rPr>
        <w:t>2565</w:t>
      </w:r>
    </w:p>
    <w:p w14:paraId="66665345" w14:textId="77777777" w:rsidR="00013018" w:rsidRPr="00527481" w:rsidRDefault="00013018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br w:type="page"/>
      </w:r>
    </w:p>
    <w:p w14:paraId="03538EF2" w14:textId="3027E16C" w:rsidR="00E9058F" w:rsidRPr="00527481" w:rsidRDefault="00660E1F" w:rsidP="00013018">
      <w:pPr>
        <w:spacing w:after="240"/>
        <w:ind w:left="1267"/>
        <w:jc w:val="thaiDistribute"/>
        <w:rPr>
          <w:rFonts w:ascii="Angsana New" w:hAnsi="Angsana New" w:cs="Angsana New"/>
          <w:spacing w:val="-6"/>
          <w:cs/>
        </w:rPr>
      </w:pPr>
      <w:r w:rsidRPr="00527481">
        <w:rPr>
          <w:rFonts w:ascii="Angsana New" w:hAnsi="Angsana New" w:cs="Angsana New"/>
          <w:cs/>
        </w:rPr>
        <w:lastRenderedPageBreak/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527481">
        <w:rPr>
          <w:rFonts w:ascii="Angsana New" w:hAnsi="Angsana New" w:cs="Angsana New" w:hint="cs"/>
          <w:spacing w:val="-6"/>
          <w:cs/>
        </w:rPr>
        <w:t xml:space="preserve"> </w:t>
      </w:r>
      <w:r w:rsidRPr="00527481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527481">
        <w:rPr>
          <w:rFonts w:ascii="Angsana New" w:hAnsi="Angsana New" w:cs="Angsana New" w:hint="cs"/>
          <w:spacing w:val="-6"/>
          <w:cs/>
        </w:rPr>
        <w:t xml:space="preserve"> </w:t>
      </w:r>
      <w:r w:rsidR="00AD66A7" w:rsidRPr="00527481">
        <w:rPr>
          <w:rFonts w:ascii="Angsana New" w:hAnsi="Angsana New" w:cs="Angsana New" w:hint="cs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E42678" w:rsidRPr="00E42678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ตามที่ก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="004404B9"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แต่ละฝ่</w:t>
      </w:r>
      <w:r w:rsidRPr="00527481">
        <w:rPr>
          <w:rFonts w:ascii="Angsana New" w:hAnsi="Angsana New" w:cs="Angsana New" w:hint="cs"/>
          <w:cs/>
        </w:rPr>
        <w:t>า</w:t>
      </w:r>
      <w:r w:rsidRPr="00527481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527481">
        <w:rPr>
          <w:rFonts w:ascii="Angsana New" w:hAnsi="Angsana New" w:cs="Angsana New" w:hint="cs"/>
          <w:cs/>
        </w:rPr>
        <w:t>า</w:t>
      </w:r>
      <w:r w:rsidRPr="00527481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E42678" w:rsidRPr="00E42678">
        <w:rPr>
          <w:rFonts w:ascii="Angsana New" w:hAnsi="Angsana New" w:cs="Angsana New"/>
          <w:lang w:val="en-US"/>
        </w:rPr>
        <w:t>20</w:t>
      </w:r>
      <w:r w:rsidRPr="00527481">
        <w:rPr>
          <w:rFonts w:ascii="Angsana New" w:hAnsi="Angsana New" w:cs="Angsana New"/>
          <w:cs/>
        </w:rPr>
        <w:t xml:space="preserve"> เมษายน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527481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ดังนั้นก</w:t>
      </w:r>
      <w:r w:rsidR="00E9058F"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 w:hint="cs"/>
          <w:cs/>
        </w:rPr>
        <w:t>หนดเวลาแล้วเสร็จของงานยังคงไม่เปลี่ยนแปลง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กล่าวคือวันที่</w:t>
      </w:r>
      <w:r w:rsidRPr="00527481">
        <w:rPr>
          <w:rFonts w:ascii="Angsana New" w:hAnsi="Angsana New" w:cs="Angsana New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ตุลาคม</w:t>
      </w:r>
      <w:r w:rsidRPr="00527481">
        <w:rPr>
          <w:rFonts w:ascii="Angsana New" w:hAnsi="Angsana New" w:cs="Angsana New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</w:t>
      </w:r>
      <w:r w:rsidR="008F0529"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 w:hint="cs"/>
          <w:cs/>
        </w:rPr>
        <w:t>นวน</w:t>
      </w:r>
      <w:r w:rsidRPr="00527481">
        <w:rPr>
          <w:rFonts w:ascii="Angsana New" w:hAnsi="Angsana New" w:cs="Angsana New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5</w:t>
      </w:r>
      <w:r w:rsidRPr="00527481">
        <w:rPr>
          <w:rFonts w:ascii="Angsana New" w:hAnsi="Angsana New" w:cs="Angsana New"/>
          <w:cs/>
        </w:rPr>
        <w:t>,</w:t>
      </w:r>
      <w:r w:rsidR="00E42678" w:rsidRPr="00E42678">
        <w:rPr>
          <w:rFonts w:ascii="Angsana New" w:hAnsi="Angsana New" w:cs="Angsana New"/>
          <w:lang w:val="en-US"/>
        </w:rPr>
        <w:t>380</w:t>
      </w:r>
      <w:r w:rsidRPr="00527481">
        <w:rPr>
          <w:rFonts w:ascii="Angsana New" w:hAnsi="Angsana New" w:cs="Angsana New"/>
          <w:cs/>
        </w:rPr>
        <w:t>.</w:t>
      </w:r>
      <w:r w:rsidR="00E42678" w:rsidRPr="00E42678">
        <w:rPr>
          <w:rFonts w:ascii="Angsana New" w:hAnsi="Angsana New" w:cs="Angsana New"/>
          <w:lang w:val="en-US"/>
        </w:rPr>
        <w:t>22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ล้านบาท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</w:p>
    <w:p w14:paraId="379F8F30" w14:textId="7D9F818D" w:rsidR="00E9058F" w:rsidRPr="00527481" w:rsidRDefault="00E9058F" w:rsidP="00013018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 xml:space="preserve">นวนรวมของเจ้าหนี้ค่าก่อสร้างและดอกเบี้ยค้างจ่ายทั้งหมด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E42678" w:rsidRPr="00E42678">
        <w:rPr>
          <w:rFonts w:ascii="Angsana New" w:hAnsi="Angsana New" w:cs="Angsana New"/>
          <w:lang w:val="en-US"/>
        </w:rPr>
        <w:t>205</w:t>
      </w:r>
      <w:r w:rsidRPr="00527481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7F4503E5" w14:textId="2C7A9AFB" w:rsidR="00BB1403" w:rsidRPr="00527481" w:rsidRDefault="00BB1403" w:rsidP="00013018">
      <w:pPr>
        <w:spacing w:after="240"/>
        <w:ind w:left="1267"/>
        <w:jc w:val="thaiDistribute"/>
        <w:rPr>
          <w:rFonts w:ascii="Angsana New" w:hAnsi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 อย</w:t>
      </w:r>
      <w:r w:rsidRPr="00527481">
        <w:rPr>
          <w:rFonts w:ascii="Angsana New" w:hAnsi="Angsana New" w:cs="Angsana New" w:hint="cs"/>
          <w:cs/>
          <w:lang w:val="en-US"/>
        </w:rPr>
        <w:t>ู่ระ</w:t>
      </w:r>
      <w:r w:rsidRPr="00527481">
        <w:rPr>
          <w:rFonts w:ascii="Angsana New" w:hAnsi="Angsana New" w:cs="Angsana New"/>
          <w:cs/>
          <w:lang w:val="en-US"/>
        </w:rPr>
        <w:t>หว่างการด</w:t>
      </w:r>
      <w:r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E42678" w:rsidRPr="00E42678">
        <w:rPr>
          <w:rFonts w:ascii="Angsana New" w:hAnsi="Angsana New" w:cs="Angsana New"/>
          <w:lang w:val="en-US"/>
        </w:rPr>
        <w:t>25</w:t>
      </w:r>
      <w:r w:rsidRPr="00527481">
        <w:rPr>
          <w:rFonts w:ascii="Angsana New" w:hAnsi="Angsana New"/>
          <w:lang w:val="en-US"/>
        </w:rPr>
        <w:t>.</w:t>
      </w:r>
      <w:r w:rsidR="00E42678" w:rsidRPr="00E42678">
        <w:rPr>
          <w:rFonts w:ascii="Angsana New" w:hAnsi="Angsana New" w:cs="Angsana New"/>
          <w:lang w:val="en-US"/>
        </w:rPr>
        <w:t>2</w:t>
      </w:r>
      <w:r w:rsidRPr="00527481">
        <w:rPr>
          <w:rFonts w:ascii="Angsana New" w:hAnsi="Angsana New"/>
          <w:lang w:val="en-US"/>
        </w:rPr>
        <w:t xml:space="preserve">) </w:t>
      </w:r>
      <w:r w:rsidRPr="00527481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="00381191" w:rsidRPr="00527481">
        <w:rPr>
          <w:rFonts w:ascii="Angsana New" w:hAnsi="Angsana New" w:cs="Angsana New" w:hint="cs"/>
          <w:cs/>
          <w:lang w:val="en-US"/>
        </w:rPr>
        <w:t>และบริษัท</w:t>
      </w:r>
      <w:r w:rsidR="00E34EF5" w:rsidRPr="00527481">
        <w:rPr>
          <w:rFonts w:ascii="Angsana New" w:hAnsi="Angsana New" w:cs="Angsana New" w:hint="cs"/>
          <w:cs/>
          <w:lang w:val="en-US"/>
        </w:rPr>
        <w:t>เชื่อ</w:t>
      </w:r>
      <w:r w:rsidRPr="00527481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="00E34EF5" w:rsidRPr="00527481">
        <w:rPr>
          <w:rFonts w:ascii="Angsana New" w:hAnsi="Angsana New" w:cs="Angsana New" w:hint="cs"/>
          <w:cs/>
          <w:lang w:val="en-US"/>
        </w:rPr>
        <w:t>จะ</w:t>
      </w:r>
      <w:r w:rsidRPr="00527481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="004B3A9E"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="00381191" w:rsidRPr="00527481">
        <w:rPr>
          <w:rFonts w:ascii="Angsana New" w:hAnsi="Angsana New" w:cs="Angsana New" w:hint="cs"/>
          <w:cs/>
          <w:lang w:val="en-US"/>
        </w:rPr>
        <w:t>และบริษัท</w:t>
      </w:r>
    </w:p>
    <w:p w14:paraId="393922A2" w14:textId="2F5FEC3A" w:rsidR="00013018" w:rsidRPr="00527481" w:rsidRDefault="00E9058F" w:rsidP="00013018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ผู้บริหารของกลุ่มบริษัท</w:t>
      </w:r>
      <w:r w:rsidR="00381191" w:rsidRPr="00527481">
        <w:rPr>
          <w:rFonts w:ascii="Angsana New" w:hAnsi="Angsana New" w:cs="Angsana New" w:hint="cs"/>
          <w:cs/>
          <w:lang w:val="en-US"/>
        </w:rPr>
        <w:t>และบริษัท</w:t>
      </w:r>
      <w:r w:rsidRPr="00527481">
        <w:rPr>
          <w:rFonts w:ascii="Angsana New" w:hAnsi="Angsana New" w:cs="Angsana New"/>
          <w:cs/>
        </w:rPr>
        <w:t>เห็นว่าการจัดท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งบการเงินโดยใช้เกณฑ์การด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เนินงานต่อเนื่องนั้นยังคงเหมาะสม เนื่องจากกลุ่มบริษัท</w:t>
      </w:r>
      <w:r w:rsidR="00381191" w:rsidRPr="00527481">
        <w:rPr>
          <w:rFonts w:ascii="Angsana New" w:hAnsi="Angsana New" w:cs="Angsana New" w:hint="cs"/>
          <w:cs/>
          <w:lang w:val="en-US"/>
        </w:rPr>
        <w:t>และบริษัท</w:t>
      </w:r>
      <w:r w:rsidRPr="00527481">
        <w:rPr>
          <w:rFonts w:ascii="Angsana New" w:hAnsi="Angsana New" w:cs="Angsana New"/>
          <w:cs/>
        </w:rPr>
        <w:t>มีแผนธุรกิจและแผนการเงินในอนาคตที่จะได้รับกระแสเงินสดจากการโอนอาคารชุดในโครงการของบริษัทย่อยเพื่อน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มาจ่ายช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ระหนี้สินตามก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หนด</w:t>
      </w:r>
      <w:r w:rsidR="00013018" w:rsidRPr="00527481">
        <w:rPr>
          <w:rFonts w:ascii="Angsana New" w:hAnsi="Angsana New" w:cs="Angsana New"/>
          <w:cs/>
        </w:rPr>
        <w:br w:type="page"/>
      </w:r>
    </w:p>
    <w:p w14:paraId="1EC71BB8" w14:textId="4DA569A0" w:rsidR="00C32BB7" w:rsidRPr="00527481" w:rsidRDefault="00E42678" w:rsidP="00013018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cs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2</w:t>
      </w:r>
      <w:r w:rsidR="00C32BB7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1048C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C32BB7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65BF9D46" w:rsidR="00315033" w:rsidRPr="00527481" w:rsidRDefault="00E42678" w:rsidP="00013018">
      <w:pPr>
        <w:spacing w:after="120"/>
        <w:ind w:left="1080" w:hanging="540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42678">
        <w:rPr>
          <w:rFonts w:ascii="Angsana New" w:hAnsi="Angsana New" w:cs="Angsana New"/>
          <w:lang w:val="en-US"/>
        </w:rPr>
        <w:t>2</w:t>
      </w:r>
      <w:r w:rsidR="00A24C00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A24C00" w:rsidRPr="00527481">
        <w:rPr>
          <w:rFonts w:ascii="Angsana New" w:hAnsi="Angsana New" w:cs="Angsana New"/>
          <w:cs/>
          <w:lang w:val="en-US"/>
        </w:rPr>
        <w:tab/>
      </w:r>
      <w:r w:rsidR="00430DCD" w:rsidRPr="00527481">
        <w:rPr>
          <w:rFonts w:ascii="Angsana New" w:hAnsi="Angsana New" w:cs="Angsana New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E42678">
        <w:rPr>
          <w:rFonts w:ascii="Angsana New" w:hAnsi="Angsana New" w:cs="Angsana New"/>
          <w:bCs/>
          <w:spacing w:val="-4"/>
          <w:lang w:val="en-US"/>
        </w:rPr>
        <w:t>34</w:t>
      </w:r>
      <w:r w:rsidR="00430DCD" w:rsidRPr="00527481">
        <w:rPr>
          <w:rFonts w:ascii="Angsana New" w:hAnsi="Angsana New" w:cs="Angsana New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527481">
        <w:rPr>
          <w:rFonts w:ascii="Angsana New" w:hAnsi="Angsana New" w:cs="Angsana New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527481">
        <w:rPr>
          <w:rFonts w:ascii="Angsana New" w:hAnsi="Angsana New" w:cs="Angsana New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527481" w:rsidRDefault="00315033" w:rsidP="00013018">
      <w:pPr>
        <w:spacing w:after="120"/>
        <w:ind w:left="1080" w:hanging="450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527481">
        <w:rPr>
          <w:rFonts w:ascii="Angsana New" w:hAnsi="Angsana New" w:cs="Angsana New"/>
          <w:b/>
          <w:spacing w:val="-4"/>
          <w:lang w:val="en-US"/>
        </w:rPr>
        <w:tab/>
      </w:r>
      <w:r w:rsidRPr="00527481">
        <w:rPr>
          <w:rFonts w:ascii="Angsana New" w:hAnsi="Angsana New" w:cs="Angsana New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527481">
        <w:rPr>
          <w:rFonts w:ascii="Angsana New" w:hAnsi="Angsana New" w:cs="Angsana New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527481">
        <w:rPr>
          <w:rFonts w:ascii="Angsana New" w:hAnsi="Angsana New" w:cs="Angsana New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32988A01" w:rsidR="00363F77" w:rsidRPr="00527481" w:rsidRDefault="00E42678" w:rsidP="00013018">
      <w:pPr>
        <w:spacing w:after="120"/>
        <w:ind w:left="1080" w:hanging="540"/>
        <w:jc w:val="thaiDistribute"/>
        <w:rPr>
          <w:rFonts w:ascii="Angsana New" w:hAnsi="Angsana New" w:cs="Angsana New"/>
          <w:lang w:val="en-GB"/>
        </w:rPr>
      </w:pPr>
      <w:r w:rsidRPr="00E42678">
        <w:rPr>
          <w:rFonts w:ascii="Angsana New" w:hAnsi="Angsana New" w:cs="Angsana New"/>
          <w:lang w:val="en-US"/>
        </w:rPr>
        <w:t>2</w:t>
      </w:r>
      <w:r w:rsidR="009D1612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2</w:t>
      </w:r>
      <w:r w:rsidR="009D1612" w:rsidRPr="00527481">
        <w:rPr>
          <w:rFonts w:ascii="Angsana New" w:hAnsi="Angsana New" w:cs="Angsana New"/>
          <w:cs/>
        </w:rPr>
        <w:tab/>
        <w:t>งบฐานะ</w:t>
      </w:r>
      <w:r w:rsidR="009D1612" w:rsidRPr="00527481">
        <w:rPr>
          <w:rFonts w:ascii="Angsana New" w:hAnsi="Angsana New" w:cs="Angsana New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E42678">
        <w:rPr>
          <w:rFonts w:ascii="Angsana New" w:hAnsi="Angsana New" w:cs="Angsana New"/>
          <w:lang w:val="en-US"/>
        </w:rPr>
        <w:t>31</w:t>
      </w:r>
      <w:r w:rsidR="00E23770" w:rsidRPr="00527481">
        <w:rPr>
          <w:rFonts w:ascii="Angsana New" w:hAnsi="Angsana New" w:cs="Angsana New"/>
          <w:cs/>
          <w:lang w:val="en-GB"/>
        </w:rPr>
        <w:t xml:space="preserve"> ธันวาคม </w:t>
      </w:r>
      <w:r w:rsidRPr="00E42678">
        <w:rPr>
          <w:rFonts w:ascii="Angsana New" w:hAnsi="Angsana New" w:cs="Angsana New"/>
          <w:lang w:val="en-US"/>
        </w:rPr>
        <w:t>2566</w:t>
      </w:r>
      <w:r w:rsidR="00173FE8" w:rsidRPr="00527481">
        <w:rPr>
          <w:rFonts w:ascii="Angsana New" w:hAnsi="Angsana New" w:cs="Angsana New"/>
          <w:lang w:val="en-US"/>
        </w:rPr>
        <w:t xml:space="preserve"> </w:t>
      </w:r>
      <w:r w:rsidR="009D1612" w:rsidRPr="00527481">
        <w:rPr>
          <w:rFonts w:ascii="Angsana New" w:hAnsi="Angsana New" w:cs="Angsana New"/>
          <w:cs/>
          <w:lang w:val="en-GB"/>
        </w:rPr>
        <w:t>ซึ่ง</w:t>
      </w:r>
      <w:r w:rsidR="009D1612" w:rsidRPr="00527481">
        <w:rPr>
          <w:rFonts w:ascii="Angsana New" w:hAnsi="Angsana New" w:cs="Angsana New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527481">
        <w:rPr>
          <w:rFonts w:ascii="Angsana New" w:hAnsi="Angsana New" w:cs="Angsana New"/>
          <w:spacing w:val="-10"/>
          <w:cs/>
          <w:lang w:val="en-GB"/>
        </w:rPr>
        <w:t>สุดวัน</w:t>
      </w:r>
      <w:r w:rsidR="005E0B20" w:rsidRPr="00527481">
        <w:rPr>
          <w:rFonts w:ascii="Angsana New" w:hAnsi="Angsana New" w:cs="Angsana New"/>
          <w:cs/>
          <w:lang w:val="en-GB"/>
        </w:rPr>
        <w:t>เดียวกันซึ่งได้ตรวจสอบแล้ว</w:t>
      </w:r>
    </w:p>
    <w:p w14:paraId="38C3150B" w14:textId="038E70D6" w:rsidR="00FC42F9" w:rsidRPr="00527481" w:rsidRDefault="00E42678" w:rsidP="00013018">
      <w:pPr>
        <w:spacing w:after="120"/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E42678">
        <w:rPr>
          <w:rFonts w:ascii="Angsana New" w:hAnsi="Angsana New" w:cs="Angsana New"/>
          <w:spacing w:val="4"/>
          <w:lang w:val="en-US"/>
        </w:rPr>
        <w:t>2</w:t>
      </w:r>
      <w:r w:rsidR="00245F2F" w:rsidRPr="00527481">
        <w:rPr>
          <w:rFonts w:ascii="Angsana New" w:hAnsi="Angsana New" w:cs="Angsana New"/>
          <w:spacing w:val="4"/>
          <w:lang w:val="en-US"/>
        </w:rPr>
        <w:t>.</w:t>
      </w:r>
      <w:r w:rsidRPr="00E42678">
        <w:rPr>
          <w:rFonts w:ascii="Angsana New" w:hAnsi="Angsana New" w:cs="Angsana New" w:hint="cs"/>
          <w:spacing w:val="4"/>
          <w:lang w:val="en-US"/>
        </w:rPr>
        <w:t>3</w:t>
      </w:r>
      <w:r w:rsidR="00245F2F" w:rsidRPr="00527481">
        <w:rPr>
          <w:rFonts w:ascii="Angsana New" w:hAnsi="Angsana New" w:cs="Angsana New"/>
          <w:spacing w:val="4"/>
          <w:lang w:val="en-US"/>
        </w:rPr>
        <w:tab/>
      </w:r>
      <w:r w:rsidR="00345921" w:rsidRPr="00527481">
        <w:rPr>
          <w:rFonts w:ascii="Angsana New" w:hAnsi="Angsana New" w:cs="Angsana New"/>
          <w:spacing w:val="4"/>
          <w:cs/>
        </w:rPr>
        <w:t>ผลการดำเนินงานซึ่งยังไม่ได้ตรวจสอบที่ปรากฏในงวด</w:t>
      </w:r>
      <w:r w:rsidR="00345921" w:rsidRPr="00527481">
        <w:rPr>
          <w:rFonts w:ascii="Angsana New" w:hAnsi="Angsana New" w:cs="Angsana New" w:hint="cs"/>
          <w:spacing w:val="4"/>
          <w:cs/>
        </w:rPr>
        <w:t>สามเดือน</w:t>
      </w:r>
      <w:r w:rsidR="00311E05" w:rsidRPr="00527481">
        <w:rPr>
          <w:rFonts w:ascii="Angsana New" w:hAnsi="Angsana New" w:cs="Angsana New" w:hint="cs"/>
          <w:spacing w:val="4"/>
          <w:cs/>
        </w:rPr>
        <w:t>และงวดหกเดือน</w:t>
      </w:r>
      <w:r w:rsidR="00345921" w:rsidRPr="00527481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345921" w:rsidRPr="00527481">
        <w:rPr>
          <w:rFonts w:ascii="Angsana New" w:hAnsi="Angsana New" w:cs="Angsana New"/>
          <w:cs/>
        </w:rPr>
        <w:t xml:space="preserve"> </w:t>
      </w:r>
      <w:r w:rsidR="00311E05" w:rsidRPr="00527481">
        <w:rPr>
          <w:rFonts w:ascii="Angsana New" w:hAnsi="Angsana New" w:cs="Angsana New"/>
          <w:cs/>
        </w:rPr>
        <w:t xml:space="preserve">มิถุนายน </w:t>
      </w:r>
      <w:r w:rsidRPr="00E42678">
        <w:rPr>
          <w:rFonts w:ascii="Angsana New" w:hAnsi="Angsana New" w:cs="Angsana New"/>
          <w:lang w:val="en-US"/>
        </w:rPr>
        <w:t>2567</w:t>
      </w:r>
      <w:r w:rsidR="00345921" w:rsidRPr="00527481">
        <w:rPr>
          <w:rFonts w:ascii="Angsana New" w:hAnsi="Angsana New" w:cs="Angsana New"/>
          <w:lang w:val="en-US"/>
        </w:rPr>
        <w:t xml:space="preserve"> </w:t>
      </w:r>
      <w:r w:rsidR="00345921" w:rsidRPr="00527481">
        <w:rPr>
          <w:rFonts w:ascii="Angsana New" w:hAnsi="Angsana New" w:cs="Angsana New" w:hint="cs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2F0B0AE2" w14:textId="22EEB916" w:rsidR="00A24C00" w:rsidRPr="00527481" w:rsidRDefault="00E42678" w:rsidP="00013018">
      <w:pPr>
        <w:spacing w:after="120"/>
        <w:ind w:left="1094" w:hanging="547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42678">
        <w:rPr>
          <w:rFonts w:ascii="Angsana New" w:hAnsi="Angsana New" w:cs="Angsana New"/>
          <w:lang w:val="en-US"/>
        </w:rPr>
        <w:t>2</w:t>
      </w:r>
      <w:r w:rsidR="00E21C5A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 w:hint="cs"/>
          <w:lang w:val="en-US"/>
        </w:rPr>
        <w:t>4</w:t>
      </w:r>
      <w:r w:rsidR="00A24C00" w:rsidRPr="00527481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527481">
        <w:rPr>
          <w:rFonts w:ascii="Angsana New" w:hAnsi="Angsana New" w:cs="Angsana New"/>
          <w:spacing w:val="-4"/>
          <w:cs/>
          <w:lang w:val="en-US"/>
        </w:rPr>
        <w:t>ข้อมูล</w:t>
      </w:r>
      <w:r w:rsidR="0064191C" w:rsidRPr="00527481">
        <w:rPr>
          <w:rFonts w:ascii="Angsana New" w:hAnsi="Angsana New" w:cs="Angsana New"/>
          <w:spacing w:val="-4"/>
          <w:cs/>
          <w:lang w:val="en-US"/>
        </w:rPr>
        <w:t>ทางการเงิน</w:t>
      </w:r>
      <w:r w:rsidR="00A24C00" w:rsidRPr="00527481">
        <w:rPr>
          <w:rFonts w:ascii="Angsana New" w:hAnsi="Angsana New" w:cs="Angsana New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527481">
        <w:rPr>
          <w:rFonts w:ascii="Angsana New" w:hAnsi="Angsana New" w:cs="Angsana New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527481">
        <w:rPr>
          <w:rFonts w:ascii="Angsana New" w:hAnsi="Angsana New" w:cs="Angsana New" w:hint="cs"/>
          <w:cs/>
          <w:lang w:val="en-US"/>
        </w:rPr>
        <w:t>งวด</w:t>
      </w:r>
      <w:r w:rsidR="00916926" w:rsidRPr="00527481">
        <w:rPr>
          <w:rFonts w:ascii="Angsana New" w:hAnsi="Angsana New" w:cs="Angsana New" w:hint="cs"/>
          <w:cs/>
          <w:lang w:val="en-US"/>
        </w:rPr>
        <w:t>สามเดือน</w:t>
      </w:r>
      <w:r w:rsidR="00853DD5" w:rsidRPr="00527481">
        <w:rPr>
          <w:rFonts w:ascii="Angsana New" w:hAnsi="Angsana New" w:cs="Angsana New" w:hint="cs"/>
          <w:spacing w:val="4"/>
          <w:cs/>
        </w:rPr>
        <w:t>และงวดหกเดือน</w:t>
      </w:r>
      <w:r w:rsidR="00513CD5" w:rsidRPr="00527481">
        <w:rPr>
          <w:rFonts w:ascii="Angsana New" w:hAnsi="Angsana New" w:cs="Angsana New"/>
          <w:cs/>
          <w:lang w:val="en-US"/>
        </w:rPr>
        <w:t>สิ้นสุดวันที่</w:t>
      </w:r>
      <w:r w:rsidR="00E63B3E" w:rsidRPr="00527481">
        <w:rPr>
          <w:rFonts w:ascii="Angsana New" w:hAnsi="Angsana New" w:cs="Angsana New" w:hint="cs"/>
          <w:cs/>
          <w:lang w:val="en-US"/>
        </w:rPr>
        <w:t xml:space="preserve">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853DD5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lang w:val="en-US"/>
        </w:rPr>
        <w:t>2567</w:t>
      </w:r>
      <w:r w:rsidR="005E41BA" w:rsidRPr="00527481">
        <w:rPr>
          <w:rFonts w:ascii="Angsana New" w:hAnsi="Angsana New" w:cs="Angsana New"/>
          <w:cs/>
          <w:lang w:val="en-US"/>
        </w:rPr>
        <w:t xml:space="preserve"> </w:t>
      </w:r>
      <w:r w:rsidR="00A24C00" w:rsidRPr="00527481">
        <w:rPr>
          <w:rFonts w:ascii="Angsana New" w:hAnsi="Angsana New" w:cs="Angsana New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527481">
        <w:rPr>
          <w:rFonts w:ascii="Angsana New" w:hAnsi="Angsana New" w:cs="Angsana New"/>
          <w:lang w:val="en-US"/>
        </w:rPr>
        <w:t xml:space="preserve"> </w:t>
      </w:r>
      <w:r w:rsidRPr="00E42678">
        <w:rPr>
          <w:rFonts w:ascii="Angsana New" w:hAnsi="Angsana New" w:cs="Angsana New"/>
          <w:lang w:val="en-US"/>
        </w:rPr>
        <w:t>31</w:t>
      </w:r>
      <w:r w:rsidR="00E23770" w:rsidRPr="00527481">
        <w:rPr>
          <w:rFonts w:ascii="Angsana New" w:hAnsi="Angsana New" w:cs="Angsana New"/>
          <w:cs/>
          <w:lang w:val="en-US"/>
        </w:rPr>
        <w:t xml:space="preserve"> ธันวาคม </w:t>
      </w:r>
      <w:r w:rsidRPr="00E42678">
        <w:rPr>
          <w:rFonts w:ascii="Angsana New" w:hAnsi="Angsana New" w:cs="Angsana New"/>
          <w:lang w:val="en-US"/>
        </w:rPr>
        <w:t>2566</w:t>
      </w:r>
      <w:r w:rsidR="00E23770" w:rsidRPr="00527481">
        <w:rPr>
          <w:rFonts w:ascii="Angsana New" w:hAnsi="Angsana New" w:cs="Angsana New"/>
          <w:cs/>
          <w:lang w:val="en-US"/>
        </w:rPr>
        <w:t xml:space="preserve"> </w:t>
      </w:r>
      <w:r w:rsidR="00A24C00" w:rsidRPr="00527481">
        <w:rPr>
          <w:rFonts w:ascii="Angsana New" w:hAnsi="Angsana New" w:cs="Angsana New"/>
          <w:cs/>
          <w:lang w:val="en-US"/>
        </w:rPr>
        <w:t>ซึ่งได้มีการตรวจสอบแล้ว</w:t>
      </w:r>
    </w:p>
    <w:p w14:paraId="73E220EE" w14:textId="5097A0A3" w:rsidR="00A24C00" w:rsidRPr="00527481" w:rsidRDefault="00E42678" w:rsidP="00937052">
      <w:pPr>
        <w:spacing w:after="120"/>
        <w:ind w:left="1094" w:hanging="547"/>
        <w:jc w:val="thaiDistribute"/>
        <w:rPr>
          <w:rFonts w:ascii="Angsana New" w:hAnsi="Angsana New" w:cs="Angsana New"/>
          <w:b/>
          <w:spacing w:val="-4"/>
          <w:lang w:val="en-US"/>
        </w:rPr>
      </w:pPr>
      <w:r w:rsidRPr="00E42678">
        <w:rPr>
          <w:rFonts w:ascii="Angsana New" w:hAnsi="Angsana New" w:cs="Angsana New"/>
          <w:lang w:val="en-US"/>
        </w:rPr>
        <w:t>2</w:t>
      </w:r>
      <w:r w:rsidR="00A24C00" w:rsidRPr="00527481">
        <w:rPr>
          <w:rFonts w:ascii="Angsana New" w:hAnsi="Angsana New" w:cs="Angsana New"/>
          <w:cs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5</w:t>
      </w:r>
      <w:r w:rsidR="00A24C00" w:rsidRPr="00527481">
        <w:rPr>
          <w:rFonts w:ascii="Angsana New" w:hAnsi="Angsana New" w:cs="Angsana New"/>
          <w:cs/>
        </w:rPr>
        <w:tab/>
      </w:r>
      <w:r w:rsidR="00A24C00" w:rsidRPr="00527481">
        <w:rPr>
          <w:rFonts w:ascii="Angsana New" w:hAnsi="Angsana New" w:cs="Angsana New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31" w:type="dxa"/>
        <w:tblInd w:w="1197" w:type="dxa"/>
        <w:tblLook w:val="0000" w:firstRow="0" w:lastRow="0" w:firstColumn="0" w:lastColumn="0" w:noHBand="0" w:noVBand="0"/>
      </w:tblPr>
      <w:tblGrid>
        <w:gridCol w:w="2808"/>
        <w:gridCol w:w="990"/>
        <w:gridCol w:w="2428"/>
        <w:gridCol w:w="903"/>
        <w:gridCol w:w="902"/>
      </w:tblGrid>
      <w:tr w:rsidR="00ED078F" w:rsidRPr="00527481" w14:paraId="705765B2" w14:textId="77777777" w:rsidTr="0066524F">
        <w:trPr>
          <w:trHeight w:val="144"/>
        </w:trPr>
        <w:tc>
          <w:tcPr>
            <w:tcW w:w="2808" w:type="dxa"/>
          </w:tcPr>
          <w:p w14:paraId="4516445F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249B85F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6132CF67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754B99C7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527481" w14:paraId="65F6AB23" w14:textId="77777777" w:rsidTr="0066524F">
        <w:trPr>
          <w:trHeight w:val="144"/>
        </w:trPr>
        <w:tc>
          <w:tcPr>
            <w:tcW w:w="2808" w:type="dxa"/>
          </w:tcPr>
          <w:p w14:paraId="63E547FC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E078528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18C3DFA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C326FC4" w14:textId="77777777" w:rsidR="00ED078F" w:rsidRPr="00527481" w:rsidRDefault="00ED078F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33D72" w:rsidRPr="00527481" w14:paraId="0FD6AB3C" w14:textId="77777777" w:rsidTr="0066524F">
        <w:trPr>
          <w:trHeight w:val="144"/>
        </w:trPr>
        <w:tc>
          <w:tcPr>
            <w:tcW w:w="2808" w:type="dxa"/>
          </w:tcPr>
          <w:p w14:paraId="43103E26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2D08E0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7BA67BF" w14:textId="77777777" w:rsidR="00433D72" w:rsidRPr="00527481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52AD337" w14:textId="6ACA2322" w:rsidR="00433D72" w:rsidRPr="00527481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36F5D41A" w14:textId="67B2B314" w:rsidR="00433D72" w:rsidRPr="00527481" w:rsidRDefault="00433D72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433D72" w:rsidRPr="00527481" w14:paraId="025F78CC" w14:textId="77777777" w:rsidTr="0066524F">
        <w:trPr>
          <w:trHeight w:val="144"/>
        </w:trPr>
        <w:tc>
          <w:tcPr>
            <w:tcW w:w="2808" w:type="dxa"/>
          </w:tcPr>
          <w:p w14:paraId="3973E2B5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CCFF4A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2C6A82F0" w14:textId="77777777" w:rsidR="00433D72" w:rsidRPr="00527481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0D2E0EDA" w14:textId="412530DB" w:rsidR="00433D72" w:rsidRPr="00527481" w:rsidRDefault="00E42678" w:rsidP="00433D72">
            <w:pPr>
              <w:ind w:right="-108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433D72"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E06AB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2" w:type="dxa"/>
          </w:tcPr>
          <w:p w14:paraId="3AFC769F" w14:textId="2B5379C4" w:rsidR="00433D72" w:rsidRPr="00527481" w:rsidRDefault="00E42678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433D72"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33D72" w:rsidRPr="00527481" w14:paraId="0EC291C5" w14:textId="77777777" w:rsidTr="0066524F">
        <w:trPr>
          <w:trHeight w:val="144"/>
        </w:trPr>
        <w:tc>
          <w:tcPr>
            <w:tcW w:w="2808" w:type="dxa"/>
          </w:tcPr>
          <w:p w14:paraId="23A9E514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C6083C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336B9B8" w14:textId="77777777" w:rsidR="00433D72" w:rsidRPr="00527481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7F8C1B" w14:textId="06DD4274" w:rsidR="00433D72" w:rsidRPr="00527481" w:rsidRDefault="00E42678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792EAD7D" w14:textId="26A3F2A4" w:rsidR="00433D72" w:rsidRPr="00527481" w:rsidRDefault="00E42678" w:rsidP="00FC42F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527481" w14:paraId="0A7B985C" w14:textId="77777777" w:rsidTr="0066524F">
        <w:trPr>
          <w:trHeight w:val="144"/>
        </w:trPr>
        <w:tc>
          <w:tcPr>
            <w:tcW w:w="2808" w:type="dxa"/>
          </w:tcPr>
          <w:p w14:paraId="595EE1B2" w14:textId="1E7AF74D" w:rsidR="00433D72" w:rsidRPr="00527481" w:rsidRDefault="00433D72" w:rsidP="00B5454C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28054D2C" w14:textId="77777777" w:rsidR="00433D72" w:rsidRPr="00527481" w:rsidRDefault="00433D72" w:rsidP="00FC42F9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E6E4CD9" w14:textId="77777777" w:rsidR="00433D72" w:rsidRPr="00527481" w:rsidRDefault="00433D72" w:rsidP="00FC42F9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center"/>
          </w:tcPr>
          <w:p w14:paraId="1887260F" w14:textId="6E6E185E" w:rsidR="00433D72" w:rsidRPr="00527481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center"/>
          </w:tcPr>
          <w:p w14:paraId="13CBBF6E" w14:textId="10A9AE5C" w:rsidR="00433D72" w:rsidRPr="00527481" w:rsidRDefault="00433D72" w:rsidP="00FC42F9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107353" w:rsidRPr="00527481" w14:paraId="6876A175" w14:textId="77777777" w:rsidTr="0066524F">
        <w:trPr>
          <w:trHeight w:val="144"/>
        </w:trPr>
        <w:tc>
          <w:tcPr>
            <w:tcW w:w="2808" w:type="dxa"/>
          </w:tcPr>
          <w:p w14:paraId="4290BA25" w14:textId="5892BB97" w:rsidR="00107353" w:rsidRPr="00527481" w:rsidRDefault="00107353" w:rsidP="00107353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4541E42C" w14:textId="1033643A" w:rsidR="00107353" w:rsidRPr="00527481" w:rsidRDefault="00107353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0BDB57CF" w14:textId="1E98CCC7" w:rsidR="00107353" w:rsidRPr="00527481" w:rsidRDefault="00107353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903" w:type="dxa"/>
            <w:shd w:val="clear" w:color="auto" w:fill="auto"/>
          </w:tcPr>
          <w:p w14:paraId="78C46248" w14:textId="68386B58" w:rsidR="00107353" w:rsidRPr="00527481" w:rsidRDefault="00E4267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20FB6C4E" w14:textId="239803F9" w:rsidR="00107353" w:rsidRPr="00527481" w:rsidRDefault="00E4267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107353" w:rsidRPr="00527481" w14:paraId="1C1A26F5" w14:textId="77777777" w:rsidTr="0066524F">
        <w:trPr>
          <w:trHeight w:val="144"/>
        </w:trPr>
        <w:tc>
          <w:tcPr>
            <w:tcW w:w="2808" w:type="dxa"/>
          </w:tcPr>
          <w:p w14:paraId="2A1CFD64" w14:textId="2F482F5B" w:rsidR="00107353" w:rsidRPr="00527481" w:rsidRDefault="00107353" w:rsidP="00107353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31B0C8" w14:textId="77777777" w:rsidR="00107353" w:rsidRPr="00527481" w:rsidRDefault="00107353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4E57BF1F" w14:textId="7F4D779F" w:rsidR="00107353" w:rsidRPr="00527481" w:rsidRDefault="00107353" w:rsidP="00107353">
            <w:pPr>
              <w:pStyle w:val="Heading4"/>
              <w:jc w:val="center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174BF9A2" w14:textId="77777777" w:rsidR="00107353" w:rsidRPr="00527481" w:rsidRDefault="00107353" w:rsidP="00107353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8B46882" w14:textId="77777777" w:rsidR="00107353" w:rsidRPr="00527481" w:rsidRDefault="00107353" w:rsidP="00107353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107353" w:rsidRPr="00527481" w14:paraId="3E85C34B" w14:textId="77777777" w:rsidTr="0066524F">
        <w:trPr>
          <w:trHeight w:val="144"/>
        </w:trPr>
        <w:tc>
          <w:tcPr>
            <w:tcW w:w="2808" w:type="dxa"/>
          </w:tcPr>
          <w:p w14:paraId="325555C7" w14:textId="59F2FD21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C885CB" w14:textId="59E5CA41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3DC16FB3" w14:textId="4286580F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40E6ED49" w14:textId="36ECFDBC" w:rsidR="00107353" w:rsidRPr="00527481" w:rsidRDefault="00107353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629D964" w14:textId="3CCED74F" w:rsidR="00107353" w:rsidRPr="00527481" w:rsidRDefault="00107353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107353" w:rsidRPr="00527481" w14:paraId="2BCAA417" w14:textId="77777777" w:rsidTr="0066524F">
        <w:trPr>
          <w:trHeight w:val="144"/>
        </w:trPr>
        <w:tc>
          <w:tcPr>
            <w:tcW w:w="2808" w:type="dxa"/>
          </w:tcPr>
          <w:p w14:paraId="2CA1F8BA" w14:textId="6626CC83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5CCFC14C" w14:textId="79809D1F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293776A0" w14:textId="09911816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903" w:type="dxa"/>
            <w:shd w:val="clear" w:color="auto" w:fill="auto"/>
          </w:tcPr>
          <w:p w14:paraId="4FCE8ED2" w14:textId="342D116D" w:rsidR="00107353" w:rsidRPr="00527481" w:rsidRDefault="00E42678" w:rsidP="00107353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902" w:type="dxa"/>
          </w:tcPr>
          <w:p w14:paraId="4249FF0E" w14:textId="1EA8395D" w:rsidR="00107353" w:rsidRPr="00527481" w:rsidRDefault="00E42678" w:rsidP="00107353">
            <w:pPr>
              <w:tabs>
                <w:tab w:val="num" w:pos="900"/>
              </w:tabs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107353" w:rsidRPr="00527481" w14:paraId="2ADF1996" w14:textId="77777777" w:rsidTr="0066524F">
        <w:trPr>
          <w:trHeight w:val="144"/>
        </w:trPr>
        <w:tc>
          <w:tcPr>
            <w:tcW w:w="2808" w:type="dxa"/>
          </w:tcPr>
          <w:p w14:paraId="1805BE54" w14:textId="77777777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636A4B" w14:textId="77777777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13F1878E" w14:textId="6FFBEC76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903" w:type="dxa"/>
            <w:shd w:val="clear" w:color="auto" w:fill="auto"/>
          </w:tcPr>
          <w:p w14:paraId="33EA10ED" w14:textId="77777777" w:rsidR="00107353" w:rsidRPr="00527481" w:rsidRDefault="00107353" w:rsidP="00107353">
            <w:pPr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359832BC" w14:textId="77777777" w:rsidR="00107353" w:rsidRPr="00527481" w:rsidRDefault="00107353" w:rsidP="00107353">
            <w:pPr>
              <w:ind w:right="-86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07353" w:rsidRPr="00527481" w14:paraId="6189FCFD" w14:textId="77777777" w:rsidTr="0066524F">
        <w:trPr>
          <w:trHeight w:val="144"/>
        </w:trPr>
        <w:tc>
          <w:tcPr>
            <w:tcW w:w="2808" w:type="dxa"/>
          </w:tcPr>
          <w:p w14:paraId="4BE54750" w14:textId="2EAB6766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EDAE44" w14:textId="00AA89B4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A43373F" w14:textId="7DF3DCCC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903" w:type="dxa"/>
            <w:shd w:val="clear" w:color="auto" w:fill="auto"/>
          </w:tcPr>
          <w:p w14:paraId="7FAB7633" w14:textId="0F6A6939" w:rsidR="00107353" w:rsidRPr="00527481" w:rsidRDefault="00107353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FE28EB7" w14:textId="0053692E" w:rsidR="00107353" w:rsidRPr="00527481" w:rsidRDefault="00107353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07353" w:rsidRPr="00527481" w14:paraId="59ECFC43" w14:textId="77777777" w:rsidTr="0066524F">
        <w:trPr>
          <w:trHeight w:val="144"/>
        </w:trPr>
        <w:tc>
          <w:tcPr>
            <w:tcW w:w="2808" w:type="dxa"/>
          </w:tcPr>
          <w:p w14:paraId="05BB4F27" w14:textId="1AF6C967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7DD84B74" w14:textId="08993709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428" w:type="dxa"/>
          </w:tcPr>
          <w:p w14:paraId="6DD39B7F" w14:textId="6B1B65C1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6A0148CD" w14:textId="279CD420" w:rsidR="00107353" w:rsidRPr="00527481" w:rsidRDefault="00E42678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4E52CF71" w14:textId="1DC02B00" w:rsidR="00107353" w:rsidRPr="00527481" w:rsidRDefault="00E42678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107353" w:rsidRPr="00527481" w14:paraId="6A5BAC94" w14:textId="77777777" w:rsidTr="0066524F">
        <w:trPr>
          <w:trHeight w:val="144"/>
        </w:trPr>
        <w:tc>
          <w:tcPr>
            <w:tcW w:w="2808" w:type="dxa"/>
          </w:tcPr>
          <w:p w14:paraId="73968ADA" w14:textId="16B3ABB9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7159B857" w14:textId="05CF84F1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1A01D838" w14:textId="7DB9321D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53D0A480" w14:textId="35E5D412" w:rsidR="00107353" w:rsidRPr="00527481" w:rsidRDefault="00E42678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2" w:type="dxa"/>
          </w:tcPr>
          <w:p w14:paraId="06439945" w14:textId="665EAEFD" w:rsidR="00107353" w:rsidRPr="00527481" w:rsidRDefault="00E42678" w:rsidP="00107353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</w:tbl>
    <w:p w14:paraId="3BF34E89" w14:textId="77777777" w:rsidR="00013018" w:rsidRPr="00527481" w:rsidRDefault="00013018">
      <w:pPr>
        <w:rPr>
          <w:rFonts w:cs="Symbol"/>
          <w:cs/>
        </w:rPr>
      </w:pPr>
      <w:r w:rsidRPr="00527481">
        <w:rPr>
          <w:rFonts w:cs="Angsana New"/>
          <w:cs/>
        </w:rPr>
        <w:br w:type="page"/>
      </w:r>
    </w:p>
    <w:tbl>
      <w:tblPr>
        <w:tblW w:w="8040" w:type="dxa"/>
        <w:tblInd w:w="1197" w:type="dxa"/>
        <w:tblLook w:val="0000" w:firstRow="0" w:lastRow="0" w:firstColumn="0" w:lastColumn="0" w:noHBand="0" w:noVBand="0"/>
      </w:tblPr>
      <w:tblGrid>
        <w:gridCol w:w="2817"/>
        <w:gridCol w:w="990"/>
        <w:gridCol w:w="2428"/>
        <w:gridCol w:w="903"/>
        <w:gridCol w:w="902"/>
      </w:tblGrid>
      <w:tr w:rsidR="00013018" w:rsidRPr="00527481" w14:paraId="5179DD77" w14:textId="77777777" w:rsidTr="0066524F">
        <w:trPr>
          <w:trHeight w:val="144"/>
        </w:trPr>
        <w:tc>
          <w:tcPr>
            <w:tcW w:w="2817" w:type="dxa"/>
          </w:tcPr>
          <w:p w14:paraId="74B55DE0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br w:type="page"/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CDF47C5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4CD131E6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10741C99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013018" w:rsidRPr="00527481" w14:paraId="5C630C67" w14:textId="77777777" w:rsidTr="0066524F">
        <w:trPr>
          <w:trHeight w:val="144"/>
        </w:trPr>
        <w:tc>
          <w:tcPr>
            <w:tcW w:w="2817" w:type="dxa"/>
          </w:tcPr>
          <w:p w14:paraId="4B320DCC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A4836B5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F67914D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33DFEC1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013018" w:rsidRPr="00527481" w14:paraId="3375F400" w14:textId="77777777" w:rsidTr="0066524F">
        <w:trPr>
          <w:trHeight w:val="144"/>
        </w:trPr>
        <w:tc>
          <w:tcPr>
            <w:tcW w:w="2817" w:type="dxa"/>
          </w:tcPr>
          <w:p w14:paraId="5EDFA089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41E8ECC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358F895" w14:textId="77777777" w:rsidR="00013018" w:rsidRPr="00527481" w:rsidRDefault="00013018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745491D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6812C755" w14:textId="77777777" w:rsidR="00013018" w:rsidRPr="00527481" w:rsidRDefault="00013018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013018" w:rsidRPr="00527481" w14:paraId="2E1AB8E7" w14:textId="77777777" w:rsidTr="0066524F">
        <w:trPr>
          <w:trHeight w:val="144"/>
        </w:trPr>
        <w:tc>
          <w:tcPr>
            <w:tcW w:w="2817" w:type="dxa"/>
          </w:tcPr>
          <w:p w14:paraId="4F1E81F6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6C8BAA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F36D5AB" w14:textId="77777777" w:rsidR="00013018" w:rsidRPr="00527481" w:rsidRDefault="00013018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AFE3F4" w14:textId="25C09B74" w:rsidR="00013018" w:rsidRPr="00527481" w:rsidRDefault="00E42678" w:rsidP="00107353">
            <w:pPr>
              <w:ind w:right="-108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13018"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B3FAF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2" w:type="dxa"/>
          </w:tcPr>
          <w:p w14:paraId="37C8D185" w14:textId="67EFD209" w:rsidR="00013018" w:rsidRPr="00527481" w:rsidRDefault="00E42678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13018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013018"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13018" w:rsidRPr="00527481" w14:paraId="6777A0BE" w14:textId="77777777" w:rsidTr="0066524F">
        <w:trPr>
          <w:trHeight w:val="144"/>
        </w:trPr>
        <w:tc>
          <w:tcPr>
            <w:tcW w:w="2817" w:type="dxa"/>
          </w:tcPr>
          <w:p w14:paraId="52344ABC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B23FFD0" w14:textId="77777777" w:rsidR="00013018" w:rsidRPr="00527481" w:rsidRDefault="00013018" w:rsidP="00107353">
            <w:pPr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F19AF84" w14:textId="77777777" w:rsidR="00013018" w:rsidRPr="00527481" w:rsidRDefault="00013018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476F5CCE" w14:textId="5613A9D1" w:rsidR="00013018" w:rsidRPr="00527481" w:rsidRDefault="00E42678" w:rsidP="00107353">
            <w:pPr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16481C70" w14:textId="455255D1" w:rsidR="00013018" w:rsidRPr="00527481" w:rsidRDefault="00E42678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527481" w14:paraId="17ADC287" w14:textId="77777777" w:rsidTr="0066524F">
        <w:trPr>
          <w:trHeight w:val="144"/>
        </w:trPr>
        <w:tc>
          <w:tcPr>
            <w:tcW w:w="2817" w:type="dxa"/>
          </w:tcPr>
          <w:p w14:paraId="66D7B16D" w14:textId="0F0B13C1" w:rsidR="00433D72" w:rsidRPr="00527481" w:rsidRDefault="00433D72" w:rsidP="00710A68">
            <w:pPr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14:paraId="7BBE93A9" w14:textId="37019A12" w:rsidR="00433D72" w:rsidRPr="00527481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28" w:type="dxa"/>
          </w:tcPr>
          <w:p w14:paraId="5933BE44" w14:textId="53807EE7" w:rsidR="00433D72" w:rsidRPr="00527481" w:rsidRDefault="00433D72" w:rsidP="00710A68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31172AEB" w14:textId="03914002" w:rsidR="00433D72" w:rsidRPr="00527481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0D648A5" w14:textId="76514944" w:rsidR="00433D72" w:rsidRPr="00527481" w:rsidRDefault="00433D72" w:rsidP="00710A68">
            <w:pPr>
              <w:tabs>
                <w:tab w:val="decimal" w:pos="387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107353" w:rsidRPr="00527481" w14:paraId="1B2C8890" w14:textId="77777777" w:rsidTr="0066524F">
        <w:trPr>
          <w:trHeight w:val="144"/>
        </w:trPr>
        <w:tc>
          <w:tcPr>
            <w:tcW w:w="2817" w:type="dxa"/>
          </w:tcPr>
          <w:p w14:paraId="000C6DB1" w14:textId="2774ACEA" w:rsidR="00107353" w:rsidRPr="00527481" w:rsidRDefault="00107353" w:rsidP="00107353">
            <w:pP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14:paraId="77D8DF10" w14:textId="421A668C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55F258C1" w14:textId="09DCE506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3" w:type="dxa"/>
            <w:shd w:val="clear" w:color="auto" w:fill="auto"/>
          </w:tcPr>
          <w:p w14:paraId="4D43D9FA" w14:textId="23DC6CED" w:rsidR="00107353" w:rsidRPr="00527481" w:rsidRDefault="00E42678" w:rsidP="00107353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39</w:t>
            </w:r>
            <w:r w:rsidR="00B9278B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63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)(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3F0E1AF2" w14:textId="1D04EFE9" w:rsidR="00107353" w:rsidRPr="00527481" w:rsidRDefault="00E42678" w:rsidP="00107353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41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69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)(</w:t>
            </w:r>
            <w:r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107353" w:rsidRPr="00527481" w14:paraId="5B79B322" w14:textId="77777777" w:rsidTr="0066524F">
        <w:trPr>
          <w:trHeight w:val="144"/>
        </w:trPr>
        <w:tc>
          <w:tcPr>
            <w:tcW w:w="2817" w:type="dxa"/>
          </w:tcPr>
          <w:p w14:paraId="167FBD34" w14:textId="3C603762" w:rsidR="00107353" w:rsidRPr="00527481" w:rsidRDefault="00107353" w:rsidP="00107353">
            <w:pPr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D8A32E8" w14:textId="77777777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9CFBEE7" w14:textId="52397C46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3" w:type="dxa"/>
            <w:shd w:val="clear" w:color="auto" w:fill="auto"/>
          </w:tcPr>
          <w:p w14:paraId="31DB8ED8" w14:textId="77777777" w:rsidR="00107353" w:rsidRPr="00527481" w:rsidRDefault="00107353" w:rsidP="00107353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F03AFBD" w14:textId="77777777" w:rsidR="00107353" w:rsidRPr="00527481" w:rsidRDefault="00107353" w:rsidP="00107353">
            <w:pPr>
              <w:tabs>
                <w:tab w:val="num" w:pos="900"/>
              </w:tabs>
              <w:ind w:right="-45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107353" w:rsidRPr="00527481" w14:paraId="2F74A201" w14:textId="77777777" w:rsidTr="0066524F">
        <w:trPr>
          <w:trHeight w:val="144"/>
        </w:trPr>
        <w:tc>
          <w:tcPr>
            <w:tcW w:w="2817" w:type="dxa"/>
          </w:tcPr>
          <w:p w14:paraId="66DA1882" w14:textId="52D73410" w:rsidR="00107353" w:rsidRPr="00527481" w:rsidRDefault="00107353" w:rsidP="00107353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ซีจียูเค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7EB286A" w14:textId="71B749BB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737A47A4" w14:textId="205FD2D4" w:rsidR="00107353" w:rsidRPr="00527481" w:rsidRDefault="00107353" w:rsidP="00107353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351B5651" w14:textId="4E5D7ED1" w:rsidR="00107353" w:rsidRPr="00527481" w:rsidRDefault="005630B5" w:rsidP="005630B5">
            <w:pPr>
              <w:tabs>
                <w:tab w:val="left" w:pos="125"/>
                <w:tab w:val="left" w:pos="290"/>
              </w:tabs>
              <w:ind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 xml:space="preserve">    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74CB1F17" w14:textId="18EE9367" w:rsidR="00107353" w:rsidRPr="00527481" w:rsidRDefault="005630B5" w:rsidP="00BD435A">
            <w:pPr>
              <w:tabs>
                <w:tab w:val="left" w:pos="288"/>
                <w:tab w:val="decimal" w:pos="387"/>
              </w:tabs>
              <w:ind w:left="18" w:right="-86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 xml:space="preserve">   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="00E42678" w:rsidRPr="00E4267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="00107353" w:rsidRPr="00527481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CEA23B1" w14:textId="69AA2E46" w:rsidR="00710A68" w:rsidRPr="00527481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sz w:val="20"/>
          <w:szCs w:val="20"/>
          <w:lang w:val="en-US"/>
        </w:rPr>
      </w:pPr>
      <w:r w:rsidRPr="00527481">
        <w:rPr>
          <w:rFonts w:ascii="Angsana New" w:hAnsi="Angsana New" w:cs="Angsana New"/>
          <w:color w:val="000000"/>
          <w:spacing w:val="-2"/>
          <w:sz w:val="20"/>
          <w:szCs w:val="20"/>
          <w:cs/>
          <w:lang w:val="en-US"/>
        </w:rPr>
        <w:t>บริษัท</w:t>
      </w:r>
      <w:r w:rsidRPr="00527481">
        <w:rPr>
          <w:rFonts w:ascii="Angsana New" w:hAnsi="Angsana New" w:cs="Angsana New"/>
          <w:color w:val="000000"/>
          <w:spacing w:val="-2"/>
          <w:sz w:val="20"/>
          <w:szCs w:val="20"/>
          <w:cs/>
        </w:rPr>
        <w:t xml:space="preserve">ถือหุ้นทางอ้อมผ่านบริษัท </w:t>
      </w:r>
      <w:r w:rsidRPr="00527481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E42678" w:rsidRPr="00E42678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lang w:val="en-US"/>
        </w:rPr>
        <w:t>50</w:t>
      </w:r>
      <w:r w:rsidRPr="00527481">
        <w:rPr>
          <w:rFonts w:ascii="Angsana New" w:eastAsia="Verdana" w:hAnsi="Angsana New" w:cs="Angsana New"/>
          <w:snapToGrid w:val="0"/>
          <w:color w:val="000000"/>
          <w:spacing w:val="-2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2"/>
          <w:sz w:val="20"/>
          <w:szCs w:val="20"/>
          <w:cs/>
          <w:lang w:val="en-US"/>
        </w:rPr>
        <w:t>หุ้น</w:t>
      </w:r>
      <w:r w:rsidRPr="00527481">
        <w:rPr>
          <w:rFonts w:ascii="Angsana New" w:hAnsi="Angsana New" w:cs="Angsana New"/>
          <w:snapToGrid w:val="0"/>
          <w:color w:val="000000"/>
          <w:sz w:val="20"/>
          <w:szCs w:val="20"/>
          <w:cs/>
          <w:lang w:val="en-US"/>
        </w:rPr>
        <w:t>ที่ถืออยู่</w:t>
      </w:r>
      <w:r w:rsidRPr="00527481">
        <w:rPr>
          <w:rFonts w:ascii="Angsana New" w:hAnsi="Angsana New" w:cs="Angsana New"/>
          <w:snapToGrid w:val="0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z w:val="20"/>
          <w:szCs w:val="20"/>
          <w:cs/>
          <w:lang w:val="en-US"/>
        </w:rPr>
        <w:t>บริษัทมีอำนาจควบคุมใน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10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เรื่อง 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“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งบการเงินรวม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”</w:t>
      </w:r>
    </w:p>
    <w:p w14:paraId="4D682E11" w14:textId="77777777" w:rsidR="00710A68" w:rsidRPr="00527481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sz w:val="20"/>
          <w:szCs w:val="20"/>
          <w:lang w:val="en-US"/>
        </w:rPr>
      </w:pP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30BC2A2D" w14:textId="77777777" w:rsidR="00710A68" w:rsidRPr="00527481" w:rsidRDefault="00710A68" w:rsidP="00710A68">
      <w:pPr>
        <w:numPr>
          <w:ilvl w:val="0"/>
          <w:numId w:val="15"/>
        </w:numPr>
        <w:overflowPunct/>
        <w:autoSpaceDE/>
        <w:autoSpaceDN/>
        <w:adjustRightInd/>
        <w:spacing w:before="120" w:after="240" w:line="280" w:lineRule="exact"/>
        <w:ind w:left="1350" w:hanging="270"/>
        <w:jc w:val="thaiDistribute"/>
        <w:textAlignment w:val="auto"/>
        <w:rPr>
          <w:rFonts w:ascii="Angsana New" w:hAnsi="Angsana New" w:cs="Angsana New"/>
          <w:color w:val="000000"/>
          <w:spacing w:val="-8"/>
          <w:sz w:val="20"/>
          <w:szCs w:val="20"/>
          <w:cs/>
        </w:rPr>
      </w:pPr>
      <w:r w:rsidRPr="00527481">
        <w:rPr>
          <w:rFonts w:ascii="Angsana New" w:hAnsi="Angsana New" w:cs="Angsana New"/>
          <w:color w:val="000000"/>
          <w:spacing w:val="-8"/>
          <w:sz w:val="20"/>
          <w:szCs w:val="20"/>
          <w:cs/>
          <w:lang w:val="en-US"/>
        </w:rPr>
        <w:t>บริษัท</w:t>
      </w:r>
      <w:r w:rsidRPr="00527481">
        <w:rPr>
          <w:rFonts w:ascii="Angsana New" w:hAnsi="Angsana New" w:cs="Angsana New"/>
          <w:color w:val="000000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</w:p>
    <w:p w14:paraId="3DAADEAF" w14:textId="77777777" w:rsidR="00DE296D" w:rsidRPr="00527481" w:rsidRDefault="0062053C" w:rsidP="00937052">
      <w:pPr>
        <w:spacing w:after="240"/>
        <w:ind w:left="1080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spacing w:val="-6"/>
          <w:cs/>
        </w:rPr>
        <w:t>บริษัท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527481">
        <w:rPr>
          <w:rFonts w:ascii="Angsana New" w:hAnsi="Angsana New" w:cs="Angsana New"/>
          <w:spacing w:val="-6"/>
          <w:cs/>
        </w:rPr>
        <w:t>มาจัดทำงบการเงินรวม</w:t>
      </w:r>
      <w:r w:rsidRPr="00527481">
        <w:rPr>
          <w:rFonts w:ascii="Angsana New" w:hAnsi="Angsana New" w:cs="Angsana New"/>
          <w:cs/>
        </w:rPr>
        <w:t>ตั้งแต่วันที่บริษัทมีอ</w:t>
      </w:r>
      <w:r w:rsidRPr="00527481">
        <w:rPr>
          <w:rFonts w:ascii="Angsana New" w:hAnsi="Angsana New" w:cs="Angsana New"/>
          <w:cs/>
          <w:lang w:val="en-US"/>
        </w:rPr>
        <w:t>ำน</w:t>
      </w:r>
      <w:r w:rsidRPr="00527481">
        <w:rPr>
          <w:rFonts w:ascii="Angsana New" w:hAnsi="Angsana New" w:cs="Angsana New"/>
          <w:cs/>
        </w:rPr>
        <w:t>าจควบคุม</w:t>
      </w:r>
      <w:r w:rsidRPr="00527481">
        <w:rPr>
          <w:rFonts w:ascii="Angsana New" w:hAnsi="Angsana New" w:cs="Angsana New"/>
          <w:cs/>
          <w:lang w:val="en-US"/>
        </w:rPr>
        <w:t>ทั้งทางตรงและทางอ้อมในการกำหนดนโยบายทางการเงิน</w:t>
      </w:r>
      <w:r w:rsidRPr="00527481">
        <w:rPr>
          <w:rFonts w:ascii="Angsana New" w:hAnsi="Angsana New" w:cs="Angsana New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0019A765" w:rsidR="000D7074" w:rsidRPr="00527481" w:rsidRDefault="00E42678" w:rsidP="00E63B3E">
      <w:pPr>
        <w:spacing w:after="240"/>
        <w:ind w:left="1094" w:right="-86" w:hanging="547"/>
        <w:jc w:val="thaiDistribute"/>
        <w:rPr>
          <w:rFonts w:ascii="Angsana New" w:hAnsi="Angsana New" w:cs="Angsana New"/>
          <w:b/>
          <w:lang w:val="en-US"/>
        </w:rPr>
      </w:pPr>
      <w:r w:rsidRPr="00E42678">
        <w:rPr>
          <w:rFonts w:ascii="Angsana New" w:hAnsi="Angsana New" w:cs="Angsana New"/>
          <w:bCs/>
          <w:lang w:val="en-US"/>
        </w:rPr>
        <w:t>2</w:t>
      </w:r>
      <w:r w:rsidR="000D7074" w:rsidRPr="00527481">
        <w:rPr>
          <w:rFonts w:ascii="Angsana New" w:hAnsi="Angsana New" w:cs="Angsana New"/>
          <w:bCs/>
          <w:lang w:val="en-US"/>
        </w:rPr>
        <w:t>.</w:t>
      </w:r>
      <w:r w:rsidRPr="00E42678">
        <w:rPr>
          <w:rFonts w:ascii="Angsana New" w:hAnsi="Angsana New" w:cs="Angsana New"/>
          <w:bCs/>
          <w:lang w:val="en-US"/>
        </w:rPr>
        <w:t>6</w:t>
      </w:r>
      <w:r w:rsidR="000D7074" w:rsidRPr="00527481">
        <w:rPr>
          <w:rFonts w:ascii="Angsana New" w:hAnsi="Angsana New" w:cs="Angsana New"/>
          <w:bCs/>
          <w:lang w:val="en-US"/>
        </w:rPr>
        <w:tab/>
      </w:r>
      <w:r w:rsidR="00345921" w:rsidRPr="00527481">
        <w:rPr>
          <w:rFonts w:ascii="Angsana New" w:eastAsia="Times New Roman" w:hAnsi="Angsana New" w:cs="Angsana New"/>
          <w:cs/>
          <w:lang w:val="en-GB"/>
        </w:rPr>
        <w:t>รายการ</w:t>
      </w:r>
      <w:r w:rsidR="00345921" w:rsidRPr="00527481">
        <w:rPr>
          <w:rFonts w:ascii="Angsana New" w:hAnsi="Angsana New" w:cs="Angsana New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527481">
        <w:rPr>
          <w:rFonts w:ascii="Angsana New" w:hAnsi="Angsana New" w:cs="Angsana New"/>
          <w:b/>
          <w:spacing w:val="-4"/>
          <w:lang w:val="en-US"/>
        </w:rPr>
        <w:t xml:space="preserve">      </w:t>
      </w:r>
      <w:r w:rsidR="00345921" w:rsidRPr="00527481">
        <w:rPr>
          <w:rFonts w:ascii="Angsana New" w:hAnsi="Angsana New" w:cs="Angsana New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527481">
        <w:rPr>
          <w:rFonts w:ascii="Angsana New" w:hAnsi="Angsana New" w:cs="Angsana New"/>
          <w:spacing w:val="-4"/>
          <w:cs/>
        </w:rPr>
        <w:t>งวด</w:t>
      </w:r>
      <w:r w:rsidR="00345921" w:rsidRPr="00527481">
        <w:rPr>
          <w:rFonts w:ascii="Angsana New" w:hAnsi="Angsana New" w:cs="Angsana New"/>
          <w:spacing w:val="-4"/>
          <w:cs/>
          <w:lang w:val="en-US"/>
        </w:rPr>
        <w:t>สามเดือน</w:t>
      </w:r>
      <w:r w:rsidR="00AF79D8" w:rsidRPr="00527481">
        <w:rPr>
          <w:rFonts w:ascii="Angsana New" w:hAnsi="Angsana New" w:cs="Angsana New" w:hint="cs"/>
          <w:spacing w:val="4"/>
          <w:cs/>
        </w:rPr>
        <w:t>และงวดหกเดือน</w:t>
      </w:r>
      <w:r w:rsidR="00345921" w:rsidRPr="00527481">
        <w:rPr>
          <w:rFonts w:ascii="Angsana New" w:hAnsi="Angsana New" w:cs="Angsana New"/>
          <w:cs/>
        </w:rPr>
        <w:t xml:space="preserve">สิ้นสุดวันที่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AF79D8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pacing w:val="-2"/>
          <w:lang w:val="en-US"/>
        </w:rPr>
        <w:t>2567</w:t>
      </w:r>
      <w:r w:rsidR="00345921" w:rsidRPr="00527481">
        <w:rPr>
          <w:rFonts w:ascii="Angsana New" w:hAnsi="Angsana New" w:cs="Angsana New"/>
          <w:cs/>
        </w:rPr>
        <w:t xml:space="preserve"> </w:t>
      </w:r>
      <w:r w:rsidR="00345921" w:rsidRPr="00527481">
        <w:rPr>
          <w:rFonts w:ascii="Angsana New" w:hAnsi="Angsana New" w:cs="Angsana New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527481">
        <w:rPr>
          <w:rFonts w:ascii="Angsana New" w:hAnsi="Angsana New" w:cs="Angsana New"/>
          <w:spacing w:val="-4"/>
          <w:cs/>
        </w:rPr>
        <w:t>งวดสามเดือน</w:t>
      </w:r>
      <w:r w:rsidR="00AF79D8" w:rsidRPr="00527481">
        <w:rPr>
          <w:rFonts w:ascii="Angsana New" w:hAnsi="Angsana New" w:cs="Angsana New" w:hint="cs"/>
          <w:spacing w:val="4"/>
          <w:cs/>
        </w:rPr>
        <w:t>และงวดหกเดือน</w:t>
      </w:r>
      <w:r w:rsidR="00345921" w:rsidRPr="00527481">
        <w:rPr>
          <w:rFonts w:ascii="Angsana New" w:hAnsi="Angsana New" w:cs="Angsana New"/>
          <w:cs/>
        </w:rPr>
        <w:t>สิ้นสุดวันที่</w:t>
      </w:r>
      <w:r w:rsidR="00AF79D8" w:rsidRPr="00527481">
        <w:rPr>
          <w:rFonts w:ascii="Angsana New" w:hAnsi="Angsana New" w:cs="Angsana New" w:hint="cs"/>
          <w:cs/>
        </w:rPr>
        <w:t xml:space="preserve">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AF79D8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pacing w:val="-2"/>
          <w:lang w:val="en-US"/>
        </w:rPr>
        <w:t>2567</w:t>
      </w:r>
      <w:r w:rsidR="00345921" w:rsidRPr="00527481">
        <w:rPr>
          <w:rFonts w:ascii="Angsana New" w:hAnsi="Angsana New" w:cs="Angsana New"/>
          <w:cs/>
        </w:rPr>
        <w:t xml:space="preserve"> </w:t>
      </w:r>
      <w:r w:rsidR="00345921" w:rsidRPr="00527481">
        <w:rPr>
          <w:rFonts w:ascii="Angsana New" w:hAnsi="Angsana New" w:cs="Angsana New"/>
          <w:b/>
          <w:cs/>
          <w:lang w:val="en-US"/>
        </w:rPr>
        <w:t>ซึ่งได้สอบทานแล้ว</w:t>
      </w:r>
    </w:p>
    <w:p w14:paraId="76601E00" w14:textId="35180CA3" w:rsidR="00F909FB" w:rsidRPr="00527481" w:rsidRDefault="00E42678" w:rsidP="00937052">
      <w:pPr>
        <w:ind w:left="1094" w:right="-86" w:hanging="547"/>
        <w:jc w:val="thaiDistribute"/>
        <w:rPr>
          <w:rFonts w:ascii="Angsana New" w:eastAsia="Times New Roman" w:hAnsi="Angsana New" w:cs="Angsana New"/>
          <w:lang w:val="en-GB"/>
        </w:rPr>
      </w:pPr>
      <w:r w:rsidRPr="00E42678">
        <w:rPr>
          <w:rFonts w:ascii="Angsana New" w:hAnsi="Angsana New" w:cs="Angsana New"/>
          <w:bCs/>
          <w:lang w:val="en-US"/>
        </w:rPr>
        <w:t>2</w:t>
      </w:r>
      <w:r w:rsidR="00A57CB3" w:rsidRPr="00527481">
        <w:rPr>
          <w:rFonts w:ascii="Angsana New" w:hAnsi="Angsana New" w:cs="Angsana New"/>
          <w:bCs/>
          <w:lang w:val="en-US"/>
        </w:rPr>
        <w:t>.</w:t>
      </w:r>
      <w:r w:rsidRPr="00E42678">
        <w:rPr>
          <w:rFonts w:ascii="Angsana New" w:hAnsi="Angsana New" w:cs="Angsana New"/>
          <w:bCs/>
          <w:lang w:val="en-US"/>
        </w:rPr>
        <w:t>7</w:t>
      </w:r>
      <w:r w:rsidR="00A57CB3" w:rsidRPr="00527481">
        <w:rPr>
          <w:rFonts w:ascii="Angsana New" w:hAnsi="Angsana New" w:cs="Angsana New"/>
          <w:bCs/>
          <w:lang w:val="en-US"/>
        </w:rPr>
        <w:tab/>
      </w:r>
      <w:r w:rsidR="00A57CB3" w:rsidRPr="00527481">
        <w:rPr>
          <w:rFonts w:ascii="Angsana New" w:eastAsia="Times New Roman" w:hAnsi="Angsana New" w:cs="Angsana New"/>
          <w:cs/>
          <w:lang w:val="en-GB"/>
        </w:rPr>
        <w:t>ค่าความ</w:t>
      </w:r>
      <w:r w:rsidR="00A57CB3" w:rsidRPr="00527481">
        <w:rPr>
          <w:rFonts w:ascii="Angsana New" w:hAnsi="Angsana New" w:cs="Angsana New"/>
          <w:cs/>
        </w:rPr>
        <w:t>นิยม</w:t>
      </w:r>
    </w:p>
    <w:p w14:paraId="606BCAB4" w14:textId="6033FD0B" w:rsidR="00A57CB3" w:rsidRPr="00527481" w:rsidRDefault="00A57CB3" w:rsidP="00937052">
      <w:pPr>
        <w:spacing w:after="240"/>
        <w:ind w:left="1080"/>
        <w:jc w:val="thaiDistribute"/>
        <w:rPr>
          <w:rFonts w:ascii="Angsana New" w:hAnsi="Angsana New" w:cs="Angsana New"/>
          <w:color w:val="000000"/>
          <w:cs/>
        </w:rPr>
      </w:pPr>
      <w:r w:rsidRPr="00527481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15</w:t>
      </w:r>
      <w:r w:rsidRPr="00527481">
        <w:rPr>
          <w:rFonts w:ascii="Angsana New" w:hAnsi="Angsana New" w:cs="Angsana New"/>
          <w:color w:val="000000"/>
          <w:cs/>
        </w:rPr>
        <w:t xml:space="preserve"> พฤษภาคม </w:t>
      </w:r>
      <w:r w:rsidR="00E42678" w:rsidRPr="00E42678">
        <w:rPr>
          <w:rFonts w:ascii="Angsana New" w:hAnsi="Angsana New" w:cs="Angsana New"/>
          <w:color w:val="000000"/>
          <w:lang w:val="en-US"/>
        </w:rPr>
        <w:t>2556</w:t>
      </w:r>
      <w:r w:rsidRPr="00527481">
        <w:rPr>
          <w:rFonts w:ascii="Angsana New" w:hAnsi="Angsana New" w:cs="Angsana New"/>
          <w:color w:val="000000"/>
          <w:cs/>
        </w:rPr>
        <w:t xml:space="preserve"> บริษัทได้ซื้อแ</w:t>
      </w:r>
      <w:r w:rsidR="00972562" w:rsidRPr="00527481">
        <w:rPr>
          <w:rFonts w:ascii="Angsana New" w:hAnsi="Angsana New" w:cs="Angsana New"/>
          <w:color w:val="000000"/>
          <w:cs/>
        </w:rPr>
        <w:t>ละรับโอนกิจการทั้งหมด (สินทรัพย์</w:t>
      </w:r>
      <w:r w:rsidRPr="00527481">
        <w:rPr>
          <w:rFonts w:ascii="Angsana New" w:hAnsi="Angsana New" w:cs="Angsana New"/>
          <w:color w:val="000000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(“LDG”)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527481">
        <w:rPr>
          <w:rFonts w:ascii="Angsana New" w:hAnsi="Angsana New" w:cs="Angsana New"/>
          <w:color w:val="000000"/>
          <w:cs/>
        </w:rPr>
        <w:t xml:space="preserve">           </w:t>
      </w:r>
      <w:r w:rsidRPr="00527481">
        <w:rPr>
          <w:rFonts w:ascii="Angsana New" w:hAnsi="Angsana New" w:cs="Angsana New"/>
          <w:color w:val="000000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E42678" w:rsidRPr="00E42678">
        <w:rPr>
          <w:rFonts w:ascii="Angsana New" w:hAnsi="Angsana New" w:cs="Angsana New"/>
          <w:color w:val="000000"/>
          <w:lang w:val="en-US"/>
        </w:rPr>
        <w:t>50</w:t>
      </w:r>
      <w:r w:rsidRPr="00527481">
        <w:rPr>
          <w:rFonts w:ascii="Angsana New" w:hAnsi="Angsana New" w:cs="Angsana New"/>
          <w:color w:val="000000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527481">
        <w:rPr>
          <w:rFonts w:ascii="Angsana New" w:hAnsi="Angsana New" w:cs="Angsana New"/>
          <w:color w:val="000000"/>
          <w:spacing w:val="-8"/>
          <w:cs/>
        </w:rPr>
        <w:t xml:space="preserve">(Reverse Takeover) ตามมาตรฐานการรายงานทางการเงิน ฉบับที่ </w:t>
      </w:r>
      <w:r w:rsidR="00E42678" w:rsidRPr="00E42678">
        <w:rPr>
          <w:rFonts w:ascii="Angsana New" w:hAnsi="Angsana New" w:cs="Angsana New"/>
          <w:color w:val="000000"/>
          <w:spacing w:val="-8"/>
          <w:lang w:val="en-US"/>
        </w:rPr>
        <w:t>3</w:t>
      </w:r>
      <w:r w:rsidRPr="00527481">
        <w:rPr>
          <w:rFonts w:ascii="Angsana New" w:hAnsi="Angsana New" w:cs="Angsana New"/>
          <w:color w:val="000000"/>
          <w:spacing w:val="-8"/>
          <w:cs/>
        </w:rPr>
        <w:t xml:space="preserve"> เรื่องการรวมธุรกิจ ซึ่งมี</w:t>
      </w:r>
      <w:r w:rsidRPr="00527481">
        <w:rPr>
          <w:rFonts w:ascii="Angsana New" w:hAnsi="Angsana New" w:cs="Angsana New"/>
          <w:color w:val="000000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E42678" w:rsidRPr="00E42678">
        <w:rPr>
          <w:rFonts w:ascii="Angsana New" w:hAnsi="Angsana New" w:cs="Angsana New"/>
          <w:color w:val="000000"/>
          <w:lang w:val="en-US"/>
        </w:rPr>
        <w:t>3</w:t>
      </w:r>
      <w:r w:rsidR="001D729B" w:rsidRPr="00527481">
        <w:rPr>
          <w:rFonts w:ascii="Angsana New" w:hAnsi="Angsana New" w:cs="Angsana New"/>
          <w:color w:val="000000"/>
          <w:cs/>
        </w:rPr>
        <w:t>,</w:t>
      </w:r>
      <w:r w:rsidR="00E42678" w:rsidRPr="00E42678">
        <w:rPr>
          <w:rFonts w:ascii="Angsana New" w:hAnsi="Angsana New" w:cs="Angsana New"/>
          <w:color w:val="000000"/>
          <w:lang w:val="en-US"/>
        </w:rPr>
        <w:t>614</w:t>
      </w:r>
      <w:r w:rsidR="001D729B" w:rsidRPr="00527481">
        <w:rPr>
          <w:rFonts w:ascii="Angsana New" w:hAnsi="Angsana New" w:cs="Angsana New"/>
          <w:color w:val="000000"/>
          <w:cs/>
        </w:rPr>
        <w:t>.</w:t>
      </w:r>
      <w:r w:rsidR="00E42678" w:rsidRPr="00E42678">
        <w:rPr>
          <w:rFonts w:ascii="Angsana New" w:hAnsi="Angsana New" w:cs="Angsana New"/>
          <w:color w:val="000000"/>
          <w:lang w:val="en-US"/>
        </w:rPr>
        <w:t>38</w:t>
      </w:r>
      <w:r w:rsidR="001D729B" w:rsidRPr="00527481">
        <w:rPr>
          <w:rFonts w:ascii="Angsana New" w:hAnsi="Angsana New" w:cs="Angsana New"/>
          <w:color w:val="000000"/>
          <w:cs/>
        </w:rPr>
        <w:t xml:space="preserve"> </w:t>
      </w:r>
      <w:r w:rsidR="00F61AE5" w:rsidRPr="00527481">
        <w:rPr>
          <w:rFonts w:ascii="Angsana New" w:hAnsi="Angsana New" w:cs="Angsana New"/>
          <w:color w:val="000000"/>
          <w:cs/>
        </w:rPr>
        <w:t>ล้าน</w:t>
      </w:r>
      <w:r w:rsidRPr="00527481">
        <w:rPr>
          <w:rFonts w:ascii="Angsana New" w:hAnsi="Angsana New" w:cs="Angsana New"/>
          <w:color w:val="000000"/>
          <w:cs/>
        </w:rPr>
        <w:t>บาท</w:t>
      </w:r>
      <w:r w:rsidR="0011388F" w:rsidRPr="00527481">
        <w:rPr>
          <w:rFonts w:ascii="Angsana New" w:hAnsi="Angsana New" w:cs="Angsana New"/>
          <w:color w:val="000000"/>
          <w:cs/>
        </w:rPr>
        <w:t xml:space="preserve"> </w:t>
      </w:r>
      <w:r w:rsidRPr="00527481">
        <w:rPr>
          <w:rFonts w:ascii="Angsana New" w:hAnsi="Angsana New" w:cs="Angsana New"/>
          <w:color w:val="000000"/>
          <w:cs/>
        </w:rPr>
        <w:t>ในงบการเงินรวมของกลุ่มบริษัท</w:t>
      </w:r>
    </w:p>
    <w:p w14:paraId="45532BC2" w14:textId="77777777" w:rsidR="008A7731" w:rsidRPr="00527481" w:rsidRDefault="008A7731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lang w:val="en-US"/>
        </w:rPr>
        <w:br w:type="page"/>
      </w:r>
    </w:p>
    <w:p w14:paraId="224C3A07" w14:textId="458398CB" w:rsidR="00B168B9" w:rsidRPr="00527481" w:rsidRDefault="00E42678" w:rsidP="00937052">
      <w:pPr>
        <w:spacing w:after="120"/>
        <w:ind w:left="1094" w:right="-86" w:hanging="547"/>
        <w:jc w:val="thaiDistribute"/>
        <w:rPr>
          <w:rFonts w:ascii="Angsana New" w:hAnsi="Angsana New" w:cs="Angsana New"/>
          <w:cs/>
        </w:rPr>
      </w:pPr>
      <w:r w:rsidRPr="00E42678">
        <w:rPr>
          <w:rFonts w:ascii="Angsana New" w:hAnsi="Angsana New" w:cs="Angsana New"/>
          <w:lang w:val="en-US"/>
        </w:rPr>
        <w:lastRenderedPageBreak/>
        <w:t>2</w:t>
      </w:r>
      <w:r w:rsidR="00A75F25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8</w:t>
      </w:r>
      <w:r w:rsidR="00A75F25" w:rsidRPr="00527481">
        <w:rPr>
          <w:rFonts w:ascii="Angsana New" w:hAnsi="Angsana New" w:cs="Angsana New"/>
          <w:spacing w:val="-6"/>
          <w:lang w:val="en-US"/>
        </w:rPr>
        <w:tab/>
      </w:r>
      <w:r w:rsidR="00B168B9" w:rsidRPr="00527481">
        <w:rPr>
          <w:rFonts w:ascii="Angsana New" w:hAnsi="Angsana New" w:cs="Angsana New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24E1F75" w14:textId="64FDE076" w:rsidR="00C60F73" w:rsidRPr="00C60F73" w:rsidRDefault="00C60F73" w:rsidP="00C60F73">
      <w:pPr>
        <w:spacing w:after="120"/>
        <w:ind w:left="1094" w:right="-86"/>
        <w:jc w:val="thaiDistribute"/>
        <w:rPr>
          <w:rFonts w:ascii="Angsana New" w:hAnsi="Angsana New"/>
          <w:color w:val="000000"/>
        </w:rPr>
      </w:pPr>
      <w:r w:rsidRPr="00C60F73">
        <w:rPr>
          <w:rFonts w:ascii="Angsana New" w:hAnsi="Angsana New" w:cs="Angsana New"/>
          <w:color w:val="000000"/>
          <w:cs/>
        </w:rPr>
        <w:t>ในระหว่างงวดกลุ่มบริษั</w:t>
      </w:r>
      <w:r>
        <w:rPr>
          <w:rFonts w:ascii="Angsana New" w:hAnsi="Angsana New" w:cs="Angsana New" w:hint="cs"/>
          <w:color w:val="000000"/>
          <w:cs/>
        </w:rPr>
        <w:t>ท</w:t>
      </w:r>
      <w:r w:rsidRPr="00C60F73">
        <w:rPr>
          <w:rFonts w:ascii="Angsana New" w:hAnsi="Angsana New" w:cs="Angsana New"/>
          <w:color w:val="00000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1</w:t>
      </w:r>
      <w:r w:rsidRPr="00C60F73">
        <w:rPr>
          <w:rFonts w:ascii="Angsana New" w:hAnsi="Angsana New" w:cs="Angsana New"/>
          <w:color w:val="000000"/>
          <w:cs/>
        </w:rPr>
        <w:t xml:space="preserve"> มกราคม </w:t>
      </w:r>
      <w:r w:rsidR="00E42678" w:rsidRPr="00E42678">
        <w:rPr>
          <w:rFonts w:ascii="Angsana New" w:hAnsi="Angsana New" w:cs="Angsana New"/>
          <w:color w:val="000000"/>
          <w:lang w:val="en-US"/>
        </w:rPr>
        <w:t>2567</w:t>
      </w:r>
      <w:r w:rsidRPr="00C60F73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A198940" w14:textId="78730B57" w:rsidR="00C60F73" w:rsidRPr="00C60F73" w:rsidRDefault="00C60F73" w:rsidP="00A333CF">
      <w:pPr>
        <w:spacing w:after="120"/>
        <w:ind w:left="1530" w:right="-86" w:hanging="450"/>
        <w:jc w:val="thaiDistribute"/>
        <w:rPr>
          <w:rFonts w:ascii="Angsana New" w:hAnsi="Angsana New"/>
          <w:color w:val="000000"/>
        </w:rPr>
      </w:pPr>
      <w:r w:rsidRPr="00C60F73">
        <w:rPr>
          <w:rFonts w:ascii="Angsana New" w:hAnsi="Angsana New" w:cs="Angsana New"/>
          <w:color w:val="000000"/>
          <w:cs/>
        </w:rPr>
        <w:t xml:space="preserve">-  </w:t>
      </w:r>
      <w:r w:rsidRPr="00C60F73">
        <w:rPr>
          <w:rFonts w:ascii="Angsana New" w:hAnsi="Angsana New" w:cs="Angsana New"/>
          <w:color w:val="000000"/>
          <w:cs/>
        </w:rPr>
        <w:tab/>
        <w:t xml:space="preserve">มาตรฐานการบัญชี ฉบับที่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1</w:t>
      </w:r>
      <w:r w:rsidRPr="00C60F73">
        <w:rPr>
          <w:rFonts w:ascii="Angsana New" w:hAnsi="Angsana New" w:cs="Angsana New"/>
          <w:color w:val="00000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10B30325" w14:textId="06E094FB" w:rsidR="00C60F73" w:rsidRPr="00C60F73" w:rsidRDefault="00C60F73" w:rsidP="00A333CF">
      <w:pPr>
        <w:spacing w:after="120"/>
        <w:ind w:left="1530" w:right="-86" w:hanging="450"/>
        <w:jc w:val="thaiDistribute"/>
        <w:rPr>
          <w:rFonts w:ascii="Angsana New" w:hAnsi="Angsana New"/>
          <w:color w:val="000000"/>
        </w:rPr>
      </w:pPr>
      <w:r w:rsidRPr="00C60F73">
        <w:rPr>
          <w:rFonts w:ascii="Angsana New" w:hAnsi="Angsana New" w:cs="Angsana New"/>
          <w:color w:val="000000"/>
          <w:cs/>
        </w:rPr>
        <w:t xml:space="preserve">-  </w:t>
      </w:r>
      <w:r w:rsidRPr="00C60F73">
        <w:rPr>
          <w:rFonts w:ascii="Angsana New" w:hAnsi="Angsana New" w:cs="Angsana New"/>
          <w:color w:val="000000"/>
          <w:cs/>
        </w:rPr>
        <w:tab/>
        <w:t xml:space="preserve">มาตรฐานการบัญชี ฉบับที่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8</w:t>
      </w:r>
      <w:r w:rsidRPr="00C60F73">
        <w:rPr>
          <w:rFonts w:ascii="Angsana New" w:hAnsi="Angsana New" w:cs="Angsana New"/>
          <w:color w:val="00000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3E8C50F7" w14:textId="634AA094" w:rsidR="00C60F73" w:rsidRPr="00C60F73" w:rsidRDefault="00C60F73" w:rsidP="00A333CF">
      <w:pPr>
        <w:spacing w:after="120"/>
        <w:ind w:left="1530" w:right="-86" w:hanging="450"/>
        <w:jc w:val="thaiDistribute"/>
        <w:rPr>
          <w:rFonts w:ascii="Angsana New" w:hAnsi="Angsana New"/>
          <w:color w:val="000000"/>
        </w:rPr>
      </w:pPr>
      <w:r w:rsidRPr="00C60F73">
        <w:rPr>
          <w:rFonts w:ascii="Angsana New" w:hAnsi="Angsana New" w:cs="Angsana New"/>
          <w:color w:val="000000"/>
          <w:cs/>
        </w:rPr>
        <w:t xml:space="preserve">-  </w:t>
      </w:r>
      <w:r w:rsidRPr="00C60F73">
        <w:rPr>
          <w:rFonts w:ascii="Angsana New" w:hAnsi="Angsana New" w:cs="Angsana New"/>
          <w:color w:val="000000"/>
          <w:cs/>
        </w:rPr>
        <w:tab/>
        <w:t xml:space="preserve">มาตรฐานการบัญชี ฉบับที่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12</w:t>
      </w:r>
      <w:r w:rsidRPr="00C60F73">
        <w:rPr>
          <w:rFonts w:ascii="Angsana New" w:hAnsi="Angsana New" w:cs="Angsana New"/>
          <w:color w:val="00000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C60F73">
        <w:rPr>
          <w:rFonts w:ascii="Angsana New" w:hAnsi="Angsana New"/>
          <w:color w:val="000000"/>
        </w:rPr>
        <w:t xml:space="preserve">Pillar Two) </w:t>
      </w:r>
    </w:p>
    <w:p w14:paraId="0920244C" w14:textId="4393B114" w:rsidR="00313658" w:rsidRDefault="00C60F73" w:rsidP="00545F5A">
      <w:pPr>
        <w:spacing w:after="120"/>
        <w:ind w:left="1080" w:right="-86" w:firstLine="14"/>
        <w:jc w:val="thaiDistribute"/>
        <w:rPr>
          <w:rFonts w:ascii="Angsana New" w:hAnsi="Angsana New" w:cs="Angsana New"/>
          <w:color w:val="000000"/>
        </w:rPr>
      </w:pPr>
      <w:r w:rsidRPr="00C60F73">
        <w:rPr>
          <w:rFonts w:ascii="Angsana New" w:hAnsi="Angsana New" w:cs="Angsana New"/>
          <w:color w:val="00000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C2CA7B6" w14:textId="05F554BA" w:rsidR="00724681" w:rsidRPr="00313658" w:rsidRDefault="00E42678" w:rsidP="00313658">
      <w:pPr>
        <w:spacing w:after="120"/>
        <w:ind w:left="1094" w:right="-86" w:hanging="547"/>
        <w:jc w:val="thaiDistribute"/>
        <w:rPr>
          <w:rFonts w:ascii="Angsana New" w:hAnsi="Angsana New" w:cs="Angsana New"/>
          <w:cs/>
          <w:lang w:val="en-US"/>
        </w:rPr>
      </w:pPr>
      <w:r w:rsidRPr="00E42678">
        <w:rPr>
          <w:rFonts w:ascii="Angsana New" w:hAnsi="Angsana New" w:cs="Angsana New"/>
          <w:lang w:val="en-US"/>
        </w:rPr>
        <w:t>2</w:t>
      </w:r>
      <w:r w:rsidR="0048611F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9</w:t>
      </w:r>
      <w:r w:rsidR="0048611F" w:rsidRPr="00313658">
        <w:rPr>
          <w:rFonts w:ascii="Angsana New" w:hAnsi="Angsana New" w:cs="Angsana New"/>
          <w:lang w:val="en-US"/>
        </w:rPr>
        <w:tab/>
      </w:r>
      <w:r w:rsidR="00724681" w:rsidRPr="00313658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82AC675" w14:textId="1646CDA7" w:rsidR="00724681" w:rsidRPr="00527481" w:rsidRDefault="00F8055D" w:rsidP="00FC42F9">
      <w:pPr>
        <w:tabs>
          <w:tab w:val="left" w:pos="990"/>
        </w:tabs>
        <w:ind w:left="110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eastAsia="Times New Roman" w:hAnsi="Angsana New" w:cs="Angsana New"/>
          <w:cs/>
          <w:lang w:val="en-GB"/>
        </w:rPr>
        <w:t xml:space="preserve">มาตรฐานการรายงานทางการเงินฉบับที่ </w:t>
      </w:r>
      <w:r w:rsidR="00E42678" w:rsidRPr="00E42678">
        <w:rPr>
          <w:rFonts w:ascii="Angsana New" w:eastAsia="Times New Roman" w:hAnsi="Angsana New" w:cs="Angsana New"/>
          <w:lang w:val="en-US"/>
        </w:rPr>
        <w:t>17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 ซึ่งจะมีผลบังคับใช้สำหรับ</w:t>
      </w:r>
      <w:r w:rsidR="00723C86" w:rsidRPr="00527481">
        <w:rPr>
          <w:rFonts w:ascii="Angsana New" w:eastAsia="Times New Roman" w:hAnsi="Angsana New" w:cs="Angsana New"/>
          <w:lang w:val="en-GB"/>
        </w:rPr>
        <w:t xml:space="preserve">    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E42678" w:rsidRPr="00E42678">
        <w:rPr>
          <w:rFonts w:ascii="Angsana New" w:eastAsia="Times New Roman" w:hAnsi="Angsana New" w:cs="Angsana New"/>
          <w:lang w:val="en-US"/>
        </w:rPr>
        <w:t>1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 มกราคม </w:t>
      </w:r>
      <w:r w:rsidR="00E42678" w:rsidRPr="00E42678">
        <w:rPr>
          <w:rFonts w:ascii="Angsana New" w:eastAsia="Times New Roman" w:hAnsi="Angsana New" w:cs="Angsana New"/>
          <w:lang w:val="en-US"/>
        </w:rPr>
        <w:t>2568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E42678" w:rsidRPr="00E42678">
        <w:rPr>
          <w:rFonts w:ascii="Angsana New" w:eastAsia="Times New Roman" w:hAnsi="Angsana New" w:cs="Angsana New"/>
          <w:lang w:val="en-US"/>
        </w:rPr>
        <w:t>17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 นี้ จะใช้แทนมาตรฐานการรายงานทางการเงินฉบับที่ </w:t>
      </w:r>
      <w:r w:rsidR="00E42678" w:rsidRPr="00E42678">
        <w:rPr>
          <w:rFonts w:ascii="Angsana New" w:eastAsia="Times New Roman" w:hAnsi="Angsana New" w:cs="Angsana New"/>
          <w:lang w:val="en-US"/>
        </w:rPr>
        <w:t>4</w:t>
      </w:r>
      <w:r w:rsidRPr="00527481">
        <w:rPr>
          <w:rFonts w:ascii="Angsana New" w:eastAsia="Times New Roman" w:hAnsi="Angsana New" w:cs="Angsana New"/>
          <w:cs/>
          <w:lang w:val="en-GB"/>
        </w:rPr>
        <w:t xml:space="preserve"> 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 </w:t>
      </w:r>
    </w:p>
    <w:p w14:paraId="4C0C726F" w14:textId="2F0C8854" w:rsidR="00E23770" w:rsidRPr="00527481" w:rsidRDefault="00E42678" w:rsidP="006C40F3">
      <w:pPr>
        <w:tabs>
          <w:tab w:val="left" w:pos="1260"/>
        </w:tabs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t>3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นโยบายการบัญชีที่</w:t>
      </w:r>
      <w:r w:rsidR="00FF2A8D">
        <w:rPr>
          <w:rFonts w:ascii="Angsana New" w:hAnsi="Angsana New" w:cs="Angsana New" w:hint="cs"/>
          <w:b/>
          <w:bCs/>
          <w:snapToGrid w:val="0"/>
          <w:cs/>
          <w:lang w:val="en-US"/>
        </w:rPr>
        <w:t>มีสาระ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สำคัญ</w:t>
      </w:r>
    </w:p>
    <w:p w14:paraId="71739DF6" w14:textId="5AE6E0E3" w:rsidR="00A54393" w:rsidRDefault="00E23770" w:rsidP="00CE5D65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spacing w:val="2"/>
          <w:cs/>
          <w:lang w:val="en-US"/>
        </w:rPr>
        <w:t>งบ</w:t>
      </w:r>
      <w:r w:rsidRPr="00527481">
        <w:rPr>
          <w:rFonts w:ascii="Angsana New" w:eastAsia="Times New Roman" w:hAnsi="Angsana New" w:cs="Angsana New"/>
          <w:spacing w:val="2"/>
          <w:cs/>
          <w:lang w:val="en-GB"/>
        </w:rPr>
        <w:t>การเงิน</w:t>
      </w:r>
      <w:r w:rsidRPr="00527481">
        <w:rPr>
          <w:rFonts w:ascii="Angsana New" w:hAnsi="Angsana New" w:cs="Angsana New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527481">
        <w:rPr>
          <w:rFonts w:ascii="Angsana New" w:hAnsi="Angsana New" w:cs="Angsana New"/>
          <w:cs/>
          <w:lang w:val="en-US"/>
        </w:rPr>
        <w:t xml:space="preserve">ที่ใช้ในงบการเงินสำหรับปีสิ้นสุดวันที่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lang w:val="en-US"/>
        </w:rPr>
        <w:t>2566</w:t>
      </w:r>
    </w:p>
    <w:p w14:paraId="4E06D7B6" w14:textId="77777777" w:rsidR="00E42678" w:rsidRDefault="00E42678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4B9ECE38" w14:textId="419031CF" w:rsidR="00E23770" w:rsidRPr="00527481" w:rsidRDefault="00E42678" w:rsidP="00FC42F9">
      <w:pPr>
        <w:tabs>
          <w:tab w:val="left" w:pos="1260"/>
        </w:tabs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79A43700" w:rsidR="00E23770" w:rsidRPr="00527481" w:rsidRDefault="00E42678" w:rsidP="00937052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lang w:val="en-US"/>
        </w:rPr>
      </w:pPr>
      <w:r w:rsidRPr="00E42678">
        <w:rPr>
          <w:rFonts w:ascii="Angsana New" w:hAnsi="Angsana New" w:cs="Angsana New"/>
          <w:spacing w:val="-6"/>
          <w:lang w:val="en-US"/>
        </w:rPr>
        <w:t>4</w:t>
      </w:r>
      <w:r w:rsidR="00E23770" w:rsidRPr="00527481">
        <w:rPr>
          <w:rFonts w:ascii="Angsana New" w:hAnsi="Angsana New" w:cs="Angsana New"/>
          <w:spacing w:val="-6"/>
          <w:lang w:val="en-US"/>
        </w:rPr>
        <w:t>.</w:t>
      </w:r>
      <w:r w:rsidRPr="00E42678">
        <w:rPr>
          <w:rFonts w:ascii="Angsana New" w:hAnsi="Angsana New" w:cs="Angsana New"/>
          <w:spacing w:val="-6"/>
          <w:lang w:val="en-US"/>
        </w:rPr>
        <w:t>1</w:t>
      </w:r>
      <w:r w:rsidR="00E23770" w:rsidRPr="00527481">
        <w:rPr>
          <w:rFonts w:ascii="Angsana New" w:hAnsi="Angsana New" w:cs="Angsana New"/>
          <w:spacing w:val="-6"/>
          <w:lang w:val="en-US"/>
        </w:rPr>
        <w:tab/>
      </w:r>
      <w:r w:rsidR="00E23770" w:rsidRPr="00527481">
        <w:rPr>
          <w:rFonts w:ascii="Angsana New" w:hAnsi="Angsana New" w:cs="Angsana New"/>
          <w:cs/>
        </w:rPr>
        <w:t>รายการ</w:t>
      </w:r>
      <w:r w:rsidR="00E23770" w:rsidRPr="00527481">
        <w:rPr>
          <w:rFonts w:ascii="Angsana New" w:hAnsi="Angsana New" w:cs="Angsana New"/>
          <w:spacing w:val="-6"/>
          <w:cs/>
        </w:rPr>
        <w:t>ที่ไม่เกี่ยวข้องกับเงินสด มีดังนี้</w:t>
      </w:r>
    </w:p>
    <w:p w14:paraId="6994176F" w14:textId="2499E8BD" w:rsidR="00E23770" w:rsidRPr="00527481" w:rsidRDefault="00E42678" w:rsidP="00E23770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E42678">
        <w:rPr>
          <w:rFonts w:ascii="Angsana New" w:hAnsi="Angsana New" w:cs="Angsana New"/>
          <w:lang w:val="en-US"/>
        </w:rPr>
        <w:t>4</w:t>
      </w:r>
      <w:r w:rsidR="00E23770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E23770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E23770" w:rsidRPr="00527481">
        <w:rPr>
          <w:rFonts w:ascii="Angsana New" w:hAnsi="Angsana New" w:cs="Angsana New"/>
          <w:lang w:val="en-US"/>
        </w:rPr>
        <w:tab/>
      </w:r>
      <w:r w:rsidR="00E23770" w:rsidRPr="00527481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14:paraId="7153E0E7" w14:textId="77777777" w:rsidR="00E23770" w:rsidRPr="00527481" w:rsidRDefault="00E23770" w:rsidP="00237256">
      <w:pPr>
        <w:ind w:left="1181" w:right="-97" w:hanging="634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3F588E" w:rsidRPr="00527481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527481" w:rsidRDefault="003F588E" w:rsidP="00CD076C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527481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527481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527481" w:rsidRDefault="003F588E" w:rsidP="00CD076C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723F" w:rsidRPr="00527481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53723F" w:rsidRPr="00527481" w:rsidRDefault="0053723F" w:rsidP="0053723F">
            <w:pPr>
              <w:tabs>
                <w:tab w:val="left" w:pos="1440"/>
              </w:tabs>
              <w:ind w:left="9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29614132" w:rsidR="0053723F" w:rsidRPr="00527481" w:rsidRDefault="00E42678" w:rsidP="0053723F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3417378F" w14:textId="77777777" w:rsidR="0053723F" w:rsidRPr="00527481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6152598B" w:rsidR="0053723F" w:rsidRPr="00527481" w:rsidRDefault="00E42678" w:rsidP="0053723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1C497BBC" w14:textId="77777777" w:rsidR="0053723F" w:rsidRPr="00527481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3CB23D60" w:rsidR="0053723F" w:rsidRPr="00527481" w:rsidRDefault="00E42678" w:rsidP="0053723F">
            <w:pPr>
              <w:ind w:left="-468" w:firstLine="46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4721F6A2" w14:textId="77777777" w:rsidR="0053723F" w:rsidRPr="00527481" w:rsidRDefault="0053723F" w:rsidP="0053723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4EDA0219" w:rsidR="0053723F" w:rsidRPr="00527481" w:rsidRDefault="00E42678" w:rsidP="0053723F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CB25A6" w:rsidRPr="00527481" w14:paraId="6038BB1F" w14:textId="77777777" w:rsidTr="003F588E">
        <w:trPr>
          <w:trHeight w:val="20"/>
        </w:trPr>
        <w:tc>
          <w:tcPr>
            <w:tcW w:w="4196" w:type="dxa"/>
          </w:tcPr>
          <w:p w14:paraId="3792FB01" w14:textId="13140307" w:rsidR="00CB25A6" w:rsidRPr="00527481" w:rsidRDefault="00CB25A6" w:rsidP="00CB25A6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vAlign w:val="bottom"/>
          </w:tcPr>
          <w:p w14:paraId="1CB4156E" w14:textId="77C53314" w:rsidR="00CB25A6" w:rsidRPr="00527481" w:rsidRDefault="00E42678" w:rsidP="00CB25A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</w:t>
            </w:r>
            <w:r w:rsidR="00B9278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163</w:t>
            </w:r>
            <w:r w:rsidR="00B9278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43A6DC0D" w14:textId="77777777" w:rsidR="00CB25A6" w:rsidRPr="00527481" w:rsidRDefault="00CB25A6" w:rsidP="00CB25A6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7D89783C" w:rsidR="00CB25A6" w:rsidRPr="00527481" w:rsidRDefault="00E42678" w:rsidP="00CB25A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170</w:t>
            </w:r>
            <w:r w:rsidR="00CB25A6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13E301DE" w14:textId="77777777" w:rsidR="00CB25A6" w:rsidRPr="00527481" w:rsidRDefault="00CB25A6" w:rsidP="00CB25A6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6CB5D38" w14:textId="5DCD8300" w:rsidR="00CB25A6" w:rsidRPr="00527481" w:rsidRDefault="00E42678" w:rsidP="00CB25A6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</w:t>
            </w:r>
            <w:r w:rsidR="00B9278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054</w:t>
            </w:r>
            <w:r w:rsidR="00B9278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42C3F054" w14:textId="77777777" w:rsidR="00CB25A6" w:rsidRPr="00527481" w:rsidRDefault="00CB25A6" w:rsidP="00CB25A6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6313E14F" w:rsidR="00CB25A6" w:rsidRPr="00527481" w:rsidRDefault="00CB25A6" w:rsidP="00CB25A6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CB25A6" w:rsidRPr="00527481" w14:paraId="7D81B350" w14:textId="77777777" w:rsidTr="00BA2692">
        <w:trPr>
          <w:trHeight w:val="20"/>
        </w:trPr>
        <w:tc>
          <w:tcPr>
            <w:tcW w:w="4196" w:type="dxa"/>
          </w:tcPr>
          <w:p w14:paraId="7B6F89AC" w14:textId="77777777" w:rsidR="00CB25A6" w:rsidRPr="00527481" w:rsidRDefault="00CB25A6" w:rsidP="00CB25A6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> 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ค่าซื้อสินทรัพย์ถาวร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1017D88" w14:textId="7F59BFC7" w:rsidR="00CB25A6" w:rsidRPr="00527481" w:rsidRDefault="00E42678" w:rsidP="00AC17E9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BE3CB8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853</w:t>
            </w:r>
            <w:r w:rsidR="00BE3CB8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361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1396934" w14:textId="77777777" w:rsidR="00CB25A6" w:rsidRPr="00527481" w:rsidRDefault="00CB25A6" w:rsidP="00CB25A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285BC79" w14:textId="3331CEF0" w:rsidR="00CB25A6" w:rsidRPr="00527481" w:rsidRDefault="00E42678" w:rsidP="00CB25A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49</w:t>
            </w:r>
            <w:r w:rsidR="00CB25A6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764</w:t>
            </w:r>
            <w:r w:rsidR="00CB25A6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5F9C1EFF" w14:textId="77777777" w:rsidR="00CB25A6" w:rsidRPr="00527481" w:rsidRDefault="00CB25A6" w:rsidP="00CB25A6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5E0535" w14:textId="3F00BD58" w:rsidR="00CB25A6" w:rsidRPr="00527481" w:rsidRDefault="00E42678" w:rsidP="00CB25A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437</w:t>
            </w:r>
            <w:r w:rsidR="00BE3CB8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355</w:t>
            </w:r>
            <w:r w:rsidR="00BE3CB8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3" w:type="dxa"/>
          </w:tcPr>
          <w:p w14:paraId="48FA658B" w14:textId="77777777" w:rsidR="00CB25A6" w:rsidRPr="00527481" w:rsidRDefault="00CB25A6" w:rsidP="00CB25A6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2D518EFF" w:rsidR="00CB25A6" w:rsidRPr="00527481" w:rsidRDefault="00E42678" w:rsidP="00CB25A6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49</w:t>
            </w:r>
            <w:r w:rsidR="00CB25A6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658</w:t>
            </w:r>
            <w:r w:rsidR="00CB25A6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943</w:t>
            </w:r>
          </w:p>
        </w:tc>
      </w:tr>
      <w:tr w:rsidR="00B9278B" w:rsidRPr="00527481" w14:paraId="36ECF7CE" w14:textId="77777777" w:rsidTr="00BA2692">
        <w:trPr>
          <w:trHeight w:val="20"/>
        </w:trPr>
        <w:tc>
          <w:tcPr>
            <w:tcW w:w="4196" w:type="dxa"/>
          </w:tcPr>
          <w:p w14:paraId="47E77A93" w14:textId="2ED4FEB7" w:rsidR="00B9278B" w:rsidRPr="00527481" w:rsidRDefault="00B9278B" w:rsidP="00B9278B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    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ค่าซื้อสินทรัพย์ตามสัญญาเช่าการเงิน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6563F9B" w14:textId="5D629A22" w:rsidR="00B9278B" w:rsidRPr="00527481" w:rsidRDefault="00B9278B" w:rsidP="00B9278B">
            <w:pPr>
              <w:tabs>
                <w:tab w:val="decimal" w:pos="574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5D2EDDC" w14:textId="77777777" w:rsidR="00B9278B" w:rsidRPr="00527481" w:rsidRDefault="00B9278B" w:rsidP="00B9278B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7FBCE84" w14:textId="4BC280D3" w:rsidR="00B9278B" w:rsidRPr="00527481" w:rsidRDefault="00B9278B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169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311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622E5D44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7BCE633" w14:textId="2A46D255" w:rsidR="00B9278B" w:rsidRPr="00527481" w:rsidRDefault="00B9278B" w:rsidP="00B9278B">
            <w:pPr>
              <w:ind w:right="-1180" w:firstLine="433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4D80CF8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3F7642C9" w14:textId="2614A50E" w:rsidR="00B9278B" w:rsidRPr="00527481" w:rsidRDefault="00B9278B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169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311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B9278B" w:rsidRPr="00527481" w14:paraId="419D6EE9" w14:textId="77777777" w:rsidTr="00BA2692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B9278B" w:rsidRPr="00527481" w:rsidRDefault="00B9278B" w:rsidP="00B9278B">
            <w:pPr>
              <w:tabs>
                <w:tab w:val="left" w:pos="450"/>
              </w:tabs>
              <w:ind w:left="9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    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F1A9" w14:textId="5C7824E1" w:rsidR="00B9278B" w:rsidRPr="00527481" w:rsidRDefault="00065610" w:rsidP="001B5F6A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344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027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862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581D369" w14:textId="77777777" w:rsidR="00B9278B" w:rsidRPr="00527481" w:rsidRDefault="00B9278B" w:rsidP="00B927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83618" w14:textId="391884D0" w:rsidR="00B9278B" w:rsidRPr="00527481" w:rsidRDefault="00B9278B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45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751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140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6CCB" w14:textId="6C29FA7C" w:rsidR="00B9278B" w:rsidRPr="00527481" w:rsidRDefault="00AC17E9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342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436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117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624C7DE9" w:rsidR="00B9278B" w:rsidRPr="00527481" w:rsidRDefault="00B9278B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45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489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632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B9278B" w:rsidRPr="00527481" w14:paraId="5DFD9F64" w14:textId="77777777" w:rsidTr="003F588E">
        <w:trPr>
          <w:trHeight w:val="20"/>
        </w:trPr>
        <w:tc>
          <w:tcPr>
            <w:tcW w:w="4196" w:type="dxa"/>
          </w:tcPr>
          <w:p w14:paraId="4FB4AEA5" w14:textId="5877DA87" w:rsidR="00B9278B" w:rsidRPr="00527481" w:rsidRDefault="00B9278B" w:rsidP="00B9278B">
            <w:pPr>
              <w:tabs>
                <w:tab w:val="left" w:pos="1440"/>
              </w:tabs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CD27" w14:textId="626A30B5" w:rsidR="00B9278B" w:rsidRPr="00527481" w:rsidRDefault="00E42678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128</w:t>
            </w:r>
            <w:r w:rsidR="00065610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989</w:t>
            </w:r>
            <w:r w:rsidR="00065610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290</w:t>
            </w:r>
          </w:p>
        </w:tc>
        <w:tc>
          <w:tcPr>
            <w:tcW w:w="93" w:type="dxa"/>
          </w:tcPr>
          <w:p w14:paraId="57772982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58133A1C" w:rsidR="00B9278B" w:rsidRPr="00527481" w:rsidRDefault="00E42678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</w:t>
            </w:r>
            <w:r w:rsidR="00B9278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248</w:t>
            </w:r>
          </w:p>
        </w:tc>
        <w:tc>
          <w:tcPr>
            <w:tcW w:w="93" w:type="dxa"/>
          </w:tcPr>
          <w:p w14:paraId="002385A3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5E95" w14:textId="62C4FA02" w:rsidR="00B9278B" w:rsidRPr="00527481" w:rsidRDefault="00E42678" w:rsidP="00B9278B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128</w:t>
            </w:r>
            <w:r w:rsidR="00AC17E9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974</w:t>
            </w:r>
            <w:r w:rsidR="00AC17E9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042</w:t>
            </w:r>
          </w:p>
        </w:tc>
        <w:tc>
          <w:tcPr>
            <w:tcW w:w="93" w:type="dxa"/>
          </w:tcPr>
          <w:p w14:paraId="079B65F5" w14:textId="77777777" w:rsidR="00B9278B" w:rsidRPr="00527481" w:rsidRDefault="00B9278B" w:rsidP="00B9278B">
            <w:pPr>
              <w:ind w:right="14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79BA9372" w:rsidR="00B9278B" w:rsidRPr="00527481" w:rsidRDefault="00B9278B" w:rsidP="00B9278B">
            <w:pPr>
              <w:tabs>
                <w:tab w:val="decimal" w:pos="455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14:paraId="65D8A527" w14:textId="73F35B10" w:rsidR="00E23770" w:rsidRPr="00527481" w:rsidRDefault="00E42678" w:rsidP="003036F2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E42678">
        <w:rPr>
          <w:rFonts w:ascii="Angsana New" w:hAnsi="Angsana New" w:cs="Angsana New"/>
          <w:lang w:val="en-US"/>
        </w:rPr>
        <w:t>4</w:t>
      </w:r>
      <w:r w:rsidR="00E23770" w:rsidRPr="00527481">
        <w:rPr>
          <w:rFonts w:ascii="Angsana New" w:hAnsi="Angsana New" w:cs="Angsana New"/>
          <w:cs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E23770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2</w:t>
      </w:r>
      <w:r w:rsidR="00E23770" w:rsidRPr="00527481">
        <w:rPr>
          <w:rFonts w:ascii="Angsana New" w:hAnsi="Angsana New" w:cs="Angsana New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4344C39A" w14:textId="77777777" w:rsidR="00E23770" w:rsidRPr="00527481" w:rsidRDefault="00E23770" w:rsidP="00A07653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527481">
        <w:rPr>
          <w:rFonts w:ascii="Angsana New" w:hAnsi="Angsana New" w:cs="Angsana New"/>
          <w:b/>
          <w:bCs/>
          <w:sz w:val="24"/>
          <w:szCs w:val="24"/>
          <w:lang w:val="en-US"/>
        </w:rPr>
        <w:t>(</w:t>
      </w:r>
      <w:proofErr w:type="gramStart"/>
      <w:r w:rsidRPr="00527481">
        <w:rPr>
          <w:rFonts w:ascii="Angsana New" w:hAnsi="Angsana New" w:cs="Angsana New"/>
          <w:b/>
          <w:bCs/>
          <w:sz w:val="24"/>
          <w:szCs w:val="24"/>
          <w:cs/>
        </w:rPr>
        <w:t>หน่วย :</w:t>
      </w:r>
      <w:proofErr w:type="gramEnd"/>
      <w:r w:rsidRPr="00527481">
        <w:rPr>
          <w:rFonts w:ascii="Angsana New" w:hAnsi="Angsana New" w:cs="Angsana New"/>
          <w:b/>
          <w:bCs/>
          <w:sz w:val="24"/>
          <w:szCs w:val="24"/>
          <w:cs/>
        </w:rPr>
        <w:t xml:space="preserve"> บาท</w:t>
      </w:r>
      <w:r w:rsidRPr="00527481">
        <w:rPr>
          <w:rFonts w:ascii="Angsana New" w:hAnsi="Angsana New" w:cs="Angsana New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E23770" w:rsidRPr="00527481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527481" w:rsidRDefault="00E23770" w:rsidP="00CD076C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527481" w:rsidRDefault="00E23770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52748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F451D" w:rsidRPr="00527481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527481" w:rsidRDefault="007F451D" w:rsidP="00CD076C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0F6D046F" w:rsidR="007F451D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E4516B4" w14:textId="77777777" w:rsidR="007F451D" w:rsidRPr="00527481" w:rsidRDefault="007F451D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6382244E" w:rsidR="007F451D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3B7A6C" w:rsidRPr="00527481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6E364B82" w:rsidR="003B7A6C" w:rsidRPr="00527481" w:rsidRDefault="003B7A6C" w:rsidP="003B7A6C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662E71A6" w:rsidR="003B7A6C" w:rsidRPr="00527481" w:rsidRDefault="00E42678" w:rsidP="00BC7AE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CDE029A" w14:textId="77777777" w:rsidR="003B7A6C" w:rsidRPr="00527481" w:rsidRDefault="003B7A6C" w:rsidP="003B7A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1FE6E063" w:rsidR="003B7A6C" w:rsidRPr="00527481" w:rsidRDefault="00E42678" w:rsidP="003B7A6C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3B7A6C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752</w:t>
            </w:r>
            <w:r w:rsidR="003B7A6C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281</w:t>
            </w:r>
            <w:r w:rsidR="003B7A6C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551</w:t>
            </w:r>
          </w:p>
        </w:tc>
      </w:tr>
      <w:tr w:rsidR="00BC7AEB" w:rsidRPr="00527481" w14:paraId="20036D6C" w14:textId="77777777" w:rsidTr="00736D7A">
        <w:trPr>
          <w:trHeight w:val="144"/>
        </w:trPr>
        <w:tc>
          <w:tcPr>
            <w:tcW w:w="5724" w:type="dxa"/>
          </w:tcPr>
          <w:p w14:paraId="1F81BD57" w14:textId="4861FC0D" w:rsidR="00BC7AEB" w:rsidRPr="00527481" w:rsidRDefault="00BC7AEB" w:rsidP="00BC7AEB">
            <w:pPr>
              <w:ind w:left="540" w:right="-202" w:hanging="531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</w:tcPr>
          <w:p w14:paraId="4F497C09" w14:textId="4748CA4B" w:rsidR="00BC7AEB" w:rsidRPr="00527481" w:rsidRDefault="00BC7AEB" w:rsidP="00BC7AEB">
            <w:pPr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283F68" w14:textId="77777777" w:rsidR="00BC7AEB" w:rsidRPr="00527481" w:rsidRDefault="00BC7AEB" w:rsidP="00BC7AEB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0156654" w14:textId="075C0292" w:rsidR="00BC7AEB" w:rsidRPr="00527481" w:rsidRDefault="00E42678" w:rsidP="00BC7AEB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903</w:t>
            </w:r>
          </w:p>
        </w:tc>
      </w:tr>
      <w:tr w:rsidR="00BC7AEB" w:rsidRPr="00527481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1040A89E" w:rsidR="00BC7AEB" w:rsidRPr="00527481" w:rsidRDefault="00BC7AEB" w:rsidP="00BC7AEB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4D3D1A28" w:rsidR="00BC7AEB" w:rsidRPr="00527481" w:rsidRDefault="00E42678" w:rsidP="00BC7AE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E2921BF" w14:textId="77777777" w:rsidR="00BC7AEB" w:rsidRPr="00527481" w:rsidRDefault="00BC7AEB" w:rsidP="00BC7AEB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05B3DFE3" w:rsidR="00BC7AEB" w:rsidRPr="00527481" w:rsidRDefault="00E42678" w:rsidP="00BC7AEB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770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080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454</w:t>
            </w:r>
          </w:p>
        </w:tc>
      </w:tr>
    </w:tbl>
    <w:p w14:paraId="6D0ECD55" w14:textId="0889ABE4" w:rsidR="004C06E3" w:rsidRPr="00527481" w:rsidRDefault="00E42678" w:rsidP="008A7731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E42678">
        <w:rPr>
          <w:rFonts w:ascii="Angsana New" w:hAnsi="Angsana New" w:cs="Angsana New"/>
          <w:lang w:val="en-US"/>
        </w:rPr>
        <w:t>4</w:t>
      </w:r>
      <w:r w:rsidR="004C06E3" w:rsidRPr="00527481">
        <w:rPr>
          <w:rFonts w:ascii="Angsana New" w:hAnsi="Angsana New" w:cs="Angsana New"/>
          <w:cs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4C06E3" w:rsidRPr="00527481">
        <w:rPr>
          <w:rFonts w:ascii="Angsana New" w:hAnsi="Angsana New" w:cs="Angsana New"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3</w:t>
      </w:r>
      <w:r w:rsidR="004C06E3" w:rsidRPr="00527481">
        <w:rPr>
          <w:rFonts w:ascii="Angsana New" w:hAnsi="Angsana New" w:cs="Angsana New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527481" w:rsidRDefault="004C06E3" w:rsidP="004C06E3">
      <w:pPr>
        <w:tabs>
          <w:tab w:val="left" w:pos="360"/>
        </w:tabs>
        <w:ind w:left="360" w:right="-61" w:hanging="360"/>
        <w:jc w:val="right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527481">
        <w:rPr>
          <w:rFonts w:ascii="Angsana New" w:hAnsi="Angsana New" w:cs="Angsana New"/>
          <w:b/>
          <w:bCs/>
          <w:sz w:val="24"/>
          <w:szCs w:val="24"/>
          <w:lang w:val="en-US"/>
        </w:rPr>
        <w:t>(</w:t>
      </w:r>
      <w:proofErr w:type="gramStart"/>
      <w:r w:rsidRPr="00527481">
        <w:rPr>
          <w:rFonts w:ascii="Angsana New" w:hAnsi="Angsana New" w:cs="Angsana New"/>
          <w:b/>
          <w:bCs/>
          <w:sz w:val="24"/>
          <w:szCs w:val="24"/>
          <w:cs/>
        </w:rPr>
        <w:t>หน่วย :</w:t>
      </w:r>
      <w:proofErr w:type="gramEnd"/>
      <w:r w:rsidRPr="00527481">
        <w:rPr>
          <w:rFonts w:ascii="Angsana New" w:hAnsi="Angsana New" w:cs="Angsana New"/>
          <w:b/>
          <w:bCs/>
          <w:sz w:val="24"/>
          <w:szCs w:val="24"/>
          <w:cs/>
        </w:rPr>
        <w:t xml:space="preserve"> บาท</w:t>
      </w:r>
      <w:r w:rsidRPr="00527481">
        <w:rPr>
          <w:rFonts w:ascii="Angsana New" w:hAnsi="Angsana New" w:cs="Angsana New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4C06E3" w:rsidRPr="00527481" w14:paraId="39569D64" w14:textId="77777777" w:rsidTr="007B26F3">
        <w:trPr>
          <w:trHeight w:val="144"/>
        </w:trPr>
        <w:tc>
          <w:tcPr>
            <w:tcW w:w="5724" w:type="dxa"/>
          </w:tcPr>
          <w:p w14:paraId="44111097" w14:textId="77777777" w:rsidR="004C06E3" w:rsidRPr="00527481" w:rsidRDefault="004C06E3" w:rsidP="004C06E3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5DB63D81" w14:textId="77777777" w:rsidR="004C06E3" w:rsidRPr="00527481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33627719" w14:textId="77777777" w:rsidR="004C06E3" w:rsidRPr="00527481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37FCFE0" w14:textId="77777777" w:rsidR="004C06E3" w:rsidRPr="00527481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06E3" w:rsidRPr="00527481" w14:paraId="72B9F1F3" w14:textId="77777777" w:rsidTr="007B26F3">
        <w:trPr>
          <w:trHeight w:val="144"/>
        </w:trPr>
        <w:tc>
          <w:tcPr>
            <w:tcW w:w="5724" w:type="dxa"/>
          </w:tcPr>
          <w:p w14:paraId="4AE0D713" w14:textId="77777777" w:rsidR="004C06E3" w:rsidRPr="00527481" w:rsidRDefault="004C06E3" w:rsidP="004C06E3">
            <w:pPr>
              <w:ind w:left="1088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EA7D443" w14:textId="77777777" w:rsidR="004C06E3" w:rsidRPr="00527481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786D871" w14:textId="77777777" w:rsidR="004C06E3" w:rsidRPr="00527481" w:rsidRDefault="004C06E3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B2A598B" w14:textId="75325CBE" w:rsidR="004C06E3" w:rsidRPr="00527481" w:rsidRDefault="00E42678" w:rsidP="004C06E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D95A11" w:rsidRPr="00527481" w14:paraId="3269F17A" w14:textId="77777777" w:rsidTr="007B26F3">
        <w:trPr>
          <w:trHeight w:val="144"/>
        </w:trPr>
        <w:tc>
          <w:tcPr>
            <w:tcW w:w="5724" w:type="dxa"/>
          </w:tcPr>
          <w:p w14:paraId="6283E9EA" w14:textId="671CB2FE" w:rsidR="00D95A11" w:rsidRPr="00527481" w:rsidRDefault="00D95A11" w:rsidP="00BF7EF9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="00BF7EF9"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ยกมา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52" w:type="dxa"/>
          </w:tcPr>
          <w:p w14:paraId="79B1B2E9" w14:textId="77777777" w:rsidR="00D95A11" w:rsidRPr="00527481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31298CFB" w14:textId="77777777" w:rsidR="00D95A11" w:rsidRPr="00527481" w:rsidRDefault="00D95A11" w:rsidP="00D95A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212483C" w14:textId="0EF75AD5" w:rsidR="00D95A11" w:rsidRPr="00527481" w:rsidRDefault="00E42678" w:rsidP="005C399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041</w:t>
            </w:r>
            <w:r w:rsidR="00BC7AEB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113</w:t>
            </w:r>
          </w:p>
        </w:tc>
      </w:tr>
      <w:tr w:rsidR="00D95A11" w:rsidRPr="00527481" w14:paraId="1183ED98" w14:textId="77777777" w:rsidTr="007B26F3">
        <w:trPr>
          <w:trHeight w:val="144"/>
        </w:trPr>
        <w:tc>
          <w:tcPr>
            <w:tcW w:w="5724" w:type="dxa"/>
          </w:tcPr>
          <w:p w14:paraId="25619A55" w14:textId="77777777" w:rsidR="00D95A11" w:rsidRPr="00527481" w:rsidRDefault="00D95A11" w:rsidP="00D95A11">
            <w:pPr>
              <w:ind w:left="540" w:right="-202" w:hanging="531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52" w:type="dxa"/>
          </w:tcPr>
          <w:p w14:paraId="2C6A6D85" w14:textId="77777777" w:rsidR="00D95A11" w:rsidRPr="00527481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09F85B77" w14:textId="77777777" w:rsidR="00D95A11" w:rsidRPr="00527481" w:rsidRDefault="00D95A11" w:rsidP="00D95A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7D99709" w14:textId="1EFA2229" w:rsidR="00D95A11" w:rsidRPr="00527481" w:rsidRDefault="00E42678" w:rsidP="004657F3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503</w:t>
            </w:r>
            <w:r w:rsidR="00466FAD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861</w:t>
            </w:r>
          </w:p>
        </w:tc>
      </w:tr>
      <w:tr w:rsidR="00D95A11" w:rsidRPr="00527481" w14:paraId="04A42789" w14:textId="77777777" w:rsidTr="007B26F3">
        <w:trPr>
          <w:trHeight w:val="144"/>
        </w:trPr>
        <w:tc>
          <w:tcPr>
            <w:tcW w:w="5724" w:type="dxa"/>
          </w:tcPr>
          <w:p w14:paraId="0D3E91F9" w14:textId="6AF9B3D7" w:rsidR="00D95A11" w:rsidRPr="00527481" w:rsidRDefault="00D95A11" w:rsidP="00BF7EF9">
            <w:pPr>
              <w:tabs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เงินให้กู้ยืมระยะสั้นแก่บริษัท</w:t>
            </w:r>
            <w:r w:rsidR="00BF7EF9" w:rsidRPr="00527481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52748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ยกไป ณ วันที่ </w:t>
            </w:r>
            <w:r w:rsidR="00E42678" w:rsidRPr="00E42678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53723F" w:rsidRPr="0052748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003DA7" w:rsidRPr="0052748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</w:tcPr>
          <w:p w14:paraId="3472C850" w14:textId="77777777" w:rsidR="00D95A11" w:rsidRPr="00527481" w:rsidRDefault="00D95A11" w:rsidP="00D95A1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327B6A26" w14:textId="77777777" w:rsidR="00D95A11" w:rsidRPr="00527481" w:rsidRDefault="00D95A11" w:rsidP="00D95A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6514E5D6" w:rsidR="00D95A11" w:rsidRPr="00527481" w:rsidRDefault="00E42678" w:rsidP="004657F3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466FAD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544</w:t>
            </w:r>
            <w:r w:rsidR="00466FAD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974</w:t>
            </w:r>
          </w:p>
        </w:tc>
      </w:tr>
    </w:tbl>
    <w:p w14:paraId="288D65F3" w14:textId="535C4457" w:rsidR="00E23770" w:rsidRPr="00527481" w:rsidRDefault="00E42678" w:rsidP="002C5DEA">
      <w:pPr>
        <w:tabs>
          <w:tab w:val="left" w:pos="1080"/>
        </w:tabs>
        <w:spacing w:before="240"/>
        <w:ind w:left="1071" w:right="-86" w:hanging="524"/>
        <w:jc w:val="thaiDistribute"/>
        <w:rPr>
          <w:rFonts w:ascii="Angsana New" w:hAnsi="Angsana New" w:cs="Angsana New"/>
          <w:spacing w:val="-6"/>
          <w:lang w:val="en-US"/>
        </w:rPr>
      </w:pPr>
      <w:r w:rsidRPr="00E42678">
        <w:rPr>
          <w:rFonts w:ascii="Angsana New" w:hAnsi="Angsana New" w:cs="Angsana New"/>
          <w:spacing w:val="-10"/>
          <w:lang w:val="en-US"/>
        </w:rPr>
        <w:t>4</w:t>
      </w:r>
      <w:r w:rsidR="008F59E3" w:rsidRPr="00527481">
        <w:rPr>
          <w:rFonts w:ascii="Angsana New" w:hAnsi="Angsana New" w:cs="Angsana New"/>
          <w:spacing w:val="-10"/>
          <w:cs/>
          <w:lang w:val="en-US"/>
        </w:rPr>
        <w:t>.</w:t>
      </w:r>
      <w:r w:rsidRPr="00E42678">
        <w:rPr>
          <w:rFonts w:ascii="Angsana New" w:hAnsi="Angsana New" w:cs="Angsana New"/>
          <w:spacing w:val="-10"/>
          <w:lang w:val="en-US"/>
        </w:rPr>
        <w:t>2</w:t>
      </w:r>
      <w:r w:rsidR="008F59E3" w:rsidRPr="00527481">
        <w:rPr>
          <w:rFonts w:ascii="Angsana New" w:hAnsi="Angsana New" w:cs="Angsana New"/>
          <w:spacing w:val="-10"/>
          <w:cs/>
          <w:lang w:val="en-US"/>
        </w:rPr>
        <w:tab/>
      </w:r>
      <w:r w:rsidR="00E23770" w:rsidRPr="00527481">
        <w:rPr>
          <w:rFonts w:ascii="Angsana New" w:hAnsi="Angsana New" w:cs="Angsana New"/>
          <w:spacing w:val="-10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F52948" w:rsidRPr="00527481">
        <w:rPr>
          <w:rFonts w:ascii="Angsana New" w:hAnsi="Angsana New" w:cs="Angsana New" w:hint="cs"/>
          <w:spacing w:val="-10"/>
          <w:cs/>
          <w:lang w:val="en-US"/>
        </w:rPr>
        <w:t>หก</w:t>
      </w:r>
      <w:r w:rsidR="00E23770" w:rsidRPr="00527481">
        <w:rPr>
          <w:rFonts w:ascii="Angsana New" w:hAnsi="Angsana New" w:cs="Angsana New"/>
          <w:spacing w:val="-10"/>
          <w:cs/>
          <w:lang w:val="en-US"/>
        </w:rPr>
        <w:t xml:space="preserve">เดือนสิ้นสุดวันที่ </w:t>
      </w:r>
      <w:r w:rsidRPr="00E42678">
        <w:rPr>
          <w:rFonts w:ascii="Angsana New" w:hAnsi="Angsana New" w:cs="Angsana New"/>
          <w:spacing w:val="-10"/>
          <w:lang w:val="en-US"/>
        </w:rPr>
        <w:t>30</w:t>
      </w:r>
      <w:r w:rsidR="00DD0777" w:rsidRPr="00527481">
        <w:rPr>
          <w:rFonts w:ascii="Angsana New" w:hAnsi="Angsana New" w:cs="Angsana New"/>
          <w:spacing w:val="-10"/>
          <w:lang w:val="en-US"/>
        </w:rPr>
        <w:t xml:space="preserve"> </w:t>
      </w:r>
      <w:r w:rsidR="00003DA7" w:rsidRPr="00527481">
        <w:rPr>
          <w:rFonts w:ascii="Angsana New" w:hAnsi="Angsana New" w:cs="Angsana New" w:hint="cs"/>
          <w:spacing w:val="-10"/>
          <w:cs/>
          <w:lang w:val="en-US"/>
        </w:rPr>
        <w:t>มิถุนายน</w:t>
      </w:r>
      <w:r w:rsidR="00E23770" w:rsidRPr="00527481">
        <w:rPr>
          <w:rFonts w:ascii="Angsana New" w:hAnsi="Angsana New" w:cs="Angsana New"/>
          <w:spacing w:val="-10"/>
          <w:lang w:val="en-US"/>
        </w:rPr>
        <w:t xml:space="preserve"> </w:t>
      </w:r>
      <w:r w:rsidR="00A13152" w:rsidRPr="00527481">
        <w:rPr>
          <w:rFonts w:ascii="Angsana New" w:hAnsi="Angsana New" w:cs="Angsana New" w:hint="cs"/>
          <w:spacing w:val="-10"/>
          <w:cs/>
          <w:lang w:val="en-US"/>
        </w:rPr>
        <w:t xml:space="preserve">          </w:t>
      </w:r>
      <w:r w:rsidR="00E23770" w:rsidRPr="00527481">
        <w:rPr>
          <w:rFonts w:ascii="Angsana New" w:hAnsi="Angsana New" w:cs="Angsana New"/>
          <w:spacing w:val="-10"/>
          <w:cs/>
          <w:lang w:val="en-US"/>
        </w:rPr>
        <w:t>มีดังนี้</w:t>
      </w:r>
    </w:p>
    <w:tbl>
      <w:tblPr>
        <w:tblW w:w="5398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E23770" w:rsidRPr="00527481" w14:paraId="0FA6EA01" w14:textId="77777777" w:rsidTr="009F1086">
        <w:trPr>
          <w:trHeight w:val="74"/>
        </w:trPr>
        <w:tc>
          <w:tcPr>
            <w:tcW w:w="2114" w:type="dxa"/>
          </w:tcPr>
          <w:p w14:paraId="538CD113" w14:textId="77777777" w:rsidR="00E23770" w:rsidRPr="00527481" w:rsidRDefault="00E23770" w:rsidP="00704E74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527481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527481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527481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527481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527481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23770" w:rsidRPr="00527481" w14:paraId="7C82F073" w14:textId="77777777" w:rsidTr="009F1086">
        <w:trPr>
          <w:trHeight w:val="74"/>
        </w:trPr>
        <w:tc>
          <w:tcPr>
            <w:tcW w:w="2114" w:type="dxa"/>
          </w:tcPr>
          <w:p w14:paraId="116BE4E9" w14:textId="77777777" w:rsidR="00E23770" w:rsidRPr="00527481" w:rsidRDefault="00E23770" w:rsidP="008D4A91">
            <w:pPr>
              <w:spacing w:line="260" w:lineRule="exact"/>
              <w:ind w:left="-18" w:right="-198" w:firstLine="279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23770" w:rsidRPr="00527481" w14:paraId="0F28235E" w14:textId="77777777" w:rsidTr="009F1086">
        <w:trPr>
          <w:trHeight w:val="74"/>
        </w:trPr>
        <w:tc>
          <w:tcPr>
            <w:tcW w:w="2114" w:type="dxa"/>
          </w:tcPr>
          <w:p w14:paraId="603A1A2E" w14:textId="77777777" w:rsidR="00E23770" w:rsidRPr="00527481" w:rsidRDefault="00E23770" w:rsidP="00704E74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527481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527481" w:rsidRDefault="00E23770" w:rsidP="00704E74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527481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527481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D5616A" w:rsidRPr="00527481" w14:paraId="76D64642" w14:textId="77777777" w:rsidTr="00C4009F">
        <w:trPr>
          <w:trHeight w:val="74"/>
        </w:trPr>
        <w:tc>
          <w:tcPr>
            <w:tcW w:w="2114" w:type="dxa"/>
          </w:tcPr>
          <w:p w14:paraId="11E1802E" w14:textId="77777777" w:rsidR="00D5616A" w:rsidRPr="00527481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527481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527481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527481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527481" w14:paraId="4A35ECFE" w14:textId="77777777" w:rsidTr="009F1086">
        <w:trPr>
          <w:trHeight w:val="74"/>
        </w:trPr>
        <w:tc>
          <w:tcPr>
            <w:tcW w:w="2114" w:type="dxa"/>
          </w:tcPr>
          <w:p w14:paraId="155257F4" w14:textId="77777777" w:rsidR="00BB2821" w:rsidRPr="00527481" w:rsidRDefault="00BB2821" w:rsidP="00BB282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4AE46FAC" w:rsidR="00BB2821" w:rsidRPr="00527481" w:rsidRDefault="00E4267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BB2821" w:rsidRPr="00527481" w:rsidRDefault="00BB2821" w:rsidP="00BB282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BB2821" w:rsidRPr="00527481" w:rsidRDefault="00BB2821" w:rsidP="00BB282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BB2821" w:rsidRPr="00527481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BB2821" w:rsidRPr="00527481" w:rsidRDefault="00BB2821" w:rsidP="00BB282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BB2821" w:rsidRPr="00527481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</w:t>
            </w: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4B02D066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42B86CE1" w:rsidR="00BB2821" w:rsidRPr="00527481" w:rsidRDefault="00E4267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B2821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BB2821"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5616A" w:rsidRPr="00527481" w14:paraId="240F256B" w14:textId="77777777" w:rsidTr="009F1086">
        <w:trPr>
          <w:trHeight w:val="74"/>
        </w:trPr>
        <w:tc>
          <w:tcPr>
            <w:tcW w:w="2114" w:type="dxa"/>
          </w:tcPr>
          <w:p w14:paraId="11D1A9C9" w14:textId="77777777" w:rsidR="00D5616A" w:rsidRPr="00527481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2CDFCA33" w:rsidR="00D5616A" w:rsidRPr="00527481" w:rsidRDefault="00E42678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730A749" w14:textId="77777777" w:rsidR="00D5616A" w:rsidRPr="00527481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527481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527481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527481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527481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24A85860" w:rsidR="00D5616A" w:rsidRPr="00527481" w:rsidRDefault="00E42678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D5616A" w:rsidRPr="00527481" w14:paraId="5110A54D" w14:textId="77777777" w:rsidTr="0003018D">
        <w:trPr>
          <w:trHeight w:val="74"/>
        </w:trPr>
        <w:tc>
          <w:tcPr>
            <w:tcW w:w="2114" w:type="dxa"/>
          </w:tcPr>
          <w:p w14:paraId="741B494B" w14:textId="77777777" w:rsidR="00D5616A" w:rsidRPr="00527481" w:rsidRDefault="00D5616A" w:rsidP="00D5616A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55D7B0C4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527481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527481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527481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527481" w:rsidRDefault="00D5616A" w:rsidP="00D5616A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527481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527481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9D3363" w:rsidRPr="00527481" w14:paraId="06C286EB" w14:textId="77777777" w:rsidTr="00107353">
        <w:trPr>
          <w:trHeight w:val="74"/>
        </w:trPr>
        <w:tc>
          <w:tcPr>
            <w:tcW w:w="2114" w:type="dxa"/>
          </w:tcPr>
          <w:p w14:paraId="06A24C80" w14:textId="77777777" w:rsidR="009D3363" w:rsidRPr="00527481" w:rsidRDefault="009D3363" w:rsidP="009D3363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6F98" w14:textId="46527B78" w:rsidR="009D3363" w:rsidRPr="00527481" w:rsidRDefault="00E42678" w:rsidP="0066524F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390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49D29" w14:textId="1D72FD03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1D4C317C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13D04D" w14:textId="67503AED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6A04A20B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297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238CF319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289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035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274D5DFA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106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399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315</w:t>
            </w:r>
          </w:p>
        </w:tc>
      </w:tr>
      <w:tr w:rsidR="009D3363" w:rsidRPr="00527481" w14:paraId="3D03837A" w14:textId="77777777" w:rsidTr="0003018D">
        <w:trPr>
          <w:trHeight w:val="261"/>
        </w:trPr>
        <w:tc>
          <w:tcPr>
            <w:tcW w:w="2114" w:type="dxa"/>
          </w:tcPr>
          <w:p w14:paraId="6FBE96F9" w14:textId="77777777" w:rsidR="009D3363" w:rsidRPr="00527481" w:rsidRDefault="009D3363" w:rsidP="009D3363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B1BC" w14:textId="071A4671" w:rsidR="009D3363" w:rsidRPr="00527481" w:rsidRDefault="00E42678" w:rsidP="009D3363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B9CAB7" w14:textId="5F6120F3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30355" w14:textId="724FCFF6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CE567" w14:textId="77D21C1F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5CF265E7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707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545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0FB86BC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126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2AAC60FD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154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259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792</w:t>
            </w:r>
          </w:p>
        </w:tc>
      </w:tr>
      <w:tr w:rsidR="009D3363" w:rsidRPr="00527481" w14:paraId="2BBCFC86" w14:textId="77777777" w:rsidTr="0003018D">
        <w:trPr>
          <w:trHeight w:val="74"/>
        </w:trPr>
        <w:tc>
          <w:tcPr>
            <w:tcW w:w="2114" w:type="dxa"/>
          </w:tcPr>
          <w:p w14:paraId="4AD7AE85" w14:textId="77777777" w:rsidR="009D3363" w:rsidRPr="00527481" w:rsidRDefault="009D3363" w:rsidP="009D3363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FDEE" w14:textId="1CAA10CD" w:rsidR="009D3363" w:rsidRPr="00527481" w:rsidRDefault="00E42678" w:rsidP="009D3363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760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82649D" w14:textId="2C39E158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69569356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173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449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9419B1" w14:textId="079FB4C4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4533EAA8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125F86A6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11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549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182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3DE50A61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371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136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313</w:t>
            </w:r>
          </w:p>
        </w:tc>
      </w:tr>
      <w:tr w:rsidR="009D3363" w:rsidRPr="00527481" w14:paraId="21D0A196" w14:textId="77777777" w:rsidTr="0003018D">
        <w:trPr>
          <w:trHeight w:val="74"/>
        </w:trPr>
        <w:tc>
          <w:tcPr>
            <w:tcW w:w="2114" w:type="dxa"/>
          </w:tcPr>
          <w:p w14:paraId="0C30755A" w14:textId="77777777" w:rsidR="009D3363" w:rsidRPr="00527481" w:rsidRDefault="009D3363" w:rsidP="009D3363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2BAEA" w14:textId="7CA1AE67" w:rsidR="009D3363" w:rsidRPr="00527481" w:rsidRDefault="00E42678" w:rsidP="009D3363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E4EA35" w14:textId="4386C95B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0FE576" w14:textId="005BFC36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328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208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4BF9D4" w14:textId="14E67CC0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64EE9573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3B52F8EC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850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331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79439F4F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801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186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950</w:t>
            </w:r>
          </w:p>
        </w:tc>
      </w:tr>
      <w:tr w:rsidR="009D3363" w:rsidRPr="00527481" w14:paraId="65FEDF07" w14:textId="77777777" w:rsidTr="0003018D">
        <w:trPr>
          <w:trHeight w:val="74"/>
        </w:trPr>
        <w:tc>
          <w:tcPr>
            <w:tcW w:w="2114" w:type="dxa"/>
          </w:tcPr>
          <w:p w14:paraId="5BD3AABE" w14:textId="77777777" w:rsidR="009D3363" w:rsidRPr="00527481" w:rsidRDefault="009D3363" w:rsidP="009D3363">
            <w:pPr>
              <w:spacing w:line="260" w:lineRule="exact"/>
              <w:ind w:left="448" w:right="4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4A1E27" w14:textId="62973127" w:rsidR="009D3363" w:rsidRPr="00527481" w:rsidRDefault="00E42678" w:rsidP="009D3363">
            <w:pPr>
              <w:tabs>
                <w:tab w:val="decimal" w:pos="88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786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074</w:t>
            </w:r>
            <w:r w:rsidR="009D3363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F6461D5" w14:textId="24E7807A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4EDB5940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354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381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449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6E0B4FC" w14:textId="0E9123AC" w:rsidR="009D3363" w:rsidRPr="00527481" w:rsidRDefault="009D3363" w:rsidP="009D3363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0A30036B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005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2440E906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716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344</w:t>
            </w: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9D3363" w:rsidRPr="00527481" w:rsidRDefault="009D3363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667E78F6" w:rsidR="009D3363" w:rsidRPr="00527481" w:rsidRDefault="00E42678" w:rsidP="009D3363">
            <w:pPr>
              <w:tabs>
                <w:tab w:val="decimal" w:pos="889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432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982</w:t>
            </w:r>
            <w:r w:rsidR="009D3363" w:rsidRPr="00527481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370</w:t>
            </w:r>
          </w:p>
        </w:tc>
      </w:tr>
    </w:tbl>
    <w:p w14:paraId="33E3E810" w14:textId="77777777" w:rsidR="00E42678" w:rsidRDefault="00E4267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242B16D0" w14:textId="77777777" w:rsidR="00430DCD" w:rsidRPr="00527481" w:rsidRDefault="00430DCD" w:rsidP="004657F3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5398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8D4A91" w:rsidRPr="00527481" w14:paraId="5A7E0E12" w14:textId="77777777" w:rsidTr="00781C76">
        <w:trPr>
          <w:trHeight w:val="74"/>
        </w:trPr>
        <w:tc>
          <w:tcPr>
            <w:tcW w:w="2114" w:type="dxa"/>
          </w:tcPr>
          <w:p w14:paraId="2416F2C5" w14:textId="77777777" w:rsidR="008D4A91" w:rsidRPr="00527481" w:rsidRDefault="008D4A91" w:rsidP="004657F3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527481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527481" w:rsidRDefault="008D4A91" w:rsidP="004657F3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527481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527481" w:rsidRDefault="008D4A91" w:rsidP="004657F3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527481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527481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8D4A91" w:rsidRPr="00527481" w14:paraId="79B7F964" w14:textId="77777777" w:rsidTr="00781C76">
        <w:trPr>
          <w:trHeight w:val="74"/>
        </w:trPr>
        <w:tc>
          <w:tcPr>
            <w:tcW w:w="2114" w:type="dxa"/>
          </w:tcPr>
          <w:p w14:paraId="30EEBF9A" w14:textId="77777777" w:rsidR="008D4A91" w:rsidRPr="00527481" w:rsidRDefault="008D4A91" w:rsidP="00781C76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527481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D4A91" w:rsidRPr="00527481" w14:paraId="201DA4CD" w14:textId="77777777" w:rsidTr="00781C76">
        <w:trPr>
          <w:trHeight w:val="74"/>
        </w:trPr>
        <w:tc>
          <w:tcPr>
            <w:tcW w:w="2114" w:type="dxa"/>
          </w:tcPr>
          <w:p w14:paraId="669B808B" w14:textId="77777777" w:rsidR="008D4A91" w:rsidRPr="00527481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527481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8D4A91" w:rsidRPr="00527481" w14:paraId="21BD21D0" w14:textId="77777777" w:rsidTr="00781C76">
        <w:trPr>
          <w:trHeight w:val="74"/>
        </w:trPr>
        <w:tc>
          <w:tcPr>
            <w:tcW w:w="2114" w:type="dxa"/>
          </w:tcPr>
          <w:p w14:paraId="2C48142E" w14:textId="77777777" w:rsidR="008D4A91" w:rsidRPr="00527481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527481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3723F" w:rsidRPr="00527481" w14:paraId="23F82592" w14:textId="77777777" w:rsidTr="00781C76">
        <w:trPr>
          <w:trHeight w:val="74"/>
        </w:trPr>
        <w:tc>
          <w:tcPr>
            <w:tcW w:w="2114" w:type="dxa"/>
          </w:tcPr>
          <w:p w14:paraId="6FC6FE6D" w14:textId="77777777" w:rsidR="0053723F" w:rsidRPr="00527481" w:rsidRDefault="0053723F" w:rsidP="0053723F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0697BE13" w:rsidR="0053723F" w:rsidRPr="00527481" w:rsidRDefault="00E42678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53723F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53723F" w:rsidRPr="00527481" w:rsidRDefault="0053723F" w:rsidP="0053723F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77777777" w:rsidR="0053723F" w:rsidRPr="00527481" w:rsidRDefault="0053723F" w:rsidP="0053723F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53723F" w:rsidRPr="00527481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77777777" w:rsidR="0053723F" w:rsidRPr="00527481" w:rsidRDefault="0053723F" w:rsidP="0053723F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53723F" w:rsidRPr="00527481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579BC"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7F01A400" w14:textId="77777777" w:rsidR="0053723F" w:rsidRPr="00527481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1F7FEF92" w:rsidR="0053723F" w:rsidRPr="00527481" w:rsidRDefault="00E42678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53723F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BB2821"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D4A91" w:rsidRPr="00527481" w14:paraId="5DC3B8F8" w14:textId="77777777" w:rsidTr="008D4A91">
        <w:trPr>
          <w:trHeight w:val="74"/>
        </w:trPr>
        <w:tc>
          <w:tcPr>
            <w:tcW w:w="2114" w:type="dxa"/>
          </w:tcPr>
          <w:p w14:paraId="01C62AAF" w14:textId="77777777" w:rsidR="008D4A91" w:rsidRPr="00527481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75032BCC" w:rsidR="008D4A91" w:rsidRPr="00527481" w:rsidRDefault="00E42678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464A7F49" w14:textId="77777777" w:rsidR="008D4A91" w:rsidRPr="00527481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48D07380" w:rsidR="008D4A91" w:rsidRPr="00527481" w:rsidRDefault="00E42678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8D4A91" w:rsidRPr="00527481" w14:paraId="6F46E05C" w14:textId="77777777" w:rsidTr="008D4A91">
        <w:trPr>
          <w:trHeight w:val="74"/>
        </w:trPr>
        <w:tc>
          <w:tcPr>
            <w:tcW w:w="2114" w:type="dxa"/>
          </w:tcPr>
          <w:p w14:paraId="389BF02A" w14:textId="77777777" w:rsidR="008D4A91" w:rsidRPr="00527481" w:rsidRDefault="008D4A91" w:rsidP="008D4A91">
            <w:pPr>
              <w:spacing w:line="26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527481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527481" w:rsidRDefault="008D4A91" w:rsidP="008D4A91">
            <w:pPr>
              <w:spacing w:line="26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527481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527481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DA1352" w:rsidRPr="00527481" w14:paraId="7A254FFF" w14:textId="77777777" w:rsidTr="00711709">
        <w:trPr>
          <w:trHeight w:val="74"/>
        </w:trPr>
        <w:tc>
          <w:tcPr>
            <w:tcW w:w="2114" w:type="dxa"/>
          </w:tcPr>
          <w:p w14:paraId="0D1A1745" w14:textId="77777777" w:rsidR="00DA1352" w:rsidRPr="00527481" w:rsidRDefault="00DA1352" w:rsidP="00DA1352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vAlign w:val="center"/>
          </w:tcPr>
          <w:p w14:paraId="3CFB70A2" w14:textId="2A39593C" w:rsidR="00DA1352" w:rsidRPr="00527481" w:rsidRDefault="00E42678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621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673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677</w:t>
            </w:r>
          </w:p>
        </w:tc>
        <w:tc>
          <w:tcPr>
            <w:tcW w:w="104" w:type="dxa"/>
          </w:tcPr>
          <w:p w14:paraId="151CC408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512BD826" w:rsidR="00DA1352" w:rsidRPr="00527481" w:rsidRDefault="00DA1352" w:rsidP="00DA135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C1A2D54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349A4CA" w14:textId="7867A92F" w:rsidR="00DA1352" w:rsidRPr="00527481" w:rsidRDefault="00DA1352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1B43B8D8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1016F9AF" w14:textId="3EB3A499" w:rsidR="00DA1352" w:rsidRPr="00527481" w:rsidRDefault="00E42678" w:rsidP="00DA1352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40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349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00" w:type="dxa"/>
          </w:tcPr>
          <w:p w14:paraId="5C755F6D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1DDAC2EC" w14:textId="09543A9D" w:rsidR="00DA1352" w:rsidRPr="00527481" w:rsidRDefault="00E42678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519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0" w:type="dxa"/>
          </w:tcPr>
          <w:p w14:paraId="6C74A7E8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25A56C2" w14:textId="54EDB480" w:rsidR="00DA1352" w:rsidRPr="00527481" w:rsidRDefault="00DA1352" w:rsidP="00DA1352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212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024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6EBF2478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5E70130" w14:textId="4CBDD64B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330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</w:tr>
      <w:tr w:rsidR="00DA1352" w:rsidRPr="00527481" w14:paraId="1083619C" w14:textId="77777777" w:rsidTr="00711709">
        <w:trPr>
          <w:trHeight w:val="74"/>
        </w:trPr>
        <w:tc>
          <w:tcPr>
            <w:tcW w:w="2114" w:type="dxa"/>
          </w:tcPr>
          <w:p w14:paraId="047AE75F" w14:textId="77777777" w:rsidR="00DA1352" w:rsidRPr="00527481" w:rsidRDefault="00DA1352" w:rsidP="00DA1352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vAlign w:val="center"/>
          </w:tcPr>
          <w:p w14:paraId="7A0AD331" w14:textId="169EF1AE" w:rsidR="00DA1352" w:rsidRPr="00527481" w:rsidRDefault="00E42678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243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254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</w:tcPr>
          <w:p w14:paraId="0C54FB09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1DB9AB78" w:rsidR="00DA1352" w:rsidRPr="00527481" w:rsidRDefault="00DA1352" w:rsidP="00DA135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37055532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2A237A7" w14:textId="3CAE35B5" w:rsidR="00DA1352" w:rsidRPr="00527481" w:rsidRDefault="00DA1352" w:rsidP="00876060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043DEF5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045D4162" w:rsidR="00DA1352" w:rsidRPr="00527481" w:rsidRDefault="00DA1352" w:rsidP="00DA1352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C567CF8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2D051AE0" w14:textId="2214873A" w:rsidR="00DA1352" w:rsidRPr="00527481" w:rsidRDefault="00E42678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100" w:type="dxa"/>
          </w:tcPr>
          <w:p w14:paraId="37E4C29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E0AE690" w14:textId="51D7DB3E" w:rsidR="00DA1352" w:rsidRPr="00527481" w:rsidRDefault="00DA1352" w:rsidP="00DA1352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733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072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633C00DF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0FFA4DB2" w14:textId="1F51F558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</w:p>
        </w:tc>
      </w:tr>
      <w:tr w:rsidR="00DA1352" w:rsidRPr="00527481" w14:paraId="39708660" w14:textId="77777777" w:rsidTr="00711709">
        <w:trPr>
          <w:trHeight w:val="74"/>
        </w:trPr>
        <w:tc>
          <w:tcPr>
            <w:tcW w:w="2114" w:type="dxa"/>
          </w:tcPr>
          <w:p w14:paraId="1B445D24" w14:textId="77777777" w:rsidR="00DA1352" w:rsidRPr="00527481" w:rsidRDefault="00DA1352" w:rsidP="00DA1352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vAlign w:val="center"/>
          </w:tcPr>
          <w:p w14:paraId="28B5DBC9" w14:textId="2FAB3880" w:rsidR="00DA1352" w:rsidRPr="00527481" w:rsidRDefault="00E42678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354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233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291</w:t>
            </w:r>
          </w:p>
        </w:tc>
        <w:tc>
          <w:tcPr>
            <w:tcW w:w="104" w:type="dxa"/>
          </w:tcPr>
          <w:p w14:paraId="63BD8037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253C9466" w:rsidR="00DA1352" w:rsidRPr="00527481" w:rsidRDefault="00DA1352" w:rsidP="00DA135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C0773C3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F0CE4A" w14:textId="53C805E2" w:rsidR="00DA1352" w:rsidRPr="00527481" w:rsidRDefault="00DA1352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077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297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</w:tcPr>
          <w:p w14:paraId="3526CD8B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0159471D" w:rsidR="00DA1352" w:rsidRPr="00527481" w:rsidRDefault="00DA1352" w:rsidP="00DA1352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460BCD2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5909C27B" w:rsidR="00DA1352" w:rsidRPr="00527481" w:rsidRDefault="00DA1352" w:rsidP="00DA1352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</w:tcPr>
          <w:p w14:paraId="05BD8951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34992C2" w14:textId="6EBC9B38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993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888</w:t>
            </w:r>
          </w:p>
        </w:tc>
        <w:tc>
          <w:tcPr>
            <w:tcW w:w="100" w:type="dxa"/>
          </w:tcPr>
          <w:p w14:paraId="48900E5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9840995" w14:textId="6F8C89EC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353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</w:p>
        </w:tc>
      </w:tr>
      <w:tr w:rsidR="00DA1352" w:rsidRPr="00527481" w14:paraId="0E0EFADB" w14:textId="77777777" w:rsidTr="00486BA1">
        <w:trPr>
          <w:trHeight w:val="74"/>
        </w:trPr>
        <w:tc>
          <w:tcPr>
            <w:tcW w:w="2114" w:type="dxa"/>
          </w:tcPr>
          <w:p w14:paraId="2CDFE446" w14:textId="77777777" w:rsidR="00DA1352" w:rsidRPr="00527481" w:rsidRDefault="00DA1352" w:rsidP="00DA1352">
            <w:pPr>
              <w:spacing w:line="260" w:lineRule="exact"/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4450B47" w14:textId="65DA5C14" w:rsidR="00DA1352" w:rsidRPr="00527481" w:rsidRDefault="00E42678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268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155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4" w:type="dxa"/>
            <w:shd w:val="clear" w:color="auto" w:fill="auto"/>
          </w:tcPr>
          <w:p w14:paraId="07CE5EF7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31DD7BD" w14:textId="40ADD364" w:rsidR="00DA1352" w:rsidRPr="00527481" w:rsidRDefault="00DA1352" w:rsidP="00DA135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7AEA355D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0E2A79" w14:textId="32F3F237" w:rsidR="00DA1352" w:rsidRPr="00527481" w:rsidRDefault="00DA1352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493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476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688016D5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4F8D009" w14:textId="1D3BEE91" w:rsidR="00DA1352" w:rsidRPr="00527481" w:rsidRDefault="00DA1352" w:rsidP="00DA1352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85196E7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D16E725" w14:textId="1F3BF59D" w:rsidR="00DA1352" w:rsidRPr="00527481" w:rsidRDefault="00DA1352" w:rsidP="00DA1352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2AE5E5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6671385" w14:textId="39EEC3EE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362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100" w:type="dxa"/>
            <w:shd w:val="clear" w:color="auto" w:fill="auto"/>
          </w:tcPr>
          <w:p w14:paraId="3B6480DA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shd w:val="clear" w:color="auto" w:fill="auto"/>
          </w:tcPr>
          <w:p w14:paraId="19AFF321" w14:textId="6F092748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779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781</w:t>
            </w:r>
          </w:p>
        </w:tc>
      </w:tr>
      <w:tr w:rsidR="00DA1352" w:rsidRPr="00527481" w14:paraId="0867C0A7" w14:textId="77777777" w:rsidTr="00107353">
        <w:trPr>
          <w:trHeight w:val="74"/>
        </w:trPr>
        <w:tc>
          <w:tcPr>
            <w:tcW w:w="2114" w:type="dxa"/>
          </w:tcPr>
          <w:p w14:paraId="6FBA4A12" w14:textId="77777777" w:rsidR="00DA1352" w:rsidRPr="00527481" w:rsidRDefault="00DA1352" w:rsidP="00DA1352">
            <w:pPr>
              <w:spacing w:line="260" w:lineRule="exact"/>
              <w:ind w:left="448" w:right="4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B87C50" w14:textId="622F3CE5" w:rsidR="00DA1352" w:rsidRPr="00527481" w:rsidRDefault="00E42678" w:rsidP="00DA1352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487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316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5F8EE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6ABA392" w14:textId="01C94898" w:rsidR="00DA1352" w:rsidRPr="00527481" w:rsidRDefault="00DA1352" w:rsidP="00DA13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DB1B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183DBA" w14:textId="3AB788BF" w:rsidR="00DA1352" w:rsidRPr="00527481" w:rsidRDefault="00DA1352" w:rsidP="00DA1352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554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553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297</w:t>
            </w:r>
            <w:r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D4C7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963965C" w14:textId="2F6824BB" w:rsidR="00DA1352" w:rsidRPr="00527481" w:rsidRDefault="00E42678" w:rsidP="00DA1352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40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349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0683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2A72F" w14:textId="6AAFC70B" w:rsidR="00DA1352" w:rsidRPr="00527481" w:rsidRDefault="00E42678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770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47683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B36185" w14:textId="1925665F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411</w:t>
            </w:r>
            <w:r w:rsidR="00DA1352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201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14AA" w14:textId="77777777" w:rsidR="00DA1352" w:rsidRPr="00527481" w:rsidRDefault="00DA1352" w:rsidP="00DA1352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72A66F" w14:textId="1EC82566" w:rsidR="00DA1352" w:rsidRPr="00527481" w:rsidRDefault="00E42678" w:rsidP="00DA1352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DA1352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</w:p>
        </w:tc>
      </w:tr>
    </w:tbl>
    <w:p w14:paraId="24BEA8D8" w14:textId="16C15A9A" w:rsidR="008A7731" w:rsidRPr="00527481" w:rsidRDefault="00486BA1" w:rsidP="003B6DC9">
      <w:pPr>
        <w:tabs>
          <w:tab w:val="left" w:pos="1080"/>
        </w:tabs>
        <w:spacing w:before="120" w:after="120"/>
        <w:ind w:right="-86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  <w:r w:rsidRPr="00527481">
        <w:rPr>
          <w:rFonts w:ascii="Angsana New" w:hAnsi="Angsana New" w:cs="Angsana New"/>
          <w:sz w:val="20"/>
          <w:szCs w:val="20"/>
          <w:lang w:val="en-US"/>
        </w:rPr>
        <w:t xml:space="preserve">* </w:t>
      </w:r>
      <w:r w:rsidRPr="00527481">
        <w:rPr>
          <w:rFonts w:ascii="Angsana New" w:hAnsi="Angsana New" w:cs="Angsana New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527481">
        <w:rPr>
          <w:rFonts w:ascii="Angsana New" w:hAnsi="Angsana New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p w14:paraId="01FAC1BE" w14:textId="65E71CD3" w:rsidR="009A0C3A" w:rsidRPr="00527481" w:rsidRDefault="009A0C3A" w:rsidP="002C5DEA">
      <w:pPr>
        <w:tabs>
          <w:tab w:val="left" w:pos="1080"/>
        </w:tabs>
        <w:ind w:right="-86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5399" w:type="pct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6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A13152" w:rsidRPr="00527481" w14:paraId="0E131D58" w14:textId="77777777" w:rsidTr="0066524F">
        <w:trPr>
          <w:trHeight w:val="74"/>
        </w:trPr>
        <w:tc>
          <w:tcPr>
            <w:tcW w:w="2116" w:type="dxa"/>
          </w:tcPr>
          <w:p w14:paraId="0BE734AC" w14:textId="77777777" w:rsidR="00A13152" w:rsidRPr="00527481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FDC6921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527481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13152" w:rsidRPr="00527481" w14:paraId="33DFB715" w14:textId="77777777" w:rsidTr="0066524F">
        <w:trPr>
          <w:trHeight w:val="74"/>
        </w:trPr>
        <w:tc>
          <w:tcPr>
            <w:tcW w:w="2116" w:type="dxa"/>
          </w:tcPr>
          <w:p w14:paraId="0E598087" w14:textId="77777777" w:rsidR="00A13152" w:rsidRPr="00527481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1AA4806E" w14:textId="77777777" w:rsidR="00A13152" w:rsidRPr="00527481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13152" w:rsidRPr="00527481" w14:paraId="0843ACE3" w14:textId="77777777" w:rsidTr="0066524F">
        <w:trPr>
          <w:trHeight w:val="74"/>
        </w:trPr>
        <w:tc>
          <w:tcPr>
            <w:tcW w:w="2116" w:type="dxa"/>
          </w:tcPr>
          <w:p w14:paraId="2285407D" w14:textId="77777777" w:rsidR="00A13152" w:rsidRPr="00527481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D07C669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527481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3346C9" w:rsidRPr="00527481" w14:paraId="1D13B1B4" w14:textId="77777777" w:rsidTr="0066524F">
        <w:trPr>
          <w:trHeight w:val="74"/>
        </w:trPr>
        <w:tc>
          <w:tcPr>
            <w:tcW w:w="2116" w:type="dxa"/>
          </w:tcPr>
          <w:p w14:paraId="274C25B5" w14:textId="77777777" w:rsidR="003346C9" w:rsidRPr="00527481" w:rsidRDefault="003346C9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F4F4ECC" w14:textId="77777777" w:rsidR="003346C9" w:rsidRPr="00527481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527481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527481" w:rsidRDefault="003346C9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527481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527481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527481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527481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527481" w14:paraId="51B4549A" w14:textId="77777777" w:rsidTr="0066524F">
        <w:trPr>
          <w:trHeight w:val="74"/>
        </w:trPr>
        <w:tc>
          <w:tcPr>
            <w:tcW w:w="2116" w:type="dxa"/>
          </w:tcPr>
          <w:p w14:paraId="17950376" w14:textId="77777777" w:rsidR="00BB2821" w:rsidRPr="00527481" w:rsidRDefault="00BB2821" w:rsidP="00BB2821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AB27AC4" w14:textId="2A42D943" w:rsidR="00BB2821" w:rsidRPr="00527481" w:rsidRDefault="00E4267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BB2821" w:rsidRPr="00527481" w:rsidRDefault="00BB2821" w:rsidP="00BB282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77777777" w:rsidR="00BB2821" w:rsidRPr="00527481" w:rsidRDefault="00BB2821" w:rsidP="00BB282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BB2821" w:rsidRPr="00527481" w:rsidRDefault="00BB2821" w:rsidP="00BB282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77777777" w:rsidR="00BB2821" w:rsidRPr="00527481" w:rsidRDefault="00BB2821" w:rsidP="00BB2821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BB2821" w:rsidRPr="00527481" w:rsidRDefault="00BB2821" w:rsidP="00BB282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</w:t>
            </w: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7EBA7100" w14:textId="77777777" w:rsidR="00BB2821" w:rsidRPr="00527481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38217975" w:rsidR="00BB2821" w:rsidRPr="00527481" w:rsidRDefault="00E4267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B2821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BB2821"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13152" w:rsidRPr="00527481" w14:paraId="02064D01" w14:textId="77777777" w:rsidTr="0066524F">
        <w:trPr>
          <w:trHeight w:val="74"/>
        </w:trPr>
        <w:tc>
          <w:tcPr>
            <w:tcW w:w="2116" w:type="dxa"/>
          </w:tcPr>
          <w:p w14:paraId="0E1E7DB4" w14:textId="77777777" w:rsidR="00A13152" w:rsidRPr="00527481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42C90921" w14:textId="54893818" w:rsidR="00A13152" w:rsidRPr="00527481" w:rsidRDefault="00E42678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5700D4F" w14:textId="77777777" w:rsidR="00A13152" w:rsidRPr="00527481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59A36486" w:rsidR="00A13152" w:rsidRPr="00527481" w:rsidRDefault="00E42678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A13152" w:rsidRPr="00527481" w14:paraId="61A78DC3" w14:textId="77777777" w:rsidTr="0066524F">
        <w:trPr>
          <w:trHeight w:val="74"/>
        </w:trPr>
        <w:tc>
          <w:tcPr>
            <w:tcW w:w="2116" w:type="dxa"/>
          </w:tcPr>
          <w:p w14:paraId="46C4DA55" w14:textId="77777777" w:rsidR="00A13152" w:rsidRPr="00527481" w:rsidRDefault="00A13152" w:rsidP="00CD076C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8F8C6DA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527481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527481" w:rsidRDefault="00A13152" w:rsidP="00CD076C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527481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527481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237D" w:rsidRPr="00527481" w14:paraId="79809992" w14:textId="77777777" w:rsidTr="0066524F">
        <w:trPr>
          <w:trHeight w:val="74"/>
        </w:trPr>
        <w:tc>
          <w:tcPr>
            <w:tcW w:w="2116" w:type="dxa"/>
          </w:tcPr>
          <w:p w14:paraId="73F64D1A" w14:textId="77777777" w:rsidR="00E1237D" w:rsidRPr="00527481" w:rsidRDefault="00E1237D" w:rsidP="00E1237D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8C16D" w14:textId="69FF9403" w:rsidR="00E1237D" w:rsidRPr="00527481" w:rsidRDefault="00E42678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390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3379B9" w14:textId="61D8E430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B1485" w14:textId="44762735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4ECDD" w14:textId="16D55AAD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3FBD7ACE" w:rsidR="00E1237D" w:rsidRPr="00527481" w:rsidRDefault="00E42678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297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69D97B6B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289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035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4E9586A0" w:rsidR="00E1237D" w:rsidRPr="00527481" w:rsidRDefault="00E42678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106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399</w:t>
            </w:r>
            <w:r w:rsidR="00E1237D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</w:p>
        </w:tc>
      </w:tr>
      <w:tr w:rsidR="00E1237D" w:rsidRPr="00527481" w14:paraId="0460D188" w14:textId="77777777" w:rsidTr="0066524F">
        <w:trPr>
          <w:trHeight w:val="261"/>
        </w:trPr>
        <w:tc>
          <w:tcPr>
            <w:tcW w:w="2116" w:type="dxa"/>
          </w:tcPr>
          <w:p w14:paraId="559066A8" w14:textId="67137EB2" w:rsidR="00E1237D" w:rsidRPr="00527481" w:rsidRDefault="00E1237D" w:rsidP="00E1237D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152C" w14:textId="29A11A16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68AF56C8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6FD8BBF3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52C522E6" w:rsidR="00E1237D" w:rsidRPr="00527481" w:rsidRDefault="00E1237D" w:rsidP="00E1237D">
            <w:pPr>
              <w:tabs>
                <w:tab w:val="decimal" w:pos="1068"/>
              </w:tabs>
              <w:ind w:right="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51AF726A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6DAE458F" w:rsidR="00E1237D" w:rsidRPr="00527481" w:rsidRDefault="00E1237D" w:rsidP="00E1237D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3615641C" w:rsidR="00E1237D" w:rsidRPr="00527481" w:rsidRDefault="00E1237D" w:rsidP="00E1237D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524F" w:rsidRPr="00527481" w14:paraId="1F8BF766" w14:textId="77777777" w:rsidTr="0066524F">
        <w:trPr>
          <w:trHeight w:val="261"/>
        </w:trPr>
        <w:tc>
          <w:tcPr>
            <w:tcW w:w="2116" w:type="dxa"/>
          </w:tcPr>
          <w:p w14:paraId="39E84D57" w14:textId="71F05079" w:rsidR="0066524F" w:rsidRPr="00527481" w:rsidRDefault="0066524F" w:rsidP="0066524F">
            <w:pPr>
              <w:ind w:left="270" w:right="-198" w:firstLine="14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CB23" w14:textId="2B3C2044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688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994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CD0F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93FA4" w14:textId="6A4FE891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1B3AFD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B2CF89" w14:textId="1699EEBA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0632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8CBB3" w14:textId="3683EC7C" w:rsidR="0066524F" w:rsidRPr="00527481" w:rsidRDefault="00E42678" w:rsidP="0066524F">
            <w:pPr>
              <w:tabs>
                <w:tab w:val="decimal" w:pos="1068"/>
              </w:tabs>
              <w:ind w:right="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B678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2F3CD1" w14:textId="73C2A7F1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3D268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FBA6CA" w14:textId="0DB1CB74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3A717E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CE01" w14:textId="64C61B4D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731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071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804</w:t>
            </w:r>
          </w:p>
        </w:tc>
      </w:tr>
      <w:tr w:rsidR="0066524F" w:rsidRPr="00527481" w14:paraId="7A1B2038" w14:textId="77777777" w:rsidTr="0066524F">
        <w:trPr>
          <w:trHeight w:val="74"/>
        </w:trPr>
        <w:tc>
          <w:tcPr>
            <w:tcW w:w="2116" w:type="dxa"/>
          </w:tcPr>
          <w:p w14:paraId="1153039C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29CD" w14:textId="188A635B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678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609AD" w14:textId="7CCB3F80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658E07" w14:textId="4055406D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4F5645" w14:textId="34E5D4EC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7B502233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707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545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2D9C1FBF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3B0FAB86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</w:p>
        </w:tc>
      </w:tr>
      <w:tr w:rsidR="0066524F" w:rsidRPr="00527481" w14:paraId="37B8AF79" w14:textId="77777777" w:rsidTr="0066524F">
        <w:trPr>
          <w:trHeight w:val="74"/>
        </w:trPr>
        <w:tc>
          <w:tcPr>
            <w:tcW w:w="2116" w:type="dxa"/>
          </w:tcPr>
          <w:p w14:paraId="7DAFEDB1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E9383" w14:textId="53E196C2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083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DFE4E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01B787" w14:textId="1C501B85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A6A92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7232D" w14:textId="413EC976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366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010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D61C5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FC960A" w14:textId="7026211F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4BE7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DAF9D4" w14:textId="5971BFE9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AEE86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016553D" w14:textId="07F2CC2A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834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0EA3D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B70145" w14:textId="239A9D62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</w:p>
        </w:tc>
      </w:tr>
      <w:tr w:rsidR="0066524F" w:rsidRPr="00527481" w14:paraId="6BBD0A55" w14:textId="77777777" w:rsidTr="0066524F">
        <w:trPr>
          <w:trHeight w:val="74"/>
        </w:trPr>
        <w:tc>
          <w:tcPr>
            <w:tcW w:w="2116" w:type="dxa"/>
          </w:tcPr>
          <w:p w14:paraId="43309517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46EEB" w14:textId="76DE9A7F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DDB69D" w14:textId="483C8745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63EC14" w14:textId="29D7916A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328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67FF91" w14:textId="01D195BB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211D97" w14:textId="191A8945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63B85B6E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850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331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5D0ECEF9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801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186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950</w:t>
            </w:r>
          </w:p>
        </w:tc>
      </w:tr>
      <w:tr w:rsidR="0066524F" w:rsidRPr="00527481" w14:paraId="1544ECDF" w14:textId="77777777" w:rsidTr="0066524F">
        <w:trPr>
          <w:trHeight w:val="74"/>
        </w:trPr>
        <w:tc>
          <w:tcPr>
            <w:tcW w:w="2116" w:type="dxa"/>
          </w:tcPr>
          <w:p w14:paraId="4E4256C3" w14:textId="77777777" w:rsidR="0066524F" w:rsidRPr="00527481" w:rsidRDefault="0066524F" w:rsidP="0066524F">
            <w:pPr>
              <w:ind w:left="-324" w:right="1022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768A7" w14:textId="20B324BB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391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3F9B881" w14:textId="551E469F" w:rsidR="0066524F" w:rsidRPr="00527481" w:rsidRDefault="0066524F" w:rsidP="0066524F">
            <w:pPr>
              <w:ind w:right="8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F9064D5" w14:textId="61C5E0D6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574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010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C6D7AAB" w14:textId="5F124958" w:rsidR="0066524F" w:rsidRPr="00527481" w:rsidRDefault="00E42678" w:rsidP="0066524F">
            <w:pPr>
              <w:tabs>
                <w:tab w:val="decimal" w:pos="1068"/>
              </w:tabs>
              <w:ind w:right="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3549CA9" w14:textId="4FF7B70A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005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BF04C59" w14:textId="3D5FDE76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524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927951" w14:textId="44787F63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810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  <w:r w:rsidR="0066524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</w:p>
        </w:tc>
      </w:tr>
      <w:tr w:rsidR="0066524F" w:rsidRPr="00527481" w14:paraId="1F35DE30" w14:textId="77777777" w:rsidTr="0066524F">
        <w:trPr>
          <w:trHeight w:hRule="exact" w:val="144"/>
        </w:trPr>
        <w:tc>
          <w:tcPr>
            <w:tcW w:w="2116" w:type="dxa"/>
          </w:tcPr>
          <w:p w14:paraId="103FF5B1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0C13024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E608855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5AE1A6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18F6832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9D21EA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2AE4C6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9766CE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B4FD5BC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C7728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E8167BB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753DBC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CE361A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4AFE775C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</w:tr>
      <w:tr w:rsidR="0066524F" w:rsidRPr="00527481" w14:paraId="72A54293" w14:textId="77777777" w:rsidTr="0066524F">
        <w:trPr>
          <w:trHeight w:val="74"/>
        </w:trPr>
        <w:tc>
          <w:tcPr>
            <w:tcW w:w="2116" w:type="dxa"/>
          </w:tcPr>
          <w:p w14:paraId="7099A223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66524F" w:rsidRPr="00527481" w14:paraId="5F8949ED" w14:textId="77777777" w:rsidTr="0066524F">
        <w:trPr>
          <w:trHeight w:val="74"/>
        </w:trPr>
        <w:tc>
          <w:tcPr>
            <w:tcW w:w="2116" w:type="dxa"/>
          </w:tcPr>
          <w:p w14:paraId="48F808B9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6524F" w:rsidRPr="00527481" w14:paraId="62FC55DA" w14:textId="77777777" w:rsidTr="0066524F">
        <w:trPr>
          <w:trHeight w:val="74"/>
        </w:trPr>
        <w:tc>
          <w:tcPr>
            <w:tcW w:w="2116" w:type="dxa"/>
          </w:tcPr>
          <w:p w14:paraId="24AE83A7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66524F" w:rsidRPr="00527481" w14:paraId="6AAEF3FB" w14:textId="77777777" w:rsidTr="0066524F">
        <w:trPr>
          <w:trHeight w:val="74"/>
        </w:trPr>
        <w:tc>
          <w:tcPr>
            <w:tcW w:w="2116" w:type="dxa"/>
          </w:tcPr>
          <w:p w14:paraId="05768535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66524F" w:rsidRPr="00527481" w14:paraId="65CBCF94" w14:textId="77777777" w:rsidTr="0066524F">
        <w:trPr>
          <w:trHeight w:val="74"/>
        </w:trPr>
        <w:tc>
          <w:tcPr>
            <w:tcW w:w="2116" w:type="dxa"/>
          </w:tcPr>
          <w:p w14:paraId="54D2C4D7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7EC1AB9C" w:rsidR="0066524F" w:rsidRPr="00527481" w:rsidRDefault="00E42678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66524F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01B1A20B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0F45AD15" w:rsidR="0066524F" w:rsidRPr="00527481" w:rsidRDefault="00E42678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66524F"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66524F" w:rsidRPr="00527481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66524F" w:rsidRPr="00527481" w14:paraId="29070E29" w14:textId="77777777" w:rsidTr="0066524F">
        <w:trPr>
          <w:trHeight w:val="74"/>
        </w:trPr>
        <w:tc>
          <w:tcPr>
            <w:tcW w:w="2116" w:type="dxa"/>
          </w:tcPr>
          <w:p w14:paraId="56E76098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6D24EE50" w:rsidR="0066524F" w:rsidRPr="00527481" w:rsidRDefault="00E42678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6DBEB623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127F637E" w:rsidR="0066524F" w:rsidRPr="00527481" w:rsidRDefault="00E42678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66524F" w:rsidRPr="00527481" w14:paraId="3D181A7C" w14:textId="77777777" w:rsidTr="0066524F">
        <w:trPr>
          <w:trHeight w:val="74"/>
        </w:trPr>
        <w:tc>
          <w:tcPr>
            <w:tcW w:w="2116" w:type="dxa"/>
          </w:tcPr>
          <w:p w14:paraId="0EB708F9" w14:textId="77777777" w:rsidR="0066524F" w:rsidRPr="00527481" w:rsidRDefault="0066524F" w:rsidP="0066524F">
            <w:pPr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66524F" w:rsidRPr="00527481" w:rsidRDefault="0066524F" w:rsidP="0066524F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66524F" w:rsidRPr="00527481" w:rsidRDefault="0066524F" w:rsidP="0066524F">
            <w:pPr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66524F" w:rsidRPr="00527481" w:rsidRDefault="0066524F" w:rsidP="0066524F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66524F" w:rsidRPr="00527481" w:rsidRDefault="0066524F" w:rsidP="0066524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6524F" w:rsidRPr="00527481" w14:paraId="7715B8D5" w14:textId="77777777" w:rsidTr="0066524F">
        <w:trPr>
          <w:trHeight w:val="74"/>
        </w:trPr>
        <w:tc>
          <w:tcPr>
            <w:tcW w:w="2116" w:type="dxa"/>
          </w:tcPr>
          <w:p w14:paraId="60BCE42E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เงินกู้ยืมระยะส้ั</w:t>
            </w: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AB072" w14:textId="3D6D0D26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122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841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E94B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C0F4" w14:textId="6212E011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8414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C5B0B" w14:textId="48C79CF3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D7535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5A5" w14:textId="4BEF571D" w:rsidR="0066524F" w:rsidRPr="00527481" w:rsidRDefault="0066524F" w:rsidP="0066524F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63A4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1070" w14:textId="2251B8E4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466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4D5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B6DB" w14:textId="6B3644E4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FA1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88BBD" w14:textId="0C16DD8B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107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924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115</w:t>
            </w:r>
          </w:p>
        </w:tc>
      </w:tr>
      <w:tr w:rsidR="0066524F" w:rsidRPr="00527481" w14:paraId="7ACC0FFF" w14:textId="77777777" w:rsidTr="0066524F">
        <w:trPr>
          <w:trHeight w:val="261"/>
        </w:trPr>
        <w:tc>
          <w:tcPr>
            <w:tcW w:w="2116" w:type="dxa"/>
          </w:tcPr>
          <w:p w14:paraId="1760C828" w14:textId="4702A170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54E9" w14:textId="3B0D299C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5931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9207" w14:textId="0BC90D3A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DFF97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3704" w14:textId="61D6E2D6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9BB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F69F" w14:textId="39CF5404" w:rsidR="0066524F" w:rsidRPr="00527481" w:rsidRDefault="0066524F" w:rsidP="0066524F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10E60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3FD5" w14:textId="45466CF9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AA8BE" w14:textId="77777777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D1B" w14:textId="68E21B83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8DE14" w14:textId="77777777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761E" w14:textId="5E57C9B5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6524F" w:rsidRPr="00527481" w14:paraId="5BB93BEA" w14:textId="77777777" w:rsidTr="0066524F">
        <w:trPr>
          <w:trHeight w:val="261"/>
        </w:trPr>
        <w:tc>
          <w:tcPr>
            <w:tcW w:w="2116" w:type="dxa"/>
          </w:tcPr>
          <w:p w14:paraId="12F83718" w14:textId="4AF82E83" w:rsidR="0066524F" w:rsidRPr="00527481" w:rsidRDefault="0066524F" w:rsidP="0066524F">
            <w:pPr>
              <w:ind w:left="270" w:right="-198" w:firstLine="14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4339" w14:textId="7167A647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443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365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334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C1B2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70ED" w14:textId="1A8C9F09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514D4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F5F5" w14:textId="1FBDCB07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4BC40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D405" w14:textId="028BF0C3" w:rsidR="0066524F" w:rsidRPr="00527481" w:rsidRDefault="00E42678" w:rsidP="0066524F">
            <w:pPr>
              <w:tabs>
                <w:tab w:val="decimal" w:pos="1068"/>
              </w:tabs>
              <w:ind w:right="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08588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7158" w14:textId="7B699DB9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2CFD" w14:textId="77777777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6AE97" w14:textId="1DD4C58F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4B809" w14:textId="77777777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521AA" w14:textId="131D5916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477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360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917</w:t>
            </w:r>
          </w:p>
        </w:tc>
      </w:tr>
      <w:tr w:rsidR="0066524F" w:rsidRPr="00527481" w14:paraId="3C134C9B" w14:textId="77777777" w:rsidTr="0066524F">
        <w:trPr>
          <w:trHeight w:val="261"/>
        </w:trPr>
        <w:tc>
          <w:tcPr>
            <w:tcW w:w="2116" w:type="dxa"/>
          </w:tcPr>
          <w:p w14:paraId="018EA533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436DF" w14:textId="77500FEC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243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254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DC5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8D96" w14:textId="722CE043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6BC4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D017E" w14:textId="1C7D35D0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EF698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0B6D" w14:textId="45951CDD" w:rsidR="0066524F" w:rsidRPr="00527481" w:rsidRDefault="0066524F" w:rsidP="0066524F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0D2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09C8" w14:textId="2126940A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0B5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89C2" w14:textId="522D24F1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1C04D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B283B" w14:textId="631DF60D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214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772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936</w:t>
            </w:r>
          </w:p>
        </w:tc>
      </w:tr>
      <w:tr w:rsidR="0066524F" w:rsidRPr="00527481" w14:paraId="3E0AF7AB" w14:textId="77777777" w:rsidTr="0066524F">
        <w:trPr>
          <w:trHeight w:val="74"/>
        </w:trPr>
        <w:tc>
          <w:tcPr>
            <w:tcW w:w="2116" w:type="dxa"/>
          </w:tcPr>
          <w:p w14:paraId="4B6EA2CF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8CA7E" w14:textId="7DF729B0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644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482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9852" w14:textId="1631B052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E87E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D4E0" w14:textId="1CB80A72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906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C984" w14:textId="17A8B8FA" w:rsidR="0066524F" w:rsidRPr="00527481" w:rsidRDefault="0066524F" w:rsidP="0066524F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775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FD48" w14:textId="3ECD122E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C8C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2A515" w14:textId="6543B479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08BF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0535E" w14:textId="0C88258E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928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996</w:t>
            </w:r>
          </w:p>
        </w:tc>
      </w:tr>
      <w:tr w:rsidR="0066524F" w:rsidRPr="00527481" w14:paraId="1AF02629" w14:textId="77777777" w:rsidTr="0066524F">
        <w:trPr>
          <w:trHeight w:val="74"/>
        </w:trPr>
        <w:tc>
          <w:tcPr>
            <w:tcW w:w="2116" w:type="dxa"/>
          </w:tcPr>
          <w:p w14:paraId="45CC2FA4" w14:textId="77777777" w:rsidR="0066524F" w:rsidRPr="00527481" w:rsidRDefault="0066524F" w:rsidP="0066524F">
            <w:pPr>
              <w:ind w:left="270" w:right="-19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4C7C39" w14:textId="33EF6321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288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155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61CA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23603" w14:textId="6E521CF8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CA5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51664" w14:textId="75C5C028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D4CE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8B628" w14:textId="0E612291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F5C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16D38" w14:textId="3F77C514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7D15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6C1D5" w14:textId="76FE241D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6F04E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DB7C7" w14:textId="6D38738D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799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041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781</w:t>
            </w:r>
          </w:p>
        </w:tc>
      </w:tr>
      <w:tr w:rsidR="0066524F" w:rsidRPr="00527481" w14:paraId="6E6D7729" w14:textId="77777777" w:rsidTr="0066524F">
        <w:trPr>
          <w:trHeight w:val="74"/>
        </w:trPr>
        <w:tc>
          <w:tcPr>
            <w:tcW w:w="2116" w:type="dxa"/>
          </w:tcPr>
          <w:p w14:paraId="09F4B6B5" w14:textId="77777777" w:rsidR="0066524F" w:rsidRPr="00527481" w:rsidRDefault="0066524F" w:rsidP="0066524F">
            <w:pPr>
              <w:ind w:left="-324" w:right="1022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11FFFE" w14:textId="65916996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106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260</w:t>
            </w:r>
            <w:r w:rsidR="0066524F" w:rsidRPr="0052748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7CA1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D37FFAA" w14:textId="5343E968" w:rsidR="0066524F" w:rsidRPr="00527481" w:rsidRDefault="0066524F" w:rsidP="006652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C1B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AEB890" w14:textId="060D2D3F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B1931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32656F" w14:textId="477AE932" w:rsidR="0066524F" w:rsidRPr="00527481" w:rsidRDefault="00E42678" w:rsidP="0066524F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A3E19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DD18C6" w14:textId="77B6489B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6003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CC2523" w14:textId="13E6AD00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8596" w14:textId="77777777" w:rsidR="0066524F" w:rsidRPr="00527481" w:rsidRDefault="0066524F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A46851D" w14:textId="72BADD56" w:rsidR="0066524F" w:rsidRPr="00527481" w:rsidRDefault="00E42678" w:rsidP="0066524F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608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66524F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</w:p>
        </w:tc>
      </w:tr>
    </w:tbl>
    <w:p w14:paraId="788140A0" w14:textId="40788442" w:rsidR="005A23FD" w:rsidRDefault="005A23FD" w:rsidP="005A23FD">
      <w:pPr>
        <w:tabs>
          <w:tab w:val="left" w:pos="1080"/>
        </w:tabs>
        <w:spacing w:before="120" w:after="120"/>
        <w:ind w:right="-86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527481">
        <w:rPr>
          <w:rFonts w:ascii="Angsana New" w:hAnsi="Angsana New" w:cs="Angsana New"/>
          <w:sz w:val="20"/>
          <w:szCs w:val="20"/>
          <w:lang w:val="en-US"/>
        </w:rPr>
        <w:t xml:space="preserve">* </w:t>
      </w:r>
      <w:r w:rsidRPr="00527481">
        <w:rPr>
          <w:rFonts w:ascii="Angsana New" w:hAnsi="Angsana New" w:cs="Angsana New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527481">
        <w:rPr>
          <w:rFonts w:ascii="Angsana New" w:hAnsi="Angsana New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p w14:paraId="4057A124" w14:textId="77777777" w:rsidR="00E42678" w:rsidRDefault="00E4267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>
        <w:rPr>
          <w:rFonts w:ascii="Angsana New" w:hAnsi="Angsana New" w:cs="Angsana New"/>
          <w:sz w:val="20"/>
          <w:szCs w:val="20"/>
          <w:lang w:val="en-US"/>
        </w:rPr>
        <w:br w:type="page"/>
      </w:r>
    </w:p>
    <w:p w14:paraId="11992726" w14:textId="2853CE2C" w:rsidR="00E23770" w:rsidRPr="00527481" w:rsidRDefault="00E42678" w:rsidP="00E42678">
      <w:pPr>
        <w:tabs>
          <w:tab w:val="left" w:pos="540"/>
        </w:tabs>
        <w:rPr>
          <w:rFonts w:ascii="Angsana New" w:hAnsi="Angsana New" w:cs="Angsana New"/>
          <w:b/>
          <w:bCs/>
          <w:snapToGrid w:val="0"/>
          <w:cs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5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เงิน</w:t>
      </w:r>
      <w:r w:rsidR="00E23770" w:rsidRPr="00527481">
        <w:rPr>
          <w:rFonts w:ascii="Angsana New" w:hAnsi="Angsana New" w:cs="Angsana New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527481" w:rsidRDefault="00E23770" w:rsidP="00E23770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527481" w:rsidRDefault="00E23770" w:rsidP="00E23770">
      <w:pPr>
        <w:spacing w:line="320" w:lineRule="exact"/>
        <w:ind w:left="547" w:right="-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098"/>
        <w:gridCol w:w="156"/>
        <w:gridCol w:w="1155"/>
        <w:gridCol w:w="98"/>
        <w:gridCol w:w="1155"/>
        <w:gridCol w:w="99"/>
        <w:gridCol w:w="1155"/>
      </w:tblGrid>
      <w:tr w:rsidR="00AE1468" w:rsidRPr="00527481" w14:paraId="447F5351" w14:textId="77777777" w:rsidTr="00107353">
        <w:trPr>
          <w:trHeight w:val="20"/>
        </w:trPr>
        <w:tc>
          <w:tcPr>
            <w:tcW w:w="3852" w:type="dxa"/>
          </w:tcPr>
          <w:p w14:paraId="3CD4CF14" w14:textId="77777777" w:rsidR="00AE1468" w:rsidRPr="00527481" w:rsidRDefault="00AE1468" w:rsidP="00E4267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B18FB8C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876F610" w14:textId="77777777" w:rsidR="00AE1468" w:rsidRPr="00527481" w:rsidRDefault="00AE1468" w:rsidP="00E4267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6CA933D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68" w:rsidRPr="00527481" w14:paraId="4CAA257A" w14:textId="77777777" w:rsidTr="00107353">
        <w:trPr>
          <w:trHeight w:val="20"/>
        </w:trPr>
        <w:tc>
          <w:tcPr>
            <w:tcW w:w="3852" w:type="dxa"/>
          </w:tcPr>
          <w:p w14:paraId="63AC2131" w14:textId="77777777" w:rsidR="00AE1468" w:rsidRPr="00527481" w:rsidRDefault="00AE1468" w:rsidP="00E4267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5D823BAD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6" w:type="dxa"/>
          </w:tcPr>
          <w:p w14:paraId="683844BF" w14:textId="77777777" w:rsidR="00AE1468" w:rsidRPr="00527481" w:rsidRDefault="00AE1468" w:rsidP="00E4267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1B2389D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3D32C816" w14:textId="77777777" w:rsidR="00AE1468" w:rsidRPr="00527481" w:rsidRDefault="00AE1468" w:rsidP="00E4267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32C0CB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161B0C8E" w14:textId="77777777" w:rsidR="00AE1468" w:rsidRPr="00527481" w:rsidRDefault="00AE1468" w:rsidP="00E42678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BD7123" w14:textId="77777777" w:rsidR="00AE1468" w:rsidRPr="00527481" w:rsidRDefault="00AE146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E1468" w:rsidRPr="00527481" w14:paraId="581F74D1" w14:textId="77777777" w:rsidTr="00107353">
        <w:trPr>
          <w:trHeight w:val="20"/>
        </w:trPr>
        <w:tc>
          <w:tcPr>
            <w:tcW w:w="3852" w:type="dxa"/>
          </w:tcPr>
          <w:p w14:paraId="366CAA63" w14:textId="77777777" w:rsidR="00AE1468" w:rsidRPr="00527481" w:rsidRDefault="00AE1468" w:rsidP="00E4267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1D1757B" w14:textId="2AA47E65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1468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6" w:type="dxa"/>
          </w:tcPr>
          <w:p w14:paraId="5B94972B" w14:textId="77777777" w:rsidR="00AE1468" w:rsidRPr="00527481" w:rsidRDefault="00AE1468" w:rsidP="00E4267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E784242" w14:textId="05E15B1F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692D591" w14:textId="77777777" w:rsidR="00AE1468" w:rsidRPr="00527481" w:rsidRDefault="00AE1468" w:rsidP="00E4267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A17CB42" w14:textId="67F8C012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1468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DDD6391" w14:textId="77777777" w:rsidR="00AE1468" w:rsidRPr="00527481" w:rsidRDefault="00AE1468" w:rsidP="00E4267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1417B2E" w14:textId="4863E238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1468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E1468" w:rsidRPr="00527481" w14:paraId="313B8B7D" w14:textId="77777777" w:rsidTr="00107353">
        <w:trPr>
          <w:trHeight w:val="20"/>
        </w:trPr>
        <w:tc>
          <w:tcPr>
            <w:tcW w:w="3852" w:type="dxa"/>
          </w:tcPr>
          <w:p w14:paraId="49D15F5A" w14:textId="77777777" w:rsidR="00AE1468" w:rsidRPr="00527481" w:rsidRDefault="00AE1468" w:rsidP="00E42678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043C8FB" w14:textId="34E72C89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" w:type="dxa"/>
          </w:tcPr>
          <w:p w14:paraId="4381EB06" w14:textId="77777777" w:rsidR="00AE1468" w:rsidRPr="00527481" w:rsidRDefault="00AE1468" w:rsidP="00E4267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A22149A" w14:textId="5250A80C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387D54DA" w14:textId="77777777" w:rsidR="00AE1468" w:rsidRPr="00527481" w:rsidRDefault="00AE1468" w:rsidP="00E42678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B2D012B" w14:textId="7465B2CE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48929D85" w14:textId="77777777" w:rsidR="00AE1468" w:rsidRPr="00527481" w:rsidRDefault="00AE1468" w:rsidP="00E42678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BB1DB6C" w14:textId="0734628A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468" w:rsidRPr="00527481" w14:paraId="158EB015" w14:textId="77777777" w:rsidTr="00107353">
        <w:trPr>
          <w:trHeight w:val="20"/>
        </w:trPr>
        <w:tc>
          <w:tcPr>
            <w:tcW w:w="3852" w:type="dxa"/>
          </w:tcPr>
          <w:p w14:paraId="0E6A8D82" w14:textId="4474BCF3" w:rsidR="00AE1468" w:rsidRPr="00527481" w:rsidRDefault="00AE1468" w:rsidP="00E42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8C36A1A" w14:textId="5D815D34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156" w:type="dxa"/>
          </w:tcPr>
          <w:p w14:paraId="6BCA31EC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6EA19B4" w14:textId="51DA395B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98" w:type="dxa"/>
          </w:tcPr>
          <w:p w14:paraId="1DE8E8AE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B333055" w14:textId="486024B6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877</w:t>
            </w:r>
          </w:p>
        </w:tc>
        <w:tc>
          <w:tcPr>
            <w:tcW w:w="99" w:type="dxa"/>
          </w:tcPr>
          <w:p w14:paraId="45D1ED8B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192BDF9" w14:textId="178BCE63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  <w:tr w:rsidR="00AE1468" w:rsidRPr="00527481" w14:paraId="604D5081" w14:textId="77777777" w:rsidTr="00107353">
        <w:trPr>
          <w:trHeight w:val="20"/>
        </w:trPr>
        <w:tc>
          <w:tcPr>
            <w:tcW w:w="3852" w:type="dxa"/>
          </w:tcPr>
          <w:p w14:paraId="1E05D911" w14:textId="4D81869A" w:rsidR="00AE1468" w:rsidRPr="00527481" w:rsidRDefault="00AE1468" w:rsidP="00E42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526EF" w14:textId="7D58218A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818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  <w:tc>
          <w:tcPr>
            <w:tcW w:w="156" w:type="dxa"/>
          </w:tcPr>
          <w:p w14:paraId="00937CCA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526FC51" w14:textId="1D2197F6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067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98" w:type="dxa"/>
          </w:tcPr>
          <w:p w14:paraId="33AA8C57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0D6AD93" w14:textId="155AF6D4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385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850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E4267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99" w:type="dxa"/>
          </w:tcPr>
          <w:p w14:paraId="36CDB8EE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D3C6076" w14:textId="315136A0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938</w:t>
            </w:r>
          </w:p>
        </w:tc>
      </w:tr>
      <w:tr w:rsidR="00AE1468" w:rsidRPr="00527481" w14:paraId="43963FB3" w14:textId="77777777" w:rsidTr="00107353">
        <w:trPr>
          <w:trHeight w:val="20"/>
        </w:trPr>
        <w:tc>
          <w:tcPr>
            <w:tcW w:w="3852" w:type="dxa"/>
          </w:tcPr>
          <w:p w14:paraId="11164334" w14:textId="7D1590FE" w:rsidR="00AE1468" w:rsidRPr="00527481" w:rsidRDefault="00AE1468" w:rsidP="00E42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CC94E" w14:textId="66C7FF6D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Pr="00E42678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156" w:type="dxa"/>
          </w:tcPr>
          <w:p w14:paraId="51637DA4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D7E147" w14:textId="5D8DA3E0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457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98" w:type="dxa"/>
          </w:tcPr>
          <w:p w14:paraId="24EA65CB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FE01B" w14:textId="67F5A216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258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298</w:t>
            </w:r>
          </w:p>
        </w:tc>
        <w:tc>
          <w:tcPr>
            <w:tcW w:w="99" w:type="dxa"/>
          </w:tcPr>
          <w:p w14:paraId="465550F6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20FCF73" w14:textId="11C3C197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427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547</w:t>
            </w:r>
          </w:p>
        </w:tc>
      </w:tr>
      <w:tr w:rsidR="00AE1468" w:rsidRPr="00527481" w14:paraId="77E50D8E" w14:textId="77777777" w:rsidTr="00107353">
        <w:trPr>
          <w:trHeight w:val="20"/>
        </w:trPr>
        <w:tc>
          <w:tcPr>
            <w:tcW w:w="3852" w:type="dxa"/>
          </w:tcPr>
          <w:p w14:paraId="76169675" w14:textId="3F685251" w:rsidR="00AE1468" w:rsidRPr="00527481" w:rsidRDefault="00AE1468" w:rsidP="00E426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96FDF0" w14:textId="6A0FE794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833</w:t>
            </w:r>
            <w:r w:rsidR="009D336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</w:t>
            </w:r>
            <w:r w:rsidRPr="00E42678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56" w:type="dxa"/>
          </w:tcPr>
          <w:p w14:paraId="4A98CEB5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3ECC85" w14:textId="2EFDDD86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070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98" w:type="dxa"/>
          </w:tcPr>
          <w:p w14:paraId="7B38F131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9CDB3" w14:textId="2651973B" w:rsidR="00AE1468" w:rsidRPr="00527481" w:rsidRDefault="00E42678" w:rsidP="00E42678">
            <w:pPr>
              <w:tabs>
                <w:tab w:val="decimal" w:pos="1045"/>
              </w:tabs>
              <w:spacing w:line="320" w:lineRule="exact"/>
              <w:ind w:right="-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  <w:r w:rsidR="009D336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 w:rsidRPr="00E4267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</w:tcPr>
          <w:p w14:paraId="0BA53142" w14:textId="77777777" w:rsidR="00AE1468" w:rsidRPr="00527481" w:rsidRDefault="00AE1468" w:rsidP="00E42678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5F73A9" w14:textId="7A220136" w:rsidR="00AE1468" w:rsidRPr="00527481" w:rsidRDefault="00E42678" w:rsidP="00E4267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  <w:r w:rsidR="00AE1468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</w:p>
        </w:tc>
      </w:tr>
    </w:tbl>
    <w:p w14:paraId="3061A562" w14:textId="1177C801" w:rsidR="00E23770" w:rsidRPr="00527481" w:rsidRDefault="00E42678" w:rsidP="00E42678">
      <w:pPr>
        <w:spacing w:before="28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77777777" w:rsidR="00E23770" w:rsidRPr="00527481" w:rsidRDefault="00E23770" w:rsidP="00E23770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ลูกหนี้การค้าและลูกหนี้หมุนเวียนอื่น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14:paraId="36918E03" w14:textId="77777777" w:rsidR="00E23770" w:rsidRPr="00527481" w:rsidRDefault="00E23770" w:rsidP="00E23770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bookmarkStart w:id="1" w:name="OLE_LINK2"/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E23770" w:rsidRPr="00527481" w14:paraId="4CB76CB1" w14:textId="77777777" w:rsidTr="00796E8E">
        <w:trPr>
          <w:trHeight w:val="270"/>
        </w:trPr>
        <w:tc>
          <w:tcPr>
            <w:tcW w:w="3852" w:type="dxa"/>
          </w:tcPr>
          <w:p w14:paraId="0901D5AC" w14:textId="77777777" w:rsidR="00E23770" w:rsidRPr="00527481" w:rsidRDefault="00E23770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2" w:name="_Hlk173934542"/>
            <w:bookmarkEnd w:id="1"/>
          </w:p>
        </w:tc>
        <w:tc>
          <w:tcPr>
            <w:tcW w:w="2409" w:type="dxa"/>
            <w:gridSpan w:val="3"/>
          </w:tcPr>
          <w:p w14:paraId="266ECD06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527481" w:rsidRDefault="00E23770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527481" w14:paraId="71309382" w14:textId="77777777" w:rsidTr="00022198">
        <w:trPr>
          <w:trHeight w:val="20"/>
        </w:trPr>
        <w:tc>
          <w:tcPr>
            <w:tcW w:w="3852" w:type="dxa"/>
          </w:tcPr>
          <w:p w14:paraId="1DF92FEA" w14:textId="77777777" w:rsidR="00E23770" w:rsidRPr="00527481" w:rsidRDefault="00E23770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BAFF7B3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28BE8A1C" w14:textId="77777777" w:rsidR="00E23770" w:rsidRPr="00527481" w:rsidRDefault="00E23770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52638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527481" w:rsidRDefault="00E23770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527481" w:rsidRDefault="00E23770" w:rsidP="00D21E7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527481" w:rsidRDefault="00E23770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527481" w14:paraId="3797E1C4" w14:textId="77777777" w:rsidTr="00022198">
        <w:trPr>
          <w:trHeight w:val="20"/>
        </w:trPr>
        <w:tc>
          <w:tcPr>
            <w:tcW w:w="3852" w:type="dxa"/>
          </w:tcPr>
          <w:p w14:paraId="6F97E679" w14:textId="77777777" w:rsidR="0053723F" w:rsidRPr="00527481" w:rsidRDefault="0053723F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171A0BA" w14:textId="700038E1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74AF7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6F2FC148" w14:textId="77777777" w:rsidR="0053723F" w:rsidRPr="00527481" w:rsidRDefault="0053723F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616CC76" w14:textId="48706968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53723F" w:rsidRPr="00527481" w:rsidRDefault="0053723F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64D0E5DE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74AF7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A2F279C" w14:textId="77777777" w:rsidR="0053723F" w:rsidRPr="00527481" w:rsidRDefault="0053723F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11FB8278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527481" w14:paraId="3312E721" w14:textId="77777777" w:rsidTr="00022198">
        <w:trPr>
          <w:trHeight w:val="20"/>
        </w:trPr>
        <w:tc>
          <w:tcPr>
            <w:tcW w:w="3852" w:type="dxa"/>
          </w:tcPr>
          <w:p w14:paraId="58BCE8C7" w14:textId="77777777" w:rsidR="0053723F" w:rsidRPr="00527481" w:rsidRDefault="0053723F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623B0C8F" w14:textId="1F621CEB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0E5DA3DE" w14:textId="77777777" w:rsidR="0053723F" w:rsidRPr="00527481" w:rsidRDefault="0053723F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642DED" w14:textId="10E4FB43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5342B25D" w14:textId="77777777" w:rsidR="0053723F" w:rsidRPr="00527481" w:rsidRDefault="0053723F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0F4491A9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5C8E23FB" w14:textId="77777777" w:rsidR="0053723F" w:rsidRPr="00527481" w:rsidRDefault="0053723F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77DEA266" w:rsidR="0053723F" w:rsidRPr="00527481" w:rsidRDefault="00E42678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bookmarkEnd w:id="2"/>
      <w:tr w:rsidR="00E23770" w:rsidRPr="00527481" w14:paraId="0741D4EF" w14:textId="77777777" w:rsidTr="00022198">
        <w:trPr>
          <w:trHeight w:val="20"/>
        </w:trPr>
        <w:tc>
          <w:tcPr>
            <w:tcW w:w="3852" w:type="dxa"/>
          </w:tcPr>
          <w:p w14:paraId="77399FE5" w14:textId="77777777" w:rsidR="00E23770" w:rsidRPr="00527481" w:rsidRDefault="00E23770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</w:tcPr>
          <w:p w14:paraId="78B81C42" w14:textId="77777777" w:rsidR="00E23770" w:rsidRPr="00527481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4A210AC9" w14:textId="77777777" w:rsidR="00E23770" w:rsidRPr="00527481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A78FC4" w14:textId="77777777" w:rsidR="00E23770" w:rsidRPr="00527481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527481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527481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527481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527481" w:rsidRDefault="00E23770" w:rsidP="00D21E77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3346C9" w:rsidRPr="00527481" w14:paraId="7BE0544C" w14:textId="77777777" w:rsidTr="00022198">
        <w:trPr>
          <w:trHeight w:val="20"/>
        </w:trPr>
        <w:tc>
          <w:tcPr>
            <w:tcW w:w="3852" w:type="dxa"/>
          </w:tcPr>
          <w:p w14:paraId="03927F9D" w14:textId="77777777" w:rsidR="003346C9" w:rsidRPr="00527481" w:rsidRDefault="003346C9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652A6" w14:textId="77777777" w:rsidR="003346C9" w:rsidRPr="00527481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0D0D6F04" w14:textId="77777777" w:rsidR="003346C9" w:rsidRPr="00527481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68B595" w14:textId="77777777" w:rsidR="003346C9" w:rsidRPr="00527481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527481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B1C5F25" w14:textId="77777777" w:rsidR="003346C9" w:rsidRPr="00527481" w:rsidRDefault="003346C9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527481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527481" w:rsidRDefault="003346C9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361C2" w:rsidRPr="00527481" w14:paraId="2F3CF38E" w14:textId="77777777" w:rsidTr="00022198">
        <w:trPr>
          <w:trHeight w:val="20"/>
        </w:trPr>
        <w:tc>
          <w:tcPr>
            <w:tcW w:w="3852" w:type="dxa"/>
          </w:tcPr>
          <w:p w14:paraId="680EF320" w14:textId="7E93506A" w:rsidR="00D361C2" w:rsidRPr="00527481" w:rsidRDefault="00D361C2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F4DC" w14:textId="4F214531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554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</w:p>
        </w:tc>
        <w:tc>
          <w:tcPr>
            <w:tcW w:w="66" w:type="dxa"/>
          </w:tcPr>
          <w:p w14:paraId="1A6B546C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2926510" w14:textId="52F71F4B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606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883</w:t>
            </w:r>
          </w:p>
        </w:tc>
        <w:tc>
          <w:tcPr>
            <w:tcW w:w="98" w:type="dxa"/>
          </w:tcPr>
          <w:p w14:paraId="653BE8A2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658762D" w14:textId="4F191C98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77777777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361C2" w:rsidRPr="00527481" w14:paraId="2B5DF090" w14:textId="77777777" w:rsidTr="00022198">
        <w:trPr>
          <w:trHeight w:val="20"/>
        </w:trPr>
        <w:tc>
          <w:tcPr>
            <w:tcW w:w="3852" w:type="dxa"/>
          </w:tcPr>
          <w:p w14:paraId="50586C9F" w14:textId="77777777" w:rsidR="00D361C2" w:rsidRPr="00527481" w:rsidRDefault="00D361C2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อื่นๆ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BE806" w14:textId="3CB4B4B5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097</w:t>
            </w:r>
          </w:p>
        </w:tc>
        <w:tc>
          <w:tcPr>
            <w:tcW w:w="66" w:type="dxa"/>
          </w:tcPr>
          <w:p w14:paraId="5A112D55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004F928" w14:textId="7D8BEF4A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524</w:t>
            </w:r>
          </w:p>
        </w:tc>
        <w:tc>
          <w:tcPr>
            <w:tcW w:w="98" w:type="dxa"/>
          </w:tcPr>
          <w:p w14:paraId="39D76739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9FBA92" w14:textId="116AC172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77777777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361C2" w:rsidRPr="00527481" w14:paraId="782EEFB0" w14:textId="77777777" w:rsidTr="00022198">
        <w:trPr>
          <w:trHeight w:val="20"/>
        </w:trPr>
        <w:tc>
          <w:tcPr>
            <w:tcW w:w="3852" w:type="dxa"/>
          </w:tcPr>
          <w:p w14:paraId="4DE284AD" w14:textId="77777777" w:rsidR="00D361C2" w:rsidRPr="00527481" w:rsidRDefault="00D361C2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BBD1" w14:textId="476CD5FE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  <w:tc>
          <w:tcPr>
            <w:tcW w:w="66" w:type="dxa"/>
          </w:tcPr>
          <w:p w14:paraId="1819E1AC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36618436" w:rsidR="00D361C2" w:rsidRPr="00527481" w:rsidRDefault="00E42678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D361C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98" w:type="dxa"/>
          </w:tcPr>
          <w:p w14:paraId="16BB1415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26EC" w14:textId="478BFE2B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77777777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361C2" w:rsidRPr="00527481" w14:paraId="0CAE9828" w14:textId="77777777" w:rsidTr="00D21E77">
        <w:trPr>
          <w:trHeight w:val="144"/>
        </w:trPr>
        <w:tc>
          <w:tcPr>
            <w:tcW w:w="3852" w:type="dxa"/>
          </w:tcPr>
          <w:p w14:paraId="4DC97D52" w14:textId="77777777" w:rsidR="00E57A2F" w:rsidRPr="00527481" w:rsidRDefault="00E57A2F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sz w:val="2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D993F9" w14:textId="77777777" w:rsidR="00D361C2" w:rsidRPr="00527481" w:rsidRDefault="00D361C2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</w:tcPr>
          <w:p w14:paraId="470E817C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28A5D92" w14:textId="77777777" w:rsidR="00D361C2" w:rsidRPr="00527481" w:rsidRDefault="00D361C2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6134769D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4B7574D" w14:textId="77777777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789CFEE2" w14:textId="77777777" w:rsidR="00D361C2" w:rsidRPr="00527481" w:rsidRDefault="00D361C2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9EB231B" w14:textId="77777777" w:rsidR="00D361C2" w:rsidRPr="00527481" w:rsidRDefault="00D361C2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1C8D7D82" w14:textId="77777777" w:rsidR="00D21E77" w:rsidRDefault="00D21E77">
      <w:r>
        <w:rPr>
          <w:rFonts w:cs="Angsana New"/>
          <w:cs/>
        </w:rPr>
        <w:br w:type="page"/>
      </w:r>
    </w:p>
    <w:p w14:paraId="465E3E2C" w14:textId="77777777" w:rsidR="00D21E77" w:rsidRPr="00527481" w:rsidRDefault="00D21E77" w:rsidP="00D21E77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D21E77" w:rsidRPr="00527481" w14:paraId="6399739C" w14:textId="77777777" w:rsidTr="002717B0">
        <w:trPr>
          <w:trHeight w:val="270"/>
        </w:trPr>
        <w:tc>
          <w:tcPr>
            <w:tcW w:w="3852" w:type="dxa"/>
          </w:tcPr>
          <w:p w14:paraId="288401B7" w14:textId="77777777" w:rsidR="00D21E77" w:rsidRPr="00527481" w:rsidRDefault="00D21E77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B429A40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524821B" w14:textId="77777777" w:rsidR="00D21E77" w:rsidRPr="00527481" w:rsidRDefault="00D21E77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4A04590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E77" w:rsidRPr="00527481" w14:paraId="64449181" w14:textId="77777777" w:rsidTr="002717B0">
        <w:trPr>
          <w:trHeight w:val="20"/>
        </w:trPr>
        <w:tc>
          <w:tcPr>
            <w:tcW w:w="3852" w:type="dxa"/>
          </w:tcPr>
          <w:p w14:paraId="10F520C2" w14:textId="77777777" w:rsidR="00D21E77" w:rsidRPr="00527481" w:rsidRDefault="00D21E77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6F67A5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58BFF022" w14:textId="77777777" w:rsidR="00D21E77" w:rsidRPr="00527481" w:rsidRDefault="00D21E77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66C3FB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D51085" w14:textId="77777777" w:rsidR="00D21E77" w:rsidRPr="00527481" w:rsidRDefault="00D21E77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5E78B45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D69E73" w14:textId="77777777" w:rsidR="00D21E77" w:rsidRPr="00527481" w:rsidRDefault="00D21E77" w:rsidP="00D21E7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A89671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21E77" w:rsidRPr="00527481" w14:paraId="623B94D4" w14:textId="77777777" w:rsidTr="002717B0">
        <w:trPr>
          <w:trHeight w:val="20"/>
        </w:trPr>
        <w:tc>
          <w:tcPr>
            <w:tcW w:w="3852" w:type="dxa"/>
          </w:tcPr>
          <w:p w14:paraId="358EEBE3" w14:textId="77777777" w:rsidR="00D21E77" w:rsidRPr="00527481" w:rsidRDefault="00D21E77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FC3E21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55E84996" w14:textId="77777777" w:rsidR="00D21E77" w:rsidRPr="00527481" w:rsidRDefault="00D21E77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5BD1EA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C90D05B" w14:textId="77777777" w:rsidR="00D21E77" w:rsidRPr="00527481" w:rsidRDefault="00D21E77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A95FE6F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74EDE2F" w14:textId="77777777" w:rsidR="00D21E77" w:rsidRPr="00527481" w:rsidRDefault="00D21E77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7AEA6A3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21E77" w:rsidRPr="00527481" w14:paraId="6A3D0715" w14:textId="77777777" w:rsidTr="002717B0">
        <w:trPr>
          <w:trHeight w:val="20"/>
        </w:trPr>
        <w:tc>
          <w:tcPr>
            <w:tcW w:w="3852" w:type="dxa"/>
          </w:tcPr>
          <w:p w14:paraId="22C96C26" w14:textId="77777777" w:rsidR="00D21E77" w:rsidRPr="00527481" w:rsidRDefault="00D21E77" w:rsidP="00D21E77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46AD32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466F2444" w14:textId="77777777" w:rsidR="00D21E77" w:rsidRPr="00527481" w:rsidRDefault="00D21E77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F1B0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144C7240" w14:textId="77777777" w:rsidR="00D21E77" w:rsidRPr="00527481" w:rsidRDefault="00D21E77" w:rsidP="00D21E77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C7B62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2FA3B2C9" w14:textId="77777777" w:rsidR="00D21E77" w:rsidRPr="00527481" w:rsidRDefault="00D21E77" w:rsidP="00D21E77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60EA0D6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21E77" w:rsidRPr="00527481" w14:paraId="785709CB" w14:textId="77777777" w:rsidTr="00711709">
        <w:trPr>
          <w:trHeight w:val="20"/>
        </w:trPr>
        <w:tc>
          <w:tcPr>
            <w:tcW w:w="3852" w:type="dxa"/>
          </w:tcPr>
          <w:p w14:paraId="4E0E2505" w14:textId="22048423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D21E77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FAF160C" w14:textId="5F59C5DC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40579F1" w14:textId="144175F6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D21E77" w:rsidRPr="00527481" w14:paraId="234F313E" w14:textId="77777777" w:rsidTr="00711709">
        <w:trPr>
          <w:trHeight w:val="20"/>
        </w:trPr>
        <w:tc>
          <w:tcPr>
            <w:tcW w:w="3852" w:type="dxa"/>
          </w:tcPr>
          <w:p w14:paraId="417087FB" w14:textId="509BE248" w:rsidR="00D21E77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1D7D74" w14:textId="0744D0E2" w:rsidR="00D21E77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10,878,500</w:t>
            </w:r>
          </w:p>
        </w:tc>
        <w:tc>
          <w:tcPr>
            <w:tcW w:w="66" w:type="dxa"/>
            <w:vAlign w:val="center"/>
          </w:tcPr>
          <w:p w14:paraId="276299BE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760E10B7" w:rsidR="00D21E77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7,200,415</w:t>
            </w:r>
          </w:p>
        </w:tc>
        <w:tc>
          <w:tcPr>
            <w:tcW w:w="98" w:type="dxa"/>
            <w:vAlign w:val="center"/>
          </w:tcPr>
          <w:p w14:paraId="77185958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C288E16" w14:textId="14A4398A" w:rsidR="00D21E77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3,253,349</w:t>
            </w:r>
          </w:p>
        </w:tc>
        <w:tc>
          <w:tcPr>
            <w:tcW w:w="99" w:type="dxa"/>
            <w:vAlign w:val="center"/>
          </w:tcPr>
          <w:p w14:paraId="3ADFCB6B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68B913A" w14:textId="7B401CC0" w:rsidR="00D21E77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1,188,350</w:t>
            </w:r>
          </w:p>
        </w:tc>
      </w:tr>
      <w:tr w:rsidR="00D21E77" w:rsidRPr="00527481" w14:paraId="2041702E" w14:textId="77777777" w:rsidTr="00711709">
        <w:trPr>
          <w:trHeight w:val="20"/>
        </w:trPr>
        <w:tc>
          <w:tcPr>
            <w:tcW w:w="3852" w:type="dxa"/>
          </w:tcPr>
          <w:p w14:paraId="36607C41" w14:textId="1208369D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8B8F26" w14:textId="655496C1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10,468,240</w:t>
            </w:r>
          </w:p>
        </w:tc>
        <w:tc>
          <w:tcPr>
            <w:tcW w:w="66" w:type="dxa"/>
            <w:vAlign w:val="center"/>
          </w:tcPr>
          <w:p w14:paraId="3AFF6DDC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11E977E4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6,943,946</w:t>
            </w:r>
          </w:p>
        </w:tc>
        <w:tc>
          <w:tcPr>
            <w:tcW w:w="98" w:type="dxa"/>
            <w:vAlign w:val="center"/>
          </w:tcPr>
          <w:p w14:paraId="016D25EC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53546F7A" w14:textId="58CE8501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7,680,604</w:t>
            </w:r>
          </w:p>
        </w:tc>
        <w:tc>
          <w:tcPr>
            <w:tcW w:w="99" w:type="dxa"/>
            <w:vAlign w:val="center"/>
          </w:tcPr>
          <w:p w14:paraId="6945839F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AD74A12" w14:textId="3BD52471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4,769,357</w:t>
            </w:r>
          </w:p>
        </w:tc>
      </w:tr>
      <w:tr w:rsidR="00D21E77" w:rsidRPr="00527481" w14:paraId="0F7618BA" w14:textId="77777777" w:rsidTr="00711709">
        <w:trPr>
          <w:trHeight w:val="20"/>
        </w:trPr>
        <w:tc>
          <w:tcPr>
            <w:tcW w:w="3852" w:type="dxa"/>
          </w:tcPr>
          <w:p w14:paraId="2450FBB8" w14:textId="0193D47B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1D590E4" w14:textId="08423EF4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38,640,440</w:t>
            </w:r>
          </w:p>
        </w:tc>
        <w:tc>
          <w:tcPr>
            <w:tcW w:w="66" w:type="dxa"/>
            <w:vAlign w:val="center"/>
          </w:tcPr>
          <w:p w14:paraId="09246CDF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73079BCC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42,405,875</w:t>
            </w:r>
          </w:p>
        </w:tc>
        <w:tc>
          <w:tcPr>
            <w:tcW w:w="98" w:type="dxa"/>
            <w:vAlign w:val="center"/>
          </w:tcPr>
          <w:p w14:paraId="7B49E0D1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5C42AC6F" w14:textId="05D163DD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04DDF791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26F35F7" w14:textId="7AE3E368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21E77" w:rsidRPr="00527481" w14:paraId="10A31D8F" w14:textId="77777777" w:rsidTr="00711709">
        <w:trPr>
          <w:trHeight w:val="20"/>
        </w:trPr>
        <w:tc>
          <w:tcPr>
            <w:tcW w:w="3852" w:type="dxa"/>
          </w:tcPr>
          <w:p w14:paraId="0F16308B" w14:textId="4C85E8B3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1511079" w14:textId="483D05A6" w:rsidR="00D21E77" w:rsidRPr="00E42678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640</w:t>
            </w:r>
          </w:p>
        </w:tc>
        <w:tc>
          <w:tcPr>
            <w:tcW w:w="66" w:type="dxa"/>
            <w:vAlign w:val="center"/>
          </w:tcPr>
          <w:p w14:paraId="7DF1D2D6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680E9D59" w:rsidR="00D21E77" w:rsidRPr="00E42678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98" w:type="dxa"/>
            <w:vAlign w:val="center"/>
          </w:tcPr>
          <w:p w14:paraId="43320DC5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24709A4" w14:textId="13B75CB1" w:rsidR="00D21E77" w:rsidRPr="00E42678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702</w:t>
            </w:r>
          </w:p>
        </w:tc>
        <w:tc>
          <w:tcPr>
            <w:tcW w:w="99" w:type="dxa"/>
            <w:vAlign w:val="center"/>
          </w:tcPr>
          <w:p w14:paraId="2A49D8EF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E140224" w14:textId="7C6BA15A" w:rsidR="00D21E77" w:rsidRPr="00E42678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D21E77" w:rsidRPr="00527481" w14:paraId="117C3561" w14:textId="77777777" w:rsidTr="00CA57C9">
        <w:trPr>
          <w:trHeight w:val="20"/>
        </w:trPr>
        <w:tc>
          <w:tcPr>
            <w:tcW w:w="3852" w:type="dxa"/>
          </w:tcPr>
          <w:p w14:paraId="03B8D8D9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6563BE51" w14:textId="77777777" w:rsidR="00D21E77" w:rsidRPr="00527481" w:rsidRDefault="00D21E77" w:rsidP="00D21E77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3845A31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D21E77" w:rsidRPr="00527481" w14:paraId="7B2CD0A6" w14:textId="77777777" w:rsidTr="00711709">
        <w:trPr>
          <w:trHeight w:val="20"/>
        </w:trPr>
        <w:tc>
          <w:tcPr>
            <w:tcW w:w="3852" w:type="dxa"/>
          </w:tcPr>
          <w:p w14:paraId="65189431" w14:textId="7D105BAF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AFA005A" w14:textId="0FDEA1D6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505</w:t>
            </w:r>
          </w:p>
        </w:tc>
        <w:tc>
          <w:tcPr>
            <w:tcW w:w="66" w:type="dxa"/>
          </w:tcPr>
          <w:p w14:paraId="63EC73C1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47090282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98" w:type="dxa"/>
          </w:tcPr>
          <w:p w14:paraId="02C6D4AC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8D40" w14:textId="52316D9D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99" w:type="dxa"/>
          </w:tcPr>
          <w:p w14:paraId="550C8928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1D0042C0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</w:p>
        </w:tc>
      </w:tr>
      <w:tr w:rsidR="00D21E77" w:rsidRPr="00527481" w14:paraId="1318465D" w14:textId="77777777" w:rsidTr="00711709">
        <w:trPr>
          <w:trHeight w:val="20"/>
        </w:trPr>
        <w:tc>
          <w:tcPr>
            <w:tcW w:w="3852" w:type="dxa"/>
          </w:tcPr>
          <w:p w14:paraId="014D6892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-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  <w:shd w:val="clear" w:color="auto" w:fill="auto"/>
          </w:tcPr>
          <w:p w14:paraId="11B14AAF" w14:textId="36741D7B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66" w:type="dxa"/>
          </w:tcPr>
          <w:p w14:paraId="598AE468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5D0ACF4F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994</w:t>
            </w:r>
          </w:p>
        </w:tc>
        <w:tc>
          <w:tcPr>
            <w:tcW w:w="98" w:type="dxa"/>
          </w:tcPr>
          <w:p w14:paraId="207DD61C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A6CC" w14:textId="00362266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174C6E03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</w:p>
        </w:tc>
      </w:tr>
      <w:tr w:rsidR="00D21E77" w:rsidRPr="00527481" w14:paraId="37E2D2C2" w14:textId="77777777" w:rsidTr="00CA57C9">
        <w:trPr>
          <w:trHeight w:val="20"/>
        </w:trPr>
        <w:tc>
          <w:tcPr>
            <w:tcW w:w="3852" w:type="dxa"/>
          </w:tcPr>
          <w:p w14:paraId="255008B9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A6B57C2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62958B3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21E77" w:rsidRPr="00527481" w14:paraId="67E40217" w14:textId="77777777" w:rsidTr="00711709">
        <w:trPr>
          <w:trHeight w:val="20"/>
        </w:trPr>
        <w:tc>
          <w:tcPr>
            <w:tcW w:w="3852" w:type="dxa"/>
          </w:tcPr>
          <w:p w14:paraId="13BC3BF0" w14:textId="17F8F3D5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7542966" w14:textId="3AFE2F7F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66" w:type="dxa"/>
          </w:tcPr>
          <w:p w14:paraId="32C50546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B681264" w14:textId="49EEABFE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72965680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C8153FB" w14:textId="30B3E216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133</w:t>
            </w:r>
          </w:p>
        </w:tc>
        <w:tc>
          <w:tcPr>
            <w:tcW w:w="99" w:type="dxa"/>
          </w:tcPr>
          <w:p w14:paraId="587F71D0" w14:textId="77777777" w:rsidR="00D21E77" w:rsidRPr="00527481" w:rsidRDefault="00D21E77" w:rsidP="00D21E77">
            <w:pPr>
              <w:tabs>
                <w:tab w:val="decimal" w:pos="108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7F81B5D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649</w:t>
            </w:r>
          </w:p>
        </w:tc>
      </w:tr>
      <w:tr w:rsidR="00D21E77" w:rsidRPr="00527481" w14:paraId="74943CEB" w14:textId="77777777" w:rsidTr="00711709">
        <w:trPr>
          <w:trHeight w:val="20"/>
        </w:trPr>
        <w:tc>
          <w:tcPr>
            <w:tcW w:w="3852" w:type="dxa"/>
          </w:tcPr>
          <w:p w14:paraId="31312A16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285FE4" w14:textId="081E9C1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995</w:t>
            </w:r>
          </w:p>
        </w:tc>
        <w:tc>
          <w:tcPr>
            <w:tcW w:w="66" w:type="dxa"/>
          </w:tcPr>
          <w:p w14:paraId="15F375C3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025F167A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038</w:t>
            </w:r>
          </w:p>
        </w:tc>
        <w:tc>
          <w:tcPr>
            <w:tcW w:w="98" w:type="dxa"/>
          </w:tcPr>
          <w:p w14:paraId="790B7544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79E997B" w14:textId="097DAE50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619</w:t>
            </w:r>
          </w:p>
        </w:tc>
        <w:tc>
          <w:tcPr>
            <w:tcW w:w="99" w:type="dxa"/>
          </w:tcPr>
          <w:p w14:paraId="2A72CD31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2D9D7F8E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</w:p>
        </w:tc>
      </w:tr>
      <w:tr w:rsidR="00D21E77" w:rsidRPr="00527481" w14:paraId="6FA1734A" w14:textId="77777777" w:rsidTr="00711709">
        <w:trPr>
          <w:trHeight w:val="20"/>
        </w:trPr>
        <w:tc>
          <w:tcPr>
            <w:tcW w:w="3852" w:type="dxa"/>
          </w:tcPr>
          <w:p w14:paraId="75F1F303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04ACCE" w14:textId="2BB6554F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</w:p>
        </w:tc>
        <w:tc>
          <w:tcPr>
            <w:tcW w:w="66" w:type="dxa"/>
          </w:tcPr>
          <w:p w14:paraId="74663845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7E04E913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</w:p>
        </w:tc>
        <w:tc>
          <w:tcPr>
            <w:tcW w:w="98" w:type="dxa"/>
          </w:tcPr>
          <w:p w14:paraId="0A3E7C9C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475" w14:textId="30F75A01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</w:p>
        </w:tc>
        <w:tc>
          <w:tcPr>
            <w:tcW w:w="99" w:type="dxa"/>
          </w:tcPr>
          <w:p w14:paraId="05CC206F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12166AD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</w:p>
        </w:tc>
      </w:tr>
      <w:tr w:rsidR="00D21E77" w:rsidRPr="00527481" w14:paraId="74EED7D8" w14:textId="77777777" w:rsidTr="00711709">
        <w:trPr>
          <w:trHeight w:val="20"/>
        </w:trPr>
        <w:tc>
          <w:tcPr>
            <w:tcW w:w="3852" w:type="dxa"/>
          </w:tcPr>
          <w:p w14:paraId="1FD0D4B9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97D8AE9" w14:textId="72C2FFEC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66" w:type="dxa"/>
            <w:vAlign w:val="bottom"/>
          </w:tcPr>
          <w:p w14:paraId="5046CDFB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79FC8AC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14:paraId="3C3BCDFD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29B7" w14:textId="75E74085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961</w:t>
            </w:r>
          </w:p>
        </w:tc>
        <w:tc>
          <w:tcPr>
            <w:tcW w:w="99" w:type="dxa"/>
          </w:tcPr>
          <w:p w14:paraId="66FF4445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36E3656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  <w:tr w:rsidR="00D21E77" w:rsidRPr="00527481" w14:paraId="2E7208F9" w14:textId="77777777" w:rsidTr="00711709">
        <w:trPr>
          <w:trHeight w:val="20"/>
        </w:trPr>
        <w:tc>
          <w:tcPr>
            <w:tcW w:w="3852" w:type="dxa"/>
          </w:tcPr>
          <w:p w14:paraId="1A82FE1E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5B75C1" w14:textId="62AD3F22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928</w:t>
            </w:r>
          </w:p>
        </w:tc>
        <w:tc>
          <w:tcPr>
            <w:tcW w:w="66" w:type="dxa"/>
          </w:tcPr>
          <w:p w14:paraId="05C13114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79D764CE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</w:tcPr>
          <w:p w14:paraId="77B29E60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329" w14:textId="7F618FB3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928</w:t>
            </w:r>
          </w:p>
        </w:tc>
        <w:tc>
          <w:tcPr>
            <w:tcW w:w="99" w:type="dxa"/>
          </w:tcPr>
          <w:p w14:paraId="3FB5C028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761BDC5A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</w:tr>
      <w:tr w:rsidR="00D21E77" w:rsidRPr="00527481" w14:paraId="68594784" w14:textId="77777777" w:rsidTr="00CA57C9">
        <w:trPr>
          <w:trHeight w:val="20"/>
        </w:trPr>
        <w:tc>
          <w:tcPr>
            <w:tcW w:w="3852" w:type="dxa"/>
          </w:tcPr>
          <w:p w14:paraId="67CF0DE0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5426EA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70659EFE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92D300D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59929C2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FE3B272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D419761" w14:textId="777777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21E77" w:rsidRPr="00527481" w14:paraId="72982857" w14:textId="77777777" w:rsidTr="00CA57C9">
        <w:trPr>
          <w:trHeight w:val="20"/>
        </w:trPr>
        <w:tc>
          <w:tcPr>
            <w:tcW w:w="3852" w:type="dxa"/>
          </w:tcPr>
          <w:p w14:paraId="441986A4" w14:textId="60772C34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Pr="00E42678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24F2CCD" w14:textId="1204D577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52768B8A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28D40985" w14:textId="23192CC9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697E0BBB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394EBAA" w14:textId="085149BF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3218D5C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5938C987" w14:textId="77777777" w:rsidR="00D21E77" w:rsidRPr="00527481" w:rsidRDefault="00D21E77" w:rsidP="00D21E7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21E77" w:rsidRPr="00527481" w14:paraId="2E888285" w14:textId="77777777" w:rsidTr="00711709">
        <w:trPr>
          <w:trHeight w:val="324"/>
        </w:trPr>
        <w:tc>
          <w:tcPr>
            <w:tcW w:w="3852" w:type="dxa"/>
          </w:tcPr>
          <w:p w14:paraId="52508BD0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7108E4A" w14:textId="54EE6900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66" w:type="dxa"/>
          </w:tcPr>
          <w:p w14:paraId="512FA405" w14:textId="77777777" w:rsidR="00D21E77" w:rsidRPr="00527481" w:rsidRDefault="00D21E77" w:rsidP="00D21E77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626F9C82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442</w:t>
            </w:r>
          </w:p>
        </w:tc>
        <w:tc>
          <w:tcPr>
            <w:tcW w:w="98" w:type="dxa"/>
          </w:tcPr>
          <w:p w14:paraId="3934641E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9F1B847" w14:textId="415D7FAE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</w:p>
        </w:tc>
        <w:tc>
          <w:tcPr>
            <w:tcW w:w="99" w:type="dxa"/>
          </w:tcPr>
          <w:p w14:paraId="39374C6B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29EF249C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</w:p>
        </w:tc>
      </w:tr>
      <w:tr w:rsidR="00D21E77" w:rsidRPr="00527481" w14:paraId="62AA47BD" w14:textId="77777777" w:rsidTr="00711709">
        <w:trPr>
          <w:trHeight w:val="20"/>
        </w:trPr>
        <w:tc>
          <w:tcPr>
            <w:tcW w:w="3852" w:type="dxa"/>
          </w:tcPr>
          <w:p w14:paraId="4603EED3" w14:textId="77777777" w:rsidR="00D21E77" w:rsidRPr="00527481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3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DEB92" w14:textId="7F67D9C4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</w:p>
        </w:tc>
        <w:tc>
          <w:tcPr>
            <w:tcW w:w="66" w:type="dxa"/>
          </w:tcPr>
          <w:p w14:paraId="05730E7E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2C7F3D4F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98" w:type="dxa"/>
          </w:tcPr>
          <w:p w14:paraId="515F1C27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7E62D" w14:textId="561FDC03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</w:tcPr>
          <w:p w14:paraId="37D6164D" w14:textId="77777777" w:rsidR="00D21E77" w:rsidRPr="00527481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307D96FB" w:rsidR="00D21E77" w:rsidRPr="00527481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</w:tbl>
    <w:p w14:paraId="4E48BF47" w14:textId="54781497" w:rsidR="0096677B" w:rsidRPr="00527481" w:rsidRDefault="0096677B" w:rsidP="00DE53D7">
      <w:pPr>
        <w:tabs>
          <w:tab w:val="left" w:pos="9090"/>
        </w:tabs>
        <w:spacing w:before="240"/>
        <w:ind w:left="547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ี้ไม่</w:t>
      </w:r>
      <w:r w:rsidRPr="00527481">
        <w:rPr>
          <w:rFonts w:ascii="Angsana New" w:hAnsi="Angsana New" w:cs="Angsana New"/>
          <w:snapToGrid w:val="0"/>
          <w:cs/>
          <w:lang w:val="en-US"/>
        </w:rPr>
        <w:t>หมุนเวียนอื่น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14:paraId="57DED910" w14:textId="77777777" w:rsidR="00000746" w:rsidRPr="00527481" w:rsidRDefault="00000746" w:rsidP="00000746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6677B" w:rsidRPr="00527481" w14:paraId="236C7D6F" w14:textId="77777777" w:rsidTr="001B290F">
        <w:trPr>
          <w:trHeight w:val="20"/>
        </w:trPr>
        <w:tc>
          <w:tcPr>
            <w:tcW w:w="4050" w:type="dxa"/>
          </w:tcPr>
          <w:p w14:paraId="1B3A2596" w14:textId="77777777" w:rsidR="0096677B" w:rsidRPr="00527481" w:rsidRDefault="0096677B" w:rsidP="0093705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20C0BF1D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D708A4A" w14:textId="77777777" w:rsidR="0096677B" w:rsidRPr="00527481" w:rsidRDefault="0096677B" w:rsidP="0093705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0175E8B1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77B" w:rsidRPr="00527481" w14:paraId="78743DD0" w14:textId="77777777" w:rsidTr="001B290F">
        <w:trPr>
          <w:trHeight w:val="20"/>
        </w:trPr>
        <w:tc>
          <w:tcPr>
            <w:tcW w:w="4050" w:type="dxa"/>
          </w:tcPr>
          <w:p w14:paraId="010F397B" w14:textId="77777777" w:rsidR="0096677B" w:rsidRPr="00527481" w:rsidRDefault="0096677B" w:rsidP="0093705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1CE0C0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EE70104" w14:textId="77777777" w:rsidR="0096677B" w:rsidRPr="00527481" w:rsidRDefault="0096677B" w:rsidP="0093705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6F1EBE88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9805D92" w14:textId="77777777" w:rsidR="0096677B" w:rsidRPr="00527481" w:rsidRDefault="0096677B" w:rsidP="0093705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C926EC0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8AF84E1" w14:textId="77777777" w:rsidR="0096677B" w:rsidRPr="00527481" w:rsidRDefault="0096677B" w:rsidP="0093705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89905E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7362" w:rsidRPr="00527481" w14:paraId="52A84E59" w14:textId="77777777" w:rsidTr="001B290F">
        <w:trPr>
          <w:trHeight w:val="20"/>
        </w:trPr>
        <w:tc>
          <w:tcPr>
            <w:tcW w:w="4050" w:type="dxa"/>
          </w:tcPr>
          <w:p w14:paraId="1E744256" w14:textId="77777777" w:rsidR="00527362" w:rsidRPr="00527481" w:rsidRDefault="00527362" w:rsidP="0052736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2194C3" w14:textId="6FCC12B4" w:rsidR="00527362" w:rsidRPr="00527481" w:rsidRDefault="00E42678" w:rsidP="005273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54ED88" w14:textId="77777777" w:rsidR="00527362" w:rsidRPr="00527481" w:rsidRDefault="00527362" w:rsidP="0052736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21295B71" w14:textId="449961C2" w:rsidR="00527362" w:rsidRPr="00527481" w:rsidRDefault="00E42678" w:rsidP="005273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4AA5BA25" w14:textId="77777777" w:rsidR="00527362" w:rsidRPr="00527481" w:rsidRDefault="00527362" w:rsidP="0052736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E2EAD7" w14:textId="2ACA8C93" w:rsidR="00527362" w:rsidRPr="00527481" w:rsidRDefault="00E42678" w:rsidP="005273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66582C4B" w14:textId="77777777" w:rsidR="00527362" w:rsidRPr="00527481" w:rsidRDefault="00527362" w:rsidP="0052736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A8328E" w14:textId="3A8045B7" w:rsidR="00527362" w:rsidRPr="00527481" w:rsidRDefault="00E42678" w:rsidP="005273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527481" w14:paraId="01FF0772" w14:textId="77777777" w:rsidTr="001B290F">
        <w:trPr>
          <w:trHeight w:val="20"/>
        </w:trPr>
        <w:tc>
          <w:tcPr>
            <w:tcW w:w="4050" w:type="dxa"/>
          </w:tcPr>
          <w:p w14:paraId="1DD2813A" w14:textId="77777777" w:rsidR="0053723F" w:rsidRPr="00527481" w:rsidRDefault="0053723F" w:rsidP="0053723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B46031" w14:textId="3AB19D55" w:rsidR="0053723F" w:rsidRPr="00527481" w:rsidRDefault="00E42678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5DB14A3" w14:textId="77777777" w:rsidR="0053723F" w:rsidRPr="00527481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B38D14" w14:textId="09F03735" w:rsidR="0053723F" w:rsidRPr="00527481" w:rsidRDefault="00E42678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73380643" w14:textId="77777777" w:rsidR="0053723F" w:rsidRPr="00527481" w:rsidRDefault="0053723F" w:rsidP="0053723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7553BEA" w14:textId="180133EF" w:rsidR="0053723F" w:rsidRPr="00527481" w:rsidRDefault="00E42678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2BE8585A" w14:textId="77777777" w:rsidR="0053723F" w:rsidRPr="00527481" w:rsidRDefault="0053723F" w:rsidP="0053723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B922E18" w14:textId="3DC4BFCB" w:rsidR="0053723F" w:rsidRPr="00527481" w:rsidRDefault="00E42678" w:rsidP="0053723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6677B" w:rsidRPr="00527481" w14:paraId="20F8B2B2" w14:textId="77777777" w:rsidTr="001B290F">
        <w:trPr>
          <w:trHeight w:val="20"/>
        </w:trPr>
        <w:tc>
          <w:tcPr>
            <w:tcW w:w="4050" w:type="dxa"/>
          </w:tcPr>
          <w:p w14:paraId="2FCD40C9" w14:textId="77777777" w:rsidR="0096677B" w:rsidRPr="00527481" w:rsidRDefault="0096677B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</w:tcPr>
          <w:p w14:paraId="703B247A" w14:textId="77777777" w:rsidR="0096677B" w:rsidRPr="00527481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F35BC6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3E1493B8" w14:textId="77777777" w:rsidR="0096677B" w:rsidRPr="00527481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673DD0D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5F40215" w14:textId="77777777" w:rsidR="0096677B" w:rsidRPr="00527481" w:rsidRDefault="0096677B" w:rsidP="0093705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4D00A89C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D513F5E" w14:textId="77777777" w:rsidR="0096677B" w:rsidRPr="00527481" w:rsidRDefault="0096677B" w:rsidP="00937052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6677B" w:rsidRPr="00527481" w14:paraId="3F9ED19E" w14:textId="77777777" w:rsidTr="001B290F">
        <w:trPr>
          <w:trHeight w:val="20"/>
        </w:trPr>
        <w:tc>
          <w:tcPr>
            <w:tcW w:w="4050" w:type="dxa"/>
          </w:tcPr>
          <w:p w14:paraId="7FEC1D51" w14:textId="5B80D9A5" w:rsidR="0096677B" w:rsidRPr="00527481" w:rsidRDefault="0096677B" w:rsidP="009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2DB7A5" w14:textId="77777777" w:rsidR="0096677B" w:rsidRPr="00527481" w:rsidRDefault="0096677B" w:rsidP="00937052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EAFB4D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15B781F5" w14:textId="77777777" w:rsidR="0096677B" w:rsidRPr="00527481" w:rsidRDefault="0096677B" w:rsidP="00937052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C014455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A750CA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8D31C0B" w14:textId="77777777" w:rsidR="0096677B" w:rsidRPr="00527481" w:rsidRDefault="0096677B" w:rsidP="0093705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E7907D" w14:textId="77777777" w:rsidR="0096677B" w:rsidRPr="00527481" w:rsidRDefault="0096677B" w:rsidP="0093705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C509D" w:rsidRPr="00527481" w14:paraId="5BE56A42" w14:textId="77777777" w:rsidTr="00711709">
        <w:trPr>
          <w:trHeight w:val="20"/>
        </w:trPr>
        <w:tc>
          <w:tcPr>
            <w:tcW w:w="4050" w:type="dxa"/>
          </w:tcPr>
          <w:p w14:paraId="4ADC7BCE" w14:textId="34E64EED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66CC6" w14:textId="2AAB63CA" w:rsidR="00AC509D" w:rsidRPr="00527481" w:rsidRDefault="00E42678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90" w:type="dxa"/>
          </w:tcPr>
          <w:p w14:paraId="4B07A0BA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EADCD44" w14:textId="4401B166" w:rsidR="00AC509D" w:rsidRPr="00527481" w:rsidRDefault="00E42678" w:rsidP="00AC509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529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6CA8B7C4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F9EC308" w14:textId="6AA13D60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8ACC1E1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696A285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509D" w:rsidRPr="00527481" w14:paraId="58B698AA" w14:textId="77777777" w:rsidTr="00711709">
        <w:trPr>
          <w:trHeight w:val="20"/>
        </w:trPr>
        <w:tc>
          <w:tcPr>
            <w:tcW w:w="4050" w:type="dxa"/>
          </w:tcPr>
          <w:p w14:paraId="0B2A4AAF" w14:textId="2BCC8F3B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ลูกหนี้การค้า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D3D8" w14:textId="706C15BF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2EEEF1D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358303B" w14:textId="56156E9F" w:rsidR="00AC509D" w:rsidRPr="00527481" w:rsidRDefault="00E42678" w:rsidP="00AC509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98" w:type="dxa"/>
          </w:tcPr>
          <w:p w14:paraId="793F3BA5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9E01E95" w14:textId="46BC7500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7601F47F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40D9915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509D" w:rsidRPr="00527481" w14:paraId="15D2D752" w14:textId="77777777" w:rsidTr="00711709">
        <w:trPr>
          <w:trHeight w:val="20"/>
        </w:trPr>
        <w:tc>
          <w:tcPr>
            <w:tcW w:w="4050" w:type="dxa"/>
          </w:tcPr>
          <w:p w14:paraId="700B8A05" w14:textId="77777777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AE0F9" w14:textId="6405DE6D" w:rsidR="00AC509D" w:rsidRPr="00527481" w:rsidRDefault="00E42678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90" w:type="dxa"/>
          </w:tcPr>
          <w:p w14:paraId="6D556D5F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C935" w14:textId="51DC072E" w:rsidR="00AC509D" w:rsidRPr="00527481" w:rsidRDefault="00E42678" w:rsidP="00AC509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39A094C0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760D1" w14:textId="46E154C5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ECA19C6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A4BB7B2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509D" w:rsidRPr="00527481" w14:paraId="2CF2F902" w14:textId="77777777" w:rsidTr="00C2716A">
        <w:trPr>
          <w:trHeight w:val="20"/>
        </w:trPr>
        <w:tc>
          <w:tcPr>
            <w:tcW w:w="4050" w:type="dxa"/>
          </w:tcPr>
          <w:p w14:paraId="549B2C58" w14:textId="77777777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117B7" w14:textId="77777777" w:rsidR="00AC509D" w:rsidRPr="00527481" w:rsidRDefault="00AC509D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4F7A8F7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C19CB45" w14:textId="77777777" w:rsidR="00AC509D" w:rsidRPr="00527481" w:rsidRDefault="00AC509D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497F11B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66E3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17BCD049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18F2E60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C509D" w:rsidRPr="00527481" w14:paraId="27C9C601" w14:textId="77777777" w:rsidTr="00711709">
        <w:trPr>
          <w:trHeight w:val="20"/>
        </w:trPr>
        <w:tc>
          <w:tcPr>
            <w:tcW w:w="4050" w:type="dxa"/>
          </w:tcPr>
          <w:p w14:paraId="00479D4B" w14:textId="421A66E5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จากการขายสินทรัพย์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ดูหมายเหตุข้อ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10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9F85F" w14:textId="4C075AC5" w:rsidR="00AC509D" w:rsidRPr="00527481" w:rsidRDefault="00E42678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594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</w:tcPr>
          <w:p w14:paraId="3A6A4235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97AD07C" w14:textId="35BF5812" w:rsidR="00AC509D" w:rsidRPr="00527481" w:rsidRDefault="00E42678" w:rsidP="00AC509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8" w:type="dxa"/>
            <w:vAlign w:val="center"/>
          </w:tcPr>
          <w:p w14:paraId="179CE7BC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2E418" w14:textId="4D7DE641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47A573E4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5BBF61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509D" w:rsidRPr="00527481" w14:paraId="27CF83D1" w14:textId="77777777" w:rsidTr="00711709">
        <w:trPr>
          <w:trHeight w:val="314"/>
        </w:trPr>
        <w:tc>
          <w:tcPr>
            <w:tcW w:w="4050" w:type="dxa"/>
          </w:tcPr>
          <w:p w14:paraId="02BDDF12" w14:textId="77777777" w:rsidR="00AC509D" w:rsidRPr="00527481" w:rsidRDefault="00AC509D" w:rsidP="00AC50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รวมลูกหนี้การค้าและลูกหนี้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ไม่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36CB0" w14:textId="5E9AA4F3" w:rsidR="00AC509D" w:rsidRPr="00527481" w:rsidRDefault="00E42678" w:rsidP="00AC509D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873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</w:p>
        </w:tc>
        <w:tc>
          <w:tcPr>
            <w:tcW w:w="90" w:type="dxa"/>
          </w:tcPr>
          <w:p w14:paraId="6F0D69CA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050A8" w14:textId="5317463D" w:rsidR="00AC509D" w:rsidRPr="00527481" w:rsidRDefault="00E42678" w:rsidP="00AC509D">
            <w:pPr>
              <w:tabs>
                <w:tab w:val="decimal" w:pos="99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506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  <w:vAlign w:val="center"/>
          </w:tcPr>
          <w:p w14:paraId="51433AFC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ABC6D" w14:textId="71F71989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375B6423" w14:textId="77777777" w:rsidR="00AC509D" w:rsidRPr="00527481" w:rsidRDefault="00AC509D" w:rsidP="00AC509D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5194" w14:textId="77777777" w:rsidR="00AC509D" w:rsidRPr="00527481" w:rsidRDefault="00AC509D" w:rsidP="00AC509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02A375B3" w14:textId="77777777" w:rsidR="00D21E77" w:rsidRDefault="00D21E7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F00B5BA" w14:textId="06C9B14C" w:rsidR="002C5DEA" w:rsidRPr="00527481" w:rsidRDefault="005E2C05" w:rsidP="00DE53D7">
      <w:pPr>
        <w:tabs>
          <w:tab w:val="left" w:pos="6660"/>
          <w:tab w:val="left" w:pos="6840"/>
        </w:tabs>
        <w:spacing w:after="240"/>
        <w:ind w:left="576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lastRenderedPageBreak/>
        <w:t>ลูกหนี้การค้าประกอบด้วยลูกหนี้ค่าขายอาคารชุดและลูกหนี้จากการขายส่งวัสดุ</w:t>
      </w:r>
      <w:r w:rsidR="00FC7F5E"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อุปกรณ์</w:t>
      </w:r>
      <w:r w:rsidR="00FC7F5E"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 xml:space="preserve">เครื่องตกแต่งที่ใช้ในงานก่อสร้าง โดย ณ วันที่ </w:t>
      </w:r>
      <w:r w:rsidR="00E42678" w:rsidRPr="00E42678">
        <w:rPr>
          <w:rFonts w:ascii="Angsana New" w:hAnsi="Angsana New" w:cs="Angsana New"/>
          <w:spacing w:val="4"/>
          <w:lang w:val="en-US"/>
        </w:rPr>
        <w:t>30</w:t>
      </w:r>
      <w:r w:rsidR="00F73893"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lang w:val="en-US"/>
        </w:rPr>
        <w:t>2567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</w:t>
      </w:r>
      <w:r w:rsidR="003165A4" w:rsidRPr="00527481">
        <w:rPr>
          <w:rFonts w:ascii="Angsana New" w:hAnsi="Angsana New" w:cs="Angsana New" w:hint="cs"/>
          <w:cs/>
        </w:rPr>
        <w:t>-</w:t>
      </w:r>
      <w:r w:rsidRPr="00527481">
        <w:rPr>
          <w:rFonts w:ascii="Angsana New" w:hAnsi="Angsana New" w:cs="Angsana New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2568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>ลูกหนี้การค้า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pacing w:val="4"/>
          <w:lang w:val="en-US"/>
        </w:rPr>
        <w:t>30</w:t>
      </w:r>
      <w:r w:rsidR="00F73893"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lang w:val="en-US"/>
        </w:rPr>
        <w:t>2567</w:t>
      </w:r>
      <w:r w:rsidR="00377129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 w:hint="cs"/>
          <w:cs/>
          <w:lang w:val="en-US"/>
        </w:rPr>
        <w:t>มี</w:t>
      </w:r>
      <w:r w:rsidRPr="00527481">
        <w:rPr>
          <w:rFonts w:ascii="Angsana New" w:hAnsi="Angsana New" w:cs="Angsana New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430EFA" w:rsidRPr="00527481" w14:paraId="3B28D3A8" w14:textId="77777777" w:rsidTr="00DE53D7">
        <w:trPr>
          <w:trHeight w:val="144"/>
        </w:trPr>
        <w:tc>
          <w:tcPr>
            <w:tcW w:w="3204" w:type="dxa"/>
          </w:tcPr>
          <w:p w14:paraId="39488161" w14:textId="77777777" w:rsidR="00C87730" w:rsidRPr="00527481" w:rsidRDefault="00C87730" w:rsidP="00DE53D7">
            <w:pPr>
              <w:spacing w:line="32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527481" w:rsidRDefault="00C87730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430EFA" w:rsidRPr="00527481" w14:paraId="4FE38A08" w14:textId="77777777" w:rsidTr="00DE53D7">
        <w:trPr>
          <w:trHeight w:val="144"/>
        </w:trPr>
        <w:tc>
          <w:tcPr>
            <w:tcW w:w="3204" w:type="dxa"/>
          </w:tcPr>
          <w:p w14:paraId="284CBA29" w14:textId="77777777" w:rsidR="00430EFA" w:rsidRPr="00527481" w:rsidRDefault="00430EFA" w:rsidP="00DE53D7">
            <w:pPr>
              <w:spacing w:line="32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0EFA" w:rsidRPr="00527481" w14:paraId="1EA98B72" w14:textId="77777777" w:rsidTr="00DE53D7">
        <w:trPr>
          <w:trHeight w:val="144"/>
        </w:trPr>
        <w:tc>
          <w:tcPr>
            <w:tcW w:w="3204" w:type="dxa"/>
          </w:tcPr>
          <w:p w14:paraId="6F6E4D4E" w14:textId="77777777" w:rsidR="00430EFA" w:rsidRPr="00527481" w:rsidRDefault="00430EFA" w:rsidP="00DE53D7">
            <w:pPr>
              <w:spacing w:line="32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5773CE5C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7CAFC4AC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3D473FF1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30EFA" w:rsidRPr="00527481" w14:paraId="7F8702ED" w14:textId="77777777" w:rsidTr="00DE53D7">
        <w:trPr>
          <w:trHeight w:val="144"/>
        </w:trPr>
        <w:tc>
          <w:tcPr>
            <w:tcW w:w="3204" w:type="dxa"/>
          </w:tcPr>
          <w:p w14:paraId="69575F91" w14:textId="77777777" w:rsidR="00430EFA" w:rsidRPr="00527481" w:rsidRDefault="00430EFA" w:rsidP="00DE53D7">
            <w:pPr>
              <w:spacing w:line="32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430EFA" w:rsidRPr="00527481" w14:paraId="3C242FA8" w14:textId="77777777" w:rsidTr="00DE53D7">
        <w:trPr>
          <w:trHeight w:val="144"/>
        </w:trPr>
        <w:tc>
          <w:tcPr>
            <w:tcW w:w="3204" w:type="dxa"/>
          </w:tcPr>
          <w:p w14:paraId="7AAC0B6B" w14:textId="77777777" w:rsidR="00430EFA" w:rsidRPr="00527481" w:rsidRDefault="00430EFA" w:rsidP="00DE53D7">
            <w:pPr>
              <w:spacing w:line="320" w:lineRule="exact"/>
              <w:ind w:left="458" w:firstLine="982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4E567060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ะ</w:t>
            </w:r>
          </w:p>
        </w:tc>
        <w:tc>
          <w:tcPr>
            <w:tcW w:w="166" w:type="dxa"/>
          </w:tcPr>
          <w:p w14:paraId="1158D402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430EFA" w:rsidRPr="00527481" w14:paraId="1247FD76" w14:textId="77777777" w:rsidTr="00DE53D7">
        <w:trPr>
          <w:trHeight w:val="144"/>
        </w:trPr>
        <w:tc>
          <w:tcPr>
            <w:tcW w:w="3204" w:type="dxa"/>
          </w:tcPr>
          <w:p w14:paraId="534522F0" w14:textId="77777777" w:rsidR="00430EFA" w:rsidRPr="00527481" w:rsidRDefault="00430EFA" w:rsidP="00DE53D7">
            <w:pPr>
              <w:spacing w:line="320" w:lineRule="exact"/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49C6F3E5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ภายใน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16AFF445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2568AC94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ภายใน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20F946AD" w:rsidR="00430EFA" w:rsidRPr="00527481" w:rsidRDefault="00430EFA" w:rsidP="00DE53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30EFA" w:rsidRPr="00527481" w14:paraId="00747B8E" w14:textId="77777777" w:rsidTr="00DE53D7">
        <w:trPr>
          <w:trHeight w:val="144"/>
        </w:trPr>
        <w:tc>
          <w:tcPr>
            <w:tcW w:w="3204" w:type="dxa"/>
          </w:tcPr>
          <w:p w14:paraId="6ED34A5E" w14:textId="77777777" w:rsidR="00430EFA" w:rsidRPr="00527481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hanging="18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และ</w:t>
            </w:r>
          </w:p>
        </w:tc>
        <w:tc>
          <w:tcPr>
            <w:tcW w:w="1244" w:type="dxa"/>
          </w:tcPr>
          <w:p w14:paraId="3AD8E253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0EFA" w:rsidRPr="00527481" w14:paraId="42B4C7C6" w14:textId="77777777" w:rsidTr="00DE53D7">
        <w:trPr>
          <w:trHeight w:val="144"/>
        </w:trPr>
        <w:tc>
          <w:tcPr>
            <w:tcW w:w="3204" w:type="dxa"/>
          </w:tcPr>
          <w:p w14:paraId="0FB4A964" w14:textId="77777777" w:rsidR="00430EFA" w:rsidRPr="00527481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firstLine="9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527481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046937" w:rsidRPr="00527481" w14:paraId="549A874C" w14:textId="77777777" w:rsidTr="00DE53D7">
        <w:trPr>
          <w:trHeight w:val="144"/>
        </w:trPr>
        <w:tc>
          <w:tcPr>
            <w:tcW w:w="3204" w:type="dxa"/>
          </w:tcPr>
          <w:p w14:paraId="2C60DF3B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vAlign w:val="center"/>
          </w:tcPr>
          <w:p w14:paraId="1B60AE48" w14:textId="5314545E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0ABD72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2212AE95" w14:textId="0859D9E3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41C060BF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3C25E938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E5594B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649F76B9" w14:textId="37F3AA1E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046937" w:rsidRPr="00527481" w14:paraId="77B7C00D" w14:textId="77777777" w:rsidTr="00DE53D7">
        <w:trPr>
          <w:trHeight w:val="144"/>
        </w:trPr>
        <w:tc>
          <w:tcPr>
            <w:tcW w:w="3204" w:type="dxa"/>
          </w:tcPr>
          <w:p w14:paraId="4745649F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ลูกหนี้การค้า 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296D37F5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166" w:type="dxa"/>
          </w:tcPr>
          <w:p w14:paraId="35EFDD0F" w14:textId="77777777" w:rsidR="00046937" w:rsidRPr="00527481" w:rsidRDefault="00046937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78EA954C" w:rsidR="00046937" w:rsidRPr="00527481" w:rsidRDefault="00046937" w:rsidP="00DE53D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C270C53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44B37D18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6" w:type="dxa"/>
          </w:tcPr>
          <w:p w14:paraId="7AADC5B3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778656AA" w14:textId="0870F493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</w:p>
        </w:tc>
      </w:tr>
      <w:tr w:rsidR="00046937" w:rsidRPr="00527481" w14:paraId="624BCD99" w14:textId="77777777" w:rsidTr="00DE53D7">
        <w:trPr>
          <w:trHeight w:val="144"/>
        </w:trPr>
        <w:tc>
          <w:tcPr>
            <w:tcW w:w="3204" w:type="dxa"/>
          </w:tcPr>
          <w:p w14:paraId="5F4F9C25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1ACD3123" w:rsidR="00046937" w:rsidRPr="00527481" w:rsidRDefault="00046937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14:paraId="2EB92311" w14:textId="77777777" w:rsidR="00046937" w:rsidRPr="00527481" w:rsidRDefault="00046937" w:rsidP="00DE53D7">
            <w:pPr>
              <w:tabs>
                <w:tab w:val="decimal" w:pos="1045"/>
                <w:tab w:val="decimal" w:pos="1080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F830E7B" w14:textId="06A24BA6" w:rsidR="00046937" w:rsidRPr="00527481" w:rsidRDefault="00046937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14:paraId="31CF4D37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321B8E4E" w:rsidR="00046937" w:rsidRPr="00527481" w:rsidRDefault="00046937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CDF2558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7A86588" w14:textId="0780538E" w:rsidR="00046937" w:rsidRPr="00527481" w:rsidRDefault="00046937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046937" w:rsidRPr="00527481" w14:paraId="618317BB" w14:textId="77777777" w:rsidTr="00DE53D7">
        <w:trPr>
          <w:trHeight w:val="144"/>
        </w:trPr>
        <w:tc>
          <w:tcPr>
            <w:tcW w:w="3204" w:type="dxa"/>
          </w:tcPr>
          <w:p w14:paraId="111B5375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27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3606D1A5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620</w:t>
            </w:r>
          </w:p>
        </w:tc>
        <w:tc>
          <w:tcPr>
            <w:tcW w:w="166" w:type="dxa"/>
          </w:tcPr>
          <w:p w14:paraId="793AEDE5" w14:textId="77777777" w:rsidR="00046937" w:rsidRPr="00527481" w:rsidDel="001A0B95" w:rsidRDefault="00046937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64C57136" w14:textId="6DD18FC2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66" w:type="dxa"/>
          </w:tcPr>
          <w:p w14:paraId="05950AC0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7EF7F7B6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6" w:type="dxa"/>
          </w:tcPr>
          <w:p w14:paraId="7F138DCD" w14:textId="77777777" w:rsidR="00046937" w:rsidRPr="00527481" w:rsidRDefault="00046937" w:rsidP="00DE53D7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C33FD24" w14:textId="79CED987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  <w:tr w:rsidR="00046937" w:rsidRPr="00527481" w14:paraId="5ED873C2" w14:textId="77777777" w:rsidTr="00DE53D7">
        <w:trPr>
          <w:trHeight w:val="144"/>
        </w:trPr>
        <w:tc>
          <w:tcPr>
            <w:tcW w:w="3204" w:type="dxa"/>
          </w:tcPr>
          <w:p w14:paraId="7D324FF9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4D945211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5739EF77" w14:textId="77777777" w:rsidR="00046937" w:rsidRPr="00527481" w:rsidDel="0032410F" w:rsidRDefault="00046937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4A49AB8" w14:textId="36F2A115" w:rsidR="00046937" w:rsidRPr="00527481" w:rsidRDefault="00046937" w:rsidP="00DE53D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9D073AA" w14:textId="77777777" w:rsidR="00046937" w:rsidRPr="00527481" w:rsidRDefault="00046937" w:rsidP="00DE53D7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3551BF92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1CEAE8AA" w14:textId="77777777" w:rsidR="00046937" w:rsidRPr="00527481" w:rsidRDefault="00046937" w:rsidP="00DE53D7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7777777" w:rsidR="00046937" w:rsidRPr="00527481" w:rsidRDefault="00046937" w:rsidP="00DE53D7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46937" w:rsidRPr="00527481" w14:paraId="390E83CF" w14:textId="77777777" w:rsidTr="00DE53D7">
        <w:trPr>
          <w:trHeight w:val="144"/>
        </w:trPr>
        <w:tc>
          <w:tcPr>
            <w:tcW w:w="3204" w:type="dxa"/>
          </w:tcPr>
          <w:p w14:paraId="30DDB8B6" w14:textId="77777777" w:rsidR="00046937" w:rsidRPr="00527481" w:rsidRDefault="00046937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5657D710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  <w:tc>
          <w:tcPr>
            <w:tcW w:w="166" w:type="dxa"/>
          </w:tcPr>
          <w:p w14:paraId="4385EC99" w14:textId="77777777" w:rsidR="00046937" w:rsidRPr="00527481" w:rsidRDefault="00046937" w:rsidP="00DE53D7">
            <w:pPr>
              <w:tabs>
                <w:tab w:val="decimal" w:pos="1045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92C9" w14:textId="44967DFB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66" w:type="dxa"/>
          </w:tcPr>
          <w:p w14:paraId="4055DD65" w14:textId="77777777" w:rsidR="00046937" w:rsidRPr="00527481" w:rsidRDefault="00046937" w:rsidP="00DE53D7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11AB7ABA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6" w:type="dxa"/>
          </w:tcPr>
          <w:p w14:paraId="66166646" w14:textId="77777777" w:rsidR="00046937" w:rsidRPr="00527481" w:rsidRDefault="00046937" w:rsidP="00DE53D7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E8485" w14:textId="61CC9804" w:rsidR="00046937" w:rsidRPr="00527481" w:rsidRDefault="00E42678" w:rsidP="00DE53D7">
            <w:pPr>
              <w:tabs>
                <w:tab w:val="decimal" w:pos="1080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721</w:t>
            </w:r>
            <w:r w:rsidR="0004693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</w:tbl>
    <w:p w14:paraId="572BF15A" w14:textId="77777777" w:rsidR="00DE53D7" w:rsidRDefault="00DE53D7" w:rsidP="00DE53D7">
      <w:pPr>
        <w:ind w:left="547"/>
        <w:jc w:val="thaiDistribute"/>
        <w:rPr>
          <w:rFonts w:ascii="Angsana New" w:hAnsi="Angsana New" w:cs="Angsana New"/>
          <w:snapToGrid w:val="0"/>
          <w:lang w:val="en-US"/>
        </w:rPr>
      </w:pPr>
    </w:p>
    <w:p w14:paraId="7CE37D74" w14:textId="2CC686BE" w:rsidR="00BB4713" w:rsidRPr="00527481" w:rsidRDefault="00F54213" w:rsidP="00DE53D7">
      <w:pPr>
        <w:spacing w:before="280"/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>
        <w:rPr>
          <w:rFonts w:ascii="Angsana New" w:hAnsi="Angsana New" w:cs="Angsana New"/>
          <w:snapToGrid w:val="0"/>
          <w:lang w:val="en-US"/>
        </w:rPr>
        <w:t xml:space="preserve"> </w:t>
      </w:r>
      <w:r w:rsidR="00E033A1" w:rsidRPr="00E033A1">
        <w:rPr>
          <w:rFonts w:ascii="Angsana New" w:hAnsi="Angsana New" w:cs="Angsana New"/>
          <w:snapToGrid w:val="0"/>
          <w:lang w:val="en-US"/>
        </w:rPr>
        <w:t>(Simplify Approach)</w:t>
      </w:r>
      <w:r w:rsidR="00E033A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ตาม </w:t>
      </w:r>
      <w:r w:rsidRPr="00527481">
        <w:rPr>
          <w:rFonts w:ascii="Angsana New" w:hAnsi="Angsana New" w:cs="Angsana New"/>
          <w:snapToGrid w:val="0"/>
          <w:lang w:val="en-US"/>
        </w:rPr>
        <w:t>TFRS</w:t>
      </w:r>
      <w:r w:rsidR="00F61AE5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9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ดังนั้น</w:t>
      </w:r>
      <w:r w:rsidR="007116E0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ข้อมูลความเสี่ยงด้านเครดิต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68AF8908" w14:textId="77777777" w:rsidR="00D21E77" w:rsidRDefault="00D21E7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3E50C280" w14:textId="1EF99AAC" w:rsidR="00F54213" w:rsidRPr="00527481" w:rsidRDefault="00F54213" w:rsidP="00937052">
      <w:pPr>
        <w:spacing w:before="24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lastRenderedPageBreak/>
        <w:t>ลูกหนี้การค้า ณ วันที่</w:t>
      </w:r>
      <w:r w:rsidR="008E64F7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="008E64F7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="00305D25" w:rsidRPr="00527481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8E64F7"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2567</w:t>
      </w:r>
      <w:r w:rsidR="008E64F7" w:rsidRPr="00527481">
        <w:rPr>
          <w:rFonts w:ascii="Angsana New" w:hAnsi="Angsana New" w:cs="Angsana New"/>
          <w:snapToGrid w:val="0"/>
          <w:cs/>
          <w:lang w:val="en-US"/>
        </w:rPr>
        <w:t xml:space="preserve"> และวันที่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31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ธันวาคม</w:t>
      </w:r>
      <w:r w:rsidR="008E64F7"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สามารถวิเคราะห์ตามอายุหนี้ที่ค้างชำระได้</w:t>
      </w:r>
      <w:r w:rsidR="007116E0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ดังนี้</w:t>
      </w:r>
    </w:p>
    <w:p w14:paraId="3B428FFA" w14:textId="77777777" w:rsidR="00F54213" w:rsidRPr="00527481" w:rsidRDefault="00F54213" w:rsidP="00F54213">
      <w:pPr>
        <w:spacing w:line="320" w:lineRule="exact"/>
        <w:ind w:left="547" w:right="-52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F54213" w:rsidRPr="00527481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527481" w:rsidRDefault="00F54213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527481" w:rsidRDefault="00F54213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213" w:rsidRPr="00527481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527481" w:rsidRDefault="00F54213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527481" w:rsidRDefault="00F54213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527481" w:rsidRDefault="00F54213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527481" w:rsidRDefault="00F54213" w:rsidP="00CD076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527481" w:rsidRDefault="00F54213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5D25" w:rsidRPr="00527481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305D25" w:rsidRPr="00527481" w:rsidRDefault="00305D25" w:rsidP="00305D25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2F27AE5B" w:rsidR="00305D25" w:rsidRPr="00527481" w:rsidRDefault="00E42678" w:rsidP="00305D2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65B985BE" w14:textId="77777777" w:rsidR="00305D25" w:rsidRPr="00527481" w:rsidRDefault="00305D25" w:rsidP="00305D2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0601F129" w:rsidR="00305D25" w:rsidRPr="00527481" w:rsidRDefault="00E42678" w:rsidP="00305D2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305D25" w:rsidRPr="00527481" w:rsidRDefault="00305D25" w:rsidP="00305D25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34036D56" w:rsidR="00305D25" w:rsidRPr="00527481" w:rsidRDefault="00E42678" w:rsidP="00305D2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13B2DA1" w14:textId="77777777" w:rsidR="00305D25" w:rsidRPr="00527481" w:rsidRDefault="00305D25" w:rsidP="00305D25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7792AA6F" w:rsidR="00305D25" w:rsidRPr="00527481" w:rsidRDefault="00E42678" w:rsidP="00305D2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265F0" w:rsidRPr="00527481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265F0" w:rsidRPr="00527481" w:rsidRDefault="00A265F0" w:rsidP="00CD076C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28634FF0" w:rsidR="00A265F0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4F9D3C5" w14:textId="77777777" w:rsidR="00A265F0" w:rsidRPr="00527481" w:rsidRDefault="00A265F0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328D61BD" w:rsidR="00A265F0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6B741F56" w14:textId="77777777" w:rsidR="00A265F0" w:rsidRPr="00527481" w:rsidRDefault="00A265F0" w:rsidP="00CD076C">
            <w:pPr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303353B6" w:rsidR="00A265F0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03162E4F" w14:textId="77777777" w:rsidR="00A265F0" w:rsidRPr="00527481" w:rsidRDefault="00A265F0" w:rsidP="00CD076C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20B6625A" w:rsidR="00A265F0" w:rsidRPr="00527481" w:rsidRDefault="00E42678" w:rsidP="00CD07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54213" w:rsidRPr="00527481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527481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527481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527481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527481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527481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527481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527481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527481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36FB4" w:rsidRPr="00527481" w14:paraId="1B7F82B0" w14:textId="77777777" w:rsidTr="00731920">
        <w:trPr>
          <w:trHeight w:val="20"/>
        </w:trPr>
        <w:tc>
          <w:tcPr>
            <w:tcW w:w="3852" w:type="dxa"/>
          </w:tcPr>
          <w:p w14:paraId="4F87155D" w14:textId="77777777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C4B6C6D" w14:textId="077326F5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217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</w:p>
        </w:tc>
        <w:tc>
          <w:tcPr>
            <w:tcW w:w="98" w:type="dxa"/>
          </w:tcPr>
          <w:p w14:paraId="448B4AB1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BD51E0" w14:textId="334626B4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  <w:r w:rsidR="00536FB4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038</w:t>
            </w:r>
            <w:r w:rsidR="00536FB4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090</w:t>
            </w:r>
          </w:p>
        </w:tc>
        <w:tc>
          <w:tcPr>
            <w:tcW w:w="98" w:type="dxa"/>
          </w:tcPr>
          <w:p w14:paraId="2FFAD598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4E0EC2E" w14:textId="2A91BC3C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6FB4" w:rsidRPr="00527481" w14:paraId="61FB39C8" w14:textId="77777777" w:rsidTr="00731920">
        <w:trPr>
          <w:trHeight w:val="20"/>
        </w:trPr>
        <w:tc>
          <w:tcPr>
            <w:tcW w:w="3852" w:type="dxa"/>
          </w:tcPr>
          <w:p w14:paraId="05C55E33" w14:textId="77777777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FBB9035" w14:textId="77777777" w:rsidR="00536FB4" w:rsidRPr="00527481" w:rsidRDefault="00536FB4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0A6BC2A" w14:textId="77777777" w:rsidR="00536FB4" w:rsidRPr="00527481" w:rsidRDefault="00536FB4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9AB6D12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36FB4" w:rsidRPr="00527481" w14:paraId="50F6AC5A" w14:textId="77777777" w:rsidTr="00736D7A">
        <w:trPr>
          <w:trHeight w:val="20"/>
        </w:trPr>
        <w:tc>
          <w:tcPr>
            <w:tcW w:w="3852" w:type="dxa"/>
          </w:tcPr>
          <w:p w14:paraId="7DE49BF2" w14:textId="7F0CBBF3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ไม่เกิน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463FA181" w14:textId="0D50F00D" w:rsidR="00536FB4" w:rsidRPr="00527481" w:rsidRDefault="00536FB4" w:rsidP="00536FB4">
            <w:pPr>
              <w:tabs>
                <w:tab w:val="decimal" w:pos="650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2239ED1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1971C01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D1A5350" w14:textId="33EF0C7C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6FB4" w:rsidRPr="00527481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4DDBA245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6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5D8A55AD" w14:textId="0D4ECF59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313</w:t>
            </w:r>
          </w:p>
        </w:tc>
        <w:tc>
          <w:tcPr>
            <w:tcW w:w="98" w:type="dxa"/>
          </w:tcPr>
          <w:p w14:paraId="1F05ACDC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44A07344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597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98" w:type="dxa"/>
          </w:tcPr>
          <w:p w14:paraId="235CB085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5ECA008" w14:textId="74BEBDD8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6FB4" w:rsidRPr="00527481" w14:paraId="0DF6ED4F" w14:textId="77777777" w:rsidTr="00F13E18">
        <w:trPr>
          <w:trHeight w:val="20"/>
        </w:trPr>
        <w:tc>
          <w:tcPr>
            <w:tcW w:w="3852" w:type="dxa"/>
          </w:tcPr>
          <w:p w14:paraId="675FDA89" w14:textId="652611CC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  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6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-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634FAA29" w14:textId="321BFEC8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597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98" w:type="dxa"/>
          </w:tcPr>
          <w:p w14:paraId="023FD26C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41B05EF7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893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914</w:t>
            </w:r>
          </w:p>
        </w:tc>
        <w:tc>
          <w:tcPr>
            <w:tcW w:w="98" w:type="dxa"/>
          </w:tcPr>
          <w:p w14:paraId="4C5B4AAE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54CE620" w14:textId="54860EA3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6FB4" w:rsidRPr="00527481" w14:paraId="09C66666" w14:textId="77777777" w:rsidTr="00F13E18">
        <w:trPr>
          <w:trHeight w:val="20"/>
        </w:trPr>
        <w:tc>
          <w:tcPr>
            <w:tcW w:w="3852" w:type="dxa"/>
          </w:tcPr>
          <w:p w14:paraId="54FAB0F6" w14:textId="0FD9FBD5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เกิน </w:t>
            </w:r>
            <w:r w:rsidR="00E42678" w:rsidRPr="00E42678">
              <w:rPr>
                <w:rFonts w:ascii="Angsana New" w:hAnsi="Angsana New" w:cs="Angsana New"/>
                <w:snapToGrid w:val="0"/>
                <w:szCs w:val="28"/>
              </w:rPr>
              <w:t>12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63AF3A" w14:textId="5686D80F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272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761</w:t>
            </w:r>
          </w:p>
        </w:tc>
        <w:tc>
          <w:tcPr>
            <w:tcW w:w="98" w:type="dxa"/>
          </w:tcPr>
          <w:p w14:paraId="7B460016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77E38CA" w14:textId="18A2C167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847</w:t>
            </w:r>
          </w:p>
        </w:tc>
        <w:tc>
          <w:tcPr>
            <w:tcW w:w="98" w:type="dxa"/>
          </w:tcPr>
          <w:p w14:paraId="50556D55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8502872" w14:textId="35EC7721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6FB4" w:rsidRPr="00527481" w14:paraId="3F449F7A" w14:textId="77777777" w:rsidTr="0052150B">
        <w:trPr>
          <w:trHeight w:val="20"/>
        </w:trPr>
        <w:tc>
          <w:tcPr>
            <w:tcW w:w="3852" w:type="dxa"/>
          </w:tcPr>
          <w:p w14:paraId="1B531B04" w14:textId="77777777" w:rsidR="00536FB4" w:rsidRPr="00527481" w:rsidRDefault="00536FB4" w:rsidP="00536F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4038A0" w14:textId="01F9CFCC" w:rsidR="00536FB4" w:rsidRPr="00527481" w:rsidRDefault="00E42678" w:rsidP="00536FB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  <w:r w:rsidR="00536FB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8" w:type="dxa"/>
            <w:vAlign w:val="center"/>
          </w:tcPr>
          <w:p w14:paraId="60C93999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4E4F8550" w:rsidR="00536FB4" w:rsidRPr="00527481" w:rsidRDefault="00E42678" w:rsidP="00536FB4">
            <w:pPr>
              <w:tabs>
                <w:tab w:val="decimal" w:pos="1045"/>
              </w:tabs>
              <w:ind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127</w:t>
            </w:r>
            <w:r w:rsidR="00536FB4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  <w:r w:rsidR="00536FB4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8" w:type="dxa"/>
          </w:tcPr>
          <w:p w14:paraId="5F95B4E8" w14:textId="77777777" w:rsidR="00536FB4" w:rsidRPr="00527481" w:rsidRDefault="00536FB4" w:rsidP="00536FB4">
            <w:pPr>
              <w:tabs>
                <w:tab w:val="decimal" w:pos="1045"/>
              </w:tabs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A1455" w14:textId="4BA306C1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536FB4" w:rsidRPr="00527481" w:rsidRDefault="00536FB4" w:rsidP="00536FB4">
            <w:pPr>
              <w:tabs>
                <w:tab w:val="decimal" w:pos="961"/>
              </w:tabs>
              <w:ind w:right="-19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77777777" w:rsidR="00536FB4" w:rsidRPr="00527481" w:rsidRDefault="00536FB4" w:rsidP="00536FB4">
            <w:pPr>
              <w:tabs>
                <w:tab w:val="decimal" w:pos="607"/>
              </w:tabs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46A6F1AC" w14:textId="43100835" w:rsidR="00E23770" w:rsidRPr="00527481" w:rsidRDefault="00E42678" w:rsidP="00430EFA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9909C3" w:rsidRPr="00527481">
        <w:rPr>
          <w:rFonts w:ascii="Angsana New" w:hAnsi="Angsana New" w:cs="Angsana New"/>
          <w:b/>
          <w:bCs/>
          <w:cs/>
        </w:rPr>
        <w:t>ต้นทุนของ</w:t>
      </w:r>
      <w:r w:rsidR="00E23770" w:rsidRPr="00527481">
        <w:rPr>
          <w:rFonts w:ascii="Angsana New" w:hAnsi="Angsana New" w:cs="Angsana New"/>
          <w:b/>
          <w:bCs/>
          <w:cs/>
        </w:rPr>
        <w:t>สัญญา</w:t>
      </w:r>
    </w:p>
    <w:p w14:paraId="0D9231F9" w14:textId="77777777" w:rsidR="00E23770" w:rsidRPr="00527481" w:rsidRDefault="009909C3" w:rsidP="00E23770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ต้นทุนของ</w:t>
      </w:r>
      <w:r w:rsidR="00E23770" w:rsidRPr="00527481">
        <w:rPr>
          <w:rFonts w:ascii="Angsana New" w:hAnsi="Angsana New" w:cs="Angsana New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527481" w:rsidRDefault="00E23770" w:rsidP="00E23770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E23770" w:rsidRPr="00527481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527481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527481" w:rsidRDefault="00E23770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3770" w:rsidRPr="00527481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527481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7B83C54E" w:rsidR="00E23770" w:rsidRPr="00527481" w:rsidRDefault="00E42678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5366373" w14:textId="77777777" w:rsidR="00E23770" w:rsidRPr="00527481" w:rsidRDefault="00E23770" w:rsidP="003E5EB5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231F3602" w:rsidR="00E23770" w:rsidRPr="00527481" w:rsidRDefault="00E42678" w:rsidP="003E5EB5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713F32" w:rsidRPr="00527481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433EFF59" w:rsidR="00713F32" w:rsidRPr="00527481" w:rsidRDefault="00713F32" w:rsidP="00713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ยอด</w:t>
            </w:r>
            <w:r w:rsidRPr="00527481">
              <w:rPr>
                <w:rFonts w:ascii="Angsana New" w:hAnsi="Angsana New" w:cs="Angsana New" w:hint="cs"/>
                <w:szCs w:val="28"/>
                <w:cs/>
              </w:rPr>
              <w:t>คงเหลือ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ต้นงวด</w:t>
            </w:r>
            <w:r w:rsidRPr="00527481">
              <w:rPr>
                <w:rFonts w:ascii="Angsana New" w:hAnsi="Angsana New" w:cs="Angsana New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Cs w:val="28"/>
              </w:rPr>
              <w:t>1</w:t>
            </w:r>
            <w:r w:rsidRPr="00527481">
              <w:rPr>
                <w:rFonts w:ascii="Angsana New" w:hAnsi="Angsana New" w:cs="Angsana New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A205" w14:textId="030FEA4F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806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50" w:type="dxa"/>
          </w:tcPr>
          <w:p w14:paraId="118E7C33" w14:textId="77777777" w:rsidR="00713F32" w:rsidRPr="00527481" w:rsidRDefault="00713F32" w:rsidP="00713F32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11880459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972</w:t>
            </w:r>
          </w:p>
        </w:tc>
      </w:tr>
      <w:tr w:rsidR="00713F32" w:rsidRPr="00527481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713F32" w:rsidRPr="00527481" w:rsidRDefault="00713F32" w:rsidP="00713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3B12" w14:textId="5C1980DF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261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005</w:t>
            </w:r>
          </w:p>
        </w:tc>
        <w:tc>
          <w:tcPr>
            <w:tcW w:w="150" w:type="dxa"/>
          </w:tcPr>
          <w:p w14:paraId="3CEBF29D" w14:textId="77777777" w:rsidR="00713F32" w:rsidRPr="00527481" w:rsidRDefault="00713F32" w:rsidP="00713F32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3C591796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</w:p>
        </w:tc>
      </w:tr>
      <w:tr w:rsidR="00713F32" w:rsidRPr="00527481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713F32" w:rsidRPr="00527481" w:rsidRDefault="00713F32" w:rsidP="00713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21CA" w14:textId="68B77DD7" w:rsidR="00713F32" w:rsidRPr="00527481" w:rsidRDefault="00BF5834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713F32" w:rsidRPr="00527481" w:rsidRDefault="00713F32" w:rsidP="00713F32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347C81D0" w:rsidR="00713F32" w:rsidRPr="00527481" w:rsidRDefault="00713F32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13F32" w:rsidRPr="00527481" w14:paraId="5379AC99" w14:textId="77777777" w:rsidTr="00767162">
        <w:trPr>
          <w:cantSplit/>
          <w:trHeight w:val="144"/>
        </w:trPr>
        <w:tc>
          <w:tcPr>
            <w:tcW w:w="6012" w:type="dxa"/>
          </w:tcPr>
          <w:p w14:paraId="3F02392E" w14:textId="4B37E855" w:rsidR="00713F32" w:rsidRPr="00527481" w:rsidRDefault="00713F32" w:rsidP="00713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ยอดคงเหลือ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ปลายงวด</w:t>
            </w:r>
            <w:r w:rsidRPr="00527481">
              <w:rPr>
                <w:rFonts w:ascii="Angsana New" w:hAnsi="Angsana New" w:cs="Angsana New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Cs w:val="28"/>
              </w:rPr>
              <w:t>30</w:t>
            </w:r>
            <w:r w:rsidRPr="00527481">
              <w:rPr>
                <w:rFonts w:ascii="Angsana New" w:hAnsi="Angsana New" w:cs="Angsana New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 w:hint="cs"/>
                <w:szCs w:val="28"/>
                <w:cs/>
              </w:rPr>
              <w:t>มิถุนายน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8647D" w14:textId="0528A0AB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026</w:t>
            </w:r>
          </w:p>
        </w:tc>
        <w:tc>
          <w:tcPr>
            <w:tcW w:w="150" w:type="dxa"/>
          </w:tcPr>
          <w:p w14:paraId="0113F3E5" w14:textId="77777777" w:rsidR="00713F32" w:rsidRPr="00527481" w:rsidRDefault="00713F32" w:rsidP="00713F32">
            <w:pP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03B8E" w14:textId="1961074F" w:rsidR="00713F32" w:rsidRPr="00527481" w:rsidRDefault="00E42678" w:rsidP="00713F32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632</w:t>
            </w:r>
            <w:r w:rsidR="00713F3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756</w:t>
            </w:r>
          </w:p>
        </w:tc>
      </w:tr>
    </w:tbl>
    <w:p w14:paraId="7DDF5241" w14:textId="765A3E05" w:rsidR="00E23770" w:rsidRPr="00527481" w:rsidRDefault="00430EFA" w:rsidP="00430EFA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42678"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8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527481" w:rsidRDefault="00E23770" w:rsidP="00E23770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527481" w:rsidRDefault="00E23770" w:rsidP="002B2C91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CD076C" w:rsidRPr="00527481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527481" w:rsidRDefault="00CD076C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527481" w:rsidRDefault="00CD076C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527481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527481" w:rsidRDefault="00CD076C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527481" w:rsidRDefault="00CD076C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527481" w:rsidRDefault="00CD076C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527481" w:rsidRDefault="00CD076C" w:rsidP="007B26F3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527481" w:rsidRDefault="00CD076C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5D25" w:rsidRPr="00527481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305D25" w:rsidRPr="00527481" w:rsidRDefault="00305D25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256C84B6" w:rsidR="00305D25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BA5187D" w14:textId="77777777" w:rsidR="00305D25" w:rsidRPr="00527481" w:rsidRDefault="00305D25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6346B1E4" w:rsidR="00305D25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305D25" w:rsidRPr="00527481" w:rsidRDefault="00305D25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27EF9F92" w:rsidR="00305D25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09B9F41A" w14:textId="77777777" w:rsidR="00305D25" w:rsidRPr="00527481" w:rsidRDefault="00305D25" w:rsidP="007B26F3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00D28ABA" w:rsidR="00305D25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527481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53723F" w:rsidRPr="00527481" w:rsidRDefault="0053723F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6414A001" w:rsidR="0053723F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DDC5959" w14:textId="77777777" w:rsidR="0053723F" w:rsidRPr="00527481" w:rsidRDefault="0053723F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6B6D77AF" w:rsidR="0053723F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20EE924F" w14:textId="77777777" w:rsidR="0053723F" w:rsidRPr="00527481" w:rsidRDefault="0053723F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0CB48A55" w:rsidR="0053723F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54BF4BA" w14:textId="77777777" w:rsidR="0053723F" w:rsidRPr="00527481" w:rsidRDefault="0053723F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0EA66CD4" w:rsidR="0053723F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A67DD" w:rsidRPr="00527481" w14:paraId="1A04DEBD" w14:textId="77777777" w:rsidTr="00CD076C">
        <w:trPr>
          <w:trHeight w:val="144"/>
        </w:trPr>
        <w:tc>
          <w:tcPr>
            <w:tcW w:w="3477" w:type="dxa"/>
          </w:tcPr>
          <w:p w14:paraId="6335F9BB" w14:textId="77777777" w:rsidR="004A67DD" w:rsidRPr="00527481" w:rsidRDefault="004A67DD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8BA6E06" w14:textId="5439CEF4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39378D1A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E0AB1B3" w14:textId="64A910CD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5D8F743B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553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771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241</w:t>
            </w:r>
          </w:p>
        </w:tc>
      </w:tr>
      <w:tr w:rsidR="004A67DD" w:rsidRPr="00527481" w14:paraId="5FA29288" w14:textId="77777777" w:rsidTr="00CD076C">
        <w:trPr>
          <w:trHeight w:val="144"/>
        </w:trPr>
        <w:tc>
          <w:tcPr>
            <w:tcW w:w="3477" w:type="dxa"/>
          </w:tcPr>
          <w:p w14:paraId="47E1A6D1" w14:textId="0E042488" w:rsidR="004A67DD" w:rsidRPr="00527481" w:rsidRDefault="004A67DD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ค่าก่อสร้างและอื่น</w:t>
            </w:r>
            <w:r w:rsidR="004F7D0F"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6C97592" w14:textId="4A0ABB1D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925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505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198</w:t>
            </w:r>
          </w:p>
        </w:tc>
        <w:tc>
          <w:tcPr>
            <w:tcW w:w="144" w:type="dxa"/>
          </w:tcPr>
          <w:p w14:paraId="69B02D1D" w14:textId="77777777" w:rsidR="004A67DD" w:rsidRPr="00527481" w:rsidRDefault="004A67DD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0708113E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23183113" w14:textId="77777777" w:rsidR="004A67DD" w:rsidRPr="00527481" w:rsidRDefault="004A67DD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21F770C" w14:textId="4E802760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424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</w:p>
        </w:tc>
        <w:tc>
          <w:tcPr>
            <w:tcW w:w="144" w:type="dxa"/>
          </w:tcPr>
          <w:p w14:paraId="3C26FCB3" w14:textId="77777777" w:rsidR="004A67DD" w:rsidRPr="00527481" w:rsidRDefault="004A67DD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561CB7A3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101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370</w:t>
            </w:r>
          </w:p>
        </w:tc>
      </w:tr>
      <w:tr w:rsidR="004A67DD" w:rsidRPr="00527481" w14:paraId="4C46F851" w14:textId="77777777" w:rsidTr="00CD076C">
        <w:trPr>
          <w:trHeight w:val="144"/>
        </w:trPr>
        <w:tc>
          <w:tcPr>
            <w:tcW w:w="3477" w:type="dxa"/>
          </w:tcPr>
          <w:p w14:paraId="7ADC47CA" w14:textId="77777777" w:rsidR="004A67DD" w:rsidRPr="00527481" w:rsidRDefault="004A67DD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B0F29" w14:textId="58E72377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317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325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44" w:type="dxa"/>
          </w:tcPr>
          <w:p w14:paraId="76417E9E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1721858B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063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" w:type="dxa"/>
          </w:tcPr>
          <w:p w14:paraId="1EC4AAA0" w14:textId="77777777" w:rsidR="004A67DD" w:rsidRPr="00527481" w:rsidRDefault="004A67DD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80E8" w14:textId="120217E8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</w:t>
            </w:r>
            <w:r w:rsidR="00AC509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44" w:type="dxa"/>
          </w:tcPr>
          <w:p w14:paraId="1BA83ABF" w14:textId="77777777" w:rsidR="004A67DD" w:rsidRPr="00527481" w:rsidRDefault="004A67DD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5D0D8107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</w:tr>
      <w:tr w:rsidR="004A67DD" w:rsidRPr="00527481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4A67DD" w:rsidRPr="00527481" w:rsidRDefault="004A67DD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10E2A" w14:textId="77777777" w:rsidR="004A67DD" w:rsidRPr="00527481" w:rsidRDefault="004A67DD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4A67DD" w:rsidRPr="00527481" w:rsidRDefault="004A67DD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4A67DD" w:rsidRPr="00527481" w:rsidRDefault="004A67DD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4A67DD" w:rsidRPr="00527481" w:rsidRDefault="004A67DD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BDB80" w14:textId="77777777" w:rsidR="004A67DD" w:rsidRPr="00527481" w:rsidRDefault="004A67DD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4A67DD" w:rsidRPr="00527481" w:rsidRDefault="004A67DD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A67DD" w:rsidRPr="00527481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4A67DD" w:rsidRPr="00527481" w:rsidRDefault="004A67DD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99C01C" w14:textId="7DD6F2B1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602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4" w:type="dxa"/>
          </w:tcPr>
          <w:p w14:paraId="7A6BCDA8" w14:textId="77777777" w:rsidR="004A67DD" w:rsidRPr="00527481" w:rsidRDefault="004A67DD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7598FE04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44" w:type="dxa"/>
          </w:tcPr>
          <w:p w14:paraId="49600BD3" w14:textId="77777777" w:rsidR="004A67DD" w:rsidRPr="00527481" w:rsidRDefault="004A67DD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27420" w14:textId="3EC55DF4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44" w:type="dxa"/>
          </w:tcPr>
          <w:p w14:paraId="4D1D9444" w14:textId="77777777" w:rsidR="004A67DD" w:rsidRPr="00527481" w:rsidRDefault="004A67DD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4A002BC9" w:rsidR="004A67DD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655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4A67DD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</w:p>
        </w:tc>
      </w:tr>
    </w:tbl>
    <w:p w14:paraId="1895B2F7" w14:textId="77777777" w:rsidR="00E23770" w:rsidRPr="00527481" w:rsidRDefault="00E23770" w:rsidP="00F21FDF">
      <w:pPr>
        <w:spacing w:before="200"/>
        <w:ind w:left="547" w:right="-5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00A98" w:rsidRPr="00527481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527481" w:rsidRDefault="00000A98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527481" w:rsidRDefault="00000A9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527481" w:rsidRDefault="00000A98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527481" w:rsidRDefault="00000A9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8" w:rsidRPr="00527481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527481" w:rsidRDefault="00000A98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5668F415" w:rsidR="00000A98" w:rsidRPr="00527481" w:rsidRDefault="00000A9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="00305D25"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305D25" w:rsidRPr="0052748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00A98" w:rsidRPr="00527481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527481" w:rsidRDefault="00000A98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0CA922A0" w:rsidR="00000A98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20C4BCB" w14:textId="77777777" w:rsidR="00000A98" w:rsidRPr="00527481" w:rsidRDefault="00000A98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5B3BE32F" w:rsidR="00000A98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043A2411" w14:textId="77777777" w:rsidR="00000A98" w:rsidRPr="00527481" w:rsidRDefault="00000A98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17214413" w:rsidR="00000A98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4D2D0060" w14:textId="77777777" w:rsidR="00000A98" w:rsidRPr="00527481" w:rsidRDefault="00000A98" w:rsidP="007B26F3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288F2A39" w:rsidR="00000A98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00A98" w:rsidRPr="00527481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527481" w:rsidRDefault="00000A98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75F35B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527481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527481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7EEF16A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527481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527481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527481" w:rsidRDefault="00724F7C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 </w:t>
            </w:r>
            <w:r w:rsidR="00000A98"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4259F1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527481" w:rsidRDefault="00000A98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527481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8430E12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527481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527481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527481" w:rsidRDefault="00000A98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3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3958470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527481" w:rsidRDefault="00000A98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527481" w:rsidRDefault="00000A98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C462459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527481" w:rsidRDefault="00000A98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527481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F5834" w:rsidRPr="00527481" w14:paraId="455B300B" w14:textId="77777777" w:rsidTr="00D769B5">
        <w:trPr>
          <w:trHeight w:val="144"/>
        </w:trPr>
        <w:tc>
          <w:tcPr>
            <w:tcW w:w="3477" w:type="dxa"/>
          </w:tcPr>
          <w:p w14:paraId="602CBD22" w14:textId="77777777" w:rsidR="00BF5834" w:rsidRPr="00527481" w:rsidRDefault="00BF5834" w:rsidP="00BF58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09C8A" w14:textId="5AC6F51B" w:rsidR="00BF5834" w:rsidRPr="00527481" w:rsidRDefault="00E42678" w:rsidP="00BF5834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  <w:r w:rsidR="00E85EDC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  <w:r w:rsidR="00E85EDC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44" w:type="dxa"/>
            <w:vAlign w:val="center"/>
          </w:tcPr>
          <w:p w14:paraId="28623626" w14:textId="77777777" w:rsidR="00BF5834" w:rsidRPr="00527481" w:rsidRDefault="00BF5834" w:rsidP="00BF583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68834746" w:rsidR="00BF5834" w:rsidRPr="00527481" w:rsidRDefault="00E42678" w:rsidP="00BF5834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398</w:t>
            </w:r>
            <w:r w:rsidR="00BF58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44" w:type="dxa"/>
          </w:tcPr>
          <w:p w14:paraId="2D0F2F35" w14:textId="77777777" w:rsidR="00BF5834" w:rsidRPr="00527481" w:rsidRDefault="00BF5834" w:rsidP="00BF583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92DD58" w14:textId="3EEC61FE" w:rsidR="00BF5834" w:rsidRPr="00527481" w:rsidRDefault="00BF5834" w:rsidP="00BF5834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BF5834" w:rsidRPr="00527481" w:rsidRDefault="00BF5834" w:rsidP="00BF5834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24961666" w:rsidR="00BF5834" w:rsidRPr="00527481" w:rsidRDefault="00BF5834" w:rsidP="00BF5834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AB1B2CF" w14:textId="77777777" w:rsidR="007D7623" w:rsidRPr="00527481" w:rsidRDefault="007D7623" w:rsidP="00F21FDF">
      <w:pPr>
        <w:spacing w:before="200"/>
        <w:ind w:left="547" w:right="-5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7D7623" w:rsidRPr="00527481" w14:paraId="58223161" w14:textId="77777777" w:rsidTr="00107353">
        <w:trPr>
          <w:trHeight w:val="144"/>
        </w:trPr>
        <w:tc>
          <w:tcPr>
            <w:tcW w:w="3477" w:type="dxa"/>
          </w:tcPr>
          <w:p w14:paraId="4E258105" w14:textId="77777777" w:rsidR="007D7623" w:rsidRPr="00527481" w:rsidRDefault="007D7623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FD38425" w14:textId="77777777" w:rsidR="007D7623" w:rsidRPr="00527481" w:rsidRDefault="007D7623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081456D" w14:textId="77777777" w:rsidR="007D7623" w:rsidRPr="00527481" w:rsidRDefault="007D7623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3A51331A" w14:textId="77777777" w:rsidR="007D7623" w:rsidRPr="00527481" w:rsidRDefault="007D7623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623" w:rsidRPr="00527481" w14:paraId="17C13A75" w14:textId="77777777" w:rsidTr="00107353">
        <w:trPr>
          <w:trHeight w:val="144"/>
        </w:trPr>
        <w:tc>
          <w:tcPr>
            <w:tcW w:w="3477" w:type="dxa"/>
          </w:tcPr>
          <w:p w14:paraId="32CD3446" w14:textId="77777777" w:rsidR="007D7623" w:rsidRPr="00527481" w:rsidRDefault="007D7623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055B39B3" w14:textId="2D0A5C36" w:rsidR="007D7623" w:rsidRPr="00527481" w:rsidRDefault="007D7623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D7623" w:rsidRPr="00527481" w14:paraId="702A6C08" w14:textId="77777777" w:rsidTr="00107353">
        <w:trPr>
          <w:trHeight w:val="144"/>
        </w:trPr>
        <w:tc>
          <w:tcPr>
            <w:tcW w:w="3477" w:type="dxa"/>
          </w:tcPr>
          <w:p w14:paraId="6AEC5758" w14:textId="77777777" w:rsidR="007D7623" w:rsidRPr="00527481" w:rsidRDefault="007D7623" w:rsidP="007B26F3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7DFB7B2" w14:textId="36201547" w:rsidR="007D7623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C96CA5B" w14:textId="77777777" w:rsidR="007D7623" w:rsidRPr="00527481" w:rsidRDefault="007D7623" w:rsidP="007B26F3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FDDE2B8" w14:textId="0071469A" w:rsidR="007D7623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6E4F88A1" w14:textId="77777777" w:rsidR="007D7623" w:rsidRPr="00527481" w:rsidRDefault="007D7623" w:rsidP="007B26F3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C3975E1" w14:textId="4760505F" w:rsidR="007D7623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436C406F" w14:textId="77777777" w:rsidR="007D7623" w:rsidRPr="00527481" w:rsidRDefault="007D7623" w:rsidP="007B26F3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AF0BA5E" w14:textId="1257C952" w:rsidR="007D7623" w:rsidRPr="00527481" w:rsidRDefault="00E42678" w:rsidP="007B26F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D7623" w:rsidRPr="00527481" w14:paraId="5FCF6227" w14:textId="77777777" w:rsidTr="00107353">
        <w:trPr>
          <w:trHeight w:val="144"/>
        </w:trPr>
        <w:tc>
          <w:tcPr>
            <w:tcW w:w="3477" w:type="dxa"/>
          </w:tcPr>
          <w:p w14:paraId="267F5E7A" w14:textId="77777777" w:rsidR="007D7623" w:rsidRPr="00527481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F5833A0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5C18200" w14:textId="77777777" w:rsidR="007D7623" w:rsidRPr="00527481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BA52407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963D4EB" w14:textId="77777777" w:rsidR="007D7623" w:rsidRPr="00527481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5EC13EF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CC5AC7C" w14:textId="77777777" w:rsidR="007D7623" w:rsidRPr="00527481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6770A35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D7623" w:rsidRPr="00527481" w14:paraId="0FC7638F" w14:textId="77777777" w:rsidTr="00107353">
        <w:trPr>
          <w:trHeight w:val="144"/>
        </w:trPr>
        <w:tc>
          <w:tcPr>
            <w:tcW w:w="3477" w:type="dxa"/>
          </w:tcPr>
          <w:p w14:paraId="31F55646" w14:textId="77777777" w:rsidR="007D7623" w:rsidRPr="00527481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    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BFB88AF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BB75F76" w14:textId="77777777" w:rsidR="007D7623" w:rsidRPr="00527481" w:rsidRDefault="007D7623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4D6336A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87F6BF5" w14:textId="77777777" w:rsidR="007D7623" w:rsidRPr="00527481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B5D78FC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BF7335D" w14:textId="77777777" w:rsidR="007D7623" w:rsidRPr="00527481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57A4C22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D7623" w:rsidRPr="00527481" w14:paraId="1DB3A300" w14:textId="77777777" w:rsidTr="00107353">
        <w:trPr>
          <w:trHeight w:val="144"/>
        </w:trPr>
        <w:tc>
          <w:tcPr>
            <w:tcW w:w="3477" w:type="dxa"/>
          </w:tcPr>
          <w:p w14:paraId="6F43290E" w14:textId="77777777" w:rsidR="007D7623" w:rsidRPr="00527481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3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E8B028E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5EE072F" w14:textId="77777777" w:rsidR="007D7623" w:rsidRPr="00527481" w:rsidRDefault="007D7623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07966AD2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8CBE7A" w14:textId="77777777" w:rsidR="007D7623" w:rsidRPr="00527481" w:rsidRDefault="007D7623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2740D0A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924ED62" w14:textId="77777777" w:rsidR="007D7623" w:rsidRPr="00527481" w:rsidRDefault="007D7623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78B39DA4" w14:textId="77777777" w:rsidR="007D7623" w:rsidRPr="00527481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21FDF" w:rsidRPr="00527481" w14:paraId="7F7DB962" w14:textId="77777777" w:rsidTr="00107353">
        <w:trPr>
          <w:trHeight w:val="144"/>
        </w:trPr>
        <w:tc>
          <w:tcPr>
            <w:tcW w:w="3477" w:type="dxa"/>
          </w:tcPr>
          <w:p w14:paraId="0F810BBF" w14:textId="77777777" w:rsidR="00F21FDF" w:rsidRPr="00527481" w:rsidRDefault="00F21FDF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AC6292" w14:textId="1C8831E3" w:rsidR="00F21FDF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  <w:r w:rsidR="00E85EDC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800</w:t>
            </w:r>
            <w:r w:rsidR="00E85EDC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44" w:type="dxa"/>
            <w:vAlign w:val="center"/>
          </w:tcPr>
          <w:p w14:paraId="444E601E" w14:textId="77777777" w:rsidR="00F21FDF" w:rsidRPr="00527481" w:rsidRDefault="00F21FDF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0DCA3A04" w14:textId="6D775752" w:rsidR="00F21FDF" w:rsidRPr="00527481" w:rsidRDefault="00E4267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21FD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F21FD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686</w:t>
            </w:r>
            <w:r w:rsidR="00F21FD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016</w:t>
            </w:r>
          </w:p>
        </w:tc>
        <w:tc>
          <w:tcPr>
            <w:tcW w:w="144" w:type="dxa"/>
          </w:tcPr>
          <w:p w14:paraId="22205A23" w14:textId="77777777" w:rsidR="00F21FDF" w:rsidRPr="00527481" w:rsidRDefault="00F21FDF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2EAA69" w14:textId="32FEC442" w:rsidR="00F21FDF" w:rsidRPr="00527481" w:rsidRDefault="00BF5834" w:rsidP="007B26F3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6F4C52BC" w14:textId="77777777" w:rsidR="00F21FDF" w:rsidRPr="00527481" w:rsidRDefault="00F21FDF" w:rsidP="007B26F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E0EF945" w14:textId="65CF569D" w:rsidR="00F21FDF" w:rsidRPr="00527481" w:rsidRDefault="00F21FDF" w:rsidP="007B26F3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4DD028C8" w:rsidR="00E23770" w:rsidRPr="00527481" w:rsidRDefault="00E23770" w:rsidP="007B26F3">
      <w:pPr>
        <w:spacing w:before="120"/>
        <w:ind w:left="547" w:right="-2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790285" w:rsidRPr="00527481">
        <w:rPr>
          <w:rFonts w:ascii="Angsana New" w:hAnsi="Angsana New" w:cs="Angsana New"/>
          <w:snapToGrid w:val="0"/>
          <w:spacing w:val="-4"/>
          <w:cs/>
          <w:lang w:val="en-US"/>
        </w:rPr>
        <w:t>แ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ะบริษัท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</w:t>
      </w:r>
      <w:r w:rsidR="008A1148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(ดูหมายเหตุข้อ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15</w:t>
      </w:r>
      <w:r w:rsidR="00460C32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และข้อ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42678" w:rsidRPr="00E42678">
        <w:rPr>
          <w:rFonts w:ascii="Angsana New" w:hAnsi="Angsana New" w:cs="Angsana New" w:hint="cs"/>
          <w:snapToGrid w:val="0"/>
          <w:spacing w:val="-4"/>
          <w:lang w:val="en-US"/>
        </w:rPr>
        <w:t>7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)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โดยมีมูลค่าตามบัญชีสุทธิ</w:t>
      </w:r>
      <w:r w:rsidR="00F43924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527481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E23770" w:rsidRPr="00527481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527481" w:rsidRDefault="00E23770" w:rsidP="007158C2">
            <w:pPr>
              <w:spacing w:line="32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527481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527481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527481" w:rsidRDefault="00E23770" w:rsidP="007158C2">
            <w:pPr>
              <w:spacing w:line="32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527481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527481" w:rsidRDefault="00E23770" w:rsidP="007158C2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527481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527481" w:rsidRDefault="00E23770" w:rsidP="007158C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527481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527481" w:rsidRDefault="00E23770" w:rsidP="007158C2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527481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527481" w:rsidRDefault="00E23770" w:rsidP="007158C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527481" w:rsidRDefault="00E23770" w:rsidP="007158C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F6721" w:rsidRPr="00527481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DF6721" w:rsidRPr="00527481" w:rsidRDefault="00DF6721" w:rsidP="00DF6721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58EE1D22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9381551" w14:textId="77777777" w:rsidR="00DF6721" w:rsidRPr="00527481" w:rsidRDefault="00DF6721" w:rsidP="00DF6721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5CBEBE8A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DF6721" w:rsidRPr="00527481" w:rsidRDefault="00DF6721" w:rsidP="00DF6721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5A5BAE1F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3F53887" w14:textId="77777777" w:rsidR="00DF6721" w:rsidRPr="00527481" w:rsidRDefault="00DF6721" w:rsidP="00DF6721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00329008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F6721" w:rsidRPr="00527481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DF6721" w:rsidRPr="00527481" w:rsidRDefault="00DF6721" w:rsidP="00DF6721">
            <w:pPr>
              <w:spacing w:line="32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748C37E4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5BB779F" w14:textId="77777777" w:rsidR="00DF6721" w:rsidRPr="00527481" w:rsidRDefault="00DF6721" w:rsidP="00DF6721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20CDE46E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4A6E1DE" w14:textId="77777777" w:rsidR="00DF6721" w:rsidRPr="00527481" w:rsidRDefault="00DF6721" w:rsidP="00DF6721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08147763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9F184B1" w14:textId="77777777" w:rsidR="00DF6721" w:rsidRPr="00527481" w:rsidRDefault="00DF6721" w:rsidP="00DF6721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5E710C39" w:rsidR="00DF6721" w:rsidRPr="00527481" w:rsidRDefault="00E42678" w:rsidP="00DF672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F6721" w:rsidRPr="00527481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F6721" w:rsidRPr="00527481" w:rsidRDefault="00DF6721" w:rsidP="00DF67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5E32F" w14:textId="2BC1EF0A" w:rsidR="00DF6721" w:rsidRPr="00527481" w:rsidRDefault="00E42678" w:rsidP="00DF6721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8E1CF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</w:p>
        </w:tc>
        <w:tc>
          <w:tcPr>
            <w:tcW w:w="90" w:type="dxa"/>
          </w:tcPr>
          <w:p w14:paraId="78B936D2" w14:textId="77777777" w:rsidR="00DF6721" w:rsidRPr="00527481" w:rsidRDefault="00DF6721" w:rsidP="00DF6721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651F1863" w:rsidR="00DF6721" w:rsidRPr="00527481" w:rsidRDefault="00E42678" w:rsidP="00DF6721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DF672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90" w:type="dxa"/>
          </w:tcPr>
          <w:p w14:paraId="63A8B9CC" w14:textId="77777777" w:rsidR="00DF6721" w:rsidRPr="00527481" w:rsidRDefault="00DF6721" w:rsidP="00DF6721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CA2BF" w14:textId="09A0A85B" w:rsidR="00DF6721" w:rsidRPr="00527481" w:rsidRDefault="00E42678" w:rsidP="00DF6721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</w:tcPr>
          <w:p w14:paraId="432C58D8" w14:textId="77777777" w:rsidR="00DF6721" w:rsidRPr="00527481" w:rsidRDefault="00DF6721" w:rsidP="00DF6721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315A55A4" w:rsidR="00DF6721" w:rsidRPr="00527481" w:rsidRDefault="00E42678" w:rsidP="00DF6721">
            <w:pPr>
              <w:spacing w:line="32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644</w:t>
            </w:r>
          </w:p>
        </w:tc>
      </w:tr>
    </w:tbl>
    <w:p w14:paraId="0C44FB09" w14:textId="77777777" w:rsidR="007B26F3" w:rsidRPr="00527481" w:rsidRDefault="007B26F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14:paraId="0F39AAF2" w14:textId="5FAE4392" w:rsidR="00017239" w:rsidRPr="00527481" w:rsidRDefault="00E42678" w:rsidP="00F21FDF">
      <w:pPr>
        <w:spacing w:before="28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9</w:t>
      </w:r>
      <w:r w:rsidR="00E23770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23770" w:rsidRPr="00527481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bookmarkStart w:id="3" w:name="_Hlk69809523"/>
      <w:r w:rsidR="00017239" w:rsidRPr="00527481">
        <w:rPr>
          <w:rFonts w:ascii="Angsana New" w:hAnsi="Angsana New" w:cs="Angsana New"/>
          <w:b/>
          <w:bCs/>
          <w:cs/>
          <w:lang w:val="en-US"/>
        </w:rPr>
        <w:t>สินทรัพย์ทางการเงินไม่หมุนเวียนอื่น</w:t>
      </w:r>
      <w:bookmarkEnd w:id="3"/>
    </w:p>
    <w:p w14:paraId="325FAFBA" w14:textId="77777777" w:rsidR="00017239" w:rsidRPr="00527481" w:rsidRDefault="00017239" w:rsidP="00017239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527481" w:rsidRDefault="00017239" w:rsidP="00272DA6">
      <w:pPr>
        <w:ind w:left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BE1592" w:rsidRPr="00527481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527481" w:rsidRDefault="00BE1592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527481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527481" w:rsidRDefault="00BE1592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527481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527481" w:rsidRDefault="00BE1592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527481" w:rsidRDefault="00BE1592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527481" w:rsidRDefault="00BE1592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DF6721" w:rsidRPr="00527481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DF6721" w:rsidRPr="00527481" w:rsidRDefault="00DF6721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7B5EFBC8" w:rsidR="00DF6721" w:rsidRPr="00527481" w:rsidRDefault="00E42678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0E6E0B2" w14:textId="77777777" w:rsidR="00DF6721" w:rsidRPr="00527481" w:rsidRDefault="00DF6721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1C36F7C6" w:rsidR="00DF6721" w:rsidRPr="00527481" w:rsidRDefault="00E42678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527481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53723F" w:rsidRPr="00527481" w:rsidRDefault="0053723F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5E5DAE0E" w:rsidR="0053723F" w:rsidRPr="00527481" w:rsidRDefault="00E42678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1C8DDAD" w14:textId="77777777" w:rsidR="0053723F" w:rsidRPr="00527481" w:rsidRDefault="0053723F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3B1417F2" w:rsidR="0053723F" w:rsidRPr="00527481" w:rsidRDefault="00E42678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E1592" w:rsidRPr="00527481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527481" w:rsidRDefault="00BE1592" w:rsidP="00F21FDF">
            <w:pPr>
              <w:spacing w:line="320" w:lineRule="exact"/>
              <w:ind w:left="-7" w:right="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1592" w:rsidRPr="00527481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527481" w:rsidRDefault="00B2138C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527481" w:rsidRDefault="00BE1592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527481" w:rsidRDefault="00BE1592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527481" w:rsidRDefault="00BE1592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430EFA" w:rsidRPr="00527481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527481" w:rsidRDefault="00430EFA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firstLine="151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527481" w:rsidRDefault="00430EFA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527481" w:rsidRDefault="00430EFA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527481" w:rsidRDefault="00430EFA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3E7D" w:rsidRPr="00527481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527481" w:rsidRDefault="005113AB" w:rsidP="00F21F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64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 </w:t>
            </w:r>
            <w:r w:rsidR="00D93E7D"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527481" w:rsidRDefault="00D93E7D" w:rsidP="00F21FDF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527481" w:rsidRDefault="00D93E7D" w:rsidP="00F21FDF">
            <w:pPr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527481" w:rsidRDefault="00D93E7D" w:rsidP="00F21FDF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94410" w:rsidRPr="00527481" w14:paraId="7E0139BF" w14:textId="77777777" w:rsidTr="00316F9D">
        <w:trPr>
          <w:cantSplit/>
        </w:trPr>
        <w:tc>
          <w:tcPr>
            <w:tcW w:w="6171" w:type="dxa"/>
          </w:tcPr>
          <w:p w14:paraId="05EB1347" w14:textId="77777777" w:rsidR="00D94410" w:rsidRPr="00527481" w:rsidRDefault="00D94410" w:rsidP="00F21F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</w:tcPr>
          <w:p w14:paraId="264F43BE" w14:textId="63444FD0" w:rsidR="00D94410" w:rsidRPr="00527481" w:rsidRDefault="00E42678" w:rsidP="00F21FDF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114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5" w:type="dxa"/>
          </w:tcPr>
          <w:p w14:paraId="49E6854C" w14:textId="77777777" w:rsidR="00D94410" w:rsidRPr="00527481" w:rsidRDefault="00D94410" w:rsidP="00F21FDF">
            <w:pPr>
              <w:spacing w:line="32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35C1DD9D" w:rsidR="00D94410" w:rsidRPr="00527481" w:rsidRDefault="00E42678" w:rsidP="00F21FDF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107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143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  <w:tr w:rsidR="00D94410" w:rsidRPr="00527481" w14:paraId="55E5AD0F" w14:textId="77777777" w:rsidTr="00316F9D">
        <w:trPr>
          <w:cantSplit/>
          <w:trHeight w:val="270"/>
        </w:trPr>
        <w:tc>
          <w:tcPr>
            <w:tcW w:w="6171" w:type="dxa"/>
          </w:tcPr>
          <w:p w14:paraId="101151F8" w14:textId="77777777" w:rsidR="00D94410" w:rsidRPr="00527481" w:rsidRDefault="00D94410" w:rsidP="00F21F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37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center"/>
          </w:tcPr>
          <w:p w14:paraId="03825B0F" w14:textId="1392243E" w:rsidR="00D94410" w:rsidRPr="00527481" w:rsidRDefault="00E42678" w:rsidP="00F21FDF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14:paraId="3AEBF843" w14:textId="77777777" w:rsidR="00D94410" w:rsidRPr="00527481" w:rsidRDefault="00D94410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566640C5" w:rsidR="00D94410" w:rsidRPr="00527481" w:rsidRDefault="00E42678" w:rsidP="00F21FDF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94410" w:rsidRPr="00527481" w14:paraId="1C7E55C5" w14:textId="77777777" w:rsidTr="00316F9D">
        <w:trPr>
          <w:cantSplit/>
        </w:trPr>
        <w:tc>
          <w:tcPr>
            <w:tcW w:w="6171" w:type="dxa"/>
          </w:tcPr>
          <w:p w14:paraId="672D0312" w14:textId="77777777" w:rsidR="00D94410" w:rsidRPr="00527481" w:rsidRDefault="00D94410" w:rsidP="00F21FDF">
            <w:pPr>
              <w:spacing w:line="320" w:lineRule="exact"/>
              <w:ind w:left="522" w:firstLine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BB596" w14:textId="55BB5756" w:rsidR="00D94410" w:rsidRPr="00527481" w:rsidRDefault="00E42678" w:rsidP="00F21FDF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5" w:type="dxa"/>
          </w:tcPr>
          <w:p w14:paraId="3BD2127C" w14:textId="77777777" w:rsidR="00D94410" w:rsidRPr="00527481" w:rsidRDefault="00D94410" w:rsidP="00F21FDF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60C3BDAC" w:rsidR="00D94410" w:rsidRPr="00527481" w:rsidRDefault="00E42678" w:rsidP="00F21FDF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</w:tbl>
    <w:p w14:paraId="35AD268E" w14:textId="6092660F" w:rsidR="00017239" w:rsidRPr="00527481" w:rsidRDefault="00017239" w:rsidP="00F21FDF">
      <w:pPr>
        <w:spacing w:before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รายการเคลื่อนไหวของ</w:t>
      </w:r>
      <w:r w:rsidRPr="00527481">
        <w:rPr>
          <w:rFonts w:ascii="Angsana New" w:hAnsi="Angsana New" w:cs="Angsana New"/>
          <w:snapToGrid w:val="0"/>
          <w:cs/>
          <w:lang w:val="en-US"/>
        </w:rPr>
        <w:t>สินทรัพย์ทางการเงินไม่หมุนเวียนอื่น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ที่เกิดขึ้นในระหว่างงวด</w:t>
      </w:r>
      <w:r w:rsidR="00D442BE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หก</w:t>
      </w:r>
      <w:r w:rsidR="00C24D1D"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สิ้นสุดวันที่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F6721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527481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BE1592" w:rsidRPr="00527481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527481" w:rsidRDefault="00BE1592" w:rsidP="00F21FD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527481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527481" w:rsidRDefault="00BE1592" w:rsidP="00F21FD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527481" w14:paraId="5153872E" w14:textId="77777777" w:rsidTr="00BE1592">
        <w:trPr>
          <w:cantSplit/>
        </w:trPr>
        <w:tc>
          <w:tcPr>
            <w:tcW w:w="6174" w:type="dxa"/>
          </w:tcPr>
          <w:p w14:paraId="054E5595" w14:textId="77777777" w:rsidR="00BE1592" w:rsidRPr="00527481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5AD7BFC6" w:rsidR="00BE1592" w:rsidRPr="00527481" w:rsidRDefault="00E42678" w:rsidP="00F21FD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</w:tcPr>
          <w:p w14:paraId="16683A1E" w14:textId="77777777" w:rsidR="00BE1592" w:rsidRPr="00527481" w:rsidRDefault="00BE1592" w:rsidP="00F21FDF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6D250FAA" w:rsidR="00BE1592" w:rsidRPr="00527481" w:rsidRDefault="00E42678" w:rsidP="00F21FD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E52753" w:rsidRPr="00527481" w14:paraId="00AB5D7A" w14:textId="77777777" w:rsidTr="00BE1592">
        <w:trPr>
          <w:cantSplit/>
        </w:trPr>
        <w:tc>
          <w:tcPr>
            <w:tcW w:w="6174" w:type="dxa"/>
          </w:tcPr>
          <w:p w14:paraId="0C75D40B" w14:textId="4E7987AB" w:rsidR="00E52753" w:rsidRPr="00527481" w:rsidRDefault="00E52753" w:rsidP="00E52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6AACC960" w:rsidR="00E52753" w:rsidRPr="00527481" w:rsidRDefault="00E42678" w:rsidP="00E52753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6" w:type="dxa"/>
          </w:tcPr>
          <w:p w14:paraId="03D1CE47" w14:textId="77777777" w:rsidR="00E52753" w:rsidRPr="00527481" w:rsidRDefault="00E52753" w:rsidP="00E5275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49C726D9" w:rsidR="00E52753" w:rsidRPr="00527481" w:rsidRDefault="00E42678" w:rsidP="00E52753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001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</w:p>
        </w:tc>
      </w:tr>
      <w:tr w:rsidR="00E52753" w:rsidRPr="00527481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E52753" w:rsidRPr="00527481" w:rsidRDefault="00E52753" w:rsidP="00E5275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4D821289" w:rsidR="00E52753" w:rsidRPr="00527481" w:rsidRDefault="00A40634" w:rsidP="00E52753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E52753" w:rsidRPr="00527481" w:rsidRDefault="00E52753" w:rsidP="00E5275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66A27966" w:rsidR="00E52753" w:rsidRPr="00527481" w:rsidRDefault="00E42678" w:rsidP="00E52753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648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</w:p>
        </w:tc>
      </w:tr>
      <w:tr w:rsidR="00E52753" w:rsidRPr="00527481" w14:paraId="7F215262" w14:textId="77777777" w:rsidTr="00BE1592">
        <w:trPr>
          <w:cantSplit/>
        </w:trPr>
        <w:tc>
          <w:tcPr>
            <w:tcW w:w="6174" w:type="dxa"/>
          </w:tcPr>
          <w:p w14:paraId="14F2D272" w14:textId="479AE281" w:rsidR="00E52753" w:rsidRPr="00527481" w:rsidRDefault="00E52753" w:rsidP="00E5275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393486F1" w:rsidR="00E52753" w:rsidRPr="00527481" w:rsidRDefault="00E42678" w:rsidP="00E52753">
            <w:pPr>
              <w:tabs>
                <w:tab w:val="decimal" w:pos="1073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  <w:r w:rsidR="00A40634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350</w:t>
            </w:r>
          </w:p>
        </w:tc>
        <w:tc>
          <w:tcPr>
            <w:tcW w:w="146" w:type="dxa"/>
          </w:tcPr>
          <w:p w14:paraId="47BA76FB" w14:textId="77777777" w:rsidR="00E52753" w:rsidRPr="00527481" w:rsidRDefault="00E52753" w:rsidP="00E52753">
            <w:pPr>
              <w:spacing w:line="32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6B5063C8" w:rsidR="00E52753" w:rsidRPr="00527481" w:rsidRDefault="00E42678" w:rsidP="00E52753">
            <w:pPr>
              <w:tabs>
                <w:tab w:val="decimal" w:pos="1066"/>
              </w:tabs>
              <w:spacing w:line="32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649</w:t>
            </w:r>
            <w:r w:rsidR="00E5275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440</w:t>
            </w:r>
          </w:p>
        </w:tc>
      </w:tr>
    </w:tbl>
    <w:p w14:paraId="3C626B1E" w14:textId="77777777" w:rsidR="00017239" w:rsidRPr="00527481" w:rsidRDefault="00017239" w:rsidP="00017239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14:paraId="26B43EEF" w14:textId="5297FF0D" w:rsidR="00B829FA" w:rsidRPr="00527481" w:rsidRDefault="001E6C8A" w:rsidP="00F21FDF">
      <w:pPr>
        <w:spacing w:before="120"/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bookmarkStart w:id="4" w:name="OLE_LINK5"/>
      <w:r w:rsidR="00E42678" w:rsidRPr="00E42678">
        <w:rPr>
          <w:rFonts w:ascii="Angsana New" w:hAnsi="Angsana New" w:cs="Angsana New"/>
          <w:spacing w:val="4"/>
          <w:lang w:val="en-US"/>
        </w:rPr>
        <w:t>30</w:t>
      </w:r>
      <w:r w:rsidR="00F82782"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256</w:t>
      </w:r>
      <w:bookmarkEnd w:id="4"/>
      <w:r w:rsidR="00E42678" w:rsidRPr="00E42678">
        <w:rPr>
          <w:rFonts w:ascii="Angsana New" w:hAnsi="Angsana New" w:cs="Angsana New"/>
          <w:snapToGrid w:val="0"/>
          <w:lang w:val="en-US"/>
        </w:rPr>
        <w:t>7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7F7EA4" w:rsidRPr="00527481">
        <w:rPr>
          <w:rFonts w:ascii="Angsana New" w:hAnsi="Angsana New" w:cs="Angsana New" w:hint="cs"/>
          <w:snapToGrid w:val="0"/>
          <w:cs/>
          <w:lang w:val="en-US"/>
        </w:rPr>
        <w:t>วันที่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31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มีมูลค่าตามบัญชี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ทั้งหมดจำนวน</w:t>
      </w:r>
      <w:r w:rsidR="00D94FA2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54</w:t>
      </w:r>
      <w:r w:rsidR="001A62E5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45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62</w:t>
      </w:r>
      <w:r w:rsidR="00B84B81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90</w:t>
      </w:r>
      <w:r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ล้านบาท ตามลำดับ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เพื่อเป็นหลักทรัพย์ค้ำประกันการออกหุ้นกู้ระยะยาว และได้จำนำเงินลงทุน</w:t>
      </w:r>
      <w:r w:rsidRPr="00527481">
        <w:rPr>
          <w:rFonts w:ascii="Angsana New" w:hAnsi="Angsana New" w:cs="Angsana New"/>
          <w:snapToGrid w:val="0"/>
          <w:cs/>
          <w:lang w:val="en-US"/>
        </w:rPr>
        <w:t>ในหุ้นสามัญบางส่วน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มีมูลค่า</w:t>
      </w:r>
      <w:r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ตามบัญชี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60</w:t>
      </w:r>
      <w:r w:rsidR="001A62E5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00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และ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56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00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ล้านบาท ตามลำดับ 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เป็นหลักทรัพย์ค้ำประกันเงินกู้ยืมระยะสั้น</w:t>
      </w:r>
      <w:r w:rsidR="007F7EA4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7F7EA4" w:rsidRPr="00527481">
        <w:rPr>
          <w:rFonts w:ascii="Angsana New" w:hAnsi="Angsana New" w:cs="Angsana New"/>
          <w:snapToGrid w:val="0"/>
          <w:spacing w:val="-6"/>
          <w:lang w:val="en-US"/>
        </w:rPr>
        <w:t>(</w:t>
      </w:r>
      <w:r w:rsidR="007F7EA4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ดูหมายเหตุข้อ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E42678" w:rsidRPr="00E42678">
        <w:rPr>
          <w:rFonts w:ascii="Angsana New" w:hAnsi="Angsana New" w:cs="Angsana New" w:hint="cs"/>
          <w:snapToGrid w:val="0"/>
          <w:spacing w:val="-6"/>
          <w:lang w:val="en-US"/>
        </w:rPr>
        <w:t>3</w:t>
      </w:r>
      <w:r w:rsidR="007F7EA4" w:rsidRPr="00527481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14:paraId="6BDF12EA" w14:textId="452AF9C0" w:rsidR="001B45D6" w:rsidRPr="00527481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E42678"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1B45D6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1B45D6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1B45D6" w:rsidRPr="00527481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14:paraId="67E58EC5" w14:textId="738FD70B" w:rsidR="000D6031" w:rsidRPr="00527481" w:rsidRDefault="00E42678" w:rsidP="00A87D0A">
      <w:pPr>
        <w:tabs>
          <w:tab w:val="left" w:pos="1170"/>
        </w:tabs>
        <w:spacing w:after="240"/>
        <w:ind w:left="1166" w:hanging="623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10</w:t>
      </w:r>
      <w:r w:rsidR="00E17BA2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17BA2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</w:t>
      </w:r>
      <w:r w:rsidR="000D6031" w:rsidRPr="00527481">
        <w:rPr>
          <w:rFonts w:ascii="Angsana New" w:hAnsi="Angsana New" w:cs="Angsana New"/>
          <w:snapToGrid w:val="0"/>
          <w:spacing w:val="10"/>
          <w:cs/>
          <w:lang w:val="en-US"/>
        </w:rPr>
        <w:t>อสังหาริมทรัพย์ซึ่งตั้งอยู่ที่เมืองไบรตัน ประเทศอังกฤษ ประกอบด้วย ที่ดิน อาคารและสิ่ง</w:t>
      </w:r>
      <w:r w:rsidR="000D6031" w:rsidRPr="00527481">
        <w:rPr>
          <w:rFonts w:ascii="Angsana New" w:hAnsi="Angsana New" w:cs="Angsana New"/>
          <w:snapToGrid w:val="0"/>
          <w:spacing w:val="-6"/>
          <w:cs/>
          <w:lang w:val="en-US"/>
        </w:rPr>
        <w:t>ปลูกสร้าง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โดยสัญญาเช่าจะครบกำหนดในปี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2575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ทั้งนี้ บริษัท ซีจียูเค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ได้มีการทำข้อตกลงยกเลิกสัญญาเช่าดังกล่าวกับผู้เช่ารายดังกล่าวไปเมื่อวันที่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0D603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2564</w:t>
      </w:r>
    </w:p>
    <w:p w14:paraId="6CA30DD4" w14:textId="6F209C74" w:rsidR="000D6031" w:rsidRPr="00527481" w:rsidRDefault="000D6031" w:rsidP="00474347">
      <w:pPr>
        <w:spacing w:after="240"/>
        <w:ind w:left="117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ได้ทำสัญญาเช่าระยะยาวฉบับใหม่กับผู้เช่า (“</w:t>
      </w:r>
      <w:r w:rsidRPr="00527481">
        <w:rPr>
          <w:rFonts w:ascii="Angsana New" w:hAnsi="Angsana New"/>
          <w:snapToGrid w:val="0"/>
          <w:spacing w:val="-4"/>
          <w:lang w:val="en-US"/>
        </w:rPr>
        <w:t xml:space="preserve">Oxford International School Limited”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ภายใต้กลุ่ม </w:t>
      </w:r>
      <w:r w:rsidRPr="00527481">
        <w:rPr>
          <w:rFonts w:ascii="Angsana New" w:hAnsi="Angsana New"/>
          <w:snapToGrid w:val="0"/>
          <w:spacing w:val="-4"/>
          <w:lang w:val="en-US"/>
        </w:rPr>
        <w:t xml:space="preserve">Nord Anglia Education Limited)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ที่ประกอบกิจการด้านการศึกษาเป็นระยะเวลาเช่า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32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โดยอสังหาริมทรัพย์เพื่อการลงทุนดังกล่าวได้มีการประเมินราคาใหม่โดยผู้ประเมินราคาอิสระ 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ซึ่งราคาประเมินมูลค่าอสังหาริมทรัพย์เพื่อการลงทุนใหม่มีจำนวน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60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ล้านปอนด์สเตอร์ลิง หรือเทียบเท่ากับ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766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94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โดยในระหว่างปี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 ซีจียูเค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มีการปรับปรุงอสังหาริมทรัพย์เพื่อการลงทุนตามเงื่อนไขสัญญาเช่าระยะยาวดังกล่าว</w:t>
      </w:r>
    </w:p>
    <w:p w14:paraId="46567E4B" w14:textId="2B31C8DC" w:rsidR="00B85B40" w:rsidRPr="00527481" w:rsidRDefault="00B85B40" w:rsidP="00A87D0A">
      <w:pPr>
        <w:spacing w:after="240"/>
        <w:ind w:left="1170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11</w:t>
      </w:r>
      <w:r w:rsidRPr="00527481">
        <w:rPr>
          <w:rFonts w:ascii="Angsana New" w:hAnsi="Angsana New" w:cs="Angsana New"/>
          <w:cs/>
          <w:lang w:val="en-US"/>
        </w:rPr>
        <w:t xml:space="preserve"> สิงหาคม </w:t>
      </w:r>
      <w:r w:rsidR="00E42678" w:rsidRPr="00E42678">
        <w:rPr>
          <w:rFonts w:ascii="Angsana New" w:hAnsi="Angsana New" w:cs="Angsana New"/>
          <w:lang w:val="en-US"/>
        </w:rPr>
        <w:t>2565</w:t>
      </w:r>
      <w:r w:rsidRPr="00527481">
        <w:rPr>
          <w:rFonts w:ascii="Angsana New" w:hAnsi="Angsana New" w:cs="Angsana New"/>
          <w:cs/>
          <w:lang w:val="en-US"/>
        </w:rPr>
        <w:t xml:space="preserve"> ที่ประชุมคณะกรรม</w:t>
      </w:r>
      <w:r w:rsidRPr="00527481">
        <w:rPr>
          <w:rFonts w:ascii="Angsana New" w:hAnsi="Angsana New" w:cs="Angsana New" w:hint="cs"/>
          <w:cs/>
          <w:lang w:val="en-US"/>
        </w:rPr>
        <w:t>การของ</w:t>
      </w:r>
      <w:r w:rsidRPr="00527481">
        <w:rPr>
          <w:rFonts w:ascii="Angsana New" w:hAnsi="Angsana New" w:cs="Angsana New"/>
          <w:cs/>
          <w:lang w:val="en-US"/>
        </w:rPr>
        <w:t xml:space="preserve">บริษัทได้มีมติเห็นชอบให้ขายโครงการโอวิงค์ดีน ฮอลล์ ของบริษัท ซีจียูเค </w:t>
      </w:r>
      <w:r w:rsidR="00E42678" w:rsidRPr="00E42678">
        <w:rPr>
          <w:rFonts w:ascii="Angsana New" w:hAnsi="Angsana New" w:cs="Angsana New"/>
          <w:lang w:val="en-US"/>
        </w:rPr>
        <w:t>1</w:t>
      </w:r>
      <w:r w:rsidRPr="00527481">
        <w:rPr>
          <w:rFonts w:ascii="Angsana New" w:hAnsi="Angsana New" w:cs="Angsana New"/>
          <w:cs/>
          <w:lang w:val="en-US"/>
        </w:rPr>
        <w:t xml:space="preserve"> จำกัด ซึ่งเป็นบริษัทย่อยทางอ้อมที่บริษัทถือหุ้นทางอ้อมผ่านบริษัท ลีดดิ้ง สคูล พาร์ทเนอร์ชิพ จำกัด ในอัตราร้อยละ </w:t>
      </w:r>
      <w:r w:rsidR="00E42678" w:rsidRPr="00E42678">
        <w:rPr>
          <w:rFonts w:ascii="Angsana New" w:hAnsi="Angsana New" w:cs="Angsana New"/>
          <w:lang w:val="en-US"/>
        </w:rPr>
        <w:t>96</w:t>
      </w:r>
      <w:r w:rsidRPr="00527481">
        <w:rPr>
          <w:rFonts w:ascii="Angsana New" w:hAnsi="Angsana New" w:cs="Angsana New"/>
          <w:cs/>
          <w:lang w:val="en-US"/>
        </w:rPr>
        <w:t>.</w:t>
      </w:r>
      <w:r w:rsidR="00E42678" w:rsidRPr="00E42678">
        <w:rPr>
          <w:rFonts w:ascii="Angsana New" w:hAnsi="Angsana New" w:cs="Angsana New"/>
          <w:lang w:val="en-US"/>
        </w:rPr>
        <w:t>45</w:t>
      </w:r>
      <w:r w:rsidRPr="00527481">
        <w:rPr>
          <w:rFonts w:ascii="Angsana New" w:hAnsi="Angsana New" w:cs="Angsana New"/>
          <w:cs/>
          <w:lang w:val="en-US"/>
        </w:rPr>
        <w:t xml:space="preserve"> ของหุ้นทั้งหมด</w:t>
      </w:r>
    </w:p>
    <w:p w14:paraId="1CFB68BC" w14:textId="6AB99426" w:rsidR="002178A1" w:rsidRPr="00527481" w:rsidRDefault="00B85B40" w:rsidP="00906073">
      <w:pPr>
        <w:spacing w:after="200"/>
        <w:ind w:left="1170"/>
        <w:jc w:val="thaiDistribute"/>
        <w:rPr>
          <w:rFonts w:ascii="Angsana New" w:hAnsi="Angsana New"/>
          <w:szCs w:val="30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19</w:t>
      </w:r>
      <w:r w:rsidRPr="00527481">
        <w:rPr>
          <w:rFonts w:ascii="Angsana New" w:hAnsi="Angsana New" w:cs="Angsana New"/>
          <w:cs/>
          <w:lang w:val="en-US"/>
        </w:rPr>
        <w:t xml:space="preserve"> มิถุนายน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  <w:lang w:val="en-US"/>
        </w:rPr>
        <w:t xml:space="preserve"> บริษัท ซีจียูเค </w:t>
      </w:r>
      <w:r w:rsidR="00E42678" w:rsidRPr="00E42678">
        <w:rPr>
          <w:rFonts w:ascii="Angsana New" w:hAnsi="Angsana New" w:cs="Angsana New"/>
          <w:lang w:val="en-US"/>
        </w:rPr>
        <w:t>1</w:t>
      </w:r>
      <w:r w:rsidRPr="00527481">
        <w:rPr>
          <w:rFonts w:ascii="Angsana New" w:hAnsi="Angsana New" w:cs="Angsana New"/>
          <w:cs/>
          <w:lang w:val="en-US"/>
        </w:rPr>
        <w:t xml:space="preserve"> จำกัด ได้ทำสัญญา </w:t>
      </w:r>
      <w:r w:rsidRPr="00527481">
        <w:rPr>
          <w:rFonts w:ascii="Angsana New" w:hAnsi="Angsana New"/>
          <w:szCs w:val="30"/>
          <w:lang w:val="en-US"/>
        </w:rPr>
        <w:t xml:space="preserve">Conditional Assignment Agreement </w:t>
      </w:r>
      <w:r w:rsidRPr="00527481">
        <w:rPr>
          <w:rFonts w:ascii="Angsana New" w:hAnsi="Angsana New" w:cs="Angsana New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ในราคาขายเท่ากับ </w:t>
      </w:r>
      <w:r w:rsidR="00E42678" w:rsidRPr="00E42678">
        <w:rPr>
          <w:rFonts w:ascii="Angsana New" w:hAnsi="Angsana New" w:cs="Angsana New"/>
          <w:lang w:val="en-US"/>
        </w:rPr>
        <w:t>28</w:t>
      </w:r>
      <w:r w:rsidRPr="00527481">
        <w:rPr>
          <w:rFonts w:ascii="Angsana New" w:hAnsi="Angsana New" w:cs="Angsana New"/>
          <w:cs/>
          <w:lang w:val="en-US"/>
        </w:rPr>
        <w:t>.</w:t>
      </w:r>
      <w:r w:rsidR="00E42678" w:rsidRPr="00E42678">
        <w:rPr>
          <w:rFonts w:ascii="Angsana New" w:hAnsi="Angsana New" w:cs="Angsana New"/>
          <w:lang w:val="en-US"/>
        </w:rPr>
        <w:t>13</w:t>
      </w:r>
      <w:r w:rsidRPr="00527481">
        <w:rPr>
          <w:rFonts w:ascii="Angsana New" w:hAnsi="Angsana New" w:cs="Angsana New"/>
          <w:cs/>
          <w:lang w:val="en-US"/>
        </w:rPr>
        <w:t xml:space="preserve"> ล้านปอนด์สเตอร์ลิง โดยจะ</w:t>
      </w:r>
      <w:r w:rsidRPr="00527481">
        <w:rPr>
          <w:rFonts w:ascii="Angsana New" w:hAnsi="Angsana New" w:cs="Angsana New"/>
          <w:spacing w:val="-8"/>
          <w:cs/>
          <w:lang w:val="en-US"/>
        </w:rPr>
        <w:t xml:space="preserve">ได้รับชำระเมื่อการขายเสร็จสมบูรณ์จำนวน </w:t>
      </w:r>
      <w:r w:rsidR="00E42678" w:rsidRPr="00E42678">
        <w:rPr>
          <w:rFonts w:ascii="Angsana New" w:hAnsi="Angsana New" w:cs="Angsana New"/>
          <w:spacing w:val="-8"/>
          <w:lang w:val="en-US"/>
        </w:rPr>
        <w:t>26</w:t>
      </w:r>
      <w:r w:rsidRPr="00527481">
        <w:rPr>
          <w:rFonts w:ascii="Angsana New" w:hAnsi="Angsana New" w:cs="Angsana New"/>
          <w:spacing w:val="-8"/>
          <w:cs/>
          <w:lang w:val="en-US"/>
        </w:rPr>
        <w:t>.</w:t>
      </w:r>
      <w:r w:rsidR="00E42678" w:rsidRPr="00E42678">
        <w:rPr>
          <w:rFonts w:ascii="Angsana New" w:hAnsi="Angsana New" w:cs="Angsana New"/>
          <w:spacing w:val="-8"/>
          <w:lang w:val="en-US"/>
        </w:rPr>
        <w:t>73</w:t>
      </w:r>
      <w:r w:rsidRPr="00527481">
        <w:rPr>
          <w:rFonts w:ascii="Angsana New" w:hAnsi="Angsana New" w:cs="Angsana New"/>
          <w:spacing w:val="-8"/>
          <w:cs/>
          <w:lang w:val="en-US"/>
        </w:rPr>
        <w:t xml:space="preserve"> ล้านปอนด์สเตอร์ลิง ส่วนที่เหลือ </w:t>
      </w:r>
      <w:r w:rsidR="00E42678" w:rsidRPr="00E42678">
        <w:rPr>
          <w:rFonts w:ascii="Angsana New" w:hAnsi="Angsana New" w:cs="Angsana New"/>
          <w:spacing w:val="-8"/>
          <w:lang w:val="en-US"/>
        </w:rPr>
        <w:t>1</w:t>
      </w:r>
      <w:r w:rsidRPr="00527481">
        <w:rPr>
          <w:rFonts w:ascii="Angsana New" w:hAnsi="Angsana New" w:cs="Angsana New"/>
          <w:spacing w:val="-8"/>
          <w:cs/>
          <w:lang w:val="en-US"/>
        </w:rPr>
        <w:t>.</w:t>
      </w:r>
      <w:r w:rsidR="00E42678" w:rsidRPr="00E42678">
        <w:rPr>
          <w:rFonts w:ascii="Angsana New" w:hAnsi="Angsana New" w:cs="Angsana New"/>
          <w:spacing w:val="-8"/>
          <w:lang w:val="en-US"/>
        </w:rPr>
        <w:t>4</w:t>
      </w:r>
      <w:r w:rsidRPr="00527481">
        <w:rPr>
          <w:rFonts w:ascii="Angsana New" w:hAnsi="Angsana New" w:cs="Angsana New"/>
          <w:spacing w:val="-8"/>
          <w:cs/>
          <w:lang w:val="en-US"/>
        </w:rPr>
        <w:t xml:space="preserve"> ล้าน</w:t>
      </w:r>
      <w:r w:rsidRPr="00527481">
        <w:rPr>
          <w:rFonts w:ascii="Angsana New" w:hAnsi="Angsana New" w:cs="Angsana New"/>
          <w:cs/>
          <w:lang w:val="en-US"/>
        </w:rPr>
        <w:t>ปอนด์สเตอร์ลิง</w:t>
      </w:r>
      <w:r w:rsidR="009F627C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จะทยอยได้รับชำระตามเงื่อนไขในสัญญา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ภายในวันที่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21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2568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ทั้งนี้ รายการ</w:t>
      </w:r>
      <w:r w:rsidRPr="00E51898">
        <w:rPr>
          <w:rFonts w:ascii="Angsana New" w:hAnsi="Angsana New" w:cs="Angsana New"/>
          <w:snapToGrid w:val="0"/>
          <w:spacing w:val="-6"/>
          <w:cs/>
          <w:lang w:val="en-US"/>
        </w:rPr>
        <w:t xml:space="preserve">ขายดังกล่าวได้เสร็จสมบูรณ์แล้วในวันที่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14</w:t>
      </w:r>
      <w:r w:rsidRPr="00E51898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กรกฎาคม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Pr="00E51898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906073" w:rsidRPr="00E51898">
        <w:rPr>
          <w:rFonts w:ascii="Angsana New" w:hAnsi="Angsana New" w:cs="Angsana New" w:hint="cs"/>
          <w:snapToGrid w:val="0"/>
          <w:spacing w:val="-6"/>
          <w:cs/>
          <w:lang w:val="en-US"/>
        </w:rPr>
        <w:t>และ</w:t>
      </w:r>
      <w:r w:rsidR="00CD2C1B" w:rsidRPr="00E51898">
        <w:rPr>
          <w:rFonts w:ascii="Angsana New" w:hAnsi="Angsana New" w:cs="Angsana New" w:hint="cs"/>
          <w:snapToGrid w:val="0"/>
          <w:spacing w:val="-6"/>
          <w:cs/>
          <w:lang w:val="en-US"/>
        </w:rPr>
        <w:t>ต่อมา</w:t>
      </w:r>
      <w:r w:rsidR="00906073" w:rsidRPr="00E51898">
        <w:rPr>
          <w:rFonts w:ascii="Angsana New" w:hAnsi="Angsana New" w:cs="Angsana New" w:hint="cs"/>
          <w:snapToGrid w:val="0"/>
          <w:spacing w:val="-6"/>
          <w:cs/>
          <w:lang w:val="en-US"/>
        </w:rPr>
        <w:t>เมื่อ</w:t>
      </w:r>
      <w:r w:rsidR="00EC2EC3" w:rsidRPr="00E51898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วันที่ </w:t>
      </w:r>
      <w:r w:rsidR="00E42678" w:rsidRPr="00E42678">
        <w:rPr>
          <w:rFonts w:ascii="Angsana New" w:hAnsi="Angsana New" w:cs="Angsana New" w:hint="cs"/>
          <w:snapToGrid w:val="0"/>
          <w:spacing w:val="-6"/>
          <w:lang w:val="en-US"/>
        </w:rPr>
        <w:t>1</w:t>
      </w:r>
      <w:r w:rsidR="00EC2EC3" w:rsidRPr="00E51898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กุมภาพันธ์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EC2EC3" w:rsidRPr="0052748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5A23FD" w:rsidRPr="00527481">
        <w:rPr>
          <w:rFonts w:ascii="Angsana New" w:hAnsi="Angsana New" w:cs="Angsana New"/>
          <w:cs/>
          <w:lang w:val="en-US"/>
        </w:rPr>
        <w:t xml:space="preserve">บริษัท ซีจียูเค </w:t>
      </w:r>
      <w:r w:rsidR="00E42678" w:rsidRPr="00E42678">
        <w:rPr>
          <w:rFonts w:ascii="Angsana New" w:hAnsi="Angsana New" w:cs="Angsana New"/>
          <w:lang w:val="en-US"/>
        </w:rPr>
        <w:t>1</w:t>
      </w:r>
      <w:r w:rsidR="005A23FD" w:rsidRPr="00527481">
        <w:rPr>
          <w:rFonts w:ascii="Angsana New" w:hAnsi="Angsana New" w:cs="Angsana New"/>
          <w:cs/>
          <w:lang w:val="en-US"/>
        </w:rPr>
        <w:t xml:space="preserve"> จำกัด </w:t>
      </w:r>
      <w:r w:rsidR="00EC2EC3" w:rsidRPr="00527481">
        <w:rPr>
          <w:rFonts w:ascii="Angsana New" w:hAnsi="Angsana New" w:cs="Angsana New" w:hint="cs"/>
          <w:snapToGrid w:val="0"/>
          <w:cs/>
          <w:lang w:val="en-US"/>
        </w:rPr>
        <w:t>ได้ทำ</w:t>
      </w:r>
      <w:r w:rsidR="0043468F" w:rsidRPr="00527481">
        <w:rPr>
          <w:rFonts w:ascii="Angsana New" w:hAnsi="Angsana New" w:cs="Angsana New" w:hint="cs"/>
          <w:snapToGrid w:val="0"/>
          <w:cs/>
          <w:lang w:val="en-US"/>
        </w:rPr>
        <w:t>ข้อตกลงมอบอำนาจในการรับ</w:t>
      </w:r>
      <w:r w:rsidR="00EC2EC3" w:rsidRPr="00527481">
        <w:rPr>
          <w:rFonts w:ascii="Angsana New" w:hAnsi="Angsana New" w:cs="Angsana New" w:hint="cs"/>
          <w:snapToGrid w:val="0"/>
          <w:cs/>
          <w:lang w:val="en-US"/>
        </w:rPr>
        <w:t>เงินส่วนที่เหลือ</w:t>
      </w:r>
      <w:r w:rsidR="005A23FD" w:rsidRPr="00527481">
        <w:rPr>
          <w:rFonts w:ascii="Angsana New" w:hAnsi="Angsana New" w:cs="Angsana New" w:hint="cs"/>
          <w:snapToGrid w:val="0"/>
          <w:cs/>
          <w:lang w:val="en-US"/>
        </w:rPr>
        <w:t xml:space="preserve">ดังกล่าวให้กับ </w:t>
      </w:r>
      <w:r w:rsidR="007470F3" w:rsidRPr="00527481">
        <w:rPr>
          <w:rFonts w:ascii="Angsana New" w:hAnsi="Angsana New" w:cs="Angsana New"/>
          <w:snapToGrid w:val="0"/>
          <w:lang w:val="en-US"/>
        </w:rPr>
        <w:t xml:space="preserve">           </w:t>
      </w:r>
      <w:r w:rsidR="005A23FD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บริษัท </w:t>
      </w:r>
      <w:r w:rsidR="005A23FD" w:rsidRPr="00E51898">
        <w:rPr>
          <w:rFonts w:ascii="Angsana New" w:hAnsi="Angsana New" w:cs="Angsana New"/>
          <w:snapToGrid w:val="0"/>
          <w:spacing w:val="-4"/>
          <w:cs/>
          <w:lang w:val="en-US"/>
        </w:rPr>
        <w:t>ลีดดิ้ง สคูล พาร์ทเนอร์ชิพ จำกัด</w:t>
      </w:r>
      <w:r w:rsidR="005A23FD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43468F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EC2EC3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E5189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07353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E5189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2C0A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C82C0A" w:rsidRPr="00E5189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82C0A" w:rsidRPr="00E5189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184741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B76C2C" w:rsidRPr="00525DC3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525DC3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Pr="00525DC3">
        <w:rPr>
          <w:rFonts w:ascii="Angsana New" w:hAnsi="Angsana New" w:cs="Angsana New" w:hint="cs"/>
          <w:spacing w:val="-4"/>
          <w:cs/>
          <w:lang w:val="en-US"/>
        </w:rPr>
        <w:t>มีลูกหนี้จากการขาย</w:t>
      </w:r>
      <w:r w:rsidR="002178A1" w:rsidRPr="00525DC3">
        <w:rPr>
          <w:rFonts w:ascii="Angsana New" w:hAnsi="Angsana New" w:cs="Angsana New" w:hint="cs"/>
          <w:spacing w:val="-4"/>
          <w:cs/>
          <w:lang w:val="en-US"/>
        </w:rPr>
        <w:t>สินทรัพย์ดังกล่าว</w:t>
      </w:r>
      <w:r w:rsidRPr="00525DC3">
        <w:rPr>
          <w:rFonts w:ascii="Angsana New" w:hAnsi="Angsana New" w:cs="Angsana New" w:hint="cs"/>
          <w:spacing w:val="-4"/>
          <w:cs/>
          <w:lang w:val="en-US"/>
        </w:rPr>
        <w:t xml:space="preserve">คงเหลือ </w:t>
      </w:r>
      <w:r w:rsidR="00E42678" w:rsidRPr="00E42678">
        <w:rPr>
          <w:rFonts w:ascii="Angsana New" w:hAnsi="Angsana New" w:cs="Angsana New"/>
          <w:spacing w:val="-4"/>
          <w:lang w:val="en-US"/>
        </w:rPr>
        <w:t>1</w:t>
      </w:r>
      <w:r w:rsidRPr="00525DC3">
        <w:rPr>
          <w:rFonts w:ascii="Angsana New" w:hAnsi="Angsana New" w:cs="Angsana New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pacing w:val="-4"/>
          <w:lang w:val="en-US"/>
        </w:rPr>
        <w:t>4</w:t>
      </w:r>
      <w:r w:rsidRPr="00525DC3">
        <w:rPr>
          <w:rFonts w:ascii="Angsana New" w:hAnsi="Angsana New" w:cs="Angsana New"/>
          <w:spacing w:val="-4"/>
          <w:lang w:val="en-US"/>
        </w:rPr>
        <w:t xml:space="preserve"> </w:t>
      </w:r>
      <w:r w:rsidRPr="00525DC3">
        <w:rPr>
          <w:rFonts w:ascii="Angsana New" w:hAnsi="Angsana New" w:cs="Angsana New"/>
          <w:spacing w:val="-4"/>
          <w:cs/>
          <w:lang w:val="en-US"/>
        </w:rPr>
        <w:t>ล้านปอนด์สเตอร์ลิง</w:t>
      </w:r>
      <w:r w:rsidRPr="00525DC3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525DC3">
        <w:rPr>
          <w:rFonts w:ascii="Angsana New" w:hAnsi="Angsana New" w:cs="Angsana New"/>
          <w:snapToGrid w:val="0"/>
          <w:spacing w:val="-4"/>
          <w:cs/>
          <w:lang w:val="en-US"/>
        </w:rPr>
        <w:t>หรือเทียบเท่ากับ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64</w:t>
      </w:r>
      <w:r w:rsidR="000C48B3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59</w:t>
      </w:r>
      <w:r w:rsidR="000C48B3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C48B3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ล้านบาท และ</w:t>
      </w:r>
      <w:r w:rsidR="006B6608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60</w:t>
      </w:r>
      <w:r w:rsidR="009A6068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79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</w:t>
      </w:r>
      <w:r w:rsidR="006B6608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ตามลำดับ</w:t>
      </w:r>
      <w:r w:rsidR="001A5699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(</w:t>
      </w:r>
      <w:r w:rsidR="001A5699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ดูหมายเหตุข้อ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1A5699" w:rsidRPr="00527481">
        <w:rPr>
          <w:rFonts w:ascii="Angsana New" w:hAnsi="Angsana New" w:cs="Angsana New"/>
          <w:snapToGrid w:val="0"/>
          <w:spacing w:val="-4"/>
          <w:lang w:val="en-US"/>
        </w:rPr>
        <w:t>)</w:t>
      </w:r>
    </w:p>
    <w:p w14:paraId="73EDC30B" w14:textId="125B29F7" w:rsidR="00FB6573" w:rsidRPr="00527481" w:rsidRDefault="00A87D0A" w:rsidP="00A76947">
      <w:pPr>
        <w:tabs>
          <w:tab w:val="left" w:pos="1170"/>
        </w:tabs>
        <w:spacing w:after="120"/>
        <w:ind w:left="1166" w:hanging="623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spacing w:val="-8"/>
          <w:lang w:val="en-US"/>
        </w:rPr>
        <w:br w:type="page"/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lastRenderedPageBreak/>
        <w:t>10</w:t>
      </w:r>
      <w:r w:rsidR="00E17BA2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</w:t>
      </w:r>
      <w:r w:rsidR="00E17BA2" w:rsidRPr="00527481">
        <w:rPr>
          <w:rFonts w:ascii="Angsana New" w:hAnsi="Angsana New" w:cs="Angsana New"/>
          <w:snapToGrid w:val="0"/>
          <w:spacing w:val="-8"/>
          <w:lang w:val="en-US"/>
        </w:rPr>
        <w:tab/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ในเดือนกันยายน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2564</w:t>
      </w:r>
      <w:r w:rsidR="00555A4E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="00555A4E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>เป็นการถือครองเพื่อหาประโยชน์จาก</w:t>
      </w:r>
      <w:r w:rsidR="00555A4E" w:rsidRPr="00527481">
        <w:rPr>
          <w:rFonts w:ascii="Angsana New" w:hAnsi="Angsana New" w:cs="Angsana New"/>
          <w:snapToGrid w:val="0"/>
          <w:spacing w:val="-12"/>
          <w:cs/>
          <w:lang w:val="en-US"/>
        </w:rPr>
        <w:t>การเพิ่มขึ้นของมูลค่าของสินทรัพย์ ดังนั้น</w:t>
      </w:r>
      <w:r w:rsidR="003D41F0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12"/>
          <w:cs/>
          <w:lang w:val="en-US"/>
        </w:rPr>
        <w:t>บริษัทจึงได้โอนเปลี่ยนประเภทที่ดินแปลงดังกล่าวจาก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>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527481">
        <w:rPr>
          <w:rFonts w:ascii="Angsana New" w:hAnsi="Angsana New" w:cs="Angsana New"/>
          <w:spacing w:val="-8"/>
          <w:cs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655</w:t>
      </w:r>
      <w:r w:rsidR="00555A4E" w:rsidRPr="00527481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55</w:t>
      </w:r>
      <w:r w:rsidR="00555A4E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555A4E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55A4E" w:rsidRPr="00527481">
        <w:rPr>
          <w:rFonts w:ascii="Angsana New" w:hAnsi="Angsana New" w:cs="Angsana New"/>
          <w:snapToGrid w:val="0"/>
          <w:spacing w:val="-8"/>
          <w:cs/>
          <w:lang w:val="en-US"/>
        </w:rPr>
        <w:t>เป็นส่วนเกินทุนจากการตีราคาสินทรัพย์ในส่วนของ</w:t>
      </w:r>
      <w:r w:rsidR="00555A4E" w:rsidRPr="00527481">
        <w:rPr>
          <w:rFonts w:ascii="Angsana New" w:hAnsi="Angsana New" w:cs="Angsana New"/>
          <w:snapToGrid w:val="0"/>
          <w:cs/>
          <w:lang w:val="en-US"/>
        </w:rPr>
        <w:t>ผู้ถือหุ้น</w:t>
      </w:r>
      <w:r w:rsidR="00555A4E" w:rsidRPr="00527481">
        <w:rPr>
          <w:rFonts w:ascii="Angsana New" w:hAnsi="Angsana New" w:cs="Angsana New"/>
          <w:snapToGrid w:val="0"/>
          <w:lang w:val="en-US"/>
        </w:rPr>
        <w:t xml:space="preserve"> </w:t>
      </w:r>
    </w:p>
    <w:p w14:paraId="03607988" w14:textId="6D3DAA70" w:rsidR="0061581E" w:rsidRPr="00527481" w:rsidRDefault="005266C8" w:rsidP="00A76947">
      <w:pPr>
        <w:spacing w:after="120"/>
        <w:ind w:left="1166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9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2565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1</w:t>
      </w:r>
      <w:r w:rsidRPr="00527481">
        <w:rPr>
          <w:rFonts w:ascii="Angsana New" w:hAnsi="Angsana New" w:cs="Angsana New"/>
          <w:snapToGrid w:val="0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lang w:val="en-US"/>
        </w:rPr>
        <w:t>278</w:t>
      </w:r>
      <w:r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52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ล้านบาท</w:t>
      </w:r>
    </w:p>
    <w:p w14:paraId="272305B0" w14:textId="30FD8216" w:rsidR="00882B03" w:rsidRPr="00527481" w:rsidRDefault="00882B03" w:rsidP="00A76947">
      <w:pPr>
        <w:spacing w:after="120"/>
        <w:ind w:left="116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ต่อมาวันที่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12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1</w:t>
      </w:r>
      <w:r w:rsidRPr="00527481">
        <w:rPr>
          <w:rFonts w:ascii="Angsana New" w:hAnsi="Angsana New" w:cs="Angsana New"/>
          <w:snapToGrid w:val="0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lang w:val="en-US"/>
        </w:rPr>
        <w:t>358</w:t>
      </w:r>
      <w:r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43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ล้านบาท</w:t>
      </w:r>
    </w:p>
    <w:p w14:paraId="059DFC05" w14:textId="70938252" w:rsidR="00847A13" w:rsidRPr="00527481" w:rsidRDefault="00E17BA2" w:rsidP="00A76947">
      <w:pPr>
        <w:spacing w:after="120"/>
        <w:ind w:left="1166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512AD2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07353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="00512AD2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512AD2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31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Pr="00527481">
        <w:rPr>
          <w:rFonts w:ascii="Angsana New" w:hAnsi="Angsana New" w:cs="Angsana New"/>
          <w:snapToGrid w:val="0"/>
          <w:cs/>
          <w:lang w:val="en-US"/>
        </w:rPr>
        <w:t>ที่ดิน</w:t>
      </w:r>
      <w:r w:rsidR="003D41F0"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ซึ่งมีมูลค่าตาม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บัญชี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>จำนวน</w:t>
      </w:r>
      <w:r w:rsidR="00882B03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6901AC" w:rsidRPr="00527481">
        <w:rPr>
          <w:rFonts w:ascii="Angsana New" w:hAnsi="Angsana New" w:cs="Angsana New"/>
          <w:snapToGrid w:val="0"/>
          <w:spacing w:val="-10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358</w:t>
      </w:r>
      <w:r w:rsidR="006901AC" w:rsidRPr="00527481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43</w:t>
      </w:r>
      <w:r w:rsidR="00882B03"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ล้านบาท</w:t>
      </w:r>
      <w:r w:rsidR="009F627C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</w:t>
      </w:r>
      <w:r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>การออกหุ้นกู้</w:t>
      </w:r>
      <w:r w:rsidR="005266C8"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>ระยะยาว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000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ล้านบาท</w:t>
      </w:r>
      <w:r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="000B01B2"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              </w:t>
      </w:r>
      <w:r w:rsidRPr="00527481">
        <w:rPr>
          <w:rFonts w:ascii="Angsana New" w:hAnsi="Angsana New" w:cs="Angsana New"/>
          <w:snapToGrid w:val="0"/>
          <w:spacing w:val="-10"/>
          <w:lang w:val="en-US"/>
        </w:rPr>
        <w:t>(</w:t>
      </w:r>
      <w:r w:rsidRPr="00527481">
        <w:rPr>
          <w:rFonts w:ascii="Angsana New" w:hAnsi="Angsana New" w:cs="Angsana New" w:hint="cs"/>
          <w:snapToGrid w:val="0"/>
          <w:spacing w:val="-10"/>
          <w:cs/>
          <w:lang w:val="en-US"/>
        </w:rPr>
        <w:t>ดูหมายเหตุ</w:t>
      </w:r>
      <w:r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ข้อ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17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14:paraId="18D9FF72" w14:textId="1C25895C" w:rsidR="001B45D6" w:rsidRPr="00527481" w:rsidRDefault="001B45D6" w:rsidP="00000A98">
      <w:pPr>
        <w:ind w:firstLine="547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527481">
        <w:rPr>
          <w:rFonts w:ascii="Angsana New" w:hAnsi="Angsana New" w:cs="Angsana New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54141B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หก</w:t>
      </w:r>
      <w:r w:rsidR="00A5220F"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412552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="001F4FAE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14:paraId="7E2971A8" w14:textId="77777777" w:rsidR="001B45D6" w:rsidRPr="00527481" w:rsidRDefault="001B45D6" w:rsidP="00F068AF">
      <w:pPr>
        <w:ind w:left="7920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E87D9F" w:rsidRPr="00527481" w14:paraId="4429768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16FA318B" w14:textId="77777777" w:rsidR="00E87D9F" w:rsidRPr="00527481" w:rsidRDefault="00E87D9F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74B708C" w14:textId="77777777" w:rsidR="00E87D9F" w:rsidRPr="00527481" w:rsidRDefault="00E87D9F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87D9F" w:rsidRPr="00527481" w14:paraId="2669DD8E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05B55125" w14:textId="77777777" w:rsidR="00E87D9F" w:rsidRPr="00527481" w:rsidRDefault="00E87D9F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F6B716" w14:textId="2359F2DA" w:rsidR="00E87D9F" w:rsidRPr="00527481" w:rsidRDefault="00E42678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6EDA74C5" w14:textId="77777777" w:rsidR="00E87D9F" w:rsidRPr="00527481" w:rsidRDefault="00E87D9F" w:rsidP="0066524F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DBEA918" w14:textId="2F2C829C" w:rsidR="00E87D9F" w:rsidRPr="00527481" w:rsidRDefault="00E42678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691996" w:rsidRPr="00527481" w14:paraId="19CC70E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6655046" w14:textId="2B53868E" w:rsidR="00691996" w:rsidRPr="00527481" w:rsidRDefault="00691996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260" w:type="dxa"/>
            <w:shd w:val="clear" w:color="auto" w:fill="auto"/>
          </w:tcPr>
          <w:p w14:paraId="37C57668" w14:textId="79E17D06" w:rsidR="00691996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2D5C399E" w14:textId="77777777" w:rsidR="00691996" w:rsidRPr="00527481" w:rsidRDefault="00691996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61B20F7" w14:textId="6D63D723" w:rsidR="00691996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9199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045</w:t>
            </w:r>
            <w:r w:rsidR="0069199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  <w:r w:rsidR="0069199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691996" w:rsidRPr="00527481" w14:paraId="0B9D41FC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53145191" w14:textId="77777777" w:rsidR="00691996" w:rsidRPr="00527481" w:rsidRDefault="00691996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</w:pPr>
            <w:bookmarkStart w:id="5" w:name="_Hlk145511449"/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เงินสดจ่ายเพื่อพัฒนาอสังหาริมทรัพย์เพื่อการลงทุน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4D8A06FC" w14:textId="2D784FF6" w:rsidR="00691996" w:rsidRPr="00527481" w:rsidRDefault="007E7E1A" w:rsidP="0066524F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33ACD2F" w14:textId="77777777" w:rsidR="00691996" w:rsidRPr="00527481" w:rsidRDefault="00691996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1DE6388" w14:textId="7795EE1B" w:rsidR="00691996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207</w:t>
            </w:r>
            <w:r w:rsidR="0069199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9199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866</w:t>
            </w:r>
          </w:p>
        </w:tc>
      </w:tr>
      <w:tr w:rsidR="007E7E1A" w:rsidRPr="00527481" w14:paraId="70AA6DAA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35754EBB" w14:textId="49D9B23B" w:rsidR="007E7E1A" w:rsidRPr="00527481" w:rsidRDefault="007E7E1A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705A31E0" w14:textId="19E79CC0" w:rsidR="007E7E1A" w:rsidRPr="00527481" w:rsidRDefault="007E7E1A" w:rsidP="0066524F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F384553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3CC8712C" w14:textId="1B69AD65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</w:p>
        </w:tc>
      </w:tr>
      <w:tr w:rsidR="007E7E1A" w:rsidRPr="00527481" w14:paraId="187E9FC2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2AF91167" w14:textId="77777777" w:rsidR="007E7E1A" w:rsidRPr="00527481" w:rsidRDefault="007E7E1A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ของ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01D6061" w14:textId="78FA8E30" w:rsidR="007E7E1A" w:rsidRPr="00527481" w:rsidRDefault="007E7E1A" w:rsidP="0066524F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72073969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1A3258A0" w14:textId="194F40D6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472</w:t>
            </w:r>
          </w:p>
        </w:tc>
      </w:tr>
      <w:tr w:rsidR="007E7E1A" w:rsidRPr="00527481" w14:paraId="326B92CB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5AF8A42" w14:textId="507C3422" w:rsidR="007E7E1A" w:rsidRPr="00527481" w:rsidRDefault="007E7E1A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ab/>
              <w:t>โอนเปลี่ยนประเภท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เป็น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สินทรัพย์ไม่หมุนเวียนหรือกลุ่มสินทรัพย์ที่จะ</w:t>
            </w:r>
          </w:p>
        </w:tc>
        <w:tc>
          <w:tcPr>
            <w:tcW w:w="1260" w:type="dxa"/>
            <w:shd w:val="clear" w:color="auto" w:fill="auto"/>
          </w:tcPr>
          <w:p w14:paraId="7A57EBBA" w14:textId="77777777" w:rsidR="007E7E1A" w:rsidRPr="00527481" w:rsidRDefault="007E7E1A" w:rsidP="0066524F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</w:tcPr>
          <w:p w14:paraId="19FB320A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54BB59A9" w14:textId="77777777" w:rsidR="007E7E1A" w:rsidRPr="00527481" w:rsidRDefault="007E7E1A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7E1A" w:rsidRPr="00527481" w14:paraId="306E4DC2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6692C8F8" w14:textId="7CAE2DC7" w:rsidR="007E7E1A" w:rsidRPr="00527481" w:rsidRDefault="007E7E1A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firstLine="20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จำหน่ายที่จัดประเภทเป็นสินทรัพย์ที่ถือไว้เพื่อ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ขาย </w:t>
            </w:r>
          </w:p>
        </w:tc>
        <w:tc>
          <w:tcPr>
            <w:tcW w:w="1260" w:type="dxa"/>
            <w:shd w:val="clear" w:color="auto" w:fill="auto"/>
          </w:tcPr>
          <w:p w14:paraId="2834CEDA" w14:textId="38FB5C77" w:rsidR="007E7E1A" w:rsidRPr="00527481" w:rsidRDefault="007E7E1A" w:rsidP="0066524F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0CF0453C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789CBF92" w14:textId="7E365144" w:rsidR="007E7E1A" w:rsidRPr="00527481" w:rsidRDefault="007E7E1A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E7E1A" w:rsidRPr="00527481" w14:paraId="25BBF9F3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CC3A0B4" w14:textId="07EAD398" w:rsidR="007E7E1A" w:rsidRPr="00527481" w:rsidRDefault="007E7E1A" w:rsidP="0066524F">
            <w:pPr>
              <w:spacing w:line="360" w:lineRule="exact"/>
              <w:ind w:left="519" w:hanging="441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 (แสดงด้วยมูลค่ายุติธรรม)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90152" w14:textId="39D746D5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76B457CA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D8A4" w14:textId="32AF587E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bookmarkEnd w:id="5"/>
    <w:p w14:paraId="3770A82F" w14:textId="1B8A26EE" w:rsidR="00FE7981" w:rsidRPr="00527481" w:rsidRDefault="00FE7981" w:rsidP="000D5ADA">
      <w:pPr>
        <w:spacing w:before="120"/>
        <w:ind w:left="518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FE7981" w:rsidRPr="00527481" w14:paraId="0E5B7B70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77F0E2CB" w14:textId="77777777" w:rsidR="00FE7981" w:rsidRPr="00527481" w:rsidRDefault="00FE7981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F399023" w14:textId="77777777" w:rsidR="00FE7981" w:rsidRPr="00527481" w:rsidRDefault="00FE7981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BD0" w:rsidRPr="00527481" w14:paraId="32959C21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669B40BE" w14:textId="77777777" w:rsidR="008C2BD0" w:rsidRPr="00527481" w:rsidRDefault="008C2BD0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0F96AE" w14:textId="39ABE226" w:rsidR="008C2BD0" w:rsidRPr="00527481" w:rsidRDefault="00E42678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0A14935D" w14:textId="77777777" w:rsidR="008C2BD0" w:rsidRPr="00527481" w:rsidRDefault="008C2BD0" w:rsidP="0066524F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52661DE4" w14:textId="655EDD6B" w:rsidR="008C2BD0" w:rsidRPr="00527481" w:rsidRDefault="00E42678" w:rsidP="00665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315126" w:rsidRPr="00527481" w14:paraId="502C2141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309371D6" w14:textId="3E8E82C5" w:rsidR="00315126" w:rsidRPr="00527481" w:rsidRDefault="00315126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>(แสดงด้วยมูลค่ายุติธรรม)</w:t>
            </w:r>
          </w:p>
        </w:tc>
        <w:tc>
          <w:tcPr>
            <w:tcW w:w="1260" w:type="dxa"/>
            <w:shd w:val="clear" w:color="auto" w:fill="auto"/>
          </w:tcPr>
          <w:p w14:paraId="2382DC09" w14:textId="4AA0CE32" w:rsidR="00315126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6E400F12" w14:textId="77777777" w:rsidR="00315126" w:rsidRPr="00527481" w:rsidRDefault="00315126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2A8F2285" w14:textId="78BBEF53" w:rsidR="00315126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1512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31512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520</w:t>
            </w:r>
            <w:r w:rsidR="0031512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7E7E1A" w:rsidRPr="00527481" w14:paraId="7F415E6A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2B08F6B8" w14:textId="4C7C7FD8" w:rsidR="007E7E1A" w:rsidRPr="00527481" w:rsidRDefault="007E7E1A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EDB508" w14:textId="1948935C" w:rsidR="007E7E1A" w:rsidRPr="00527481" w:rsidRDefault="007E7E1A" w:rsidP="0066524F">
            <w:pPr>
              <w:tabs>
                <w:tab w:val="decimal" w:pos="719"/>
              </w:tabs>
              <w:spacing w:line="360" w:lineRule="exact"/>
              <w:ind w:left="-64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746B29F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1E3F58E0" w14:textId="012A96E4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7E7E1A" w:rsidRPr="00527481" w14:paraId="79B1D128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804ABC1" w14:textId="44464880" w:rsidR="007E7E1A" w:rsidRPr="00527481" w:rsidRDefault="007E7E1A" w:rsidP="0066524F">
            <w:pPr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มิถุนายน (แสดงด้วยมูลค่ายุติธรรม)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DEF97" w14:textId="1655C7AB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411D63F3" w14:textId="77777777" w:rsidR="007E7E1A" w:rsidRPr="00527481" w:rsidRDefault="007E7E1A" w:rsidP="0066524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030EE" w14:textId="02DC14C3" w:rsidR="007E7E1A" w:rsidRPr="00527481" w:rsidRDefault="00E42678" w:rsidP="0066524F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="007E7E1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p w14:paraId="59245409" w14:textId="77777777" w:rsidR="0066524F" w:rsidRPr="00527481" w:rsidRDefault="0066524F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br w:type="page"/>
      </w:r>
    </w:p>
    <w:p w14:paraId="35B1DC4D" w14:textId="65357277" w:rsidR="00790285" w:rsidRPr="00527481" w:rsidRDefault="001B45D6" w:rsidP="0066524F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lastRenderedPageBreak/>
        <w:t>รายการที่รับรู้ในงบกำไรขาดทุนและกำไรขาดทุนเบ็ดเสร็จอื่น</w:t>
      </w:r>
      <w:r w:rsidR="00C82D72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ซึ่งเกิดจากอสังหาริมทรัพย์เพื่อการลงทุนสำ</w:t>
      </w:r>
      <w:r w:rsidR="00000977" w:rsidRPr="00527481">
        <w:rPr>
          <w:rFonts w:ascii="Angsana New" w:hAnsi="Angsana New" w:cs="Angsana New"/>
          <w:cs/>
          <w:lang w:val="en-US"/>
        </w:rPr>
        <w:t>หรับงวด</w:t>
      </w:r>
      <w:r w:rsidR="00790285" w:rsidRPr="00527481">
        <w:rPr>
          <w:rFonts w:ascii="Angsana New" w:hAnsi="Angsana New" w:cs="Angsana New"/>
          <w:cs/>
          <w:lang w:val="en-US"/>
        </w:rPr>
        <w:t>สามเดือ</w:t>
      </w:r>
      <w:r w:rsidR="00B93C09" w:rsidRPr="00527481">
        <w:rPr>
          <w:rFonts w:ascii="Angsana New" w:hAnsi="Angsana New" w:cs="Angsana New" w:hint="cs"/>
          <w:cs/>
          <w:lang w:val="en-US"/>
        </w:rPr>
        <w:t>น</w:t>
      </w:r>
      <w:r w:rsidR="00EE624F" w:rsidRPr="00527481">
        <w:rPr>
          <w:rFonts w:ascii="Angsana New" w:hAnsi="Angsana New" w:cs="Angsana New" w:hint="cs"/>
          <w:cs/>
          <w:lang w:val="en-US"/>
        </w:rPr>
        <w:t>และ</w:t>
      </w:r>
      <w:r w:rsidR="006F0D34">
        <w:rPr>
          <w:rFonts w:ascii="Angsana New" w:hAnsi="Angsana New" w:cs="Angsana New" w:hint="cs"/>
          <w:cs/>
          <w:lang w:val="en-US"/>
        </w:rPr>
        <w:t>งวด</w:t>
      </w:r>
      <w:r w:rsidR="00EE624F" w:rsidRPr="00527481">
        <w:rPr>
          <w:rFonts w:ascii="Angsana New" w:hAnsi="Angsana New" w:cs="Angsana New" w:hint="cs"/>
          <w:cs/>
          <w:lang w:val="en-US"/>
        </w:rPr>
        <w:t>หกเดือน</w:t>
      </w:r>
      <w:r w:rsidRPr="00527481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lang w:val="en-US"/>
        </w:rPr>
        <w:t>30</w:t>
      </w:r>
      <w:r w:rsidRPr="00527481">
        <w:rPr>
          <w:rFonts w:ascii="Angsana New" w:hAnsi="Angsana New" w:cs="Angsana New"/>
          <w:lang w:val="en-US"/>
        </w:rPr>
        <w:t xml:space="preserve"> </w:t>
      </w:r>
      <w:r w:rsidR="00412552" w:rsidRPr="00527481">
        <w:rPr>
          <w:rFonts w:ascii="Angsana New" w:hAnsi="Angsana New" w:cs="Angsana New" w:hint="cs"/>
          <w:cs/>
          <w:lang w:val="en-US"/>
        </w:rPr>
        <w:t>มิถุนายน</w:t>
      </w:r>
      <w:r w:rsidRPr="00527481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035D37B0" w14:textId="77777777" w:rsidR="001B45D6" w:rsidRPr="00527481" w:rsidRDefault="001B45D6" w:rsidP="001C4063">
      <w:pPr>
        <w:tabs>
          <w:tab w:val="left" w:pos="1680"/>
          <w:tab w:val="right" w:pos="9243"/>
        </w:tabs>
        <w:ind w:left="547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52748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527481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52748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61"/>
        <w:gridCol w:w="108"/>
        <w:gridCol w:w="1160"/>
        <w:gridCol w:w="103"/>
        <w:gridCol w:w="1160"/>
        <w:gridCol w:w="103"/>
        <w:gridCol w:w="1160"/>
      </w:tblGrid>
      <w:tr w:rsidR="00E87AFF" w:rsidRPr="00527481" w14:paraId="130DBFEE" w14:textId="77777777" w:rsidTr="00942703">
        <w:trPr>
          <w:trHeight w:val="296"/>
        </w:trPr>
        <w:tc>
          <w:tcPr>
            <w:tcW w:w="3807" w:type="dxa"/>
          </w:tcPr>
          <w:p w14:paraId="516AE666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5" w:type="dxa"/>
            <w:gridSpan w:val="7"/>
          </w:tcPr>
          <w:p w14:paraId="0D15A954" w14:textId="77777777" w:rsidR="00E87AFF" w:rsidRPr="00527481" w:rsidRDefault="00E87AFF" w:rsidP="00942703">
            <w:pPr>
              <w:pStyle w:val="Heading3"/>
              <w:rPr>
                <w:rFonts w:ascii="Angsana New" w:hAnsi="Angsana New" w:cs="Angsana New"/>
              </w:rPr>
            </w:pPr>
            <w:r w:rsidRPr="0052748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87AFF" w:rsidRPr="00527481" w14:paraId="66748F15" w14:textId="77777777" w:rsidTr="00942703">
        <w:trPr>
          <w:trHeight w:val="296"/>
        </w:trPr>
        <w:tc>
          <w:tcPr>
            <w:tcW w:w="3807" w:type="dxa"/>
          </w:tcPr>
          <w:p w14:paraId="1188BAB9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456FF398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72E0E462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38A67F75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E87AFF" w:rsidRPr="00527481" w14:paraId="06E61851" w14:textId="77777777" w:rsidTr="00942703">
        <w:trPr>
          <w:trHeight w:val="296"/>
        </w:trPr>
        <w:tc>
          <w:tcPr>
            <w:tcW w:w="3807" w:type="dxa"/>
          </w:tcPr>
          <w:p w14:paraId="20A201D5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022CFCC2" w14:textId="7F12E4E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</w:tcPr>
          <w:p w14:paraId="12E950AE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1BC8F184" w14:textId="61AFF8EF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87AFF" w:rsidRPr="00527481" w14:paraId="00B1172E" w14:textId="77777777" w:rsidTr="00942703">
        <w:trPr>
          <w:trHeight w:val="296"/>
        </w:trPr>
        <w:tc>
          <w:tcPr>
            <w:tcW w:w="3807" w:type="dxa"/>
          </w:tcPr>
          <w:p w14:paraId="443F9A37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570C120F" w14:textId="69868478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051DC0BD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177CCBA" w14:textId="64E6DA08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3" w:type="dxa"/>
          </w:tcPr>
          <w:p w14:paraId="4BF5F301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5785BBC" w14:textId="31144112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65640420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8FF2EBE" w14:textId="00FA4EBE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87AFF" w:rsidRPr="00527481" w14:paraId="08340638" w14:textId="77777777" w:rsidTr="00942703">
        <w:trPr>
          <w:trHeight w:val="287"/>
        </w:trPr>
        <w:tc>
          <w:tcPr>
            <w:tcW w:w="3807" w:type="dxa"/>
          </w:tcPr>
          <w:p w14:paraId="2DA1AC6E" w14:textId="77777777" w:rsidR="00E87AFF" w:rsidRPr="00527481" w:rsidRDefault="00E87AFF" w:rsidP="00E87AFF">
            <w:pPr>
              <w:ind w:left="720" w:hanging="64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61" w:type="dxa"/>
          </w:tcPr>
          <w:p w14:paraId="2E60BE52" w14:textId="77777777" w:rsidR="00E87AFF" w:rsidRPr="00527481" w:rsidRDefault="00E87AFF" w:rsidP="00E87AFF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07218C5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42D1442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06F07E3" w14:textId="77777777" w:rsidR="00E87AFF" w:rsidRPr="00527481" w:rsidRDefault="00E87AFF" w:rsidP="00E87AFF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E8E5620" w14:textId="77777777" w:rsidR="00E87AFF" w:rsidRPr="00527481" w:rsidRDefault="00E87AFF" w:rsidP="00E87AFF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058AC81E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82BED1B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E87AFF" w:rsidRPr="00527481" w14:paraId="749ABB87" w14:textId="77777777" w:rsidTr="00942703">
        <w:trPr>
          <w:trHeight w:val="287"/>
        </w:trPr>
        <w:tc>
          <w:tcPr>
            <w:tcW w:w="3807" w:type="dxa"/>
          </w:tcPr>
          <w:p w14:paraId="4EDF4AEA" w14:textId="77777777" w:rsidR="00E87AFF" w:rsidRPr="00527481" w:rsidRDefault="00E87AFF" w:rsidP="00E87AFF">
            <w:pPr>
              <w:ind w:left="720" w:hanging="51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เพื่อการลงทุนซึ่งก่อให้เกิด</w:t>
            </w:r>
          </w:p>
        </w:tc>
        <w:tc>
          <w:tcPr>
            <w:tcW w:w="1161" w:type="dxa"/>
          </w:tcPr>
          <w:p w14:paraId="6749D22A" w14:textId="77777777" w:rsidR="00E87AFF" w:rsidRPr="00527481" w:rsidRDefault="00E87AFF" w:rsidP="00E87AFF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6108953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370F67E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6FAD023B" w14:textId="77777777" w:rsidR="00E87AFF" w:rsidRPr="00527481" w:rsidRDefault="00E87AFF" w:rsidP="00E87AFF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B3B960E" w14:textId="77777777" w:rsidR="00E87AFF" w:rsidRPr="00527481" w:rsidRDefault="00E87AFF" w:rsidP="00E87AFF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7F88469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3FC6425" w14:textId="77777777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05CB9" w:rsidRPr="00527481" w14:paraId="2BDDF1FD" w14:textId="77777777" w:rsidTr="00942703">
        <w:trPr>
          <w:trHeight w:val="287"/>
        </w:trPr>
        <w:tc>
          <w:tcPr>
            <w:tcW w:w="3807" w:type="dxa"/>
          </w:tcPr>
          <w:p w14:paraId="6F190CF2" w14:textId="77777777" w:rsidR="00F05CB9" w:rsidRPr="00527481" w:rsidRDefault="00F05CB9" w:rsidP="00F05CB9">
            <w:pPr>
              <w:ind w:left="720" w:hanging="51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รายได้ค่าเช่าสำหรับงวด</w:t>
            </w:r>
          </w:p>
        </w:tc>
        <w:tc>
          <w:tcPr>
            <w:tcW w:w="1161" w:type="dxa"/>
          </w:tcPr>
          <w:p w14:paraId="2F129720" w14:textId="17FBAD84" w:rsidR="00F05CB9" w:rsidRPr="00527481" w:rsidRDefault="00F05CB9" w:rsidP="00F05CB9">
            <w:pPr>
              <w:ind w:left="-18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08" w:type="dxa"/>
          </w:tcPr>
          <w:p w14:paraId="773C8029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70DA76B" w14:textId="34AE549B" w:rsidR="00F05CB9" w:rsidRPr="00527481" w:rsidRDefault="00A5748D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659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3" w:type="dxa"/>
          </w:tcPr>
          <w:p w14:paraId="11DC9DE6" w14:textId="77777777" w:rsidR="00F05CB9" w:rsidRPr="00527481" w:rsidRDefault="00F05CB9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7A234DB" w14:textId="2460CCA6" w:rsidR="00F05CB9" w:rsidRPr="00527481" w:rsidRDefault="00F05CB9" w:rsidP="00F05CB9">
            <w:pPr>
              <w:ind w:left="-18" w:right="-242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04D28729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B97DBF4" w14:textId="0DB0CB00" w:rsidR="00F05CB9" w:rsidRPr="00527481" w:rsidRDefault="00A5748D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291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05CB9" w:rsidRPr="00527481" w14:paraId="72F0E220" w14:textId="77777777" w:rsidTr="00942703">
        <w:trPr>
          <w:trHeight w:val="287"/>
        </w:trPr>
        <w:tc>
          <w:tcPr>
            <w:tcW w:w="3807" w:type="dxa"/>
          </w:tcPr>
          <w:p w14:paraId="7C994249" w14:textId="77777777" w:rsidR="00F05CB9" w:rsidRPr="00527481" w:rsidRDefault="00F05CB9" w:rsidP="00F05CB9">
            <w:pPr>
              <w:ind w:left="720" w:hanging="64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E90E062" w14:textId="77777777" w:rsidR="00F05CB9" w:rsidRPr="00527481" w:rsidRDefault="00F05CB9" w:rsidP="00F05CB9">
            <w:pPr>
              <w:ind w:left="-1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36FCDECD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DFC3817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7000871F" w14:textId="77777777" w:rsidR="00F05CB9" w:rsidRPr="00527481" w:rsidRDefault="00F05CB9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F4C9603" w14:textId="77777777" w:rsidR="00F05CB9" w:rsidRPr="00527481" w:rsidRDefault="00F05CB9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823E4B5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409B1A5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05CB9" w:rsidRPr="00527481" w14:paraId="1F44F6A2" w14:textId="77777777" w:rsidTr="00942703">
        <w:trPr>
          <w:trHeight w:val="287"/>
        </w:trPr>
        <w:tc>
          <w:tcPr>
            <w:tcW w:w="3807" w:type="dxa"/>
          </w:tcPr>
          <w:p w14:paraId="1E1FE801" w14:textId="77777777" w:rsidR="00F05CB9" w:rsidRPr="00527481" w:rsidRDefault="00F05CB9" w:rsidP="00F05CB9">
            <w:pPr>
              <w:ind w:left="720" w:hanging="513"/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เพื่อการลงทุ</w:t>
            </w:r>
            <w:r w:rsidRPr="0052748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161" w:type="dxa"/>
          </w:tcPr>
          <w:p w14:paraId="491423F0" w14:textId="217DAA8D" w:rsidR="00F05CB9" w:rsidRPr="00527481" w:rsidRDefault="00F05CB9" w:rsidP="00F05CB9">
            <w:pPr>
              <w:ind w:left="-648" w:right="55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24B38328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5BB6EA0" w14:textId="563C387F" w:rsidR="00F05CB9" w:rsidRPr="00527481" w:rsidRDefault="00E42678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</w:p>
        </w:tc>
        <w:tc>
          <w:tcPr>
            <w:tcW w:w="103" w:type="dxa"/>
          </w:tcPr>
          <w:p w14:paraId="528FA27A" w14:textId="77777777" w:rsidR="00F05CB9" w:rsidRPr="00527481" w:rsidRDefault="00F05CB9" w:rsidP="00F05CB9">
            <w:pPr>
              <w:ind w:left="-64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B58FE8E" w14:textId="78DAD949" w:rsidR="00F05CB9" w:rsidRPr="00527481" w:rsidRDefault="00F05CB9" w:rsidP="00F05CB9">
            <w:pPr>
              <w:ind w:left="-648" w:right="4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502A7E6D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9410AB8" w14:textId="27D4EF11" w:rsidR="00F05CB9" w:rsidRPr="00527481" w:rsidRDefault="00E42678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</w:p>
        </w:tc>
      </w:tr>
      <w:tr w:rsidR="00F05CB9" w:rsidRPr="00527481" w14:paraId="611E467F" w14:textId="77777777" w:rsidTr="00942703">
        <w:trPr>
          <w:trHeight w:val="287"/>
        </w:trPr>
        <w:tc>
          <w:tcPr>
            <w:tcW w:w="3807" w:type="dxa"/>
          </w:tcPr>
          <w:p w14:paraId="33B66AC3" w14:textId="77777777" w:rsidR="00F05CB9" w:rsidRPr="00527481" w:rsidRDefault="00F05CB9" w:rsidP="004B3155">
            <w:pPr>
              <w:ind w:left="720" w:hanging="648"/>
              <w:jc w:val="both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กลับรายการรายได้ค่าเช่าค้างรับ</w:t>
            </w:r>
            <w:r w:rsidRPr="00527481">
              <w:rPr>
                <w:rFonts w:ascii="Angsana New" w:hAnsi="Angsana New" w:cs="Angsana New"/>
                <w:sz w:val="27"/>
                <w:szCs w:val="27"/>
                <w:lang w:val="en-US"/>
              </w:rPr>
              <w:t>*</w:t>
            </w:r>
          </w:p>
        </w:tc>
        <w:tc>
          <w:tcPr>
            <w:tcW w:w="1161" w:type="dxa"/>
          </w:tcPr>
          <w:p w14:paraId="782A805F" w14:textId="0FFE818D" w:rsidR="00F05CB9" w:rsidRPr="00527481" w:rsidRDefault="00F05CB9" w:rsidP="00F05CB9">
            <w:pPr>
              <w:ind w:left="-648" w:right="55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118BABEF" w14:textId="77777777" w:rsidR="00F05CB9" w:rsidRPr="00527481" w:rsidRDefault="00F05CB9" w:rsidP="00F05CB9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64FA732" w14:textId="6E890CDC" w:rsidR="00F05CB9" w:rsidRPr="00527481" w:rsidRDefault="00A5748D" w:rsidP="00F05CB9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3" w:type="dxa"/>
          </w:tcPr>
          <w:p w14:paraId="28CE0BEC" w14:textId="77777777" w:rsidR="00F05CB9" w:rsidRPr="00527481" w:rsidRDefault="00F05CB9" w:rsidP="00F05CB9">
            <w:pPr>
              <w:ind w:left="-648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3AC1FA6" w14:textId="7ECEBA67" w:rsidR="00F05CB9" w:rsidRPr="00527481" w:rsidRDefault="00F05CB9" w:rsidP="00F05CB9">
            <w:pPr>
              <w:ind w:left="-648" w:right="48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7D46DEA5" w14:textId="77777777" w:rsidR="00F05CB9" w:rsidRPr="00527481" w:rsidRDefault="00F05CB9" w:rsidP="00F05CB9">
            <w:pPr>
              <w:ind w:left="-648" w:right="135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22D85AC0" w14:textId="0B4A4C04" w:rsidR="00F05CB9" w:rsidRPr="00527481" w:rsidRDefault="00A5748D" w:rsidP="00F05CB9">
            <w:pPr>
              <w:ind w:left="-18" w:right="-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189</w:t>
            </w:r>
            <w:r w:rsidR="00F05CB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</w:tbl>
    <w:p w14:paraId="56CB4785" w14:textId="1C4753C1" w:rsidR="00E87AFF" w:rsidRPr="00527481" w:rsidRDefault="00E87AFF" w:rsidP="0033585A">
      <w:pPr>
        <w:tabs>
          <w:tab w:val="left" w:pos="810"/>
          <w:tab w:val="left" w:pos="1680"/>
          <w:tab w:val="left" w:pos="9090"/>
          <w:tab w:val="right" w:pos="9243"/>
        </w:tabs>
        <w:spacing w:before="240" w:after="240"/>
        <w:ind w:left="734" w:hanging="187"/>
        <w:jc w:val="thaiDistribute"/>
        <w:rPr>
          <w:rFonts w:ascii="Angsana New" w:hAnsi="Angsana New" w:cs="Angsana New"/>
          <w:spacing w:val="2"/>
          <w:sz w:val="27"/>
          <w:szCs w:val="27"/>
          <w:lang w:val="en-US"/>
        </w:rPr>
      </w:pP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* </w:t>
      </w:r>
      <w:r w:rsidR="00AD6E8F"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sz w:val="27"/>
          <w:szCs w:val="27"/>
          <w:cs/>
          <w:lang w:val="en-US"/>
        </w:rPr>
        <w:t xml:space="preserve">รายได้ค่าเช่าจากอสังหาริมทรัพย์เพื่อการลงทุนได้ถูกรับรู้ในปี </w:t>
      </w:r>
      <w:r w:rsidR="00E42678" w:rsidRPr="00E42678">
        <w:rPr>
          <w:rFonts w:ascii="Angsana New" w:hAnsi="Angsana New" w:cs="Angsana New"/>
          <w:spacing w:val="-6"/>
          <w:sz w:val="27"/>
          <w:szCs w:val="27"/>
          <w:lang w:val="en-US"/>
        </w:rPr>
        <w:t>2565</w:t>
      </w:r>
      <w:r w:rsidRPr="00527481">
        <w:rPr>
          <w:rFonts w:ascii="Angsana New" w:hAnsi="Angsana New" w:cs="Angsana New"/>
          <w:spacing w:val="-6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sz w:val="27"/>
          <w:szCs w:val="27"/>
          <w:cs/>
          <w:lang w:val="en-US"/>
        </w:rPr>
        <w:t xml:space="preserve">และในระหว่างงวดสามเดือนสิ้นสุดวันที่ </w:t>
      </w:r>
      <w:r w:rsidR="00E42678" w:rsidRPr="00E42678">
        <w:rPr>
          <w:rFonts w:ascii="Angsana New" w:hAnsi="Angsana New" w:cs="Angsana New"/>
          <w:spacing w:val="-6"/>
          <w:sz w:val="27"/>
          <w:szCs w:val="27"/>
          <w:lang w:val="en-US"/>
        </w:rPr>
        <w:t>31</w:t>
      </w:r>
      <w:r w:rsidRPr="00527481">
        <w:rPr>
          <w:rFonts w:ascii="Angsana New" w:hAnsi="Angsana New" w:cs="Angsana New"/>
          <w:spacing w:val="-6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sz w:val="27"/>
          <w:szCs w:val="27"/>
          <w:cs/>
          <w:lang w:val="en-US"/>
        </w:rPr>
        <w:t xml:space="preserve">มีนาคม </w:t>
      </w:r>
      <w:r w:rsidR="00E42678" w:rsidRPr="00E42678">
        <w:rPr>
          <w:rFonts w:ascii="Angsana New" w:hAnsi="Angsana New" w:cs="Angsana New"/>
          <w:spacing w:val="-6"/>
          <w:sz w:val="27"/>
          <w:szCs w:val="27"/>
          <w:lang w:val="en-US"/>
        </w:rPr>
        <w:t>2566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8"/>
          <w:sz w:val="27"/>
          <w:szCs w:val="27"/>
          <w:cs/>
          <w:lang w:val="en-US"/>
        </w:rPr>
        <w:t xml:space="preserve">ตามข้อกำหนดของมาตรฐานการรายงานทางการเงิน ฉบับที่ </w:t>
      </w:r>
      <w:r w:rsidR="00E42678" w:rsidRPr="00E42678">
        <w:rPr>
          <w:rFonts w:ascii="Angsana New" w:hAnsi="Angsana New" w:cs="Angsana New"/>
          <w:spacing w:val="8"/>
          <w:sz w:val="27"/>
          <w:szCs w:val="27"/>
          <w:lang w:val="en-US"/>
        </w:rPr>
        <w:t>15</w:t>
      </w:r>
      <w:r w:rsidRPr="00527481">
        <w:rPr>
          <w:rFonts w:ascii="Angsana New" w:hAnsi="Angsana New" w:cs="Angsana New"/>
          <w:spacing w:val="8"/>
          <w:sz w:val="27"/>
          <w:szCs w:val="27"/>
          <w:lang w:val="en-US"/>
        </w:rPr>
        <w:t xml:space="preserve"> “</w:t>
      </w:r>
      <w:r w:rsidRPr="00527481">
        <w:rPr>
          <w:rFonts w:ascii="Angsana New" w:hAnsi="Angsana New" w:cs="Angsana New"/>
          <w:spacing w:val="8"/>
          <w:sz w:val="27"/>
          <w:szCs w:val="27"/>
          <w:cs/>
          <w:lang w:val="en-US"/>
        </w:rPr>
        <w:t>รายได้จากสัญญาที่ทำกับลูกค้า” ต่อมาเมื่อวันที่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19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2566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 xml:space="preserve">บริษัท ซีจียูเค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1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 xml:space="preserve">จำกัด ได้ทำสัญญา 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Conditional Assignment Agreement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>ส่งผลให้สิทธิในรายได้ค่าเช่าดังกล่าวได้หมดไป ดังนั้น รายได้ค่าเช่าค้างรับ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 xml:space="preserve">สำหรับปีสิ้นสุดวันที่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31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2565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 xml:space="preserve">และสำหรับงวดสามเดือนสิ้นสุดวันที่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31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 xml:space="preserve">มีนาคม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2566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 xml:space="preserve">จำนวนรวมทั้งสิ้น 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55</w:t>
      </w:r>
      <w:r w:rsidRPr="00527481">
        <w:rPr>
          <w:rFonts w:ascii="Angsana New" w:hAnsi="Angsana New" w:cs="Angsana New"/>
          <w:sz w:val="27"/>
          <w:szCs w:val="27"/>
          <w:lang w:val="en-US"/>
        </w:rPr>
        <w:t>.</w:t>
      </w:r>
      <w:r w:rsidR="00E42678" w:rsidRPr="00E42678">
        <w:rPr>
          <w:rFonts w:ascii="Angsana New" w:hAnsi="Angsana New" w:cs="Angsana New"/>
          <w:sz w:val="27"/>
          <w:szCs w:val="27"/>
          <w:lang w:val="en-US"/>
        </w:rPr>
        <w:t>87</w:t>
      </w:r>
      <w:r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z w:val="27"/>
          <w:szCs w:val="27"/>
          <w:cs/>
          <w:lang w:val="en-US"/>
        </w:rPr>
        <w:t>ล้านบาท</w:t>
      </w:r>
      <w:r w:rsidR="0062448D" w:rsidRPr="00527481">
        <w:rPr>
          <w:rFonts w:ascii="Angsana New" w:hAnsi="Angsana New" w:cs="Angsana New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z w:val="27"/>
          <w:szCs w:val="27"/>
          <w:cs/>
          <w:lang w:val="en-US"/>
        </w:rPr>
        <w:t>จึงถูกกลับรายการ</w:t>
      </w:r>
      <w:r w:rsidRPr="00527481">
        <w:rPr>
          <w:rFonts w:ascii="Angsana New" w:hAnsi="Angsana New" w:cs="Angsana New"/>
          <w:spacing w:val="2"/>
          <w:sz w:val="27"/>
          <w:szCs w:val="27"/>
          <w:cs/>
          <w:lang w:val="en-US"/>
        </w:rPr>
        <w:t>ในงบกำไรขาดทุน</w:t>
      </w:r>
      <w:r w:rsidRPr="00527481">
        <w:rPr>
          <w:rFonts w:ascii="Angsana New" w:hAnsi="Angsana New" w:cs="Angsana New" w:hint="cs"/>
          <w:spacing w:val="-2"/>
          <w:sz w:val="27"/>
          <w:szCs w:val="27"/>
          <w:cs/>
          <w:lang w:val="en-US"/>
        </w:rPr>
        <w:t>และกำไรขาดทุนเบ็ดเสร็จอื่น</w:t>
      </w:r>
      <w:r w:rsidRPr="00527481">
        <w:rPr>
          <w:rFonts w:ascii="Angsana New" w:hAnsi="Angsana New" w:cs="Angsana New"/>
          <w:spacing w:val="-2"/>
          <w:sz w:val="27"/>
          <w:szCs w:val="27"/>
          <w:cs/>
          <w:lang w:val="en-US"/>
        </w:rPr>
        <w:t>สำหรับงวดสามเดือนและ</w:t>
      </w:r>
      <w:r w:rsidR="009A1688">
        <w:rPr>
          <w:rFonts w:ascii="Angsana New" w:hAnsi="Angsana New" w:cs="Angsana New" w:hint="cs"/>
          <w:spacing w:val="-2"/>
          <w:sz w:val="27"/>
          <w:szCs w:val="27"/>
          <w:cs/>
          <w:lang w:val="en-US"/>
        </w:rPr>
        <w:t>งวด</w:t>
      </w:r>
      <w:r w:rsidRPr="00527481">
        <w:rPr>
          <w:rFonts w:ascii="Angsana New" w:hAnsi="Angsana New" w:cs="Angsana New"/>
          <w:spacing w:val="-2"/>
          <w:sz w:val="27"/>
          <w:szCs w:val="27"/>
          <w:cs/>
          <w:lang w:val="en-US"/>
        </w:rPr>
        <w:t xml:space="preserve">หกเดือนสิ้นสุดวันที่ </w:t>
      </w:r>
      <w:r w:rsidR="00E42678" w:rsidRPr="00E42678">
        <w:rPr>
          <w:rFonts w:ascii="Angsana New" w:hAnsi="Angsana New" w:cs="Angsana New"/>
          <w:spacing w:val="-2"/>
          <w:sz w:val="27"/>
          <w:szCs w:val="27"/>
          <w:lang w:val="en-US"/>
        </w:rPr>
        <w:t>30</w:t>
      </w:r>
      <w:r w:rsidRPr="00527481">
        <w:rPr>
          <w:rFonts w:ascii="Angsana New" w:hAnsi="Angsana New" w:cs="Angsana New"/>
          <w:spacing w:val="-2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2"/>
          <w:sz w:val="27"/>
          <w:szCs w:val="27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pacing w:val="-2"/>
          <w:sz w:val="27"/>
          <w:szCs w:val="27"/>
          <w:lang w:val="en-US"/>
        </w:rPr>
        <w:t>2566</w:t>
      </w:r>
      <w:r w:rsidRPr="00527481">
        <w:rPr>
          <w:rFonts w:ascii="Angsana New" w:hAnsi="Angsana New" w:cs="Angsana New"/>
          <w:spacing w:val="-2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2"/>
          <w:sz w:val="27"/>
          <w:szCs w:val="27"/>
          <w:cs/>
          <w:lang w:val="en-US"/>
        </w:rPr>
        <w:t xml:space="preserve">เป็นจำนวน </w:t>
      </w:r>
      <w:r w:rsidR="00E42678" w:rsidRPr="00E42678">
        <w:rPr>
          <w:rFonts w:ascii="Angsana New" w:hAnsi="Angsana New" w:cs="Angsana New"/>
          <w:spacing w:val="-2"/>
          <w:sz w:val="27"/>
          <w:szCs w:val="27"/>
          <w:lang w:val="en-US"/>
        </w:rPr>
        <w:t>55</w:t>
      </w:r>
      <w:r w:rsidRPr="00527481">
        <w:rPr>
          <w:rFonts w:ascii="Angsana New" w:hAnsi="Angsana New" w:cs="Angsana New"/>
          <w:spacing w:val="-2"/>
          <w:sz w:val="27"/>
          <w:szCs w:val="27"/>
          <w:lang w:val="en-US"/>
        </w:rPr>
        <w:t>.</w:t>
      </w:r>
      <w:r w:rsidR="00E42678" w:rsidRPr="00E42678">
        <w:rPr>
          <w:rFonts w:ascii="Angsana New" w:hAnsi="Angsana New" w:cs="Angsana New"/>
          <w:spacing w:val="-2"/>
          <w:sz w:val="27"/>
          <w:szCs w:val="27"/>
          <w:lang w:val="en-US"/>
        </w:rPr>
        <w:t>87</w:t>
      </w:r>
      <w:r w:rsidRPr="00527481">
        <w:rPr>
          <w:rFonts w:ascii="Angsana New" w:hAnsi="Angsana New" w:cs="Angsana New"/>
          <w:spacing w:val="-2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/>
          <w:spacing w:val="-2"/>
          <w:sz w:val="27"/>
          <w:szCs w:val="27"/>
          <w:cs/>
          <w:lang w:val="en-US"/>
        </w:rPr>
        <w:t>ล้านบาท</w:t>
      </w:r>
      <w:r w:rsidR="00A83EC3" w:rsidRPr="00527481">
        <w:rPr>
          <w:rFonts w:ascii="Angsana New" w:hAnsi="Angsana New" w:cs="Angsana New"/>
          <w:spacing w:val="-2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pacing w:val="2"/>
          <w:sz w:val="27"/>
          <w:szCs w:val="27"/>
          <w:cs/>
          <w:lang w:val="en-US"/>
        </w:rPr>
        <w:t xml:space="preserve">และ </w:t>
      </w:r>
      <w:r w:rsidR="00E42678" w:rsidRPr="00E42678">
        <w:rPr>
          <w:rFonts w:ascii="Angsana New" w:hAnsi="Angsana New" w:cs="Angsana New"/>
          <w:spacing w:val="2"/>
          <w:sz w:val="27"/>
          <w:szCs w:val="27"/>
          <w:lang w:val="en-US"/>
        </w:rPr>
        <w:t>42</w:t>
      </w:r>
      <w:r w:rsidRPr="00527481">
        <w:rPr>
          <w:rFonts w:ascii="Angsana New" w:hAnsi="Angsana New" w:cs="Angsana New"/>
          <w:spacing w:val="2"/>
          <w:sz w:val="27"/>
          <w:szCs w:val="27"/>
          <w:lang w:val="en-US"/>
        </w:rPr>
        <w:t>.</w:t>
      </w:r>
      <w:r w:rsidR="00E42678" w:rsidRPr="00E42678">
        <w:rPr>
          <w:rFonts w:ascii="Angsana New" w:hAnsi="Angsana New" w:cs="Angsana New"/>
          <w:spacing w:val="2"/>
          <w:sz w:val="27"/>
          <w:szCs w:val="27"/>
          <w:lang w:val="en-US"/>
        </w:rPr>
        <w:t>19</w:t>
      </w:r>
      <w:r w:rsidRPr="00527481">
        <w:rPr>
          <w:rFonts w:ascii="Angsana New" w:hAnsi="Angsana New" w:cs="Angsana New"/>
          <w:spacing w:val="2"/>
          <w:sz w:val="27"/>
          <w:szCs w:val="27"/>
          <w:lang w:val="en-US"/>
        </w:rPr>
        <w:t xml:space="preserve"> </w:t>
      </w:r>
      <w:r w:rsidRPr="00527481">
        <w:rPr>
          <w:rFonts w:ascii="Angsana New" w:hAnsi="Angsana New" w:cs="Angsana New" w:hint="cs"/>
          <w:spacing w:val="2"/>
          <w:sz w:val="27"/>
          <w:szCs w:val="27"/>
          <w:cs/>
          <w:lang w:val="en-US"/>
        </w:rPr>
        <w:t>ล้านบาท ตามลำดับ</w:t>
      </w:r>
      <w:r w:rsidR="00ED6A0A">
        <w:rPr>
          <w:rFonts w:ascii="Angsana New" w:hAnsi="Angsana New" w:cs="Angsana New"/>
          <w:spacing w:val="2"/>
          <w:sz w:val="27"/>
          <w:szCs w:val="27"/>
          <w:lang w:val="en-US"/>
        </w:rPr>
        <w:t xml:space="preserve"> </w:t>
      </w:r>
      <w:r w:rsidR="00ED6A0A" w:rsidRPr="00ED6A0A">
        <w:rPr>
          <w:rFonts w:ascii="Angsana New" w:hAnsi="Angsana New" w:cs="Angsana New"/>
          <w:spacing w:val="2"/>
          <w:sz w:val="27"/>
          <w:szCs w:val="27"/>
          <w:cs/>
          <w:lang w:val="en-US"/>
        </w:rPr>
        <w:t>โดยแสดงเป็นส่วนหนึ่งในค่าใช้จ่ายในการบริหาร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61"/>
        <w:gridCol w:w="108"/>
        <w:gridCol w:w="414"/>
        <w:gridCol w:w="746"/>
        <w:gridCol w:w="103"/>
        <w:gridCol w:w="1160"/>
        <w:gridCol w:w="103"/>
        <w:gridCol w:w="1128"/>
        <w:gridCol w:w="32"/>
      </w:tblGrid>
      <w:tr w:rsidR="00E87AFF" w:rsidRPr="00527481" w14:paraId="0861AF9A" w14:textId="77777777" w:rsidTr="00E87AFF">
        <w:trPr>
          <w:gridAfter w:val="1"/>
          <w:wAfter w:w="32" w:type="dxa"/>
          <w:trHeight w:val="296"/>
        </w:trPr>
        <w:tc>
          <w:tcPr>
            <w:tcW w:w="5490" w:type="dxa"/>
            <w:gridSpan w:val="4"/>
          </w:tcPr>
          <w:p w14:paraId="38E530C9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5"/>
          </w:tcPr>
          <w:p w14:paraId="4B8D577A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87AFF" w:rsidRPr="00527481" w14:paraId="3152E1E6" w14:textId="77777777" w:rsidTr="00E87AFF">
        <w:trPr>
          <w:trHeight w:val="296"/>
        </w:trPr>
        <w:tc>
          <w:tcPr>
            <w:tcW w:w="3807" w:type="dxa"/>
          </w:tcPr>
          <w:p w14:paraId="269A56FA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4"/>
          </w:tcPr>
          <w:p w14:paraId="0A0778DC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5BB440B3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2D22F662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E87AFF" w:rsidRPr="00527481" w14:paraId="7B51DD8A" w14:textId="77777777" w:rsidTr="00E87AFF">
        <w:trPr>
          <w:trHeight w:val="296"/>
        </w:trPr>
        <w:tc>
          <w:tcPr>
            <w:tcW w:w="3807" w:type="dxa"/>
          </w:tcPr>
          <w:p w14:paraId="53B0F54B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4"/>
          </w:tcPr>
          <w:p w14:paraId="46BF15B0" w14:textId="27F8CADA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</w:tcPr>
          <w:p w14:paraId="2BAFD9CE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144377A6" w14:textId="7F7830D6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87AFF" w:rsidRPr="00527481" w14:paraId="543F01EF" w14:textId="77777777" w:rsidTr="00E87AFF">
        <w:trPr>
          <w:trHeight w:val="296"/>
        </w:trPr>
        <w:tc>
          <w:tcPr>
            <w:tcW w:w="3807" w:type="dxa"/>
          </w:tcPr>
          <w:p w14:paraId="0EACE6DB" w14:textId="77777777" w:rsidR="00E87AFF" w:rsidRPr="00527481" w:rsidRDefault="00E87AFF" w:rsidP="0094270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1" w:type="dxa"/>
          </w:tcPr>
          <w:p w14:paraId="1A210C71" w14:textId="41006D3A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00E71D54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D5CBD90" w14:textId="05D8A07A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3" w:type="dxa"/>
          </w:tcPr>
          <w:p w14:paraId="29E110EF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A537B0A" w14:textId="4E1D180B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2FA3FCC9" w14:textId="77777777" w:rsidR="00E87AFF" w:rsidRPr="00527481" w:rsidRDefault="00E87AFF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41256FCE" w14:textId="5BBA5D6C" w:rsidR="00E87AFF" w:rsidRPr="00527481" w:rsidRDefault="00E42678" w:rsidP="0094270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87AFF" w:rsidRPr="00527481" w14:paraId="5166EA58" w14:textId="77777777" w:rsidTr="00E87AFF">
        <w:trPr>
          <w:trHeight w:val="287"/>
        </w:trPr>
        <w:tc>
          <w:tcPr>
            <w:tcW w:w="3807" w:type="dxa"/>
          </w:tcPr>
          <w:p w14:paraId="103A0E56" w14:textId="4492FF63" w:rsidR="00E87AFF" w:rsidRPr="00527481" w:rsidRDefault="00E87AFF" w:rsidP="004B3155">
            <w:pPr>
              <w:ind w:left="26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E44AAEC" w14:textId="53386B29" w:rsidR="00E87AFF" w:rsidRPr="00527481" w:rsidRDefault="00E87AFF" w:rsidP="007E50C3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4B5DE39E" w14:textId="77777777" w:rsidR="00E87AFF" w:rsidRPr="00527481" w:rsidRDefault="00E87AFF" w:rsidP="00942703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6BF213F7" w14:textId="3148DC4E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40F4D654" w14:textId="77777777" w:rsidR="00E87AFF" w:rsidRPr="00527481" w:rsidRDefault="00E87AFF" w:rsidP="00942703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BCF2810" w14:textId="1CEC536A" w:rsidR="00E87AFF" w:rsidRPr="00527481" w:rsidRDefault="00E87AFF" w:rsidP="00942703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2540B599" w14:textId="77777777" w:rsidR="00E87AFF" w:rsidRPr="00527481" w:rsidRDefault="00E87AFF" w:rsidP="00942703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E836282" w14:textId="7F167DFD" w:rsidR="00E87AFF" w:rsidRPr="00527481" w:rsidRDefault="00E87AFF" w:rsidP="00E87AF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524F" w:rsidRPr="00527481" w14:paraId="09E05657" w14:textId="77777777" w:rsidTr="00E87AFF">
        <w:trPr>
          <w:trHeight w:val="287"/>
        </w:trPr>
        <w:tc>
          <w:tcPr>
            <w:tcW w:w="3807" w:type="dxa"/>
          </w:tcPr>
          <w:p w14:paraId="743918FE" w14:textId="565C4DB5" w:rsidR="0066524F" w:rsidRPr="00527481" w:rsidRDefault="0066524F" w:rsidP="0066524F">
            <w:pPr>
              <w:ind w:left="720" w:hanging="475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4D80BF1C" w14:textId="0C47FD6C" w:rsidR="0066524F" w:rsidRPr="00527481" w:rsidRDefault="0066524F" w:rsidP="0066524F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5F30724E" w14:textId="77777777" w:rsidR="0066524F" w:rsidRPr="00527481" w:rsidRDefault="0066524F" w:rsidP="0066524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609E1212" w14:textId="309EE497" w:rsidR="0066524F" w:rsidRPr="00527481" w:rsidRDefault="00E42678" w:rsidP="0066524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66524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66524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3" w:type="dxa"/>
          </w:tcPr>
          <w:p w14:paraId="2B28206C" w14:textId="77777777" w:rsidR="0066524F" w:rsidRPr="00527481" w:rsidRDefault="0066524F" w:rsidP="0066524F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D708795" w14:textId="4B897667" w:rsidR="0066524F" w:rsidRPr="00527481" w:rsidRDefault="0066524F" w:rsidP="0066524F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210E2963" w14:textId="77777777" w:rsidR="0066524F" w:rsidRPr="00527481" w:rsidRDefault="0066524F" w:rsidP="0066524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7566EAB" w14:textId="455077D3" w:rsidR="0066524F" w:rsidRPr="00527481" w:rsidRDefault="00E42678" w:rsidP="0066524F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66524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66524F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p w14:paraId="70B8E537" w14:textId="77777777" w:rsidR="00F05CB9" w:rsidRPr="00527481" w:rsidRDefault="00F05CB9" w:rsidP="00A76947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14:paraId="5D7B3F5B" w14:textId="66D2CA84" w:rsidR="00A43C9B" w:rsidRPr="00527481" w:rsidRDefault="00E42678" w:rsidP="00A76947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cs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11</w:t>
      </w:r>
      <w:r w:rsidR="00A43C9B" w:rsidRPr="00527481">
        <w:rPr>
          <w:rFonts w:ascii="Angsana New" w:hAnsi="Angsana New" w:cs="Angsana New"/>
          <w:b/>
          <w:bCs/>
          <w:snapToGrid w:val="0"/>
          <w:cs/>
        </w:rPr>
        <w:t>.</w:t>
      </w:r>
      <w:r w:rsidR="00A43C9B" w:rsidRPr="00527481">
        <w:rPr>
          <w:rFonts w:ascii="Angsana New" w:hAnsi="Angsana New" w:cs="Angsana New"/>
          <w:b/>
          <w:bCs/>
          <w:snapToGrid w:val="0"/>
          <w:cs/>
        </w:rPr>
        <w:tab/>
      </w:r>
      <w:bookmarkStart w:id="6" w:name="OLE_LINK11"/>
      <w:r w:rsidR="00A43C9B" w:rsidRPr="00527481">
        <w:rPr>
          <w:rFonts w:ascii="Angsana New" w:hAnsi="Angsana New" w:cs="Angsana New"/>
          <w:b/>
          <w:bCs/>
          <w:snapToGrid w:val="0"/>
          <w:cs/>
        </w:rPr>
        <w:t>ที่ดิน อาคารและอุปกรณ์</w:t>
      </w:r>
      <w:bookmarkEnd w:id="6"/>
    </w:p>
    <w:p w14:paraId="5C3A8031" w14:textId="009788ED" w:rsidR="00A43C9B" w:rsidRPr="00527481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933B7F" w:rsidRPr="00527481">
        <w:rPr>
          <w:rFonts w:ascii="Angsana New" w:hAnsi="Angsana New" w:cs="Angsana New" w:hint="cs"/>
          <w:snapToGrid w:val="0"/>
          <w:cs/>
        </w:rPr>
        <w:t>หก</w:t>
      </w:r>
      <w:r w:rsidRPr="00527481">
        <w:rPr>
          <w:rFonts w:ascii="Angsana New" w:hAnsi="Angsana New" w:cs="Angsana New"/>
          <w:snapToGrid w:val="0"/>
          <w:cs/>
        </w:rPr>
        <w:t xml:space="preserve">เดือนสิ้นสุดวันที่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Pr="00527481">
        <w:rPr>
          <w:rFonts w:ascii="Angsana New" w:hAnsi="Angsana New" w:cs="Angsana New"/>
          <w:snapToGrid w:val="0"/>
          <w:cs/>
        </w:rPr>
        <w:t xml:space="preserve"> </w:t>
      </w:r>
      <w:r w:rsidR="00412552" w:rsidRPr="00527481">
        <w:rPr>
          <w:rFonts w:ascii="Angsana New" w:hAnsi="Angsana New" w:cs="Angsana New" w:hint="cs"/>
          <w:snapToGrid w:val="0"/>
          <w:cs/>
        </w:rPr>
        <w:t>มิถุนายน</w:t>
      </w:r>
      <w:r w:rsidRPr="00527481">
        <w:rPr>
          <w:rFonts w:ascii="Angsana New" w:hAnsi="Angsana New" w:cs="Angsana New"/>
          <w:snapToGrid w:val="0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2567</w:t>
      </w:r>
      <w:r w:rsidRPr="00527481">
        <w:rPr>
          <w:rFonts w:ascii="Angsana New" w:hAnsi="Angsana New" w:cs="Angsana New"/>
          <w:snapToGrid w:val="0"/>
          <w:cs/>
        </w:rPr>
        <w:t xml:space="preserve"> สรุปได้ดังนี้</w:t>
      </w:r>
    </w:p>
    <w:p w14:paraId="4B54B47D" w14:textId="77777777" w:rsidR="00A43C9B" w:rsidRPr="00527481" w:rsidRDefault="00A43C9B" w:rsidP="00C379B7">
      <w:pPr>
        <w:spacing w:before="120"/>
        <w:ind w:left="518" w:right="-29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527481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A43C9B" w:rsidRPr="00527481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527481" w:rsidRDefault="00A43C9B" w:rsidP="00EE62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527481" w:rsidRDefault="00A43C9B" w:rsidP="00EE6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527481" w:rsidRDefault="00A43C9B" w:rsidP="00EE6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527481" w:rsidRDefault="00A43C9B" w:rsidP="00EE6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A43C9B" w:rsidRPr="00527481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527481" w:rsidRDefault="00A43C9B" w:rsidP="00EE6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080703" w14:textId="77777777" w:rsidR="00A43C9B" w:rsidRPr="00527481" w:rsidRDefault="00A43C9B" w:rsidP="00EE624F">
            <w:pPr>
              <w:spacing w:line="360" w:lineRule="exact"/>
              <w:ind w:right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527481" w:rsidRDefault="00A43C9B" w:rsidP="00EE62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527481" w:rsidRDefault="00B93C09" w:rsidP="00EE624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77E0A" w:rsidRPr="00527481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72BC95DD" w:rsidR="00E77E0A" w:rsidRPr="00527481" w:rsidRDefault="00E77E0A" w:rsidP="00E77E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6322" w14:textId="656CDC7E" w:rsidR="00E77E0A" w:rsidRPr="00527481" w:rsidRDefault="00E42678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550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E77E0A" w:rsidRPr="00527481" w:rsidRDefault="00E77E0A" w:rsidP="00E77E0A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50FE7BF2" w:rsidR="00E77E0A" w:rsidRPr="00527481" w:rsidRDefault="00E42678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846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E77E0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</w:p>
        </w:tc>
      </w:tr>
      <w:tr w:rsidR="00E77E0A" w:rsidRPr="00527481" w14:paraId="19CA8E0F" w14:textId="77777777" w:rsidTr="00BE3C52">
        <w:trPr>
          <w:trHeight w:val="20"/>
        </w:trPr>
        <w:tc>
          <w:tcPr>
            <w:tcW w:w="5400" w:type="dxa"/>
          </w:tcPr>
          <w:p w14:paraId="1B936E5B" w14:textId="77777777" w:rsidR="00E77E0A" w:rsidRPr="00527481" w:rsidRDefault="00E77E0A" w:rsidP="00E77E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D5A1A" w14:textId="47931BBD" w:rsidR="00E77E0A" w:rsidRPr="00527481" w:rsidRDefault="00E42678" w:rsidP="00075224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  <w:r w:rsidR="000656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853</w:t>
            </w:r>
            <w:r w:rsidR="000656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361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E77E0A" w:rsidRPr="00527481" w:rsidRDefault="00E77E0A" w:rsidP="00E77E0A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636A7A8" w14:textId="31E7B933" w:rsidR="00E77E0A" w:rsidRPr="00527481" w:rsidRDefault="00E42678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437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240</w:t>
            </w:r>
          </w:p>
        </w:tc>
      </w:tr>
      <w:tr w:rsidR="00E77E0A" w:rsidRPr="00527481" w14:paraId="6E43772C" w14:textId="77777777" w:rsidTr="00BE3C52">
        <w:trPr>
          <w:trHeight w:val="20"/>
        </w:trPr>
        <w:tc>
          <w:tcPr>
            <w:tcW w:w="5400" w:type="dxa"/>
          </w:tcPr>
          <w:p w14:paraId="0AB88781" w14:textId="77777777" w:rsidR="00E77E0A" w:rsidRPr="00527481" w:rsidRDefault="00E77E0A" w:rsidP="00E77E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203A" w14:textId="13AF344F" w:rsidR="00E77E0A" w:rsidRPr="00527481" w:rsidRDefault="00CB0515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E77E0A" w:rsidRPr="00527481" w:rsidRDefault="00E77E0A" w:rsidP="00E77E0A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F6E1C60" w14:textId="43AC3DA4" w:rsidR="00E77E0A" w:rsidRPr="00527481" w:rsidRDefault="00CB0515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77E0A" w:rsidRPr="00527481" w14:paraId="2E710B92" w14:textId="77777777" w:rsidTr="00BE3C52">
        <w:trPr>
          <w:trHeight w:val="20"/>
        </w:trPr>
        <w:tc>
          <w:tcPr>
            <w:tcW w:w="5400" w:type="dxa"/>
          </w:tcPr>
          <w:p w14:paraId="2D3FCD32" w14:textId="77777777" w:rsidR="00E77E0A" w:rsidRPr="00527481" w:rsidRDefault="00E77E0A" w:rsidP="00E77E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B489" w14:textId="73E4DC28" w:rsidR="00E77E0A" w:rsidRPr="00527481" w:rsidRDefault="00CB0515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6AD962F" w14:textId="77777777" w:rsidR="00E77E0A" w:rsidRPr="00527481" w:rsidRDefault="00E77E0A" w:rsidP="00E77E0A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4C673535" w14:textId="5A5631D6" w:rsidR="00E77E0A" w:rsidRPr="00527481" w:rsidRDefault="00CB0515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77E0A" w:rsidRPr="00527481" w14:paraId="3669F2E1" w14:textId="77777777" w:rsidTr="009D5455">
        <w:trPr>
          <w:trHeight w:val="20"/>
        </w:trPr>
        <w:tc>
          <w:tcPr>
            <w:tcW w:w="5400" w:type="dxa"/>
          </w:tcPr>
          <w:p w14:paraId="41D5A74C" w14:textId="44949946" w:rsidR="00E77E0A" w:rsidRPr="00527481" w:rsidRDefault="00E77E0A" w:rsidP="00E77E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DE7C" w14:textId="08B8A76A" w:rsidR="00E77E0A" w:rsidRPr="00527481" w:rsidRDefault="00E42678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273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708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555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E77E0A" w:rsidRPr="00527481" w:rsidRDefault="00E77E0A" w:rsidP="00E77E0A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14:paraId="2716F2B6" w14:textId="58F73117" w:rsidR="00E77E0A" w:rsidRPr="00527481" w:rsidRDefault="00E42678" w:rsidP="00E77E0A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460</w:t>
            </w:r>
            <w:r w:rsidR="0044516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</w:p>
        </w:tc>
      </w:tr>
    </w:tbl>
    <w:p w14:paraId="19977583" w14:textId="5F8FB103" w:rsidR="00A43C9B" w:rsidRPr="00527481" w:rsidRDefault="00FA0195" w:rsidP="006449CF">
      <w:pPr>
        <w:tabs>
          <w:tab w:val="left" w:pos="720"/>
        </w:tabs>
        <w:overflowPunct/>
        <w:autoSpaceDE/>
        <w:autoSpaceDN/>
        <w:adjustRightInd/>
        <w:spacing w:before="240"/>
        <w:ind w:left="549"/>
        <w:jc w:val="thaiDistribute"/>
        <w:textAlignment w:val="auto"/>
        <w:rPr>
          <w:rFonts w:ascii="Angsana New" w:hAnsi="Angsana New" w:cs="Angsana New"/>
          <w:spacing w:val="-4"/>
          <w:sz w:val="27"/>
          <w:szCs w:val="27"/>
          <w:lang w:val="en-US"/>
        </w:rPr>
      </w:pPr>
      <w:r w:rsidRPr="00527481">
        <w:rPr>
          <w:rFonts w:ascii="Angsana New" w:hAnsi="Angsana New" w:cs="Angsana New"/>
          <w:sz w:val="27"/>
          <w:szCs w:val="27"/>
          <w:lang w:val="en-US"/>
        </w:rPr>
        <w:t>*</w:t>
      </w:r>
      <w:r w:rsidR="002C5DEA" w:rsidRPr="00527481">
        <w:rPr>
          <w:rFonts w:ascii="Angsana New" w:hAnsi="Angsana New" w:cs="Angsana New"/>
          <w:sz w:val="27"/>
          <w:szCs w:val="27"/>
          <w:lang w:val="en-US"/>
        </w:rPr>
        <w:tab/>
      </w:r>
      <w:r w:rsidRPr="00527481">
        <w:rPr>
          <w:rFonts w:ascii="Angsana New" w:hAnsi="Angsana New" w:cs="Angsana New"/>
          <w:spacing w:val="-4"/>
          <w:sz w:val="27"/>
          <w:szCs w:val="27"/>
          <w:cs/>
          <w:lang w:val="en-US"/>
        </w:rPr>
        <w:t>ยอด</w:t>
      </w:r>
      <w:r w:rsidR="00793F90" w:rsidRPr="00527481">
        <w:rPr>
          <w:rFonts w:ascii="Angsana New" w:hAnsi="Angsana New" w:cs="Angsana New" w:hint="cs"/>
          <w:spacing w:val="-4"/>
          <w:sz w:val="27"/>
          <w:szCs w:val="27"/>
          <w:cs/>
          <w:lang w:val="en-US"/>
        </w:rPr>
        <w:t>ที่เพิ่มขึ้นระหว่างงวดโดยหลักเกิดจาก</w:t>
      </w:r>
      <w:r w:rsidRPr="00527481">
        <w:rPr>
          <w:rFonts w:ascii="Angsana New" w:hAnsi="Angsana New" w:cs="Angsana New"/>
          <w:spacing w:val="-4"/>
          <w:sz w:val="27"/>
          <w:szCs w:val="27"/>
          <w:cs/>
          <w:lang w:val="en-US"/>
        </w:rPr>
        <w:t xml:space="preserve">การเพิ่มขึ้นของงานระหว่างก่อสร้างของโครงการโรงเรียนนานาชาติพระราม </w:t>
      </w:r>
      <w:r w:rsidR="00E42678" w:rsidRPr="00E42678">
        <w:rPr>
          <w:rFonts w:ascii="Angsana New" w:hAnsi="Angsana New" w:cs="Angsana New"/>
          <w:spacing w:val="-4"/>
          <w:sz w:val="27"/>
          <w:szCs w:val="27"/>
          <w:lang w:val="en-US"/>
        </w:rPr>
        <w:t>3</w:t>
      </w:r>
    </w:p>
    <w:p w14:paraId="6283D8E9" w14:textId="5755B4F6" w:rsidR="00786EFB" w:rsidRPr="00527481" w:rsidRDefault="00786EFB" w:rsidP="00EE624F">
      <w:pPr>
        <w:tabs>
          <w:tab w:val="left" w:pos="540"/>
        </w:tabs>
        <w:overflowPunct/>
        <w:autoSpaceDE/>
        <w:autoSpaceDN/>
        <w:adjustRightInd/>
        <w:spacing w:before="200"/>
        <w:ind w:left="547"/>
        <w:jc w:val="thaiDistribute"/>
        <w:textAlignment w:val="auto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spacing w:val="-6"/>
          <w:cs/>
        </w:rPr>
        <w:t xml:space="preserve">ณ วันที่ </w:t>
      </w:r>
      <w:r w:rsidR="00E42678" w:rsidRPr="00E42678">
        <w:rPr>
          <w:rFonts w:ascii="Angsana New" w:hAnsi="Angsana New" w:cs="Angsana New"/>
          <w:spacing w:val="4"/>
          <w:lang w:val="en-US"/>
        </w:rPr>
        <w:t>30</w:t>
      </w:r>
      <w:r w:rsidR="00933B7F"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Pr="00527481">
        <w:rPr>
          <w:rFonts w:ascii="Angsana New" w:hAnsi="Angsana New" w:cs="Angsana New"/>
          <w:snapToGrid w:val="0"/>
          <w:spacing w:val="-6"/>
          <w:cs/>
        </w:rPr>
        <w:t xml:space="preserve"> และ</w:t>
      </w:r>
      <w:r w:rsidR="0081229A" w:rsidRPr="00527481">
        <w:rPr>
          <w:rFonts w:ascii="Angsana New" w:hAnsi="Angsana New" w:cs="Angsana New" w:hint="cs"/>
          <w:snapToGrid w:val="0"/>
          <w:spacing w:val="-6"/>
          <w:cs/>
        </w:rPr>
        <w:t xml:space="preserve">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81229A"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81229A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6"/>
          <w:cs/>
        </w:rPr>
        <w:t xml:space="preserve"> บริษัทได้จดจำนองที่ดินซึ่งมีมูลค่าตามบัญชีจำนวน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6"/>
          <w:cs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432</w:t>
      </w:r>
      <w:r w:rsidRPr="00527481">
        <w:rPr>
          <w:rFonts w:ascii="Angsana New" w:hAnsi="Angsana New" w:cs="Angsana New"/>
          <w:snapToGrid w:val="0"/>
          <w:spacing w:val="-6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37</w:t>
      </w:r>
      <w:r w:rsidRPr="00527481">
        <w:rPr>
          <w:rFonts w:ascii="Angsana New" w:hAnsi="Angsana New" w:cs="Angsana New"/>
          <w:snapToGrid w:val="0"/>
          <w:spacing w:val="-6"/>
          <w:cs/>
        </w:rPr>
        <w:t xml:space="preserve"> ล้านบาท</w:t>
      </w:r>
      <w:r w:rsidRPr="00527481">
        <w:rPr>
          <w:rFonts w:ascii="Angsana New" w:hAnsi="Angsana New" w:cs="Angsana New"/>
          <w:snapToGrid w:val="0"/>
          <w:cs/>
        </w:rPr>
        <w:t xml:space="preserve">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E42678" w:rsidRPr="00E42678">
        <w:rPr>
          <w:rFonts w:ascii="Angsana New" w:hAnsi="Angsana New" w:cs="Angsana New"/>
          <w:snapToGrid w:val="0"/>
          <w:lang w:val="en-US"/>
        </w:rPr>
        <w:t>17</w:t>
      </w:r>
      <w:r w:rsidRPr="00527481">
        <w:rPr>
          <w:rFonts w:ascii="Angsana New" w:hAnsi="Angsana New" w:cs="Angsana New"/>
          <w:snapToGrid w:val="0"/>
          <w:cs/>
        </w:rPr>
        <w:t>)</w:t>
      </w:r>
    </w:p>
    <w:p w14:paraId="772556EE" w14:textId="6155F45C" w:rsidR="004024B3" w:rsidRPr="00527481" w:rsidRDefault="002C5DEA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</w:rPr>
        <w:br w:type="page"/>
      </w:r>
      <w:r w:rsidR="00E42678"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12</w:t>
      </w:r>
      <w:r w:rsidR="004024B3" w:rsidRPr="00527481">
        <w:rPr>
          <w:rFonts w:ascii="Angsana New" w:hAnsi="Angsana New" w:cs="Angsana New"/>
          <w:b/>
          <w:bCs/>
          <w:snapToGrid w:val="0"/>
          <w:cs/>
        </w:rPr>
        <w:t>.</w:t>
      </w:r>
      <w:r w:rsidR="004024B3" w:rsidRPr="00527481">
        <w:rPr>
          <w:rFonts w:ascii="Angsana New" w:hAnsi="Angsana New" w:cs="Angsana New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527481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527481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527481" w:rsidRDefault="004024B3" w:rsidP="004024B3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61581E" w:rsidRPr="00527481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527481" w:rsidRDefault="0061581E" w:rsidP="00553939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527481" w:rsidRDefault="0061581E" w:rsidP="0055393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527481" w:rsidRDefault="0061581E" w:rsidP="00553939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527481" w:rsidRDefault="0061581E" w:rsidP="0055393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527481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61581E" w:rsidRPr="00527481" w:rsidRDefault="0061581E" w:rsidP="0061581E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77777777" w:rsidR="0061581E" w:rsidRPr="00527481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61581E" w:rsidRPr="00527481" w:rsidRDefault="0061581E" w:rsidP="0061581E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61581E" w:rsidRPr="00527481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61581E" w:rsidRPr="00527481" w:rsidRDefault="0061581E" w:rsidP="0061581E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61581E" w:rsidRPr="00527481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61581E" w:rsidRPr="00527481" w:rsidRDefault="0061581E" w:rsidP="0061581E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61581E" w:rsidRPr="00527481" w:rsidRDefault="0061581E" w:rsidP="0061581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12552" w:rsidRPr="00527481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412552" w:rsidRPr="00527481" w:rsidRDefault="00412552" w:rsidP="00412552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1C6DD22C" w:rsidR="00412552" w:rsidRPr="00527481" w:rsidRDefault="00E42678" w:rsidP="0041255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6CAC021" w14:textId="77777777" w:rsidR="00412552" w:rsidRPr="00527481" w:rsidRDefault="00412552" w:rsidP="0041255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663856FD" w:rsidR="00412552" w:rsidRPr="00527481" w:rsidRDefault="00E42678" w:rsidP="0041255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412552" w:rsidRPr="00527481" w:rsidRDefault="00412552" w:rsidP="00412552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0CFD699E" w:rsidR="00412552" w:rsidRPr="00527481" w:rsidRDefault="00E42678" w:rsidP="0041255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02A0ACF0" w14:textId="77777777" w:rsidR="00412552" w:rsidRPr="00527481" w:rsidRDefault="00412552" w:rsidP="00412552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009CF778" w:rsidR="00412552" w:rsidRPr="00527481" w:rsidRDefault="00E42678" w:rsidP="0041255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93C09" w:rsidRPr="00527481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B93C09" w:rsidRPr="00527481" w:rsidRDefault="00B93C09" w:rsidP="00B93C09">
            <w:pPr>
              <w:spacing w:line="320" w:lineRule="exact"/>
              <w:ind w:left="461" w:right="-29" w:firstLine="9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0498CE1B" w:rsidR="00B93C09" w:rsidRPr="00527481" w:rsidRDefault="00E42678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A05F921" w14:textId="77777777" w:rsidR="00B93C09" w:rsidRPr="00527481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269D2CE3" w:rsidR="00B93C09" w:rsidRPr="00527481" w:rsidRDefault="00E42678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0" w:type="dxa"/>
          </w:tcPr>
          <w:p w14:paraId="04FFC309" w14:textId="77777777" w:rsidR="00B93C09" w:rsidRPr="00527481" w:rsidRDefault="00B93C09" w:rsidP="00B93C09">
            <w:pPr>
              <w:spacing w:line="3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0BECF3CE" w:rsidR="00B93C09" w:rsidRPr="00527481" w:rsidRDefault="00E42678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3FDED58E" w14:textId="77777777" w:rsidR="00B93C09" w:rsidRPr="00527481" w:rsidRDefault="00B93C09" w:rsidP="00B93C09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02D93BF1" w:rsidR="00B93C09" w:rsidRPr="00527481" w:rsidRDefault="00E42678" w:rsidP="00B93C0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527481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527481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527481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527481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527481" w:rsidRDefault="0061581E" w:rsidP="0061581E">
            <w:pPr>
              <w:spacing w:line="32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527481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527481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527481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527481" w:rsidRDefault="0061581E" w:rsidP="0061581E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36D7A" w:rsidRPr="00527481" w14:paraId="4C3DCCBE" w14:textId="77777777" w:rsidTr="00711709">
        <w:trPr>
          <w:trHeight w:val="144"/>
        </w:trPr>
        <w:tc>
          <w:tcPr>
            <w:tcW w:w="4018" w:type="dxa"/>
          </w:tcPr>
          <w:p w14:paraId="53A60267" w14:textId="5F7C647A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เจ้าหนี้ค่าก่อสร้าง</w:t>
            </w:r>
            <w:r w:rsidRPr="00527481">
              <w:rPr>
                <w:rFonts w:ascii="Angsana New" w:hAnsi="Angsana New" w:cs="Angsana New"/>
                <w:szCs w:val="28"/>
              </w:rPr>
              <w:t xml:space="preserve"> 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1</w:t>
            </w:r>
            <w:r w:rsidR="00E42678" w:rsidRPr="00E42678">
              <w:rPr>
                <w:rFonts w:ascii="Angsana New" w:hAnsi="Angsana New" w:cs="Angsana New" w:hint="cs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FD7D" w14:textId="7B1DB101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07061960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</w:tcPr>
          <w:p w14:paraId="47BDBC47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781C44A6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77777777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36D7A" w:rsidRPr="00527481" w14:paraId="694898EC" w14:textId="77777777" w:rsidTr="00711709">
        <w:trPr>
          <w:trHeight w:val="144"/>
        </w:trPr>
        <w:tc>
          <w:tcPr>
            <w:tcW w:w="4018" w:type="dxa"/>
          </w:tcPr>
          <w:p w14:paraId="79E4627F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9B4C" w14:textId="2517C5FF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  <w:tc>
          <w:tcPr>
            <w:tcW w:w="90" w:type="dxa"/>
            <w:vAlign w:val="center"/>
          </w:tcPr>
          <w:p w14:paraId="24898183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4564AF7F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10" w:type="dxa"/>
          </w:tcPr>
          <w:p w14:paraId="37295621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DA143E" w14:textId="06401FDC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</w:p>
        </w:tc>
        <w:tc>
          <w:tcPr>
            <w:tcW w:w="98" w:type="dxa"/>
            <w:vAlign w:val="center"/>
          </w:tcPr>
          <w:p w14:paraId="144769B7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168F9B36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736D7A" w:rsidRPr="00527481" w14:paraId="6A443793" w14:textId="77777777" w:rsidTr="00711709">
        <w:trPr>
          <w:trHeight w:val="144"/>
        </w:trPr>
        <w:tc>
          <w:tcPr>
            <w:tcW w:w="4018" w:type="dxa"/>
          </w:tcPr>
          <w:p w14:paraId="211F9112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1244" w14:textId="23B220D2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967</w:t>
            </w:r>
          </w:p>
        </w:tc>
        <w:tc>
          <w:tcPr>
            <w:tcW w:w="90" w:type="dxa"/>
            <w:vAlign w:val="center"/>
          </w:tcPr>
          <w:p w14:paraId="3782936B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24B314FE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528</w:t>
            </w:r>
          </w:p>
        </w:tc>
        <w:tc>
          <w:tcPr>
            <w:tcW w:w="110" w:type="dxa"/>
          </w:tcPr>
          <w:p w14:paraId="679A98A6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0DF0746" w14:textId="5788F970" w:rsidR="00736D7A" w:rsidRPr="00527481" w:rsidRDefault="00736D7A" w:rsidP="00736D7A">
            <w:pPr>
              <w:tabs>
                <w:tab w:val="left" w:pos="704"/>
                <w:tab w:val="decimal" w:pos="1110"/>
              </w:tabs>
              <w:spacing w:line="320" w:lineRule="exact"/>
              <w:ind w:right="34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      -</w:t>
            </w:r>
          </w:p>
        </w:tc>
        <w:tc>
          <w:tcPr>
            <w:tcW w:w="98" w:type="dxa"/>
            <w:vAlign w:val="center"/>
          </w:tcPr>
          <w:p w14:paraId="7726E2A4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77777777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36D7A" w:rsidRPr="00527481" w14:paraId="798AD0C0" w14:textId="77777777" w:rsidTr="00711709">
        <w:trPr>
          <w:trHeight w:val="144"/>
        </w:trPr>
        <w:tc>
          <w:tcPr>
            <w:tcW w:w="4018" w:type="dxa"/>
          </w:tcPr>
          <w:p w14:paraId="5614FFD5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6AC3" w14:textId="3302462A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643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172</w:t>
            </w:r>
          </w:p>
        </w:tc>
        <w:tc>
          <w:tcPr>
            <w:tcW w:w="90" w:type="dxa"/>
            <w:vAlign w:val="center"/>
          </w:tcPr>
          <w:p w14:paraId="77B7B99E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75881C88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587</w:t>
            </w:r>
          </w:p>
        </w:tc>
        <w:tc>
          <w:tcPr>
            <w:tcW w:w="110" w:type="dxa"/>
          </w:tcPr>
          <w:p w14:paraId="0F28ABAB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72243619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</w:p>
        </w:tc>
        <w:tc>
          <w:tcPr>
            <w:tcW w:w="98" w:type="dxa"/>
          </w:tcPr>
          <w:p w14:paraId="28CBDD8F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49BB7C0E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736D7A" w:rsidRPr="00527481" w14:paraId="1AEF71E4" w14:textId="77777777" w:rsidTr="0082738A">
        <w:trPr>
          <w:trHeight w:val="144"/>
        </w:trPr>
        <w:tc>
          <w:tcPr>
            <w:tcW w:w="4018" w:type="dxa"/>
          </w:tcPr>
          <w:p w14:paraId="5D7757AD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B607D" w14:textId="77777777" w:rsidR="00736D7A" w:rsidRPr="00527481" w:rsidRDefault="00736D7A" w:rsidP="00736D7A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6170AE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52C91CF" w14:textId="77777777" w:rsidR="00736D7A" w:rsidRPr="00527481" w:rsidRDefault="00736D7A" w:rsidP="00736D7A">
            <w:pPr>
              <w:tabs>
                <w:tab w:val="decimal" w:pos="1047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9E2A0CC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63F697A" w14:textId="77777777" w:rsidR="00736D7A" w:rsidRPr="00527481" w:rsidRDefault="00736D7A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BE7670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AD2901D" w14:textId="77777777" w:rsidR="00736D7A" w:rsidRPr="00527481" w:rsidRDefault="00736D7A" w:rsidP="00736D7A">
            <w:pPr>
              <w:tabs>
                <w:tab w:val="decimal" w:pos="1063"/>
              </w:tabs>
              <w:spacing w:line="320" w:lineRule="exact"/>
              <w:ind w:right="-5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36D7A" w:rsidRPr="00527481" w14:paraId="76CB051D" w14:textId="77777777" w:rsidTr="0082738A">
        <w:trPr>
          <w:trHeight w:val="144"/>
        </w:trPr>
        <w:tc>
          <w:tcPr>
            <w:tcW w:w="4018" w:type="dxa"/>
          </w:tcPr>
          <w:p w14:paraId="6EF10AFF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303FCA4E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A40DAF2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51C29C4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47B125A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center"/>
          </w:tcPr>
          <w:p w14:paraId="607BF1D7" w14:textId="77777777" w:rsidR="00736D7A" w:rsidRPr="00527481" w:rsidRDefault="00736D7A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DF9BB92" w14:textId="77777777" w:rsidR="00736D7A" w:rsidRPr="00527481" w:rsidRDefault="00736D7A" w:rsidP="00736D7A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409D8A2F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36D7A" w:rsidRPr="00527481" w14:paraId="0A6DD360" w14:textId="77777777" w:rsidTr="0061581E">
        <w:trPr>
          <w:trHeight w:val="144"/>
        </w:trPr>
        <w:tc>
          <w:tcPr>
            <w:tcW w:w="4018" w:type="dxa"/>
          </w:tcPr>
          <w:p w14:paraId="659013C8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pacing w:val="-4"/>
                <w:szCs w:val="28"/>
              </w:rPr>
            </w:pPr>
            <w:r w:rsidRPr="00527481">
              <w:rPr>
                <w:rFonts w:ascii="Angsana New" w:hAnsi="Angsana New" w:cs="Angsana New"/>
                <w:spacing w:val="-4"/>
                <w:szCs w:val="28"/>
                <w:cs/>
              </w:rPr>
              <w:t>เจ้าหนี้อื่น</w:t>
            </w:r>
            <w:r w:rsidRPr="00527481">
              <w:rPr>
                <w:rFonts w:ascii="Angsana New" w:hAnsi="Angsana New" w:cs="Angsana New" w:hint="cs"/>
                <w:spacing w:val="-4"/>
                <w:szCs w:val="28"/>
                <w:cs/>
              </w:rPr>
              <w:t>จาก</w:t>
            </w:r>
            <w:r w:rsidRPr="00527481">
              <w:rPr>
                <w:rFonts w:ascii="Angsana New" w:hAnsi="Angsana New" w:cs="Angsana New"/>
                <w:spacing w:val="-4"/>
                <w:szCs w:val="28"/>
                <w:cs/>
              </w:rPr>
              <w:t>บริษัทที่เกี่ยวข้องกัน</w:t>
            </w:r>
            <w:r w:rsidRPr="00527481">
              <w:rPr>
                <w:rFonts w:ascii="Angsana New" w:hAnsi="Angsana New" w:cs="Angsana New" w:hint="cs"/>
                <w:spacing w:val="-4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pacing w:val="-4"/>
                <w:szCs w:val="28"/>
              </w:rPr>
              <w:t xml:space="preserve">- </w:t>
            </w:r>
            <w:r w:rsidRPr="00527481">
              <w:rPr>
                <w:rFonts w:ascii="Angsana New" w:hAnsi="Angsana New" w:cs="Angsana New" w:hint="cs"/>
                <w:spacing w:val="-4"/>
                <w:szCs w:val="28"/>
                <w:cs/>
              </w:rPr>
              <w:t>เงินทดรองรับ</w:t>
            </w:r>
            <w:r w:rsidRPr="00527481">
              <w:rPr>
                <w:rFonts w:ascii="Angsana New" w:hAnsi="Angsana New" w:cs="Angsana New"/>
                <w:spacing w:val="-4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6353CF5F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147690C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B95BCA9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4A738E4A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E268021" w14:textId="77777777" w:rsidR="00736D7A" w:rsidRPr="00527481" w:rsidRDefault="00736D7A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60E4443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5C5D82BF" w14:textId="77777777" w:rsidR="00736D7A" w:rsidRPr="00527481" w:rsidRDefault="00736D7A" w:rsidP="00736D7A">
            <w:pPr>
              <w:tabs>
                <w:tab w:val="decimal" w:pos="1063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36D7A" w:rsidRPr="00527481" w14:paraId="64F9C3BA" w14:textId="77777777" w:rsidTr="00711709">
        <w:trPr>
          <w:trHeight w:val="144"/>
        </w:trPr>
        <w:tc>
          <w:tcPr>
            <w:tcW w:w="4018" w:type="dxa"/>
          </w:tcPr>
          <w:p w14:paraId="3252B243" w14:textId="29685FFC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zCs w:val="28"/>
              </w:rPr>
            </w:pPr>
            <w:r w:rsidRPr="00527481">
              <w:rPr>
                <w:rFonts w:ascii="Angsana New" w:hAnsi="Angsana New" w:cs="Angsana New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98D8A82" w14:textId="6CDE0073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60772B8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6C8E059" w14:textId="77777777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353988F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910AB2B" w14:textId="30B85C78" w:rsidR="00736D7A" w:rsidRPr="00527481" w:rsidRDefault="00E42678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933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702</w:t>
            </w:r>
          </w:p>
        </w:tc>
        <w:tc>
          <w:tcPr>
            <w:tcW w:w="98" w:type="dxa"/>
          </w:tcPr>
          <w:p w14:paraId="3F838F53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51E42E9" w14:textId="783D309D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321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  <w:tr w:rsidR="00736D7A" w:rsidRPr="00527481" w14:paraId="3D4FACB7" w14:textId="77777777" w:rsidTr="00711709">
        <w:trPr>
          <w:trHeight w:val="144"/>
        </w:trPr>
        <w:tc>
          <w:tcPr>
            <w:tcW w:w="4018" w:type="dxa"/>
          </w:tcPr>
          <w:p w14:paraId="5CD6A3AA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="Angsana New" w:hAnsi="Angsana New" w:cs="Angsana New"/>
                <w:szCs w:val="28"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527481">
              <w:rPr>
                <w:rFonts w:ascii="Angsana New" w:hAnsi="Angsana New" w:cs="Angsana New"/>
                <w:spacing w:val="-4"/>
                <w:szCs w:val="28"/>
              </w:rPr>
              <w:t xml:space="preserve"> - </w:t>
            </w:r>
            <w:r w:rsidRPr="00527481">
              <w:rPr>
                <w:rFonts w:ascii="Angsana New" w:hAnsi="Angsana New" w:cs="Angsana New"/>
                <w:spacing w:val="-4"/>
                <w:szCs w:val="28"/>
                <w:cs/>
              </w:rPr>
              <w:t>บริษัทที่เกี่ยวข้องกัน</w:t>
            </w:r>
            <w:r w:rsidRPr="00527481">
              <w:rPr>
                <w:rFonts w:ascii="Angsana New" w:hAnsi="Angsana New" w:cs="Angsana New"/>
                <w:spacing w:val="-4"/>
                <w:szCs w:val="28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31519C95" w14:textId="77777777" w:rsidR="00736D7A" w:rsidRPr="00527481" w:rsidRDefault="00736D7A" w:rsidP="00736D7A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2F0C238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5799C4" w14:textId="77777777" w:rsidR="00736D7A" w:rsidRPr="00527481" w:rsidRDefault="00736D7A" w:rsidP="00736D7A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0B2A942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113ED2A" w14:textId="77777777" w:rsidR="00736D7A" w:rsidRPr="00527481" w:rsidRDefault="00736D7A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47E5A32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E5711B9" w14:textId="77777777" w:rsidR="00736D7A" w:rsidRPr="00527481" w:rsidRDefault="00736D7A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36D7A" w:rsidRPr="00527481" w14:paraId="4A1627E1" w14:textId="77777777" w:rsidTr="0061581E">
        <w:trPr>
          <w:trHeight w:val="144"/>
        </w:trPr>
        <w:tc>
          <w:tcPr>
            <w:tcW w:w="4018" w:type="dxa"/>
          </w:tcPr>
          <w:p w14:paraId="34A1BF66" w14:textId="722184CA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C387A81" w14:textId="573B0AA5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90" w:type="dxa"/>
            <w:vAlign w:val="center"/>
          </w:tcPr>
          <w:p w14:paraId="5DC08785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E1BDF4B" w14:textId="09AC5039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925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10" w:type="dxa"/>
            <w:vAlign w:val="center"/>
          </w:tcPr>
          <w:p w14:paraId="4E522240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FF8E191" w14:textId="1A541BFD" w:rsidR="00736D7A" w:rsidRPr="00527481" w:rsidRDefault="00E42678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98" w:type="dxa"/>
          </w:tcPr>
          <w:p w14:paraId="49F25C3B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1C91421" w14:textId="693D9E34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</w:p>
        </w:tc>
      </w:tr>
      <w:tr w:rsidR="00736D7A" w:rsidRPr="00527481" w14:paraId="2C0153CD" w14:textId="77777777" w:rsidTr="0061581E">
        <w:trPr>
          <w:trHeight w:val="144"/>
        </w:trPr>
        <w:tc>
          <w:tcPr>
            <w:tcW w:w="4018" w:type="dxa"/>
          </w:tcPr>
          <w:p w14:paraId="4F04C02C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  <w:r w:rsidRPr="00527481">
              <w:rPr>
                <w:rFonts w:ascii="Angsana New" w:hAnsi="Angsana New" w:cs="Angsana New"/>
                <w:szCs w:val="28"/>
              </w:rPr>
              <w:t xml:space="preserve"> -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044D453C" w14:textId="7F139E62" w:rsidR="00736D7A" w:rsidRPr="00527481" w:rsidRDefault="00E42678" w:rsidP="00075224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90" w:type="dxa"/>
            <w:vAlign w:val="center"/>
          </w:tcPr>
          <w:p w14:paraId="2365BBD5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0E3943A" w14:textId="2309BA79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924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10" w:type="dxa"/>
            <w:vAlign w:val="center"/>
          </w:tcPr>
          <w:p w14:paraId="05BA313E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2FFC587" w14:textId="7F5DBB33" w:rsidR="00736D7A" w:rsidRPr="00527481" w:rsidRDefault="00E42678" w:rsidP="00075224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893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</w:p>
        </w:tc>
        <w:tc>
          <w:tcPr>
            <w:tcW w:w="98" w:type="dxa"/>
          </w:tcPr>
          <w:p w14:paraId="3949BA1D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C75BDDB" w14:textId="3A013E35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533</w:t>
            </w:r>
          </w:p>
        </w:tc>
      </w:tr>
      <w:tr w:rsidR="00736D7A" w:rsidRPr="00527481" w14:paraId="7F858E0B" w14:textId="77777777" w:rsidTr="0061581E">
        <w:trPr>
          <w:trHeight w:val="144"/>
        </w:trPr>
        <w:tc>
          <w:tcPr>
            <w:tcW w:w="4018" w:type="dxa"/>
          </w:tcPr>
          <w:p w14:paraId="49F89FC3" w14:textId="77777777" w:rsidR="00736D7A" w:rsidRPr="00527481" w:rsidRDefault="00736D7A" w:rsidP="00736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เจ้าหนี้ค่าซื้อสินทรัพย์ถาว</w:t>
            </w:r>
            <w:r w:rsidRPr="00527481">
              <w:rPr>
                <w:rFonts w:ascii="Angsana New" w:hAnsi="Angsana New" w:cs="Angsana New" w:hint="cs"/>
                <w:szCs w:val="28"/>
                <w:cs/>
              </w:rPr>
              <w:t>ร</w:t>
            </w:r>
          </w:p>
        </w:tc>
        <w:tc>
          <w:tcPr>
            <w:tcW w:w="1169" w:type="dxa"/>
            <w:vAlign w:val="center"/>
          </w:tcPr>
          <w:p w14:paraId="6215CFD5" w14:textId="3D4D0EB5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989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90" w:type="dxa"/>
            <w:vAlign w:val="center"/>
          </w:tcPr>
          <w:p w14:paraId="79D30FF8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1188505" w14:textId="60323BD5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163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10" w:type="dxa"/>
            <w:vAlign w:val="center"/>
          </w:tcPr>
          <w:p w14:paraId="14B3E843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204D7" w14:textId="4336E743" w:rsidR="00736D7A" w:rsidRPr="00527481" w:rsidRDefault="00E42678" w:rsidP="00736D7A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654BF6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</w:p>
        </w:tc>
        <w:tc>
          <w:tcPr>
            <w:tcW w:w="98" w:type="dxa"/>
          </w:tcPr>
          <w:p w14:paraId="7DE09647" w14:textId="77777777" w:rsidR="00736D7A" w:rsidRPr="00527481" w:rsidRDefault="00736D7A" w:rsidP="00736D7A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BF20A65" w14:textId="46E84EB8" w:rsidR="00736D7A" w:rsidRPr="00527481" w:rsidRDefault="00E42678" w:rsidP="00736D7A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  <w:r w:rsidR="00736D7A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919</w:t>
            </w:r>
          </w:p>
        </w:tc>
      </w:tr>
      <w:tr w:rsidR="004460A1" w:rsidRPr="00527481" w14:paraId="2EC66D55" w14:textId="77777777" w:rsidTr="0061581E">
        <w:trPr>
          <w:trHeight w:val="144"/>
        </w:trPr>
        <w:tc>
          <w:tcPr>
            <w:tcW w:w="4018" w:type="dxa"/>
          </w:tcPr>
          <w:p w14:paraId="07A3779A" w14:textId="77777777" w:rsidR="004460A1" w:rsidRPr="00527481" w:rsidRDefault="004460A1" w:rsidP="004460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530165B" w14:textId="1B72C03D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858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</w:p>
        </w:tc>
        <w:tc>
          <w:tcPr>
            <w:tcW w:w="90" w:type="dxa"/>
            <w:vAlign w:val="center"/>
          </w:tcPr>
          <w:p w14:paraId="40D66F80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D8052E8" w14:textId="580D6E6D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10" w:type="dxa"/>
            <w:vAlign w:val="center"/>
          </w:tcPr>
          <w:p w14:paraId="3EF988DD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604666C" w14:textId="1EE1B575" w:rsidR="004460A1" w:rsidRPr="00527481" w:rsidRDefault="00E42678" w:rsidP="004460A1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  <w:tc>
          <w:tcPr>
            <w:tcW w:w="98" w:type="dxa"/>
          </w:tcPr>
          <w:p w14:paraId="71D9F26E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13664D0" w14:textId="36E2425A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068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</w:p>
        </w:tc>
      </w:tr>
      <w:tr w:rsidR="004460A1" w:rsidRPr="00527481" w14:paraId="4E630451" w14:textId="77777777" w:rsidTr="0061581E">
        <w:trPr>
          <w:trHeight w:val="144"/>
        </w:trPr>
        <w:tc>
          <w:tcPr>
            <w:tcW w:w="4018" w:type="dxa"/>
          </w:tcPr>
          <w:p w14:paraId="0D5D33B1" w14:textId="77777777" w:rsidR="004460A1" w:rsidRPr="00527481" w:rsidRDefault="004460A1" w:rsidP="004460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4B94D0A9" w14:textId="6BFC829F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840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915</w:t>
            </w:r>
          </w:p>
        </w:tc>
        <w:tc>
          <w:tcPr>
            <w:tcW w:w="90" w:type="dxa"/>
            <w:vAlign w:val="center"/>
          </w:tcPr>
          <w:p w14:paraId="2715C88D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BB84F2" w14:textId="1D3E26A9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10" w:type="dxa"/>
            <w:vAlign w:val="center"/>
          </w:tcPr>
          <w:p w14:paraId="79E7E278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FE81C64" w14:textId="52DB3138" w:rsidR="004460A1" w:rsidRPr="00527481" w:rsidRDefault="00E42678" w:rsidP="004460A1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945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</w:p>
        </w:tc>
        <w:tc>
          <w:tcPr>
            <w:tcW w:w="98" w:type="dxa"/>
          </w:tcPr>
          <w:p w14:paraId="1695F97A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908C4C" w14:textId="0C87763F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</w:p>
        </w:tc>
      </w:tr>
      <w:tr w:rsidR="004460A1" w:rsidRPr="00527481" w14:paraId="02F635A8" w14:textId="77777777" w:rsidTr="00711709">
        <w:trPr>
          <w:trHeight w:val="144"/>
        </w:trPr>
        <w:tc>
          <w:tcPr>
            <w:tcW w:w="4018" w:type="dxa"/>
          </w:tcPr>
          <w:p w14:paraId="47A986EB" w14:textId="77777777" w:rsidR="004460A1" w:rsidRPr="00527481" w:rsidRDefault="004460A1" w:rsidP="004460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CA00" w14:textId="64B29E62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313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949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453</w:t>
            </w:r>
          </w:p>
        </w:tc>
        <w:tc>
          <w:tcPr>
            <w:tcW w:w="90" w:type="dxa"/>
            <w:vAlign w:val="center"/>
          </w:tcPr>
          <w:p w14:paraId="05B739AC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2C1C87" w14:textId="0D16547F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293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966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10" w:type="dxa"/>
            <w:vAlign w:val="center"/>
          </w:tcPr>
          <w:p w14:paraId="744F44DA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01148EC" w14:textId="2FB18B91" w:rsidR="004460A1" w:rsidRPr="00527481" w:rsidRDefault="00E42678" w:rsidP="004460A1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8" w:type="dxa"/>
          </w:tcPr>
          <w:p w14:paraId="52274499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77F8AA2" w14:textId="77777777" w:rsidR="004460A1" w:rsidRPr="00527481" w:rsidRDefault="004460A1" w:rsidP="004460A1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460A1" w:rsidRPr="00527481" w14:paraId="5DCE71CC" w14:textId="77777777" w:rsidTr="00711709">
        <w:trPr>
          <w:trHeight w:val="144"/>
        </w:trPr>
        <w:tc>
          <w:tcPr>
            <w:tcW w:w="4018" w:type="dxa"/>
          </w:tcPr>
          <w:p w14:paraId="3A75287A" w14:textId="77777777" w:rsidR="004460A1" w:rsidRPr="00527481" w:rsidRDefault="004460A1" w:rsidP="004460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9DE0" w14:textId="1CB69C27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</w:t>
            </w:r>
            <w:r w:rsidR="001D75E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  <w:r w:rsidR="001D75E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388</w:t>
            </w:r>
          </w:p>
        </w:tc>
        <w:tc>
          <w:tcPr>
            <w:tcW w:w="90" w:type="dxa"/>
            <w:vAlign w:val="center"/>
          </w:tcPr>
          <w:p w14:paraId="4F1B64C7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8F60E4B" w14:textId="5E9A9CDE" w:rsidR="004460A1" w:rsidRPr="00527481" w:rsidRDefault="00E42678" w:rsidP="001D75E2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  <w:r w:rsidR="001D75E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D75E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Pr="00E42678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10" w:type="dxa"/>
            <w:vAlign w:val="center"/>
          </w:tcPr>
          <w:p w14:paraId="428F3195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A6DEEE8" w14:textId="6BD55EA6" w:rsidR="004460A1" w:rsidRPr="00527481" w:rsidRDefault="00E42678" w:rsidP="004460A1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E63D9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842</w:t>
            </w:r>
            <w:r w:rsidR="00E63D99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8" w:type="dxa"/>
          </w:tcPr>
          <w:p w14:paraId="36730297" w14:textId="77777777" w:rsidR="004460A1" w:rsidRPr="00527481" w:rsidRDefault="004460A1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5371931" w14:textId="3A1FEA99" w:rsidR="004460A1" w:rsidRPr="00527481" w:rsidRDefault="00E4267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399</w:t>
            </w:r>
            <w:r w:rsidR="004460A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</w:tr>
      <w:tr w:rsidR="00733828" w:rsidRPr="00527481" w14:paraId="4D509627" w14:textId="77777777" w:rsidTr="00711709">
        <w:trPr>
          <w:trHeight w:val="144"/>
        </w:trPr>
        <w:tc>
          <w:tcPr>
            <w:tcW w:w="4018" w:type="dxa"/>
          </w:tcPr>
          <w:p w14:paraId="699F2FF8" w14:textId="72A08376" w:rsidR="00733828" w:rsidRPr="00527481" w:rsidRDefault="00733828" w:rsidP="004460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zCs w:val="28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1C08" w14:textId="77777777" w:rsidR="00733828" w:rsidRPr="00527481" w:rsidRDefault="0073382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E4017B3" w14:textId="77777777" w:rsidR="00733828" w:rsidRPr="00527481" w:rsidRDefault="00733828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A2218" w14:textId="77777777" w:rsidR="00733828" w:rsidRPr="00527481" w:rsidRDefault="00733828" w:rsidP="001D75E2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A5AB421" w14:textId="77777777" w:rsidR="00733828" w:rsidRPr="00527481" w:rsidRDefault="00733828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4BD45C8" w14:textId="77777777" w:rsidR="00733828" w:rsidRPr="00527481" w:rsidRDefault="00733828" w:rsidP="004460A1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C2AE3CB" w14:textId="77777777" w:rsidR="00733828" w:rsidRPr="00527481" w:rsidRDefault="00733828" w:rsidP="004460A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471D04A" w14:textId="77777777" w:rsidR="00733828" w:rsidRPr="00527481" w:rsidRDefault="00733828" w:rsidP="004460A1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33828" w:rsidRPr="00527481" w14:paraId="2BD20DB2" w14:textId="77777777" w:rsidTr="00144A16">
        <w:trPr>
          <w:trHeight w:val="144"/>
        </w:trPr>
        <w:tc>
          <w:tcPr>
            <w:tcW w:w="4018" w:type="dxa"/>
          </w:tcPr>
          <w:p w14:paraId="26B2174D" w14:textId="350216D9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9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2</w:t>
            </w:r>
            <w:r w:rsidR="00E42678" w:rsidRPr="00E42678">
              <w:rPr>
                <w:rFonts w:ascii="Angsana New" w:hAnsi="Angsana New" w:cs="Angsana New" w:hint="cs"/>
                <w:szCs w:val="28"/>
              </w:rPr>
              <w:t>4</w:t>
            </w:r>
            <w:r w:rsidRPr="00527481">
              <w:rPr>
                <w:rFonts w:ascii="Angsana New" w:hAnsi="Angsana New" w:cs="Angsana New"/>
                <w:szCs w:val="28"/>
              </w:rPr>
              <w:t>.</w:t>
            </w:r>
            <w:r w:rsidR="00E42678" w:rsidRPr="00E42678">
              <w:rPr>
                <w:rFonts w:ascii="Angsana New" w:hAnsi="Angsana New" w:cs="Angsana New" w:hint="cs"/>
                <w:szCs w:val="28"/>
              </w:rPr>
              <w:t>4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B0F4" w14:textId="25D767A7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192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668</w:t>
            </w:r>
          </w:p>
        </w:tc>
        <w:tc>
          <w:tcPr>
            <w:tcW w:w="90" w:type="dxa"/>
            <w:vAlign w:val="center"/>
          </w:tcPr>
          <w:p w14:paraId="15753B2A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D6B686A" w14:textId="28B8C0AA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0" w:type="dxa"/>
            <w:vAlign w:val="center"/>
          </w:tcPr>
          <w:p w14:paraId="2C918027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4EE233F" w14:textId="4A946935" w:rsidR="00733828" w:rsidRPr="00527481" w:rsidRDefault="00733828" w:rsidP="00733828">
            <w:pPr>
              <w:tabs>
                <w:tab w:val="decimal" w:pos="55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14:paraId="1ECB01E1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D13CDFB" w14:textId="563FFA9A" w:rsidR="00733828" w:rsidRPr="00527481" w:rsidRDefault="00733828" w:rsidP="00733828">
            <w:pPr>
              <w:tabs>
                <w:tab w:val="decimal" w:pos="641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33828" w:rsidRPr="00527481" w14:paraId="44BD2A63" w14:textId="77777777" w:rsidTr="00711709">
        <w:trPr>
          <w:trHeight w:val="144"/>
        </w:trPr>
        <w:tc>
          <w:tcPr>
            <w:tcW w:w="4018" w:type="dxa"/>
          </w:tcPr>
          <w:p w14:paraId="53F088D5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E3888" w14:textId="46227269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139</w:t>
            </w:r>
          </w:p>
        </w:tc>
        <w:tc>
          <w:tcPr>
            <w:tcW w:w="90" w:type="dxa"/>
            <w:vAlign w:val="center"/>
          </w:tcPr>
          <w:p w14:paraId="158B9B7E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7D8DB56" w14:textId="71803D41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0" w:type="dxa"/>
            <w:vAlign w:val="center"/>
          </w:tcPr>
          <w:p w14:paraId="45632C5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8A7CA23" w14:textId="7A3F5408" w:rsidR="00733828" w:rsidRPr="00527481" w:rsidRDefault="00E4267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98" w:type="dxa"/>
          </w:tcPr>
          <w:p w14:paraId="280268B9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F784A09" w14:textId="4066B287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936</w:t>
            </w:r>
          </w:p>
        </w:tc>
      </w:tr>
      <w:tr w:rsidR="00733828" w:rsidRPr="00527481" w14:paraId="7B9A7E60" w14:textId="77777777" w:rsidTr="0061581E">
        <w:trPr>
          <w:trHeight w:val="144"/>
        </w:trPr>
        <w:tc>
          <w:tcPr>
            <w:tcW w:w="4018" w:type="dxa"/>
          </w:tcPr>
          <w:p w14:paraId="28100031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ดอกเบี้ยค้างจ่าย</w:t>
            </w:r>
            <w:r w:rsidRPr="00527481">
              <w:rPr>
                <w:rFonts w:ascii="Angsana New" w:hAnsi="Angsana New" w:cs="Angsana New"/>
                <w:szCs w:val="28"/>
              </w:rPr>
              <w:t xml:space="preserve"> -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บริษัทที่เกี่ยวข้องกัน</w:t>
            </w:r>
            <w:r w:rsidRPr="00527481">
              <w:rPr>
                <w:rFonts w:ascii="Angsana New" w:hAnsi="Angsana New" w:cs="Angsana New"/>
                <w:szCs w:val="28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08E424AE" w14:textId="77777777" w:rsidR="00733828" w:rsidRPr="00527481" w:rsidRDefault="00733828" w:rsidP="00733828">
            <w:pPr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35FE8A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16C0B8F" w14:textId="77777777" w:rsidR="00733828" w:rsidRPr="00527481" w:rsidRDefault="00733828" w:rsidP="0073382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90420BA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E6846C1" w14:textId="77777777" w:rsidR="00733828" w:rsidRPr="00527481" w:rsidRDefault="0073382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216F2E86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15882B0" w14:textId="77777777" w:rsidR="00733828" w:rsidRPr="00527481" w:rsidRDefault="0073382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33828" w:rsidRPr="00527481" w14:paraId="09487FD9" w14:textId="77777777" w:rsidTr="00811B23">
        <w:trPr>
          <w:trHeight w:val="234"/>
        </w:trPr>
        <w:tc>
          <w:tcPr>
            <w:tcW w:w="4018" w:type="dxa"/>
          </w:tcPr>
          <w:p w14:paraId="70EF28B3" w14:textId="7778C9D9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1F956BC" w14:textId="7752785D" w:rsidR="00733828" w:rsidRPr="00527481" w:rsidRDefault="00733828" w:rsidP="0073382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813FF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A7ECBA0" w14:textId="77777777" w:rsidR="00733828" w:rsidRPr="00527481" w:rsidRDefault="00733828" w:rsidP="0073382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D56B9A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31C1CBF" w14:textId="10B7E472" w:rsidR="00733828" w:rsidRPr="00527481" w:rsidRDefault="00E4267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945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  <w:tc>
          <w:tcPr>
            <w:tcW w:w="98" w:type="dxa"/>
          </w:tcPr>
          <w:p w14:paraId="58879B56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55F04D0" w14:textId="547D81A6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</w:p>
        </w:tc>
      </w:tr>
      <w:tr w:rsidR="00733828" w:rsidRPr="00527481" w14:paraId="7E203498" w14:textId="77777777" w:rsidTr="00711709">
        <w:trPr>
          <w:trHeight w:val="144"/>
        </w:trPr>
        <w:tc>
          <w:tcPr>
            <w:tcW w:w="4018" w:type="dxa"/>
          </w:tcPr>
          <w:p w14:paraId="3D5D6AF8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527481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3DD7C58" w14:textId="63D0812F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485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903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90" w:type="dxa"/>
            <w:vAlign w:val="center"/>
          </w:tcPr>
          <w:p w14:paraId="22F8040D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FC03686" w14:textId="45ABB81F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499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vAlign w:val="center"/>
          </w:tcPr>
          <w:p w14:paraId="2BF87751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062096" w14:textId="265851BF" w:rsidR="00733828" w:rsidRPr="00527481" w:rsidRDefault="00E4267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98" w:type="dxa"/>
          </w:tcPr>
          <w:p w14:paraId="641D033D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81238F7" w14:textId="5C0815DB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</w:p>
        </w:tc>
      </w:tr>
      <w:tr w:rsidR="00733828" w:rsidRPr="00527481" w14:paraId="595377B5" w14:textId="77777777" w:rsidTr="00C2716A">
        <w:trPr>
          <w:trHeight w:val="144"/>
        </w:trPr>
        <w:tc>
          <w:tcPr>
            <w:tcW w:w="4018" w:type="dxa"/>
          </w:tcPr>
          <w:p w14:paraId="348E9565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5D060600" w14:textId="01FEAE8E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949</w:t>
            </w:r>
          </w:p>
        </w:tc>
        <w:tc>
          <w:tcPr>
            <w:tcW w:w="90" w:type="dxa"/>
            <w:vAlign w:val="center"/>
          </w:tcPr>
          <w:p w14:paraId="4B2124B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18942FC" w14:textId="6C10193C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923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0" w:type="dxa"/>
            <w:vAlign w:val="center"/>
          </w:tcPr>
          <w:p w14:paraId="19DBAF97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BEBF8DE" w14:textId="0DEBC39A" w:rsidR="00733828" w:rsidRPr="00527481" w:rsidRDefault="00733828" w:rsidP="0073382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46B71B4A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799EBA06" w14:textId="77777777" w:rsidR="00733828" w:rsidRPr="00527481" w:rsidRDefault="00733828" w:rsidP="0073382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3828" w:rsidRPr="00527481" w14:paraId="3DE614F3" w14:textId="77777777" w:rsidTr="00262D05">
        <w:trPr>
          <w:trHeight w:val="144"/>
        </w:trPr>
        <w:tc>
          <w:tcPr>
            <w:tcW w:w="4018" w:type="dxa"/>
          </w:tcPr>
          <w:p w14:paraId="72243A96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รายได้รับล่วงหน้า 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72E8728B" w14:textId="77777777" w:rsidR="00733828" w:rsidRPr="00527481" w:rsidRDefault="0073382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A7F279F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B1FD29B" w14:textId="77777777" w:rsidR="00733828" w:rsidRPr="00527481" w:rsidRDefault="0073382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EDF67F6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BA4388A" w14:textId="77777777" w:rsidR="00733828" w:rsidRPr="00527481" w:rsidRDefault="00733828" w:rsidP="0073382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619B676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1379ACC7" w14:textId="77777777" w:rsidR="00733828" w:rsidRPr="00527481" w:rsidRDefault="00733828" w:rsidP="0073382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33828" w:rsidRPr="00527481" w14:paraId="187DA393" w14:textId="77777777" w:rsidTr="004B0160">
        <w:trPr>
          <w:trHeight w:val="144"/>
        </w:trPr>
        <w:tc>
          <w:tcPr>
            <w:tcW w:w="4018" w:type="dxa"/>
          </w:tcPr>
          <w:p w14:paraId="3EBE9322" w14:textId="1FB7625C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</w:rPr>
              <w:t>(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 xml:space="preserve">ดูหมายเหตุข้อ </w:t>
            </w:r>
            <w:r w:rsidR="00E42678" w:rsidRPr="00E42678">
              <w:rPr>
                <w:rFonts w:ascii="Angsana New" w:hAnsi="Angsana New" w:cs="Angsana New"/>
                <w:szCs w:val="28"/>
              </w:rPr>
              <w:t>22</w:t>
            </w:r>
            <w:r w:rsidRPr="00527481">
              <w:rPr>
                <w:rFonts w:ascii="Angsana New" w:hAnsi="Angsana New" w:cs="Angsana New"/>
                <w:szCs w:val="28"/>
              </w:rPr>
              <w:t>.</w:t>
            </w:r>
            <w:r w:rsidR="00E42678" w:rsidRPr="00E42678">
              <w:rPr>
                <w:rFonts w:ascii="Angsana New" w:hAnsi="Angsana New" w:cs="Angsana New"/>
                <w:szCs w:val="28"/>
              </w:rPr>
              <w:t>5</w:t>
            </w:r>
            <w:r w:rsidRPr="00527481">
              <w:rPr>
                <w:rFonts w:ascii="Angsana New" w:hAnsi="Angsana New" w:cs="Angsana New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01F4590" w14:textId="78D2E0E7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031</w:t>
            </w:r>
          </w:p>
        </w:tc>
        <w:tc>
          <w:tcPr>
            <w:tcW w:w="90" w:type="dxa"/>
            <w:vAlign w:val="center"/>
          </w:tcPr>
          <w:p w14:paraId="3ABC605B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7C961FE" w14:textId="137B6AEE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10" w:type="dxa"/>
            <w:vAlign w:val="center"/>
          </w:tcPr>
          <w:p w14:paraId="33C12C6F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4D26C07" w14:textId="28BB932F" w:rsidR="00733828" w:rsidRPr="00527481" w:rsidRDefault="00733828" w:rsidP="0073382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678709E1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292E590" w14:textId="77777777" w:rsidR="00733828" w:rsidRPr="00527481" w:rsidRDefault="00733828" w:rsidP="00733828">
            <w:pPr>
              <w:spacing w:line="32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3828" w:rsidRPr="00527481" w14:paraId="7FA82954" w14:textId="77777777" w:rsidTr="004B0160">
        <w:trPr>
          <w:trHeight w:val="144"/>
        </w:trPr>
        <w:tc>
          <w:tcPr>
            <w:tcW w:w="4018" w:type="dxa"/>
          </w:tcPr>
          <w:p w14:paraId="4A493D55" w14:textId="3D4A562A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69" w:type="dxa"/>
            <w:vAlign w:val="center"/>
          </w:tcPr>
          <w:p w14:paraId="76C2C5B6" w14:textId="27DB75D2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  <w:tc>
          <w:tcPr>
            <w:tcW w:w="90" w:type="dxa"/>
            <w:vAlign w:val="center"/>
          </w:tcPr>
          <w:p w14:paraId="2927BD2C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49103BE" w14:textId="634D87F6" w:rsidR="00733828" w:rsidRPr="00527481" w:rsidRDefault="00733828" w:rsidP="00733828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A498A27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245FD5D" w14:textId="3F0A3A4E" w:rsidR="00733828" w:rsidRPr="00527481" w:rsidRDefault="00733828" w:rsidP="00733828">
            <w:pPr>
              <w:tabs>
                <w:tab w:val="decimal" w:pos="609"/>
              </w:tabs>
              <w:spacing w:line="320" w:lineRule="exact"/>
              <w:ind w:right="-203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0215DB17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B82B00A" w14:textId="57DCF560" w:rsidR="00733828" w:rsidRPr="00527481" w:rsidRDefault="00733828" w:rsidP="00733828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33828" w:rsidRPr="00527481" w14:paraId="608952C4" w14:textId="77777777" w:rsidTr="004B0160">
        <w:trPr>
          <w:trHeight w:val="144"/>
        </w:trPr>
        <w:tc>
          <w:tcPr>
            <w:tcW w:w="4018" w:type="dxa"/>
          </w:tcPr>
          <w:p w14:paraId="26F90536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  <w:r w:rsidRPr="00527481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A49B50B" w14:textId="25C6072E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550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  <w:vAlign w:val="center"/>
          </w:tcPr>
          <w:p w14:paraId="38B34B53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15D914F" w14:textId="1162161B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0" w:type="dxa"/>
            <w:vAlign w:val="center"/>
          </w:tcPr>
          <w:p w14:paraId="0D9C5B98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2728C2B" w14:textId="6EE2E49C" w:rsidR="00733828" w:rsidRPr="00527481" w:rsidRDefault="00E4267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</w:p>
        </w:tc>
        <w:tc>
          <w:tcPr>
            <w:tcW w:w="98" w:type="dxa"/>
          </w:tcPr>
          <w:p w14:paraId="3F781F12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E4CBA05" w14:textId="780F3EE8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733828" w:rsidRPr="00527481" w14:paraId="7FC83BAA" w14:textId="77777777" w:rsidTr="00711709">
        <w:trPr>
          <w:trHeight w:val="144"/>
        </w:trPr>
        <w:tc>
          <w:tcPr>
            <w:tcW w:w="4018" w:type="dxa"/>
          </w:tcPr>
          <w:p w14:paraId="0F391A46" w14:textId="77777777" w:rsidR="00733828" w:rsidRPr="00527481" w:rsidRDefault="00733828" w:rsidP="0073382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0BAE2C18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689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054</w:t>
            </w:r>
          </w:p>
        </w:tc>
        <w:tc>
          <w:tcPr>
            <w:tcW w:w="90" w:type="dxa"/>
            <w:vAlign w:val="center"/>
          </w:tcPr>
          <w:p w14:paraId="6650499D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728A0C11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391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10" w:type="dxa"/>
            <w:vAlign w:val="center"/>
          </w:tcPr>
          <w:p w14:paraId="73BE0410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19E470E0" w:rsidR="00733828" w:rsidRPr="00527481" w:rsidRDefault="00E42678" w:rsidP="00733828">
            <w:pPr>
              <w:tabs>
                <w:tab w:val="decimal" w:pos="1099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98" w:type="dxa"/>
          </w:tcPr>
          <w:p w14:paraId="5EB4F433" w14:textId="77777777" w:rsidR="00733828" w:rsidRPr="00527481" w:rsidRDefault="00733828" w:rsidP="00733828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07423708" w:rsidR="00733828" w:rsidRPr="00527481" w:rsidRDefault="00E42678" w:rsidP="00733828">
            <w:pPr>
              <w:tabs>
                <w:tab w:val="decimal" w:pos="1110"/>
              </w:tabs>
              <w:spacing w:line="320" w:lineRule="exact"/>
              <w:ind w:right="-57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087</w:t>
            </w:r>
            <w:r w:rsidR="00733828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263</w:t>
            </w:r>
          </w:p>
        </w:tc>
      </w:tr>
    </w:tbl>
    <w:p w14:paraId="3FA5F46D" w14:textId="1E6E367D" w:rsidR="004024B3" w:rsidRPr="00527481" w:rsidRDefault="00256544" w:rsidP="00234A48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527481">
        <w:rPr>
          <w:rFonts w:ascii="Angsana New" w:hAnsi="Angsana New" w:cs="Angsana New"/>
          <w:b/>
          <w:bCs/>
          <w:lang w:val="en-US"/>
        </w:rPr>
        <w:br w:type="page"/>
      </w:r>
      <w:r w:rsidR="00E42678" w:rsidRPr="00E4267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42678" w:rsidRPr="00E42678">
        <w:rPr>
          <w:rFonts w:ascii="Angsana New" w:hAnsi="Angsana New" w:cs="Angsana New" w:hint="cs"/>
          <w:b/>
          <w:bCs/>
          <w:lang w:val="en-US"/>
        </w:rPr>
        <w:t>3</w:t>
      </w:r>
      <w:r w:rsidR="004024B3" w:rsidRPr="00527481">
        <w:rPr>
          <w:rFonts w:ascii="Angsana New" w:hAnsi="Angsana New" w:cs="Angsana New"/>
          <w:b/>
          <w:bCs/>
          <w:lang w:val="en-US"/>
        </w:rPr>
        <w:t>.</w:t>
      </w:r>
      <w:r w:rsidR="004024B3" w:rsidRPr="00527481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527481" w:rsidRDefault="003E2BCE" w:rsidP="00234A48">
      <w:pPr>
        <w:ind w:left="547" w:hanging="25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เงินกู้ยืมระยะสั้น</w:t>
      </w:r>
      <w:r w:rsidR="004A572A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61581E" w:rsidRPr="00527481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527481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527481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="0061581E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527481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527481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31D60FDB" w:rsidR="0061581E" w:rsidRPr="00527481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81E7F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" w:type="dxa"/>
          </w:tcPr>
          <w:p w14:paraId="4B8045B4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587670F6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527481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527481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1581E" w:rsidRPr="00527481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527481" w:rsidRDefault="0061581E" w:rsidP="00781C76">
            <w:pPr>
              <w:snapToGrid w:val="0"/>
              <w:spacing w:line="320" w:lineRule="exact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527481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D94410" w:rsidRPr="00527481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D94410" w:rsidRPr="00527481" w:rsidRDefault="00D94410" w:rsidP="00D94410">
            <w:pPr>
              <w:snapToGrid w:val="0"/>
              <w:spacing w:line="320" w:lineRule="exact"/>
              <w:ind w:left="825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  <w:shd w:val="clear" w:color="auto" w:fill="auto"/>
          </w:tcPr>
          <w:p w14:paraId="613FDA62" w14:textId="1F7F4BC8" w:rsidR="00D94410" w:rsidRPr="00527481" w:rsidRDefault="00E42678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  <w:shd w:val="clear" w:color="auto" w:fill="auto"/>
          </w:tcPr>
          <w:p w14:paraId="69A9C0AF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51E6AC" w14:textId="22D49337" w:rsidR="00D94410" w:rsidRPr="00527481" w:rsidRDefault="00E42678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D94410" w:rsidRPr="00527481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7D05FF82" w:rsidR="00D94410" w:rsidRPr="00527481" w:rsidRDefault="00E42678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4B8BC8DF" w:rsidR="00D94410" w:rsidRPr="00527481" w:rsidRDefault="00E42678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94410" w:rsidRPr="00527481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D94410" w:rsidRPr="00527481" w:rsidRDefault="00D94410" w:rsidP="00D94410">
            <w:pPr>
              <w:snapToGrid w:val="0"/>
              <w:spacing w:line="320" w:lineRule="exact"/>
              <w:ind w:left="63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  <w:shd w:val="clear" w:color="auto" w:fill="auto"/>
          </w:tcPr>
          <w:p w14:paraId="1AA0D47E" w14:textId="77777777" w:rsidR="00D94410" w:rsidRPr="00527481" w:rsidRDefault="00D94410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7049BE0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DC9964" w14:textId="4F94A2F9" w:rsidR="00D94410" w:rsidRPr="00527481" w:rsidRDefault="00242146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600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685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" w:type="dxa"/>
          </w:tcPr>
          <w:p w14:paraId="07F59A4D" w14:textId="77777777" w:rsidR="00D94410" w:rsidRPr="00527481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D94410" w:rsidRPr="00527481" w:rsidRDefault="00D94410" w:rsidP="00D94410">
            <w:pPr>
              <w:tabs>
                <w:tab w:val="decimal" w:pos="1080"/>
              </w:tabs>
              <w:snapToGrid w:val="0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1D4FD44D" w:rsidR="00D94410" w:rsidRPr="00527481" w:rsidRDefault="00D94410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609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94410" w:rsidRPr="00527481" w14:paraId="23ED5079" w14:textId="77777777" w:rsidTr="00781C76">
        <w:trPr>
          <w:trHeight w:val="20"/>
          <w:jc w:val="center"/>
        </w:trPr>
        <w:tc>
          <w:tcPr>
            <w:tcW w:w="4014" w:type="dxa"/>
          </w:tcPr>
          <w:p w14:paraId="784CF7BE" w14:textId="77777777" w:rsidR="00D94410" w:rsidRPr="00527481" w:rsidRDefault="00D94410" w:rsidP="00D94410">
            <w:pPr>
              <w:snapToGrid w:val="0"/>
              <w:spacing w:line="320" w:lineRule="exact"/>
              <w:ind w:left="984" w:right="2" w:hanging="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14:paraId="3BC93101" w14:textId="77777777" w:rsidR="00D94410" w:rsidRPr="00527481" w:rsidRDefault="00D94410" w:rsidP="00D94410">
            <w:pPr>
              <w:snapToGrid w:val="0"/>
              <w:spacing w:line="32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3069CC4E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F971D" w14:textId="7993E3C9" w:rsidR="00D94410" w:rsidRPr="00527481" w:rsidRDefault="00E42678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399</w:t>
            </w:r>
            <w:r w:rsidR="00242146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1" w:type="dxa"/>
          </w:tcPr>
          <w:p w14:paraId="67E51803" w14:textId="77777777" w:rsidR="00D94410" w:rsidRPr="00527481" w:rsidRDefault="00D94410" w:rsidP="00D94410">
            <w:pPr>
              <w:snapToGrid w:val="0"/>
              <w:spacing w:line="320" w:lineRule="exact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D94410" w:rsidRPr="00527481" w:rsidRDefault="00D94410" w:rsidP="00D94410">
            <w:pPr>
              <w:tabs>
                <w:tab w:val="decimal" w:pos="1080"/>
              </w:tabs>
              <w:snapToGrid w:val="0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D94410" w:rsidRPr="00527481" w:rsidRDefault="00D94410" w:rsidP="00D9441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1D8CF22A" w:rsidR="00D94410" w:rsidRPr="00527481" w:rsidRDefault="00E42678" w:rsidP="00D9441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390</w:t>
            </w:r>
            <w:r w:rsidR="00D94410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</w:tbl>
    <w:p w14:paraId="6234F398" w14:textId="16787F0B" w:rsidR="004A572A" w:rsidRPr="00527481" w:rsidRDefault="004A572A" w:rsidP="005225C3">
      <w:pPr>
        <w:shd w:val="clear" w:color="auto" w:fill="FFFFFF"/>
        <w:spacing w:before="120" w:line="400" w:lineRule="exact"/>
        <w:ind w:left="547"/>
        <w:jc w:val="thaiDistribute"/>
        <w:rPr>
          <w:rFonts w:ascii="Angsana New" w:hAnsi="Angsana New" w:cs="Angsana New"/>
          <w:snapToGrid w:val="0"/>
          <w:spacing w:val="-12"/>
          <w:cs/>
        </w:rPr>
      </w:pPr>
      <w:r w:rsidRPr="00527481">
        <w:rPr>
          <w:rFonts w:ascii="Angsana New" w:hAnsi="Angsana New" w:cs="Angsana New" w:hint="cs"/>
          <w:snapToGrid w:val="0"/>
          <w:cs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="00512AD2" w:rsidRPr="00527481">
        <w:rPr>
          <w:rFonts w:ascii="Angsana New" w:hAnsi="Angsana New" w:cs="Angsana New" w:hint="cs"/>
          <w:snapToGrid w:val="0"/>
          <w:cs/>
        </w:rPr>
        <w:t xml:space="preserve"> </w:t>
      </w:r>
      <w:r w:rsidR="00281E7F" w:rsidRPr="00527481">
        <w:rPr>
          <w:rFonts w:ascii="Angsana New" w:hAnsi="Angsana New" w:cs="Angsana New" w:hint="cs"/>
          <w:snapToGrid w:val="0"/>
          <w:cs/>
        </w:rPr>
        <w:t>มิถุนายน</w:t>
      </w:r>
      <w:r w:rsidRPr="00527481">
        <w:rPr>
          <w:rFonts w:ascii="Angsana New" w:hAnsi="Angsana New" w:cs="Angsana New" w:hint="cs"/>
          <w:snapToGrid w:val="0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2567</w:t>
      </w:r>
      <w:r w:rsidRPr="00527481">
        <w:rPr>
          <w:rFonts w:ascii="Angsana New" w:hAnsi="Angsana New" w:cs="Angsana New" w:hint="cs"/>
          <w:snapToGrid w:val="0"/>
          <w:cs/>
        </w:rPr>
        <w:t xml:space="preserve"> และวันที่ </w:t>
      </w:r>
      <w:r w:rsidR="00E42678" w:rsidRPr="00E42678">
        <w:rPr>
          <w:rFonts w:ascii="Angsana New" w:hAnsi="Angsana New" w:cs="Angsana New" w:hint="cs"/>
          <w:snapToGrid w:val="0"/>
          <w:lang w:val="en-US"/>
        </w:rPr>
        <w:t>3</w:t>
      </w:r>
      <w:r w:rsidR="00E42678" w:rsidRPr="00E42678">
        <w:rPr>
          <w:rFonts w:ascii="Angsana New" w:hAnsi="Angsana New" w:cs="Angsana New"/>
          <w:snapToGrid w:val="0"/>
          <w:lang w:val="en-US"/>
        </w:rPr>
        <w:t>1</w:t>
      </w:r>
      <w:r w:rsidRPr="00527481">
        <w:rPr>
          <w:rFonts w:ascii="Angsana New" w:hAnsi="Angsana New" w:cs="Angsana New" w:hint="cs"/>
          <w:snapToGrid w:val="0"/>
          <w:cs/>
        </w:rPr>
        <w:t xml:space="preserve"> ธันวาคม</w:t>
      </w:r>
      <w:r w:rsidR="001133C4" w:rsidRPr="00527481">
        <w:rPr>
          <w:rFonts w:ascii="Angsana New" w:hAnsi="Angsana New" w:cs="Angsana New" w:hint="cs"/>
          <w:snapToGrid w:val="0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 w:hint="cs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จํานวน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60</w:t>
      </w:r>
      <w:r w:rsidR="008A6541"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00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 ล้านบาท และ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56</w:t>
      </w:r>
      <w:r w:rsidR="001133C4"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00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 ล้านบาท ตามลําดับ เพื่อเป็นหลักประกันเงินกู้ยืมระยะสั้น</w:t>
      </w:r>
      <w:r w:rsidR="000A1468" w:rsidRPr="00527481">
        <w:rPr>
          <w:rFonts w:ascii="Angsana New" w:hAnsi="Angsana New" w:cs="Angsana New" w:hint="cs"/>
          <w:snapToGrid w:val="0"/>
          <w:cs/>
          <w:lang w:val="en-US"/>
        </w:rPr>
        <w:t xml:space="preserve">               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 xml:space="preserve">สกุลเงินบาท (ดูหมายเหตุข้อ </w:t>
      </w:r>
      <w:r w:rsidR="00E42678" w:rsidRPr="00E42678">
        <w:rPr>
          <w:rFonts w:ascii="Angsana New" w:hAnsi="Angsana New" w:cs="Angsana New"/>
          <w:snapToGrid w:val="0"/>
          <w:lang w:val="en-US"/>
        </w:rPr>
        <w:t>9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)</w:t>
      </w:r>
    </w:p>
    <w:p w14:paraId="418CD15D" w14:textId="33652D3E" w:rsidR="00774F63" w:rsidRPr="00527481" w:rsidRDefault="00E42678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t>1</w:t>
      </w:r>
      <w:r w:rsidRPr="00E42678">
        <w:rPr>
          <w:rFonts w:ascii="Angsana New" w:hAnsi="Angsana New" w:cs="Angsana New" w:hint="cs"/>
          <w:b/>
          <w:bCs/>
          <w:lang w:val="en-US"/>
        </w:rPr>
        <w:t>4</w:t>
      </w:r>
      <w:r w:rsidR="00774F63" w:rsidRPr="00527481">
        <w:rPr>
          <w:rFonts w:ascii="Angsana New" w:hAnsi="Angsana New" w:cs="Angsana New"/>
          <w:b/>
          <w:bCs/>
          <w:lang w:val="en-US"/>
        </w:rPr>
        <w:t>.</w:t>
      </w:r>
      <w:r w:rsidR="00774F63" w:rsidRPr="00527481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527481" w:rsidRDefault="00774F63" w:rsidP="00774F63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14:paraId="47F2480F" w14:textId="77777777" w:rsidR="00774F63" w:rsidRPr="00527481" w:rsidRDefault="00774F63" w:rsidP="00774F63">
      <w:pPr>
        <w:ind w:left="547" w:hanging="547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527481" w14:paraId="2426EAFB" w14:textId="77777777" w:rsidTr="00E87D9F">
        <w:tc>
          <w:tcPr>
            <w:tcW w:w="5814" w:type="dxa"/>
          </w:tcPr>
          <w:p w14:paraId="34C34616" w14:textId="77777777" w:rsidR="00774F63" w:rsidRPr="00527481" w:rsidRDefault="00774F63" w:rsidP="00731920">
            <w:pPr>
              <w:spacing w:line="360" w:lineRule="exact"/>
              <w:ind w:hanging="27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527481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527481" w14:paraId="5DEE7886" w14:textId="77777777" w:rsidTr="00E87D9F">
        <w:tc>
          <w:tcPr>
            <w:tcW w:w="5814" w:type="dxa"/>
          </w:tcPr>
          <w:p w14:paraId="04115F07" w14:textId="77777777" w:rsidR="00774F63" w:rsidRPr="00527481" w:rsidRDefault="00774F63" w:rsidP="0073192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527481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527481" w14:paraId="60997F64" w14:textId="77777777" w:rsidTr="00E87D9F">
        <w:tc>
          <w:tcPr>
            <w:tcW w:w="5814" w:type="dxa"/>
          </w:tcPr>
          <w:p w14:paraId="3086A1DE" w14:textId="77777777" w:rsidR="00774F63" w:rsidRPr="00527481" w:rsidRDefault="00774F63" w:rsidP="0073192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527481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527481" w:rsidRDefault="00774F63" w:rsidP="0073192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527481" w:rsidRDefault="00774F63" w:rsidP="0073192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116C7" w:rsidRPr="00527481" w14:paraId="6C38464E" w14:textId="77777777" w:rsidTr="00E87D9F">
        <w:tc>
          <w:tcPr>
            <w:tcW w:w="5814" w:type="dxa"/>
          </w:tcPr>
          <w:p w14:paraId="7BB91244" w14:textId="77777777" w:rsidR="009116C7" w:rsidRPr="00527481" w:rsidRDefault="009116C7" w:rsidP="009116C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0636F9B6" w:rsidR="009116C7" w:rsidRPr="00527481" w:rsidRDefault="00E42678" w:rsidP="009116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16C7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63E8016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26444764" w:rsidR="009116C7" w:rsidRPr="00527481" w:rsidRDefault="00E42678" w:rsidP="009116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9116C7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16C7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116C7" w:rsidRPr="00527481" w14:paraId="5517EE81" w14:textId="77777777" w:rsidTr="00E87D9F">
        <w:tc>
          <w:tcPr>
            <w:tcW w:w="5814" w:type="dxa"/>
          </w:tcPr>
          <w:p w14:paraId="45EE13C0" w14:textId="77777777" w:rsidR="009116C7" w:rsidRPr="00527481" w:rsidRDefault="009116C7" w:rsidP="009116C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02A1F77C" w:rsidR="009116C7" w:rsidRPr="00527481" w:rsidRDefault="00E42678" w:rsidP="009116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DB3B8D6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1BCB5B27" w:rsidR="009116C7" w:rsidRPr="00527481" w:rsidRDefault="00E42678" w:rsidP="009116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116C7" w:rsidRPr="00527481" w14:paraId="62B429AC" w14:textId="77777777" w:rsidTr="006C61E0">
        <w:tc>
          <w:tcPr>
            <w:tcW w:w="5814" w:type="dxa"/>
          </w:tcPr>
          <w:p w14:paraId="1225A78D" w14:textId="77777777" w:rsidR="009116C7" w:rsidRPr="00527481" w:rsidRDefault="009116C7" w:rsidP="009116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99A26" w14:textId="0D90E445" w:rsidR="009116C7" w:rsidRPr="00527481" w:rsidRDefault="00E42678" w:rsidP="009116C7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="0034382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34382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45FAD2" w14:textId="05B45461" w:rsidR="009116C7" w:rsidRPr="00527481" w:rsidRDefault="00E42678" w:rsidP="009116C7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170</w:t>
            </w:r>
            <w:r w:rsidR="009116C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9116C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9116C7" w:rsidRPr="00527481" w14:paraId="65A6FAA1" w14:textId="77777777" w:rsidTr="00167D7B">
        <w:tc>
          <w:tcPr>
            <w:tcW w:w="5814" w:type="dxa"/>
          </w:tcPr>
          <w:p w14:paraId="34AF8E17" w14:textId="77777777" w:rsidR="009116C7" w:rsidRPr="00527481" w:rsidRDefault="009116C7" w:rsidP="009116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ค่าใช้จ่ายทางตรงในการออก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ตั๋วแลก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AE3B1" w14:textId="45E2B16C" w:rsidR="009116C7" w:rsidRPr="00527481" w:rsidRDefault="00343822" w:rsidP="009116C7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0D55F2" w14:textId="6FACF44D" w:rsidR="009116C7" w:rsidRPr="00527481" w:rsidRDefault="009116C7" w:rsidP="009116C7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9116C7" w:rsidRPr="00527481" w14:paraId="364129D4" w14:textId="77777777" w:rsidTr="00167D7B">
        <w:trPr>
          <w:trHeight w:val="243"/>
        </w:trPr>
        <w:tc>
          <w:tcPr>
            <w:tcW w:w="5814" w:type="dxa"/>
          </w:tcPr>
          <w:p w14:paraId="51E9EAE6" w14:textId="77777777" w:rsidR="009116C7" w:rsidRPr="00527481" w:rsidRDefault="009116C7" w:rsidP="009116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zCs w:val="28"/>
                <w:cs/>
              </w:rPr>
              <w:t>ดอกเบี้ย</w:t>
            </w: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54F6D" w14:textId="090B88A5" w:rsidR="009116C7" w:rsidRPr="00527481" w:rsidRDefault="00343822" w:rsidP="009116C7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3BABF8" w14:textId="0790A9A8" w:rsidR="009116C7" w:rsidRPr="00527481" w:rsidRDefault="009116C7" w:rsidP="009116C7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433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9116C7" w:rsidRPr="00527481" w14:paraId="4DC9458D" w14:textId="77777777" w:rsidTr="00EB4A8C">
        <w:tc>
          <w:tcPr>
            <w:tcW w:w="5814" w:type="dxa"/>
          </w:tcPr>
          <w:p w14:paraId="7CEE7098" w14:textId="77777777" w:rsidR="009116C7" w:rsidRPr="00527481" w:rsidRDefault="009116C7" w:rsidP="009116C7">
            <w:pPr>
              <w:pStyle w:val="MacroText"/>
              <w:spacing w:line="360" w:lineRule="exact"/>
              <w:ind w:right="-74" w:firstLine="360"/>
              <w:rPr>
                <w:rFonts w:ascii="Angsana New" w:hAnsi="Angsana New" w:cs="Angsana New"/>
                <w:snapToGrid w:val="0"/>
                <w:szCs w:val="28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627B77" w14:textId="4E5D9AAF" w:rsidR="009116C7" w:rsidRPr="00527481" w:rsidRDefault="00E42678" w:rsidP="009116C7">
            <w:pPr>
              <w:tabs>
                <w:tab w:val="decimal" w:pos="1086"/>
              </w:tabs>
              <w:spacing w:line="360" w:lineRule="exact"/>
              <w:ind w:left="-94" w:right="-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154</w:t>
            </w:r>
            <w:r w:rsidR="0034382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259</w:t>
            </w:r>
            <w:r w:rsidR="00343822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9116C7" w:rsidRPr="00527481" w:rsidRDefault="009116C7" w:rsidP="009116C7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1E221B79" w:rsidR="009116C7" w:rsidRPr="00527481" w:rsidRDefault="00E42678" w:rsidP="009116C7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9116C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678</w:t>
            </w:r>
            <w:r w:rsidR="009116C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</w:tr>
    </w:tbl>
    <w:p w14:paraId="3D7E0000" w14:textId="749A3340" w:rsidR="00774F63" w:rsidRPr="00527481" w:rsidRDefault="00774F63" w:rsidP="0038426B">
      <w:pPr>
        <w:spacing w:before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ตามที่ที่ประชุมคณะกรรมการครั้งที่ </w:t>
      </w:r>
      <w:r w:rsidR="00E42678" w:rsidRPr="00E42678">
        <w:rPr>
          <w:rFonts w:ascii="Angsana New" w:hAnsi="Angsana New" w:cs="Angsana New"/>
          <w:lang w:val="en-US"/>
        </w:rPr>
        <w:t>2</w:t>
      </w:r>
      <w:r w:rsidRPr="00527481">
        <w:rPr>
          <w:rFonts w:ascii="Angsana New" w:hAnsi="Angsana New" w:cs="Angsana New"/>
          <w:cs/>
          <w:lang w:val="en-US"/>
        </w:rPr>
        <w:t>/</w:t>
      </w:r>
      <w:r w:rsidR="00E42678" w:rsidRPr="00E42678">
        <w:rPr>
          <w:rFonts w:ascii="Angsana New" w:hAnsi="Angsana New" w:cs="Angsana New"/>
          <w:lang w:val="en-US"/>
        </w:rPr>
        <w:t>2557</w:t>
      </w:r>
      <w:r w:rsidRPr="00527481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E42678" w:rsidRPr="00E42678">
        <w:rPr>
          <w:rFonts w:ascii="Angsana New" w:hAnsi="Angsana New" w:cs="Angsana New"/>
          <w:lang w:val="en-US"/>
        </w:rPr>
        <w:t>17</w:t>
      </w:r>
      <w:r w:rsidRPr="00527481">
        <w:rPr>
          <w:rFonts w:ascii="Angsana New" w:hAnsi="Angsana New" w:cs="Angsana New"/>
          <w:cs/>
          <w:lang w:val="en-US"/>
        </w:rPr>
        <w:t xml:space="preserve"> มกราคม </w:t>
      </w:r>
      <w:r w:rsidR="00E42678" w:rsidRPr="00E42678">
        <w:rPr>
          <w:rFonts w:ascii="Angsana New" w:hAnsi="Angsana New" w:cs="Angsana New"/>
          <w:lang w:val="en-US"/>
        </w:rPr>
        <w:t>2557</w:t>
      </w:r>
      <w:r w:rsidRPr="00527481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Pr="00527481">
        <w:rPr>
          <w:rFonts w:ascii="Angsana New" w:hAnsi="Angsana New" w:cs="Angsana New"/>
          <w:spacing w:val="-10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E42678" w:rsidRPr="00E42678">
        <w:rPr>
          <w:rFonts w:ascii="Angsana New" w:hAnsi="Angsana New" w:cs="Angsana New"/>
          <w:spacing w:val="-10"/>
          <w:lang w:val="en-US"/>
        </w:rPr>
        <w:t>650</w:t>
      </w:r>
      <w:r w:rsidRPr="00527481">
        <w:rPr>
          <w:rFonts w:ascii="Angsana New" w:hAnsi="Angsana New" w:cs="Angsana New"/>
          <w:spacing w:val="-10"/>
          <w:cs/>
          <w:lang w:val="en-US"/>
        </w:rPr>
        <w:t xml:space="preserve"> ล้านบาท</w:t>
      </w:r>
      <w:r w:rsidR="006D72C5" w:rsidRPr="00527481">
        <w:rPr>
          <w:rFonts w:ascii="Angsana New" w:hAnsi="Angsana New" w:cs="Angsana New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pacing w:val="-10"/>
          <w:cs/>
          <w:lang w:val="en-US"/>
        </w:rPr>
        <w:t xml:space="preserve">เป็น </w:t>
      </w:r>
      <w:r w:rsidR="00E42678" w:rsidRPr="00E42678">
        <w:rPr>
          <w:rFonts w:ascii="Angsana New" w:hAnsi="Angsana New" w:cs="Angsana New"/>
          <w:spacing w:val="-10"/>
          <w:lang w:val="en-US"/>
        </w:rPr>
        <w:t>1</w:t>
      </w:r>
      <w:r w:rsidRPr="00527481">
        <w:rPr>
          <w:rFonts w:ascii="Angsana New" w:hAnsi="Angsana New" w:cs="Angsana New"/>
          <w:spacing w:val="-10"/>
          <w:lang w:val="en-US"/>
        </w:rPr>
        <w:t>,</w:t>
      </w:r>
      <w:r w:rsidR="00E42678" w:rsidRPr="00E42678">
        <w:rPr>
          <w:rFonts w:ascii="Angsana New" w:hAnsi="Angsana New" w:cs="Angsana New"/>
          <w:spacing w:val="-10"/>
          <w:lang w:val="en-US"/>
        </w:rPr>
        <w:t>000</w:t>
      </w:r>
      <w:r w:rsidR="00E6752B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ล้านบาท </w:t>
      </w:r>
      <w:r w:rsidRPr="00527481">
        <w:rPr>
          <w:rFonts w:ascii="Angsana New" w:hAnsi="Angsana New" w:cs="Angsana New"/>
          <w:spacing w:val="-2"/>
          <w:cs/>
          <w:lang w:val="en-US"/>
        </w:rPr>
        <w:t>ให้แก่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บุคคลในวงจำกัดไม่เกิน </w:t>
      </w:r>
      <w:r w:rsidR="00E42678" w:rsidRPr="00E42678">
        <w:rPr>
          <w:rFonts w:ascii="Angsana New" w:hAnsi="Angsana New" w:cs="Angsana New"/>
          <w:spacing w:val="-6"/>
          <w:lang w:val="en-US"/>
        </w:rPr>
        <w:t>10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E42678" w:rsidRPr="00E42678">
        <w:rPr>
          <w:rFonts w:ascii="Angsana New" w:hAnsi="Angsana New" w:cs="Angsana New"/>
          <w:spacing w:val="-6"/>
          <w:lang w:val="en-US"/>
        </w:rPr>
        <w:t>12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527481">
        <w:rPr>
          <w:rFonts w:ascii="Angsana New" w:hAnsi="Angsana New" w:cs="Angsana New"/>
          <w:cs/>
          <w:lang w:val="en-US"/>
        </w:rPr>
        <w:t>ของบริษัทในการขยายธุรกิจและลงทุนในโครงการใหม่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ๆ โดยมอบอำนาจให้ประธานเจ้าหน้าที่บริหาร</w:t>
      </w:r>
      <w:r w:rsidRPr="00527481">
        <w:rPr>
          <w:rFonts w:ascii="Angsana New" w:hAnsi="Angsana New" w:cs="Angsana New"/>
          <w:spacing w:val="-6"/>
          <w:cs/>
          <w:lang w:val="en-US"/>
        </w:rPr>
        <w:t>หรือบุคคลที่ประธานเจ้าหน้าที่บริหารมอบหมายดำเนินการใด ๆ ที่เกี่ยวข้องกับการออกตั๋วแลกเงินของบริษัท</w:t>
      </w:r>
    </w:p>
    <w:p w14:paraId="25D2C84F" w14:textId="10C7EDDD" w:rsidR="00774F63" w:rsidRPr="00527481" w:rsidRDefault="00EB4A8C" w:rsidP="00EB4A8C">
      <w:pPr>
        <w:spacing w:after="240"/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br w:type="page"/>
      </w:r>
      <w:r w:rsidR="00774F63" w:rsidRPr="00527481">
        <w:rPr>
          <w:rFonts w:ascii="Angsana New" w:hAnsi="Angsana New" w:cs="Angsana New"/>
          <w:cs/>
          <w:lang w:val="en-US"/>
        </w:rPr>
        <w:lastRenderedPageBreak/>
        <w:t xml:space="preserve">ต่อมาที่ประชุมคณะกรรมการครั้งที่ </w:t>
      </w:r>
      <w:r w:rsidR="00E42678" w:rsidRPr="00E42678">
        <w:rPr>
          <w:rFonts w:ascii="Angsana New" w:hAnsi="Angsana New" w:cs="Angsana New"/>
          <w:lang w:val="en-US"/>
        </w:rPr>
        <w:t>3</w:t>
      </w:r>
      <w:r w:rsidR="00774F63" w:rsidRPr="00527481">
        <w:rPr>
          <w:rFonts w:ascii="Angsana New" w:hAnsi="Angsana New" w:cs="Angsana New"/>
          <w:lang w:val="en-US"/>
        </w:rPr>
        <w:t>/</w:t>
      </w:r>
      <w:r w:rsidR="00E42678" w:rsidRPr="00E42678">
        <w:rPr>
          <w:rFonts w:ascii="Angsana New" w:hAnsi="Angsana New" w:cs="Angsana New"/>
          <w:lang w:val="en-US"/>
        </w:rPr>
        <w:t>2558</w:t>
      </w:r>
      <w:r w:rsidR="00774F63" w:rsidRPr="00527481">
        <w:rPr>
          <w:rFonts w:ascii="Angsana New" w:hAnsi="Angsana New" w:cs="Angsana New"/>
          <w:lang w:val="en-US"/>
        </w:rPr>
        <w:t xml:space="preserve"> </w:t>
      </w:r>
      <w:r w:rsidR="00774F63" w:rsidRPr="00527481">
        <w:rPr>
          <w:rFonts w:ascii="Angsana New" w:hAnsi="Angsana New" w:cs="Angsana New"/>
          <w:cs/>
          <w:lang w:val="en-US"/>
        </w:rPr>
        <w:t xml:space="preserve">ของบริษัท เมื่อวันที่ </w:t>
      </w:r>
      <w:r w:rsidR="00E42678" w:rsidRPr="00E42678">
        <w:rPr>
          <w:rFonts w:ascii="Angsana New" w:hAnsi="Angsana New" w:cs="Angsana New"/>
          <w:lang w:val="en-US"/>
        </w:rPr>
        <w:t>16</w:t>
      </w:r>
      <w:r w:rsidR="00774F63" w:rsidRPr="00527481">
        <w:rPr>
          <w:rFonts w:ascii="Angsana New" w:hAnsi="Angsana New" w:cs="Angsana New"/>
          <w:lang w:val="en-US"/>
        </w:rPr>
        <w:t xml:space="preserve"> </w:t>
      </w:r>
      <w:r w:rsidR="00774F63" w:rsidRPr="00527481">
        <w:rPr>
          <w:rFonts w:ascii="Angsana New" w:hAnsi="Angsana New" w:cs="Angsana New"/>
          <w:cs/>
          <w:lang w:val="en-US"/>
        </w:rPr>
        <w:t xml:space="preserve">มีนาคม </w:t>
      </w:r>
      <w:r w:rsidR="00E42678" w:rsidRPr="00E42678">
        <w:rPr>
          <w:rFonts w:ascii="Angsana New" w:hAnsi="Angsana New" w:cs="Angsana New"/>
          <w:lang w:val="en-US"/>
        </w:rPr>
        <w:t>2558</w:t>
      </w:r>
      <w:r w:rsidR="00774F63" w:rsidRPr="00527481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8808D1" w:rsidRPr="00527481">
        <w:rPr>
          <w:rFonts w:ascii="Angsana New" w:hAnsi="Angsana New" w:cs="Angsana New"/>
          <w:lang w:val="en-US"/>
        </w:rPr>
        <w:t xml:space="preserve">  </w:t>
      </w:r>
      <w:r w:rsidR="00774F63" w:rsidRPr="00527481">
        <w:rPr>
          <w:rFonts w:ascii="Angsana New" w:hAnsi="Angsana New" w:cs="Angsana New"/>
          <w:spacing w:val="-6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E42678" w:rsidRPr="00E42678">
        <w:rPr>
          <w:rFonts w:ascii="Angsana New" w:hAnsi="Angsana New" w:cs="Angsana New"/>
          <w:spacing w:val="-6"/>
          <w:lang w:val="en-US"/>
        </w:rPr>
        <w:t>1</w:t>
      </w:r>
      <w:r w:rsidR="00774F63" w:rsidRPr="00527481">
        <w:rPr>
          <w:rFonts w:ascii="Angsana New" w:hAnsi="Angsana New" w:cs="Angsana New"/>
          <w:spacing w:val="-6"/>
          <w:lang w:val="en-US"/>
        </w:rPr>
        <w:t>,</w:t>
      </w:r>
      <w:r w:rsidR="00E42678" w:rsidRPr="00E42678">
        <w:rPr>
          <w:rFonts w:ascii="Angsana New" w:hAnsi="Angsana New" w:cs="Angsana New"/>
          <w:spacing w:val="-6"/>
          <w:lang w:val="en-US"/>
        </w:rPr>
        <w:t>000</w:t>
      </w:r>
      <w:r w:rsidR="00774F63"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527481">
        <w:rPr>
          <w:rFonts w:ascii="Angsana New" w:hAnsi="Angsana New" w:cs="Angsana New"/>
          <w:spacing w:val="-6"/>
          <w:cs/>
          <w:lang w:val="en-US"/>
        </w:rPr>
        <w:t xml:space="preserve">ล้านบาท เป็น </w:t>
      </w:r>
      <w:r w:rsidR="00E42678" w:rsidRPr="00E42678">
        <w:rPr>
          <w:rFonts w:ascii="Angsana New" w:hAnsi="Angsana New" w:cs="Angsana New"/>
          <w:spacing w:val="-6"/>
          <w:lang w:val="en-US"/>
        </w:rPr>
        <w:t>1</w:t>
      </w:r>
      <w:r w:rsidR="00774F63" w:rsidRPr="00527481">
        <w:rPr>
          <w:rFonts w:ascii="Angsana New" w:hAnsi="Angsana New" w:cs="Angsana New"/>
          <w:spacing w:val="-6"/>
          <w:lang w:val="en-US"/>
        </w:rPr>
        <w:t>,</w:t>
      </w:r>
      <w:r w:rsidR="00E42678" w:rsidRPr="00E42678">
        <w:rPr>
          <w:rFonts w:ascii="Angsana New" w:hAnsi="Angsana New" w:cs="Angsana New"/>
          <w:spacing w:val="-6"/>
          <w:lang w:val="en-US"/>
        </w:rPr>
        <w:t>500</w:t>
      </w:r>
      <w:r w:rsidR="00774F63"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527481">
        <w:rPr>
          <w:rFonts w:ascii="Angsana New" w:hAnsi="Angsana New" w:cs="Angsana New"/>
          <w:spacing w:val="-6"/>
          <w:cs/>
          <w:lang w:val="en-US"/>
        </w:rPr>
        <w:t>ล้านบาท เสนอขายกรณีทั่วไปหรือกรณีวงจำกัดประเภทผู้ลงทุนรายใหญ่และ</w:t>
      </w:r>
      <w:r w:rsidR="00774F63" w:rsidRPr="00527481">
        <w:rPr>
          <w:rFonts w:ascii="Angsana New" w:hAnsi="Angsana New" w:cs="Angsana New"/>
          <w:spacing w:val="-6"/>
          <w:lang w:val="en-US"/>
        </w:rPr>
        <w:t>/</w:t>
      </w:r>
      <w:r w:rsidR="00774F63" w:rsidRPr="00527481">
        <w:rPr>
          <w:rFonts w:ascii="Angsana New" w:hAnsi="Angsana New" w:cs="Angsana New"/>
          <w:spacing w:val="-6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E42678" w:rsidRPr="00E42678">
        <w:rPr>
          <w:rFonts w:ascii="Angsana New" w:hAnsi="Angsana New" w:cs="Angsana New"/>
          <w:spacing w:val="-6"/>
          <w:lang w:val="en-US"/>
        </w:rPr>
        <w:t>10</w:t>
      </w:r>
      <w:r w:rsidR="00774F63"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="00774F63" w:rsidRPr="00527481">
        <w:rPr>
          <w:rFonts w:ascii="Angsana New" w:hAnsi="Angsana New" w:cs="Angsana New"/>
          <w:spacing w:val="-6"/>
          <w:cs/>
          <w:lang w:val="en-US"/>
        </w:rPr>
        <w:t>ฉบับ</w:t>
      </w:r>
    </w:p>
    <w:p w14:paraId="21418745" w14:textId="3D736587" w:rsidR="009E58F2" w:rsidRPr="00527481" w:rsidRDefault="00774F63" w:rsidP="0038426B">
      <w:pPr>
        <w:spacing w:after="120"/>
        <w:ind w:left="547"/>
        <w:jc w:val="thaiDistribute"/>
        <w:rPr>
          <w:rFonts w:ascii="Angsana New" w:hAnsi="Angsana New" w:cs="Angsana New"/>
          <w:spacing w:val="4"/>
          <w:lang w:val="en-US"/>
        </w:rPr>
      </w:pPr>
      <w:r w:rsidRPr="00527481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931854"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116C7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มิถุนายน</w:t>
      </w:r>
      <w:r w:rsidR="00931854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pacing w:val="-6"/>
          <w:lang w:val="en-US"/>
        </w:rPr>
        <w:t>2567</w:t>
      </w:r>
      <w:r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pacing w:val="-6"/>
          <w:lang w:val="en-US"/>
        </w:rPr>
        <w:t>31</w:t>
      </w:r>
      <w:r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pacing w:val="-6"/>
          <w:lang w:val="en-US"/>
        </w:rPr>
        <w:t>2566</w:t>
      </w:r>
      <w:r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pacing w:val="-6"/>
          <w:cs/>
          <w:lang w:val="en-US"/>
        </w:rPr>
        <w:t>บริษัทออกและเสนอขายตั๋วแลกเงินระยะสั้น</w:t>
      </w:r>
      <w:r w:rsidRPr="00527481">
        <w:rPr>
          <w:rFonts w:ascii="Angsana New" w:hAnsi="Angsana New" w:cs="Angsana New"/>
          <w:spacing w:val="4"/>
          <w:cs/>
          <w:lang w:val="en-US"/>
        </w:rPr>
        <w:t>ให้แก่</w:t>
      </w:r>
      <w:r w:rsidR="006C1432" w:rsidRPr="00527481">
        <w:rPr>
          <w:rFonts w:ascii="Angsana New" w:hAnsi="Angsana New" w:cs="Angsana New"/>
          <w:spacing w:val="4"/>
          <w:lang w:val="en-US"/>
        </w:rPr>
        <w:t xml:space="preserve">      </w:t>
      </w:r>
      <w:r w:rsidRPr="00527481">
        <w:rPr>
          <w:rFonts w:ascii="Angsana New" w:hAnsi="Angsana New" w:cs="Angsana New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527481">
        <w:rPr>
          <w:rFonts w:ascii="Angsana New" w:hAnsi="Angsana New" w:cs="Angsana New"/>
          <w:spacing w:val="4"/>
          <w:cs/>
          <w:lang w:val="en-US"/>
        </w:rPr>
        <w:t xml:space="preserve"> ดังนี้</w:t>
      </w:r>
    </w:p>
    <w:p w14:paraId="69EF255A" w14:textId="77777777" w:rsidR="00774F63" w:rsidRPr="00527481" w:rsidRDefault="00774F63" w:rsidP="009E58F2">
      <w:pPr>
        <w:ind w:left="547"/>
        <w:jc w:val="thaiDistribute"/>
        <w:rPr>
          <w:rFonts w:ascii="Angsana New" w:hAnsi="Angsana New" w:cs="Angsana New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527481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8CBE2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25CF1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527481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E5D95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9002F" w14:textId="2A67AB82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16C7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527481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006E25" w14:textId="77777777" w:rsidR="00774F63" w:rsidRPr="00527481" w:rsidRDefault="00774F63" w:rsidP="007470F3">
            <w:pPr>
              <w:ind w:left="-1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๋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527481" w:rsidRDefault="00436661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318F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977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B0D4B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527481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156A3E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9C24F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61E30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DEEC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527481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527481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DA84F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FA8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6269" w14:textId="77777777" w:rsidR="00774F63" w:rsidRPr="00527481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43822" w:rsidRPr="00527481" w14:paraId="07C55EF0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3E780" w14:textId="2B83A830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343822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C13" w14:textId="169C1173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1C1B6E00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B7CA" w14:textId="35D0F633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90A2" w14:textId="1C0F3897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43822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  <w:r w:rsidR="00343822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43822" w:rsidRPr="00527481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C6A0" w14:textId="4497A92F" w:rsidR="00343822" w:rsidRPr="00527481" w:rsidRDefault="00E42678" w:rsidP="006E2F61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43822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343822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ACC3" w14:textId="77777777" w:rsidR="00343822" w:rsidRPr="00527481" w:rsidRDefault="00343822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343822" w:rsidRPr="00527481" w:rsidRDefault="00343822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23C0" w14:textId="77777777" w:rsidR="00343822" w:rsidRPr="00527481" w:rsidRDefault="00343822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9540B" w14:textId="637BF8DA" w:rsidR="00343822" w:rsidRPr="00527481" w:rsidRDefault="00E42678" w:rsidP="00343822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43822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</w:tr>
    </w:tbl>
    <w:p w14:paraId="1EE5F427" w14:textId="77777777" w:rsidR="00774F63" w:rsidRPr="00527481" w:rsidRDefault="00774F63" w:rsidP="00774F6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527481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43DBA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064D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527481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AB7AF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5948E" w14:textId="381C127B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E42678"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74F63" w:rsidRPr="00527481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798B22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ตั</w:t>
            </w:r>
            <w:r w:rsidR="00C36416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๋</w:t>
            </w:r>
            <w:r w:rsidR="00C36416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44D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1378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B9D43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527481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CE6083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4D6B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AAFD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65B43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527481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527481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1554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351E6" w14:textId="77777777" w:rsidR="00774F63" w:rsidRPr="00527481" w:rsidRDefault="00774F6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9A7FE" w14:textId="77777777" w:rsidR="00774F63" w:rsidRPr="00527481" w:rsidRDefault="00774F63" w:rsidP="007470F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E64B1" w:rsidRPr="00527481" w14:paraId="0DFB4EE4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EDDD" w14:textId="7FD1598E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3E64B1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2EF3" w14:textId="5CFAD19D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7B086EB9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1F5B" w14:textId="6A8EC83A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ABD0" w14:textId="68C205DC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E64B1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  <w:r w:rsidR="003E64B1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E64B1" w:rsidRPr="00527481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E2BE9" w14:textId="742A394F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E64B1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747F" w14:textId="6298D154" w:rsidR="003E64B1" w:rsidRPr="00527481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3E64B1" w:rsidRPr="00527481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DA28" w14:textId="00C25BED" w:rsidR="003E64B1" w:rsidRPr="00527481" w:rsidRDefault="003E64B1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ED4" w14:textId="01E178BF" w:rsidR="003E64B1" w:rsidRPr="00527481" w:rsidRDefault="00E42678" w:rsidP="007470F3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3E64B1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</w:tbl>
    <w:p w14:paraId="7569214C" w14:textId="77777777" w:rsidR="006E4B19" w:rsidRPr="00527481" w:rsidRDefault="00774F63" w:rsidP="000A1468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527481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0E4E9D88" w14:textId="77777777" w:rsidR="007470F3" w:rsidRPr="00527481" w:rsidRDefault="007470F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527481">
        <w:rPr>
          <w:rFonts w:ascii="Angsana New" w:hAnsi="Angsana New" w:cs="Angsana New"/>
          <w:b/>
          <w:bCs/>
          <w:lang w:val="en-US"/>
        </w:rPr>
        <w:br w:type="page"/>
      </w:r>
    </w:p>
    <w:p w14:paraId="5D2F683A" w14:textId="1D01E4C3" w:rsidR="00E142AA" w:rsidRPr="00527481" w:rsidRDefault="00E42678" w:rsidP="00B93C09">
      <w:pPr>
        <w:snapToGrid w:val="0"/>
        <w:spacing w:before="360"/>
        <w:ind w:left="548" w:hanging="634"/>
        <w:jc w:val="thaiDistribute"/>
        <w:rPr>
          <w:rFonts w:ascii="Angsana New" w:hAnsi="Angsana New" w:cs="Angsana New"/>
          <w:b/>
          <w:b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lastRenderedPageBreak/>
        <w:t>1</w:t>
      </w:r>
      <w:r w:rsidRPr="00E42678">
        <w:rPr>
          <w:rFonts w:ascii="Angsana New" w:hAnsi="Angsana New" w:cs="Angsana New" w:hint="cs"/>
          <w:b/>
          <w:bCs/>
          <w:lang w:val="en-US"/>
        </w:rPr>
        <w:t>5</w:t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ab/>
        <w:t>เจ้าหนี้ค่าก่อสร้าง</w:t>
      </w:r>
    </w:p>
    <w:p w14:paraId="7EBE7094" w14:textId="4E1F1FDB" w:rsidR="0004508D" w:rsidRPr="00527481" w:rsidRDefault="0004508D" w:rsidP="007470F3">
      <w:pPr>
        <w:pStyle w:val="BodyTextIndent"/>
        <w:ind w:left="547" w:firstLine="0"/>
        <w:jc w:val="thaiDistribute"/>
        <w:rPr>
          <w:rFonts w:ascii="Angsana New" w:hAnsi="Angsana New" w:cs="Angsana New"/>
          <w:snapToGrid w:val="0"/>
          <w:color w:val="000000"/>
          <w:spacing w:val="-10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26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สิงหาคม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2559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ท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20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2563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ดังนี้</w:t>
      </w:r>
    </w:p>
    <w:p w14:paraId="6AF1D31A" w14:textId="77777777" w:rsidR="0004508D" w:rsidRPr="00527481" w:rsidRDefault="0004508D" w:rsidP="0004508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จำนำหุ้น</w:t>
      </w:r>
      <w:r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>ของ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บริษัท แลนด์มาร์ค โฮลดิ้งส์ จำกัด ทั้งจำนวน</w:t>
      </w:r>
    </w:p>
    <w:p w14:paraId="5A3C77AB" w14:textId="08F05FB8" w:rsidR="0004508D" w:rsidRPr="00527481" w:rsidRDefault="0004508D" w:rsidP="0004508D">
      <w:pPr>
        <w:pStyle w:val="BodyTextIndent"/>
        <w:numPr>
          <w:ilvl w:val="0"/>
          <w:numId w:val="16"/>
        </w:numPr>
        <w:tabs>
          <w:tab w:val="decimal" w:pos="1008"/>
        </w:tabs>
        <w:spacing w:before="120"/>
        <w:ind w:left="990" w:hanging="400"/>
        <w:jc w:val="thaiDistribute"/>
        <w:textAlignment w:val="auto"/>
        <w:rPr>
          <w:rFonts w:ascii="Angsana New" w:hAnsi="Angsana New" w:cs="Angsana New"/>
          <w:snapToGrid w:val="0"/>
          <w:color w:val="000000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สิทธิในการสวมสิทธิการเช่าที่ดิน และการจดจำนองสิ่งปลูกสร้างของโครงการ เจ้าพระยา เอสเตท</w:t>
      </w:r>
      <w:r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    </w:t>
      </w:r>
      <w:r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>ภายใต้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สัญญาหลักประกันแบบมีเงื่อน</w:t>
      </w:r>
      <w:r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ไข 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ซึ่งจะบังคับใช้สิทธิได้ภายใต้เงื่อนไขตามที่ระบุไว้ในสัญญา</w:t>
      </w:r>
      <w:r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(ดูหมายเหตุข้อ </w:t>
      </w:r>
      <w:r w:rsidR="00E42678" w:rsidRPr="00E42678">
        <w:rPr>
          <w:rFonts w:ascii="Angsana New" w:hAnsi="Angsana New" w:cs="Angsana New"/>
          <w:snapToGrid w:val="0"/>
          <w:color w:val="000000"/>
          <w:lang w:val="en-US"/>
        </w:rPr>
        <w:t>8</w:t>
      </w:r>
      <w:r w:rsidRPr="00527481">
        <w:rPr>
          <w:rFonts w:ascii="Angsana New" w:hAnsi="Angsana New" w:cs="Angsana New"/>
          <w:snapToGrid w:val="0"/>
          <w:color w:val="000000"/>
          <w:lang w:val="en-US"/>
        </w:rPr>
        <w:t>)</w:t>
      </w:r>
      <w:bookmarkStart w:id="7" w:name="_Hlk61872588"/>
    </w:p>
    <w:p w14:paraId="5CC7B243" w14:textId="34928347" w:rsidR="0004508D" w:rsidRPr="00527481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เมื่อ</w:t>
      </w:r>
      <w:bookmarkEnd w:id="7"/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วันที่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16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2563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</w:t>
      </w:r>
      <w:r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เอสเต</w:t>
      </w:r>
      <w:r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ท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จำนวน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375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11</w:t>
      </w:r>
      <w:r w:rsidRPr="00527481">
        <w:rPr>
          <w:rFonts w:ascii="Angsana New" w:hAnsi="Angsana New" w:cs="Angsana New"/>
          <w:snapToGrid w:val="0"/>
          <w:color w:val="000000"/>
          <w:spacing w:val="-6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754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75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ย่อย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ซึ่งเป็นผู้ค้ำประกัน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ได้ตกลงร่วมกันเพื่อดำเนินการจ่ายชำระหนี้ และ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45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50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 ล้าน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ดอลลาร์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สหรัฐ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บริษัทย่อย</w:t>
      </w:r>
      <w:r w:rsidRPr="00527481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E42678" w:rsidRPr="00E42678">
        <w:rPr>
          <w:rFonts w:ascii="Angsana New" w:hAnsi="Angsana New" w:cs="Angsana New"/>
          <w:snapToGrid w:val="0"/>
          <w:color w:val="000000"/>
          <w:spacing w:val="-2"/>
          <w:lang w:val="en-US"/>
        </w:rPr>
        <w:t>329</w:t>
      </w:r>
      <w:r w:rsidRPr="00527481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color w:val="000000"/>
          <w:spacing w:val="-2"/>
          <w:lang w:val="en-US"/>
        </w:rPr>
        <w:t>50</w:t>
      </w:r>
      <w:r w:rsidRPr="00527481">
        <w:rPr>
          <w:rFonts w:ascii="Angsana New" w:hAnsi="Angsana New" w:cs="Angsana New"/>
          <w:snapToGrid w:val="0"/>
          <w:color w:val="000000"/>
          <w:spacing w:val="-2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527481">
        <w:rPr>
          <w:rFonts w:ascii="Angsana New" w:hAnsi="Angsana New" w:cs="Angsana New"/>
          <w:snapToGrid w:val="0"/>
          <w:color w:val="000000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ส่งผลให้ผู้รับ</w:t>
      </w:r>
      <w:r w:rsidR="004678D9"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เหมา</w:t>
      </w:r>
      <w:r w:rsidR="00735CF4"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cs/>
          <w:lang w:val="en-US"/>
        </w:rPr>
        <w:t>โดยบริษัทย่อยและผู้รับ</w:t>
      </w:r>
      <w:r w:rsidR="004678D9"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>เหมา</w:t>
      </w:r>
      <w:r w:rsidR="008003EC" w:rsidRPr="00527481">
        <w:rPr>
          <w:rFonts w:ascii="Angsana New" w:hAnsi="Angsana New" w:cs="Angsana New" w:hint="cs"/>
          <w:snapToGrid w:val="0"/>
          <w:color w:val="000000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1CED28AF" w:rsidR="0004508D" w:rsidRPr="00527481" w:rsidRDefault="0004508D" w:rsidP="0004508D">
      <w:pPr>
        <w:pStyle w:val="BodyTextIndent"/>
        <w:numPr>
          <w:ilvl w:val="0"/>
          <w:numId w:val="31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/>
          <w:spacing w:val="-6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369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54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6EDE5BF5" w14:textId="649BBFB4" w:rsidR="0004508D" w:rsidRPr="00527481" w:rsidRDefault="0004508D" w:rsidP="0004508D">
      <w:pPr>
        <w:pStyle w:val="BodyTextIndent"/>
        <w:numPr>
          <w:ilvl w:val="0"/>
          <w:numId w:val="31"/>
        </w:numPr>
        <w:spacing w:after="120"/>
        <w:ind w:left="907"/>
        <w:jc w:val="thaiDistribute"/>
        <w:rPr>
          <w:rFonts w:ascii="Angsana New" w:hAnsi="Angsana New" w:cs="Angsana New"/>
          <w:snapToGrid w:val="0"/>
          <w:color w:val="000000"/>
          <w:spacing w:val="-6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200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31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2564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169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54</w:t>
      </w:r>
      <w:bookmarkStart w:id="8" w:name="_Hlk61872572"/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30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pacing w:val="-4"/>
          <w:cs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color w:val="000000"/>
          <w:spacing w:val="-10"/>
          <w:lang w:val="en-US"/>
        </w:rPr>
        <w:t>2565</w:t>
      </w:r>
      <w:r w:rsidRPr="00527481">
        <w:rPr>
          <w:rFonts w:ascii="Angsana New" w:hAnsi="Angsana New" w:cs="Angsana New"/>
          <w:snapToGrid w:val="0"/>
          <w:color w:val="000000"/>
          <w:spacing w:val="-1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527481">
        <w:rPr>
          <w:rFonts w:ascii="Angsana New" w:hAnsi="Angsana New" w:cs="Angsana New" w:hint="cs"/>
          <w:snapToGrid w:val="0"/>
          <w:color w:val="000000"/>
          <w:spacing w:val="-10"/>
          <w:cs/>
          <w:lang w:val="en-US"/>
        </w:rPr>
        <w:t>คิดดอกเบี้ยในอัตราที่ตกลงร่วมกันตลอดระยะเวลาที่ยังค้างชำระ</w:t>
      </w:r>
    </w:p>
    <w:p w14:paraId="5D2CB788" w14:textId="64DA9D39" w:rsidR="007470F3" w:rsidRPr="00527481" w:rsidRDefault="00025DDB" w:rsidP="007470F3">
      <w:pPr>
        <w:pStyle w:val="BodyTextIndent"/>
        <w:spacing w:after="120"/>
        <w:ind w:left="907" w:firstLine="0"/>
        <w:jc w:val="thaiDistribute"/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E42678"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2564</w:t>
      </w:r>
      <w:r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  <w:r w:rsidR="007470F3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br w:type="page"/>
      </w:r>
    </w:p>
    <w:bookmarkEnd w:id="8"/>
    <w:p w14:paraId="637AAD2E" w14:textId="7ECF990A" w:rsidR="0004508D" w:rsidRPr="00527481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olor w:val="000000"/>
          <w:cs/>
        </w:rPr>
        <w:lastRenderedPageBreak/>
        <w:t xml:space="preserve">ณ </w:t>
      </w:r>
      <w:r w:rsidRPr="00527481">
        <w:rPr>
          <w:rFonts w:ascii="Angsana New" w:hAnsi="Angsana New" w:cs="Angsana New"/>
          <w:cs/>
        </w:rPr>
        <w:t>วันที่</w:t>
      </w:r>
      <w:r w:rsidRPr="00527481">
        <w:rPr>
          <w:rFonts w:ascii="Angsana New" w:hAnsi="Angsana New" w:cs="Angsana New" w:hint="cs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30</w:t>
      </w:r>
      <w:r w:rsidRPr="00527481">
        <w:rPr>
          <w:rFonts w:ascii="Angsana New" w:hAnsi="Angsana New" w:cs="Angsana New"/>
          <w:cs/>
        </w:rPr>
        <w:t xml:space="preserve"> </w:t>
      </w:r>
      <w:r w:rsidR="00E77E0A" w:rsidRPr="00527481">
        <w:rPr>
          <w:rFonts w:ascii="Angsana New" w:hAnsi="Angsana New" w:cs="Angsana New" w:hint="cs"/>
          <w:cs/>
        </w:rPr>
        <w:t>มิถุนายน</w:t>
      </w:r>
      <w:r w:rsidRPr="00527481">
        <w:rPr>
          <w:rFonts w:ascii="Angsana New" w:hAnsi="Angsana New" w:cs="Angsana New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256</w:t>
      </w:r>
      <w:r w:rsidR="00E42678" w:rsidRPr="00E42678">
        <w:rPr>
          <w:rFonts w:ascii="Angsana New" w:hAnsi="Angsana New" w:cs="Angsana New" w:hint="cs"/>
          <w:lang w:val="en-US"/>
        </w:rPr>
        <w:t>7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เจ้า</w:t>
      </w:r>
      <w:r w:rsidRPr="00527481">
        <w:rPr>
          <w:rFonts w:ascii="Angsana New" w:hAnsi="Angsana New" w:cs="Angsana New"/>
          <w:cs/>
        </w:rPr>
        <w:t>หนี้ค่าก่อสร้างและดอกเบี้ยค้างจ่ายระหว่างบริษัทย่อยและผู้รับเหมา</w:t>
      </w:r>
      <w:r w:rsidRPr="00527481">
        <w:rPr>
          <w:rFonts w:ascii="Angsana New" w:hAnsi="Angsana New" w:cs="Angsana New" w:hint="cs"/>
          <w:cs/>
        </w:rPr>
        <w:t>โครงการมียอด</w:t>
      </w:r>
      <w:r w:rsidRPr="00527481">
        <w:rPr>
          <w:rFonts w:ascii="Angsana New" w:hAnsi="Angsana New" w:cs="Angsana New"/>
          <w:snapToGrid w:val="0"/>
          <w:cs/>
          <w:lang w:val="en-US"/>
        </w:rPr>
        <w:t>คงเหลือ</w:t>
      </w:r>
      <w:r w:rsidRPr="00527481">
        <w:rPr>
          <w:rFonts w:ascii="Angsana New" w:hAnsi="Angsana New" w:cs="Angsana New"/>
          <w:cs/>
        </w:rPr>
        <w:t xml:space="preserve">จำนวน </w:t>
      </w:r>
      <w:r w:rsidR="00E42678" w:rsidRPr="00E42678">
        <w:rPr>
          <w:rFonts w:ascii="Angsana New" w:hAnsi="Angsana New" w:cs="Angsana New"/>
          <w:lang w:val="en-US"/>
        </w:rPr>
        <w:t>5</w:t>
      </w:r>
      <w:r w:rsidRPr="00527481">
        <w:rPr>
          <w:rFonts w:ascii="Angsana New" w:hAnsi="Angsana New" w:cs="Angsana New"/>
          <w:cs/>
        </w:rPr>
        <w:t>,</w:t>
      </w:r>
      <w:r w:rsidR="00E42678" w:rsidRPr="00E42678">
        <w:rPr>
          <w:rFonts w:ascii="Angsana New" w:hAnsi="Angsana New" w:cs="Angsana New"/>
          <w:lang w:val="en-US"/>
        </w:rPr>
        <w:t>484</w:t>
      </w:r>
      <w:r w:rsidRPr="00527481">
        <w:rPr>
          <w:rFonts w:ascii="Angsana New" w:hAnsi="Angsana New" w:cs="Angsana New"/>
          <w:cs/>
        </w:rPr>
        <w:t>.</w:t>
      </w:r>
      <w:r w:rsidR="00E42678" w:rsidRPr="00E42678">
        <w:rPr>
          <w:rFonts w:ascii="Angsana New" w:hAnsi="Angsana New" w:cs="Angsana New"/>
          <w:lang w:val="en-US"/>
        </w:rPr>
        <w:t>65</w:t>
      </w:r>
      <w:r w:rsidRPr="00527481">
        <w:rPr>
          <w:rFonts w:ascii="Angsana New" w:hAnsi="Angsana New" w:cs="Angsana New"/>
          <w:cs/>
        </w:rPr>
        <w:t xml:space="preserve"> ล้านบาท</w:t>
      </w:r>
      <w:r w:rsidR="0074710D" w:rsidRPr="00527481">
        <w:rPr>
          <w:rFonts w:ascii="Angsana New" w:hAnsi="Angsana New" w:cs="Angsana New" w:hint="cs"/>
          <w:cs/>
        </w:rPr>
        <w:t xml:space="preserve"> (ดูหมายเหตุข้อ </w:t>
      </w:r>
      <w:r w:rsidR="00E42678" w:rsidRPr="00E42678">
        <w:rPr>
          <w:rFonts w:ascii="Angsana New" w:hAnsi="Angsana New" w:cs="Angsana New"/>
          <w:lang w:val="en-US"/>
        </w:rPr>
        <w:t>12</w:t>
      </w:r>
      <w:r w:rsidR="0074710D" w:rsidRPr="00527481">
        <w:rPr>
          <w:rFonts w:ascii="Angsana New" w:hAnsi="Angsana New" w:cs="Angsana New" w:hint="cs"/>
          <w:cs/>
        </w:rPr>
        <w:t>)</w:t>
      </w:r>
      <w:r w:rsidRPr="00527481">
        <w:rPr>
          <w:rFonts w:ascii="Angsana New" w:hAnsi="Angsana New" w:cs="Angsana New"/>
          <w:cs/>
        </w:rPr>
        <w:t xml:space="preserve"> และ </w:t>
      </w:r>
      <w:r w:rsidR="00E42678" w:rsidRPr="00E42678">
        <w:rPr>
          <w:rFonts w:ascii="Angsana New" w:hAnsi="Angsana New" w:cs="Angsana New"/>
          <w:spacing w:val="-6"/>
          <w:lang w:val="en-US"/>
        </w:rPr>
        <w:t>780</w:t>
      </w:r>
      <w:r w:rsidR="008D7B9D" w:rsidRPr="00527481">
        <w:rPr>
          <w:rFonts w:ascii="Angsana New" w:hAnsi="Angsana New" w:cs="Angsana New" w:hint="cs"/>
          <w:spacing w:val="-6"/>
          <w:cs/>
        </w:rPr>
        <w:t>.</w:t>
      </w:r>
      <w:r w:rsidR="00E42678" w:rsidRPr="00E42678">
        <w:rPr>
          <w:rFonts w:ascii="Angsana New" w:hAnsi="Angsana New" w:cs="Angsana New"/>
          <w:spacing w:val="-6"/>
          <w:lang w:val="en-US"/>
        </w:rPr>
        <w:t>57</w:t>
      </w:r>
      <w:r w:rsidRPr="00527481">
        <w:rPr>
          <w:rFonts w:ascii="Angsana New" w:hAnsi="Angsana New" w:cs="Angsana New"/>
          <w:cs/>
        </w:rPr>
        <w:t xml:space="preserve"> ล้านบาท ตามลำดับ ซึ่งตาม</w:t>
      </w:r>
      <w:r w:rsidRPr="00527481">
        <w:rPr>
          <w:rFonts w:ascii="Angsana New" w:hAnsi="Angsana New" w:cs="Angsana New" w:hint="cs"/>
          <w:cs/>
        </w:rPr>
        <w:t>สัญญาชำระหนี้คืน ยอด</w:t>
      </w:r>
      <w:r w:rsidRPr="00527481">
        <w:rPr>
          <w:rFonts w:ascii="Angsana New" w:hAnsi="Angsana New" w:cs="Angsana New"/>
          <w:cs/>
        </w:rPr>
        <w:t>หนี้ดังกล่าว</w:t>
      </w:r>
      <w:r w:rsidRPr="00527481">
        <w:rPr>
          <w:rFonts w:ascii="Angsana New" w:hAnsi="Angsana New" w:cs="Angsana New" w:hint="cs"/>
          <w:cs/>
        </w:rPr>
        <w:t>มี</w:t>
      </w:r>
      <w:r w:rsidRPr="00527481">
        <w:rPr>
          <w:rFonts w:ascii="Angsana New" w:hAnsi="Angsana New" w:cs="Angsana New"/>
          <w:cs/>
        </w:rPr>
        <w:t xml:space="preserve">กำหนดชำระภายในวันที่ </w:t>
      </w:r>
      <w:r w:rsidR="00E42678" w:rsidRPr="00E42678">
        <w:rPr>
          <w:rFonts w:ascii="Angsana New" w:hAnsi="Angsana New" w:cs="Angsana New"/>
          <w:lang w:val="en-US"/>
        </w:rPr>
        <w:t>30</w:t>
      </w:r>
      <w:r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lang w:val="en-US"/>
        </w:rPr>
        <w:t>2565</w:t>
      </w:r>
    </w:p>
    <w:p w14:paraId="74529C31" w14:textId="0EF4ED76" w:rsidR="0004508D" w:rsidRPr="00527481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 xml:space="preserve">อย่างไรก็ตาม </w:t>
      </w:r>
      <w:r w:rsidRPr="00527481">
        <w:rPr>
          <w:rFonts w:ascii="Angsana New" w:hAnsi="Angsana New" w:cs="Angsana New" w:hint="cs"/>
          <w:cs/>
        </w:rPr>
        <w:t>บริษัทย่อยเห็นว่า</w:t>
      </w:r>
      <w:r w:rsidRPr="00527481">
        <w:rPr>
          <w:rFonts w:ascii="Angsana New" w:hAnsi="Angsana New" w:cs="Angsana New"/>
          <w:cs/>
        </w:rPr>
        <w:t>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สามารถ</w:t>
      </w:r>
      <w:r w:rsidRPr="00527481">
        <w:rPr>
          <w:rFonts w:ascii="Angsana New" w:hAnsi="Angsana New" w:cs="Angsana New"/>
          <w:cs/>
        </w:rPr>
        <w:t>ปฏิบัติตาม</w:t>
      </w:r>
      <w:r w:rsidRPr="00527481">
        <w:rPr>
          <w:rFonts w:ascii="Angsana New" w:hAnsi="Angsana New" w:cs="Angsana New" w:hint="cs"/>
          <w:cs/>
        </w:rPr>
        <w:t>ภาระที่ระบุไว้ใน</w:t>
      </w:r>
      <w:r w:rsidRPr="00527481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="00A301BA" w:rsidRPr="00527481">
        <w:rPr>
          <w:rFonts w:ascii="Angsana New" w:hAnsi="Angsana New" w:cs="Angsana New" w:hint="cs"/>
          <w:cs/>
        </w:rPr>
        <w:t>งาน</w:t>
      </w:r>
      <w:r w:rsidRPr="00527481">
        <w:rPr>
          <w:rFonts w:ascii="Angsana New" w:hAnsi="Angsana New" w:cs="Angsana New" w:hint="cs"/>
          <w:cs/>
        </w:rPr>
        <w:t>ก่อสร้าง</w:t>
      </w:r>
      <w:r w:rsidRPr="00527481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E42678" w:rsidRPr="00E42678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ตามที่กำหนดไว้ ทั้งนี้ตาม</w:t>
      </w:r>
      <w:r w:rsidRPr="00527481">
        <w:rPr>
          <w:rFonts w:ascii="Angsana New" w:hAnsi="Angsana New" w:cs="Angsana New" w:hint="cs"/>
          <w:cs/>
        </w:rPr>
        <w:t>ที่ระบุไว้ใน</w:t>
      </w:r>
      <w:r w:rsidRPr="00527481">
        <w:rPr>
          <w:rFonts w:ascii="Angsana New" w:hAnsi="Angsana New" w:cs="Angsana New"/>
          <w:cs/>
        </w:rPr>
        <w:t>สัญญาก่อสร้าง บริษัทย่อยและผู้รับเหมา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แต่ละ</w:t>
      </w:r>
      <w:r w:rsidRPr="00527481">
        <w:rPr>
          <w:rFonts w:ascii="Angsana New" w:hAnsi="Angsana New" w:cs="Angsana New" w:hint="cs"/>
          <w:cs/>
        </w:rPr>
        <w:t>ฝ่าย</w:t>
      </w:r>
      <w:r w:rsidRPr="00527481">
        <w:rPr>
          <w:rFonts w:ascii="Angsana New" w:hAnsi="Angsana New" w:cs="Angsana New"/>
          <w:cs/>
        </w:rPr>
        <w:t>จะต้องยื่นข้อเรียกร้องของตนต่อวิศวกร</w:t>
      </w:r>
      <w:r w:rsidRPr="00527481">
        <w:rPr>
          <w:rFonts w:ascii="Angsana New" w:hAnsi="Angsana New" w:cs="Angsana New" w:hint="cs"/>
          <w:cs/>
        </w:rPr>
        <w:t xml:space="preserve">ตามที่บริษัทย่อยและผู้รับเหมาโครงการได้ระบุไว้ในสัญญาก่อสร้าง </w:t>
      </w:r>
      <w:r w:rsidRPr="00527481">
        <w:rPr>
          <w:rFonts w:ascii="Angsana New" w:hAnsi="Angsana New" w:cs="Angsana New"/>
          <w:lang w:val="en-US"/>
        </w:rPr>
        <w:t>(“</w:t>
      </w:r>
      <w:r w:rsidRPr="00527481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527481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527481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527481">
        <w:rPr>
          <w:rFonts w:ascii="Angsana New" w:hAnsi="Angsana New" w:cs="Angsana New"/>
          <w:cs/>
        </w:rPr>
        <w:t xml:space="preserve"> (</w:t>
      </w:r>
      <w:r w:rsidRPr="00527481">
        <w:rPr>
          <w:rFonts w:ascii="Angsana New" w:hAnsi="Angsana New" w:cs="Angsana New"/>
          <w:lang w:val="en-US"/>
        </w:rPr>
        <w:t>Extension of Time for Completion</w:t>
      </w:r>
      <w:r w:rsidRPr="00527481">
        <w:rPr>
          <w:rFonts w:ascii="Angsana New" w:hAnsi="Angsana New" w:cs="Angsana New"/>
          <w:cs/>
        </w:rPr>
        <w:t>) โดยวิศวกร</w:t>
      </w:r>
      <w:r w:rsidRPr="00527481">
        <w:rPr>
          <w:rFonts w:ascii="Angsana New" w:hAnsi="Angsana New" w:cs="Angsana New" w:hint="cs"/>
          <w:cs/>
        </w:rPr>
        <w:t>ใน</w:t>
      </w:r>
      <w:r w:rsidRPr="00527481">
        <w:rPr>
          <w:rFonts w:ascii="Angsana New" w:hAnsi="Angsana New" w:cs="Angsana New"/>
          <w:cs/>
        </w:rPr>
        <w:t>ฐานะ</w:t>
      </w:r>
      <w:r w:rsidRPr="00527481">
        <w:rPr>
          <w:rFonts w:ascii="Angsana New" w:hAnsi="Angsana New" w:cs="Angsana New" w:hint="cs"/>
          <w:cs/>
        </w:rPr>
        <w:t>ที่</w:t>
      </w:r>
      <w:r w:rsidRPr="00527481">
        <w:rPr>
          <w:rFonts w:ascii="Angsana New" w:hAnsi="Angsana New" w:cs="Angsana New"/>
          <w:cs/>
        </w:rPr>
        <w:t>เป็นผู้ชี้ขาดข้อเรียกร้อง</w:t>
      </w:r>
      <w:r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527481">
        <w:rPr>
          <w:rFonts w:ascii="Angsana New" w:hAnsi="Angsana New" w:cs="Angsana New" w:hint="cs"/>
          <w:cs/>
        </w:rPr>
        <w:t>ซึ่งจะ</w:t>
      </w:r>
      <w:r w:rsidRPr="00527481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527481">
        <w:rPr>
          <w:rFonts w:ascii="Angsana New" w:hAnsi="Angsana New" w:cs="Angsana New" w:hint="cs"/>
          <w:cs/>
        </w:rPr>
        <w:t>โดย</w:t>
      </w:r>
      <w:r w:rsidRPr="00527481">
        <w:rPr>
          <w:rFonts w:ascii="Angsana New" w:hAnsi="Angsana New" w:cs="Angsana New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20</w:t>
      </w:r>
      <w:r w:rsidRPr="00527481">
        <w:rPr>
          <w:rFonts w:ascii="Angsana New" w:hAnsi="Angsana New" w:cs="Angsana New"/>
          <w:cs/>
        </w:rPr>
        <w:t xml:space="preserve"> เมษายน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วิศวกรได้</w:t>
      </w:r>
      <w:r w:rsidRPr="00527481">
        <w:rPr>
          <w:rFonts w:ascii="Angsana New" w:hAnsi="Angsana New" w:cs="Angsana New" w:hint="cs"/>
          <w:cs/>
        </w:rPr>
        <w:t>ออก</w:t>
      </w:r>
      <w:r w:rsidRPr="00527481">
        <w:rPr>
          <w:rFonts w:ascii="Angsana New" w:hAnsi="Angsana New" w:cs="Angsana New"/>
          <w:cs/>
        </w:rPr>
        <w:t>หนังสือชี้ขาด</w:t>
      </w:r>
      <w:r w:rsidRPr="00527481">
        <w:rPr>
          <w:rFonts w:ascii="Angsana New" w:hAnsi="Angsana New" w:cs="Angsana New" w:hint="cs"/>
          <w:cs/>
        </w:rPr>
        <w:t xml:space="preserve">อย่างเป็นทางการ </w:t>
      </w:r>
      <w:r w:rsidRPr="00527481">
        <w:rPr>
          <w:rFonts w:ascii="Angsana New" w:hAnsi="Angsana New" w:cs="Angsana New"/>
          <w:cs/>
        </w:rPr>
        <w:t xml:space="preserve">(Engineer’s Determination) </w:t>
      </w:r>
      <w:r w:rsidRPr="00527481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527481">
        <w:rPr>
          <w:rFonts w:ascii="Angsana New" w:hAnsi="Angsana New" w:cs="Angsana New"/>
          <w:cs/>
        </w:rPr>
        <w:t xml:space="preserve"> 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ได้</w:t>
      </w:r>
      <w:r w:rsidRPr="00527481">
        <w:rPr>
          <w:rFonts w:ascii="Angsana New" w:hAnsi="Angsana New" w:cs="Angsana New"/>
          <w:cs/>
        </w:rPr>
        <w:t>สิทธิ</w:t>
      </w:r>
      <w:r w:rsidRPr="00527481">
        <w:rPr>
          <w:rFonts w:ascii="Angsana New" w:hAnsi="Angsana New" w:cs="Angsana New" w:hint="cs"/>
          <w:cs/>
        </w:rPr>
        <w:t>ในการขอ</w:t>
      </w:r>
      <w:r w:rsidRPr="00527481">
        <w:rPr>
          <w:rFonts w:ascii="Angsana New" w:hAnsi="Angsana New" w:cs="Angsana New"/>
          <w:cs/>
        </w:rPr>
        <w:t>ขยาย</w:t>
      </w:r>
      <w:r w:rsidRPr="00527481">
        <w:rPr>
          <w:rFonts w:ascii="Angsana New" w:hAnsi="Angsana New" w:cs="Angsana New" w:hint="cs"/>
          <w:cs/>
        </w:rPr>
        <w:t>เวลาส่งมอบงาน</w:t>
      </w:r>
      <w:r w:rsidRPr="00527481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E42678" w:rsidRPr="00E42678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</w:t>
      </w:r>
      <w:r w:rsidRPr="00527481">
        <w:rPr>
          <w:rFonts w:ascii="Angsana New" w:hAnsi="Angsana New" w:cs="Angsana New"/>
          <w:cs/>
        </w:rPr>
        <w:t>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สามารถ</w:t>
      </w:r>
      <w:r w:rsidRPr="00527481">
        <w:rPr>
          <w:rFonts w:ascii="Angsana New" w:hAnsi="Angsana New" w:cs="Angsana New"/>
          <w:cs/>
        </w:rPr>
        <w:t>ปฏิบัติตาม</w:t>
      </w:r>
      <w:r w:rsidRPr="00527481">
        <w:rPr>
          <w:rFonts w:ascii="Angsana New" w:hAnsi="Angsana New" w:cs="Angsana New" w:hint="cs"/>
          <w:cs/>
        </w:rPr>
        <w:t>ภาระที่ระบุไว้ใน</w:t>
      </w:r>
      <w:r w:rsidRPr="00527481">
        <w:rPr>
          <w:rFonts w:ascii="Angsana New" w:hAnsi="Angsana New" w:cs="Angsana New"/>
          <w:cs/>
        </w:rPr>
        <w:t>สัญญาก่อสร้าง</w:t>
      </w:r>
      <w:r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อีกทั้ง</w:t>
      </w:r>
      <w:r w:rsidRPr="00527481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527481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527481">
        <w:rPr>
          <w:rFonts w:ascii="Angsana New" w:hAnsi="Angsana New" w:cs="Angsana New" w:hint="cs"/>
          <w:cs/>
        </w:rPr>
        <w:t>จากความล่าช้า</w:t>
      </w:r>
      <w:r w:rsidRPr="00527481">
        <w:rPr>
          <w:rFonts w:ascii="Angsana New" w:hAnsi="Angsana New" w:cs="Angsana New"/>
          <w:cs/>
        </w:rPr>
        <w:t xml:space="preserve">จำนวน </w:t>
      </w:r>
      <w:r w:rsidR="00E42678" w:rsidRPr="00E42678">
        <w:rPr>
          <w:rFonts w:ascii="Angsana New" w:hAnsi="Angsana New" w:cs="Angsana New"/>
          <w:lang w:val="en-US"/>
        </w:rPr>
        <w:t>5</w:t>
      </w:r>
      <w:r w:rsidRPr="00527481">
        <w:rPr>
          <w:rFonts w:ascii="Angsana New" w:hAnsi="Angsana New" w:cs="Angsana New"/>
          <w:cs/>
        </w:rPr>
        <w:t>,</w:t>
      </w:r>
      <w:r w:rsidR="00E42678" w:rsidRPr="00E42678">
        <w:rPr>
          <w:rFonts w:ascii="Angsana New" w:hAnsi="Angsana New" w:cs="Angsana New"/>
          <w:lang w:val="en-US"/>
        </w:rPr>
        <w:t>380</w:t>
      </w:r>
      <w:r w:rsidRPr="00527481">
        <w:rPr>
          <w:rFonts w:ascii="Angsana New" w:hAnsi="Angsana New" w:cs="Angsana New"/>
          <w:cs/>
        </w:rPr>
        <w:t>.</w:t>
      </w:r>
      <w:r w:rsidR="00E42678" w:rsidRPr="00E42678">
        <w:rPr>
          <w:rFonts w:ascii="Angsana New" w:hAnsi="Angsana New" w:cs="Angsana New"/>
          <w:lang w:val="en-US"/>
        </w:rPr>
        <w:t>22</w:t>
      </w:r>
      <w:r w:rsidRPr="00527481">
        <w:rPr>
          <w:rFonts w:ascii="Angsana New" w:hAnsi="Angsana New" w:cs="Angsana New"/>
          <w:cs/>
        </w:rPr>
        <w:t xml:space="preserve"> ล้านบาท </w:t>
      </w:r>
      <w:r w:rsidRPr="00527481">
        <w:rPr>
          <w:rFonts w:ascii="Angsana New" w:hAnsi="Angsana New" w:cs="Angsana New" w:hint="cs"/>
          <w:cs/>
        </w:rPr>
        <w:t>และยังระบุ</w:t>
      </w:r>
      <w:r w:rsidRPr="00527481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203F05E1" w14:textId="691BD0B8" w:rsidR="0004508D" w:rsidRPr="00527481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 w:hint="cs"/>
          <w:cs/>
        </w:rPr>
        <w:t>การ</w:t>
      </w:r>
      <w:r w:rsidRPr="00527481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527481">
        <w:rPr>
          <w:rFonts w:ascii="Angsana New" w:hAnsi="Angsana New" w:cs="Angsana New" w:hint="cs"/>
          <w:cs/>
        </w:rPr>
        <w:t>ยัง</w:t>
      </w:r>
      <w:r w:rsidRPr="00527481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527481">
        <w:rPr>
          <w:rFonts w:ascii="Angsana New" w:hAnsi="Angsana New" w:cs="Angsana New" w:hint="cs"/>
          <w:cs/>
        </w:rPr>
        <w:t>ซึ่ง</w:t>
      </w:r>
      <w:r w:rsidRPr="00527481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527481">
        <w:rPr>
          <w:rFonts w:ascii="Angsana New" w:hAnsi="Angsana New" w:cs="Angsana New" w:hint="cs"/>
          <w:cs/>
        </w:rPr>
        <w:t>มูลค่าความ</w:t>
      </w:r>
      <w:r w:rsidRPr="00527481">
        <w:rPr>
          <w:rFonts w:ascii="Angsana New" w:hAnsi="Angsana New" w:cs="Angsana New"/>
          <w:cs/>
        </w:rPr>
        <w:t>เสียหายอันเนื่องมาจากความ</w:t>
      </w:r>
      <w:r w:rsidRPr="00527481">
        <w:rPr>
          <w:rFonts w:ascii="Angsana New" w:hAnsi="Angsana New" w:cs="Angsana New"/>
          <w:spacing w:val="4"/>
          <w:cs/>
        </w:rPr>
        <w:t>ล่าช้าร</w:t>
      </w:r>
      <w:r w:rsidRPr="00527481">
        <w:rPr>
          <w:rFonts w:ascii="Angsana New" w:hAnsi="Angsana New" w:cs="Angsana New" w:hint="cs"/>
          <w:spacing w:val="4"/>
          <w:cs/>
        </w:rPr>
        <w:t>่วมกับ</w:t>
      </w:r>
      <w:r w:rsidRPr="00527481">
        <w:rPr>
          <w:rFonts w:ascii="Angsana New" w:hAnsi="Angsana New" w:cs="Angsana New"/>
          <w:spacing w:val="4"/>
          <w:cs/>
        </w:rPr>
        <w:t>การผิดสัญญาก่อสร้างและสัญญาระหว่างผู้ถือหุ้นมี</w:t>
      </w:r>
      <w:r w:rsidRPr="00527481">
        <w:rPr>
          <w:rFonts w:ascii="Angsana New" w:hAnsi="Angsana New" w:cs="Angsana New" w:hint="cs"/>
          <w:spacing w:val="4"/>
          <w:cs/>
        </w:rPr>
        <w:t>มูลค่า</w:t>
      </w:r>
      <w:r w:rsidRPr="00527481">
        <w:rPr>
          <w:rFonts w:ascii="Angsana New" w:hAnsi="Angsana New" w:cs="Angsana New"/>
          <w:spacing w:val="4"/>
          <w:cs/>
        </w:rPr>
        <w:t>เกินกว่า</w:t>
      </w:r>
      <w:r w:rsidRPr="00527481">
        <w:rPr>
          <w:rFonts w:ascii="Angsana New" w:hAnsi="Angsana New" w:cs="Angsana New" w:hint="cs"/>
          <w:spacing w:val="4"/>
          <w:cs/>
        </w:rPr>
        <w:t>จำนวนรวมของเจ้าหนี้</w:t>
      </w:r>
      <w:r w:rsidRPr="00527481">
        <w:rPr>
          <w:rFonts w:ascii="Angsana New" w:hAnsi="Angsana New" w:cs="Angsana New" w:hint="cs"/>
          <w:cs/>
        </w:rPr>
        <w:t>ค่า</w:t>
      </w:r>
      <w:r w:rsidRPr="00527481">
        <w:rPr>
          <w:rFonts w:ascii="Angsana New" w:hAnsi="Angsana New" w:cs="Angsana New"/>
          <w:cs/>
        </w:rPr>
        <w:t>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2CD148CE" w14:textId="3E159441" w:rsidR="0007566C" w:rsidRPr="00527481" w:rsidRDefault="0004508D" w:rsidP="0004508D">
      <w:pPr>
        <w:pStyle w:val="BodyTextIndent"/>
        <w:tabs>
          <w:tab w:val="decimal" w:pos="1008"/>
        </w:tabs>
        <w:spacing w:before="120"/>
        <w:ind w:left="547" w:firstLine="0"/>
        <w:jc w:val="thaiDistribute"/>
        <w:textAlignment w:val="auto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spacing w:val="2"/>
          <w:cs/>
        </w:rPr>
        <w:t>ปัจจุบันผู้รับเหมา</w:t>
      </w:r>
      <w:r w:rsidRPr="00527481">
        <w:rPr>
          <w:rFonts w:ascii="Angsana New" w:hAnsi="Angsana New" w:cs="Angsana New" w:hint="cs"/>
          <w:spacing w:val="2"/>
          <w:cs/>
        </w:rPr>
        <w:t xml:space="preserve">โครงการ </w:t>
      </w:r>
      <w:r w:rsidRPr="00527481">
        <w:rPr>
          <w:rFonts w:ascii="Angsana New" w:hAnsi="Angsana New" w:cs="Angsana New"/>
          <w:spacing w:val="2"/>
          <w:cs/>
        </w:rPr>
        <w:t>บริษัท</w:t>
      </w:r>
      <w:r w:rsidRPr="00527481">
        <w:rPr>
          <w:rFonts w:ascii="Angsana New" w:hAnsi="Angsana New" w:cs="Angsana New" w:hint="cs"/>
          <w:spacing w:val="2"/>
          <w:cs/>
        </w:rPr>
        <w:t>และ</w:t>
      </w:r>
      <w:r w:rsidRPr="00527481">
        <w:rPr>
          <w:rFonts w:ascii="Angsana New" w:hAnsi="Angsana New" w:cs="Angsana New"/>
          <w:spacing w:val="2"/>
          <w:cs/>
        </w:rPr>
        <w:t>บริษัทย่อย อยู่ระหว่าง</w:t>
      </w:r>
      <w:r w:rsidRPr="00527481">
        <w:rPr>
          <w:rFonts w:ascii="Angsana New" w:hAnsi="Angsana New" w:cs="Angsana New" w:hint="cs"/>
          <w:spacing w:val="2"/>
          <w:cs/>
        </w:rPr>
        <w:t>การ</w:t>
      </w:r>
      <w:r w:rsidRPr="00527481">
        <w:rPr>
          <w:rFonts w:ascii="Angsana New" w:hAnsi="Angsana New" w:cs="Angsana New"/>
          <w:spacing w:val="2"/>
          <w:cs/>
        </w:rPr>
        <w:t>ดำเนินคดีทางกฎหมายและ</w:t>
      </w:r>
      <w:r w:rsidRPr="00527481">
        <w:rPr>
          <w:rFonts w:ascii="Angsana New" w:hAnsi="Angsana New" w:cs="Angsana New" w:hint="cs"/>
          <w:spacing w:val="2"/>
          <w:cs/>
        </w:rPr>
        <w:t>การระงับ</w:t>
      </w:r>
      <w:r w:rsidRPr="00527481">
        <w:rPr>
          <w:rFonts w:ascii="Angsana New" w:hAnsi="Angsana New" w:cs="Angsana New" w:hint="cs"/>
          <w:cs/>
        </w:rPr>
        <w:t>ข้อพิพาทด้วยวิธีทาง</w:t>
      </w:r>
      <w:r w:rsidRPr="00527481">
        <w:rPr>
          <w:rFonts w:ascii="Angsana New" w:hAnsi="Angsana New" w:cs="Angsana New"/>
          <w:cs/>
        </w:rPr>
        <w:t>อนุญาโตตุลาการ</w:t>
      </w:r>
      <w:r w:rsidRPr="00527481">
        <w:rPr>
          <w:rFonts w:ascii="Angsana New" w:hAnsi="Angsana New" w:cs="Angsana New" w:hint="cs"/>
          <w:cs/>
        </w:rPr>
        <w:t xml:space="preserve"> ที่เกี่ยวข้องกับ</w:t>
      </w:r>
      <w:r w:rsidRPr="00527481">
        <w:rPr>
          <w:rFonts w:ascii="Angsana New" w:hAnsi="Angsana New" w:cs="Angsana New"/>
          <w:cs/>
        </w:rPr>
        <w:t>การผิดสัญญาก่อสร้าง</w:t>
      </w:r>
      <w:r w:rsidRPr="00527481">
        <w:rPr>
          <w:rFonts w:ascii="Angsana New" w:hAnsi="Angsana New" w:cs="Angsana New" w:hint="cs"/>
          <w:cs/>
        </w:rPr>
        <w:t xml:space="preserve">และสัญญาอื่นที่เกี่ยวข้อง </w:t>
      </w:r>
      <w:r w:rsidR="0066524F" w:rsidRPr="00527481">
        <w:rPr>
          <w:rFonts w:ascii="Angsana New" w:hAnsi="Angsana New" w:cs="Angsana New" w:hint="cs"/>
          <w:cs/>
        </w:rPr>
        <w:t xml:space="preserve">         </w:t>
      </w:r>
      <w:r w:rsidRPr="00527481">
        <w:rPr>
          <w:rFonts w:ascii="Angsana New" w:hAnsi="Angsana New" w:cs="Angsana New"/>
          <w:cs/>
        </w:rPr>
        <w:t>(ดูหมายเหตุข้อ</w:t>
      </w:r>
      <w:r w:rsidRPr="00527481">
        <w:rPr>
          <w:rFonts w:ascii="Angsana New" w:hAnsi="Angsana New" w:cs="Angsana New" w:hint="cs"/>
          <w:cs/>
        </w:rPr>
        <w:t xml:space="preserve"> </w:t>
      </w:r>
      <w:r w:rsidR="00E42678" w:rsidRPr="00E42678">
        <w:rPr>
          <w:rFonts w:ascii="Angsana New" w:hAnsi="Angsana New" w:cs="Angsana New"/>
          <w:bCs/>
          <w:lang w:val="en-US"/>
        </w:rPr>
        <w:t>25</w:t>
      </w:r>
      <w:r w:rsidR="005225C3" w:rsidRPr="00527481">
        <w:rPr>
          <w:rFonts w:ascii="Angsana New" w:hAnsi="Angsana New" w:cs="Angsana New"/>
          <w:bCs/>
          <w:lang w:val="en-US"/>
        </w:rPr>
        <w:t>.</w:t>
      </w:r>
      <w:r w:rsidR="00E42678" w:rsidRPr="00E42678">
        <w:rPr>
          <w:rFonts w:ascii="Angsana New" w:hAnsi="Angsana New" w:cs="Angsana New"/>
          <w:bCs/>
          <w:lang w:val="en-US"/>
        </w:rPr>
        <w:t>2</w:t>
      </w:r>
      <w:r w:rsidRPr="00527481">
        <w:rPr>
          <w:rFonts w:ascii="Angsana New" w:hAnsi="Angsana New" w:cs="Angsana New"/>
          <w:cs/>
        </w:rPr>
        <w:t>)</w:t>
      </w:r>
    </w:p>
    <w:p w14:paraId="5B9F025A" w14:textId="77777777" w:rsidR="0007566C" w:rsidRPr="00527481" w:rsidRDefault="0007566C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eastAsia="x-none"/>
        </w:rPr>
      </w:pPr>
      <w:r w:rsidRPr="00527481">
        <w:rPr>
          <w:rFonts w:ascii="Angsana New" w:hAnsi="Angsana New" w:cs="Angsana New"/>
          <w:cs/>
        </w:rPr>
        <w:br w:type="page"/>
      </w:r>
    </w:p>
    <w:p w14:paraId="5DCFECB0" w14:textId="25CCC762" w:rsidR="004024B3" w:rsidRPr="00527481" w:rsidRDefault="00E42678" w:rsidP="00EB4A8C">
      <w:pPr>
        <w:pStyle w:val="BodyTextIndent"/>
        <w:spacing w:before="360"/>
        <w:ind w:left="547" w:hanging="547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1</w:t>
      </w:r>
      <w:r w:rsidRPr="00E42678">
        <w:rPr>
          <w:rFonts w:ascii="Angsana New" w:hAnsi="Angsana New" w:cs="Angsana New" w:hint="cs"/>
          <w:b/>
          <w:bCs/>
          <w:snapToGrid w:val="0"/>
          <w:lang w:val="en-US"/>
        </w:rPr>
        <w:t>6</w:t>
      </w:r>
      <w:r w:rsidR="004024B3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167D7B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4024B3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527481" w:rsidRDefault="004024B3" w:rsidP="004024B3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527481" w:rsidRDefault="004024B3" w:rsidP="00A45C14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527481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527481" w:rsidRDefault="00A45C14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527481" w:rsidRDefault="00A45C14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527481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527481" w:rsidRDefault="004024B3" w:rsidP="007470F3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527481" w:rsidRDefault="004024B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527481" w:rsidRDefault="004024B3" w:rsidP="007470F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527481" w:rsidRDefault="004024B3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A0BC1" w:rsidRPr="00527481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EA0BC1" w:rsidRPr="00527481" w:rsidRDefault="00EA0BC1" w:rsidP="00EA0BC1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6E2432C6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EA0BC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0BC1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6F3F66F" w14:textId="77777777" w:rsidR="00EA0BC1" w:rsidRPr="00527481" w:rsidRDefault="00EA0BC1" w:rsidP="00EA0BC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4F365645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0BC1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A0BC1" w:rsidRPr="00527481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EA0BC1" w:rsidRPr="00527481" w:rsidRDefault="00EA0BC1" w:rsidP="00EA0BC1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48C77891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4C1EA5D" w14:textId="77777777" w:rsidR="00EA0BC1" w:rsidRPr="00527481" w:rsidRDefault="00EA0BC1" w:rsidP="00EA0BC1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4EB31DBC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A0BC1" w:rsidRPr="00527481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EA0BC1" w:rsidRPr="00527481" w:rsidRDefault="00EA0BC1" w:rsidP="00EA0BC1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0919F2EA" w:rsidR="00EA0BC1" w:rsidRPr="00527481" w:rsidRDefault="00E42678" w:rsidP="0066524F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80" w:type="dxa"/>
          </w:tcPr>
          <w:p w14:paraId="64318D26" w14:textId="77777777" w:rsidR="00EA0BC1" w:rsidRPr="00527481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5AF9BC05" w:rsidR="00EA0BC1" w:rsidRPr="00527481" w:rsidRDefault="00E42678" w:rsidP="0066524F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EA0BC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="00EA0BC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EA0BC1" w:rsidRPr="00527481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EA0BC1" w:rsidRPr="00527481" w:rsidRDefault="00EA0BC1" w:rsidP="00EA0BC1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EA0BC1" w:rsidRPr="00527481" w:rsidRDefault="00EA0BC1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EA0BC1" w:rsidRPr="00527481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77777777" w:rsidR="00EA0BC1" w:rsidRPr="00527481" w:rsidRDefault="00EA0BC1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EA0BC1" w:rsidRPr="00527481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EA0BC1" w:rsidRPr="00527481" w:rsidRDefault="00EA0BC1" w:rsidP="00EA0BC1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5EAC75C6" w:rsidR="00EA0BC1" w:rsidRPr="00527481" w:rsidRDefault="005956A3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EA0BC1" w:rsidRPr="00527481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2CD9C5B5" w:rsidR="00EA0BC1" w:rsidRPr="00527481" w:rsidRDefault="00EA0BC1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A0BC1" w:rsidRPr="00527481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EA0BC1" w:rsidRPr="00527481" w:rsidRDefault="00EA0BC1" w:rsidP="00EA0BC1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5F650264" w:rsidR="00EA0BC1" w:rsidRPr="00527481" w:rsidRDefault="00E42678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746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180" w:type="dxa"/>
          </w:tcPr>
          <w:p w14:paraId="718C1EF6" w14:textId="77777777" w:rsidR="00EA0BC1" w:rsidRPr="00527481" w:rsidRDefault="00EA0BC1" w:rsidP="00EA0BC1">
            <w:pPr>
              <w:tabs>
                <w:tab w:val="decimal" w:pos="842"/>
                <w:tab w:val="decimal" w:pos="1266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0DFE84D0" w:rsidR="00EA0BC1" w:rsidRPr="00527481" w:rsidRDefault="00E42678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368</w:t>
            </w:r>
            <w:r w:rsidR="00EA0BC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  <w:r w:rsidR="00EA0BC1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770</w:t>
            </w:r>
          </w:p>
        </w:tc>
      </w:tr>
      <w:tr w:rsidR="00EA0BC1" w:rsidRPr="00527481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0A79A3B5" w:rsidR="00EA0BC1" w:rsidRPr="00527481" w:rsidRDefault="00A84E47" w:rsidP="00EA0BC1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90AE" w14:textId="3D3287AD" w:rsidR="00EA0BC1" w:rsidRPr="00527481" w:rsidRDefault="00EA0BC1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EA0BC1" w:rsidRPr="00527481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25489D5" w:rsidR="00EA0BC1" w:rsidRPr="00527481" w:rsidRDefault="00EA0BC1" w:rsidP="00EA0BC1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A84E47" w:rsidRPr="00527481" w14:paraId="61E754A4" w14:textId="77777777" w:rsidTr="00FA668B">
        <w:trPr>
          <w:trHeight w:hRule="exact" w:val="360"/>
        </w:trPr>
        <w:tc>
          <w:tcPr>
            <w:tcW w:w="5850" w:type="dxa"/>
          </w:tcPr>
          <w:p w14:paraId="14715905" w14:textId="28C8BEB6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0E2BE" w14:textId="3C1DBD3E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</w:tcPr>
          <w:p w14:paraId="14B76945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3F8D5DEC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539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460</w:t>
            </w:r>
          </w:p>
        </w:tc>
      </w:tr>
      <w:tr w:rsidR="00A84E47" w:rsidRPr="00527481" w14:paraId="4FC45AAE" w14:textId="77777777" w:rsidTr="00FA668B">
        <w:trPr>
          <w:trHeight w:hRule="exact" w:val="360"/>
        </w:trPr>
        <w:tc>
          <w:tcPr>
            <w:tcW w:w="5850" w:type="dxa"/>
          </w:tcPr>
          <w:p w14:paraId="4884F6F0" w14:textId="0D02B1FE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22D87" w14:textId="5D22BB26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060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853</w:t>
            </w:r>
          </w:p>
        </w:tc>
        <w:tc>
          <w:tcPr>
            <w:tcW w:w="180" w:type="dxa"/>
          </w:tcPr>
          <w:p w14:paraId="5E9973CD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4C608317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857</w:t>
            </w:r>
          </w:p>
        </w:tc>
      </w:tr>
      <w:tr w:rsidR="00A84E47" w:rsidRPr="00527481" w14:paraId="42482BBE" w14:textId="77777777" w:rsidTr="00FA668B">
        <w:trPr>
          <w:trHeight w:hRule="exact" w:val="360"/>
        </w:trPr>
        <w:tc>
          <w:tcPr>
            <w:tcW w:w="5850" w:type="dxa"/>
          </w:tcPr>
          <w:p w14:paraId="3AD7B109" w14:textId="54DB89DF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85A" w14:textId="4F3358F1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" w:type="dxa"/>
          </w:tcPr>
          <w:p w14:paraId="07434CD8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00CA141C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444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A84E47" w:rsidRPr="00527481" w14:paraId="0D4A33BE" w14:textId="77777777" w:rsidTr="00FA668B">
        <w:trPr>
          <w:trHeight w:hRule="exact" w:val="360"/>
        </w:trPr>
        <w:tc>
          <w:tcPr>
            <w:tcW w:w="5850" w:type="dxa"/>
          </w:tcPr>
          <w:p w14:paraId="65C2E379" w14:textId="77777777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9D95CB" w14:textId="6805A58B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327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367</w:t>
            </w:r>
          </w:p>
        </w:tc>
        <w:tc>
          <w:tcPr>
            <w:tcW w:w="180" w:type="dxa"/>
          </w:tcPr>
          <w:p w14:paraId="38883163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28BC20CF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251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817</w:t>
            </w:r>
          </w:p>
        </w:tc>
      </w:tr>
      <w:tr w:rsidR="00A84E47" w:rsidRPr="00527481" w14:paraId="59FA1AC6" w14:textId="77777777" w:rsidTr="00FA668B">
        <w:trPr>
          <w:trHeight w:hRule="exact" w:val="360"/>
        </w:trPr>
        <w:tc>
          <w:tcPr>
            <w:tcW w:w="5850" w:type="dxa"/>
          </w:tcPr>
          <w:p w14:paraId="72AFC8C7" w14:textId="77777777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66271" w14:textId="7FFFDF30" w:rsidR="00A84E47" w:rsidRPr="00527481" w:rsidRDefault="005956A3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864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499A052C" w:rsidR="00A84E47" w:rsidRPr="00527481" w:rsidRDefault="00A84E47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84E47" w:rsidRPr="00527481" w14:paraId="3B96E25B" w14:textId="77777777" w:rsidTr="00FA668B">
        <w:trPr>
          <w:trHeight w:hRule="exact" w:val="360"/>
        </w:trPr>
        <w:tc>
          <w:tcPr>
            <w:tcW w:w="5850" w:type="dxa"/>
          </w:tcPr>
          <w:p w14:paraId="6AE1FC69" w14:textId="77777777" w:rsidR="00A84E47" w:rsidRPr="00527481" w:rsidRDefault="00A84E47" w:rsidP="00A84E47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9D4A37" w14:textId="79993D9A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180" w:type="dxa"/>
          </w:tcPr>
          <w:p w14:paraId="7F352CC4" w14:textId="77777777" w:rsidR="00A84E47" w:rsidRPr="00527481" w:rsidRDefault="00A84E47" w:rsidP="00A84E47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10BDD204" w:rsidR="00A84E47" w:rsidRPr="00527481" w:rsidRDefault="00E42678" w:rsidP="00A84E47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760</w:t>
            </w:r>
            <w:r w:rsidR="00A84E47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</w:tbl>
    <w:p w14:paraId="01285460" w14:textId="77777777" w:rsidR="003D0F56" w:rsidRPr="00527481" w:rsidRDefault="003D0F56" w:rsidP="00FC6714">
      <w:pPr>
        <w:spacing w:before="120"/>
        <w:ind w:left="547" w:right="-29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52748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527481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D0F56" w:rsidRPr="00527481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527481" w:rsidRDefault="003D0F56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0BC1" w:rsidRPr="00527481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EA0BC1" w:rsidRPr="00527481" w:rsidRDefault="00EA0BC1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05568283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EA0BC1"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A0BC1"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9F57396" w14:textId="77777777" w:rsidR="00EA0BC1" w:rsidRPr="00527481" w:rsidRDefault="00EA0BC1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4EC29750" w:rsidR="00EA0BC1" w:rsidRPr="00527481" w:rsidRDefault="00E42678" w:rsidP="00EA0BC1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A0BC1"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93C09" w:rsidRPr="00527481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B93C09" w:rsidRPr="00527481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4E514AC6" w:rsidR="00B93C09" w:rsidRPr="00527481" w:rsidRDefault="00E42678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6E20F03" w14:textId="77777777" w:rsidR="00B93C09" w:rsidRPr="00527481" w:rsidRDefault="00B93C09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159E6273" w:rsidR="00B93C09" w:rsidRPr="00527481" w:rsidRDefault="00E42678" w:rsidP="007470F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527481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D94410" w:rsidRPr="00527481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0128DE3C" w:rsidR="00D94410" w:rsidRPr="00527481" w:rsidRDefault="00E42678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0" w:type="dxa"/>
          </w:tcPr>
          <w:p w14:paraId="2B730F86" w14:textId="77777777" w:rsidR="00D94410" w:rsidRPr="00527481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5E3047D7" w:rsidR="00D94410" w:rsidRPr="00527481" w:rsidRDefault="00E42678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D94410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  <w:tr w:rsidR="00D94410" w:rsidRPr="00527481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D94410" w:rsidRPr="00527481" w:rsidRDefault="00D94410" w:rsidP="007470F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D94410" w:rsidRPr="00527481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D94410" w:rsidRPr="00527481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77777777" w:rsidR="00D94410" w:rsidRPr="00527481" w:rsidRDefault="00D94410" w:rsidP="007470F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956A3" w:rsidRPr="00527481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5956A3" w:rsidRPr="00527481" w:rsidRDefault="005956A3" w:rsidP="005956A3">
            <w:pP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36536B78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61C682FF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216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956A3" w:rsidRPr="00527481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5956A3" w:rsidRPr="00527481" w:rsidRDefault="005956A3" w:rsidP="005956A3">
            <w:pPr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6671077C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482</w:t>
            </w:r>
          </w:p>
        </w:tc>
        <w:tc>
          <w:tcPr>
            <w:tcW w:w="180" w:type="dxa"/>
          </w:tcPr>
          <w:p w14:paraId="4E1FE9A4" w14:textId="77777777" w:rsidR="005956A3" w:rsidRPr="00527481" w:rsidRDefault="005956A3" w:rsidP="005956A3">
            <w:pPr>
              <w:tabs>
                <w:tab w:val="decimal" w:pos="8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3BFF324F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866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5956A3" w:rsidRPr="00527481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956A3" w:rsidRPr="00527481" w14:paraId="25FCCAA4" w14:textId="77777777" w:rsidTr="00FA668B">
        <w:trPr>
          <w:trHeight w:hRule="exact" w:val="360"/>
        </w:trPr>
        <w:tc>
          <w:tcPr>
            <w:tcW w:w="5850" w:type="dxa"/>
          </w:tcPr>
          <w:p w14:paraId="32C23DA1" w14:textId="21A02152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18B8172B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</w:t>
            </w:r>
          </w:p>
        </w:tc>
        <w:tc>
          <w:tcPr>
            <w:tcW w:w="180" w:type="dxa"/>
          </w:tcPr>
          <w:p w14:paraId="39FB3602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53AC10" w14:textId="569A2E44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</w:p>
        </w:tc>
      </w:tr>
      <w:tr w:rsidR="005956A3" w:rsidRPr="00527481" w14:paraId="5B91BB2C" w14:textId="77777777" w:rsidTr="00FA668B">
        <w:trPr>
          <w:trHeight w:hRule="exact" w:val="360"/>
        </w:trPr>
        <w:tc>
          <w:tcPr>
            <w:tcW w:w="5850" w:type="dxa"/>
          </w:tcPr>
          <w:p w14:paraId="38D422CD" w14:textId="1E659D9E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47E724" w14:textId="61E78750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</w:tcPr>
          <w:p w14:paraId="0A7B33A9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799D3B" w14:textId="2BD1710C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166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</w:p>
        </w:tc>
      </w:tr>
      <w:tr w:rsidR="005956A3" w:rsidRPr="00527481" w14:paraId="7027BEE6" w14:textId="77777777" w:rsidTr="00FA668B">
        <w:trPr>
          <w:trHeight w:hRule="exact" w:val="360"/>
        </w:trPr>
        <w:tc>
          <w:tcPr>
            <w:tcW w:w="5850" w:type="dxa"/>
          </w:tcPr>
          <w:p w14:paraId="00C65F8E" w14:textId="77777777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4C7286" w14:textId="6DC7D84C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80" w:type="dxa"/>
          </w:tcPr>
          <w:p w14:paraId="70D25166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9AFBD" w14:textId="769066EE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898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317</w:t>
            </w:r>
          </w:p>
        </w:tc>
      </w:tr>
      <w:tr w:rsidR="005956A3" w:rsidRPr="00527481" w14:paraId="4F30C7A8" w14:textId="77777777" w:rsidTr="00FA668B">
        <w:trPr>
          <w:trHeight w:hRule="exact" w:val="360"/>
        </w:trPr>
        <w:tc>
          <w:tcPr>
            <w:tcW w:w="5850" w:type="dxa"/>
          </w:tcPr>
          <w:p w14:paraId="3FD36435" w14:textId="77777777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81966" w14:textId="488EBFAA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A3F08" w14:textId="01FD99D7" w:rsidR="005956A3" w:rsidRPr="00527481" w:rsidRDefault="005956A3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956A3" w:rsidRPr="00527481" w14:paraId="42D659E2" w14:textId="77777777" w:rsidTr="00FA668B">
        <w:trPr>
          <w:trHeight w:hRule="exact" w:val="360"/>
        </w:trPr>
        <w:tc>
          <w:tcPr>
            <w:tcW w:w="5850" w:type="dxa"/>
          </w:tcPr>
          <w:p w14:paraId="1D686940" w14:textId="77777777" w:rsidR="005956A3" w:rsidRPr="00527481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 xml:space="preserve">         </w:t>
            </w:r>
            <w:r w:rsidRPr="00527481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9A8155" w14:textId="4FA7713C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0" w:type="dxa"/>
          </w:tcPr>
          <w:p w14:paraId="476085DA" w14:textId="77777777" w:rsidR="005956A3" w:rsidRPr="00527481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7CD91D04" w:rsidR="005956A3" w:rsidRPr="00527481" w:rsidRDefault="00E42678" w:rsidP="005956A3">
            <w:pPr>
              <w:tabs>
                <w:tab w:val="decimal" w:pos="1266"/>
              </w:tabs>
              <w:ind w:right="-431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5956A3" w:rsidRPr="0052748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</w:tbl>
    <w:p w14:paraId="5DB60F4F" w14:textId="77777777" w:rsidR="0007566C" w:rsidRPr="00527481" w:rsidRDefault="0007566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14:paraId="0BAD6738" w14:textId="28A0CA5A" w:rsidR="00E142AA" w:rsidRPr="00527481" w:rsidRDefault="00E42678" w:rsidP="00762F56">
      <w:pPr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E42678">
        <w:rPr>
          <w:rFonts w:ascii="Angsana New" w:hAnsi="Angsana New" w:cs="Angsana New"/>
          <w:b/>
          <w:bCs/>
          <w:snapToGrid w:val="0"/>
          <w:lang w:val="en-US"/>
        </w:rPr>
        <w:lastRenderedPageBreak/>
        <w:t>1</w:t>
      </w:r>
      <w:r w:rsidRPr="00E42678">
        <w:rPr>
          <w:rFonts w:ascii="Angsana New" w:hAnsi="Angsana New" w:cs="Angsana New" w:hint="cs"/>
          <w:b/>
          <w:bCs/>
          <w:snapToGrid w:val="0"/>
          <w:lang w:val="en-US"/>
        </w:rPr>
        <w:t>7</w:t>
      </w:r>
      <w:r w:rsidR="00E142AA" w:rsidRPr="00527481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E142AA" w:rsidRPr="00527481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142AA" w:rsidRPr="00527481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</w:p>
    <w:p w14:paraId="42BF6ED8" w14:textId="214193BC" w:rsidR="005B26C1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="Angsana New"/>
          <w:spacing w:val="-2"/>
        </w:rPr>
      </w:pPr>
      <w:r w:rsidRPr="005F1E8F">
        <w:rPr>
          <w:rFonts w:asciiTheme="majorBidi" w:eastAsia="SimSun" w:hAnsiTheme="majorBidi" w:cs="Angsana New"/>
          <w:spacing w:val="-2"/>
          <w:cs/>
        </w:rPr>
        <w:t xml:space="preserve">เมื่อวันที่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27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เมษายน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2560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5F1E8F">
        <w:rPr>
          <w:rFonts w:asciiTheme="majorBidi" w:eastAsia="SimSun" w:hAnsiTheme="majorBidi" w:cs="Angsana New" w:hint="cs"/>
          <w:spacing w:val="-2"/>
          <w:cs/>
        </w:rPr>
        <w:t xml:space="preserve">  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5</w:t>
      </w:r>
      <w:r w:rsidRPr="005F1E8F">
        <w:rPr>
          <w:rFonts w:asciiTheme="majorBidi" w:eastAsia="SimSun" w:hAnsiTheme="majorBidi" w:cs="Angsana New"/>
          <w:spacing w:val="-2"/>
          <w:cs/>
        </w:rPr>
        <w:t>,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000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ล้านบาท ต่อมาเมื่อวันที่ </w:t>
      </w:r>
      <w:r w:rsidR="00F44179">
        <w:rPr>
          <w:rFonts w:asciiTheme="majorBidi" w:eastAsia="SimSun" w:hAnsiTheme="majorBidi" w:cs="Angsana New" w:hint="cs"/>
          <w:spacing w:val="-2"/>
          <w:cs/>
        </w:rPr>
        <w:t xml:space="preserve">         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24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กุมภาพันธ์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2563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2</w:t>
      </w:r>
      <w:r w:rsidRPr="005F1E8F">
        <w:rPr>
          <w:rFonts w:asciiTheme="majorBidi" w:eastAsia="SimSun" w:hAnsiTheme="majorBidi" w:cs="Angsana New"/>
          <w:spacing w:val="-2"/>
          <w:cs/>
        </w:rPr>
        <w:t>,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000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7</w:t>
      </w:r>
      <w:r w:rsidRPr="005F1E8F">
        <w:rPr>
          <w:rFonts w:asciiTheme="majorBidi" w:eastAsia="SimSun" w:hAnsiTheme="majorBidi" w:cs="Angsana New"/>
          <w:spacing w:val="-2"/>
          <w:cs/>
        </w:rPr>
        <w:t>,</w:t>
      </w:r>
      <w:r w:rsidR="00E42678" w:rsidRPr="00E42678">
        <w:rPr>
          <w:rFonts w:asciiTheme="majorBidi" w:eastAsia="SimSun" w:hAnsiTheme="majorBidi" w:cs="Angsana New"/>
          <w:spacing w:val="-2"/>
          <w:lang w:val="en-US"/>
        </w:rPr>
        <w:t>000</w:t>
      </w:r>
      <w:r w:rsidR="005F1E8F" w:rsidRPr="005F1E8F">
        <w:rPr>
          <w:rFonts w:asciiTheme="majorBidi" w:eastAsia="SimSun" w:hAnsiTheme="majorBidi" w:cs="Angsana New" w:hint="cs"/>
          <w:spacing w:val="-2"/>
          <w:cs/>
        </w:rPr>
        <w:t xml:space="preserve"> </w:t>
      </w:r>
      <w:r w:rsidRPr="005F1E8F">
        <w:rPr>
          <w:rFonts w:asciiTheme="majorBidi" w:eastAsia="SimSun" w:hAnsiTheme="majorBidi" w:cs="Angsana New"/>
          <w:spacing w:val="-2"/>
          <w:cs/>
        </w:rPr>
        <w:t xml:space="preserve">ล้านบาท </w:t>
      </w:r>
    </w:p>
    <w:p w14:paraId="5F9A638E" w14:textId="3D88C377" w:rsidR="00873497" w:rsidRPr="005B26C1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="Angsana New"/>
          <w:spacing w:val="-2"/>
          <w:cs/>
        </w:rPr>
      </w:pPr>
      <w:r w:rsidRPr="00527481">
        <w:rPr>
          <w:rFonts w:asciiTheme="majorBidi" w:eastAsia="SimSun" w:hAnsiTheme="majorBidi" w:cstheme="majorBidi"/>
          <w:spacing w:val="-10"/>
          <w:cs/>
        </w:rPr>
        <w:t xml:space="preserve">บริษัทออกจำหน่ายหุ้นกู้ ชนิดระบุชื่อผู้ถือประเภทไม่ด้อยสิทธิ </w:t>
      </w:r>
      <w:r w:rsidRPr="00527481">
        <w:rPr>
          <w:rFonts w:asciiTheme="majorBidi" w:eastAsia="SimSun" w:hAnsiTheme="majorBidi" w:cstheme="majorBidi" w:hint="cs"/>
          <w:spacing w:val="-10"/>
          <w:cs/>
        </w:rPr>
        <w:t>ทั้งมีหลักประกันและ</w:t>
      </w:r>
      <w:r w:rsidRPr="00527481">
        <w:rPr>
          <w:rFonts w:asciiTheme="majorBidi" w:eastAsia="SimSun" w:hAnsiTheme="majorBidi" w:cstheme="majorBidi"/>
          <w:spacing w:val="-10"/>
          <w:cs/>
        </w:rPr>
        <w:t>ไม่มีหลักประกัน</w:t>
      </w:r>
      <w:r w:rsidRPr="00527481">
        <w:rPr>
          <w:rFonts w:asciiTheme="majorBidi" w:eastAsia="SimSun" w:hAnsiTheme="majorBidi" w:cstheme="majorBidi"/>
          <w:spacing w:val="-4"/>
          <w:cs/>
        </w:rPr>
        <w:t xml:space="preserve"> และมีผู้แทนผู้ถือหุ้นกู้ โดยมีรายละเอียด</w:t>
      </w:r>
      <w:r w:rsidRPr="00527481">
        <w:rPr>
          <w:rFonts w:asciiTheme="majorBidi" w:eastAsia="SimSun" w:hAnsiTheme="majorBidi" w:cs="Angsana New"/>
          <w:cs/>
        </w:rPr>
        <w:t xml:space="preserve"> </w:t>
      </w:r>
      <w:r w:rsidRPr="00527481">
        <w:rPr>
          <w:rFonts w:asciiTheme="majorBidi" w:eastAsia="SimSun" w:hAnsiTheme="majorBidi" w:cstheme="majorBidi"/>
          <w:cs/>
        </w:rPr>
        <w:t>ดังนี้</w:t>
      </w:r>
    </w:p>
    <w:p w14:paraId="40EA32BA" w14:textId="4FDA5E42" w:rsidR="00873497" w:rsidRPr="00241D52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241D52">
        <w:rPr>
          <w:rFonts w:asciiTheme="majorBidi" w:eastAsia="Times New Roman" w:hAnsiTheme="majorBidi" w:cstheme="majorBidi" w:hint="cs"/>
          <w:b/>
          <w:bCs/>
          <w:sz w:val="22"/>
          <w:szCs w:val="22"/>
          <w:cs/>
        </w:rPr>
        <w:t>(</w:t>
      </w:r>
      <w:r w:rsidRPr="00241D52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 xml:space="preserve">หน่วย </w:t>
      </w:r>
      <w:r w:rsidRPr="00241D52">
        <w:rPr>
          <w:rFonts w:asciiTheme="majorBidi" w:eastAsia="Times New Roman" w:hAnsiTheme="majorBidi" w:cs="Angsana New"/>
          <w:b/>
          <w:bCs/>
          <w:sz w:val="22"/>
          <w:szCs w:val="22"/>
          <w:cs/>
        </w:rPr>
        <w:t xml:space="preserve">: </w:t>
      </w:r>
      <w:r w:rsidRPr="00241D52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บาท</w:t>
      </w:r>
      <w:r w:rsidRPr="00241D52">
        <w:rPr>
          <w:rFonts w:asciiTheme="majorBidi" w:eastAsia="Times New Roman" w:hAnsiTheme="majorBidi" w:cstheme="majorBidi" w:hint="cs"/>
          <w:b/>
          <w:bCs/>
          <w:sz w:val="22"/>
          <w:szCs w:val="22"/>
          <w:cs/>
        </w:rPr>
        <w:t>)</w:t>
      </w:r>
    </w:p>
    <w:tbl>
      <w:tblPr>
        <w:tblW w:w="889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23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527481" w14:paraId="43F5CCE3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2C75857A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238" w:type="dxa"/>
            <w:shd w:val="clear" w:color="auto" w:fill="auto"/>
          </w:tcPr>
          <w:p w14:paraId="338E6646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  <w:shd w:val="clear" w:color="auto" w:fill="auto"/>
          </w:tcPr>
          <w:p w14:paraId="78F653CF" w14:textId="365FB800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3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  <w:shd w:val="clear" w:color="auto" w:fill="auto"/>
          </w:tcPr>
          <w:p w14:paraId="1CFA17E0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  <w:shd w:val="clear" w:color="auto" w:fill="auto"/>
          </w:tcPr>
          <w:p w14:paraId="6587FE92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2D3E23F2" w14:textId="100AC70C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241D52">
              <w:rPr>
                <w:rFonts w:ascii="Angsana New" w:eastAsia="SimSun" w:hAnsi="Angsana New" w:cs="Angsana New" w:hint="cs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527481" w14:paraId="75C80066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47C1EF5D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7608A6E3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F74614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485198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BA38C4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4D209384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527481" w14:paraId="74551AA1" w14:textId="77777777" w:rsidTr="00241D52">
        <w:trPr>
          <w:trHeight w:val="513"/>
          <w:tblHeader/>
        </w:trPr>
        <w:tc>
          <w:tcPr>
            <w:tcW w:w="2254" w:type="dxa"/>
            <w:shd w:val="clear" w:color="auto" w:fill="auto"/>
          </w:tcPr>
          <w:p w14:paraId="14C433E8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4607FFA8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E7A899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3BC3E2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257182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80697B" w14:textId="5D626297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73497" w:rsidRPr="00241D52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Times New Roma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="00873497" w:rsidRPr="00241D52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  <w:p w14:paraId="395B8B0C" w14:textId="3F76D0B4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7F20C67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6BD27201" w14:textId="4DD3E16E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73497" w:rsidRPr="00241D52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036C7F1D" w14:textId="7373C23C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873497" w:rsidRPr="00527481" w14:paraId="533669E8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7FEB7AEF" w14:textId="69288CD0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D5F99"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-</w:t>
            </w: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238" w:type="dxa"/>
            <w:shd w:val="clear" w:color="auto" w:fill="auto"/>
          </w:tcPr>
          <w:p w14:paraId="07D82B1F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FB0753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54C46E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67E477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497C1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2E7785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79ABE9D4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73497" w:rsidRPr="00527481" w14:paraId="42BD9474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6989DC98" w14:textId="0BD937FF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  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CGD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206</w:t>
            </w:r>
            <w:proofErr w:type="gramStart"/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A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3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8E0A1F6" w14:textId="3DBB8EFF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CB2460B" w14:textId="67B5F876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2568</w:t>
            </w:r>
            <w:r w:rsidR="00313E53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5</w:t>
            </w:r>
            <w:r w:rsidR="00313E53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35C826" w14:textId="1BB33763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.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</w:tcPr>
          <w:p w14:paraId="604C1D77" w14:textId="1552AA24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ทุก 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631338E4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37A7AC9" w14:textId="5151ED45" w:rsidR="00873497" w:rsidRPr="00241D52" w:rsidRDefault="00E42678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387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036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C569CE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C78D62E" w14:textId="31271B78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555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744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73497" w:rsidRPr="00527481" w14:paraId="0F20136E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7DF4F5C9" w14:textId="1A63305F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  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CGD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213</w:t>
            </w:r>
            <w:proofErr w:type="gramStart"/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A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4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39862372" w14:textId="580E6655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23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มีน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าคม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A0A96F7" w14:textId="0E32E1FF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23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มีน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าคม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2568</w:t>
            </w:r>
            <w:r w:rsidR="0021754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6</w:t>
            </w:r>
            <w:r w:rsidR="0021754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4E77AB" w14:textId="51640AE9" w:rsidR="00873497" w:rsidRPr="00241D52" w:rsidRDefault="00E42678" w:rsidP="00AD5EA8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.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6451B136" w14:textId="7C554756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ทุก 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D085982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5E917D" w14:textId="14D917C8" w:rsidR="00873497" w:rsidRPr="00241D52" w:rsidRDefault="00E42678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957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004A45" w14:textId="77777777" w:rsidR="00873497" w:rsidRPr="00241D52" w:rsidRDefault="00873497" w:rsidP="0066524F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452DF515" w14:textId="10EEA7FD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116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500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73497" w:rsidRPr="00527481" w14:paraId="44D531FA" w14:textId="77777777" w:rsidTr="00241D52">
        <w:trPr>
          <w:trHeight w:val="323"/>
        </w:trPr>
        <w:tc>
          <w:tcPr>
            <w:tcW w:w="2254" w:type="dxa"/>
            <w:shd w:val="clear" w:color="auto" w:fill="auto"/>
          </w:tcPr>
          <w:p w14:paraId="5C960C8B" w14:textId="7851AF58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D5F99"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-</w:t>
            </w:r>
            <w:r w:rsidRPr="00241D52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238" w:type="dxa"/>
            <w:shd w:val="clear" w:color="auto" w:fill="auto"/>
          </w:tcPr>
          <w:p w14:paraId="036C296F" w14:textId="77777777" w:rsidR="00873497" w:rsidRPr="00241D52" w:rsidRDefault="00873497" w:rsidP="0066524F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7E413E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9D105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4F4A36E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2E7B1E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A3604AB" w14:textId="77777777" w:rsidR="00873497" w:rsidRPr="00241D52" w:rsidRDefault="00873497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DD4A3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BB333C1" w14:textId="77777777" w:rsidR="00873497" w:rsidRPr="00241D52" w:rsidRDefault="00873497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873497" w:rsidRPr="00527481" w14:paraId="0CD64CB5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41EB2CDF" w14:textId="7D06F6FF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  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CGD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20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OA</w:t>
            </w:r>
          </w:p>
        </w:tc>
        <w:tc>
          <w:tcPr>
            <w:tcW w:w="1238" w:type="dxa"/>
            <w:shd w:val="clear" w:color="auto" w:fill="auto"/>
          </w:tcPr>
          <w:p w14:paraId="762533CF" w14:textId="1F8512A0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C419360" w14:textId="574B4533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2567</w:t>
            </w:r>
            <w:r w:rsidR="00190D9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7</w:t>
            </w:r>
            <w:r w:rsidR="00190D9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ABF7110" w14:textId="7B149475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.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2D614C94" w14:textId="59B6903A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ทุก 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08C39479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2239D1A" w14:textId="3D48F406" w:rsidR="00873497" w:rsidRPr="00241D52" w:rsidRDefault="00E42678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760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4EE2A9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C5A3CAB" w14:textId="7CE728CA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760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73497" w:rsidRPr="00527481" w14:paraId="310BC94A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14497467" w14:textId="14870C99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  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CGD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219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A</w:t>
            </w:r>
          </w:p>
        </w:tc>
        <w:tc>
          <w:tcPr>
            <w:tcW w:w="1238" w:type="dxa"/>
            <w:shd w:val="clear" w:color="auto" w:fill="auto"/>
          </w:tcPr>
          <w:p w14:paraId="6103532E" w14:textId="71AF324C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กันยายน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79AFBA7" w14:textId="1BD2E054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="00873497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กันย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ายน 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2567</w:t>
            </w:r>
            <w:r w:rsidR="00190D9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7</w:t>
            </w:r>
            <w:r w:rsidR="00190D96" w:rsidRPr="00241D52">
              <w:rPr>
                <w:rFonts w:ascii="Angsana New" w:eastAsia="SimSun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FB51DBE" w14:textId="5D695897" w:rsidR="00873497" w:rsidRPr="00241D52" w:rsidRDefault="00E42678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.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900" w:type="dxa"/>
          </w:tcPr>
          <w:p w14:paraId="1242E754" w14:textId="75643A20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ทุก 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BB14B2C" w14:textId="77777777" w:rsidR="00873497" w:rsidRPr="00241D52" w:rsidRDefault="00873497" w:rsidP="00386875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9FAA" w14:textId="5B5783EF" w:rsidR="00873497" w:rsidRPr="00241D52" w:rsidRDefault="00E42678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163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030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031DF0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07095" w14:textId="46F2979E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163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030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73497" w:rsidRPr="00527481" w14:paraId="0E17C7DD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2C35E876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238" w:type="dxa"/>
            <w:shd w:val="clear" w:color="auto" w:fill="auto"/>
          </w:tcPr>
          <w:p w14:paraId="2B23C2C5" w14:textId="77777777" w:rsidR="00873497" w:rsidRPr="00241D52" w:rsidRDefault="00873497" w:rsidP="0066524F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F3D97C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EB1C53" w14:textId="77777777" w:rsidR="00873497" w:rsidRPr="00241D52" w:rsidRDefault="00873497" w:rsidP="0066524F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4AA716C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CE0AD5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827BF9" w14:textId="571731BA" w:rsidR="00873497" w:rsidRPr="00241D52" w:rsidRDefault="00386875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812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826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8DADD31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64838E" w14:textId="6230508E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141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034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873497" w:rsidRPr="00527481" w14:paraId="1F7705D0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415B24A1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 xml:space="preserve">  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238" w:type="dxa"/>
            <w:shd w:val="clear" w:color="auto" w:fill="auto"/>
          </w:tcPr>
          <w:p w14:paraId="609908EE" w14:textId="77777777" w:rsidR="00873497" w:rsidRPr="00241D52" w:rsidRDefault="00873497" w:rsidP="0066524F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F8877F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7308B2" w14:textId="77777777" w:rsidR="00873497" w:rsidRPr="00241D52" w:rsidRDefault="00873497" w:rsidP="0066524F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E2194A5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503AB6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91781" w14:textId="07C7EEBE" w:rsidR="00873497" w:rsidRPr="00241D52" w:rsidRDefault="00873497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11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639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050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A354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1A3D6" w14:textId="616076BC" w:rsidR="00873497" w:rsidRPr="00241D52" w:rsidRDefault="00713699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     </w:t>
            </w:r>
            <w:r w:rsidR="00386875"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241D52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788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719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73497" w:rsidRPr="00527481" w14:paraId="18C66698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3426B177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238" w:type="dxa"/>
            <w:shd w:val="clear" w:color="auto" w:fill="auto"/>
          </w:tcPr>
          <w:p w14:paraId="4B72DED9" w14:textId="77777777" w:rsidR="00873497" w:rsidRPr="00241D52" w:rsidRDefault="00873497" w:rsidP="0066524F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DC02A7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5E6FA5" w14:textId="77777777" w:rsidR="00873497" w:rsidRPr="00241D52" w:rsidRDefault="00873497" w:rsidP="0066524F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8EE08E0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73D7D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5E9C28" w14:textId="48E83FA8" w:rsidR="00873497" w:rsidRPr="00241D52" w:rsidRDefault="00E42678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733828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801</w:t>
            </w:r>
            <w:r w:rsidR="00733828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186</w:t>
            </w:r>
            <w:r w:rsidR="00733828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429989C4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46F8E0" w14:textId="73B3C7FC" w:rsidR="00873497" w:rsidRPr="00241D52" w:rsidRDefault="00E42678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135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245</w:t>
            </w:r>
            <w:r w:rsidR="00873497"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281</w:t>
            </w:r>
          </w:p>
        </w:tc>
      </w:tr>
      <w:tr w:rsidR="00241D52" w:rsidRPr="00527481" w14:paraId="2FA5810D" w14:textId="77777777" w:rsidTr="00241D52">
        <w:trPr>
          <w:trHeight w:val="312"/>
        </w:trPr>
        <w:tc>
          <w:tcPr>
            <w:tcW w:w="3492" w:type="dxa"/>
            <w:gridSpan w:val="2"/>
            <w:shd w:val="clear" w:color="auto" w:fill="auto"/>
          </w:tcPr>
          <w:p w14:paraId="44882BD3" w14:textId="51897270" w:rsidR="00241D52" w:rsidRPr="00241D52" w:rsidRDefault="00241D52" w:rsidP="00241D52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u w:val="single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F7104F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37061638" w14:textId="77777777" w:rsidR="00241D52" w:rsidRPr="00241D52" w:rsidRDefault="00241D52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8F30A4" w14:textId="77777777" w:rsidR="00241D52" w:rsidRPr="00241D52" w:rsidRDefault="00241D52" w:rsidP="0066524F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349FCAA" w14:textId="77777777" w:rsidR="00241D52" w:rsidRPr="00241D52" w:rsidRDefault="00241D52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6ECD9D" w14:textId="77777777" w:rsidR="00241D52" w:rsidRPr="00241D52" w:rsidRDefault="00241D52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2E14C" w14:textId="558201DE" w:rsidR="00241D52" w:rsidRPr="00241D52" w:rsidRDefault="00241D52" w:rsidP="00241D5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801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186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950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19CB3E" w14:textId="77777777" w:rsidR="00241D52" w:rsidRPr="00241D52" w:rsidRDefault="00241D52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6F0EC" w14:textId="62296327" w:rsidR="00241D52" w:rsidRPr="00241D52" w:rsidRDefault="00241D52" w:rsidP="00241D52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135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245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="00E42678" w:rsidRPr="00E42678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281</w:t>
            </w: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73497" w:rsidRPr="00527481" w14:paraId="42556BB2" w14:textId="77777777" w:rsidTr="00241D52">
        <w:trPr>
          <w:trHeight w:val="44"/>
        </w:trPr>
        <w:tc>
          <w:tcPr>
            <w:tcW w:w="2254" w:type="dxa"/>
            <w:shd w:val="clear" w:color="auto" w:fill="auto"/>
          </w:tcPr>
          <w:p w14:paraId="7B54982D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238" w:type="dxa"/>
            <w:shd w:val="clear" w:color="auto" w:fill="auto"/>
          </w:tcPr>
          <w:p w14:paraId="775EE8FC" w14:textId="77777777" w:rsidR="00873497" w:rsidRPr="00241D52" w:rsidRDefault="00873497" w:rsidP="0066524F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1D0875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DA1C2F" w14:textId="77777777" w:rsidR="00873497" w:rsidRPr="00241D52" w:rsidRDefault="00873497" w:rsidP="0066524F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578334E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551751" w14:textId="77777777" w:rsidR="00873497" w:rsidRPr="00241D52" w:rsidRDefault="00873497" w:rsidP="0066524F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6C726A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3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E2D3F" w14:textId="77777777" w:rsidR="00873497" w:rsidRPr="00241D52" w:rsidRDefault="00873497" w:rsidP="0066524F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A6A1A" w14:textId="77777777" w:rsidR="00873497" w:rsidRPr="00241D52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241D52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14:paraId="0FF20643" w14:textId="336016D6" w:rsidR="00873497" w:rsidRPr="00241D52" w:rsidRDefault="00873497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pacing w:val="2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z w:val="24"/>
          <w:szCs w:val="24"/>
        </w:rPr>
        <w:t>,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000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 ล้านบาท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</w:rPr>
        <w:t>(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ดูหมายเหตุข้อ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10</w:t>
      </w:r>
      <w:r w:rsidRPr="00241D52">
        <w:rPr>
          <w:rFonts w:asciiTheme="majorBidi" w:eastAsia="SimSun" w:hAnsiTheme="majorBidi" w:cs="Angsana New"/>
          <w:sz w:val="24"/>
          <w:szCs w:val="24"/>
        </w:rPr>
        <w:t>.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)  </w:t>
      </w:r>
      <w:r w:rsidRPr="00241D52">
        <w:rPr>
          <w:rFonts w:asciiTheme="majorBidi" w:eastAsia="SimSun" w:hAnsiTheme="majorBidi" w:cstheme="majorBidi" w:hint="cs"/>
          <w:spacing w:val="2"/>
          <w:sz w:val="24"/>
          <w:szCs w:val="24"/>
          <w:cs/>
        </w:rPr>
        <w:t>และ</w:t>
      </w:r>
      <w:r w:rsidRPr="00241D52">
        <w:rPr>
          <w:rFonts w:asciiTheme="majorBidi" w:eastAsia="SimSun" w:hAnsiTheme="majorBidi" w:cs="Angsana New"/>
          <w:spacing w:val="2"/>
          <w:sz w:val="24"/>
          <w:szCs w:val="24"/>
          <w:cs/>
        </w:rPr>
        <w:t>จำนำเงินลงทุนในหุ้นสามัญบางส่วน</w:t>
      </w:r>
      <w:r w:rsidRPr="00241D52">
        <w:rPr>
          <w:rFonts w:asciiTheme="majorBidi" w:eastAsia="SimSun" w:hAnsiTheme="majorBidi" w:cstheme="majorBidi" w:hint="cs"/>
          <w:spacing w:val="2"/>
          <w:sz w:val="24"/>
          <w:szCs w:val="24"/>
          <w:cs/>
        </w:rPr>
        <w:t xml:space="preserve">ของบริษัท </w:t>
      </w:r>
      <w:r w:rsidRPr="00241D52">
        <w:rPr>
          <w:rFonts w:asciiTheme="majorBidi" w:eastAsia="SimSun" w:hAnsiTheme="majorBidi" w:cs="Angsana New"/>
          <w:spacing w:val="2"/>
          <w:sz w:val="24"/>
          <w:szCs w:val="24"/>
          <w:cs/>
        </w:rPr>
        <w:t xml:space="preserve">(ดูหมายเหตุข้อ </w:t>
      </w:r>
      <w:r w:rsidR="00E42678" w:rsidRPr="00E42678">
        <w:rPr>
          <w:rFonts w:asciiTheme="majorBidi" w:eastAsia="SimSun" w:hAnsiTheme="majorBidi" w:cs="Angsana New"/>
          <w:spacing w:val="2"/>
          <w:sz w:val="24"/>
          <w:szCs w:val="24"/>
        </w:rPr>
        <w:t>9</w:t>
      </w:r>
      <w:r w:rsidRPr="00241D52">
        <w:rPr>
          <w:rFonts w:asciiTheme="majorBidi" w:eastAsia="SimSun" w:hAnsiTheme="majorBidi" w:cs="Angsana New"/>
          <w:spacing w:val="2"/>
          <w:sz w:val="24"/>
          <w:szCs w:val="24"/>
          <w:cs/>
        </w:rPr>
        <w:t>)</w:t>
      </w:r>
      <w:r w:rsidRPr="00241D52">
        <w:rPr>
          <w:rFonts w:asciiTheme="majorBidi" w:eastAsia="SimSun" w:hAnsiTheme="majorBidi" w:cs="Angsana New" w:hint="cs"/>
          <w:spacing w:val="2"/>
          <w:sz w:val="24"/>
          <w:szCs w:val="24"/>
          <w:cs/>
        </w:rPr>
        <w:t xml:space="preserve"> </w:t>
      </w:r>
      <w:r w:rsidRPr="00241D52">
        <w:rPr>
          <w:rFonts w:asciiTheme="majorBidi" w:eastAsia="SimSun" w:hAnsiTheme="majorBidi" w:cs="Angsana New"/>
          <w:spacing w:val="2"/>
          <w:sz w:val="24"/>
          <w:szCs w:val="24"/>
          <w:cs/>
        </w:rPr>
        <w:t>เพื่อเป็นหลักทรัพย์ค้ำประกันการออกหุ้นกู้ระยะยาว</w:t>
      </w:r>
      <w:r w:rsidRPr="00241D52">
        <w:rPr>
          <w:rFonts w:asciiTheme="majorBidi" w:eastAsia="SimSun" w:hAnsiTheme="majorBidi" w:cs="Angsana New" w:hint="cs"/>
          <w:spacing w:val="2"/>
          <w:sz w:val="24"/>
          <w:szCs w:val="24"/>
          <w:cs/>
        </w:rPr>
        <w:t xml:space="preserve"> </w:t>
      </w:r>
    </w:p>
    <w:p w14:paraId="52E6FEFF" w14:textId="4E748D75" w:rsidR="00873497" w:rsidRPr="00241D52" w:rsidRDefault="00873497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</w:t>
      </w:r>
      <w:r w:rsidRPr="00241D52">
        <w:rPr>
          <w:rFonts w:asciiTheme="majorBidi" w:eastAsia="SimSun" w:hAnsiTheme="majorBidi" w:cs="Angsana New"/>
          <w:sz w:val="24"/>
          <w:szCs w:val="24"/>
        </w:rPr>
        <w:t>,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000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 ล้านบาท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เพื่อเป็นหลักทรัพย์ค้ำประกันการออกหุ้นกู้ระยะยาว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02D1617F" w14:textId="67FB47EB" w:rsidR="00873497" w:rsidRPr="006D568E" w:rsidRDefault="00873497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="Angsana New"/>
          <w:spacing w:val="4"/>
          <w:sz w:val="24"/>
          <w:szCs w:val="24"/>
        </w:rPr>
      </w:pP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1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>.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20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 เท่า ทั้งนี้ ณ วันที่ 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30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 มิถุนายน 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2567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 และวันที่ 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31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 ธันวาคม </w:t>
      </w:r>
      <w:r w:rsidR="00E42678" w:rsidRPr="00E42678">
        <w:rPr>
          <w:rFonts w:asciiTheme="majorBidi" w:eastAsia="SimSun" w:hAnsiTheme="majorBidi" w:cs="Angsana New"/>
          <w:spacing w:val="4"/>
          <w:sz w:val="24"/>
          <w:szCs w:val="24"/>
        </w:rPr>
        <w:t>2566</w:t>
      </w:r>
      <w:r w:rsidRPr="006D568E">
        <w:rPr>
          <w:rFonts w:asciiTheme="majorBidi" w:eastAsia="SimSun" w:hAnsiTheme="majorBidi" w:cs="Angsana New"/>
          <w:spacing w:val="4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24490EAF" w14:textId="40D7BD7E" w:rsidR="0085699F" w:rsidRPr="00241D52" w:rsidRDefault="0085699F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pacing w:val="6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้นกู้ในอัตราส่วนไม่น้อยกว่า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 เท่า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และ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ต้องดำรง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5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>.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5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: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 วันที่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30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มิถุนายน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และวันที่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31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ธันวาคม </w:t>
      </w:r>
      <w:r w:rsidR="00E42678" w:rsidRPr="00E42678">
        <w:rPr>
          <w:rFonts w:asciiTheme="majorBidi" w:eastAsia="SimSun" w:hAnsiTheme="majorBidi" w:cs="Angsana New"/>
          <w:spacing w:val="6"/>
          <w:sz w:val="24"/>
          <w:szCs w:val="24"/>
        </w:rPr>
        <w:t>2566</w:t>
      </w:r>
      <w:r w:rsidRPr="00241D52">
        <w:rPr>
          <w:rFonts w:asciiTheme="majorBidi" w:eastAsia="SimSun" w:hAnsiTheme="majorBidi" w:cs="Angsana New"/>
          <w:spacing w:val="6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088E4780" w14:textId="77777777" w:rsidR="00241D52" w:rsidRDefault="00241D52">
      <w:pPr>
        <w:overflowPunct/>
        <w:autoSpaceDE/>
        <w:autoSpaceDN/>
        <w:adjustRightInd/>
        <w:textAlignment w:val="auto"/>
        <w:rPr>
          <w:rFonts w:asciiTheme="majorBidi" w:eastAsia="SimSun" w:hAnsiTheme="majorBidi" w:cs="Angsana New"/>
          <w:sz w:val="24"/>
          <w:szCs w:val="24"/>
          <w:cs/>
          <w:lang w:val="en-US"/>
        </w:rPr>
      </w:pPr>
      <w:r>
        <w:rPr>
          <w:rFonts w:asciiTheme="majorBidi" w:eastAsia="SimSun" w:hAnsiTheme="majorBidi" w:cs="Angsana New"/>
          <w:sz w:val="24"/>
          <w:szCs w:val="24"/>
          <w:cs/>
        </w:rPr>
        <w:br w:type="page"/>
      </w:r>
    </w:p>
    <w:p w14:paraId="16E94F3A" w14:textId="5656472E" w:rsidR="0066524F" w:rsidRPr="00241D52" w:rsidRDefault="00D24CBF" w:rsidP="006600E7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lastRenderedPageBreak/>
        <w:t xml:space="preserve">เมื่อวันที่ 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29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พฤษภาคม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บริษัทได้รับอนุมัติจาก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ที่ประชุม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ผู้ถือหุ้นกู้ให้ขยายระยะเวลาครบกำหนดชำระคืนออกไปอีก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ปี โดยหุ้นกู้</w:t>
      </w:r>
      <w:r w:rsidR="00805355" w:rsidRPr="00241D52">
        <w:rPr>
          <w:rFonts w:asciiTheme="majorBidi" w:eastAsia="SimSun" w:hAnsiTheme="majorBidi" w:cs="Angsana New" w:hint="cs"/>
          <w:sz w:val="24"/>
          <w:szCs w:val="24"/>
          <w:cs/>
        </w:rPr>
        <w:t>จะ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ครบกำหนดชำระคืนในวันที่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มิถุนายน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2568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และอนุมัติให้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ชำระคืนเงินต้นบางส่วน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 xml:space="preserve">โดยการลดมูลค่าที่ตราไว้ต่อหน่วยลงทุนรวมไม่น้อยกว่าร้อยละ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30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 xml:space="preserve">ของมูลค่าต่อหน่วย ณ วันที่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15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="003D5361"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>พฤษภาคม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 xml:space="preserve">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 xml:space="preserve">โดยชำระคืนวันที่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25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>ม</w:t>
      </w:r>
      <w:r w:rsidR="00756CDB"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>ิถุนายน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 xml:space="preserve">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>จำนวน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168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>.</w:t>
      </w:r>
      <w:r w:rsidR="00E42678" w:rsidRPr="00E42678">
        <w:rPr>
          <w:rFonts w:asciiTheme="majorBidi" w:eastAsia="SimSun" w:hAnsiTheme="majorBidi" w:cs="Angsana New"/>
          <w:spacing w:val="-6"/>
          <w:sz w:val="24"/>
          <w:szCs w:val="24"/>
        </w:rPr>
        <w:t>71</w:t>
      </w:r>
      <w:r w:rsidRPr="00241D52">
        <w:rPr>
          <w:rFonts w:asciiTheme="majorBidi" w:eastAsia="SimSun" w:hAnsiTheme="majorBidi" w:cs="Angsana New"/>
          <w:spacing w:val="-6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pacing w:val="-6"/>
          <w:sz w:val="24"/>
          <w:szCs w:val="24"/>
          <w:cs/>
        </w:rPr>
        <w:t>ล้านบาท</w:t>
      </w:r>
    </w:p>
    <w:p w14:paraId="72A89CE2" w14:textId="66AAF153" w:rsidR="00D24CBF" w:rsidRPr="00241D52" w:rsidRDefault="00EF79A8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เมื่อวันที่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12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มีนาคม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บริษัทได้รับอนุมัติจาก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ที่ประชุม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ผู้ถือหุ้นกู้ให้ขยายระยะเวลาครบกำหนดชำระคืนออกไปอีก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ปี โดยหุ้นกู้</w:t>
      </w:r>
      <w:r w:rsidR="00CD2C1B" w:rsidRPr="00241D52">
        <w:rPr>
          <w:rFonts w:asciiTheme="majorBidi" w:eastAsia="SimSun" w:hAnsiTheme="majorBidi" w:cs="Angsana New" w:hint="cs"/>
          <w:sz w:val="24"/>
          <w:szCs w:val="24"/>
          <w:cs/>
        </w:rPr>
        <w:t>จะ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ครบกำหนดชำระคืนในวันที่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23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มีนาคม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2568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และอนุมัติให้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ชำระคืนเงินต้นบางส่วน โดยการลดมูลค่าที่ตราไว้ต่อหน่วยลงทุนรวมไม่น้อยกว่าร้อยละ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ของมูลค่าต่อหน่วย ณ วันที่ </w:t>
      </w:r>
      <w:r w:rsidR="00DC2DC6"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23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มีนาคม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โดยแบ่งชำระเป็น </w:t>
      </w:r>
      <w:r w:rsidR="00E42678" w:rsidRPr="00E42678">
        <w:rPr>
          <w:rFonts w:asciiTheme="majorBidi" w:eastAsia="SimSun" w:hAnsiTheme="majorBidi" w:cs="Angsana New" w:hint="cs"/>
          <w:sz w:val="24"/>
          <w:szCs w:val="24"/>
        </w:rPr>
        <w:t>2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งวด โดยชำระคืนวันที่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มีนาคม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จำนวน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159</w:t>
      </w:r>
      <w:r w:rsidRPr="00241D52">
        <w:rPr>
          <w:rFonts w:asciiTheme="majorBidi" w:eastAsia="SimSun" w:hAnsiTheme="majorBidi" w:cs="Angsana New"/>
          <w:sz w:val="24"/>
          <w:szCs w:val="24"/>
        </w:rPr>
        <w:t>.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50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ล้านบาท </w:t>
      </w:r>
      <w:r w:rsidRPr="00241D52">
        <w:rPr>
          <w:rFonts w:asciiTheme="majorBidi" w:eastAsia="SimSun" w:hAnsiTheme="majorBidi" w:cs="Angsana New"/>
          <w:sz w:val="24"/>
          <w:szCs w:val="24"/>
        </w:rPr>
        <w:t>(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ร้อยละ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)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และวันที่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23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จำนวน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159</w:t>
      </w:r>
      <w:r w:rsidRPr="00241D52">
        <w:rPr>
          <w:rFonts w:asciiTheme="majorBidi" w:eastAsia="SimSun" w:hAnsiTheme="majorBidi" w:cs="Angsana New"/>
          <w:sz w:val="24"/>
          <w:szCs w:val="24"/>
        </w:rPr>
        <w:t>.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50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ล้านบาท </w:t>
      </w:r>
      <w:r w:rsidRPr="00241D52">
        <w:rPr>
          <w:rFonts w:asciiTheme="majorBidi" w:eastAsia="SimSun" w:hAnsiTheme="majorBidi" w:cs="Angsana New"/>
          <w:sz w:val="24"/>
          <w:szCs w:val="24"/>
        </w:rPr>
        <w:t>(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ร้อยละ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)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ทั้งนี้หากบริษัทมีกระแสเงินสดเพียงพอบริษัทอาจทำการไถ่ถอนก่อนวันครบกำหนดหรือก่อนวันกำหนดชำระหนี้ตามงวดใด</w:t>
      </w:r>
      <w:r w:rsidR="00651C23" w:rsidRPr="00241D52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Pr="00241D52">
        <w:rPr>
          <w:rFonts w:asciiTheme="majorBidi" w:eastAsia="SimSun" w:hAnsiTheme="majorBidi" w:cs="Angsana New" w:hint="cs"/>
          <w:sz w:val="24"/>
          <w:szCs w:val="24"/>
          <w:cs/>
        </w:rPr>
        <w:t>ๆ</w:t>
      </w:r>
    </w:p>
    <w:p w14:paraId="690744BF" w14:textId="62350051" w:rsidR="007F2252" w:rsidRPr="00241D52" w:rsidRDefault="00CA5803" w:rsidP="00241D52">
      <w:pPr>
        <w:pStyle w:val="ListParagraph"/>
        <w:numPr>
          <w:ilvl w:val="0"/>
          <w:numId w:val="50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เมื่อวันที่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10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พฤษภาคม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2567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 xml:space="preserve">ที่ประชุมคณะกรรมการบริษัทมีมติอนุมัติให้ขยายระยะเวลาครบกำหนดชำระคืนออกไปอีก </w:t>
      </w:r>
      <w:r w:rsidR="00E42678" w:rsidRPr="00E42678">
        <w:rPr>
          <w:rFonts w:asciiTheme="majorBidi" w:eastAsia="SimSun" w:hAnsiTheme="majorBidi" w:cs="Angsana New"/>
          <w:sz w:val="24"/>
          <w:szCs w:val="24"/>
        </w:rPr>
        <w:t>1</w:t>
      </w:r>
      <w:r w:rsidRPr="00241D52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241D52">
        <w:rPr>
          <w:rFonts w:asciiTheme="majorBidi" w:eastAsia="SimSun" w:hAnsiTheme="majorBidi" w:cs="Angsana New"/>
          <w:sz w:val="24"/>
          <w:szCs w:val="24"/>
          <w:cs/>
        </w:rPr>
        <w:t>ปี และอนุมัติให้ชำระคืนเงินต้นบางส่วน ทั้งนี้ แผนดังกล่าวขึ้นอยู่กับการพิจารณาอนุมัติของที่ประชุมผู้ถือหุ้นกู้</w:t>
      </w:r>
    </w:p>
    <w:p w14:paraId="533360CB" w14:textId="204A6345" w:rsidR="00873497" w:rsidRPr="00527481" w:rsidRDefault="00873497" w:rsidP="00873497">
      <w:pPr>
        <w:ind w:left="547"/>
        <w:rPr>
          <w:rFonts w:asciiTheme="majorBidi" w:hAnsiTheme="majorBidi" w:cstheme="majorBidi"/>
          <w:cs/>
        </w:rPr>
      </w:pPr>
      <w:r w:rsidRPr="00527481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Pr="00527481">
        <w:rPr>
          <w:rFonts w:asciiTheme="majorBidi" w:hAnsiTheme="majorBidi" w:cstheme="majorBidi" w:hint="cs"/>
          <w:cs/>
        </w:rPr>
        <w:t>หก</w:t>
      </w:r>
      <w:r w:rsidRPr="00527481">
        <w:rPr>
          <w:rFonts w:asciiTheme="majorBidi" w:hAnsiTheme="majorBidi" w:cstheme="majorBidi"/>
          <w:cs/>
        </w:rPr>
        <w:t xml:space="preserve">เดือนสิ้นสุดวันที่ </w:t>
      </w:r>
      <w:r w:rsidR="00E42678" w:rsidRPr="00E42678">
        <w:rPr>
          <w:rFonts w:asciiTheme="majorBidi" w:hAnsiTheme="majorBidi" w:cs="Angsana New"/>
          <w:lang w:val="en-US"/>
        </w:rPr>
        <w:t>30</w:t>
      </w:r>
      <w:r w:rsidRPr="00527481">
        <w:rPr>
          <w:rFonts w:asciiTheme="majorBidi" w:hAnsiTheme="majorBidi" w:cstheme="majorBidi"/>
          <w:cs/>
        </w:rPr>
        <w:t xml:space="preserve"> ม</w:t>
      </w:r>
      <w:r w:rsidRPr="00527481">
        <w:rPr>
          <w:rFonts w:asciiTheme="majorBidi" w:hAnsiTheme="majorBidi" w:cstheme="majorBidi" w:hint="cs"/>
          <w:cs/>
        </w:rPr>
        <w:t>ิถุนายน</w:t>
      </w:r>
      <w:r w:rsidRPr="00527481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527481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527481">
        <w:rPr>
          <w:rFonts w:asciiTheme="majorBidi" w:hAnsiTheme="majorBidi" w:cstheme="majorBidi" w:hint="cs"/>
          <w:b/>
          <w:bCs/>
          <w:sz w:val="28"/>
          <w:szCs w:val="28"/>
          <w:cs/>
        </w:rPr>
        <w:t>(</w:t>
      </w:r>
      <w:r w:rsidRPr="0052748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27481">
        <w:rPr>
          <w:rFonts w:asciiTheme="majorBidi" w:hAnsiTheme="majorBidi" w:cs="Angsana New"/>
          <w:b/>
          <w:bCs/>
          <w:sz w:val="28"/>
          <w:szCs w:val="28"/>
          <w:cs/>
        </w:rPr>
        <w:t>:</w:t>
      </w:r>
      <w:r w:rsidRPr="0052748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  <w:r w:rsidRPr="00527481">
        <w:rPr>
          <w:rFonts w:asciiTheme="majorBidi" w:hAnsiTheme="majorBidi" w:cstheme="majorBidi" w:hint="cs"/>
          <w:b/>
          <w:bCs/>
          <w:sz w:val="28"/>
          <w:szCs w:val="28"/>
          <w:cs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527481" w14:paraId="6BB7FF88" w14:textId="77777777" w:rsidTr="00873497">
        <w:tc>
          <w:tcPr>
            <w:tcW w:w="5382" w:type="dxa"/>
            <w:shd w:val="clear" w:color="auto" w:fill="auto"/>
          </w:tcPr>
          <w:p w14:paraId="1A9F2989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70931ED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6CD4409" w14:textId="6C48C331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527481" w14:paraId="11C682DA" w14:textId="77777777" w:rsidTr="00873497">
        <w:tc>
          <w:tcPr>
            <w:tcW w:w="5382" w:type="dxa"/>
            <w:shd w:val="clear" w:color="auto" w:fill="auto"/>
          </w:tcPr>
          <w:p w14:paraId="0CD304B0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16678638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C94C140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527481" w14:paraId="43740153" w14:textId="77777777" w:rsidTr="00873497">
        <w:trPr>
          <w:trHeight w:val="270"/>
        </w:trPr>
        <w:tc>
          <w:tcPr>
            <w:tcW w:w="5382" w:type="dxa"/>
            <w:shd w:val="clear" w:color="auto" w:fill="auto"/>
          </w:tcPr>
          <w:p w14:paraId="0796AD6E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A880C55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104DFBA3" w14:textId="676C9351" w:rsidR="00873497" w:rsidRPr="00527481" w:rsidRDefault="00E42678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1ABB5F21" w14:textId="77777777" w:rsidR="00873497" w:rsidRPr="00527481" w:rsidRDefault="00873497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213D3055" w14:textId="5FBACFDF" w:rsidR="00873497" w:rsidRPr="00527481" w:rsidRDefault="00E42678" w:rsidP="00873497">
            <w:pPr>
              <w:overflowPunct/>
              <w:autoSpaceDE/>
              <w:autoSpaceDN/>
              <w:adjustRightInd/>
              <w:ind w:left="-109" w:right="-131"/>
              <w:jc w:val="center"/>
              <w:textAlignment w:val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73497" w:rsidRPr="00527481" w14:paraId="075F253F" w14:textId="77777777" w:rsidTr="00873497">
        <w:tc>
          <w:tcPr>
            <w:tcW w:w="5382" w:type="dxa"/>
            <w:shd w:val="clear" w:color="auto" w:fill="auto"/>
            <w:vAlign w:val="bottom"/>
          </w:tcPr>
          <w:p w14:paraId="54639BD3" w14:textId="29CF5352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ยอดยกมา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0C5DE338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08E28E99" w14:textId="246EF81C" w:rsidR="00873497" w:rsidRPr="00527481" w:rsidRDefault="00E42678" w:rsidP="00873497">
            <w:pPr>
              <w:tabs>
                <w:tab w:val="decimal" w:pos="1117"/>
              </w:tabs>
              <w:overflowPunct/>
              <w:autoSpaceDE/>
              <w:autoSpaceDN/>
              <w:adjustRightInd/>
              <w:ind w:left="-109" w:right="-90"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</w:t>
            </w:r>
            <w:r w:rsidR="00873497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135</w:t>
            </w:r>
            <w:r w:rsidR="00873497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245</w:t>
            </w:r>
            <w:r w:rsidR="00873497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3" w:type="dxa"/>
            <w:shd w:val="clear" w:color="auto" w:fill="auto"/>
          </w:tcPr>
          <w:p w14:paraId="76854059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71027C15" w14:textId="03B33B87" w:rsidR="00873497" w:rsidRPr="00527481" w:rsidRDefault="00E42678" w:rsidP="00873497">
            <w:pPr>
              <w:tabs>
                <w:tab w:val="decimal" w:pos="1299"/>
              </w:tabs>
              <w:overflowPunct/>
              <w:autoSpaceDE/>
              <w:autoSpaceDN/>
              <w:adjustRightInd/>
              <w:ind w:left="-109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268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155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372</w:t>
            </w:r>
          </w:p>
        </w:tc>
      </w:tr>
      <w:tr w:rsidR="00873497" w:rsidRPr="00527481" w14:paraId="5F0D1F01" w14:textId="77777777" w:rsidTr="00873497">
        <w:tc>
          <w:tcPr>
            <w:tcW w:w="5382" w:type="dxa"/>
            <w:shd w:val="clear" w:color="auto" w:fill="auto"/>
            <w:vAlign w:val="bottom"/>
          </w:tcPr>
          <w:p w14:paraId="68249FDA" w14:textId="309E92A8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  <w:shd w:val="clear" w:color="auto" w:fill="auto"/>
          </w:tcPr>
          <w:p w14:paraId="6015505A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2CB86496" w14:textId="5D302D85" w:rsidR="00873497" w:rsidRPr="00527481" w:rsidRDefault="00873497" w:rsidP="00873497">
            <w:pPr>
              <w:overflowPunct/>
              <w:autoSpaceDE/>
              <w:autoSpaceDN/>
              <w:adjustRightInd/>
              <w:ind w:left="307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328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208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000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38F7AACE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10607249" w14:textId="56873B79" w:rsidR="00873497" w:rsidRPr="00527481" w:rsidRDefault="00873497" w:rsidP="00873497">
            <w:pPr>
              <w:tabs>
                <w:tab w:val="decimal" w:pos="1299"/>
              </w:tabs>
              <w:overflowPunct/>
              <w:autoSpaceDE/>
              <w:autoSpaceDN/>
              <w:adjustRightInd/>
              <w:ind w:left="-109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493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476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000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873497" w:rsidRPr="00527481" w14:paraId="2C59F937" w14:textId="77777777" w:rsidTr="00873497">
        <w:tc>
          <w:tcPr>
            <w:tcW w:w="5382" w:type="dxa"/>
            <w:shd w:val="clear" w:color="auto" w:fill="auto"/>
            <w:vAlign w:val="bottom"/>
          </w:tcPr>
          <w:p w14:paraId="156B43F4" w14:textId="4E6D14EA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ค่าตัดจำหน่ายค่าใช้จ่ายในการออกหุ้นกู้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4F1AB245" w14:textId="77777777" w:rsidR="00873497" w:rsidRPr="00527481" w:rsidRDefault="00873497" w:rsidP="00873497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4E35D79C" w14:textId="5E6A37BD" w:rsidR="00873497" w:rsidRPr="00527481" w:rsidRDefault="00E42678" w:rsidP="00002C33">
            <w:pPr>
              <w:tabs>
                <w:tab w:val="decimal" w:pos="1117"/>
              </w:tabs>
              <w:overflowPunct/>
              <w:autoSpaceDE/>
              <w:autoSpaceDN/>
              <w:adjustRightInd/>
              <w:ind w:left="-109" w:right="-90"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190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 w:hint="cs"/>
                <w:sz w:val="28"/>
                <w:szCs w:val="28"/>
                <w:lang w:val="en-US"/>
              </w:rPr>
              <w:t>207</w:t>
            </w:r>
          </w:p>
        </w:tc>
        <w:tc>
          <w:tcPr>
            <w:tcW w:w="143" w:type="dxa"/>
            <w:shd w:val="clear" w:color="auto" w:fill="auto"/>
          </w:tcPr>
          <w:p w14:paraId="029D4DA6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67B881D7" w14:textId="24589A74" w:rsidR="00873497" w:rsidRPr="00527481" w:rsidRDefault="00E42678" w:rsidP="00873497">
            <w:pPr>
              <w:tabs>
                <w:tab w:val="decimal" w:pos="1299"/>
              </w:tabs>
              <w:overflowPunct/>
              <w:autoSpaceDE/>
              <w:autoSpaceDN/>
              <w:adjustRightInd/>
              <w:ind w:left="-109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733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521</w:t>
            </w:r>
          </w:p>
        </w:tc>
      </w:tr>
      <w:tr w:rsidR="00873497" w:rsidRPr="00527481" w14:paraId="3F370F51" w14:textId="77777777" w:rsidTr="00873497">
        <w:tc>
          <w:tcPr>
            <w:tcW w:w="5382" w:type="dxa"/>
            <w:shd w:val="clear" w:color="auto" w:fill="auto"/>
            <w:vAlign w:val="bottom"/>
          </w:tcPr>
          <w:p w14:paraId="12BA70E0" w14:textId="49C845B3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1588F634" w14:textId="77777777" w:rsidR="00873497" w:rsidRPr="00527481" w:rsidRDefault="00873497" w:rsidP="00873497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4259DE8A" w14:textId="47D18EC8" w:rsidR="00873497" w:rsidRPr="00527481" w:rsidRDefault="00873497" w:rsidP="00873497">
            <w:pPr>
              <w:tabs>
                <w:tab w:val="decimal" w:pos="1117"/>
              </w:tabs>
              <w:overflowPunct/>
              <w:autoSpaceDE/>
              <w:autoSpaceDN/>
              <w:adjustRightInd/>
              <w:ind w:left="-109" w:right="-90"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13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040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538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0CBB3013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042FF783" w14:textId="7544153E" w:rsidR="00873497" w:rsidRPr="00527481" w:rsidRDefault="00873497" w:rsidP="00873497">
            <w:pPr>
              <w:tabs>
                <w:tab w:val="decimal" w:pos="1299"/>
              </w:tabs>
              <w:overflowPunct/>
              <w:autoSpaceDE/>
              <w:autoSpaceDN/>
              <w:adjustRightInd/>
              <w:ind w:left="-109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371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112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873497" w:rsidRPr="00527481" w14:paraId="2B49C83C" w14:textId="77777777" w:rsidTr="00873497">
        <w:tc>
          <w:tcPr>
            <w:tcW w:w="5382" w:type="dxa"/>
            <w:shd w:val="clear" w:color="auto" w:fill="auto"/>
            <w:vAlign w:val="bottom"/>
          </w:tcPr>
          <w:p w14:paraId="3E536F24" w14:textId="490FCC90" w:rsidR="00873497" w:rsidRPr="00527481" w:rsidRDefault="00873497" w:rsidP="00873497">
            <w:pPr>
              <w:overflowPunct/>
              <w:autoSpaceDE/>
              <w:autoSpaceDN/>
              <w:adjustRightInd/>
              <w:ind w:right="-13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ยอดคงเหลือ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E42678"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</w:p>
        </w:tc>
        <w:tc>
          <w:tcPr>
            <w:tcW w:w="143" w:type="dxa"/>
            <w:shd w:val="clear" w:color="auto" w:fill="auto"/>
          </w:tcPr>
          <w:p w14:paraId="21DB9451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5B1E7" w14:textId="2EE739C5" w:rsidR="00873497" w:rsidRPr="00527481" w:rsidRDefault="00E42678" w:rsidP="00873497">
            <w:pPr>
              <w:tabs>
                <w:tab w:val="decimal" w:pos="1117"/>
              </w:tabs>
              <w:overflowPunct/>
              <w:autoSpaceDE/>
              <w:autoSpaceDN/>
              <w:adjustRightInd/>
              <w:ind w:left="-109" w:right="-90"/>
              <w:jc w:val="center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</w:t>
            </w:r>
            <w:r w:rsidR="00002C33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801</w:t>
            </w:r>
            <w:r w:rsidR="00002C33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186</w:t>
            </w:r>
            <w:r w:rsidR="00002C33" w:rsidRPr="00527481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SimSun" w:hAnsi="Angsana New" w:cs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3" w:type="dxa"/>
            <w:shd w:val="clear" w:color="auto" w:fill="auto"/>
          </w:tcPr>
          <w:p w14:paraId="4416D9E3" w14:textId="77777777" w:rsidR="00873497" w:rsidRPr="00527481" w:rsidRDefault="00873497" w:rsidP="00873497">
            <w:pPr>
              <w:tabs>
                <w:tab w:val="decimal" w:pos="883"/>
              </w:tabs>
              <w:overflowPunct/>
              <w:autoSpaceDE/>
              <w:autoSpaceDN/>
              <w:adjustRightInd/>
              <w:ind w:left="-109" w:right="-78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1B3C1" w14:textId="52F6AE8E" w:rsidR="00873497" w:rsidRPr="00527481" w:rsidRDefault="00E42678" w:rsidP="00873497">
            <w:pPr>
              <w:tabs>
                <w:tab w:val="decimal" w:pos="1299"/>
              </w:tabs>
              <w:overflowPunct/>
              <w:autoSpaceDE/>
              <w:autoSpaceDN/>
              <w:adjustRightInd/>
              <w:ind w:left="-109" w:right="-90"/>
              <w:jc w:val="both"/>
              <w:textAlignment w:val="auto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779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041</w:t>
            </w:r>
            <w:r w:rsidR="00873497" w:rsidRPr="0052748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781</w:t>
            </w:r>
          </w:p>
        </w:tc>
      </w:tr>
    </w:tbl>
    <w:p w14:paraId="76A774B9" w14:textId="6D45B276" w:rsidR="00E142AA" w:rsidRPr="00527481" w:rsidRDefault="00E42678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="Angsana New" w:hAnsi="Angsana New" w:cs="Angsana New"/>
          <w:b/>
          <w:bCs/>
          <w:cs/>
        </w:rPr>
      </w:pPr>
      <w:r w:rsidRPr="00E42678">
        <w:rPr>
          <w:rStyle w:val="PageNumber"/>
          <w:rFonts w:ascii="Angsana New" w:hAnsi="Angsana New" w:cs="Angsana New"/>
          <w:b/>
          <w:bCs/>
          <w:lang w:val="en-US"/>
        </w:rPr>
        <w:t>1</w:t>
      </w:r>
      <w:r w:rsidRPr="00E42678">
        <w:rPr>
          <w:rStyle w:val="PageNumber"/>
          <w:rFonts w:ascii="Angsana New" w:hAnsi="Angsana New" w:cs="Angsana New" w:hint="cs"/>
          <w:b/>
          <w:bCs/>
          <w:lang w:val="en-US"/>
        </w:rPr>
        <w:t>8</w:t>
      </w:r>
      <w:r w:rsidR="00E142AA" w:rsidRPr="00527481">
        <w:rPr>
          <w:rStyle w:val="PageNumber"/>
          <w:rFonts w:ascii="Angsana New" w:hAnsi="Angsana New" w:cs="Angsana New"/>
          <w:b/>
          <w:bCs/>
          <w:cs/>
        </w:rPr>
        <w:t>.</w:t>
      </w:r>
      <w:r w:rsidR="00E142AA" w:rsidRPr="00527481">
        <w:rPr>
          <w:rStyle w:val="PageNumber"/>
          <w:rFonts w:ascii="Angsana New" w:hAnsi="Angsana New" w:cs="Angsana New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527481" w14:paraId="545438EE" w14:textId="77777777" w:rsidTr="00167D7B">
        <w:tc>
          <w:tcPr>
            <w:tcW w:w="2948" w:type="dxa"/>
            <w:shd w:val="clear" w:color="auto" w:fill="auto"/>
          </w:tcPr>
          <w:p w14:paraId="1135D29F" w14:textId="77777777" w:rsidR="00167D7B" w:rsidRPr="00527481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58DDE983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D7B" w:rsidRPr="00527481" w14:paraId="517289CA" w14:textId="77777777" w:rsidTr="00636A16">
        <w:tc>
          <w:tcPr>
            <w:tcW w:w="2948" w:type="dxa"/>
            <w:shd w:val="clear" w:color="auto" w:fill="auto"/>
          </w:tcPr>
          <w:p w14:paraId="3E18E358" w14:textId="77777777" w:rsidR="00167D7B" w:rsidRPr="00527481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BD67B7D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4E4C400D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E42242A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A723940" w14:textId="77777777" w:rsidR="00167D7B" w:rsidRPr="00527481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7B0B057E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70DEAA48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9378192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527481" w14:paraId="3040EC2A" w14:textId="77777777" w:rsidTr="00636A16">
        <w:tc>
          <w:tcPr>
            <w:tcW w:w="2948" w:type="dxa"/>
            <w:shd w:val="clear" w:color="auto" w:fill="auto"/>
          </w:tcPr>
          <w:p w14:paraId="321CFCB9" w14:textId="77777777" w:rsidR="00167D7B" w:rsidRPr="00527481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D182617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427A14E0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07FAB04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5" w:type="dxa"/>
            <w:shd w:val="clear" w:color="auto" w:fill="auto"/>
          </w:tcPr>
          <w:p w14:paraId="1CD0A9E6" w14:textId="77777777" w:rsidR="00167D7B" w:rsidRPr="00527481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0C12902F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3F321452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F425EEF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527481" w14:paraId="14E0AFCC" w14:textId="77777777" w:rsidTr="00636A16">
        <w:tc>
          <w:tcPr>
            <w:tcW w:w="2948" w:type="dxa"/>
            <w:shd w:val="clear" w:color="auto" w:fill="auto"/>
          </w:tcPr>
          <w:p w14:paraId="45B0CC1E" w14:textId="77777777" w:rsidR="00167D7B" w:rsidRPr="00527481" w:rsidRDefault="00167D7B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A9371F7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7587ED1D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AA07050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780193C9" w14:textId="77777777" w:rsidR="00167D7B" w:rsidRPr="00527481" w:rsidRDefault="00167D7B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F8F876B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704B0862" w14:textId="77777777" w:rsidR="00167D7B" w:rsidRPr="00527481" w:rsidRDefault="00167D7B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98D82D4" w14:textId="77777777" w:rsidR="00167D7B" w:rsidRPr="00527481" w:rsidRDefault="00167D7B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527481" w14:paraId="56D18B15" w14:textId="77777777" w:rsidTr="00636A16">
        <w:tc>
          <w:tcPr>
            <w:tcW w:w="2948" w:type="dxa"/>
            <w:shd w:val="clear" w:color="auto" w:fill="auto"/>
          </w:tcPr>
          <w:p w14:paraId="0AC4E21B" w14:textId="77777777" w:rsidR="00167D7B" w:rsidRPr="00527481" w:rsidRDefault="00167D7B" w:rsidP="000A1468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D3BD" w14:textId="77777777" w:rsidR="00167D7B" w:rsidRPr="00527481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5921E0C3" w14:textId="77777777" w:rsidR="00167D7B" w:rsidRPr="00527481" w:rsidRDefault="00167D7B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B87049" w14:textId="77777777" w:rsidR="00167D7B" w:rsidRPr="00527481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5B85305" w14:textId="77777777" w:rsidR="00167D7B" w:rsidRPr="00527481" w:rsidRDefault="00167D7B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D0FE" w14:textId="77777777" w:rsidR="00167D7B" w:rsidRPr="00527481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463F6283" w14:textId="77777777" w:rsidR="00167D7B" w:rsidRPr="00527481" w:rsidRDefault="00167D7B" w:rsidP="000A1468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8B304F3" w14:textId="77777777" w:rsidR="00167D7B" w:rsidRPr="00527481" w:rsidRDefault="00167D7B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4181C" w:rsidRPr="00527481" w14:paraId="169E019B" w14:textId="77777777" w:rsidTr="00942703">
        <w:tc>
          <w:tcPr>
            <w:tcW w:w="2948" w:type="dxa"/>
            <w:shd w:val="clear" w:color="auto" w:fill="auto"/>
          </w:tcPr>
          <w:p w14:paraId="3FD1964C" w14:textId="6B20250A" w:rsidR="0014181C" w:rsidRPr="00527481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AA23" w14:textId="4B73EE87" w:rsidR="0014181C" w:rsidRPr="00527481" w:rsidRDefault="00E42678" w:rsidP="0014181C">
            <w:pPr>
              <w:ind w:right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785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4AAEFA53" w14:textId="77777777" w:rsidR="0014181C" w:rsidRPr="0052748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5C6146D" w14:textId="4DC0E605" w:rsidR="0014181C" w:rsidRPr="00527481" w:rsidRDefault="00E42678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  <w:r w:rsidR="0014181C" w:rsidRPr="0052748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Pr="00E4267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B0A5E03" w14:textId="77777777" w:rsidR="0014181C" w:rsidRPr="0052748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54659" w14:textId="1ED51C82" w:rsidR="0014181C" w:rsidRPr="00527481" w:rsidRDefault="00E42678" w:rsidP="0014181C">
            <w:pPr>
              <w:ind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579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024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56289315" w14:textId="77777777" w:rsidR="0014181C" w:rsidRPr="00527481" w:rsidRDefault="0014181C" w:rsidP="0014181C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D9F62CB" w14:textId="77777777" w:rsidR="0014181C" w:rsidRPr="00527481" w:rsidRDefault="0014181C" w:rsidP="0014181C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4181C" w:rsidRPr="00527481" w14:paraId="20775976" w14:textId="77777777" w:rsidTr="00942703">
        <w:tc>
          <w:tcPr>
            <w:tcW w:w="2948" w:type="dxa"/>
            <w:shd w:val="clear" w:color="auto" w:fill="auto"/>
            <w:vAlign w:val="bottom"/>
          </w:tcPr>
          <w:p w14:paraId="46B05486" w14:textId="3C1CD73F" w:rsidR="0014181C" w:rsidRPr="00527481" w:rsidRDefault="0014181C" w:rsidP="0014181C">
            <w:pPr>
              <w:ind w:right="-36" w:firstLine="2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ลดทุน</w:t>
            </w: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81E0" w14:textId="47A45DBA" w:rsidR="0014181C" w:rsidRPr="00527481" w:rsidRDefault="004268B3" w:rsidP="004268B3">
            <w:pPr>
              <w:ind w:right="7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62E6F7A" w14:textId="77777777" w:rsidR="0014181C" w:rsidRPr="0052748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E7773F6" w14:textId="2D7E887C" w:rsidR="0014181C" w:rsidRPr="00527481" w:rsidRDefault="00E42678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</w:t>
            </w:r>
            <w:r w:rsidR="0014181C" w:rsidRPr="0052748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.</w:t>
            </w:r>
            <w:r w:rsidRPr="00E4267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7A879A3" w14:textId="77777777" w:rsidR="0014181C" w:rsidRPr="00527481" w:rsidRDefault="0014181C" w:rsidP="0014181C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F30D0" w14:textId="02051172" w:rsidR="0014181C" w:rsidRPr="00527481" w:rsidRDefault="004268B3" w:rsidP="005A1E67">
            <w:pPr>
              <w:ind w:right="7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9D6763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5A1E67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9D6763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A108A28" w14:textId="77777777" w:rsidR="0014181C" w:rsidRPr="00527481" w:rsidRDefault="0014181C" w:rsidP="0014181C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790FE44" w14:textId="658B02BB" w:rsidR="0014181C" w:rsidRPr="00527481" w:rsidRDefault="00E42678" w:rsidP="0014181C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833CCA" w:rsidRPr="00527481" w14:paraId="24FE8007" w14:textId="77777777" w:rsidTr="00942703">
        <w:tc>
          <w:tcPr>
            <w:tcW w:w="2948" w:type="dxa"/>
            <w:shd w:val="clear" w:color="auto" w:fill="auto"/>
          </w:tcPr>
          <w:p w14:paraId="1DAFC6C8" w14:textId="1D289CDF" w:rsidR="00833CCA" w:rsidRPr="00527481" w:rsidRDefault="00833CCA" w:rsidP="00833CCA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69A1FF" w14:textId="336239F8" w:rsidR="00833CCA" w:rsidRPr="00527481" w:rsidRDefault="00E42678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1E78AE72" w14:textId="77777777" w:rsidR="00833CCA" w:rsidRPr="00527481" w:rsidRDefault="00833CCA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16C91A2B" w14:textId="36793A20" w:rsidR="00833CCA" w:rsidRPr="00527481" w:rsidRDefault="00E42678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BFD936D" w14:textId="77777777" w:rsidR="00833CCA" w:rsidRPr="00527481" w:rsidRDefault="00833CCA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9218" w14:textId="724F72BC" w:rsidR="00833CCA" w:rsidRPr="00527481" w:rsidRDefault="00E42678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="00106451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45AA5FDC" w14:textId="77777777" w:rsidR="00833CCA" w:rsidRPr="00527481" w:rsidRDefault="00833CCA" w:rsidP="00833CCA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42C5D27" w14:textId="77777777" w:rsidR="00833CCA" w:rsidRPr="00527481" w:rsidRDefault="00833CCA" w:rsidP="00833CCA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42703" w:rsidRPr="00527481" w14:paraId="34D1D388" w14:textId="77777777" w:rsidTr="00942703">
        <w:tc>
          <w:tcPr>
            <w:tcW w:w="2948" w:type="dxa"/>
            <w:shd w:val="clear" w:color="auto" w:fill="auto"/>
          </w:tcPr>
          <w:p w14:paraId="6F425C9A" w14:textId="5830FEA1" w:rsidR="00942703" w:rsidRPr="00527481" w:rsidRDefault="00942703" w:rsidP="00942703">
            <w:pPr>
              <w:snapToGrid w:val="0"/>
              <w:ind w:left="90" w:firstLine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ลดทุน</w:t>
            </w: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76612" w14:textId="4B63619C" w:rsidR="00942703" w:rsidRPr="00527481" w:rsidRDefault="00942703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693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156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628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4B43B08E" w14:textId="77777777" w:rsidR="00942703" w:rsidRPr="00527481" w:rsidRDefault="00942703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ED926A0" w14:textId="43E55B4D" w:rsidR="00942703" w:rsidRPr="00527481" w:rsidRDefault="00E42678" w:rsidP="0014181C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6BABCFAB" w14:textId="77777777" w:rsidR="00942703" w:rsidRPr="00527481" w:rsidRDefault="00942703" w:rsidP="00833CCA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AC397" w14:textId="57C0E4B2" w:rsidR="00942703" w:rsidRPr="00527481" w:rsidRDefault="00942703" w:rsidP="00833CCA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032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543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043E4410" w14:textId="77777777" w:rsidR="00942703" w:rsidRPr="00527481" w:rsidRDefault="00942703" w:rsidP="00833CCA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3C5C2DF" w14:textId="092D9503" w:rsidR="00942703" w:rsidRPr="00527481" w:rsidRDefault="00E42678" w:rsidP="000D77EA">
            <w:pPr>
              <w:tabs>
                <w:tab w:val="decimal" w:pos="1080"/>
              </w:tabs>
              <w:ind w:right="12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0D77EA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0D77EA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พฤษภาคม</w:t>
            </w:r>
            <w:r w:rsidR="000D77EA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  <w:tr w:rsidR="00321F25" w:rsidRPr="00527481" w14:paraId="7EEC5B68" w14:textId="77777777" w:rsidTr="00942703">
        <w:tc>
          <w:tcPr>
            <w:tcW w:w="2948" w:type="dxa"/>
            <w:shd w:val="clear" w:color="auto" w:fill="auto"/>
          </w:tcPr>
          <w:p w14:paraId="528264BC" w14:textId="69CB522C" w:rsidR="00321F25" w:rsidRPr="00527481" w:rsidRDefault="00321F25" w:rsidP="00321F25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C7165"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F521E" w14:textId="45F1551E" w:rsidR="00321F25" w:rsidRPr="00527481" w:rsidRDefault="00E42678" w:rsidP="00321F25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  <w:shd w:val="clear" w:color="auto" w:fill="auto"/>
          </w:tcPr>
          <w:p w14:paraId="36DE303A" w14:textId="77777777" w:rsidR="00321F25" w:rsidRPr="00527481" w:rsidRDefault="00321F25" w:rsidP="00321F25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4ECE722" w14:textId="0BA63B80" w:rsidR="00321F25" w:rsidRPr="00527481" w:rsidRDefault="00321F25" w:rsidP="00321F25">
            <w:pPr>
              <w:tabs>
                <w:tab w:val="decimal" w:pos="273"/>
              </w:tabs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F6BB076" w14:textId="77777777" w:rsidR="00321F25" w:rsidRPr="00527481" w:rsidRDefault="00321F25" w:rsidP="00321F25">
            <w:pPr>
              <w:tabs>
                <w:tab w:val="decimal" w:pos="842"/>
                <w:tab w:val="decimal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5D5FAE" w14:textId="372D4C3B" w:rsidR="00321F25" w:rsidRPr="00527481" w:rsidRDefault="00E42678" w:rsidP="00321F25">
            <w:pPr>
              <w:tabs>
                <w:tab w:val="decimal" w:pos="1263"/>
              </w:tabs>
              <w:ind w:right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  <w:shd w:val="clear" w:color="auto" w:fill="auto"/>
          </w:tcPr>
          <w:p w14:paraId="662C749E" w14:textId="77777777" w:rsidR="00321F25" w:rsidRPr="00527481" w:rsidRDefault="00321F25" w:rsidP="00321F25">
            <w:pPr>
              <w:tabs>
                <w:tab w:val="decimal" w:pos="842"/>
              </w:tabs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82CC81" w14:textId="77777777" w:rsidR="00321F25" w:rsidRPr="00527481" w:rsidRDefault="00321F25" w:rsidP="00321F25">
            <w:pPr>
              <w:tabs>
                <w:tab w:val="decimal" w:pos="1080"/>
              </w:tabs>
              <w:ind w:right="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4C7BB039" w14:textId="2227A563" w:rsidR="00994E34" w:rsidRDefault="00994E34" w:rsidP="00244C8F">
      <w:pPr>
        <w:pStyle w:val="ListParagraph"/>
        <w:numPr>
          <w:ilvl w:val="0"/>
          <w:numId w:val="49"/>
        </w:numPr>
        <w:spacing w:before="240" w:after="840" w:line="280" w:lineRule="exact"/>
        <w:ind w:left="806" w:right="72" w:hanging="187"/>
        <w:jc w:val="thaiDistribute"/>
        <w:rPr>
          <w:rFonts w:ascii="Angsana New" w:hAnsi="Angsana New" w:cs="Angsana New"/>
          <w:snapToGrid w:val="0"/>
          <w:spacing w:val="-6"/>
          <w:sz w:val="24"/>
          <w:szCs w:val="24"/>
        </w:rPr>
      </w:pP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2</w:t>
      </w:r>
      <w:r w:rsidR="00E42678" w:rsidRPr="00E42678">
        <w:rPr>
          <w:rFonts w:ascii="Angsana New" w:hAnsi="Angsana New" w:cs="Angsana New" w:hint="cs"/>
          <w:snapToGrid w:val="0"/>
          <w:spacing w:val="-6"/>
          <w:sz w:val="24"/>
          <w:szCs w:val="24"/>
        </w:rPr>
        <w:t>8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 xml:space="preserve"> 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เมษายน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256</w:t>
      </w:r>
      <w:r w:rsidR="00E42678" w:rsidRPr="00E42678">
        <w:rPr>
          <w:rFonts w:ascii="Angsana New" w:hAnsi="Angsana New" w:cs="Angsana New" w:hint="cs"/>
          <w:snapToGrid w:val="0"/>
          <w:spacing w:val="-6"/>
          <w:sz w:val="24"/>
          <w:szCs w:val="24"/>
        </w:rPr>
        <w:t>6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 xml:space="preserve"> 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) การใช้สิทธิซื้อหุ้นสามัญของบริษัทตามใบสำคัญแสดงสิทธิ 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CGD-W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5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จำนวน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653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157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161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หุ้น และ (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2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) 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 xml:space="preserve">CGD-ESOP 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40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000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000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หุ้น)</w:t>
      </w:r>
    </w:p>
    <w:p w14:paraId="73894FFB" w14:textId="520574CA" w:rsidR="00776669" w:rsidRPr="00776669" w:rsidRDefault="00776669" w:rsidP="00DC49FC">
      <w:pPr>
        <w:pStyle w:val="ListParagraph"/>
        <w:spacing w:after="0" w:line="120" w:lineRule="exact"/>
        <w:ind w:left="806" w:right="72"/>
        <w:jc w:val="thaiDistribute"/>
        <w:rPr>
          <w:rFonts w:ascii="Angsana New" w:hAnsi="Angsana New" w:cs="Angsana New"/>
          <w:snapToGrid w:val="0"/>
          <w:spacing w:val="-6"/>
          <w:sz w:val="12"/>
          <w:szCs w:val="12"/>
        </w:rPr>
      </w:pPr>
    </w:p>
    <w:p w14:paraId="6D886893" w14:textId="02EE4E6B" w:rsidR="00E42678" w:rsidRPr="00E42678" w:rsidRDefault="00942703" w:rsidP="0014418F">
      <w:pPr>
        <w:pStyle w:val="ListParagraph"/>
        <w:numPr>
          <w:ilvl w:val="0"/>
          <w:numId w:val="49"/>
        </w:numPr>
        <w:tabs>
          <w:tab w:val="left" w:pos="810"/>
        </w:tabs>
        <w:spacing w:before="240" w:line="280" w:lineRule="exact"/>
        <w:ind w:left="806" w:right="72" w:hanging="187"/>
        <w:jc w:val="thaiDistribute"/>
        <w:rPr>
          <w:rFonts w:ascii="Angsana New" w:hAnsi="Angsana New" w:cs="Angsana New"/>
          <w:snapToGrid w:val="0"/>
          <w:spacing w:val="-6"/>
          <w:sz w:val="24"/>
          <w:szCs w:val="24"/>
          <w:cs/>
        </w:rPr>
      </w:pP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24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 xml:space="preserve"> 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เมษายน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2567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 xml:space="preserve"> 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>ที่ประชุมสามัญผู้ถือหุ้น</w:t>
      </w:r>
      <w:r w:rsidRPr="00E42678">
        <w:rPr>
          <w:rFonts w:ascii="Angsana New" w:hAnsi="Angsana New" w:cs="Angsana New" w:hint="cs"/>
          <w:snapToGrid w:val="0"/>
          <w:spacing w:val="-6"/>
          <w:sz w:val="24"/>
          <w:szCs w:val="24"/>
          <w:cs/>
        </w:rPr>
        <w:t>ได้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อนุมัติการลดทุนจดทะเบียนของบริษัทจำนวน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032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825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543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693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156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,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628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หุ้น</w:t>
      </w:r>
      <w:r w:rsidRPr="00E42678">
        <w:rPr>
          <w:rFonts w:ascii="Angsana New" w:hAnsi="Angsana New" w:cs="Angsana New" w:hint="cs"/>
          <w:snapToGrid w:val="0"/>
          <w:spacing w:val="-6"/>
          <w:sz w:val="24"/>
          <w:szCs w:val="24"/>
          <w:cs/>
        </w:rPr>
        <w:t xml:space="preserve"> 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มูลค่าที่ตราไว้หุ้นละ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0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</w:rPr>
        <w:t>61</w:t>
      </w:r>
      <w:r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t xml:space="preserve"> บาท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  <w:cs/>
        </w:rPr>
        <w:br w:type="page"/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527481" w14:paraId="73B1E5FB" w14:textId="77777777" w:rsidTr="00EC5594">
        <w:tc>
          <w:tcPr>
            <w:tcW w:w="2889" w:type="dxa"/>
            <w:shd w:val="clear" w:color="auto" w:fill="auto"/>
          </w:tcPr>
          <w:p w14:paraId="4D000E34" w14:textId="77777777" w:rsidR="00EC5594" w:rsidRPr="00527481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162DBCD5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594" w:rsidRPr="00527481" w14:paraId="6CA03585" w14:textId="77777777" w:rsidTr="00EC5594">
        <w:tc>
          <w:tcPr>
            <w:tcW w:w="2889" w:type="dxa"/>
            <w:shd w:val="clear" w:color="auto" w:fill="auto"/>
          </w:tcPr>
          <w:p w14:paraId="0AD0CDA4" w14:textId="77777777" w:rsidR="00EC5594" w:rsidRPr="00527481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76DBF02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8456C92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A62E366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EBA8908" w14:textId="77777777" w:rsidR="00EC5594" w:rsidRPr="00527481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5527F4F6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8ED6159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5BC8752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527481" w14:paraId="30990CB0" w14:textId="77777777" w:rsidTr="00EC5594">
        <w:tc>
          <w:tcPr>
            <w:tcW w:w="2889" w:type="dxa"/>
            <w:shd w:val="clear" w:color="auto" w:fill="auto"/>
          </w:tcPr>
          <w:p w14:paraId="59321C43" w14:textId="77777777" w:rsidR="00EC5594" w:rsidRPr="00527481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273145F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43E17F24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CD76105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ต่อ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</w:t>
            </w:r>
          </w:p>
        </w:tc>
        <w:tc>
          <w:tcPr>
            <w:tcW w:w="98" w:type="dxa"/>
            <w:shd w:val="clear" w:color="auto" w:fill="auto"/>
          </w:tcPr>
          <w:p w14:paraId="2DB1C799" w14:textId="77777777" w:rsidR="00EC5594" w:rsidRPr="00527481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1842F6B3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5BFEFAC1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E6B420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527481" w14:paraId="4CBEF460" w14:textId="77777777" w:rsidTr="0091737A">
        <w:tc>
          <w:tcPr>
            <w:tcW w:w="2889" w:type="dxa"/>
            <w:shd w:val="clear" w:color="auto" w:fill="auto"/>
          </w:tcPr>
          <w:p w14:paraId="7A888657" w14:textId="77777777" w:rsidR="00EC5594" w:rsidRPr="00527481" w:rsidRDefault="00EC5594" w:rsidP="000A1468">
            <w:pPr>
              <w:ind w:left="458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2969F9B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4775DBA5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F7816B8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0D0C5927" w14:textId="77777777" w:rsidR="00EC5594" w:rsidRPr="00527481" w:rsidRDefault="00EC5594" w:rsidP="000A1468">
            <w:pPr>
              <w:ind w:left="-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2DC4EB82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768BB8DC" w14:textId="77777777" w:rsidR="00EC5594" w:rsidRPr="00527481" w:rsidRDefault="00EC5594" w:rsidP="000A146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93FB992" w14:textId="77777777" w:rsidR="00EC5594" w:rsidRPr="00527481" w:rsidRDefault="00EC5594" w:rsidP="000A146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5274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527481" w14:paraId="3DB5FA10" w14:textId="77777777" w:rsidTr="00B92C9B">
        <w:tc>
          <w:tcPr>
            <w:tcW w:w="2889" w:type="dxa"/>
            <w:shd w:val="clear" w:color="auto" w:fill="auto"/>
          </w:tcPr>
          <w:p w14:paraId="54B1D4A6" w14:textId="77777777" w:rsidR="00EC5594" w:rsidRPr="00527481" w:rsidRDefault="00EC5594" w:rsidP="000A1468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7D2F9" w14:textId="77777777" w:rsidR="00EC5594" w:rsidRPr="00527481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9A57F2A" w14:textId="77777777" w:rsidR="00EC5594" w:rsidRPr="00527481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D0C2688" w14:textId="77777777" w:rsidR="00EC5594" w:rsidRPr="00527481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62EF2B1" w14:textId="77777777" w:rsidR="00EC5594" w:rsidRPr="00527481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14E7D" w14:textId="77777777" w:rsidR="00EC5594" w:rsidRPr="00527481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22CCD140" w14:textId="77777777" w:rsidR="00EC5594" w:rsidRPr="00527481" w:rsidRDefault="00EC5594" w:rsidP="000A1468">
            <w:pPr>
              <w:tabs>
                <w:tab w:val="decimal" w:pos="-138"/>
                <w:tab w:val="left" w:pos="154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268454CD" w14:textId="77777777" w:rsidR="00EC5594" w:rsidRPr="00527481" w:rsidRDefault="00EC5594" w:rsidP="000A1468">
            <w:pPr>
              <w:tabs>
                <w:tab w:val="decimal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4181C" w:rsidRPr="00527481" w14:paraId="2352EAB7" w14:textId="77777777" w:rsidTr="0091737A">
        <w:tc>
          <w:tcPr>
            <w:tcW w:w="2889" w:type="dxa"/>
            <w:shd w:val="clear" w:color="auto" w:fill="auto"/>
          </w:tcPr>
          <w:p w14:paraId="09471D7E" w14:textId="2BCEAD3C" w:rsidR="0014181C" w:rsidRPr="00527481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084330E9" w14:textId="13FEFEDC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14B80EB9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4198BE5" w14:textId="67172FCE" w:rsidR="0014181C" w:rsidRPr="00527481" w:rsidRDefault="00E42678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1318D558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3ABD3BE7" w14:textId="2440F33F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08AFE9D5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AA4CD8" w14:textId="0B830E72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205</w:t>
            </w:r>
          </w:p>
        </w:tc>
      </w:tr>
      <w:tr w:rsidR="0014181C" w:rsidRPr="00527481" w14:paraId="3761FC4E" w14:textId="77777777" w:rsidTr="00F4799B">
        <w:tc>
          <w:tcPr>
            <w:tcW w:w="2889" w:type="dxa"/>
            <w:shd w:val="clear" w:color="auto" w:fill="auto"/>
            <w:vAlign w:val="bottom"/>
          </w:tcPr>
          <w:p w14:paraId="3F0325B4" w14:textId="7A5234BD" w:rsidR="0014181C" w:rsidRPr="00527481" w:rsidRDefault="00765F7C" w:rsidP="00765F7C">
            <w:pPr>
              <w:ind w:right="-3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="0014181C" w:rsidRPr="0052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เพิ่มทุนจากการใช้สิทธิตาม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76CA3F35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7E7C5C5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19AF79A" w14:textId="77777777" w:rsidR="0014181C" w:rsidRPr="00527481" w:rsidRDefault="0014181C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51198B09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5BF7CC08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C5B4119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3DD2F07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4181C" w:rsidRPr="00527481" w14:paraId="38C71034" w14:textId="77777777" w:rsidTr="00F4799B">
        <w:tc>
          <w:tcPr>
            <w:tcW w:w="2889" w:type="dxa"/>
            <w:shd w:val="clear" w:color="auto" w:fill="auto"/>
            <w:vAlign w:val="bottom"/>
          </w:tcPr>
          <w:p w14:paraId="4519113B" w14:textId="1DAD6559" w:rsidR="0014181C" w:rsidRPr="00527481" w:rsidRDefault="009D6AF1" w:rsidP="009D6AF1">
            <w:pPr>
              <w:ind w:right="-3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2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14181C" w:rsidRPr="0052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ใบสำคัญ</w:t>
            </w:r>
            <w:r w:rsidR="0014181C" w:rsidRPr="00527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แสดง</w:t>
            </w:r>
            <w:r w:rsidR="0014181C" w:rsidRPr="00527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สิทธิ CGD-W</w:t>
            </w:r>
            <w:r w:rsidR="00E42678" w:rsidRPr="00E42678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6D68D" w14:textId="7EB1D197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533</w:t>
            </w:r>
          </w:p>
        </w:tc>
        <w:tc>
          <w:tcPr>
            <w:tcW w:w="98" w:type="dxa"/>
            <w:shd w:val="clear" w:color="auto" w:fill="auto"/>
          </w:tcPr>
          <w:p w14:paraId="1A51E26D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268252C" w14:textId="1A58D9D4" w:rsidR="0014181C" w:rsidRPr="00527481" w:rsidRDefault="00E42678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0066DDF5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DB2BC" w14:textId="450895AF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326</w:t>
            </w:r>
          </w:p>
        </w:tc>
        <w:tc>
          <w:tcPr>
            <w:tcW w:w="98" w:type="dxa"/>
            <w:shd w:val="clear" w:color="auto" w:fill="auto"/>
          </w:tcPr>
          <w:p w14:paraId="769E88A6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AED32EA" w14:textId="697B18CF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</w:p>
        </w:tc>
      </w:tr>
      <w:tr w:rsidR="0014181C" w:rsidRPr="00527481" w14:paraId="56585B0B" w14:textId="77777777" w:rsidTr="00FA668B">
        <w:tc>
          <w:tcPr>
            <w:tcW w:w="2889" w:type="dxa"/>
            <w:shd w:val="clear" w:color="auto" w:fill="auto"/>
          </w:tcPr>
          <w:p w14:paraId="47C56286" w14:textId="57F33A43" w:rsidR="0014181C" w:rsidRPr="00527481" w:rsidRDefault="0014181C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91737A"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91737A" w:rsidRPr="0052748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617B07" w14:textId="7402B78C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08B9BF45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8EB7A21" w14:textId="60C26ED6" w:rsidR="0014181C" w:rsidRPr="00527481" w:rsidRDefault="00E42678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A668B" w:rsidRPr="0052748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5CB92971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77ABA4" w14:textId="61A7D53C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78009960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9002B" w14:textId="7C1A9FE2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4181C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</w:tr>
      <w:tr w:rsidR="0014181C" w:rsidRPr="00527481" w14:paraId="0331602F" w14:textId="77777777" w:rsidTr="00FA668B">
        <w:tc>
          <w:tcPr>
            <w:tcW w:w="2889" w:type="dxa"/>
            <w:shd w:val="clear" w:color="auto" w:fill="auto"/>
          </w:tcPr>
          <w:p w14:paraId="16A9A4A4" w14:textId="32652763" w:rsidR="0014181C" w:rsidRPr="00527481" w:rsidRDefault="0091737A" w:rsidP="0014181C">
            <w:pPr>
              <w:snapToGrid w:val="0"/>
              <w:ind w:left="9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C7165" w:rsidRPr="005274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DF3C9" w14:textId="20A703D7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691E0F14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13560C9" w14:textId="09002D2F" w:rsidR="0014181C" w:rsidRPr="00527481" w:rsidRDefault="0014181C" w:rsidP="0091737A">
            <w:pPr>
              <w:ind w:right="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7CED5CA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C66E6" w14:textId="045AB32D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042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4C344817" w14:textId="77777777" w:rsidR="0014181C" w:rsidRPr="00527481" w:rsidRDefault="0014181C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BE7F96" w14:textId="59183418" w:rsidR="0014181C" w:rsidRPr="00527481" w:rsidRDefault="00E42678" w:rsidP="0091737A">
            <w:pPr>
              <w:ind w:right="7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42703" w:rsidRPr="00527481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E42678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</w:tr>
    </w:tbl>
    <w:p w14:paraId="18439184" w14:textId="57ED4368" w:rsidR="00E142AA" w:rsidRPr="00527481" w:rsidRDefault="00E42678" w:rsidP="0066524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E42678">
        <w:rPr>
          <w:rStyle w:val="PageNumber"/>
          <w:rFonts w:ascii="Angsana New" w:hAnsi="Angsana New" w:cs="Angsana New"/>
          <w:b/>
          <w:bCs/>
          <w:lang w:val="en-US"/>
        </w:rPr>
        <w:t>19</w:t>
      </w:r>
      <w:r w:rsidR="00E142AA" w:rsidRPr="00527481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E142AA" w:rsidRPr="00527481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E142AA" w:rsidRPr="00527481">
        <w:rPr>
          <w:rStyle w:val="PageNumber"/>
          <w:rFonts w:ascii="Angsana New" w:hAnsi="Angsana New" w:cs="Angsana New"/>
          <w:b/>
          <w:bCs/>
          <w:cs/>
        </w:rPr>
        <w:t>ใบสำคัญ</w:t>
      </w:r>
      <w:r w:rsidR="00E142AA" w:rsidRPr="00527481">
        <w:rPr>
          <w:rStyle w:val="PageNumber"/>
          <w:rFonts w:ascii="Angsana New" w:hAnsi="Angsana New" w:cs="Angsana New"/>
          <w:b/>
          <w:bCs/>
          <w:cs/>
          <w:lang w:val="en-US"/>
        </w:rPr>
        <w:t>แสดงสิทธิซื้อหุ้นสามัญ</w:t>
      </w:r>
    </w:p>
    <w:p w14:paraId="0D89C766" w14:textId="5CADFF33" w:rsidR="00FA668B" w:rsidRPr="00527481" w:rsidRDefault="00E42678" w:rsidP="00FA668B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color w:val="000000"/>
          <w:spacing w:val="-8"/>
          <w:cs/>
        </w:rPr>
      </w:pPr>
      <w:r w:rsidRPr="00E42678">
        <w:rPr>
          <w:rFonts w:ascii="Angsana New" w:hAnsi="Angsana New" w:cs="Angsana New"/>
          <w:snapToGrid w:val="0"/>
          <w:spacing w:val="-2"/>
          <w:lang w:val="en-US"/>
        </w:rPr>
        <w:t>19</w:t>
      </w:r>
      <w:r w:rsidR="00FA668B" w:rsidRPr="00527481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2"/>
          <w:lang w:val="en-US"/>
        </w:rPr>
        <w:t>1</w:t>
      </w:r>
      <w:r w:rsidR="0024001D" w:rsidRPr="00527481">
        <w:rPr>
          <w:rFonts w:ascii="Angsana New" w:hAnsi="Angsana New" w:cs="Angsana New"/>
          <w:snapToGrid w:val="0"/>
          <w:spacing w:val="-2"/>
          <w:cs/>
          <w:lang w:val="en-US"/>
        </w:rPr>
        <w:tab/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ตามมติที่ประชุมวิสามัญผู้ถือหุ้นของบริษัท เมื่อวันที่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18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มกราคม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2564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(“CGD-W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”) 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>โดยเมื่อวันที่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23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เมษายน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2564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>บริษัทได้ออกใบสำคัญแสดงสิทธิซื้อหุ้นสามัญ CGD-W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5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หุ้นเดิมต่อ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อัตราการใช้สิทธิสำหรับซื้อหุ้นสามัญ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คือ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หน่วยสามารถซื้อหุ้นสามัญได้ </w:t>
      </w:r>
      <w:r w:rsidRPr="00E42678">
        <w:rPr>
          <w:rFonts w:ascii="Angsana New" w:hAnsi="Angsana New" w:cs="Angsana New"/>
          <w:snapToGrid w:val="0"/>
          <w:color w:val="000000"/>
          <w:lang w:val="en-US"/>
        </w:rPr>
        <w:t>1</w:t>
      </w:r>
      <w:r w:rsidR="00FA668B" w:rsidRPr="00527481">
        <w:rPr>
          <w:rFonts w:ascii="Angsana New" w:hAnsi="Angsana New" w:cs="Angsana New"/>
          <w:snapToGrid w:val="0"/>
          <w:color w:val="000000"/>
          <w:lang w:val="en-US"/>
        </w:rPr>
        <w:t xml:space="preserve"> </w:t>
      </w:r>
      <w:r w:rsidR="00FA668B" w:rsidRPr="00527481">
        <w:rPr>
          <w:rFonts w:ascii="Angsana New" w:hAnsi="Angsana New" w:cs="Angsana New"/>
          <w:snapToGrid w:val="0"/>
          <w:color w:val="000000"/>
          <w:cs/>
          <w:lang w:val="en-US"/>
        </w:rPr>
        <w:t xml:space="preserve">หุ้น </w:t>
      </w:r>
      <w:r w:rsidR="00FA668B" w:rsidRPr="00527481">
        <w:rPr>
          <w:rFonts w:ascii="Angsana New" w:hAnsi="Angsana New" w:cs="Angsana New"/>
          <w:snapToGrid w:val="0"/>
          <w:color w:val="000000"/>
          <w:cs/>
        </w:rPr>
        <w:t>และรายการใช้สิทธิมีรายละเอียด 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197"/>
        <w:gridCol w:w="153"/>
        <w:gridCol w:w="1170"/>
        <w:gridCol w:w="162"/>
        <w:gridCol w:w="1278"/>
        <w:gridCol w:w="162"/>
        <w:gridCol w:w="1278"/>
        <w:gridCol w:w="126"/>
        <w:gridCol w:w="1494"/>
      </w:tblGrid>
      <w:tr w:rsidR="00FA668B" w:rsidRPr="00527481" w14:paraId="39C3D11C" w14:textId="77777777" w:rsidTr="00107353">
        <w:tc>
          <w:tcPr>
            <w:tcW w:w="1170" w:type="dxa"/>
          </w:tcPr>
          <w:p w14:paraId="79B342BB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97" w:type="dxa"/>
          </w:tcPr>
          <w:p w14:paraId="6D14065A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53" w:type="dxa"/>
          </w:tcPr>
          <w:p w14:paraId="3444A5CE" w14:textId="77777777" w:rsidR="00FA668B" w:rsidRPr="00527481" w:rsidRDefault="00FA668B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999418" w14:textId="77777777" w:rsidR="00FA668B" w:rsidRPr="00527481" w:rsidRDefault="00FA668B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62" w:type="dxa"/>
          </w:tcPr>
          <w:p w14:paraId="46D348C4" w14:textId="77777777" w:rsidR="00FA668B" w:rsidRPr="00527481" w:rsidRDefault="00FA668B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29B5E32" w14:textId="77777777" w:rsidR="00FA668B" w:rsidRPr="00527481" w:rsidRDefault="00FA668B" w:rsidP="0010735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62" w:type="dxa"/>
          </w:tcPr>
          <w:p w14:paraId="0D797996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8" w:type="dxa"/>
            <w:gridSpan w:val="3"/>
          </w:tcPr>
          <w:p w14:paraId="083A25AB" w14:textId="77777777" w:rsidR="00FA668B" w:rsidRPr="00527481" w:rsidRDefault="00FA668B" w:rsidP="00107353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กำหนดเวลาการใช้สิทธิ</w:t>
            </w:r>
            <w:r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*</w:t>
            </w:r>
          </w:p>
        </w:tc>
      </w:tr>
      <w:tr w:rsidR="00FA668B" w:rsidRPr="00527481" w14:paraId="60FFD472" w14:textId="77777777" w:rsidTr="00107353">
        <w:tc>
          <w:tcPr>
            <w:tcW w:w="1170" w:type="dxa"/>
          </w:tcPr>
          <w:p w14:paraId="2839FDA9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97" w:type="dxa"/>
          </w:tcPr>
          <w:p w14:paraId="53C4F1BE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457AEC73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CDDD3C" w14:textId="77777777" w:rsidR="00FA668B" w:rsidRPr="00527481" w:rsidRDefault="00FA668B" w:rsidP="00107353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color w:val="00000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color w:val="000000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color w:val="000000"/>
                <w:cs/>
              </w:rPr>
              <w:t>ล้านหน่วย</w:t>
            </w:r>
            <w:r w:rsidRPr="00527481">
              <w:rPr>
                <w:rFonts w:ascii="Angsana New" w:hAnsi="Angsana New" w:cs="Angsana New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62" w:type="dxa"/>
          </w:tcPr>
          <w:p w14:paraId="4FACF806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9B3E4FB" w14:textId="7DB94E74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  <w:r w:rsidR="00127802" w:rsidRPr="0052748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</w:rPr>
              <w:t>/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162" w:type="dxa"/>
          </w:tcPr>
          <w:p w14:paraId="4564531D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4D568E3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126" w:type="dxa"/>
          </w:tcPr>
          <w:p w14:paraId="7A258EC6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DE3389F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FA668B" w:rsidRPr="00527481" w14:paraId="3C227A5F" w14:textId="77777777" w:rsidTr="00107353">
        <w:tc>
          <w:tcPr>
            <w:tcW w:w="1170" w:type="dxa"/>
          </w:tcPr>
          <w:p w14:paraId="51860B74" w14:textId="7F316042" w:rsidR="00FA668B" w:rsidRPr="00527481" w:rsidRDefault="00FA668B" w:rsidP="00107353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  <w:t>CGD-W</w:t>
            </w:r>
            <w:r w:rsidR="00E42678"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</w:tcPr>
          <w:p w14:paraId="1E724C84" w14:textId="571A3767" w:rsidR="00FA668B" w:rsidRPr="00527481" w:rsidRDefault="00E42678" w:rsidP="00107353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23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" w:type="dxa"/>
          </w:tcPr>
          <w:p w14:paraId="21EE2298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B1F55D" w14:textId="6FD638F6" w:rsidR="00FA668B" w:rsidRPr="00527481" w:rsidRDefault="00E42678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62" w:type="dxa"/>
          </w:tcPr>
          <w:p w14:paraId="111EC9F4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5364EF5" w14:textId="511491EF" w:rsidR="00FA668B" w:rsidRPr="00527481" w:rsidRDefault="00E42678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" w:type="dxa"/>
          </w:tcPr>
          <w:p w14:paraId="6F800B7B" w14:textId="77777777" w:rsidR="00FA668B" w:rsidRPr="00527481" w:rsidRDefault="00FA668B" w:rsidP="00107353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E455EE7" w14:textId="22588B33" w:rsidR="00FA668B" w:rsidRPr="00527481" w:rsidRDefault="00E42678" w:rsidP="00107353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30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66568913" w14:textId="77777777" w:rsidR="00FA668B" w:rsidRPr="00527481" w:rsidRDefault="00FA668B" w:rsidP="00107353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20D590D8" w14:textId="65E9F6A3" w:rsidR="00FA668B" w:rsidRPr="00527481" w:rsidRDefault="00E42678" w:rsidP="00107353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22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52748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</w:tbl>
    <w:p w14:paraId="11BD686E" w14:textId="77777777" w:rsidR="00FA668B" w:rsidRPr="00527481" w:rsidRDefault="00FA668B" w:rsidP="00FA668B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lang w:val="en-US"/>
        </w:rPr>
        <w:t>*</w:t>
      </w:r>
      <w:r w:rsidRPr="00527481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ab/>
      </w:r>
      <w:r w:rsidRPr="00527481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>ผู้ถือ</w:t>
      </w:r>
      <w:r w:rsidRPr="00527481">
        <w:rPr>
          <w:rFonts w:ascii="Angsana New" w:hAnsi="Angsana New" w:cs="Angsana New"/>
          <w:snapToGrid w:val="0"/>
          <w:color w:val="000000"/>
          <w:spacing w:val="-8"/>
          <w:sz w:val="24"/>
          <w:szCs w:val="24"/>
          <w:cs/>
          <w:lang w:val="en-US"/>
        </w:rPr>
        <w:t>ใบสำคัญ</w:t>
      </w:r>
      <w:r w:rsidRPr="00527481">
        <w:rPr>
          <w:rFonts w:ascii="Angsana New" w:hAnsi="Angsana New" w:cs="Angsana New"/>
          <w:snapToGrid w:val="0"/>
          <w:color w:val="000000"/>
          <w:spacing w:val="-6"/>
          <w:sz w:val="24"/>
          <w:szCs w:val="24"/>
          <w:cs/>
          <w:lang w:val="en-US"/>
        </w:rPr>
        <w:t xml:space="preserve">แสดงสิทธิสามารถใช้สิทธิตามใบสำคัญแสดงสิทธิได้ในวันทำการสุดท้ายของเดือนมิถุนายนและธันวาคมของ                     </w:t>
      </w:r>
      <w:r w:rsidRPr="00527481">
        <w:rPr>
          <w:rFonts w:ascii="Angsana New" w:hAnsi="Angsana New" w:cs="Angsana New"/>
          <w:snapToGrid w:val="0"/>
          <w:color w:val="000000"/>
          <w:sz w:val="24"/>
          <w:szCs w:val="24"/>
          <w:cs/>
          <w:lang w:val="en-US"/>
        </w:rPr>
        <w:t>แต่ละปีปฏิทินตลอดอายุของใบสำคัญแสดงสิทธิ</w:t>
      </w:r>
    </w:p>
    <w:p w14:paraId="2502576E" w14:textId="7B84D240" w:rsidR="00FA668B" w:rsidRPr="00527481" w:rsidRDefault="00FA668B" w:rsidP="00FA668B">
      <w:pPr>
        <w:spacing w:before="240" w:after="160"/>
        <w:ind w:left="116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ในระหว่าง</w:t>
      </w:r>
      <w:r w:rsidRPr="00527481">
        <w:rPr>
          <w:rFonts w:ascii="Angsana New" w:hAnsi="Angsana New" w:cs="Angsana New" w:hint="cs"/>
          <w:color w:val="000000"/>
          <w:cs/>
          <w:lang w:val="en-US"/>
        </w:rPr>
        <w:t>ปี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31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cs/>
          <w:lang w:val="en-US"/>
        </w:rPr>
        <w:t>ธันวาคม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lang w:val="en-US"/>
        </w:rPr>
        <w:t>2566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มีผู้ถือหุ้นใช้สิทธิจำนวน </w:t>
      </w:r>
      <w:r w:rsidR="00E42678" w:rsidRPr="00E42678">
        <w:rPr>
          <w:rFonts w:ascii="Angsana New" w:hAnsi="Angsana New" w:cs="Angsana New"/>
          <w:color w:val="000000"/>
          <w:lang w:val="en-US"/>
        </w:rPr>
        <w:t>533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สิทธิซึ่งแปลงเป็นหุ้นสามัญจำนวน </w:t>
      </w:r>
      <w:r w:rsidR="00E42678" w:rsidRPr="00E42678">
        <w:rPr>
          <w:rFonts w:ascii="Angsana New" w:hAnsi="Angsana New" w:cs="Angsana New"/>
          <w:color w:val="000000"/>
          <w:lang w:val="en-US"/>
        </w:rPr>
        <w:t>533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หุ้น มูลค่าหุ้นละ </w:t>
      </w:r>
      <w:r w:rsidR="00E42678" w:rsidRPr="00E42678">
        <w:rPr>
          <w:rFonts w:ascii="Angsana New" w:hAnsi="Angsana New" w:cs="Angsana New"/>
          <w:color w:val="000000"/>
          <w:lang w:val="en-US"/>
        </w:rPr>
        <w:t>1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>บาท โดยบริษัทได้ดำเนินการจดทะเบียนเพิ่ม</w:t>
      </w:r>
      <w:r w:rsidRPr="00527481">
        <w:rPr>
          <w:rFonts w:ascii="Angsana New" w:hAnsi="Angsana New" w:cs="Angsana New"/>
          <w:color w:val="000000"/>
          <w:spacing w:val="6"/>
          <w:cs/>
          <w:lang w:val="en-US"/>
        </w:rPr>
        <w:t>ทุน</w:t>
      </w:r>
      <w:r w:rsidRPr="00527481">
        <w:rPr>
          <w:rFonts w:ascii="Angsana New" w:hAnsi="Angsana New" w:cs="Angsana New"/>
          <w:color w:val="000000"/>
          <w:spacing w:val="6"/>
          <w:lang w:val="en-US"/>
        </w:rPr>
        <w:t xml:space="preserve">             </w:t>
      </w:r>
      <w:r w:rsidRPr="00527481">
        <w:rPr>
          <w:rFonts w:ascii="Angsana New" w:hAnsi="Angsana New" w:cs="Angsana New"/>
          <w:color w:val="000000"/>
          <w:spacing w:val="6"/>
          <w:cs/>
          <w:lang w:val="en-US"/>
        </w:rPr>
        <w:t>จดทะเบียนและทุนชำระแล้ว กับกรมพัฒนาธุรกิจการค้า กระทรวงพาณิชย์แล้ว เมื่อวันที่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lang w:val="en-US"/>
        </w:rPr>
        <w:t xml:space="preserve">         </w:t>
      </w:r>
      <w:r w:rsidR="00E42678" w:rsidRPr="00E42678">
        <w:rPr>
          <w:rFonts w:ascii="Angsana New" w:hAnsi="Angsana New" w:cs="Angsana New"/>
          <w:color w:val="000000"/>
          <w:lang w:val="en-US"/>
        </w:rPr>
        <w:t>16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lang w:val="en-US"/>
        </w:rPr>
        <w:t>2566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ส่งผลให้จำนวนหุ้นสามัญถัวเฉลี่ยถ่วงน้ำหนักเพิ่มขึ้นจาก </w:t>
      </w:r>
      <w:r w:rsidR="00E42678" w:rsidRPr="00E42678">
        <w:rPr>
          <w:rFonts w:ascii="Angsana New" w:hAnsi="Angsana New" w:cs="Angsana New"/>
          <w:color w:val="000000"/>
          <w:lang w:val="en-US"/>
        </w:rPr>
        <w:t>8</w:t>
      </w:r>
      <w:r w:rsidRPr="00527481">
        <w:rPr>
          <w:rFonts w:ascii="Angsana New" w:hAnsi="Angsana New" w:cs="Angsana New"/>
          <w:color w:val="00000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lang w:val="en-US"/>
        </w:rPr>
        <w:t>266</w:t>
      </w:r>
      <w:r w:rsidRPr="00527481">
        <w:rPr>
          <w:rFonts w:ascii="Angsana New" w:hAnsi="Angsana New" w:cs="Angsana New"/>
          <w:color w:val="00000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lang w:val="en-US"/>
        </w:rPr>
        <w:t>128</w:t>
      </w:r>
      <w:r w:rsidRPr="00527481">
        <w:rPr>
          <w:rFonts w:ascii="Angsana New" w:hAnsi="Angsana New" w:cs="Angsana New"/>
          <w:color w:val="00000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lang w:val="en-US"/>
        </w:rPr>
        <w:t>517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หุ้น </w:t>
      </w:r>
      <w:r w:rsidRPr="00527481">
        <w:rPr>
          <w:rFonts w:ascii="Angsana New" w:hAnsi="Angsana New" w:cs="Angsana New"/>
          <w:color w:val="000000"/>
          <w:spacing w:val="-4"/>
          <w:cs/>
          <w:lang w:val="en-US"/>
        </w:rPr>
        <w:t xml:space="preserve">เป็น 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8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266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129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050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pacing w:val="-4"/>
          <w:cs/>
          <w:lang w:val="en-US"/>
        </w:rPr>
        <w:t>หุ้น สำหรับ</w:t>
      </w:r>
      <w:r w:rsidRPr="00527481">
        <w:rPr>
          <w:rFonts w:ascii="Angsana New" w:hAnsi="Angsana New" w:cs="Angsana New" w:hint="cs"/>
          <w:color w:val="000000"/>
          <w:spacing w:val="-4"/>
          <w:cs/>
          <w:lang w:val="en-US"/>
        </w:rPr>
        <w:t>ปี</w:t>
      </w:r>
      <w:r w:rsidRPr="00527481">
        <w:rPr>
          <w:rFonts w:ascii="Angsana New" w:hAnsi="Angsana New" w:cs="Angsana New"/>
          <w:color w:val="000000"/>
          <w:spacing w:val="-4"/>
          <w:cs/>
          <w:lang w:val="en-US"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31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pacing w:val="-4"/>
          <w:cs/>
          <w:lang w:val="en-US"/>
        </w:rPr>
        <w:t>ธันวาคม</w:t>
      </w:r>
      <w:r w:rsidRPr="00527481">
        <w:rPr>
          <w:rFonts w:ascii="Angsana New" w:hAnsi="Angsana New" w:cs="Angsana New"/>
          <w:color w:val="00000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spacing w:val="-4"/>
          <w:lang w:val="en-US"/>
        </w:rPr>
        <w:t>2566</w:t>
      </w:r>
      <w:r w:rsidRPr="00527481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</w:p>
    <w:p w14:paraId="22064B39" w14:textId="168AF6C2" w:rsidR="00FA668B" w:rsidRPr="00527481" w:rsidRDefault="00FA668B" w:rsidP="00FA668B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="Angsana New" w:hAnsi="Angsana New" w:cs="Angsana New"/>
          <w:snapToGrid w:val="0"/>
          <w:spacing w:val="-2"/>
          <w:lang w:val="en-US"/>
        </w:rPr>
      </w:pPr>
      <w:r w:rsidRPr="00527481">
        <w:rPr>
          <w:rFonts w:ascii="Angsana New" w:hAnsi="Angsana New" w:cs="Angsana New"/>
          <w:color w:val="000000"/>
          <w:spacing w:val="-12"/>
          <w:lang w:val="en-US"/>
        </w:rPr>
        <w:tab/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color w:val="000000"/>
          <w:spacing w:val="-12"/>
          <w:lang w:val="en-US"/>
        </w:rPr>
        <w:t>30</w:t>
      </w:r>
      <w:r w:rsidR="00075691"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="00F91A3C"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>มิถุนายน</w:t>
      </w:r>
      <w:r w:rsidR="00A61DB0"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spacing w:val="-12"/>
          <w:lang w:val="en-US"/>
        </w:rPr>
        <w:t>2567</w:t>
      </w:r>
      <w:r w:rsidR="00A61DB0"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="00A61DB0"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>และ</w:t>
      </w:r>
      <w:r w:rsidR="009E7601"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>วันที่</w:t>
      </w:r>
      <w:r w:rsidR="00A61DB0"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spacing w:val="-12"/>
          <w:lang w:val="en-US"/>
        </w:rPr>
        <w:t>31</w:t>
      </w:r>
      <w:r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pacing w:val="-12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color w:val="000000"/>
          <w:spacing w:val="-12"/>
          <w:lang w:val="en-US"/>
        </w:rPr>
        <w:t>2566</w:t>
      </w:r>
      <w:r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786E0254" w14:textId="77777777" w:rsidR="0066524F" w:rsidRPr="00527481" w:rsidRDefault="0066524F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lang w:val="en-US" w:eastAsia="x-none"/>
        </w:rPr>
      </w:pPr>
      <w:r w:rsidRPr="00527481">
        <w:rPr>
          <w:rStyle w:val="PageNumber"/>
          <w:rFonts w:ascii="Angsana New" w:hAnsi="Angsana New" w:cs="Angsana New"/>
          <w:lang w:val="en-US"/>
        </w:rPr>
        <w:br w:type="page"/>
      </w:r>
    </w:p>
    <w:p w14:paraId="73322F66" w14:textId="04FBD1B9" w:rsidR="00E142AA" w:rsidRPr="00527481" w:rsidRDefault="00E42678" w:rsidP="00EC5594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E42678">
        <w:rPr>
          <w:rStyle w:val="PageNumber"/>
          <w:rFonts w:ascii="Angsana New" w:hAnsi="Angsana New" w:cs="Angsana New"/>
          <w:lang w:val="en-US"/>
        </w:rPr>
        <w:lastRenderedPageBreak/>
        <w:t>19</w:t>
      </w:r>
      <w:r w:rsidR="00FA668B" w:rsidRPr="00527481">
        <w:rPr>
          <w:rStyle w:val="PageNumber"/>
          <w:rFonts w:ascii="Angsana New" w:hAnsi="Angsana New" w:cs="Angsana New"/>
          <w:lang w:val="en-US"/>
        </w:rPr>
        <w:t>.</w:t>
      </w:r>
      <w:r w:rsidRPr="00E42678">
        <w:rPr>
          <w:rStyle w:val="PageNumber"/>
          <w:rFonts w:ascii="Angsana New" w:hAnsi="Angsana New" w:cs="Angsana New"/>
          <w:lang w:val="en-US"/>
        </w:rPr>
        <w:t>2</w:t>
      </w:r>
      <w:r w:rsidR="00FA668B" w:rsidRPr="00527481">
        <w:rPr>
          <w:rStyle w:val="PageNumber"/>
          <w:rFonts w:ascii="Angsana New" w:hAnsi="Angsana New" w:cs="Angsana New"/>
          <w:lang w:val="en-US"/>
        </w:rPr>
        <w:tab/>
      </w:r>
      <w:r w:rsidR="00E142AA" w:rsidRPr="00527481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E42678">
        <w:rPr>
          <w:rStyle w:val="PageNumber"/>
          <w:rFonts w:ascii="Angsana New" w:hAnsi="Angsana New" w:cs="Angsana New"/>
          <w:lang w:val="en-US"/>
        </w:rPr>
        <w:t>25</w:t>
      </w:r>
      <w:r w:rsidR="00E142AA" w:rsidRPr="00527481">
        <w:rPr>
          <w:rStyle w:val="PageNumber"/>
          <w:rFonts w:ascii="Angsana New" w:hAnsi="Angsana New" w:cs="Angsana New"/>
          <w:lang w:val="en-US"/>
        </w:rPr>
        <w:t xml:space="preserve"> </w:t>
      </w:r>
      <w:r w:rsidR="00E142AA" w:rsidRPr="00527481">
        <w:rPr>
          <w:rStyle w:val="PageNumber"/>
          <w:rFonts w:ascii="Angsana New" w:hAnsi="Angsana New" w:cs="Angsana New"/>
          <w:cs/>
          <w:lang w:val="en-US"/>
        </w:rPr>
        <w:t xml:space="preserve">กุมภาพันธ์ </w:t>
      </w:r>
      <w:r w:rsidRPr="00E42678">
        <w:rPr>
          <w:rStyle w:val="PageNumber"/>
          <w:rFonts w:ascii="Angsana New" w:hAnsi="Angsana New" w:cs="Angsana New"/>
          <w:lang w:val="en-US"/>
        </w:rPr>
        <w:t>2562</w:t>
      </w:r>
      <w:r w:rsidR="00E142AA" w:rsidRPr="00527481">
        <w:rPr>
          <w:rStyle w:val="PageNumber"/>
          <w:rFonts w:ascii="Angsana New" w:hAnsi="Angsana New" w:cs="Angsana New"/>
          <w:lang w:val="en-US"/>
        </w:rPr>
        <w:t xml:space="preserve"> </w:t>
      </w:r>
      <w:r w:rsidR="00E142AA" w:rsidRPr="00527481">
        <w:rPr>
          <w:rStyle w:val="PageNumber"/>
          <w:rFonts w:ascii="Angsana New" w:hAnsi="Angsana New" w:cs="Angsana New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E142AA" w:rsidRPr="00527481">
        <w:rPr>
          <w:rStyle w:val="PageNumber"/>
          <w:rFonts w:ascii="Angsana New" w:hAnsi="Angsana New" w:cs="Angsana New"/>
          <w:lang w:val="en-US"/>
        </w:rPr>
        <w:t xml:space="preserve">CGD-WC) </w:t>
      </w:r>
      <w:r w:rsidR="00E142AA" w:rsidRPr="00527481">
        <w:rPr>
          <w:rStyle w:val="PageNumber"/>
          <w:rFonts w:ascii="Angsana New" w:hAnsi="Angsana New" w:cs="Angsana New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E142AA" w:rsidRPr="00527481">
        <w:rPr>
          <w:rFonts w:ascii="Angsana New" w:hAnsi="Angsana New" w:cs="Angsana New"/>
          <w:snapToGrid w:val="0"/>
          <w:spacing w:val="-10"/>
          <w:cs/>
        </w:rPr>
        <w:t>อัตราการใช้สิทธิสำหรับซื้อหุ้นสามัญ</w:t>
      </w:r>
      <w:r w:rsidR="00E142AA"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คือ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E142AA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142AA"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E42678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E142AA" w:rsidRPr="0052748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142AA" w:rsidRPr="00527481">
        <w:rPr>
          <w:rFonts w:ascii="Angsana New" w:hAnsi="Angsana New" w:cs="Angsana New"/>
          <w:snapToGrid w:val="0"/>
          <w:spacing w:val="-10"/>
          <w:cs/>
          <w:lang w:val="en-US"/>
        </w:rPr>
        <w:t>หุ้นโดย</w:t>
      </w:r>
      <w:r w:rsidR="00E142AA" w:rsidRPr="00527481">
        <w:rPr>
          <w:rFonts w:ascii="Angsana New" w:hAnsi="Angsana New" w:cs="Angsana New"/>
          <w:snapToGrid w:val="0"/>
          <w:spacing w:val="-10"/>
          <w:cs/>
        </w:rPr>
        <w:t>มีรายละเอียด ดังนี้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E142AA" w:rsidRPr="00527481" w14:paraId="173D5820" w14:textId="77777777" w:rsidTr="00E25021">
        <w:tc>
          <w:tcPr>
            <w:tcW w:w="1080" w:type="dxa"/>
          </w:tcPr>
          <w:p w14:paraId="6751409B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33287185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3197D4C8" w14:textId="77777777" w:rsidR="00E142AA" w:rsidRPr="00527481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CAD1DA" w14:textId="77777777" w:rsidR="00E142AA" w:rsidRPr="00527481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07E15FD5" w14:textId="77777777" w:rsidR="00E142AA" w:rsidRPr="00527481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26145D" w14:textId="77777777" w:rsidR="00E142AA" w:rsidRPr="00527481" w:rsidRDefault="00E142AA" w:rsidP="0073192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0BE83783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66A65CA7" w14:textId="77777777" w:rsidR="00E142AA" w:rsidRPr="00527481" w:rsidRDefault="00E142AA" w:rsidP="00731920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E142AA" w:rsidRPr="00527481" w14:paraId="4BC76451" w14:textId="77777777" w:rsidTr="00E25021">
        <w:tc>
          <w:tcPr>
            <w:tcW w:w="1080" w:type="dxa"/>
          </w:tcPr>
          <w:p w14:paraId="276A74DB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3A11B5FF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47FD991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CA7906" w14:textId="77777777" w:rsidR="00E142AA" w:rsidRPr="00527481" w:rsidRDefault="00E142AA" w:rsidP="00731920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527481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527481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180" w:type="dxa"/>
          </w:tcPr>
          <w:p w14:paraId="3D91C3DB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1378E2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32114527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96B4D8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3FA4ADD7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BADF61C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E142AA" w:rsidRPr="00527481" w14:paraId="1FDA0AAD" w14:textId="77777777" w:rsidTr="00E25021">
        <w:tc>
          <w:tcPr>
            <w:tcW w:w="1080" w:type="dxa"/>
          </w:tcPr>
          <w:p w14:paraId="3B605097" w14:textId="77777777" w:rsidR="00E142AA" w:rsidRPr="00527481" w:rsidRDefault="00E142AA" w:rsidP="00731920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CGD-W</w:t>
            </w:r>
            <w:r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79009089" w14:textId="2CDF51CA" w:rsidR="00E142AA" w:rsidRPr="00527481" w:rsidRDefault="00E42678" w:rsidP="00731920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E142AA" w:rsidRPr="00527481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E142AA" w:rsidRPr="00527481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E42678">
              <w:rPr>
                <w:rFonts w:ascii="Angsana New" w:hAnsi="Angsana New" w:cs="Angsana New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25B5D640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E9201A" w14:textId="570812B8" w:rsidR="00E142AA" w:rsidRPr="00527481" w:rsidRDefault="00E42678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498170E4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D4C6CE" w14:textId="656127B6" w:rsidR="00E142AA" w:rsidRPr="00527481" w:rsidRDefault="00E42678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E142AA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4EDB767F" w14:textId="77777777" w:rsidR="00E142AA" w:rsidRPr="00527481" w:rsidRDefault="00E142AA" w:rsidP="00731920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5DBFAD" w14:textId="7151FF41" w:rsidR="00E142AA" w:rsidRPr="00527481" w:rsidRDefault="00E42678" w:rsidP="00731920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E142AA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52748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2B8F2C03" w14:textId="77777777" w:rsidR="00E142AA" w:rsidRPr="00527481" w:rsidRDefault="00E142AA" w:rsidP="00731920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98329A" w14:textId="39641172" w:rsidR="00E142AA" w:rsidRPr="00527481" w:rsidRDefault="00E42678" w:rsidP="00731920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</w:t>
            </w:r>
            <w:r w:rsidR="00E142AA" w:rsidRPr="0052748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52748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E4267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0AD84254" w14:textId="1DFD0B3A" w:rsidR="00E142AA" w:rsidRPr="00527481" w:rsidRDefault="00E142AA" w:rsidP="0082738A">
      <w:pPr>
        <w:spacing w:before="240"/>
        <w:ind w:left="1440" w:hanging="274"/>
        <w:jc w:val="thaiDistribute"/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</w:pPr>
      <w:r w:rsidRPr="00527481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="00E25021" w:rsidRPr="0052748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ab/>
      </w:r>
      <w:r w:rsidRPr="0052748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ผู้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E42678" w:rsidRPr="00E42678">
        <w:rPr>
          <w:rFonts w:ascii="Angsana New" w:hAnsi="Angsana New" w:cs="Angsana New"/>
          <w:snapToGrid w:val="0"/>
          <w:spacing w:val="-6"/>
          <w:sz w:val="24"/>
          <w:szCs w:val="24"/>
          <w:lang w:val="en-US"/>
        </w:rPr>
        <w:t>6</w:t>
      </w:r>
      <w:r w:rsidRPr="00527481">
        <w:rPr>
          <w:rFonts w:ascii="Angsana New" w:hAnsi="Angsana New" w:cs="Angsana New"/>
          <w:snapToGrid w:val="0"/>
          <w:spacing w:val="-6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25753BD3" w14:textId="76C50077" w:rsidR="00C30E2B" w:rsidRPr="00527481" w:rsidRDefault="00FA668B" w:rsidP="00C30E2B">
      <w:pPr>
        <w:spacing w:before="120"/>
        <w:ind w:left="1166"/>
        <w:jc w:val="thaiDistribute"/>
        <w:rPr>
          <w:rFonts w:ascii="Angsana New" w:hAnsi="Angsana New" w:cs="Angsana New"/>
          <w:spacing w:val="-12"/>
          <w:lang w:val="en-US"/>
        </w:rPr>
      </w:pPr>
      <w:r w:rsidRPr="00527481">
        <w:rPr>
          <w:rFonts w:ascii="Angsana New" w:hAnsi="Angsana New" w:cs="Angsana New" w:hint="cs"/>
          <w:spacing w:val="-12"/>
          <w:cs/>
          <w:lang w:val="en-US"/>
        </w:rPr>
        <w:t xml:space="preserve">ณ </w:t>
      </w:r>
      <w:r w:rsidR="008E6BF5" w:rsidRPr="00527481">
        <w:rPr>
          <w:rFonts w:ascii="Angsana New" w:hAnsi="Angsana New" w:cs="Angsana New" w:hint="cs"/>
          <w:spacing w:val="-12"/>
          <w:cs/>
          <w:lang w:val="en-US"/>
        </w:rPr>
        <w:t>วันที่</w:t>
      </w:r>
      <w:r w:rsidR="00C30E2B" w:rsidRPr="00527481">
        <w:rPr>
          <w:rFonts w:ascii="Angsana New" w:hAnsi="Angsana New" w:cs="Angsana New" w:hint="cs"/>
          <w:spacing w:val="-12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pacing w:val="-12"/>
          <w:lang w:val="en-US"/>
        </w:rPr>
        <w:t>31</w:t>
      </w:r>
      <w:r w:rsidR="00C30E2B" w:rsidRPr="00527481">
        <w:rPr>
          <w:rFonts w:ascii="Angsana New" w:hAnsi="Angsana New" w:cs="Angsana New"/>
          <w:spacing w:val="-12"/>
          <w:lang w:val="en-US"/>
        </w:rPr>
        <w:t xml:space="preserve"> </w:t>
      </w:r>
      <w:r w:rsidR="00C30E2B" w:rsidRPr="00527481">
        <w:rPr>
          <w:rFonts w:ascii="Angsana New" w:hAnsi="Angsana New" w:cs="Angsana New"/>
          <w:spacing w:val="-12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pacing w:val="-12"/>
          <w:lang w:val="en-US"/>
        </w:rPr>
        <w:t>2566</w:t>
      </w:r>
      <w:r w:rsidR="00C30E2B" w:rsidRPr="00527481">
        <w:rPr>
          <w:rFonts w:ascii="Angsana New" w:hAnsi="Angsana New" w:cs="Angsana New"/>
          <w:spacing w:val="-12"/>
          <w:lang w:val="en-US"/>
        </w:rPr>
        <w:t xml:space="preserve"> </w:t>
      </w:r>
      <w:r w:rsidR="00C30E2B" w:rsidRPr="00527481">
        <w:rPr>
          <w:rFonts w:ascii="Angsana New" w:hAnsi="Angsana New" w:cs="Angsana New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</w:p>
    <w:p w14:paraId="1D84E70B" w14:textId="7196FAE7" w:rsidR="00F00339" w:rsidRPr="00527481" w:rsidRDefault="0091737A" w:rsidP="0091737A">
      <w:pPr>
        <w:spacing w:before="120"/>
        <w:ind w:left="1166"/>
        <w:jc w:val="thaiDistribute"/>
        <w:rPr>
          <w:rFonts w:ascii="Angsana New" w:hAnsi="Angsana New" w:cs="Angsana New"/>
          <w:spacing w:val="-12"/>
          <w:cs/>
          <w:lang w:val="en-US"/>
        </w:rPr>
      </w:pPr>
      <w:r w:rsidRPr="00527481">
        <w:rPr>
          <w:rFonts w:ascii="Angsana New" w:hAnsi="Angsana New" w:cs="Angsana New"/>
          <w:spacing w:val="-12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pacing w:val="-12"/>
          <w:lang w:val="en-US"/>
        </w:rPr>
        <w:t>30</w:t>
      </w:r>
      <w:r w:rsidR="00F91A3C" w:rsidRPr="00527481">
        <w:rPr>
          <w:rFonts w:ascii="Angsana New" w:hAnsi="Angsana New" w:cs="Angsana New"/>
          <w:spacing w:val="-12"/>
          <w:cs/>
          <w:lang w:val="en-US"/>
        </w:rPr>
        <w:t xml:space="preserve"> ม</w:t>
      </w:r>
      <w:r w:rsidR="00F91A3C" w:rsidRPr="00527481">
        <w:rPr>
          <w:rFonts w:ascii="Angsana New" w:hAnsi="Angsana New" w:cs="Angsana New" w:hint="cs"/>
          <w:spacing w:val="-12"/>
          <w:cs/>
          <w:lang w:val="en-US"/>
        </w:rPr>
        <w:t>ิถุนายน</w:t>
      </w:r>
      <w:r w:rsidRPr="00527481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pacing w:val="-12"/>
          <w:lang w:val="en-US"/>
        </w:rPr>
        <w:t>2567</w:t>
      </w:r>
      <w:r w:rsidRPr="00527481">
        <w:rPr>
          <w:rFonts w:ascii="Angsana New" w:hAnsi="Angsana New" w:cs="Angsana New"/>
          <w:spacing w:val="-12"/>
          <w:cs/>
          <w:lang w:val="en-US"/>
        </w:rPr>
        <w:t xml:space="preserve"> ใบสำคัญแสดงสิทธิหมดอายุแล้ว</w:t>
      </w:r>
    </w:p>
    <w:p w14:paraId="69A719EB" w14:textId="075CA507" w:rsidR="00F00339" w:rsidRPr="00527481" w:rsidRDefault="00E42678" w:rsidP="00F00339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t>20</w:t>
      </w:r>
      <w:r w:rsidR="00F00339" w:rsidRPr="00527481">
        <w:rPr>
          <w:rFonts w:ascii="Angsana New" w:hAnsi="Angsana New" w:cs="Angsana New"/>
          <w:b/>
          <w:bCs/>
          <w:lang w:val="en-US"/>
        </w:rPr>
        <w:t>.</w:t>
      </w:r>
      <w:r w:rsidR="00F00339" w:rsidRPr="00527481">
        <w:rPr>
          <w:rFonts w:ascii="Angsana New" w:hAnsi="Angsana New" w:cs="Angsana New"/>
          <w:b/>
          <w:bCs/>
          <w:lang w:val="en-US"/>
        </w:rPr>
        <w:tab/>
      </w:r>
      <w:r w:rsidR="00D52D2C" w:rsidRPr="00527481">
        <w:rPr>
          <w:rFonts w:ascii="Angsana New" w:hAnsi="Angsana New" w:cs="Angsana New" w:hint="cs"/>
          <w:b/>
          <w:bCs/>
          <w:cs/>
          <w:lang w:val="en-US"/>
        </w:rPr>
        <w:t>รายได้อื่น</w:t>
      </w:r>
    </w:p>
    <w:p w14:paraId="4A9A40E2" w14:textId="596E41AD" w:rsidR="00F00339" w:rsidRPr="00527481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รายได้อื่น</w:t>
      </w:r>
      <w:r w:rsidR="00D52D2C" w:rsidRPr="00527481">
        <w:rPr>
          <w:rFonts w:ascii="Angsana New" w:hAnsi="Angsana New" w:cs="Angsana New"/>
          <w:cs/>
        </w:rPr>
        <w:t>สำหรับงวดสามเดือน</w:t>
      </w:r>
      <w:r w:rsidR="00A16BC3" w:rsidRPr="00527481">
        <w:rPr>
          <w:rFonts w:ascii="Angsana New" w:hAnsi="Angsana New" w:cs="Angsana New" w:hint="cs"/>
          <w:cs/>
        </w:rPr>
        <w:t>และ</w:t>
      </w:r>
      <w:r w:rsidR="00225F35">
        <w:rPr>
          <w:rFonts w:ascii="Angsana New" w:hAnsi="Angsana New" w:cs="Angsana New" w:hint="cs"/>
          <w:cs/>
        </w:rPr>
        <w:t>งวด</w:t>
      </w:r>
      <w:r w:rsidR="00A16BC3" w:rsidRPr="00527481">
        <w:rPr>
          <w:rFonts w:ascii="Angsana New" w:hAnsi="Angsana New" w:cs="Angsana New" w:hint="cs"/>
          <w:cs/>
        </w:rPr>
        <w:t>หกเดือน</w:t>
      </w:r>
      <w:r w:rsidR="00D52D2C" w:rsidRPr="00527481">
        <w:rPr>
          <w:rFonts w:ascii="Angsana New" w:hAnsi="Angsana New" w:cs="Angsana New"/>
          <w:cs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lang w:val="en-US"/>
        </w:rPr>
        <w:t>30</w:t>
      </w:r>
      <w:r w:rsidR="00D52D2C" w:rsidRPr="00527481">
        <w:rPr>
          <w:rFonts w:ascii="Angsana New" w:hAnsi="Angsana New" w:cs="Angsana New"/>
          <w:cs/>
        </w:rPr>
        <w:t xml:space="preserve"> </w:t>
      </w:r>
      <w:r w:rsidR="00A16BC3" w:rsidRPr="00527481">
        <w:rPr>
          <w:rFonts w:ascii="Angsana New" w:hAnsi="Angsana New" w:cs="Angsana New" w:hint="cs"/>
          <w:cs/>
        </w:rPr>
        <w:t>มิถุนายน</w:t>
      </w:r>
      <w:r w:rsidR="00D52D2C" w:rsidRPr="00527481">
        <w:rPr>
          <w:rFonts w:ascii="Angsana New" w:hAnsi="Angsana New" w:cs="Angsana New"/>
          <w:cs/>
        </w:rPr>
        <w:t xml:space="preserve"> มีดังนี้</w:t>
      </w:r>
    </w:p>
    <w:p w14:paraId="5D45D55C" w14:textId="1A08456C" w:rsidR="00776C77" w:rsidRPr="00527481" w:rsidRDefault="00727EA0" w:rsidP="00776C77">
      <w:pPr>
        <w:spacing w:before="120"/>
        <w:ind w:left="1267" w:hanging="720"/>
        <w:jc w:val="right"/>
        <w:rPr>
          <w:rStyle w:val="PageNumber"/>
          <w:rFonts w:ascii="Angsana New" w:hAnsi="Angsana New" w:cs="Angsana New"/>
          <w:b/>
          <w:bCs/>
          <w:cs/>
        </w:rPr>
      </w:pPr>
      <w:r w:rsidRPr="00527481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 </w:t>
      </w:r>
      <w:r w:rsidR="00776C77" w:rsidRPr="00527481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(หน่วย </w:t>
      </w:r>
      <w:r w:rsidR="00776C77" w:rsidRPr="00527481">
        <w:rPr>
          <w:rStyle w:val="PageNumber"/>
          <w:rFonts w:ascii="Angsana New" w:hAnsi="Angsana New" w:cs="Angsana New"/>
          <w:b/>
          <w:bCs/>
          <w:cs/>
        </w:rPr>
        <w:t xml:space="preserve">: </w:t>
      </w:r>
      <w:r w:rsidR="00776C77" w:rsidRPr="00527481">
        <w:rPr>
          <w:rStyle w:val="PageNumber"/>
          <w:rFonts w:ascii="Angsana New" w:hAnsi="Angsana New" w:cs="Angsana New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527481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527481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527481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527481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527481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527481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527481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5585903D" w:rsidR="00D52D2C" w:rsidRPr="00527481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42678" w:rsidRPr="00E4267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BC7165" w:rsidRPr="00527481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D52D2C" w:rsidRPr="00527481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D52D2C" w:rsidRPr="00527481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3692822B" w:rsidR="00D52D2C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7F07243D" w14:textId="77777777" w:rsidR="00D52D2C" w:rsidRPr="00527481" w:rsidRDefault="00D52D2C" w:rsidP="00107353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2D1B5978" w:rsidR="00D52D2C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1BF77F27" w14:textId="77777777" w:rsidR="00D52D2C" w:rsidRPr="00527481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4DB54384" w:rsidR="00D52D2C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21250AC" w14:textId="77777777" w:rsidR="00D52D2C" w:rsidRPr="00527481" w:rsidRDefault="00D52D2C" w:rsidP="0010735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0A15D360" w:rsidR="00D52D2C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22D18" w:rsidRPr="00527481" w14:paraId="62558E13" w14:textId="77777777" w:rsidTr="00107353">
        <w:trPr>
          <w:trHeight w:val="144"/>
        </w:trPr>
        <w:tc>
          <w:tcPr>
            <w:tcW w:w="3477" w:type="dxa"/>
          </w:tcPr>
          <w:p w14:paraId="4D33B7E4" w14:textId="10A782DB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228AB8" w14:textId="0DD1BD77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991</w:t>
            </w:r>
          </w:p>
        </w:tc>
        <w:tc>
          <w:tcPr>
            <w:tcW w:w="144" w:type="dxa"/>
            <w:vAlign w:val="center"/>
          </w:tcPr>
          <w:p w14:paraId="4C3091C1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E547BF1" w14:textId="30DCB2FD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627</w:t>
            </w:r>
          </w:p>
        </w:tc>
        <w:tc>
          <w:tcPr>
            <w:tcW w:w="144" w:type="dxa"/>
          </w:tcPr>
          <w:p w14:paraId="0A23BCCC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80E957C" w14:textId="6136933B" w:rsidR="00922D18" w:rsidRPr="00527481" w:rsidRDefault="00922D18" w:rsidP="00922D18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63B0B62D" w:rsidR="00922D18" w:rsidRPr="00527481" w:rsidRDefault="00922D18" w:rsidP="00922D18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22D18" w:rsidRPr="00527481" w14:paraId="3782AC34" w14:textId="77777777" w:rsidTr="00E20881">
        <w:trPr>
          <w:trHeight w:val="144"/>
        </w:trPr>
        <w:tc>
          <w:tcPr>
            <w:tcW w:w="3477" w:type="dxa"/>
          </w:tcPr>
          <w:p w14:paraId="07385A6E" w14:textId="7C4D2645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7F1D42D" w14:textId="20A2CBE6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646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954</w:t>
            </w:r>
          </w:p>
        </w:tc>
        <w:tc>
          <w:tcPr>
            <w:tcW w:w="144" w:type="dxa"/>
            <w:vAlign w:val="center"/>
          </w:tcPr>
          <w:p w14:paraId="33658E40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A0F072A" w14:textId="41935772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806</w:t>
            </w:r>
          </w:p>
        </w:tc>
        <w:tc>
          <w:tcPr>
            <w:tcW w:w="144" w:type="dxa"/>
          </w:tcPr>
          <w:p w14:paraId="0D92AEE7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F4C82D3" w14:textId="7A3F51D1" w:rsidR="00922D18" w:rsidRPr="00527481" w:rsidRDefault="00922D18" w:rsidP="00922D18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62BC3722" w:rsidR="00922D18" w:rsidRPr="00527481" w:rsidRDefault="00922D18" w:rsidP="00922D18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22D18" w:rsidRPr="00527481" w14:paraId="7149B3F3" w14:textId="77777777" w:rsidTr="00107353">
        <w:trPr>
          <w:trHeight w:val="144"/>
        </w:trPr>
        <w:tc>
          <w:tcPr>
            <w:tcW w:w="3477" w:type="dxa"/>
          </w:tcPr>
          <w:p w14:paraId="087A6D2E" w14:textId="255A862E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</w:tcPr>
          <w:p w14:paraId="5BBB25F2" w14:textId="2536B141" w:rsidR="00922D18" w:rsidRPr="00527481" w:rsidRDefault="00922D18" w:rsidP="00922D18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4AC8FF7" w14:textId="3E3AE20E" w:rsidR="00922D18" w:rsidRPr="00527481" w:rsidRDefault="00922D18" w:rsidP="00922D18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B3958A" w14:textId="7B74D199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220</w:t>
            </w:r>
          </w:p>
        </w:tc>
        <w:tc>
          <w:tcPr>
            <w:tcW w:w="144" w:type="dxa"/>
            <w:vAlign w:val="center"/>
          </w:tcPr>
          <w:p w14:paraId="747C8A79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8D93EC3" w14:textId="65B0A21E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922D18" w:rsidRPr="00527481" w14:paraId="1B30FB5B" w14:textId="77777777" w:rsidTr="005B4A66">
        <w:trPr>
          <w:trHeight w:val="144"/>
        </w:trPr>
        <w:tc>
          <w:tcPr>
            <w:tcW w:w="3477" w:type="dxa"/>
          </w:tcPr>
          <w:p w14:paraId="68B372B7" w14:textId="0A1364D1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="00F9535E" w:rsidRPr="00527481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4B38B" w14:textId="7F9C5CFD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44" w:type="dxa"/>
          </w:tcPr>
          <w:p w14:paraId="31A8B44A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15C4B57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343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291</w:t>
            </w:r>
          </w:p>
        </w:tc>
        <w:tc>
          <w:tcPr>
            <w:tcW w:w="144" w:type="dxa"/>
          </w:tcPr>
          <w:p w14:paraId="527BA0ED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99370" w14:textId="5DB20294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44" w:type="dxa"/>
          </w:tcPr>
          <w:p w14:paraId="14FA2CBF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C935501" w14:textId="425B5581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142</w:t>
            </w:r>
          </w:p>
        </w:tc>
      </w:tr>
      <w:tr w:rsidR="00922D18" w:rsidRPr="00527481" w14:paraId="215E974A" w14:textId="77777777" w:rsidTr="005B4A66">
        <w:trPr>
          <w:trHeight w:val="144"/>
        </w:trPr>
        <w:tc>
          <w:tcPr>
            <w:tcW w:w="3477" w:type="dxa"/>
          </w:tcPr>
          <w:p w14:paraId="1295134D" w14:textId="3D30BF21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21E13" w14:textId="75A31276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</w:t>
            </w:r>
            <w:r w:rsidR="0013339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952</w:t>
            </w:r>
            <w:r w:rsidR="0013339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44" w:type="dxa"/>
            <w:vAlign w:val="center"/>
          </w:tcPr>
          <w:p w14:paraId="5E18CC71" w14:textId="77777777" w:rsidR="00922D18" w:rsidRPr="00527481" w:rsidRDefault="00922D18" w:rsidP="00922D1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31E9E037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44" w:type="dxa"/>
          </w:tcPr>
          <w:p w14:paraId="4577087B" w14:textId="77777777" w:rsidR="00922D18" w:rsidRPr="00527481" w:rsidRDefault="00922D18" w:rsidP="00922D1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8D3D1D" w14:textId="702DA8F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372</w:t>
            </w:r>
          </w:p>
        </w:tc>
        <w:tc>
          <w:tcPr>
            <w:tcW w:w="144" w:type="dxa"/>
            <w:vAlign w:val="center"/>
          </w:tcPr>
          <w:p w14:paraId="7F6E409F" w14:textId="77777777" w:rsidR="00922D18" w:rsidRPr="00527481" w:rsidRDefault="00922D1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211B8" w14:textId="10915005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142</w:t>
            </w:r>
          </w:p>
        </w:tc>
      </w:tr>
    </w:tbl>
    <w:p w14:paraId="05130F4C" w14:textId="77777777" w:rsidR="00AF5983" w:rsidRPr="00527481" w:rsidRDefault="00AF5983" w:rsidP="00AF5983">
      <w:pPr>
        <w:spacing w:before="120"/>
        <w:ind w:left="1267" w:hanging="720"/>
        <w:jc w:val="right"/>
        <w:rPr>
          <w:rStyle w:val="PageNumber"/>
          <w:rFonts w:ascii="Angsana New" w:hAnsi="Angsana New" w:cs="Angsana New"/>
          <w:b/>
          <w:bCs/>
          <w:cs/>
        </w:rPr>
      </w:pPr>
      <w:r w:rsidRPr="00527481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(หน่วย </w:t>
      </w:r>
      <w:r w:rsidRPr="00527481">
        <w:rPr>
          <w:rStyle w:val="PageNumber"/>
          <w:rFonts w:ascii="Angsana New" w:hAnsi="Angsana New" w:cs="Angsana New"/>
          <w:b/>
          <w:bCs/>
          <w:cs/>
        </w:rPr>
        <w:t xml:space="preserve">: </w:t>
      </w:r>
      <w:r w:rsidRPr="00527481">
        <w:rPr>
          <w:rStyle w:val="PageNumber"/>
          <w:rFonts w:ascii="Angsana New" w:hAnsi="Angsana New" w:cs="Angsana New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F5983" w:rsidRPr="00527481" w14:paraId="68F6D11C" w14:textId="77777777" w:rsidTr="00107353">
        <w:trPr>
          <w:trHeight w:val="144"/>
        </w:trPr>
        <w:tc>
          <w:tcPr>
            <w:tcW w:w="3477" w:type="dxa"/>
          </w:tcPr>
          <w:p w14:paraId="473E95EC" w14:textId="77777777" w:rsidR="00AF5983" w:rsidRPr="00527481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70A6B3B" w14:textId="77777777" w:rsidR="00AF5983" w:rsidRPr="00527481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5C090DE" w14:textId="77777777" w:rsidR="00AF5983" w:rsidRPr="00527481" w:rsidRDefault="00AF5983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7829E10" w14:textId="77777777" w:rsidR="00AF5983" w:rsidRPr="00527481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983" w:rsidRPr="00527481" w14:paraId="583A0F5B" w14:textId="77777777" w:rsidTr="00107353">
        <w:trPr>
          <w:trHeight w:val="144"/>
        </w:trPr>
        <w:tc>
          <w:tcPr>
            <w:tcW w:w="3477" w:type="dxa"/>
          </w:tcPr>
          <w:p w14:paraId="5FC0FE67" w14:textId="77777777" w:rsidR="00AF5983" w:rsidRPr="00527481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09ECB074" w14:textId="321A25C6" w:rsidR="00AF5983" w:rsidRPr="00527481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A16BC3" w:rsidRPr="00527481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527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E42678" w:rsidRPr="00E4267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52748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Pr="00527481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F5983" w:rsidRPr="00527481" w14:paraId="0DB0B8A2" w14:textId="77777777" w:rsidTr="00107353">
        <w:trPr>
          <w:trHeight w:val="144"/>
        </w:trPr>
        <w:tc>
          <w:tcPr>
            <w:tcW w:w="3477" w:type="dxa"/>
          </w:tcPr>
          <w:p w14:paraId="466BFF42" w14:textId="77777777" w:rsidR="00AF5983" w:rsidRPr="00527481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82C61B7" w14:textId="221208AD" w:rsidR="00AF5983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9AD820C" w14:textId="77777777" w:rsidR="00AF5983" w:rsidRPr="00527481" w:rsidRDefault="00AF5983" w:rsidP="00107353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062D4A9" w14:textId="485C31BD" w:rsidR="00AF5983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5A852A1D" w14:textId="77777777" w:rsidR="00AF5983" w:rsidRPr="00527481" w:rsidRDefault="00AF5983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1AD88C1" w14:textId="40D41191" w:rsidR="00AF5983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964355F" w14:textId="77777777" w:rsidR="00AF5983" w:rsidRPr="00527481" w:rsidRDefault="00AF5983" w:rsidP="0010735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4604E82" w14:textId="403F500B" w:rsidR="00AF5983" w:rsidRPr="00527481" w:rsidRDefault="00E42678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22D18" w:rsidRPr="00527481" w14:paraId="554288AC" w14:textId="77777777" w:rsidTr="00107353">
        <w:trPr>
          <w:trHeight w:val="144"/>
        </w:trPr>
        <w:tc>
          <w:tcPr>
            <w:tcW w:w="3477" w:type="dxa"/>
          </w:tcPr>
          <w:p w14:paraId="4FA7C570" w14:textId="77777777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24E486E" w14:textId="7736B73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44" w:type="dxa"/>
            <w:vAlign w:val="center"/>
          </w:tcPr>
          <w:p w14:paraId="403D8FA2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4BC1471" w14:textId="4035056D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44" w:type="dxa"/>
          </w:tcPr>
          <w:p w14:paraId="0E68FDAF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6CD8D2C0" w14:textId="6DFA4311" w:rsidR="00922D18" w:rsidRPr="00527481" w:rsidRDefault="00922D18" w:rsidP="00922D18">
            <w:pPr>
              <w:tabs>
                <w:tab w:val="decimal" w:pos="652"/>
              </w:tabs>
              <w:spacing w:line="360" w:lineRule="exact"/>
              <w:ind w:left="-94" w:right="38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51A0815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2B5030A" w14:textId="2548338C" w:rsidR="00922D18" w:rsidRPr="00527481" w:rsidRDefault="00922D18" w:rsidP="00922D18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22D18" w:rsidRPr="00527481" w14:paraId="322B1442" w14:textId="77777777" w:rsidTr="00107353">
        <w:trPr>
          <w:trHeight w:val="144"/>
        </w:trPr>
        <w:tc>
          <w:tcPr>
            <w:tcW w:w="3477" w:type="dxa"/>
          </w:tcPr>
          <w:p w14:paraId="748219DB" w14:textId="77777777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26CB90" w14:textId="114BCE26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566</w:t>
            </w:r>
          </w:p>
        </w:tc>
        <w:tc>
          <w:tcPr>
            <w:tcW w:w="144" w:type="dxa"/>
            <w:vAlign w:val="center"/>
          </w:tcPr>
          <w:p w14:paraId="715C2774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center"/>
          </w:tcPr>
          <w:p w14:paraId="77628CAA" w14:textId="3A706D8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44" w:type="dxa"/>
          </w:tcPr>
          <w:p w14:paraId="1ABB5BF5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20C385C5" w14:textId="198D5E1F" w:rsidR="00922D18" w:rsidRPr="00527481" w:rsidRDefault="00922D18" w:rsidP="00922D18">
            <w:pPr>
              <w:tabs>
                <w:tab w:val="decimal" w:pos="652"/>
              </w:tabs>
              <w:spacing w:line="360" w:lineRule="exact"/>
              <w:ind w:left="-94" w:right="38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7EFA026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0EDF9385" w14:textId="5DEE4225" w:rsidR="00922D18" w:rsidRPr="00527481" w:rsidRDefault="00922D18" w:rsidP="00922D18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22D18" w:rsidRPr="00527481" w14:paraId="1D169F72" w14:textId="77777777" w:rsidTr="00107353">
        <w:trPr>
          <w:trHeight w:val="144"/>
        </w:trPr>
        <w:tc>
          <w:tcPr>
            <w:tcW w:w="3477" w:type="dxa"/>
          </w:tcPr>
          <w:p w14:paraId="39B4F1A2" w14:textId="77777777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</w:tcPr>
          <w:p w14:paraId="6DA69C88" w14:textId="371513D1" w:rsidR="00922D18" w:rsidRPr="00527481" w:rsidRDefault="00922D18" w:rsidP="00922D18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BCFEE97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300E0F5" w14:textId="1F60587F" w:rsidR="00922D18" w:rsidRPr="00527481" w:rsidRDefault="00922D18" w:rsidP="00922D18">
            <w:pPr>
              <w:tabs>
                <w:tab w:val="decimal" w:pos="65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3C3097F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5C501597" w14:textId="40DF8CD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07593480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043FC288" w14:textId="34671F3A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922D18" w:rsidRPr="00527481" w14:paraId="5AF0ADF6" w14:textId="77777777" w:rsidTr="00E20881">
        <w:trPr>
          <w:trHeight w:val="144"/>
        </w:trPr>
        <w:tc>
          <w:tcPr>
            <w:tcW w:w="3477" w:type="dxa"/>
          </w:tcPr>
          <w:p w14:paraId="07EF8932" w14:textId="77777777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6F0029" w14:textId="16126972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4" w:type="dxa"/>
            <w:vAlign w:val="center"/>
          </w:tcPr>
          <w:p w14:paraId="3C65D2D3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955CFC1" w14:textId="4CDD83BD" w:rsidR="00922D18" w:rsidRPr="00527481" w:rsidRDefault="00922D18" w:rsidP="00922D18">
            <w:pPr>
              <w:tabs>
                <w:tab w:val="decimal" w:pos="65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C0FF68E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6B727E73" w14:textId="53EED3C0" w:rsidR="00922D18" w:rsidRPr="00527481" w:rsidRDefault="00922D18" w:rsidP="00922D18">
            <w:pPr>
              <w:tabs>
                <w:tab w:val="decimal" w:pos="652"/>
              </w:tabs>
              <w:spacing w:line="360" w:lineRule="exact"/>
              <w:ind w:left="-94" w:right="38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2269EBF4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48DB1F4" w14:textId="4EC72438" w:rsidR="00922D18" w:rsidRPr="00527481" w:rsidRDefault="00922D18" w:rsidP="00922D18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22D18" w:rsidRPr="00527481" w14:paraId="1A17835C" w14:textId="77777777" w:rsidTr="00107353">
        <w:trPr>
          <w:trHeight w:val="144"/>
        </w:trPr>
        <w:tc>
          <w:tcPr>
            <w:tcW w:w="3477" w:type="dxa"/>
          </w:tcPr>
          <w:p w14:paraId="5E4EABC7" w14:textId="4BEEA15B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="00F8676B" w:rsidRPr="00527481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0E356" w14:textId="316EBD9E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717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147</w:t>
            </w:r>
          </w:p>
        </w:tc>
        <w:tc>
          <w:tcPr>
            <w:tcW w:w="144" w:type="dxa"/>
          </w:tcPr>
          <w:p w14:paraId="07BE1F41" w14:textId="77777777" w:rsidR="00922D18" w:rsidRPr="00527481" w:rsidRDefault="00922D18" w:rsidP="00922D18">
            <w:pPr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23C1BF41" w14:textId="247ECD2E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44" w:type="dxa"/>
          </w:tcPr>
          <w:p w14:paraId="5AD2F4C2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48FA4" w14:textId="23A735A2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44" w:type="dxa"/>
          </w:tcPr>
          <w:p w14:paraId="4C076643" w14:textId="77777777" w:rsidR="00922D18" w:rsidRPr="00527481" w:rsidRDefault="00922D18" w:rsidP="00922D18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2EAF074" w14:textId="60D6A5BC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833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</w:p>
        </w:tc>
      </w:tr>
      <w:tr w:rsidR="00922D18" w:rsidRPr="00527481" w14:paraId="14827223" w14:textId="77777777" w:rsidTr="00107353">
        <w:trPr>
          <w:trHeight w:val="144"/>
        </w:trPr>
        <w:tc>
          <w:tcPr>
            <w:tcW w:w="3477" w:type="dxa"/>
          </w:tcPr>
          <w:p w14:paraId="13172582" w14:textId="77777777" w:rsidR="00922D18" w:rsidRPr="00527481" w:rsidRDefault="00922D18" w:rsidP="00922D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B1D5" w14:textId="779B68EF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243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4" w:type="dxa"/>
            <w:vAlign w:val="center"/>
          </w:tcPr>
          <w:p w14:paraId="6DE12EC3" w14:textId="77777777" w:rsidR="00922D18" w:rsidRPr="00527481" w:rsidRDefault="00922D18" w:rsidP="00922D1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BEEBD" w14:textId="709AB0D9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759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44" w:type="dxa"/>
          </w:tcPr>
          <w:p w14:paraId="1492CB43" w14:textId="77777777" w:rsidR="00922D18" w:rsidRPr="00527481" w:rsidRDefault="00922D18" w:rsidP="00922D18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8C93E4" w14:textId="370C13D7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997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44" w:type="dxa"/>
            <w:vAlign w:val="center"/>
          </w:tcPr>
          <w:p w14:paraId="521287C4" w14:textId="77777777" w:rsidR="00922D18" w:rsidRPr="00527481" w:rsidRDefault="00922D1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F404C" w14:textId="29DE9F31" w:rsidR="00922D18" w:rsidRPr="00527481" w:rsidRDefault="00E42678" w:rsidP="00922D18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833</w:t>
            </w:r>
            <w:r w:rsidR="00922D18" w:rsidRPr="0052748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</w:p>
        </w:tc>
      </w:tr>
    </w:tbl>
    <w:p w14:paraId="1B2DE9D4" w14:textId="77777777" w:rsidR="00AF5983" w:rsidRPr="00527481" w:rsidRDefault="00AF5983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lang w:val="en-US"/>
        </w:rPr>
      </w:pPr>
      <w:r w:rsidRPr="00527481">
        <w:rPr>
          <w:rStyle w:val="PageNumber"/>
          <w:rFonts w:ascii="Angsana New" w:hAnsi="Angsana New" w:cs="Angsana New"/>
          <w:b/>
          <w:bCs/>
          <w:lang w:val="en-US"/>
        </w:rPr>
        <w:br w:type="page"/>
      </w:r>
    </w:p>
    <w:p w14:paraId="0EA05F39" w14:textId="2246A495" w:rsidR="00E142AA" w:rsidRPr="00527481" w:rsidRDefault="00E42678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="Angsana New" w:hAnsi="Angsana New" w:cs="Angsana New"/>
          <w:b/>
          <w:bCs/>
          <w:cs/>
        </w:rPr>
      </w:pPr>
      <w:r w:rsidRPr="00E42678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21</w:t>
      </w:r>
      <w:r w:rsidR="00E142AA" w:rsidRPr="00527481">
        <w:rPr>
          <w:rStyle w:val="PageNumber"/>
          <w:rFonts w:ascii="Angsana New" w:hAnsi="Angsana New" w:cs="Angsana New"/>
          <w:b/>
          <w:bCs/>
          <w:cs/>
        </w:rPr>
        <w:t>.</w:t>
      </w:r>
      <w:r w:rsidR="00E142AA" w:rsidRPr="00527481">
        <w:rPr>
          <w:rStyle w:val="PageNumber"/>
          <w:rFonts w:ascii="Angsana New" w:hAnsi="Angsana New" w:cs="Angsana New"/>
          <w:b/>
          <w:bCs/>
          <w:cs/>
        </w:rPr>
        <w:tab/>
        <w:t>ค่าตอบแทนกรรมการและผู้บริหาร</w:t>
      </w:r>
    </w:p>
    <w:p w14:paraId="3971D976" w14:textId="77A70F77" w:rsidR="00E142AA" w:rsidRPr="00527481" w:rsidRDefault="00E42678" w:rsidP="00FB6573">
      <w:pPr>
        <w:pStyle w:val="BodyTextIndent"/>
        <w:ind w:left="1166" w:hanging="617"/>
        <w:jc w:val="thaiDistribute"/>
        <w:rPr>
          <w:rStyle w:val="PageNumber"/>
          <w:rFonts w:ascii="Angsana New" w:hAnsi="Angsana New" w:cs="Angsana New"/>
          <w:cs/>
        </w:rPr>
      </w:pPr>
      <w:r w:rsidRPr="00E42678">
        <w:rPr>
          <w:rStyle w:val="PageNumber"/>
          <w:rFonts w:ascii="Angsana New" w:hAnsi="Angsana New" w:cs="Angsana New"/>
          <w:lang w:val="en-US"/>
        </w:rPr>
        <w:t>21</w:t>
      </w:r>
      <w:r w:rsidR="00E142AA" w:rsidRPr="00527481">
        <w:rPr>
          <w:rStyle w:val="PageNumber"/>
          <w:rFonts w:ascii="Angsana New" w:hAnsi="Angsana New" w:cs="Angsana New"/>
          <w:cs/>
        </w:rPr>
        <w:t>.</w:t>
      </w:r>
      <w:r w:rsidRPr="00E42678">
        <w:rPr>
          <w:rStyle w:val="PageNumber"/>
          <w:rFonts w:ascii="Angsana New" w:hAnsi="Angsana New" w:cs="Angsana New"/>
          <w:lang w:val="en-US"/>
        </w:rPr>
        <w:t>1</w:t>
      </w:r>
      <w:r w:rsidR="00E142AA" w:rsidRPr="00527481">
        <w:rPr>
          <w:rStyle w:val="PageNumber"/>
          <w:rFonts w:ascii="Angsana New" w:hAnsi="Angsana New" w:cs="Angsana New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E42678">
        <w:rPr>
          <w:rStyle w:val="PageNumber"/>
          <w:rFonts w:ascii="Angsana New" w:hAnsi="Angsana New" w:cs="Angsana New"/>
          <w:lang w:val="en-US"/>
        </w:rPr>
        <w:t>90</w:t>
      </w:r>
      <w:r w:rsidR="00E142AA" w:rsidRPr="00527481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5FB04FD8" w14:textId="37FA2E29" w:rsidR="00A86372" w:rsidRPr="00527481" w:rsidRDefault="00E42678" w:rsidP="000B3504">
      <w:pPr>
        <w:pStyle w:val="BodyTextIndent"/>
        <w:spacing w:before="240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E42678">
        <w:rPr>
          <w:rStyle w:val="PageNumber"/>
          <w:rFonts w:ascii="Angsana New" w:hAnsi="Angsana New" w:cs="Angsana New"/>
          <w:lang w:val="en-US"/>
        </w:rPr>
        <w:t>21</w:t>
      </w:r>
      <w:r w:rsidR="00E142AA" w:rsidRPr="00527481">
        <w:rPr>
          <w:rStyle w:val="PageNumber"/>
          <w:rFonts w:ascii="Angsana New" w:hAnsi="Angsana New" w:cs="Angsana New"/>
          <w:cs/>
        </w:rPr>
        <w:t>.</w:t>
      </w:r>
      <w:r w:rsidRPr="00E42678">
        <w:rPr>
          <w:rStyle w:val="PageNumber"/>
          <w:rFonts w:ascii="Angsana New" w:hAnsi="Angsana New" w:cs="Angsana New"/>
          <w:lang w:val="en-US"/>
        </w:rPr>
        <w:t>2</w:t>
      </w:r>
      <w:r w:rsidR="00E142AA" w:rsidRPr="00527481">
        <w:rPr>
          <w:rStyle w:val="PageNumber"/>
          <w:rFonts w:ascii="Angsana New" w:hAnsi="Angsana New" w:cs="Angsana New"/>
          <w:cs/>
        </w:rPr>
        <w:tab/>
      </w:r>
      <w:r w:rsidR="00E142AA" w:rsidRPr="00527481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527481">
        <w:rPr>
          <w:rFonts w:ascii="Angsana New" w:hAnsi="Angsana New" w:cs="Angsana New"/>
          <w:cs/>
          <w:lang w:val="en-US"/>
        </w:rPr>
        <w:t>บริษัท</w:t>
      </w:r>
      <w:r w:rsidR="00E142AA" w:rsidRPr="00527481">
        <w:rPr>
          <w:rStyle w:val="PageNumber"/>
          <w:rFonts w:ascii="Angsana New" w:hAnsi="Angsana New" w:cs="Angsana New"/>
          <w:snapToGrid w:val="0"/>
          <w:cs/>
        </w:rPr>
        <w:t xml:space="preserve"> ตามมาตรฐานการบัญชีฉบับที่ </w:t>
      </w:r>
      <w:r w:rsidRPr="00E42678">
        <w:rPr>
          <w:rStyle w:val="PageNumber"/>
          <w:rFonts w:ascii="Angsana New" w:hAnsi="Angsana New" w:cs="Angsana New"/>
          <w:snapToGrid w:val="0"/>
          <w:lang w:val="en-US"/>
        </w:rPr>
        <w:t>24</w:t>
      </w:r>
      <w:r w:rsidR="00E142AA" w:rsidRPr="00527481">
        <w:rPr>
          <w:rStyle w:val="PageNumber"/>
          <w:rFonts w:ascii="Angsana New" w:hAnsi="Angsana New" w:cs="Angsana New"/>
          <w:snapToGrid w:val="0"/>
          <w:cs/>
        </w:rPr>
        <w:t xml:space="preserve"> เรื่อ</w:t>
      </w:r>
      <w:r w:rsidR="00E142AA" w:rsidRPr="00527481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E142AA" w:rsidRPr="00527481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E142AA" w:rsidRPr="00527481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527481" w:rsidRDefault="000B3504" w:rsidP="00A86372">
      <w:pPr>
        <w:pStyle w:val="BodyTextIndent"/>
        <w:ind w:left="1166" w:hanging="619"/>
        <w:jc w:val="thaiDistribute"/>
        <w:rPr>
          <w:rStyle w:val="PageNumber"/>
          <w:rFonts w:ascii="Angsana New" w:hAnsi="Angsana New" w:cs="Angsana New"/>
          <w:snapToGrid w:val="0"/>
          <w:sz w:val="2"/>
          <w:szCs w:val="2"/>
          <w:cs/>
        </w:rPr>
      </w:pPr>
    </w:p>
    <w:p w14:paraId="6EA53B36" w14:textId="5271919F" w:rsidR="00E142AA" w:rsidRPr="00527481" w:rsidRDefault="00E142AA" w:rsidP="000A1468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2"/>
          <w:cs/>
        </w:rPr>
      </w:pPr>
      <w:r w:rsidRPr="00527481">
        <w:rPr>
          <w:rStyle w:val="PageNumber"/>
          <w:rFonts w:ascii="Angsana New" w:hAnsi="Angsana New" w:cs="Angsana New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2D3F46" w:rsidRPr="00527481">
        <w:rPr>
          <w:rStyle w:val="PageNumber"/>
          <w:rFonts w:ascii="Angsana New" w:hAnsi="Angsana New" w:cs="Angsana New" w:hint="cs"/>
          <w:snapToGrid w:val="0"/>
          <w:spacing w:val="-2"/>
          <w:cs/>
        </w:rPr>
        <w:t>และ</w:t>
      </w:r>
      <w:r w:rsidR="00225F35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</w:t>
      </w:r>
      <w:r w:rsidR="002D3F46" w:rsidRPr="00527481">
        <w:rPr>
          <w:rStyle w:val="PageNumber"/>
          <w:rFonts w:ascii="Angsana New" w:hAnsi="Angsana New" w:cs="Angsana New" w:hint="cs"/>
          <w:snapToGrid w:val="0"/>
          <w:spacing w:val="-2"/>
          <w:cs/>
        </w:rPr>
        <w:t>หกเดือน</w:t>
      </w:r>
      <w:r w:rsidR="00B135D6" w:rsidRPr="00527481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E42678" w:rsidRPr="00E42678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30</w:t>
      </w:r>
      <w:r w:rsidR="00B135D6" w:rsidRPr="00527481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C7165" w:rsidRPr="00527481">
        <w:rPr>
          <w:rStyle w:val="PageNumber"/>
          <w:rFonts w:ascii="Angsana New" w:hAnsi="Angsana New" w:cs="Angsana New" w:hint="cs"/>
          <w:snapToGrid w:val="0"/>
          <w:spacing w:val="-2"/>
          <w:cs/>
          <w:lang w:val="en-US"/>
        </w:rPr>
        <w:t>มิถุนายน</w:t>
      </w:r>
      <w:r w:rsidR="00B135D6" w:rsidRPr="00527481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B135D6" w:rsidRPr="00527481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14:paraId="53DD829F" w14:textId="77777777" w:rsidR="00612E5D" w:rsidRPr="00527481" w:rsidRDefault="00612E5D" w:rsidP="00612E5D">
      <w:pPr>
        <w:spacing w:before="120"/>
        <w:ind w:left="1267" w:hanging="720"/>
        <w:jc w:val="right"/>
        <w:rPr>
          <w:rStyle w:val="PageNumber"/>
          <w:rFonts w:ascii="Angsana New" w:hAnsi="Angsana New" w:cs="Angsana New"/>
          <w:b/>
          <w:bCs/>
          <w:cs/>
        </w:rPr>
      </w:pPr>
      <w:r w:rsidRPr="00527481">
        <w:rPr>
          <w:rStyle w:val="PageNumber"/>
          <w:rFonts w:ascii="Angsana New" w:hAnsi="Angsana New" w:cs="Angsana New"/>
          <w:b/>
          <w:bCs/>
          <w:szCs w:val="28"/>
          <w:cs/>
        </w:rPr>
        <w:t xml:space="preserve">(หน่วย </w:t>
      </w:r>
      <w:r w:rsidRPr="00527481">
        <w:rPr>
          <w:rStyle w:val="PageNumber"/>
          <w:rFonts w:ascii="Angsana New" w:hAnsi="Angsana New" w:cs="Angsana New"/>
          <w:b/>
          <w:bCs/>
          <w:cs/>
        </w:rPr>
        <w:t xml:space="preserve">: </w:t>
      </w:r>
      <w:r w:rsidRPr="00527481">
        <w:rPr>
          <w:rStyle w:val="PageNumber"/>
          <w:rFonts w:ascii="Angsana New" w:hAnsi="Angsana New" w:cs="Angsana New"/>
          <w:b/>
          <w:bCs/>
          <w:szCs w:val="28"/>
          <w:cs/>
        </w:rPr>
        <w:t>บาท)</w:t>
      </w:r>
    </w:p>
    <w:tbl>
      <w:tblPr>
        <w:tblW w:w="882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0278F6" w:rsidRPr="00527481" w14:paraId="71A91925" w14:textId="77777777" w:rsidTr="00873497">
        <w:tc>
          <w:tcPr>
            <w:tcW w:w="3870" w:type="dxa"/>
          </w:tcPr>
          <w:p w14:paraId="02CCB988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2F6507B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  <w:tc>
          <w:tcPr>
            <w:tcW w:w="90" w:type="dxa"/>
          </w:tcPr>
          <w:p w14:paraId="3E7A2965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F92E6B1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278F6" w:rsidRPr="00527481" w14:paraId="739B51F6" w14:textId="77777777" w:rsidTr="00873497">
        <w:tc>
          <w:tcPr>
            <w:tcW w:w="3870" w:type="dxa"/>
          </w:tcPr>
          <w:p w14:paraId="7F36A297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E086853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3972087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7C7B5EE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8F6" w:rsidRPr="00527481" w14:paraId="612424AE" w14:textId="77777777" w:rsidTr="00873497">
        <w:tc>
          <w:tcPr>
            <w:tcW w:w="3870" w:type="dxa"/>
          </w:tcPr>
          <w:p w14:paraId="28A436CA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3ED6B6EE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E34903E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18E74D0" w14:textId="77777777" w:rsidR="000278F6" w:rsidRPr="00527481" w:rsidRDefault="000278F6" w:rsidP="00873497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527481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278F6" w:rsidRPr="00527481" w14:paraId="54157641" w14:textId="77777777" w:rsidTr="00873497">
        <w:tc>
          <w:tcPr>
            <w:tcW w:w="3870" w:type="dxa"/>
          </w:tcPr>
          <w:p w14:paraId="42A00E3D" w14:textId="77777777" w:rsidR="000278F6" w:rsidRPr="00527481" w:rsidRDefault="000278F6" w:rsidP="00873497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14F0AA3" w14:textId="2D9E5DA0" w:rsidR="000278F6" w:rsidRPr="00527481" w:rsidRDefault="000278F6" w:rsidP="00873497">
            <w:pPr>
              <w:tabs>
                <w:tab w:val="left" w:pos="540"/>
              </w:tabs>
              <w:spacing w:before="40"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</w:t>
            </w:r>
            <w:r w:rsidRPr="00527481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้</w:t>
            </w: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="00E42678"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27481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057C5D7" w14:textId="77777777" w:rsidR="000278F6" w:rsidRPr="00527481" w:rsidRDefault="000278F6" w:rsidP="00873497">
            <w:pPr>
              <w:tabs>
                <w:tab w:val="left" w:pos="540"/>
              </w:tabs>
              <w:spacing w:before="40"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24D8C8A" w14:textId="0A6C495E" w:rsidR="000278F6" w:rsidRPr="00527481" w:rsidRDefault="000278F6" w:rsidP="00873497">
            <w:pPr>
              <w:tabs>
                <w:tab w:val="left" w:pos="540"/>
              </w:tabs>
              <w:spacing w:before="40"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42678"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527481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27481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278F6" w:rsidRPr="00527481" w14:paraId="54DDE142" w14:textId="77777777" w:rsidTr="00873497">
        <w:tc>
          <w:tcPr>
            <w:tcW w:w="3870" w:type="dxa"/>
          </w:tcPr>
          <w:p w14:paraId="56667993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452CDB3" w14:textId="4EBEF93B" w:rsidR="000278F6" w:rsidRPr="00527481" w:rsidRDefault="00E42678" w:rsidP="000278F6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7AA28F0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5F16206" w14:textId="70BCED8B" w:rsidR="000278F6" w:rsidRPr="00527481" w:rsidRDefault="00E42678" w:rsidP="000278F6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84A23B3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48413F" w14:textId="43A8F5BB" w:rsidR="000278F6" w:rsidRPr="00527481" w:rsidRDefault="00E42678" w:rsidP="000278F6">
            <w:pPr>
              <w:tabs>
                <w:tab w:val="left" w:pos="540"/>
              </w:tabs>
              <w:spacing w:line="28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1FC0912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F4C2B0" w14:textId="73562341" w:rsidR="000278F6" w:rsidRPr="00527481" w:rsidRDefault="00E42678" w:rsidP="000278F6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267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278F6" w:rsidRPr="00527481" w14:paraId="55D0C4F5" w14:textId="77777777" w:rsidTr="00873497">
        <w:tc>
          <w:tcPr>
            <w:tcW w:w="3870" w:type="dxa"/>
            <w:hideMark/>
          </w:tcPr>
          <w:p w14:paraId="5F177C9D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2314727F" w14:textId="6714A7D2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2793558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06E8C" w14:textId="30E08687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371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E9DDB2F" w14:textId="77777777" w:rsidR="000278F6" w:rsidRPr="00527481" w:rsidRDefault="000278F6" w:rsidP="000278F6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EE6A3F" w14:textId="4D3CA5C2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D6EDA5C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BBF5C7" w14:textId="384B9847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682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278F6" w:rsidRPr="00527481" w14:paraId="696DE4F9" w14:textId="77777777" w:rsidTr="00873497">
        <w:trPr>
          <w:trHeight w:val="221"/>
        </w:trPr>
        <w:tc>
          <w:tcPr>
            <w:tcW w:w="3870" w:type="dxa"/>
            <w:hideMark/>
          </w:tcPr>
          <w:p w14:paraId="4520D9E6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14:paraId="18541FCE" w14:textId="77777777" w:rsidR="000278F6" w:rsidRPr="00527481" w:rsidRDefault="000278F6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6E54CDBE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65DCCC" w14:textId="77777777" w:rsidR="000278F6" w:rsidRPr="00527481" w:rsidRDefault="000278F6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4CD451CE" w14:textId="77777777" w:rsidR="000278F6" w:rsidRPr="00527481" w:rsidRDefault="000278F6" w:rsidP="000278F6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53218F" w14:textId="77777777" w:rsidR="000278F6" w:rsidRPr="00527481" w:rsidRDefault="000278F6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783B16A1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E01AB9" w14:textId="77777777" w:rsidR="000278F6" w:rsidRPr="00527481" w:rsidRDefault="000278F6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0278F6" w:rsidRPr="00527481" w14:paraId="34E0100F" w14:textId="77777777" w:rsidTr="00873497">
        <w:tc>
          <w:tcPr>
            <w:tcW w:w="3870" w:type="dxa"/>
            <w:hideMark/>
          </w:tcPr>
          <w:p w14:paraId="37F62662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92B5617" w14:textId="27FB1573" w:rsidR="000278F6" w:rsidRPr="00527481" w:rsidRDefault="00E42678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596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</w:p>
        </w:tc>
        <w:tc>
          <w:tcPr>
            <w:tcW w:w="90" w:type="dxa"/>
          </w:tcPr>
          <w:p w14:paraId="0E929E0E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C62F91" w14:textId="5AB0EF4E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804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90" w:type="dxa"/>
          </w:tcPr>
          <w:p w14:paraId="331B9529" w14:textId="77777777" w:rsidR="000278F6" w:rsidRPr="00527481" w:rsidRDefault="000278F6" w:rsidP="000278F6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36044F" w14:textId="59D49D12" w:rsidR="000278F6" w:rsidRPr="00527481" w:rsidRDefault="00E42678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90" w:type="dxa"/>
          </w:tcPr>
          <w:p w14:paraId="6750304D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59DF81" w14:textId="61503CAF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897</w:t>
            </w:r>
          </w:p>
        </w:tc>
      </w:tr>
      <w:tr w:rsidR="000278F6" w:rsidRPr="00527481" w14:paraId="3653D81C" w14:textId="77777777" w:rsidTr="00873497">
        <w:tc>
          <w:tcPr>
            <w:tcW w:w="3870" w:type="dxa"/>
            <w:hideMark/>
          </w:tcPr>
          <w:p w14:paraId="12D4F222" w14:textId="77777777" w:rsidR="000278F6" w:rsidRPr="00527481" w:rsidRDefault="000278F6" w:rsidP="000278F6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BE4C" w14:textId="4DA443F2" w:rsidR="000278F6" w:rsidRPr="00527481" w:rsidRDefault="00E42678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</w:tcPr>
          <w:p w14:paraId="23E62913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291F9" w14:textId="72EAB996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383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66CFA6" w14:textId="77777777" w:rsidR="000278F6" w:rsidRPr="00527481" w:rsidRDefault="000278F6" w:rsidP="000278F6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91D79" w14:textId="310F0D48" w:rsidR="000278F6" w:rsidRPr="00527481" w:rsidRDefault="00E42678" w:rsidP="000278F6">
            <w:pPr>
              <w:spacing w:line="28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852</w:t>
            </w:r>
            <w:r w:rsidR="00A10DC2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2C82B2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DB67" w14:textId="34A5EFBC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766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278F6" w:rsidRPr="00527481" w14:paraId="22858063" w14:textId="77777777" w:rsidTr="00873497">
        <w:tc>
          <w:tcPr>
            <w:tcW w:w="3870" w:type="dxa"/>
            <w:hideMark/>
          </w:tcPr>
          <w:p w14:paraId="49966DE8" w14:textId="77777777" w:rsidR="000278F6" w:rsidRPr="00527481" w:rsidRDefault="000278F6" w:rsidP="000278F6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33EEA" w14:textId="44B3EA5E" w:rsidR="000278F6" w:rsidRPr="00527481" w:rsidRDefault="00E42678" w:rsidP="000278F6">
            <w:pPr>
              <w:spacing w:line="28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127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</w:tcPr>
          <w:p w14:paraId="3691647C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8BBD9" w14:textId="35C24E56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558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DB1C4B" w14:textId="77777777" w:rsidR="000278F6" w:rsidRPr="00527481" w:rsidRDefault="000278F6" w:rsidP="000278F6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94663" w14:textId="1EEADD4C" w:rsidR="000278F6" w:rsidRPr="00527481" w:rsidRDefault="00E42678" w:rsidP="000278F6">
            <w:pPr>
              <w:spacing w:line="28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  <w:r w:rsidR="00133398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6E05FA" w14:textId="77777777" w:rsidR="000278F6" w:rsidRPr="00527481" w:rsidRDefault="000278F6" w:rsidP="000278F6">
            <w:pPr>
              <w:tabs>
                <w:tab w:val="left" w:pos="540"/>
              </w:tabs>
              <w:spacing w:line="28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822A2" w14:textId="4DD94FD3" w:rsidR="000278F6" w:rsidRPr="00527481" w:rsidRDefault="00E42678" w:rsidP="000278F6">
            <w:pPr>
              <w:tabs>
                <w:tab w:val="decimal" w:pos="1052"/>
              </w:tabs>
              <w:spacing w:line="280" w:lineRule="exact"/>
              <w:ind w:right="-210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010</w:t>
            </w:r>
            <w:r w:rsidR="000278F6" w:rsidRPr="00527481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E42678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897</w:t>
            </w:r>
          </w:p>
        </w:tc>
      </w:tr>
    </w:tbl>
    <w:p w14:paraId="203F2537" w14:textId="59CD0FE4" w:rsidR="00E142AA" w:rsidRPr="00527481" w:rsidRDefault="00E42678" w:rsidP="0066524F">
      <w:pPr>
        <w:spacing w:before="360"/>
        <w:ind w:left="562" w:hanging="562"/>
        <w:rPr>
          <w:rFonts w:ascii="Angsana New" w:hAnsi="Angsana New" w:cs="Angsana New"/>
          <w:b/>
          <w:bCs/>
          <w:cs/>
        </w:rPr>
      </w:pPr>
      <w:r w:rsidRPr="00E42678">
        <w:rPr>
          <w:rFonts w:ascii="Angsana New" w:hAnsi="Angsana New" w:cs="Angsana New"/>
          <w:b/>
          <w:bCs/>
          <w:lang w:val="en-US"/>
        </w:rPr>
        <w:t>22</w:t>
      </w:r>
      <w:r w:rsidR="00E142AA" w:rsidRPr="00527481">
        <w:rPr>
          <w:rFonts w:ascii="Angsana New" w:hAnsi="Angsana New" w:cs="Angsana New"/>
          <w:b/>
          <w:bCs/>
          <w:cs/>
        </w:rPr>
        <w:t>.</w:t>
      </w:r>
      <w:r w:rsidR="000A1468" w:rsidRPr="00527481">
        <w:rPr>
          <w:rFonts w:ascii="Angsana New" w:hAnsi="Angsana New" w:cs="Angsana New"/>
          <w:b/>
          <w:bCs/>
          <w:cs/>
        </w:rPr>
        <w:tab/>
      </w:r>
      <w:r w:rsidR="00E142AA" w:rsidRPr="00527481">
        <w:rPr>
          <w:rFonts w:ascii="Angsana New" w:hAnsi="Angsana New" w:cs="Angsana New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527481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5274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14:paraId="1CA94309" w14:textId="56768BF7" w:rsidR="00873497" w:rsidRPr="00527481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5274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52748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527481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1B3BE6" w:rsidRPr="00527481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527481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527481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527481">
        <w:rPr>
          <w:rFonts w:ascii="Angsana New" w:hAnsi="Angsana New" w:cs="Angsana New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527481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527481">
        <w:rPr>
          <w:rFonts w:ascii="Angsana New" w:hAnsi="Angsana New" w:cs="Angsana New"/>
          <w:sz w:val="32"/>
          <w:szCs w:val="32"/>
          <w:cs/>
        </w:rPr>
        <w:t>ไม่ว่าโดยทางตรงหรือทางอ้อม</w:t>
      </w:r>
    </w:p>
    <w:p w14:paraId="1CE46F27" w14:textId="77777777" w:rsidR="00873497" w:rsidRPr="00527481" w:rsidRDefault="00873497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cs/>
          <w:lang w:val="en-US"/>
        </w:rPr>
      </w:pPr>
      <w:r w:rsidRPr="00527481">
        <w:rPr>
          <w:rFonts w:ascii="Angsana New" w:hAnsi="Angsana New" w:cs="Angsana New"/>
          <w:cs/>
        </w:rPr>
        <w:br w:type="page"/>
      </w:r>
    </w:p>
    <w:p w14:paraId="247D6A31" w14:textId="6672B773" w:rsidR="00E142AA" w:rsidRPr="00527481" w:rsidRDefault="00E142AA" w:rsidP="000A1468">
      <w:pPr>
        <w:pStyle w:val="a2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527481">
        <w:rPr>
          <w:rFonts w:ascii="Angsana New" w:hAnsi="Angsana New" w:cs="Angsana New"/>
          <w:sz w:val="32"/>
          <w:szCs w:val="32"/>
          <w:cs/>
        </w:rPr>
        <w:lastRenderedPageBreak/>
        <w:t>กิจการที่เกี่ยวข้องกันที่มีรายการระหว่างกันที่สำคัญกับกลุ่มบริษัทและ</w:t>
      </w:r>
      <w:r w:rsidRPr="00527481">
        <w:rPr>
          <w:rFonts w:ascii="Angsana New" w:hAnsi="Angsana New" w:cs="Angsana New"/>
          <w:sz w:val="32"/>
          <w:szCs w:val="32"/>
        </w:rPr>
        <w:t>/</w:t>
      </w:r>
      <w:r w:rsidRPr="00527481">
        <w:rPr>
          <w:rFonts w:ascii="Angsana New" w:hAnsi="Angsana New" w:cs="Angsana New"/>
          <w:sz w:val="32"/>
          <w:szCs w:val="32"/>
          <w:cs/>
        </w:rPr>
        <w:t>หรือบริษัท มีดังต่อไปนี้</w:t>
      </w:r>
    </w:p>
    <w:p w14:paraId="7A5F9CEF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แลนด์มาร์ค โฮลดิ้งส์ จำกัด</w:t>
      </w:r>
    </w:p>
    <w:p w14:paraId="41147370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489D57D8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573FD03C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462474AC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7F9CD361" w14:textId="6A123598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 xml:space="preserve">บริษัท ซีจียูเค </w:t>
      </w:r>
      <w:r w:rsidR="00E42678" w:rsidRPr="00E42678">
        <w:rPr>
          <w:rFonts w:ascii="Angsana New" w:hAnsi="Angsana New" w:cs="Angsana New"/>
          <w:color w:val="000000"/>
          <w:lang w:val="en-US"/>
        </w:rPr>
        <w:t>1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จำกัด</w:t>
      </w:r>
    </w:p>
    <w:p w14:paraId="3E663BD5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GB"/>
        </w:rPr>
      </w:pPr>
      <w:r w:rsidRPr="00527481">
        <w:rPr>
          <w:rFonts w:ascii="Angsana New" w:hAnsi="Angsana New" w:cs="Angsana New"/>
          <w:color w:val="000000"/>
          <w:cs/>
          <w:lang w:val="en-GB"/>
        </w:rPr>
        <w:t>บริษัทหลักทรัพย์ พาย จ</w:t>
      </w:r>
      <w:r w:rsidRPr="00527481">
        <w:rPr>
          <w:rFonts w:ascii="Angsana New" w:hAnsi="Angsana New" w:cs="Angsana New" w:hint="cs"/>
          <w:color w:val="000000"/>
          <w:cs/>
          <w:lang w:val="en-GB"/>
        </w:rPr>
        <w:t>ำ</w:t>
      </w:r>
      <w:r w:rsidRPr="00527481">
        <w:rPr>
          <w:rFonts w:ascii="Angsana New" w:hAnsi="Angsana New" w:cs="Angsana New"/>
          <w:color w:val="000000"/>
          <w:cs/>
          <w:lang w:val="en-GB"/>
        </w:rPr>
        <w:t>กัด (มหาชน)</w:t>
      </w:r>
    </w:p>
    <w:p w14:paraId="73121D23" w14:textId="77777777" w:rsidR="00DB5B29" w:rsidRPr="00527481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olor w:val="000000"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18F4C1DA" w14:textId="77777777" w:rsidR="00DB5B29" w:rsidRPr="00527481" w:rsidRDefault="00DB5B29" w:rsidP="00DB5B29">
      <w:pPr>
        <w:overflowPunct/>
        <w:autoSpaceDE/>
        <w:adjustRightInd/>
        <w:ind w:left="540" w:right="43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บริษัท เบาด์ แอนด์ บียอนด์ จำกัด (มหาชน)</w:t>
      </w:r>
    </w:p>
    <w:p w14:paraId="00BD7EAC" w14:textId="77777777" w:rsidR="00DB5B29" w:rsidRPr="00527481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เอ็มเอฟ โฮลดิ้งส์ จำกัด</w:t>
      </w:r>
    </w:p>
    <w:p w14:paraId="00B141FD" w14:textId="77777777" w:rsidR="00DB5B29" w:rsidRPr="00527481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</w:t>
      </w:r>
      <w:r w:rsidRPr="00527481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>วอเตอร์ฟร้อนท์ โฮเต็ล จำกัด</w:t>
      </w:r>
    </w:p>
    <w:p w14:paraId="2B3D2E8D" w14:textId="77777777" w:rsidR="00DB5B29" w:rsidRPr="00527481" w:rsidRDefault="00DB5B29" w:rsidP="00DB5B29">
      <w:pPr>
        <w:tabs>
          <w:tab w:val="left" w:pos="1080"/>
        </w:tabs>
        <w:ind w:left="392" w:firstLine="148"/>
        <w:jc w:val="thaiDistribute"/>
        <w:rPr>
          <w:rFonts w:ascii="Angsana New" w:hAnsi="Angsana New" w:cs="Angsana New"/>
          <w:color w:val="000000"/>
          <w:lang w:val="en-US"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>บริษัท เออร์เบิน รีสอร์ทโฮเต็ล จำกัด</w:t>
      </w:r>
    </w:p>
    <w:p w14:paraId="652F9991" w14:textId="448F8BF3" w:rsidR="00DB5B29" w:rsidRPr="00527481" w:rsidRDefault="00E42678" w:rsidP="00723D7A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lang w:val="en-US"/>
        </w:rPr>
      </w:pPr>
      <w:r w:rsidRPr="00E42678">
        <w:rPr>
          <w:rFonts w:ascii="Angsana New" w:hAnsi="Angsana New" w:cs="Angsana New"/>
          <w:lang w:val="en-US"/>
        </w:rPr>
        <w:t>22</w:t>
      </w:r>
      <w:r w:rsidR="00DB5B29" w:rsidRPr="00527481">
        <w:rPr>
          <w:rFonts w:ascii="Angsana New" w:hAnsi="Angsana New" w:cs="Angsana New"/>
          <w:cs/>
          <w:lang w:val="en-US"/>
        </w:rPr>
        <w:t>.</w:t>
      </w:r>
      <w:r w:rsidRPr="00E42678">
        <w:rPr>
          <w:rFonts w:ascii="Angsana New" w:hAnsi="Angsana New" w:cs="Angsana New"/>
          <w:lang w:val="en-US"/>
        </w:rPr>
        <w:t>1</w:t>
      </w:r>
      <w:r w:rsidR="00DB5B29" w:rsidRPr="00527481">
        <w:rPr>
          <w:rFonts w:ascii="Angsana New" w:hAnsi="Angsana New" w:cs="Angsana New"/>
          <w:lang w:val="en-US"/>
        </w:rPr>
        <w:tab/>
      </w:r>
      <w:r w:rsidR="00DB5B29" w:rsidRPr="00527481">
        <w:rPr>
          <w:rFonts w:ascii="Angsana New" w:hAnsi="Angsana New" w:cs="Angsana New"/>
          <w:snapToGrid w:val="0"/>
          <w:cs/>
        </w:rPr>
        <w:t>เงิน</w:t>
      </w:r>
      <w:r w:rsidR="00DB5B29" w:rsidRPr="00527481">
        <w:rPr>
          <w:rFonts w:ascii="Angsana New" w:hAnsi="Angsana New" w:cs="Angsana New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527481" w14:paraId="0EF46078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527481" w:rsidRDefault="00723D7A" w:rsidP="00C17FFD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527481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527481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527481" w:rsidRDefault="00723D7A" w:rsidP="00723D7A">
            <w:pPr>
              <w:spacing w:line="200" w:lineRule="exact"/>
              <w:ind w:left="-108" w:right="2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527481" w14:paraId="33FDC9FF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527481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527481" w14:paraId="719859DC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527481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527481" w14:paraId="1AFB4CBC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527481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527481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797DEFB7" w:rsidR="00843DCB" w:rsidRPr="00527481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สำหรับงว</w:t>
            </w:r>
            <w:r w:rsidR="0077151A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ด</w:t>
            </w:r>
            <w:r w:rsidR="00B155FA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527481" w14:paraId="08ADF5B4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527481" w:rsidRDefault="00843DCB" w:rsidP="00843DCB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527481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527481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527481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527481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สิ้นสุด</w:t>
            </w:r>
            <w:r w:rsidR="00B155FA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9873E6" w:rsidRPr="00527481" w14:paraId="4544F58F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4B7BA02" w14:textId="77777777" w:rsidR="009873E6" w:rsidRPr="00527481" w:rsidRDefault="009873E6" w:rsidP="009873E6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197E4C3B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1C42D91E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737FB11E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09E4D946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01C51C4C" w:rsidR="009873E6" w:rsidRPr="00527481" w:rsidRDefault="00E42678" w:rsidP="009873E6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5202E7AD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1DA0F784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2E7B0282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0E7DDC3B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17463D17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1BAE2CF0" w:rsidR="009873E6" w:rsidRPr="00527481" w:rsidRDefault="00B155FA" w:rsidP="009873E6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9873E6" w:rsidRPr="00527481" w14:paraId="0C946076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018D4007" w14:textId="77777777" w:rsidR="009873E6" w:rsidRPr="00527481" w:rsidRDefault="009873E6" w:rsidP="009873E6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26912B36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0079D02A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14626AE6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13DF3507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3C0E3296" w:rsidR="009873E6" w:rsidRPr="00527481" w:rsidRDefault="00E42678" w:rsidP="009873E6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1CB8E010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24A47DFE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2148B4E6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02C13C76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6FCB6A64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109F4188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256</w:t>
            </w: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E4ADF1A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19EAF6AF" w:rsidR="009873E6" w:rsidRPr="00527481" w:rsidRDefault="00E42678" w:rsidP="009873E6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E42678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256</w:t>
            </w:r>
            <w:r w:rsidRPr="00E42678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9873E6" w:rsidRPr="00527481" w14:paraId="2470C36A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</w:tcBorders>
            <w:vAlign w:val="center"/>
          </w:tcPr>
          <w:p w14:paraId="334556CD" w14:textId="77777777" w:rsidR="009873E6" w:rsidRPr="00527481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527481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527481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77777777" w:rsidR="009873E6" w:rsidRPr="00527481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4C56DE" w:rsidRPr="00527481" w14:paraId="619C31FA" w14:textId="77777777" w:rsidTr="004D58FC">
        <w:trPr>
          <w:cantSplit/>
          <w:trHeight w:val="20"/>
        </w:trPr>
        <w:tc>
          <w:tcPr>
            <w:tcW w:w="1799" w:type="dxa"/>
            <w:vAlign w:val="center"/>
          </w:tcPr>
          <w:p w14:paraId="15058929" w14:textId="77777777" w:rsidR="004C56DE" w:rsidRPr="00527481" w:rsidRDefault="004C56DE" w:rsidP="004C56DE">
            <w:pPr>
              <w:pStyle w:val="Heading5"/>
              <w:spacing w:line="200" w:lineRule="exact"/>
              <w:ind w:left="182" w:hanging="9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620B787F" w:rsidR="004C56DE" w:rsidRPr="00527481" w:rsidRDefault="00E42678" w:rsidP="004C56DE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2F89322B" w:rsidR="004C56DE" w:rsidRPr="00527481" w:rsidRDefault="00E42678" w:rsidP="004C56DE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4C56DE" w:rsidRPr="00527481" w:rsidRDefault="004C56DE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7F73EE49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="004C56DE" w:rsidRPr="00527481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3AF75BCD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="004C56DE" w:rsidRPr="00527481">
              <w:rPr>
                <w:rFonts w:ascii="Angsana New" w:hAnsi="Angsana New" w:cs="Angsana New" w:hint="cs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57DD4677" w:rsidR="004C56DE" w:rsidRPr="00527481" w:rsidRDefault="00E42678" w:rsidP="004C56DE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4C56DE" w:rsidRPr="00527481" w:rsidRDefault="004C56DE" w:rsidP="004C56DE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0692B933" w:rsidR="004C56DE" w:rsidRPr="00527481" w:rsidRDefault="00E42678" w:rsidP="004C56DE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66EB2F2B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735B6487" w:rsidR="004C56DE" w:rsidRPr="00527481" w:rsidRDefault="00E42678" w:rsidP="004C56DE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5D93A877" w:rsidR="004C56DE" w:rsidRPr="00527481" w:rsidRDefault="00E42678" w:rsidP="004C56DE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928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0836AE7C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71F9C409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4C56DE" w:rsidRPr="00527481" w14:paraId="750643E3" w14:textId="77777777" w:rsidTr="004D58FC">
        <w:trPr>
          <w:cantSplit/>
          <w:trHeight w:val="20"/>
        </w:trPr>
        <w:tc>
          <w:tcPr>
            <w:tcW w:w="1799" w:type="dxa"/>
            <w:vAlign w:val="center"/>
          </w:tcPr>
          <w:p w14:paraId="36DB37F6" w14:textId="77777777" w:rsidR="004C56DE" w:rsidRPr="00527481" w:rsidRDefault="004C56DE" w:rsidP="004C56DE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  <w:p w14:paraId="40361D83" w14:textId="75EDF962" w:rsidR="004C56DE" w:rsidRPr="00527481" w:rsidRDefault="004C56DE" w:rsidP="004C56DE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 w:hint="cs"/>
                <w:b w:val="0"/>
                <w:bCs w:val="0"/>
                <w:sz w:val="16"/>
                <w:szCs w:val="16"/>
                <w:u w:val="none"/>
                <w:cs/>
              </w:rPr>
              <w:t xml:space="preserve">      </w:t>
            </w:r>
            <w:r w:rsidRPr="0052748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7716EE52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bottom"/>
          </w:tcPr>
          <w:p w14:paraId="45C1C7C9" w14:textId="38738697" w:rsidR="004C56DE" w:rsidRPr="00527481" w:rsidRDefault="00E42678" w:rsidP="004C56DE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61A3792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bottom"/>
          </w:tcPr>
          <w:p w14:paraId="26D2B5CE" w14:textId="50255938" w:rsidR="004C56DE" w:rsidRPr="00527481" w:rsidRDefault="00E42678" w:rsidP="004C56DE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C956A89" w14:textId="77777777" w:rsidR="004C56DE" w:rsidRPr="00527481" w:rsidRDefault="004C56DE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bottom"/>
          </w:tcPr>
          <w:p w14:paraId="0B250DA6" w14:textId="6661B91F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278940CB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bottom"/>
          </w:tcPr>
          <w:p w14:paraId="57877B05" w14:textId="66F7C816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3874F67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bottom"/>
          </w:tcPr>
          <w:p w14:paraId="78FDDB10" w14:textId="257DFD5B" w:rsidR="004C56DE" w:rsidRPr="00527481" w:rsidRDefault="00E42678" w:rsidP="004C56DE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3DC9DAF1" w14:textId="77777777" w:rsidR="004C56DE" w:rsidRPr="00527481" w:rsidRDefault="004C56DE" w:rsidP="004C56DE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bottom"/>
          </w:tcPr>
          <w:p w14:paraId="03E11936" w14:textId="3E4B5831" w:rsidR="004C56DE" w:rsidRPr="00527481" w:rsidRDefault="00E42678" w:rsidP="004C56DE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D90CEEF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677D70D1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56F17ED4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2D2AACAF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592F81DA" w14:textId="72F97028" w:rsidR="004C56DE" w:rsidRPr="00527481" w:rsidRDefault="00E42678" w:rsidP="004C56DE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0E955E97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bottom"/>
          </w:tcPr>
          <w:p w14:paraId="135A8AE5" w14:textId="2AB99114" w:rsidR="004C56DE" w:rsidRPr="00527481" w:rsidRDefault="00E42678" w:rsidP="004C56DE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138F23F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34D0747C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0F744413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7A644DB6" w14:textId="15E27533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4C56DE" w:rsidRPr="00527481" w14:paraId="1E186B8E" w14:textId="77777777" w:rsidTr="004D58FC">
        <w:trPr>
          <w:cantSplit/>
          <w:trHeight w:val="20"/>
        </w:trPr>
        <w:tc>
          <w:tcPr>
            <w:tcW w:w="1799" w:type="dxa"/>
            <w:vAlign w:val="center"/>
          </w:tcPr>
          <w:p w14:paraId="0C675693" w14:textId="77777777" w:rsidR="004C56DE" w:rsidRPr="00527481" w:rsidRDefault="004C56DE" w:rsidP="004C56DE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020E0AE9" w:rsidR="004C56DE" w:rsidRPr="00527481" w:rsidRDefault="00E42678" w:rsidP="004C56DE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7DC0D0DB" w:rsidR="004C56DE" w:rsidRPr="00527481" w:rsidRDefault="00E42678" w:rsidP="004C56DE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4C56DE" w:rsidRPr="00527481" w:rsidRDefault="004C56DE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7E245978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56213187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0B21E61C" w:rsidR="004C56DE" w:rsidRPr="00527481" w:rsidRDefault="00E42678" w:rsidP="004C56DE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4C56DE" w:rsidRPr="00527481" w:rsidRDefault="004C56DE" w:rsidP="004C56DE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53B1F672" w:rsidR="004C56DE" w:rsidRPr="00527481" w:rsidRDefault="00E42678" w:rsidP="004C56DE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vAlign w:val="center"/>
          </w:tcPr>
          <w:p w14:paraId="7FDA31D2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0B8BD3FC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vAlign w:val="center"/>
          </w:tcPr>
          <w:p w14:paraId="19056202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33549593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vAlign w:val="center"/>
          </w:tcPr>
          <w:p w14:paraId="1D32E298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5BAAD2F3" w:rsidR="004C56DE" w:rsidRPr="00527481" w:rsidRDefault="00E42678" w:rsidP="004C56DE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vAlign w:val="center"/>
          </w:tcPr>
          <w:p w14:paraId="59A6234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1AB96875" w:rsidR="004C56DE" w:rsidRPr="00527481" w:rsidRDefault="00E42678" w:rsidP="004C56DE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342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vAlign w:val="center"/>
          </w:tcPr>
          <w:p w14:paraId="357363BE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3C117DAF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1DC20F58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  <w:vAlign w:val="center"/>
          </w:tcPr>
          <w:p w14:paraId="38D352B3" w14:textId="2BB6D69B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4C56DE" w:rsidRPr="00527481" w14:paraId="3073F5CF" w14:textId="77777777" w:rsidTr="004D58FC">
        <w:trPr>
          <w:cantSplit/>
          <w:trHeight w:val="20"/>
        </w:trPr>
        <w:tc>
          <w:tcPr>
            <w:tcW w:w="1799" w:type="dxa"/>
            <w:tcBorders>
              <w:bottom w:val="nil"/>
            </w:tcBorders>
            <w:vAlign w:val="center"/>
          </w:tcPr>
          <w:p w14:paraId="29E2E7DA" w14:textId="77777777" w:rsidR="004C56DE" w:rsidRPr="00527481" w:rsidRDefault="004C56DE" w:rsidP="004C56DE">
            <w:pPr>
              <w:pStyle w:val="Heading5"/>
              <w:spacing w:line="200" w:lineRule="exact"/>
              <w:ind w:left="92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787BAF51" w14:textId="0F388EB3" w:rsidR="004C56DE" w:rsidRPr="00527481" w:rsidRDefault="00E42678" w:rsidP="004C56DE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641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14:paraId="25DF9D32" w14:textId="7B38E291" w:rsidR="004C56DE" w:rsidRPr="00527481" w:rsidRDefault="00E42678" w:rsidP="004C56DE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225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641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4C56DE" w:rsidRPr="00527481" w:rsidRDefault="004C56DE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6BBD2363" w14:textId="7CB1B90C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4C56DE" w:rsidRPr="00527481" w:rsidRDefault="004C56DE" w:rsidP="004C56DE">
            <w:pPr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6CCA2243" w14:textId="470C15EC" w:rsidR="004C56DE" w:rsidRPr="00527481" w:rsidRDefault="00E42678" w:rsidP="004C56DE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96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.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center"/>
          </w:tcPr>
          <w:p w14:paraId="5D1C503F" w14:textId="2B068163" w:rsidR="004C56DE" w:rsidRPr="00527481" w:rsidRDefault="00E42678" w:rsidP="004C56DE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4C56DE" w:rsidRPr="00527481" w:rsidRDefault="004C56DE" w:rsidP="004C56DE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center"/>
          </w:tcPr>
          <w:p w14:paraId="745FF98A" w14:textId="613C92A8" w:rsidR="004C56DE" w:rsidRPr="00527481" w:rsidRDefault="00E42678" w:rsidP="004C56DE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20F520B7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center"/>
          </w:tcPr>
          <w:p w14:paraId="76F4D070" w14:textId="776E2CBB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8ED4F3A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center"/>
          </w:tcPr>
          <w:p w14:paraId="33052555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67760FB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center"/>
          </w:tcPr>
          <w:p w14:paraId="374681AE" w14:textId="1F207FCF" w:rsidR="004C56DE" w:rsidRPr="00527481" w:rsidRDefault="00E42678" w:rsidP="004C56DE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26E9B6A5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center"/>
          </w:tcPr>
          <w:p w14:paraId="6F10A7E3" w14:textId="2ABB5E30" w:rsidR="004C56DE" w:rsidRPr="00527481" w:rsidRDefault="00E42678" w:rsidP="004C56DE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6D05A866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center"/>
          </w:tcPr>
          <w:p w14:paraId="0D1A317E" w14:textId="060F64BD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40E9598F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center"/>
          </w:tcPr>
          <w:p w14:paraId="531D91EC" w14:textId="2053D12D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4C56DE" w:rsidRPr="00527481" w14:paraId="4E3CBA93" w14:textId="77777777" w:rsidTr="004D58FC">
        <w:trPr>
          <w:cantSplit/>
          <w:trHeight w:val="20"/>
        </w:trPr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BA9CF54" w14:textId="77777777" w:rsidR="004C56DE" w:rsidRPr="00527481" w:rsidRDefault="004C56DE" w:rsidP="004C56DE">
            <w:pPr>
              <w:pStyle w:val="Heading5"/>
              <w:spacing w:line="200" w:lineRule="exact"/>
              <w:ind w:firstLine="92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7D95EB55" w14:textId="77777777" w:rsidR="004C56DE" w:rsidRPr="00527481" w:rsidRDefault="004C56DE" w:rsidP="004C56DE">
            <w:pPr>
              <w:spacing w:line="200" w:lineRule="exact"/>
              <w:ind w:left="-115" w:right="-130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039A67E5" w:rsidR="004C56DE" w:rsidRPr="00527481" w:rsidRDefault="00E42678" w:rsidP="004C56DE">
            <w:pPr>
              <w:tabs>
                <w:tab w:val="decimal" w:pos="615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695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4C56DE" w:rsidRPr="00527481" w:rsidRDefault="004C56DE" w:rsidP="004C56DE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232C8CDF" w:rsidR="004C56DE" w:rsidRPr="00527481" w:rsidRDefault="00E42678" w:rsidP="004C56DE">
            <w:pPr>
              <w:tabs>
                <w:tab w:val="decimal" w:pos="620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695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4953F774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493823E0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(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237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E42678"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094</w:t>
            </w:r>
            <w:r w:rsidRPr="00527481">
              <w:rPr>
                <w:rFonts w:ascii="Angsana New" w:hAnsi="Angsana New" w:cs="Angsana New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59399FFB" w:rsidR="004C56DE" w:rsidRPr="00527481" w:rsidRDefault="00E42678" w:rsidP="004C56DE">
            <w:pPr>
              <w:tabs>
                <w:tab w:val="decimal" w:pos="641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684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14564491" w:rsidR="004C56DE" w:rsidRPr="00527481" w:rsidRDefault="00E42678" w:rsidP="004C56DE">
            <w:pPr>
              <w:tabs>
                <w:tab w:val="decimal" w:pos="664"/>
              </w:tabs>
              <w:spacing w:line="200" w:lineRule="exact"/>
              <w:ind w:left="-115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684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4C56DE" w:rsidRPr="00527481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E42678">
              <w:rPr>
                <w:rFonts w:ascii="Angsana New" w:hAnsi="Angsana New" w:cs="Angsana New"/>
                <w:sz w:val="16"/>
                <w:szCs w:val="16"/>
                <w:lang w:val="en-US"/>
              </w:rPr>
              <w:t>927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1798690D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4C56DE" w:rsidRPr="00527481" w:rsidRDefault="004C56DE" w:rsidP="004C56DE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4A8C6F28" w:rsidR="004C56DE" w:rsidRPr="00527481" w:rsidRDefault="004C56DE" w:rsidP="004C56DE">
            <w:pPr>
              <w:spacing w:line="200" w:lineRule="exact"/>
              <w:ind w:left="-128" w:right="-200" w:hanging="11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14:paraId="0ACE721F" w14:textId="75D54F7A" w:rsidR="00DB5B29" w:rsidRPr="00527481" w:rsidRDefault="00DB5B29" w:rsidP="00DB5B29">
      <w:pPr>
        <w:spacing w:before="240" w:after="240"/>
        <w:ind w:left="1080" w:right="72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19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กรกฎาคม </w:t>
      </w:r>
      <w:r w:rsidR="00E42678" w:rsidRPr="00E42678">
        <w:rPr>
          <w:rFonts w:ascii="Angsana New" w:hAnsi="Angsana New" w:cs="Angsana New"/>
          <w:lang w:val="en-US"/>
        </w:rPr>
        <w:t>2560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spacing w:val="-10"/>
          <w:cs/>
          <w:lang w:val="en-US"/>
        </w:rPr>
        <w:t xml:space="preserve">ที่ประชุมคณะกรรมการบริษัทได้มีมติอนุมัติให้เลิกบริษัท ซีจีดี ดิจิตอล </w:t>
      </w:r>
      <w:r w:rsidRPr="00527481">
        <w:rPr>
          <w:rFonts w:ascii="Angsana New" w:hAnsi="Angsana New" w:cs="Angsana New"/>
          <w:spacing w:val="-2"/>
          <w:cs/>
          <w:lang w:val="en-US"/>
        </w:rPr>
        <w:t>พาร์ทเนอร์ จำกัด ซึ่งเป็นบริษัทย่อย เนื่องจากบริษัทย่อยดังกล่าวได้ยกเลิกการประกอบกิจการแล้ว</w:t>
      </w:r>
      <w:r w:rsidRPr="00527481">
        <w:rPr>
          <w:rFonts w:ascii="Angsana New" w:hAnsi="Angsana New" w:cs="Angsana New"/>
          <w:cs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eastAsia="x-none"/>
        </w:rPr>
        <w:t>โดยปัจจุบัน</w:t>
      </w:r>
      <w:r w:rsidRPr="00527481">
        <w:rPr>
          <w:rFonts w:ascii="Angsana New" w:hAnsi="Angsana New" w:cs="Angsana New"/>
          <w:cs/>
          <w:lang w:val="en-US"/>
        </w:rPr>
        <w:t>บริษัท ซีจีดี ดิจิตอล พาร์ทเนอร์ จำกัด ยังอยู่ระหว่างการชำระบัญชี</w:t>
      </w:r>
    </w:p>
    <w:p w14:paraId="1BD7E8B1" w14:textId="5C533FD9" w:rsidR="00686E88" w:rsidRPr="00527481" w:rsidRDefault="00686E88" w:rsidP="004D58FC">
      <w:pPr>
        <w:spacing w:before="240"/>
        <w:ind w:left="1080" w:right="72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10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พฤษภาคม </w:t>
      </w:r>
      <w:r w:rsidR="00E42678" w:rsidRPr="00E42678">
        <w:rPr>
          <w:rFonts w:ascii="Angsana New" w:hAnsi="Angsana New" w:cs="Angsana New"/>
          <w:lang w:val="en-US"/>
        </w:rPr>
        <w:t>2567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ที่ประชุมคณะกรรมการบริษัท ครั้งที่ </w:t>
      </w:r>
      <w:r w:rsidR="00E42678" w:rsidRPr="00E42678">
        <w:rPr>
          <w:rFonts w:ascii="Angsana New" w:hAnsi="Angsana New" w:cs="Angsana New"/>
          <w:lang w:val="en-US"/>
        </w:rPr>
        <w:t>3</w:t>
      </w:r>
      <w:r w:rsidRPr="00527481">
        <w:rPr>
          <w:rFonts w:ascii="Angsana New" w:hAnsi="Angsana New" w:cs="Angsana New"/>
          <w:lang w:val="en-US"/>
        </w:rPr>
        <w:t>/</w:t>
      </w:r>
      <w:r w:rsidR="00E42678" w:rsidRPr="00E42678">
        <w:rPr>
          <w:rFonts w:ascii="Angsana New" w:hAnsi="Angsana New" w:cs="Angsana New"/>
          <w:lang w:val="en-US"/>
        </w:rPr>
        <w:t>2567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spacing w:val="-10"/>
          <w:cs/>
          <w:lang w:val="en-US"/>
        </w:rPr>
        <w:t>มีมติอนุมัติ</w:t>
      </w:r>
      <w:r w:rsidRPr="00527481">
        <w:rPr>
          <w:rFonts w:ascii="Angsana New" w:hAnsi="Angsana New" w:cs="Angsana New"/>
          <w:cs/>
          <w:lang w:val="en-US"/>
        </w:rPr>
        <w:t>ให้เลิก</w:t>
      </w:r>
      <w:r w:rsidRPr="004D58FC">
        <w:rPr>
          <w:rFonts w:ascii="Angsana New" w:hAnsi="Angsana New" w:cs="Angsana New"/>
          <w:spacing w:val="-4"/>
          <w:cs/>
          <w:lang w:val="en-US"/>
        </w:rPr>
        <w:t xml:space="preserve">กิจการบริษัท ซีจียูเค </w:t>
      </w:r>
      <w:r w:rsidR="00E42678" w:rsidRPr="00E42678">
        <w:rPr>
          <w:rFonts w:ascii="Angsana New" w:hAnsi="Angsana New" w:cs="Angsana New"/>
          <w:spacing w:val="-4"/>
          <w:lang w:val="en-US"/>
        </w:rPr>
        <w:t>1</w:t>
      </w:r>
      <w:r w:rsidRPr="004D58FC">
        <w:rPr>
          <w:rFonts w:ascii="Angsana New" w:hAnsi="Angsana New" w:cs="Angsana New"/>
          <w:spacing w:val="-4"/>
          <w:lang w:val="en-US"/>
        </w:rPr>
        <w:t xml:space="preserve"> </w:t>
      </w:r>
      <w:r w:rsidRPr="004D58FC">
        <w:rPr>
          <w:rFonts w:ascii="Angsana New" w:hAnsi="Angsana New" w:cs="Angsana New"/>
          <w:spacing w:val="-4"/>
          <w:cs/>
          <w:lang w:val="en-US"/>
        </w:rPr>
        <w:t>จำกัด (บริษัทย่อยทางอ้อม</w:t>
      </w:r>
      <w:r w:rsidR="004D58FC" w:rsidRPr="004D58FC">
        <w:rPr>
          <w:rFonts w:ascii="Angsana New" w:hAnsi="Angsana New" w:cs="Angsana New" w:hint="cs"/>
          <w:spacing w:val="-4"/>
          <w:cs/>
          <w:lang w:val="en-US"/>
        </w:rPr>
        <w:t>โดย</w:t>
      </w:r>
      <w:r w:rsidR="004D58FC" w:rsidRPr="004D58FC">
        <w:rPr>
          <w:rFonts w:ascii="Angsana New" w:hAnsi="Angsana New" w:cs="Angsana New"/>
          <w:spacing w:val="-4"/>
          <w:cs/>
          <w:lang w:val="en-US"/>
        </w:rPr>
        <w:t>ผ่านบริษัท ลีดดิ้ง สคูล พาร์ทเนอร์ชิพ จำกัด</w:t>
      </w:r>
      <w:r w:rsidRPr="004D58FC">
        <w:rPr>
          <w:rFonts w:ascii="Angsana New" w:hAnsi="Angsana New" w:cs="Angsana New"/>
          <w:spacing w:val="-4"/>
          <w:cs/>
          <w:lang w:val="en-US"/>
        </w:rPr>
        <w:t>)</w:t>
      </w:r>
      <w:r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eastAsia="x-none"/>
        </w:rPr>
        <w:t>โดยปัจจุบัน</w:t>
      </w:r>
      <w:r w:rsidRPr="00527481">
        <w:rPr>
          <w:rFonts w:ascii="Angsana New" w:hAnsi="Angsana New" w:cs="Angsana New"/>
          <w:cs/>
          <w:lang w:val="en-US"/>
        </w:rPr>
        <w:t xml:space="preserve">บริษัท ซีจียูเค </w:t>
      </w:r>
      <w:r w:rsidR="00E42678" w:rsidRPr="00E42678">
        <w:rPr>
          <w:rFonts w:ascii="Angsana New" w:hAnsi="Angsana New" w:cs="Angsana New"/>
          <w:lang w:val="en-US"/>
        </w:rPr>
        <w:t>1</w:t>
      </w:r>
      <w:r w:rsidRPr="00527481">
        <w:rPr>
          <w:rFonts w:ascii="Angsana New" w:hAnsi="Angsana New" w:cs="Angsana New"/>
          <w:cs/>
          <w:lang w:val="en-US"/>
        </w:rPr>
        <w:t xml:space="preserve"> จำกัด ยังอยู่ระหว่างการชำระบัญชี</w:t>
      </w:r>
    </w:p>
    <w:p w14:paraId="7600DF32" w14:textId="77777777" w:rsidR="0066524F" w:rsidRPr="00527481" w:rsidRDefault="0066524F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lang w:val="en-US"/>
        </w:rPr>
        <w:br w:type="page"/>
      </w:r>
    </w:p>
    <w:p w14:paraId="2CFCC523" w14:textId="67D96E72" w:rsidR="00E142AA" w:rsidRPr="00527481" w:rsidRDefault="00E42678" w:rsidP="00E142AA">
      <w:pPr>
        <w:tabs>
          <w:tab w:val="left" w:pos="1080"/>
        </w:tabs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E42678">
        <w:rPr>
          <w:rFonts w:ascii="Angsana New" w:hAnsi="Angsana New" w:cs="Angsana New"/>
          <w:lang w:val="en-US"/>
        </w:rPr>
        <w:lastRenderedPageBreak/>
        <w:t>22</w:t>
      </w:r>
      <w:r w:rsidR="00E142AA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2</w:t>
      </w:r>
      <w:r w:rsidR="00E142AA" w:rsidRPr="00527481">
        <w:rPr>
          <w:rFonts w:ascii="Angsana New" w:hAnsi="Angsana New" w:cs="Angsana New"/>
          <w:cs/>
        </w:rPr>
        <w:tab/>
      </w:r>
      <w:r w:rsidR="00E142AA" w:rsidRPr="00527481">
        <w:rPr>
          <w:rFonts w:ascii="Angsana New" w:hAnsi="Angsana New" w:cs="Angsana New"/>
          <w:snapToGrid w:val="0"/>
          <w:cs/>
        </w:rPr>
        <w:t>เงิน</w:t>
      </w:r>
      <w:r w:rsidR="0070257E" w:rsidRPr="00527481">
        <w:rPr>
          <w:rFonts w:ascii="Angsana New" w:hAnsi="Angsana New" w:cs="Angsana New" w:hint="cs"/>
          <w:snapToGrid w:val="0"/>
          <w:cs/>
        </w:rPr>
        <w:t>ให้</w:t>
      </w:r>
      <w:r w:rsidR="00E142AA" w:rsidRPr="00527481">
        <w:rPr>
          <w:rFonts w:ascii="Angsana New" w:hAnsi="Angsana New" w:cs="Angsana New"/>
          <w:snapToGrid w:val="0"/>
          <w:cs/>
        </w:rPr>
        <w:t>กู้ยืมระยะสั้นแ</w:t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>ก่</w:t>
      </w:r>
      <w:r w:rsidR="00E142AA" w:rsidRPr="00527481">
        <w:rPr>
          <w:rFonts w:ascii="Angsana New" w:hAnsi="Angsana New" w:cs="Angsana New"/>
          <w:snapToGrid w:val="0"/>
          <w:cs/>
        </w:rPr>
        <w:t>บริษัทที่เกี่ยวข้องกัน</w:t>
      </w:r>
    </w:p>
    <w:p w14:paraId="78239A31" w14:textId="77777777" w:rsidR="00DB5B29" w:rsidRPr="00527481" w:rsidRDefault="00DB5B29" w:rsidP="00DB5B29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52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B5B29" w:rsidRPr="00527481" w14:paraId="76E3D0DF" w14:textId="77777777" w:rsidTr="00EC5594">
        <w:trPr>
          <w:cantSplit/>
          <w:trHeight w:val="144"/>
        </w:trPr>
        <w:tc>
          <w:tcPr>
            <w:tcW w:w="1620" w:type="dxa"/>
          </w:tcPr>
          <w:p w14:paraId="08DF38C6" w14:textId="77777777" w:rsidR="00DB5B29" w:rsidRPr="00527481" w:rsidRDefault="00DB5B29" w:rsidP="00BB1254">
            <w:pPr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691B7DA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F4721AD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DB5B29" w:rsidRPr="00527481" w14:paraId="383C4ABA" w14:textId="77777777" w:rsidTr="00EC5594">
        <w:trPr>
          <w:cantSplit/>
          <w:trHeight w:val="144"/>
        </w:trPr>
        <w:tc>
          <w:tcPr>
            <w:tcW w:w="1620" w:type="dxa"/>
          </w:tcPr>
          <w:p w14:paraId="257B89D9" w14:textId="77777777" w:rsidR="00DB5B29" w:rsidRPr="00527481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0F641BE2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E8E5C9C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0683864C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C3B8DE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59823BF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01D0C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18713DA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115867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7948D2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EBA596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527481" w14:paraId="0F813679" w14:textId="77777777" w:rsidTr="00EC5594">
        <w:trPr>
          <w:cantSplit/>
          <w:trHeight w:val="144"/>
        </w:trPr>
        <w:tc>
          <w:tcPr>
            <w:tcW w:w="1620" w:type="dxa"/>
          </w:tcPr>
          <w:p w14:paraId="7C0B963C" w14:textId="77777777" w:rsidR="00DB5B29" w:rsidRPr="00527481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38F85BD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40A8CF0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CD8E87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E1CBDA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5638F3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37214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CC6520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5039D7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8C7D64D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754913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9873E6" w:rsidRPr="00527481" w14:paraId="17046799" w14:textId="77777777" w:rsidTr="00EC5594">
        <w:trPr>
          <w:cantSplit/>
          <w:trHeight w:val="144"/>
        </w:trPr>
        <w:tc>
          <w:tcPr>
            <w:tcW w:w="1620" w:type="dxa"/>
          </w:tcPr>
          <w:p w14:paraId="6B1367E4" w14:textId="77777777" w:rsidR="009873E6" w:rsidRPr="00527481" w:rsidRDefault="009873E6" w:rsidP="009873E6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2858EE9" w14:textId="77777777" w:rsidR="009873E6" w:rsidRPr="00527481" w:rsidRDefault="009873E6" w:rsidP="009873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C86EDD" w14:textId="31973842" w:rsidR="009873E6" w:rsidRPr="00527481" w:rsidRDefault="00E42678" w:rsidP="009873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9873E6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C51F58A" w14:textId="77777777" w:rsidR="009873E6" w:rsidRPr="00527481" w:rsidRDefault="009873E6" w:rsidP="009873E6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45A67E" w14:textId="77777777" w:rsidR="009873E6" w:rsidRPr="00527481" w:rsidRDefault="009873E6" w:rsidP="009873E6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11173F" w14:textId="77777777" w:rsidR="009873E6" w:rsidRPr="00527481" w:rsidRDefault="009873E6" w:rsidP="009873E6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B5C63E" w14:textId="77777777" w:rsidR="009873E6" w:rsidRPr="00527481" w:rsidRDefault="009873E6" w:rsidP="009873E6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832A1D" w14:textId="77777777" w:rsidR="009873E6" w:rsidRPr="00527481" w:rsidRDefault="009873E6" w:rsidP="009873E6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F38277" w14:textId="7467DECD" w:rsidR="009873E6" w:rsidRPr="00527481" w:rsidRDefault="00E42678" w:rsidP="009873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E0C03C" w14:textId="77777777" w:rsidR="009873E6" w:rsidRPr="00527481" w:rsidRDefault="009873E6" w:rsidP="009873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B3B8FB1" w14:textId="77777777" w:rsidR="009873E6" w:rsidRPr="00527481" w:rsidRDefault="009873E6" w:rsidP="009873E6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527481" w14:paraId="3C2F5FEA" w14:textId="77777777" w:rsidTr="00EC5594">
        <w:trPr>
          <w:cantSplit/>
          <w:trHeight w:val="144"/>
        </w:trPr>
        <w:tc>
          <w:tcPr>
            <w:tcW w:w="1620" w:type="dxa"/>
          </w:tcPr>
          <w:p w14:paraId="1F071A72" w14:textId="77777777" w:rsidR="00DB5B29" w:rsidRPr="00527481" w:rsidRDefault="00DB5B29" w:rsidP="00BB1254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E8E544A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482A8" w14:textId="2DE4CD95" w:rsidR="00DB5B29" w:rsidRPr="00527481" w:rsidRDefault="00E42678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05556E7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F396AA" w14:textId="77777777" w:rsidR="00DB5B29" w:rsidRPr="00527481" w:rsidRDefault="00DB5B29" w:rsidP="00BB1254">
            <w:pPr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E7BAD1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F6D391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1F5464" w14:textId="77777777" w:rsidR="00DB5B29" w:rsidRPr="00527481" w:rsidRDefault="00DB5B29" w:rsidP="00BB1254">
            <w:pPr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3F55DC3" w14:textId="1751CD83" w:rsidR="00DB5B29" w:rsidRPr="00527481" w:rsidRDefault="00E42678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1AEF16" w14:textId="77777777" w:rsidR="00DB5B29" w:rsidRPr="00527481" w:rsidRDefault="00DB5B29" w:rsidP="00BB125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52F289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527481" w14:paraId="5ACD4947" w14:textId="77777777" w:rsidTr="00EC5594">
        <w:trPr>
          <w:cantSplit/>
          <w:trHeight w:val="144"/>
        </w:trPr>
        <w:tc>
          <w:tcPr>
            <w:tcW w:w="1620" w:type="dxa"/>
          </w:tcPr>
          <w:p w14:paraId="007F6E4D" w14:textId="77777777" w:rsidR="00DB5B29" w:rsidRPr="00527481" w:rsidRDefault="00DB5B29" w:rsidP="00A534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แลนด์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มาร์ค</w:t>
            </w:r>
          </w:p>
        </w:tc>
        <w:tc>
          <w:tcPr>
            <w:tcW w:w="1152" w:type="dxa"/>
          </w:tcPr>
          <w:p w14:paraId="33B72EBB" w14:textId="77777777" w:rsidR="00DB5B29" w:rsidRPr="00527481" w:rsidRDefault="00DB5B29" w:rsidP="00A26751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87C9A" w14:textId="77777777" w:rsidR="00DB5B29" w:rsidRPr="00527481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0D58F" w14:textId="77777777" w:rsidR="00DB5B29" w:rsidRPr="00527481" w:rsidRDefault="00DB5B29" w:rsidP="00A26751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AD9438" w14:textId="77777777" w:rsidR="00DB5B29" w:rsidRPr="00527481" w:rsidRDefault="00DB5B29" w:rsidP="00A26751">
            <w:pPr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C128D" w14:textId="77777777" w:rsidR="00DB5B29" w:rsidRPr="00527481" w:rsidRDefault="00DB5B29" w:rsidP="00A26751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00AA86" w14:textId="77777777" w:rsidR="00DB5B29" w:rsidRPr="00527481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9AC7E6" w14:textId="77777777" w:rsidR="00DB5B29" w:rsidRPr="00527481" w:rsidRDefault="00DB5B29" w:rsidP="00A26751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F387A3" w14:textId="77777777" w:rsidR="00DB5B29" w:rsidRPr="00527481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A7642F" w14:textId="77777777" w:rsidR="00DB5B29" w:rsidRPr="00527481" w:rsidRDefault="00DB5B29" w:rsidP="00A26751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1BB558A" w14:textId="77777777" w:rsidR="00DB5B29" w:rsidRPr="00527481" w:rsidRDefault="00DB5B29" w:rsidP="00A26751">
            <w:pPr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11067B27" w14:textId="77777777" w:rsidTr="004B25D6">
        <w:trPr>
          <w:cantSplit/>
          <w:trHeight w:val="144"/>
        </w:trPr>
        <w:tc>
          <w:tcPr>
            <w:tcW w:w="1620" w:type="dxa"/>
          </w:tcPr>
          <w:p w14:paraId="108100D6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โฮลดิ้งส์ จำกัด</w:t>
            </w:r>
          </w:p>
        </w:tc>
        <w:tc>
          <w:tcPr>
            <w:tcW w:w="1152" w:type="dxa"/>
          </w:tcPr>
          <w:p w14:paraId="4009D5A1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554AB1" w14:textId="09022C31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71F53E5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E2721A" w14:textId="2CA76375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40173B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C7E65D" w14:textId="2C9F53E0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DD2C8A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029128" w14:textId="6CA21B6B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368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87A25F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6CCD22" w14:textId="61000FE5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11E83" w:rsidRPr="00527481" w14:paraId="6E66BD9C" w14:textId="77777777" w:rsidTr="004B25D6">
        <w:trPr>
          <w:cantSplit/>
          <w:trHeight w:val="144"/>
        </w:trPr>
        <w:tc>
          <w:tcPr>
            <w:tcW w:w="1620" w:type="dxa"/>
          </w:tcPr>
          <w:p w14:paraId="40AF4CED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บีซีอีจี 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คันท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รี่ กรุ๊ป</w:t>
            </w:r>
          </w:p>
        </w:tc>
        <w:tc>
          <w:tcPr>
            <w:tcW w:w="1152" w:type="dxa"/>
          </w:tcPr>
          <w:p w14:paraId="2026FE0F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ED56C0" w14:textId="77777777" w:rsidR="00D11E83" w:rsidRPr="00527481" w:rsidRDefault="00D11E83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25BA4C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068D870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4430EE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15F80C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D9B92F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A1E4DE" w14:textId="77777777" w:rsidR="00D11E83" w:rsidRPr="00527481" w:rsidRDefault="00D11E83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D5D33E" w14:textId="77777777" w:rsidR="00D11E83" w:rsidRPr="00527481" w:rsidRDefault="00D11E83" w:rsidP="00D11E83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15CD02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790DA9B2" w14:textId="77777777" w:rsidTr="004B25D6">
        <w:trPr>
          <w:cantSplit/>
          <w:trHeight w:val="144"/>
        </w:trPr>
        <w:tc>
          <w:tcPr>
            <w:tcW w:w="1620" w:type="dxa"/>
          </w:tcPr>
          <w:p w14:paraId="7684FB7C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52" w:type="dxa"/>
          </w:tcPr>
          <w:p w14:paraId="66B0C0F3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E722B0" w14:textId="4F8718CF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F2A8FCF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DBB1D3" w14:textId="77618014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4192EB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DFBBD" w14:textId="727B78F2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9F6E9B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630E58" w14:textId="1508A394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160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E2A1E3C" w14:textId="77777777" w:rsidR="00D11E83" w:rsidRPr="00527481" w:rsidRDefault="00D11E83" w:rsidP="00D11E83">
            <w:pPr>
              <w:ind w:left="-7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D6BC96" w14:textId="688F18E4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11E83" w:rsidRPr="00527481" w14:paraId="65BEC4F3" w14:textId="77777777" w:rsidTr="00EC5594">
        <w:trPr>
          <w:cantSplit/>
          <w:trHeight w:val="144"/>
        </w:trPr>
        <w:tc>
          <w:tcPr>
            <w:tcW w:w="1620" w:type="dxa"/>
          </w:tcPr>
          <w:p w14:paraId="1C33FE63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69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รวม</w:t>
            </w:r>
          </w:p>
        </w:tc>
        <w:tc>
          <w:tcPr>
            <w:tcW w:w="1152" w:type="dxa"/>
          </w:tcPr>
          <w:p w14:paraId="11B2E506" w14:textId="77777777" w:rsidR="00D11E83" w:rsidRPr="00527481" w:rsidRDefault="00D11E83" w:rsidP="00D11E83">
            <w:pPr>
              <w:ind w:left="-76" w:right="-77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8CE7B" w14:textId="60FF0716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47E5FA1B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CB34" w14:textId="05DBDB85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586B39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641AD" w14:textId="5E813DAE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E246C3" w14:textId="77777777" w:rsidR="00D11E83" w:rsidRPr="00527481" w:rsidRDefault="00D11E83" w:rsidP="00D11E83">
            <w:pPr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9A88" w14:textId="7F71073A" w:rsidR="00D11E83" w:rsidRPr="00527481" w:rsidRDefault="00E42678" w:rsidP="00D11E83">
            <w:pPr>
              <w:tabs>
                <w:tab w:val="decimal" w:pos="990"/>
              </w:tabs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4521844" w14:textId="77777777" w:rsidR="00D11E83" w:rsidRPr="00527481" w:rsidRDefault="00D11E83" w:rsidP="00D11E83">
            <w:pPr>
              <w:ind w:left="-83" w:right="35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9BFC4" w14:textId="77777777" w:rsidR="00D11E83" w:rsidRPr="00527481" w:rsidRDefault="00D11E83" w:rsidP="00D11E83">
            <w:pPr>
              <w:ind w:left="-83" w:right="35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62969D21" w14:textId="77777777" w:rsidR="00E142AA" w:rsidRPr="00527481" w:rsidRDefault="008D75F3" w:rsidP="00A26751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61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527481" w14:paraId="54A00979" w14:textId="77777777" w:rsidTr="00EC5594">
        <w:trPr>
          <w:cantSplit/>
        </w:trPr>
        <w:tc>
          <w:tcPr>
            <w:tcW w:w="1620" w:type="dxa"/>
          </w:tcPr>
          <w:p w14:paraId="4716E8AF" w14:textId="77777777" w:rsidR="00E142AA" w:rsidRPr="00527481" w:rsidRDefault="00E142AA" w:rsidP="00727EA0">
            <w:pPr>
              <w:spacing w:line="28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54E9586A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16F1C85B" w14:textId="77777777" w:rsidR="00E142AA" w:rsidRPr="00527481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527481" w14:paraId="2589C2C1" w14:textId="77777777" w:rsidTr="00EC5594">
        <w:trPr>
          <w:cantSplit/>
        </w:trPr>
        <w:tc>
          <w:tcPr>
            <w:tcW w:w="1620" w:type="dxa"/>
          </w:tcPr>
          <w:p w14:paraId="48E0BBC3" w14:textId="77777777" w:rsidR="00E142AA" w:rsidRPr="00527481" w:rsidRDefault="00E142AA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08FFED4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F3006CC" w14:textId="77777777" w:rsidR="00E142AA" w:rsidRPr="00527481" w:rsidRDefault="0087096F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0819CA5" w14:textId="77777777" w:rsidR="00E142AA" w:rsidRPr="00527481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634C4C" w14:textId="77777777" w:rsidR="00E142AA" w:rsidRPr="00527481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772B7BB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FF5CA5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6D920C5E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F1579B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BA86B0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CDDC4F" w14:textId="77777777" w:rsidR="00E142AA" w:rsidRPr="00527481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527481" w14:paraId="44BE9006" w14:textId="77777777" w:rsidTr="00EC5594">
        <w:trPr>
          <w:cantSplit/>
        </w:trPr>
        <w:tc>
          <w:tcPr>
            <w:tcW w:w="1620" w:type="dxa"/>
          </w:tcPr>
          <w:p w14:paraId="310129DA" w14:textId="77777777" w:rsidR="00E142AA" w:rsidRPr="00527481" w:rsidRDefault="00E142AA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4AF4B77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3EEE1B5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E55AF8D" w14:textId="77777777" w:rsidR="00E142AA" w:rsidRPr="00527481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3C830C" w14:textId="77777777" w:rsidR="00E142AA" w:rsidRPr="00527481" w:rsidRDefault="00E142AA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C407F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C31982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B6741B" w14:textId="77777777" w:rsidR="00E142AA" w:rsidRPr="00527481" w:rsidRDefault="00E142AA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910E86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E6CE93" w14:textId="77777777" w:rsidR="00E142AA" w:rsidRPr="00527481" w:rsidRDefault="00E142AA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8F911B" w14:textId="77777777" w:rsidR="00E142AA" w:rsidRPr="00527481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843DCB" w:rsidRPr="00527481" w14:paraId="70D814DF" w14:textId="77777777" w:rsidTr="00EC5594">
        <w:trPr>
          <w:cantSplit/>
        </w:trPr>
        <w:tc>
          <w:tcPr>
            <w:tcW w:w="1620" w:type="dxa"/>
          </w:tcPr>
          <w:p w14:paraId="5DA82080" w14:textId="77777777" w:rsidR="00843DCB" w:rsidRPr="00527481" w:rsidRDefault="00843DCB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5F3C50A" w14:textId="77777777" w:rsidR="00843DCB" w:rsidRPr="00527481" w:rsidRDefault="00843DCB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DAD1BF" w14:textId="756136A0" w:rsidR="00843DCB" w:rsidRPr="00527481" w:rsidRDefault="00E42678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843DCB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CAD604F" w14:textId="77777777" w:rsidR="00843DCB" w:rsidRPr="00527481" w:rsidRDefault="00843DCB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547AF5" w14:textId="77777777" w:rsidR="00843DCB" w:rsidRPr="00527481" w:rsidRDefault="00843DCB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FDF50D" w14:textId="77777777" w:rsidR="00843DCB" w:rsidRPr="00527481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AECAB6" w14:textId="77777777" w:rsidR="00843DCB" w:rsidRPr="00527481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A3A3E6" w14:textId="77777777" w:rsidR="00843DCB" w:rsidRPr="00527481" w:rsidRDefault="00843DCB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38B17" w14:textId="4CEEA017" w:rsidR="00843DCB" w:rsidRPr="00527481" w:rsidRDefault="00E42678" w:rsidP="00727EA0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48BD7B5" w14:textId="77777777" w:rsidR="00843DCB" w:rsidRPr="00527481" w:rsidRDefault="00843DCB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F193E" w14:textId="77777777" w:rsidR="00843DCB" w:rsidRPr="00527481" w:rsidRDefault="00843DCB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34E6D" w:rsidRPr="00527481" w14:paraId="7318E530" w14:textId="77777777" w:rsidTr="00EC5594">
        <w:trPr>
          <w:cantSplit/>
        </w:trPr>
        <w:tc>
          <w:tcPr>
            <w:tcW w:w="1620" w:type="dxa"/>
          </w:tcPr>
          <w:p w14:paraId="2CA59571" w14:textId="77777777" w:rsidR="00B34E6D" w:rsidRPr="00527481" w:rsidRDefault="00B34E6D" w:rsidP="00727EA0">
            <w:pPr>
              <w:spacing w:line="28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6762CF37" w14:textId="77777777" w:rsidR="00B34E6D" w:rsidRPr="00527481" w:rsidRDefault="00B34E6D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B44F8A" w14:textId="0B119989" w:rsidR="00B34E6D" w:rsidRPr="00527481" w:rsidRDefault="00E42678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45C43D1" w14:textId="77777777" w:rsidR="00B34E6D" w:rsidRPr="00527481" w:rsidRDefault="00B34E6D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A264DF" w14:textId="77777777" w:rsidR="00B34E6D" w:rsidRPr="00527481" w:rsidRDefault="00B34E6D" w:rsidP="00727EA0">
            <w:pPr>
              <w:spacing w:line="28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047E7A" w14:textId="77777777" w:rsidR="00B34E6D" w:rsidRPr="00527481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74E264" w14:textId="77777777" w:rsidR="00B34E6D" w:rsidRPr="00527481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1DFF87" w14:textId="77777777" w:rsidR="00B34E6D" w:rsidRPr="00527481" w:rsidRDefault="00B34E6D" w:rsidP="00727EA0">
            <w:pPr>
              <w:spacing w:line="28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E0B8C7" w14:textId="4F30EC7F" w:rsidR="00B34E6D" w:rsidRPr="00527481" w:rsidRDefault="00E42678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21DA939" w14:textId="77777777" w:rsidR="00B34E6D" w:rsidRPr="00527481" w:rsidRDefault="00B34E6D" w:rsidP="00727EA0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1BE28" w14:textId="77777777" w:rsidR="00B34E6D" w:rsidRPr="00527481" w:rsidRDefault="00B34E6D" w:rsidP="00727EA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E142AA" w:rsidRPr="00527481" w14:paraId="76405A03" w14:textId="77777777" w:rsidTr="004766F1">
        <w:trPr>
          <w:cantSplit/>
        </w:trPr>
        <w:tc>
          <w:tcPr>
            <w:tcW w:w="1620" w:type="dxa"/>
          </w:tcPr>
          <w:p w14:paraId="1D1D486B" w14:textId="77777777" w:rsidR="00E142AA" w:rsidRPr="00527481" w:rsidRDefault="00E142AA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แลนด์มาร์ค </w:t>
            </w:r>
          </w:p>
        </w:tc>
        <w:tc>
          <w:tcPr>
            <w:tcW w:w="1161" w:type="dxa"/>
          </w:tcPr>
          <w:p w14:paraId="076FEC98" w14:textId="77777777" w:rsidR="00E142AA" w:rsidRPr="00527481" w:rsidRDefault="00E142AA" w:rsidP="00727EA0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D42DC7" w14:textId="77777777" w:rsidR="00E142AA" w:rsidRPr="00527481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ED0BBA" w14:textId="77777777" w:rsidR="00E142AA" w:rsidRPr="00527481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E7AFB8" w14:textId="77777777" w:rsidR="00E142AA" w:rsidRPr="00527481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CF4D2" w14:textId="77777777" w:rsidR="00E142AA" w:rsidRPr="00527481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58E100" w14:textId="77777777" w:rsidR="00E142AA" w:rsidRPr="00527481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C8621" w14:textId="77777777" w:rsidR="00E142AA" w:rsidRPr="00527481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2849E" w14:textId="77777777" w:rsidR="00E142AA" w:rsidRPr="00527481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567910" w14:textId="77777777" w:rsidR="00E142AA" w:rsidRPr="00527481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F4896" w14:textId="77777777" w:rsidR="00E142AA" w:rsidRPr="00527481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0F4F33A0" w14:textId="77777777" w:rsidTr="004B25D6">
        <w:trPr>
          <w:cantSplit/>
        </w:trPr>
        <w:tc>
          <w:tcPr>
            <w:tcW w:w="1620" w:type="dxa"/>
          </w:tcPr>
          <w:p w14:paraId="1DCA15C9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โฮลดิ้งส์ จำกัด  </w:t>
            </w:r>
          </w:p>
        </w:tc>
        <w:tc>
          <w:tcPr>
            <w:tcW w:w="1161" w:type="dxa"/>
          </w:tcPr>
          <w:p w14:paraId="6CB27AB0" w14:textId="77777777" w:rsidR="00D11E83" w:rsidRPr="00527481" w:rsidRDefault="00D11E83" w:rsidP="00D11E83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199465" w14:textId="660B3108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E5EB43D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35884A" w14:textId="0DF8A694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BA49BD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B9CBE" w14:textId="171B3324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A91100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FDD6BD" w14:textId="7AFBACC4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0A23CACF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818E1" w14:textId="71BE7E2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11E83" w:rsidRPr="00527481" w14:paraId="24E20253" w14:textId="77777777" w:rsidTr="004B25D6">
        <w:trPr>
          <w:cantSplit/>
        </w:trPr>
        <w:tc>
          <w:tcPr>
            <w:tcW w:w="1620" w:type="dxa"/>
          </w:tcPr>
          <w:p w14:paraId="6C7C4A54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cs/>
              </w:rPr>
              <w:t>บริษัท บีซีอีจี คันทรี่ กรุ๊ป</w:t>
            </w:r>
          </w:p>
        </w:tc>
        <w:tc>
          <w:tcPr>
            <w:tcW w:w="1161" w:type="dxa"/>
          </w:tcPr>
          <w:p w14:paraId="773C641C" w14:textId="77777777" w:rsidR="00D11E83" w:rsidRPr="00527481" w:rsidRDefault="00D11E83" w:rsidP="00D11E83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D98014" w14:textId="77777777" w:rsidR="00D11E83" w:rsidRPr="00527481" w:rsidRDefault="00D11E83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36D7C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5C0F4D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C3F455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81485B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C19EFB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FCC772" w14:textId="77777777" w:rsidR="00D11E83" w:rsidRPr="00527481" w:rsidRDefault="00D11E83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C261A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E6413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5A0613D7" w14:textId="77777777" w:rsidTr="004B25D6">
        <w:trPr>
          <w:cantSplit/>
        </w:trPr>
        <w:tc>
          <w:tcPr>
            <w:tcW w:w="1620" w:type="dxa"/>
          </w:tcPr>
          <w:p w14:paraId="0D7FE054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61" w:type="dxa"/>
          </w:tcPr>
          <w:p w14:paraId="7DCDB680" w14:textId="77777777" w:rsidR="00D11E83" w:rsidRPr="00527481" w:rsidRDefault="00D11E83" w:rsidP="00D11E83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DF5159" w14:textId="71E59263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409F1F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252F4C" w14:textId="1CF39181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943193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43ED2BC" w14:textId="4721D08A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273337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E4924F" w14:textId="6A828B75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ECDA58F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553604" w14:textId="1BEA520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D11E83" w:rsidRPr="00527481" w14:paraId="172C2623" w14:textId="77777777" w:rsidTr="004B25D6">
        <w:trPr>
          <w:cantSplit/>
        </w:trPr>
        <w:tc>
          <w:tcPr>
            <w:tcW w:w="1620" w:type="dxa"/>
          </w:tcPr>
          <w:p w14:paraId="3633F786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161" w:type="dxa"/>
          </w:tcPr>
          <w:p w14:paraId="02AB900C" w14:textId="77777777" w:rsidR="00D11E83" w:rsidRPr="00527481" w:rsidRDefault="00D11E83" w:rsidP="00D11E83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C1D0F6" w14:textId="77777777" w:rsidR="00D11E83" w:rsidRPr="00527481" w:rsidRDefault="00D11E83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87A347A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3C0541" w14:textId="77777777" w:rsidR="00D11E83" w:rsidRPr="00527481" w:rsidRDefault="00D11E83" w:rsidP="00D11E83">
            <w:pPr>
              <w:spacing w:line="280" w:lineRule="exact"/>
              <w:ind w:left="-13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A24A1C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D01D030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99CAE3B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50F4A" w14:textId="77777777" w:rsidR="00D11E83" w:rsidRPr="00527481" w:rsidRDefault="00D11E83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B8351E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DA9251" w14:textId="77777777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5679D2F5" w14:textId="77777777" w:rsidTr="004B25D6">
        <w:trPr>
          <w:cantSplit/>
        </w:trPr>
        <w:tc>
          <w:tcPr>
            <w:tcW w:w="1620" w:type="dxa"/>
          </w:tcPr>
          <w:p w14:paraId="13BFD82C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พาร์ทเนอร์ชิพ จำกัด</w:t>
            </w:r>
          </w:p>
        </w:tc>
        <w:tc>
          <w:tcPr>
            <w:tcW w:w="1161" w:type="dxa"/>
          </w:tcPr>
          <w:p w14:paraId="41D4C017" w14:textId="77777777" w:rsidR="00D11E83" w:rsidRPr="00527481" w:rsidRDefault="00D11E83" w:rsidP="00D11E83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9D9FD5D" w14:textId="50345748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224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253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5AD98571" w14:textId="77777777" w:rsidR="00D11E83" w:rsidRPr="00527481" w:rsidRDefault="00D11E83" w:rsidP="00D11E83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5E123C7" w14:textId="46950BCA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798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903</w:t>
            </w:r>
          </w:p>
        </w:tc>
        <w:tc>
          <w:tcPr>
            <w:tcW w:w="90" w:type="dxa"/>
          </w:tcPr>
          <w:p w14:paraId="0926806F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519CE75" w14:textId="79E27974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1237D1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F43A8B" w14:textId="0AB79449" w:rsidR="00D11E83" w:rsidRPr="00527481" w:rsidRDefault="00E42678" w:rsidP="00D11E83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242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051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915</w:t>
            </w:r>
          </w:p>
        </w:tc>
        <w:tc>
          <w:tcPr>
            <w:tcW w:w="90" w:type="dxa"/>
          </w:tcPr>
          <w:p w14:paraId="4F76DCBB" w14:textId="77777777" w:rsidR="00D11E83" w:rsidRPr="00527481" w:rsidRDefault="00D11E83" w:rsidP="00D11E83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FEE3E7" w14:textId="548CE46F" w:rsidR="00D11E83" w:rsidRPr="00527481" w:rsidRDefault="00D11E83" w:rsidP="00D11E83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7137DD" w:rsidRPr="00527481" w14:paraId="7661A0A8" w14:textId="77777777" w:rsidTr="004766F1">
        <w:trPr>
          <w:cantSplit/>
        </w:trPr>
        <w:tc>
          <w:tcPr>
            <w:tcW w:w="1620" w:type="dxa"/>
          </w:tcPr>
          <w:p w14:paraId="1A9EEA22" w14:textId="77777777" w:rsidR="007137DD" w:rsidRPr="00527481" w:rsidRDefault="007137DD" w:rsidP="007137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69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รวม</w:t>
            </w:r>
          </w:p>
        </w:tc>
        <w:tc>
          <w:tcPr>
            <w:tcW w:w="1161" w:type="dxa"/>
          </w:tcPr>
          <w:p w14:paraId="5D88C7C2" w14:textId="77777777" w:rsidR="007137DD" w:rsidRPr="00527481" w:rsidRDefault="007137DD" w:rsidP="007137DD">
            <w:pPr>
              <w:spacing w:line="28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43A29" w14:textId="2872FA0E" w:rsidR="007137DD" w:rsidRPr="00527481" w:rsidRDefault="00E42678" w:rsidP="007137DD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752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281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</w:tcPr>
          <w:p w14:paraId="17182B30" w14:textId="77777777" w:rsidR="007137DD" w:rsidRPr="00527481" w:rsidRDefault="007137DD" w:rsidP="007137DD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D8052" w14:textId="68FC4893" w:rsidR="007137DD" w:rsidRPr="00527481" w:rsidRDefault="00E42678" w:rsidP="007137DD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798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903</w:t>
            </w:r>
          </w:p>
        </w:tc>
        <w:tc>
          <w:tcPr>
            <w:tcW w:w="90" w:type="dxa"/>
          </w:tcPr>
          <w:p w14:paraId="73707FE2" w14:textId="77777777" w:rsidR="007137DD" w:rsidRPr="00527481" w:rsidRDefault="007137DD" w:rsidP="007137DD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706D9" w14:textId="7B986D46" w:rsidR="007137DD" w:rsidRPr="00527481" w:rsidRDefault="007137DD" w:rsidP="007137DD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FE9583" w14:textId="77777777" w:rsidR="007137DD" w:rsidRPr="00527481" w:rsidRDefault="007137DD" w:rsidP="007137DD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AA4E5" w14:textId="30FAE8C9" w:rsidR="007137DD" w:rsidRPr="00527481" w:rsidRDefault="00E42678" w:rsidP="007137DD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770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080</w:t>
            </w:r>
            <w:r w:rsidR="007137DD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454</w:t>
            </w:r>
          </w:p>
        </w:tc>
        <w:tc>
          <w:tcPr>
            <w:tcW w:w="90" w:type="dxa"/>
          </w:tcPr>
          <w:p w14:paraId="2254CB05" w14:textId="77777777" w:rsidR="007137DD" w:rsidRPr="00527481" w:rsidRDefault="007137DD" w:rsidP="007137DD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D52E3" w14:textId="77777777" w:rsidR="007137DD" w:rsidRPr="00527481" w:rsidRDefault="007137DD" w:rsidP="007137DD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38CE6801" w14:textId="52CCBC2C" w:rsidR="00E17A52" w:rsidRPr="00527481" w:rsidRDefault="00566D40" w:rsidP="003C1653">
      <w:pPr>
        <w:numPr>
          <w:ilvl w:val="0"/>
          <w:numId w:val="17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="Angsana New" w:hAnsi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บริษัทได้ทําสัญญาให้กู้ยืมเงินกับบริษัท แลนด์มาร์ค โฮลดิ้งส์ จํากัด ในวงเงิน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800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</w:t>
      </w:r>
      <w:r w:rsidR="009E0570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ำ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ประกันและคิดดอกเบี้ยในอัตราร้อยละ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9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ระหว่างปี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2560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2564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และ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E42678" w:rsidRPr="00E42678">
        <w:rPr>
          <w:rFonts w:ascii="Angsana New" w:hAnsi="Angsana New" w:cs="Angsana New"/>
          <w:snapToGrid w:val="0"/>
          <w:spacing w:val="-10"/>
          <w:lang w:val="en-US"/>
        </w:rPr>
        <w:t>200</w:t>
      </w:r>
      <w:r w:rsidRPr="00527481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ล้าน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บาท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43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18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63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79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ตามลําดับ</w:t>
      </w:r>
    </w:p>
    <w:p w14:paraId="09E71746" w14:textId="40941B94" w:rsidR="00A26751" w:rsidRPr="00527481" w:rsidRDefault="00E142AA" w:rsidP="00A53472">
      <w:pPr>
        <w:overflowPunct/>
        <w:autoSpaceDE/>
        <w:autoSpaceDN/>
        <w:adjustRightInd/>
        <w:ind w:left="1440"/>
        <w:jc w:val="thaiDistribute"/>
        <w:textAlignment w:val="auto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ต่อมาเมื่อวันที่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16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2562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จำกัด </w:t>
      </w:r>
      <w:r w:rsidRPr="00527481">
        <w:rPr>
          <w:rFonts w:ascii="Angsana New" w:hAnsi="Angsana New" w:cs="Angsana New"/>
          <w:snapToGrid w:val="0"/>
          <w:lang w:val="en-US"/>
        </w:rPr>
        <w:t>(“</w:t>
      </w:r>
      <w:r w:rsidRPr="00527481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Pr="00527481">
        <w:rPr>
          <w:rFonts w:ascii="Angsana New" w:hAnsi="Angsana New" w:cs="Angsana New"/>
          <w:snapToGrid w:val="0"/>
          <w:lang w:val="en-US"/>
        </w:rPr>
        <w:t>”)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เพิ่มเติมจำนวน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500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ล้านบาท เงินกู้ดังกล่าวไม่มีหลักทรัพย์ค้ำประกันและคิดดอกเบี้ยในอัตราร้อยละ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9</w:t>
      </w:r>
      <w:r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25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ต่อปี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E42678" w:rsidRPr="00E42678">
        <w:rPr>
          <w:rFonts w:ascii="Angsana New" w:hAnsi="Angsana New" w:cs="Angsana New"/>
          <w:snapToGrid w:val="0"/>
          <w:lang w:val="en-US"/>
        </w:rPr>
        <w:t>3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เดือน โดยบริษัทย่อย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527481">
        <w:rPr>
          <w:rFonts w:ascii="Angsana New" w:hAnsi="Angsana New" w:cs="Angsana New"/>
          <w:snapToGrid w:val="0"/>
          <w:cs/>
          <w:lang w:val="en-US"/>
        </w:rPr>
        <w:t>ของบริษัทเพียงฝ่ายเดียว</w:t>
      </w:r>
      <w:r w:rsidR="00A26751" w:rsidRPr="00527481">
        <w:rPr>
          <w:rFonts w:ascii="Angsana New" w:hAnsi="Angsana New" w:cs="Angsana New"/>
          <w:snapToGrid w:val="0"/>
          <w:lang w:val="en-US"/>
        </w:rPr>
        <w:t xml:space="preserve"> </w:t>
      </w:r>
    </w:p>
    <w:p w14:paraId="0EA27100" w14:textId="77777777" w:rsidR="0066524F" w:rsidRPr="00527481" w:rsidRDefault="0066524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br w:type="page"/>
      </w:r>
    </w:p>
    <w:p w14:paraId="01748072" w14:textId="5BAF8383" w:rsidR="00DB5B29" w:rsidRPr="00527481" w:rsidRDefault="00DB5B29" w:rsidP="00A26751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 xml:space="preserve">ต่อมาเมื่อวันที่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แลนด์มาร์ค โฮลดิ้งส์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จำกัด </w:t>
      </w:r>
      <w:r w:rsidRPr="00527481">
        <w:rPr>
          <w:rFonts w:ascii="Angsana New" w:hAnsi="Angsana New" w:cs="Angsana New"/>
          <w:snapToGrid w:val="0"/>
          <w:lang w:val="en-US"/>
        </w:rPr>
        <w:t>(“</w:t>
      </w:r>
      <w:r w:rsidRPr="00527481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Pr="00527481">
        <w:rPr>
          <w:rFonts w:ascii="Angsana New" w:hAnsi="Angsana New" w:cs="Angsana New"/>
          <w:snapToGrid w:val="0"/>
          <w:lang w:val="en-US"/>
        </w:rPr>
        <w:t>”)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เพิ่มเติมในวงเงิน </w:t>
      </w:r>
      <w:r w:rsidR="00E42678" w:rsidRPr="00E42678">
        <w:rPr>
          <w:rFonts w:ascii="Angsana New" w:hAnsi="Angsana New" w:cs="Angsana New"/>
          <w:snapToGrid w:val="0"/>
          <w:lang w:val="en-US"/>
        </w:rPr>
        <w:t>500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ล้านบาท</w:t>
      </w:r>
      <w:r w:rsidRPr="00527481">
        <w:rPr>
          <w:rFonts w:ascii="Angsana New" w:hAnsi="Angsana New" w:cs="Angsana New"/>
          <w:snapToGrid w:val="0"/>
          <w:spacing w:val="-8"/>
          <w:cs/>
        </w:rPr>
        <w:t>โดยมีระยะเวลาในการเบิกเงินกู้ยืม</w:t>
      </w:r>
      <w:r w:rsidRPr="00527481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527481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>พฤศจิกายน</w:t>
      </w:r>
      <w:r w:rsidRPr="00527481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2563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527481">
        <w:rPr>
          <w:rFonts w:ascii="Angsana New" w:hAnsi="Angsana New" w:cs="Angsana New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E42678" w:rsidRPr="00E42678">
        <w:rPr>
          <w:rFonts w:ascii="Angsana New" w:hAnsi="Angsana New" w:cs="Angsana New"/>
          <w:snapToGrid w:val="0"/>
          <w:spacing w:val="-11"/>
          <w:lang w:val="en-US"/>
        </w:rPr>
        <w:t>9</w:t>
      </w:r>
      <w:r w:rsidRPr="00527481">
        <w:rPr>
          <w:rFonts w:ascii="Angsana New" w:hAnsi="Angsana New" w:cs="Angsana New"/>
          <w:snapToGrid w:val="0"/>
          <w:spacing w:val="-11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11"/>
          <w:lang w:val="en-US"/>
        </w:rPr>
        <w:t>25</w:t>
      </w:r>
      <w:r w:rsidRPr="00527481">
        <w:rPr>
          <w:rFonts w:ascii="Angsana New" w:hAnsi="Angsana New" w:cs="Angsana New"/>
          <w:snapToGrid w:val="0"/>
          <w:spacing w:val="-11"/>
          <w:cs/>
          <w:lang w:val="en-US"/>
        </w:rPr>
        <w:t xml:space="preserve"> ต่อปี</w:t>
      </w:r>
      <w:r w:rsidRPr="00527481">
        <w:rPr>
          <w:rFonts w:ascii="Angsana New" w:hAnsi="Angsana New" w:cs="Angsana New"/>
          <w:snapToGrid w:val="0"/>
          <w:spacing w:val="-11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และกำหนดชำระคืนภายใน </w:t>
      </w:r>
      <w:r w:rsidR="00E42678" w:rsidRPr="00E42678">
        <w:rPr>
          <w:rFonts w:ascii="Angsana New" w:hAnsi="Angsana New" w:cs="Angsana New"/>
          <w:snapToGrid w:val="0"/>
          <w:lang w:val="en-US"/>
        </w:rPr>
        <w:t>3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เดือน 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527481">
        <w:rPr>
          <w:rFonts w:ascii="Angsana New" w:hAnsi="Angsana New" w:cs="Angsana New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527481">
        <w:rPr>
          <w:rFonts w:ascii="Angsana New" w:hAnsi="Angsana New" w:cs="Angsana New"/>
          <w:snapToGrid w:val="0"/>
          <w:spacing w:val="2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 ณ วันที่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30</w:t>
      </w:r>
      <w:r w:rsidR="00A03649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D11E83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มิถุนายน</w:t>
      </w:r>
      <w:r w:rsidR="00A03649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75F53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F75F53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75F53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F75F53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บริษัทย่อยเบิกเงินก</w:t>
      </w:r>
      <w:r w:rsidR="00240CE2" w:rsidRPr="00527481">
        <w:rPr>
          <w:rFonts w:ascii="Angsana New" w:hAnsi="Angsana New" w:cs="Angsana New"/>
          <w:snapToGrid w:val="0"/>
          <w:spacing w:val="-8"/>
          <w:cs/>
          <w:lang w:val="en-US"/>
        </w:rPr>
        <w:t>ู้ยืมจากวงเงินดังกล่าวแล้วจำนวน</w:t>
      </w:r>
      <w:r w:rsidR="00240CE2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375</w:t>
      </w:r>
      <w:r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125</w:t>
      </w:r>
      <w:r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ล้านบาท</w:t>
      </w:r>
    </w:p>
    <w:p w14:paraId="6D7048BD" w14:textId="06D7831D" w:rsidR="00497B8D" w:rsidRPr="00527481" w:rsidRDefault="00497B8D" w:rsidP="001B7C88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</w:rPr>
      </w:pPr>
      <w:r w:rsidRPr="00527481">
        <w:rPr>
          <w:rFonts w:ascii="Angsana New" w:hAnsi="Angsana New" w:cs="Angsana New"/>
          <w:snapToGrid w:val="0"/>
          <w:spacing w:val="-4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ตุลาคม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2563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8808D1" w:rsidRPr="00527481">
        <w:rPr>
          <w:rFonts w:ascii="Angsana New" w:hAnsi="Angsana New" w:cs="Angsana New" w:hint="cs"/>
          <w:snapToGrid w:val="0"/>
          <w:spacing w:val="-4"/>
          <w:cs/>
        </w:rPr>
        <w:t xml:space="preserve">            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เอ็นจิเนียริ่ง จำกัด (“บริษัทย่อย”) ในวงเงิน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50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ตุลาคม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2564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7</w:t>
      </w:r>
      <w:r w:rsidR="001433CA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00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ต่อปี และกำหนดชำระคืนภายใน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8808D1" w:rsidRPr="00527481">
        <w:rPr>
          <w:rFonts w:ascii="Angsana New" w:hAnsi="Angsana New" w:cs="Angsana New" w:hint="cs"/>
          <w:snapToGrid w:val="0"/>
          <w:spacing w:val="-4"/>
          <w:cs/>
        </w:rPr>
        <w:t xml:space="preserve">   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โดย </w:t>
      </w:r>
      <w:r w:rsidR="00EE3D9A"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30</w:t>
      </w:r>
      <w:r w:rsidR="00D11E83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D11E83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="00EE3D9A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9A49BD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</w:rPr>
        <w:t xml:space="preserve">บริษัทย่อยเบิกเงินกู้ยืมจากวงเงินดังกล่าวแล้วทั้งจำนวน </w:t>
      </w:r>
    </w:p>
    <w:p w14:paraId="07A364C3" w14:textId="1C4A5D7D" w:rsidR="00300782" w:rsidRPr="00527481" w:rsidRDefault="00497B8D" w:rsidP="00515E93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8"/>
          <w:sz w:val="34"/>
          <w:szCs w:val="34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8"/>
          <w:cs/>
        </w:rPr>
        <w:t xml:space="preserve">ต่อมาเมื่อวันที่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27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2563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เอ็นจิเนียริ่ง จำกัด (“บริษัทย่อย”) เพิ่มเติมในวงเงิน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200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27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2564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เงินกู้ดังกล่าวไม่มีหลักทรัพย์ค้ำประกันและ คิดดอกเบี้ยในอัตรา ร้อยละ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7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00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ต่อปี และกำหนดชำระคืนภายใน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และบริษัทได้ทำสัญญาแก้ไขสัญญาเงินกู้ยืมฉบับลงวันที่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2563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โดยขยายระยะเวลาในการเบิกเงินกู้ยืมกับบริษัทย่อยในวงเงิน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200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ล้านบาท ออกไปจนถึงวันที่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โดยเงื่อนไขอื่น</w:t>
      </w:r>
      <w:r w:rsidR="00E34EF5" w:rsidRPr="00527481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ๆ ของสัญญาเงินกู้ดังกล่าวยังคงเหมือนเดิม </w:t>
      </w:r>
      <w:r w:rsidR="00515E93" w:rsidRPr="00527481">
        <w:rPr>
          <w:rFonts w:ascii="Angsana New" w:hAnsi="Angsana New" w:cs="Angsana New" w:hint="cs"/>
          <w:snapToGrid w:val="0"/>
          <w:spacing w:val="-6"/>
          <w:cs/>
        </w:rPr>
        <w:t xml:space="preserve">โดย </w:t>
      </w:r>
      <w:r w:rsidR="00EE3D9A"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30</w:t>
      </w:r>
      <w:r w:rsidR="00D11E83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D11E83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มิถุนายน</w:t>
      </w:r>
      <w:r w:rsidR="00EE3D9A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2567</w:t>
      </w:r>
      <w:r w:rsidR="00EE3D9A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และวันที่ </w:t>
      </w:r>
      <w:r w:rsidR="00727EA0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        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31</w:t>
      </w:r>
      <w:r w:rsidR="00EE3D9A" w:rsidRPr="0052748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EE3D9A"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="00515E93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110</w:t>
      </w:r>
      <w:r w:rsidR="00515E93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ล้านบาท</w:t>
      </w:r>
    </w:p>
    <w:p w14:paraId="225D53A6" w14:textId="193D2EC5" w:rsidR="00873497" w:rsidRPr="00527481" w:rsidRDefault="00515E93" w:rsidP="00DB5B29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6"/>
          <w:cs/>
        </w:rPr>
      </w:pPr>
      <w:r w:rsidRPr="00527481">
        <w:rPr>
          <w:rFonts w:ascii="Angsana New" w:hAnsi="Angsana New" w:cs="Angsana New" w:hint="cs"/>
          <w:snapToGrid w:val="0"/>
          <w:spacing w:val="-6"/>
          <w:cs/>
        </w:rPr>
        <w:t xml:space="preserve">ทั้งนี้ 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ณ วันที่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30</w:t>
      </w:r>
      <w:r w:rsidR="00D11E83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D11E83" w:rsidRPr="00527481">
        <w:rPr>
          <w:rFonts w:ascii="Angsana New" w:hAnsi="Angsana New" w:cs="Angsana New"/>
          <w:snapToGrid w:val="0"/>
          <w:spacing w:val="-12"/>
          <w:cs/>
          <w:lang w:val="en-US"/>
        </w:rPr>
        <w:t>มิถุนายน</w:t>
      </w:r>
      <w:r w:rsidR="00A03649"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526B98"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26B98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และวันที่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526B98"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26B98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300782" w:rsidRPr="00527481">
        <w:rPr>
          <w:rFonts w:ascii="Angsana New" w:hAnsi="Angsana New" w:cs="Angsana New"/>
          <w:snapToGrid w:val="0"/>
          <w:spacing w:val="-6"/>
          <w:cs/>
        </w:rPr>
        <w:t>บริษัท</w:t>
      </w:r>
      <w:r w:rsidR="00300782" w:rsidRPr="00527481">
        <w:rPr>
          <w:rFonts w:ascii="Angsana New" w:hAnsi="Angsana New" w:cs="Angsana New" w:hint="cs"/>
          <w:snapToGrid w:val="0"/>
          <w:spacing w:val="-6"/>
          <w:cs/>
        </w:rPr>
        <w:t>ย่อยเบิกเงินกู้ยืมจากวงเงินดังกล่าว</w:t>
      </w:r>
      <w:r w:rsidR="00300782" w:rsidRPr="00527481">
        <w:rPr>
          <w:rFonts w:ascii="Angsana New" w:hAnsi="Angsana New" w:cs="Angsana New"/>
          <w:snapToGrid w:val="0"/>
          <w:spacing w:val="-6"/>
          <w:cs/>
        </w:rPr>
        <w:t>แล้ว</w:t>
      </w:r>
      <w:r w:rsidRPr="00527481">
        <w:rPr>
          <w:rFonts w:ascii="Angsana New" w:hAnsi="Angsana New" w:cs="Angsana New" w:hint="cs"/>
          <w:snapToGrid w:val="0"/>
          <w:spacing w:val="-6"/>
          <w:cs/>
        </w:rPr>
        <w:t>รวม</w:t>
      </w:r>
      <w:r w:rsidR="00300782" w:rsidRPr="00527481">
        <w:rPr>
          <w:rFonts w:ascii="Angsana New" w:hAnsi="Angsana New" w:cs="Angsana New"/>
          <w:snapToGrid w:val="0"/>
          <w:spacing w:val="-6"/>
          <w:cs/>
        </w:rPr>
        <w:t>จำนวน</w:t>
      </w:r>
      <w:r w:rsidR="00300782" w:rsidRPr="00527481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E42678" w:rsidRPr="00E42678">
        <w:rPr>
          <w:rFonts w:ascii="Angsana New" w:hAnsi="Angsana New" w:cs="Angsana New" w:hint="cs"/>
          <w:snapToGrid w:val="0"/>
          <w:spacing w:val="-6"/>
          <w:lang w:val="en-US"/>
        </w:rPr>
        <w:t>6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0</w:t>
      </w:r>
      <w:r w:rsidR="00300782" w:rsidRPr="00527481">
        <w:rPr>
          <w:rFonts w:ascii="Angsana New" w:hAnsi="Angsana New" w:cs="Angsana New" w:hint="cs"/>
          <w:snapToGrid w:val="0"/>
          <w:spacing w:val="-6"/>
          <w:cs/>
        </w:rPr>
        <w:t xml:space="preserve"> </w:t>
      </w:r>
      <w:r w:rsidR="00300782" w:rsidRPr="00527481">
        <w:rPr>
          <w:rFonts w:ascii="Angsana New" w:hAnsi="Angsana New" w:cs="Angsana New"/>
          <w:snapToGrid w:val="0"/>
          <w:spacing w:val="-6"/>
          <w:cs/>
        </w:rPr>
        <w:t xml:space="preserve">ล้านบาท 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90</w:t>
      </w:r>
      <w:r w:rsidR="00240CE2" w:rsidRPr="0052748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DB5B29" w:rsidRPr="00527481">
        <w:rPr>
          <w:rFonts w:ascii="Angsana New" w:hAnsi="Angsana New" w:cs="Angsana New"/>
          <w:snapToGrid w:val="0"/>
          <w:spacing w:val="-6"/>
          <w:cs/>
        </w:rPr>
        <w:t>ล้านบาท</w:t>
      </w:r>
    </w:p>
    <w:p w14:paraId="59EF6A03" w14:textId="77777777" w:rsidR="00873497" w:rsidRPr="00527481" w:rsidRDefault="0087349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6"/>
          <w:cs/>
        </w:rPr>
      </w:pPr>
      <w:r w:rsidRPr="00527481">
        <w:rPr>
          <w:rFonts w:ascii="Angsana New" w:hAnsi="Angsana New" w:cs="Angsana New"/>
          <w:snapToGrid w:val="0"/>
          <w:spacing w:val="-6"/>
          <w:cs/>
        </w:rPr>
        <w:br w:type="page"/>
      </w:r>
    </w:p>
    <w:p w14:paraId="715ED3BB" w14:textId="2A3E03AF" w:rsidR="00E142AA" w:rsidRPr="00527481" w:rsidRDefault="00E142AA" w:rsidP="005D706F">
      <w:pPr>
        <w:numPr>
          <w:ilvl w:val="0"/>
          <w:numId w:val="17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="Angsana New" w:hAnsi="Angsana New" w:cs="Angsana New"/>
          <w:snapToGrid w:val="0"/>
          <w:spacing w:val="-8"/>
          <w:cs/>
        </w:rPr>
      </w:pPr>
      <w:r w:rsidRPr="00527481">
        <w:rPr>
          <w:rFonts w:ascii="Angsana New" w:hAnsi="Angsana New" w:cs="Angsana New"/>
          <w:snapToGrid w:val="0"/>
          <w:spacing w:val="-8"/>
          <w:cs/>
        </w:rPr>
        <w:lastRenderedPageBreak/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23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10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55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ล้านปอนด์สเตอร์ลิง โดยมีระยะเวลาในการเบิกเงินกู้ยืมภายในวันที่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30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เงินกู้ยืมดังกล่าวไม่มีหลักทรัพย์ค้ำประกัน และคิดดอกเบี้ยในอัตราร้อยละ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7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00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10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55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ล้านปอนด์สเตอร์ลิง หรือเทียบเท่ากับ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472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82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217</w:t>
      </w:r>
      <w:r w:rsidRPr="00527481">
        <w:rPr>
          <w:rFonts w:ascii="Angsana New" w:hAnsi="Angsana New" w:cs="Angsana New"/>
          <w:snapToGrid w:val="0"/>
          <w:spacing w:val="-8"/>
          <w:cs/>
        </w:rPr>
        <w:t>.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66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14:paraId="5DED9143" w14:textId="1110DC41" w:rsidR="00B543ED" w:rsidRPr="00527481" w:rsidRDefault="00B543ED" w:rsidP="00B543ED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="Angsana New" w:hAnsi="Angsana New" w:cs="Angsana New"/>
          <w:snapToGrid w:val="0"/>
          <w:spacing w:val="-8"/>
          <w:cs/>
        </w:rPr>
      </w:pPr>
      <w:r w:rsidRPr="00527481">
        <w:rPr>
          <w:rFonts w:ascii="Angsana New" w:hAnsi="Angsana New" w:cs="Angsana New"/>
          <w:snapToGrid w:val="0"/>
          <w:spacing w:val="-8"/>
          <w:cs/>
        </w:rPr>
        <w:t xml:space="preserve">ต่อมาวันที่ </w:t>
      </w:r>
      <w:bookmarkStart w:id="9" w:name="_Hlk150175521"/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21</w:t>
      </w:r>
      <w:bookmarkEnd w:id="9"/>
      <w:r w:rsidRPr="00527481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8"/>
          <w:cs/>
        </w:rPr>
        <w:t xml:space="preserve"> บริษัทย่อยได้ชำระคืนเงินให้กู้ยืมดังกล่าวแล้วทั้งจำนวน</w:t>
      </w:r>
    </w:p>
    <w:p w14:paraId="7DEA9991" w14:textId="7E514034" w:rsidR="00DB5B29" w:rsidRPr="00527481" w:rsidRDefault="00E42678" w:rsidP="00DB5B29">
      <w:pPr>
        <w:ind w:left="1095" w:hanging="562"/>
        <w:jc w:val="thaiDistribute"/>
        <w:rPr>
          <w:rFonts w:ascii="Angsana New" w:hAnsi="Angsana New" w:cs="Angsana New"/>
          <w:cs/>
        </w:rPr>
      </w:pPr>
      <w:r w:rsidRPr="00E42678">
        <w:rPr>
          <w:rFonts w:ascii="Angsana New" w:hAnsi="Angsana New" w:cs="Angsana New"/>
          <w:lang w:val="en-US"/>
        </w:rPr>
        <w:t>22</w:t>
      </w:r>
      <w:r w:rsidR="000A4308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3</w:t>
      </w:r>
      <w:r w:rsidR="000A4308" w:rsidRPr="00527481">
        <w:rPr>
          <w:rFonts w:ascii="Angsana New" w:hAnsi="Angsana New" w:cs="Angsana New"/>
          <w:cs/>
        </w:rPr>
        <w:tab/>
      </w:r>
      <w:bookmarkStart w:id="10" w:name="_Hlk132643333"/>
      <w:r w:rsidR="00DB5B29" w:rsidRPr="00527481">
        <w:rPr>
          <w:rFonts w:ascii="Angsana New" w:hAnsi="Angsana New" w:cs="Angsana New"/>
          <w:cs/>
        </w:rPr>
        <w:t>เงินให้กู้ยืมระยะยาวแก่บริษัทที่เกี่ยวข้องกัน</w:t>
      </w:r>
    </w:p>
    <w:p w14:paraId="2C1254E6" w14:textId="77777777" w:rsidR="00DB5B29" w:rsidRPr="00527481" w:rsidRDefault="00DB5B29" w:rsidP="00DB5B29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bookmarkStart w:id="11" w:name="OLE_LINK3"/>
      <w:r w:rsidRPr="00527481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bookmarkEnd w:id="11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DB5B29" w:rsidRPr="00527481" w14:paraId="40BC0A8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64FD3E5" w14:textId="77777777" w:rsidR="00DB5B29" w:rsidRPr="00527481" w:rsidRDefault="00DB5B29" w:rsidP="00EC5594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0D7F3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1CE9645D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5B29" w:rsidRPr="00527481" w14:paraId="0F2FAE7B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56030BA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3A048B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2ACD3272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151343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0AEA1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8846A7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0B71A6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A13C63F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929AA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BB0433D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1044E4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527481" w14:paraId="3CA8B7E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455B62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CF8902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62C7D35D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04751F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DF409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57EBF0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033AF8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F9FB56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BD168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60D6156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C2948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B5B29" w:rsidRPr="00527481" w14:paraId="4D9CBB8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A3DF6D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F2F84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8EA968" w14:textId="30719B2A" w:rsidR="00DB5B29" w:rsidRPr="00527481" w:rsidRDefault="00E42678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B5B29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505B514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07FE1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6BCBF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3B558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80AF29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C8898" w14:textId="72FEFBB3" w:rsidR="00DB5B29" w:rsidRPr="00527481" w:rsidRDefault="00E42678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7A0FABF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C04ED2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527481" w14:paraId="6A007CA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D34A2B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D10D78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FE70C3" w14:textId="1D7658B7" w:rsidR="00DB5B29" w:rsidRPr="00527481" w:rsidRDefault="00E42678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38BD35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BF8853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DDAB79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081A32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E1D6D2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AE3ED" w14:textId="18AEC7BE" w:rsidR="00DB5B29" w:rsidRPr="00527481" w:rsidRDefault="00E42678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9069FF6" w14:textId="77777777" w:rsidR="00DB5B29" w:rsidRPr="00527481" w:rsidRDefault="00DB5B29" w:rsidP="00EC5594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3884C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527481" w14:paraId="31A2BCDC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BC44CE" w14:textId="77777777" w:rsidR="00DB5B29" w:rsidRPr="00527481" w:rsidRDefault="00DB5B29" w:rsidP="00EC5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4A856A5" w14:textId="77777777" w:rsidR="00DB5B29" w:rsidRPr="00527481" w:rsidRDefault="00DB5B29" w:rsidP="00EC5594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0E08B" w14:textId="77777777" w:rsidR="00DB5B29" w:rsidRPr="00527481" w:rsidRDefault="00DB5B29" w:rsidP="00EC5594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82FDDB" w14:textId="77777777" w:rsidR="00DB5B29" w:rsidRPr="00527481" w:rsidRDefault="00DB5B29" w:rsidP="00EC559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1675E" w14:textId="77777777" w:rsidR="00DB5B29" w:rsidRPr="00527481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F74C74" w14:textId="77777777" w:rsidR="00DB5B29" w:rsidRPr="00527481" w:rsidRDefault="00DB5B29" w:rsidP="00EC559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CC6AB" w14:textId="77777777" w:rsidR="00DB5B29" w:rsidRPr="00527481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9E87BB" w14:textId="77777777" w:rsidR="00DB5B29" w:rsidRPr="00527481" w:rsidRDefault="00DB5B29" w:rsidP="00EC5594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9E334" w14:textId="77777777" w:rsidR="00DB5B29" w:rsidRPr="00527481" w:rsidRDefault="00DB5B29" w:rsidP="00EC5594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E2CAB" w14:textId="77777777" w:rsidR="00DB5B29" w:rsidRPr="00527481" w:rsidRDefault="00DB5B29" w:rsidP="00EC5594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4974" w14:textId="77777777" w:rsidR="00DB5B29" w:rsidRPr="00527481" w:rsidRDefault="00DB5B29" w:rsidP="00EC5594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bookmarkEnd w:id="10"/>
      <w:tr w:rsidR="00D11E83" w:rsidRPr="00527481" w14:paraId="23EF608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B3415F8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83BA0F7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129ADD5A" w14:textId="71C09BF1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2A9352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629186" w14:textId="78DD319D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58844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9503A" w14:textId="58C54660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78B66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BA916" w14:textId="6A436489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929373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2F702D" w14:textId="4EC39E62" w:rsidR="00D11E83" w:rsidRPr="00527481" w:rsidRDefault="00D11E83" w:rsidP="00D11E83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11E83" w:rsidRPr="00527481" w14:paraId="14983D7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1576114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00341908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0F66F" w14:textId="77777777" w:rsidR="00D11E83" w:rsidRPr="00527481" w:rsidRDefault="00D11E83" w:rsidP="00D11E83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EAF8CF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8086D" w14:textId="77777777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47EE4E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DDC5B" w14:textId="77777777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4B8DD6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D3178" w14:textId="77777777" w:rsidR="00D11E83" w:rsidRPr="00527481" w:rsidRDefault="00D11E83" w:rsidP="00D11E83">
            <w:pPr>
              <w:ind w:left="-7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AFA38E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26C0F" w14:textId="77777777" w:rsidR="00D11E83" w:rsidRPr="00527481" w:rsidRDefault="00D11E83" w:rsidP="00D11E83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D11E83" w:rsidRPr="00527481" w14:paraId="7C75AF8E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7AB2AE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11259CBF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AFB1590" w14:textId="0C60707C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772EC6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4A2657" w14:textId="00856711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DAB39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E9ED2" w14:textId="18CF9CA5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6FB475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AC1FF" w14:textId="13682BEF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A13725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D4250" w14:textId="14042F27" w:rsidR="00D11E83" w:rsidRPr="00527481" w:rsidRDefault="00D11E83" w:rsidP="00D11E83">
            <w:pPr>
              <w:ind w:left="-1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11E83" w:rsidRPr="00527481" w14:paraId="0B968C7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9DCD924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830BFA" w14:textId="77777777" w:rsidR="00D11E83" w:rsidRPr="00527481" w:rsidRDefault="00D11E83" w:rsidP="00D11E83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F3DC1" w14:textId="4ACC1710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A0D6FA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401B2" w14:textId="242DAF22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1F171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8457B" w14:textId="07A46E31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E59D2" w14:textId="77777777" w:rsidR="00D11E83" w:rsidRPr="00527481" w:rsidRDefault="00D11E83" w:rsidP="00D11E83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8BAD5" w14:textId="43C144A6" w:rsidR="00D11E83" w:rsidRPr="00527481" w:rsidRDefault="00E42678" w:rsidP="00D11E83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846CA5" w14:textId="77777777" w:rsidR="00D11E83" w:rsidRPr="00527481" w:rsidRDefault="00D11E83" w:rsidP="00D11E83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8EC1A" w14:textId="77777777" w:rsidR="00D11E83" w:rsidRPr="00527481" w:rsidRDefault="00D11E83" w:rsidP="00D11E83">
            <w:pPr>
              <w:ind w:left="-8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14:paraId="21909381" w14:textId="50C2EB8D" w:rsidR="00727EA0" w:rsidRPr="00527481" w:rsidRDefault="00727EA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</w:p>
    <w:p w14:paraId="698E4A1D" w14:textId="77777777" w:rsidR="00A8559F" w:rsidRPr="00527481" w:rsidRDefault="00A8559F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B5386D" w:rsidRPr="00527481" w14:paraId="642D45D1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CDD6A76" w14:textId="77777777" w:rsidR="00B5386D" w:rsidRPr="00527481" w:rsidRDefault="00B5386D" w:rsidP="00B5386D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49FBCB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24D8D2A" w14:textId="77777777" w:rsidR="00B5386D" w:rsidRPr="00527481" w:rsidRDefault="00816480" w:rsidP="00D07F9E">
            <w:pPr>
              <w:ind w:left="1080" w:right="65" w:hanging="533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(หน่วย : บาท</w:t>
            </w:r>
            <w:r w:rsidR="00D07F9E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</w:rPr>
              <w:t>)</w:t>
            </w:r>
          </w:p>
        </w:tc>
      </w:tr>
      <w:tr w:rsidR="00B5386D" w:rsidRPr="00527481" w14:paraId="6E499C8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7DC60A8" w14:textId="77777777" w:rsidR="00B5386D" w:rsidRPr="00527481" w:rsidRDefault="00B5386D" w:rsidP="00B5386D">
            <w:pPr>
              <w:ind w:left="20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4DEEE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4A991864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5386D" w:rsidRPr="00527481" w14:paraId="08C5997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907C077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F56CB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1F61811D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7AA3076E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60F541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1ADA6D7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E652FB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0A4EF6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83FCDE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888D81F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D7E053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B5386D" w:rsidRPr="00527481" w14:paraId="11841D16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F9C0387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402178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A50C0C1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6FF5C85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D1AD5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B1FEB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14393C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49BDA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3BA0C9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940767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ECBFBA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5386D" w:rsidRPr="00527481" w14:paraId="1B77689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45C98A8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591955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2DA37A" w14:textId="2B434036" w:rsidR="00B5386D" w:rsidRPr="00527481" w:rsidRDefault="00E42678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5386D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9E551BD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DB85F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16DFE3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97FD54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DE4EB7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E9C18" w14:textId="51D21455" w:rsidR="00B5386D" w:rsidRPr="00527481" w:rsidRDefault="00E42678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9873E6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F3727DA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009595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5386D" w:rsidRPr="00527481" w14:paraId="1CA712E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EF4659C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EAFC13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D515AF" w14:textId="4B9AEDAE" w:rsidR="00B5386D" w:rsidRPr="00527481" w:rsidRDefault="00E42678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6AD9792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69F8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9A3632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DF39B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175A2D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B3428" w14:textId="5B2DA7F4" w:rsidR="00B5386D" w:rsidRPr="00527481" w:rsidRDefault="00E42678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3CCB22" w14:textId="77777777" w:rsidR="00B5386D" w:rsidRPr="00527481" w:rsidRDefault="00B5386D" w:rsidP="00B5386D">
            <w:pPr>
              <w:ind w:lef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49A0B5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B5386D" w:rsidRPr="00527481" w14:paraId="3370324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08DD966" w14:textId="77777777" w:rsidR="00B5386D" w:rsidRPr="00527481" w:rsidRDefault="00B5386D" w:rsidP="00B538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CDA0CF2" w14:textId="77777777" w:rsidR="00B5386D" w:rsidRPr="00527481" w:rsidRDefault="00B5386D" w:rsidP="00B5386D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2F9987" w14:textId="77777777" w:rsidR="00B5386D" w:rsidRPr="00527481" w:rsidRDefault="00B5386D" w:rsidP="00B5386D">
            <w:pPr>
              <w:ind w:left="-7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17C07" w14:textId="77777777" w:rsidR="00B5386D" w:rsidRPr="00527481" w:rsidRDefault="00B5386D" w:rsidP="00B5386D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9FE3EB" w14:textId="77777777" w:rsidR="00B5386D" w:rsidRPr="00527481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A43C" w14:textId="77777777" w:rsidR="00B5386D" w:rsidRPr="00527481" w:rsidRDefault="00B5386D" w:rsidP="00B5386D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460FF" w14:textId="77777777" w:rsidR="00B5386D" w:rsidRPr="00527481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E9F040" w14:textId="77777777" w:rsidR="00B5386D" w:rsidRPr="00527481" w:rsidRDefault="00B5386D" w:rsidP="00B5386D">
            <w:pPr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2AA61" w14:textId="77777777" w:rsidR="00B5386D" w:rsidRPr="00527481" w:rsidRDefault="00B5386D" w:rsidP="00B5386D">
            <w:pPr>
              <w:tabs>
                <w:tab w:val="decimal" w:pos="990"/>
              </w:tabs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F30FD" w14:textId="77777777" w:rsidR="00B5386D" w:rsidRPr="00527481" w:rsidRDefault="00B5386D" w:rsidP="00B5386D">
            <w:pPr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74D5F" w14:textId="77777777" w:rsidR="00B5386D" w:rsidRPr="00527481" w:rsidRDefault="00B5386D" w:rsidP="00B5386D">
            <w:pPr>
              <w:ind w:left="-136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D11E83" w:rsidRPr="00527481" w14:paraId="45E310E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245452C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7BAD75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1BA40BD" w14:textId="39F72A59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526754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2E518" w14:textId="0B6B81FB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2BB2EB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7BBC1C" w14:textId="366640B1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EC56BD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85EF5" w14:textId="2969F7ED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FD617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F4F835" w14:textId="264C8718" w:rsidR="00D11E83" w:rsidRPr="00527481" w:rsidRDefault="00D11E83" w:rsidP="00D11E83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11E83" w:rsidRPr="00527481" w14:paraId="471F318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0B3286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4F9E0DA7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EAABD" w14:textId="77777777" w:rsidR="00D11E83" w:rsidRPr="00527481" w:rsidRDefault="00D11E83" w:rsidP="00D11E83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690426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D130CB" w14:textId="77777777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49D9DA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74EA6" w14:textId="77777777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0F099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B0390" w14:textId="77777777" w:rsidR="00D11E83" w:rsidRPr="00527481" w:rsidRDefault="00D11E83" w:rsidP="00D11E83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466F5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E8EF4" w14:textId="77777777" w:rsidR="00D11E83" w:rsidRPr="00527481" w:rsidRDefault="00D11E83" w:rsidP="00D11E83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D11E83" w:rsidRPr="00527481" w14:paraId="7A43A90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2BD0BCD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797A6A92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8575E98" w14:textId="6A65C0CC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D4DB49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D7934" w14:textId="1B544466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F9920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B26DA4" w14:textId="0AD0B8B4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2500B9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9925F" w14:textId="556E5016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912633" w14:textId="77777777" w:rsidR="00D11E83" w:rsidRPr="00527481" w:rsidRDefault="00D11E83" w:rsidP="00D11E83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732448" w14:textId="469E10A1" w:rsidR="00D11E83" w:rsidRPr="00527481" w:rsidRDefault="00D11E83" w:rsidP="00D11E83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.</w:t>
            </w:r>
            <w:r w:rsidR="00E42678"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50</w:t>
            </w: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 xml:space="preserve">ต่อปี </w:t>
            </w:r>
          </w:p>
        </w:tc>
      </w:tr>
      <w:tr w:rsidR="00D11E83" w:rsidRPr="00527481" w14:paraId="1FFB957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B79D2D" w14:textId="77777777" w:rsidR="00D11E83" w:rsidRPr="00527481" w:rsidRDefault="00D11E83" w:rsidP="00D11E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158D1A" w14:textId="77777777" w:rsidR="00D11E83" w:rsidRPr="00527481" w:rsidRDefault="00D11E83" w:rsidP="00D11E83">
            <w:pPr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322C5" w14:textId="7F8B8656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9B103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8AAF1" w14:textId="5336D8F3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293C7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C03ED" w14:textId="7A2DBFB6" w:rsidR="00D11E83" w:rsidRPr="00527481" w:rsidRDefault="00D11E83" w:rsidP="00D11E83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5F4B47" w14:textId="77777777" w:rsidR="00D11E83" w:rsidRPr="00527481" w:rsidRDefault="00D11E83" w:rsidP="00D11E83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4C3" w14:textId="68C91594" w:rsidR="00D11E83" w:rsidRPr="00527481" w:rsidRDefault="00E42678" w:rsidP="00D11E83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D11E83"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3E921A" w14:textId="77777777" w:rsidR="00D11E83" w:rsidRPr="00527481" w:rsidRDefault="00D11E83" w:rsidP="00D11E83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7D38D" w14:textId="77777777" w:rsidR="00D11E83" w:rsidRPr="00527481" w:rsidRDefault="00D11E83" w:rsidP="00D11E83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11A22737" w14:textId="11F757D4" w:rsidR="0066524F" w:rsidRPr="00527481" w:rsidRDefault="00DB5B29" w:rsidP="00950E36">
      <w:pPr>
        <w:tabs>
          <w:tab w:val="left" w:pos="1080"/>
        </w:tabs>
        <w:spacing w:before="120"/>
        <w:ind w:left="1296"/>
        <w:jc w:val="thaiDistribute"/>
        <w:rPr>
          <w:rFonts w:ascii="Angsana New" w:hAnsi="Angsana New" w:cs="Angsana New"/>
          <w:snapToGrid w:val="0"/>
          <w:spacing w:val="-8"/>
          <w:cs/>
        </w:rPr>
      </w:pPr>
      <w:r w:rsidRPr="00527481">
        <w:rPr>
          <w:rFonts w:ascii="Angsana New" w:hAnsi="Angsana New" w:cs="Angsana New"/>
          <w:color w:val="000000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color w:val="000000"/>
          <w:lang w:val="en-US"/>
        </w:rPr>
        <w:t>26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สิงหาคม </w:t>
      </w:r>
      <w:r w:rsidR="00E42678" w:rsidRPr="00E42678">
        <w:rPr>
          <w:rFonts w:ascii="Angsana New" w:hAnsi="Angsana New" w:cs="Angsana New"/>
          <w:color w:val="000000"/>
          <w:lang w:val="en-US"/>
        </w:rPr>
        <w:t>2564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บริษัท แลนด์มาร์ค โฮลดิ้งส์ จำกัด </w:t>
      </w:r>
      <w:r w:rsidRPr="00527481">
        <w:rPr>
          <w:rFonts w:ascii="Angsana New" w:hAnsi="Angsana New" w:cs="Angsana New"/>
          <w:color w:val="000000"/>
          <w:lang w:val="en-US"/>
        </w:rPr>
        <w:t>(</w:t>
      </w:r>
      <w:r w:rsidRPr="00527481">
        <w:rPr>
          <w:rFonts w:ascii="Angsana New" w:hAnsi="Angsana New" w:cs="Angsana New"/>
          <w:color w:val="000000"/>
          <w:cs/>
          <w:lang w:val="en-US"/>
        </w:rPr>
        <w:t>ผู้ให้กู้</w:t>
      </w:r>
      <w:r w:rsidRPr="00527481">
        <w:rPr>
          <w:rFonts w:ascii="Angsana New" w:hAnsi="Angsana New" w:cs="Angsana New"/>
          <w:color w:val="000000"/>
          <w:lang w:val="en-US"/>
        </w:rPr>
        <w:t>)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ได้ทำสัญญาให้กู้ยืมเงินแก่</w:t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(</w:t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>ผู้กู้</w:t>
      </w:r>
      <w:r w:rsidRPr="00527481">
        <w:rPr>
          <w:rFonts w:ascii="Angsana New" w:hAnsi="Angsana New" w:cs="Angsana New"/>
          <w:color w:val="000000"/>
          <w:spacing w:val="-12"/>
          <w:lang w:val="en-US"/>
        </w:rPr>
        <w:t>)</w:t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 xml:space="preserve"> จำนวน </w:t>
      </w:r>
      <w:r w:rsidR="002608DF">
        <w:rPr>
          <w:rFonts w:ascii="Angsana New" w:hAnsi="Angsana New" w:cs="Angsana New"/>
          <w:color w:val="000000"/>
          <w:spacing w:val="-12"/>
          <w:lang w:val="en-US"/>
        </w:rPr>
        <w:t xml:space="preserve">                 </w:t>
      </w:r>
      <w:r w:rsidR="00E42678" w:rsidRPr="00E42678">
        <w:rPr>
          <w:rFonts w:ascii="Angsana New" w:hAnsi="Angsana New" w:cs="Angsana New"/>
          <w:color w:val="000000"/>
          <w:spacing w:val="-12"/>
          <w:lang w:val="en-US"/>
        </w:rPr>
        <w:t>290</w:t>
      </w:r>
      <w:r w:rsidRPr="00527481">
        <w:rPr>
          <w:rFonts w:ascii="Angsana New" w:hAnsi="Angsana New" w:cs="Angsana New"/>
          <w:color w:val="000000"/>
          <w:spacing w:val="-12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pacing w:val="-12"/>
          <w:cs/>
          <w:lang w:val="en-US"/>
        </w:rPr>
        <w:t>ล้านบาท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color w:val="000000"/>
          <w:lang w:val="en-US"/>
        </w:rPr>
        <w:t>1</w:t>
      </w:r>
      <w:r w:rsidRPr="00527481">
        <w:rPr>
          <w:rFonts w:ascii="Angsana New" w:hAnsi="Angsana New" w:cs="Angsana New"/>
          <w:color w:val="00000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lang w:val="en-US"/>
        </w:rPr>
        <w:t>710</w:t>
      </w:r>
      <w:r w:rsidRPr="00527481">
        <w:rPr>
          <w:rFonts w:ascii="Angsana New" w:hAnsi="Angsana New" w:cs="Angsana New"/>
          <w:color w:val="00000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cs/>
          <w:lang w:val="en-US"/>
        </w:rPr>
        <w:t xml:space="preserve">ล้านบาท ตามลำดับ </w:t>
      </w:r>
      <w:r w:rsidRPr="00527481">
        <w:rPr>
          <w:rFonts w:ascii="Angsana New" w:hAnsi="Angsana New" w:cs="Angsana New"/>
          <w:snapToGrid w:val="0"/>
          <w:spacing w:val="4"/>
          <w:cs/>
        </w:rPr>
        <w:t>เงินกู้ยืมดังกล่าวค้ำประกันโดย</w:t>
      </w:r>
      <w:r w:rsidRPr="00527481">
        <w:rPr>
          <w:rFonts w:ascii="Angsana New" w:hAnsi="Angsana New" w:cs="Angsana New" w:hint="cs"/>
          <w:snapToGrid w:val="0"/>
          <w:spacing w:val="4"/>
          <w:cs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บริษัท เบาด์ แอนด์ บียอนด์ จำกัด (มหาชน)</w:t>
      </w:r>
      <w:r w:rsidRPr="00527481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527481">
        <w:rPr>
          <w:rFonts w:ascii="Angsana New" w:hAnsi="Angsana New" w:cs="Angsana New"/>
          <w:spacing w:val="4"/>
          <w:cs/>
        </w:rPr>
        <w:t xml:space="preserve">คิดดอกเบี้ยในอัตราร้อยละ </w:t>
      </w:r>
      <w:r w:rsidR="00E42678" w:rsidRPr="00E42678">
        <w:rPr>
          <w:rFonts w:ascii="Angsana New" w:hAnsi="Angsana New" w:cs="Angsana New"/>
          <w:spacing w:val="4"/>
          <w:lang w:val="en-US"/>
        </w:rPr>
        <w:t>5</w:t>
      </w:r>
      <w:r w:rsidRPr="00527481">
        <w:rPr>
          <w:rFonts w:ascii="Angsana New" w:hAnsi="Angsana New" w:cs="Angsana New"/>
          <w:spacing w:val="4"/>
          <w:lang w:val="en-US"/>
        </w:rPr>
        <w:t>.</w:t>
      </w:r>
      <w:r w:rsidR="00E42678" w:rsidRPr="00E42678">
        <w:rPr>
          <w:rFonts w:ascii="Angsana New" w:hAnsi="Angsana New" w:cs="Angsana New"/>
          <w:spacing w:val="4"/>
          <w:lang w:val="en-US"/>
        </w:rPr>
        <w:t>50</w:t>
      </w:r>
      <w:r w:rsidRPr="00527481">
        <w:rPr>
          <w:rFonts w:ascii="Angsana New" w:hAnsi="Angsana New" w:cs="Angsana New"/>
          <w:spacing w:val="4"/>
          <w:cs/>
        </w:rPr>
        <w:t xml:space="preserve"> ต่อปี</w:t>
      </w:r>
      <w:r w:rsidR="00950E36">
        <w:rPr>
          <w:rFonts w:ascii="Angsana New" w:hAnsi="Angsana New" w:cs="Angsana New" w:hint="cs"/>
          <w:spacing w:val="4"/>
          <w:cs/>
        </w:rPr>
        <w:t xml:space="preserve"> </w:t>
      </w:r>
      <w:r w:rsidRPr="00527481">
        <w:rPr>
          <w:rFonts w:ascii="Angsana New" w:hAnsi="Angsana New" w:cs="Angsana New"/>
          <w:spacing w:val="4"/>
          <w:cs/>
        </w:rPr>
        <w:t>และมีกำหนดชำระคืนในวันที่</w:t>
      </w:r>
      <w:r w:rsidRPr="00527481">
        <w:rPr>
          <w:rFonts w:ascii="Angsana New" w:hAnsi="Angsana New" w:cs="Angsana New" w:hint="cs"/>
          <w:spacing w:val="4"/>
          <w:cs/>
        </w:rPr>
        <w:t xml:space="preserve"> </w:t>
      </w:r>
      <w:r w:rsidR="00E42678" w:rsidRPr="00E42678">
        <w:rPr>
          <w:rFonts w:ascii="Angsana New" w:hAnsi="Angsana New" w:cs="Angsana New"/>
          <w:spacing w:val="4"/>
          <w:lang w:val="en-US"/>
        </w:rPr>
        <w:t>26</w:t>
      </w:r>
      <w:r w:rsidRPr="00527481">
        <w:rPr>
          <w:rFonts w:ascii="Angsana New" w:hAnsi="Angsana New" w:cs="Angsana New"/>
          <w:spacing w:val="4"/>
          <w:lang w:val="en-US"/>
        </w:rPr>
        <w:t xml:space="preserve"> </w:t>
      </w:r>
      <w:r w:rsidRPr="00527481">
        <w:rPr>
          <w:rFonts w:ascii="Angsana New" w:hAnsi="Angsana New" w:cs="Angsana New"/>
          <w:spacing w:val="4"/>
          <w:cs/>
          <w:lang w:val="en-US"/>
        </w:rPr>
        <w:t>สิงหาค</w:t>
      </w:r>
      <w:r w:rsidR="00950E36">
        <w:rPr>
          <w:rFonts w:ascii="Angsana New" w:hAnsi="Angsana New" w:cs="Angsana New" w:hint="cs"/>
          <w:spacing w:val="4"/>
          <w:cs/>
          <w:lang w:val="en-US"/>
        </w:rPr>
        <w:t>ม</w:t>
      </w:r>
      <w:r w:rsidR="0066652E">
        <w:rPr>
          <w:rFonts w:ascii="Angsana New" w:hAnsi="Angsana New" w:cs="Angsana New"/>
          <w:spacing w:val="4"/>
          <w:lang w:val="en-US"/>
        </w:rPr>
        <w:t xml:space="preserve"> </w:t>
      </w:r>
      <w:r w:rsidR="00E42678" w:rsidRPr="00E42678">
        <w:rPr>
          <w:rFonts w:ascii="Angsana New" w:hAnsi="Angsana New" w:cs="Angsana New"/>
          <w:spacing w:val="4"/>
          <w:lang w:val="en-US"/>
        </w:rPr>
        <w:t>2569</w:t>
      </w:r>
      <w:r w:rsidRPr="00527481">
        <w:rPr>
          <w:rFonts w:ascii="Angsana New" w:hAnsi="Angsana New" w:cs="Angsana New"/>
          <w:spacing w:val="4"/>
          <w:lang w:val="en-US"/>
        </w:rPr>
        <w:t xml:space="preserve"> </w:t>
      </w:r>
      <w:r w:rsidRPr="00527481">
        <w:rPr>
          <w:rFonts w:ascii="Angsana New" w:hAnsi="Angsana New" w:cs="Angsana New"/>
          <w:spacing w:val="4"/>
          <w:cs/>
          <w:lang w:val="en-US"/>
        </w:rPr>
        <w:t>โดย</w:t>
      </w:r>
      <w:r w:rsidRPr="00527481">
        <w:rPr>
          <w:rFonts w:ascii="Angsana New" w:hAnsi="Angsana New" w:cs="Angsana New"/>
          <w:snapToGrid w:val="0"/>
          <w:spacing w:val="-8"/>
          <w:cs/>
        </w:rPr>
        <w:t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</w:t>
      </w:r>
      <w:r w:rsidRPr="00527481">
        <w:rPr>
          <w:rFonts w:ascii="Angsana New" w:hAnsi="Angsana New" w:cs="Angsana New" w:hint="cs"/>
          <w:snapToGrid w:val="0"/>
          <w:spacing w:val="-8"/>
          <w:cs/>
        </w:rPr>
        <w:t xml:space="preserve"> </w:t>
      </w:r>
    </w:p>
    <w:p w14:paraId="781ECED9" w14:textId="77777777" w:rsidR="0066524F" w:rsidRPr="00527481" w:rsidRDefault="0066524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</w:rPr>
      </w:pPr>
      <w:r w:rsidRPr="00527481">
        <w:rPr>
          <w:rFonts w:ascii="Angsana New" w:hAnsi="Angsana New" w:cs="Angsana New"/>
          <w:snapToGrid w:val="0"/>
          <w:spacing w:val="-8"/>
          <w:cs/>
        </w:rPr>
        <w:br w:type="page"/>
      </w:r>
    </w:p>
    <w:p w14:paraId="14C71DCF" w14:textId="787006FC" w:rsidR="00E142AA" w:rsidRPr="00527481" w:rsidRDefault="00E42678" w:rsidP="0066524F">
      <w:pPr>
        <w:ind w:left="1095" w:hanging="562"/>
        <w:jc w:val="thaiDistribute"/>
        <w:rPr>
          <w:rFonts w:ascii="Angsana New" w:hAnsi="Angsana New" w:cs="Angsana New"/>
          <w:cs/>
        </w:rPr>
      </w:pPr>
      <w:r w:rsidRPr="00E42678">
        <w:rPr>
          <w:rFonts w:ascii="Angsana New" w:hAnsi="Angsana New" w:cs="Angsana New"/>
          <w:lang w:val="en-US"/>
        </w:rPr>
        <w:lastRenderedPageBreak/>
        <w:t>22</w:t>
      </w:r>
      <w:r w:rsidR="00E142AA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 w:hint="cs"/>
          <w:lang w:val="en-US"/>
        </w:rPr>
        <w:t>4</w:t>
      </w:r>
      <w:r w:rsidR="00E142AA" w:rsidRPr="00527481">
        <w:rPr>
          <w:rFonts w:ascii="Angsana New" w:hAnsi="Angsana New" w:cs="Angsana New"/>
          <w:cs/>
        </w:rPr>
        <w:tab/>
        <w:t>เงินกู้ยืมระยะสั้นจากบริษัทที่เกี่ยวข้องกัน</w:t>
      </w:r>
    </w:p>
    <w:p w14:paraId="35CF43D9" w14:textId="77777777" w:rsidR="00E142AA" w:rsidRPr="00527481" w:rsidRDefault="00E142AA" w:rsidP="00E142AA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bookmarkStart w:id="12" w:name="OLE_LINK1"/>
      <w:r w:rsidRPr="00527481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bookmarkEnd w:id="12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527481" w14:paraId="7653AD73" w14:textId="77777777" w:rsidTr="00731920">
        <w:trPr>
          <w:cantSplit/>
        </w:trPr>
        <w:tc>
          <w:tcPr>
            <w:tcW w:w="1620" w:type="dxa"/>
          </w:tcPr>
          <w:p w14:paraId="6B6AB7C4" w14:textId="77777777" w:rsidR="00E142AA" w:rsidRPr="00527481" w:rsidRDefault="00E142AA" w:rsidP="00727EA0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18D588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BC4C202" w14:textId="77777777" w:rsidR="00E142AA" w:rsidRPr="00527481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527481" w14:paraId="689E2367" w14:textId="77777777" w:rsidTr="00731920">
        <w:trPr>
          <w:cantSplit/>
        </w:trPr>
        <w:tc>
          <w:tcPr>
            <w:tcW w:w="1620" w:type="dxa"/>
          </w:tcPr>
          <w:p w14:paraId="1F8AD6D3" w14:textId="77777777" w:rsidR="00E142AA" w:rsidRPr="00527481" w:rsidRDefault="00E142AA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602EA0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0E97F07" w14:textId="77777777" w:rsidR="00E142AA" w:rsidRPr="00527481" w:rsidRDefault="00E6524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8BAED49" w14:textId="77777777" w:rsidR="00E142AA" w:rsidRPr="00527481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DD6C5" w14:textId="77777777" w:rsidR="00E142AA" w:rsidRPr="00527481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7953353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DEBA96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08A8F89E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567D12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08F3CD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7DFEA0" w14:textId="77777777" w:rsidR="00E142AA" w:rsidRPr="00527481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527481" w14:paraId="52ED2645" w14:textId="77777777" w:rsidTr="00731920">
        <w:trPr>
          <w:cantSplit/>
        </w:trPr>
        <w:tc>
          <w:tcPr>
            <w:tcW w:w="1620" w:type="dxa"/>
          </w:tcPr>
          <w:p w14:paraId="15C11A1C" w14:textId="77777777" w:rsidR="00E142AA" w:rsidRPr="00527481" w:rsidRDefault="00E142AA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136908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7FB12EF8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63E2D8" w14:textId="77777777" w:rsidR="00E142AA" w:rsidRPr="00527481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0250F5" w14:textId="77777777" w:rsidR="00E142AA" w:rsidRPr="00527481" w:rsidRDefault="00E142AA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DE8B4B3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690DDF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45EB7F" w14:textId="77777777" w:rsidR="00E142AA" w:rsidRPr="00527481" w:rsidRDefault="00E142AA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8258D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77577D3" w14:textId="77777777" w:rsidR="00E142AA" w:rsidRPr="00527481" w:rsidRDefault="00E142AA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82BF2F" w14:textId="77777777" w:rsidR="00E142AA" w:rsidRPr="00527481" w:rsidRDefault="00E142AA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34E6D" w:rsidRPr="00527481" w14:paraId="1C7C17E7" w14:textId="77777777" w:rsidTr="00731920">
        <w:trPr>
          <w:cantSplit/>
        </w:trPr>
        <w:tc>
          <w:tcPr>
            <w:tcW w:w="1620" w:type="dxa"/>
          </w:tcPr>
          <w:p w14:paraId="6EE207BF" w14:textId="77777777" w:rsidR="00B34E6D" w:rsidRPr="00527481" w:rsidRDefault="00B34E6D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500CB1" w14:textId="77777777" w:rsidR="00B34E6D" w:rsidRPr="00527481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03C821" w14:textId="17983B4B" w:rsidR="00B34E6D" w:rsidRPr="00527481" w:rsidRDefault="00E42678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34E6D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216E23" w14:textId="77777777" w:rsidR="00B34E6D" w:rsidRPr="00527481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AE784" w14:textId="77777777" w:rsidR="00B34E6D" w:rsidRPr="00527481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E092A2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664F55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FE3ABB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200362" w14:textId="063EEA8C" w:rsidR="00B34E6D" w:rsidRPr="00527481" w:rsidRDefault="00E42678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B34E6D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B77E9B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E2E8C5C" w14:textId="77777777" w:rsidR="00B34E6D" w:rsidRPr="00527481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CB8361" w14:textId="77777777" w:rsidR="00B34E6D" w:rsidRPr="00527481" w:rsidRDefault="00B34E6D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527481" w14:paraId="23742E2B" w14:textId="77777777" w:rsidTr="00731920">
        <w:trPr>
          <w:cantSplit/>
        </w:trPr>
        <w:tc>
          <w:tcPr>
            <w:tcW w:w="1620" w:type="dxa"/>
          </w:tcPr>
          <w:p w14:paraId="5FADAF8A" w14:textId="77777777" w:rsidR="00B34E6D" w:rsidRPr="00527481" w:rsidRDefault="00B34E6D" w:rsidP="00727EA0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2AEF" w14:textId="77777777" w:rsidR="00B34E6D" w:rsidRPr="00527481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5FD895" w14:textId="0B7D0D1D" w:rsidR="00B34E6D" w:rsidRPr="00527481" w:rsidRDefault="00E42678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104AA17" w14:textId="77777777" w:rsidR="00B34E6D" w:rsidRPr="00527481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E05A6" w14:textId="77777777" w:rsidR="00B34E6D" w:rsidRPr="00527481" w:rsidRDefault="00B34E6D" w:rsidP="00727EA0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2BB495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BB7498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74DB75" w14:textId="77777777" w:rsidR="00B34E6D" w:rsidRPr="00527481" w:rsidRDefault="00B34E6D" w:rsidP="00727EA0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141B74" w14:textId="047842A0" w:rsidR="00B34E6D" w:rsidRPr="00527481" w:rsidRDefault="00E42678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76E060A" w14:textId="77777777" w:rsidR="00B34E6D" w:rsidRPr="00527481" w:rsidRDefault="00B34E6D" w:rsidP="00727EA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EA5963" w14:textId="77777777" w:rsidR="00B34E6D" w:rsidRPr="00527481" w:rsidRDefault="00B34E6D" w:rsidP="00727EA0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AC5DEB" w:rsidRPr="00527481" w14:paraId="53B66D97" w14:textId="77777777" w:rsidTr="00731920">
        <w:trPr>
          <w:cantSplit/>
        </w:trPr>
        <w:tc>
          <w:tcPr>
            <w:tcW w:w="1620" w:type="dxa"/>
          </w:tcPr>
          <w:p w14:paraId="3B1BDD32" w14:textId="77777777" w:rsidR="00AC5DEB" w:rsidRPr="00527481" w:rsidRDefault="00AC5DEB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37019C22" w14:textId="77777777" w:rsidR="00AC5DEB" w:rsidRPr="00527481" w:rsidRDefault="00AC5DEB" w:rsidP="00727EA0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9D71" w14:textId="77777777" w:rsidR="00AC5DEB" w:rsidRPr="00527481" w:rsidRDefault="00AC5DEB" w:rsidP="00727EA0">
            <w:pPr>
              <w:tabs>
                <w:tab w:val="decimal" w:pos="990"/>
              </w:tabs>
              <w:spacing w:line="240" w:lineRule="exact"/>
              <w:ind w:left="-76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D7D0C4" w14:textId="77777777" w:rsidR="00AC5DEB" w:rsidRPr="00527481" w:rsidRDefault="00AC5DEB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0CB71" w14:textId="77777777" w:rsidR="00AC5DEB" w:rsidRPr="00527481" w:rsidRDefault="00AC5DEB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397888" w14:textId="77777777" w:rsidR="00AC5DEB" w:rsidRPr="00527481" w:rsidRDefault="00AC5DEB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9D1C203" w14:textId="77777777" w:rsidR="00AC5DEB" w:rsidRPr="00527481" w:rsidRDefault="00AC5DEB" w:rsidP="00727EA0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CC74F" w14:textId="77777777" w:rsidR="00AC5DEB" w:rsidRPr="00527481" w:rsidRDefault="00AC5DEB" w:rsidP="00727EA0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46C97C" w14:textId="77777777" w:rsidR="00AC5DEB" w:rsidRPr="00527481" w:rsidRDefault="00AC5DEB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AC8532" w14:textId="77777777" w:rsidR="00AC5DEB" w:rsidRPr="00527481" w:rsidRDefault="00AC5DEB" w:rsidP="00727EA0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B7E9F69" w14:textId="77777777" w:rsidR="00AC5DEB" w:rsidRPr="00527481" w:rsidRDefault="00AC5DEB" w:rsidP="00727EA0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A10DC2" w:rsidRPr="00527481" w14:paraId="6FFEE790" w14:textId="77777777" w:rsidTr="00731920">
        <w:trPr>
          <w:cantSplit/>
        </w:trPr>
        <w:tc>
          <w:tcPr>
            <w:tcW w:w="1620" w:type="dxa"/>
          </w:tcPr>
          <w:p w14:paraId="189709A8" w14:textId="717E77A2" w:rsidR="00A10DC2" w:rsidRPr="00527481" w:rsidRDefault="00A10DC2" w:rsidP="00A10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  <w:r w:rsidR="00AC75B3" w:rsidRPr="00527481">
              <w:rPr>
                <w:rFonts w:ascii="Angsana New" w:eastAsia="SimSun" w:hAnsi="Angsana New" w:cs="Angsana New"/>
                <w:sz w:val="20"/>
                <w:vertAlign w:val="superscript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0"/>
                <w:vertAlign w:val="superscript"/>
              </w:rPr>
              <w:t>1</w:t>
            </w:r>
            <w:r w:rsidR="00AC75B3" w:rsidRPr="00527481">
              <w:rPr>
                <w:rFonts w:ascii="Angsana New" w:eastAsia="SimSun" w:hAnsi="Angsana New" w:cs="Angsana New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755A36AA" w14:textId="77777777" w:rsidR="00A10DC2" w:rsidRPr="00527481" w:rsidRDefault="00A10DC2" w:rsidP="00A10DC2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F00049" w14:textId="62A859F1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466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212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3247B2FB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3AA2573" w14:textId="294ED879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28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471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998</w:t>
            </w:r>
          </w:p>
        </w:tc>
        <w:tc>
          <w:tcPr>
            <w:tcW w:w="90" w:type="dxa"/>
          </w:tcPr>
          <w:p w14:paraId="316B4D39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C7E5021" w14:textId="15985C15" w:rsidR="00A10DC2" w:rsidRPr="00527481" w:rsidRDefault="00A10DC2" w:rsidP="00A10DC2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D50CAF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545171" w14:textId="598A1C3D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494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684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646</w:t>
            </w:r>
          </w:p>
        </w:tc>
        <w:tc>
          <w:tcPr>
            <w:tcW w:w="90" w:type="dxa"/>
          </w:tcPr>
          <w:p w14:paraId="59C53AE9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1D4D5" w14:textId="3322E216" w:rsidR="00A10DC2" w:rsidRPr="00527481" w:rsidRDefault="00A10DC2" w:rsidP="00A10DC2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A10DC2" w:rsidRPr="00527481" w14:paraId="4B404213" w14:textId="77777777" w:rsidTr="00731920">
        <w:trPr>
          <w:cantSplit/>
        </w:trPr>
        <w:tc>
          <w:tcPr>
            <w:tcW w:w="1620" w:type="dxa"/>
          </w:tcPr>
          <w:p w14:paraId="210666A4" w14:textId="77777777" w:rsidR="00A10DC2" w:rsidRPr="00527481" w:rsidRDefault="00A10DC2" w:rsidP="00A10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0D9C67A4" w14:textId="77777777" w:rsidR="00A10DC2" w:rsidRPr="00527481" w:rsidRDefault="00A10DC2" w:rsidP="00A10DC2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40ABAF" w14:textId="77777777" w:rsidR="00A10DC2" w:rsidRPr="00527481" w:rsidRDefault="00A10DC2" w:rsidP="00A10DC2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073FC1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1258729" w14:textId="77777777" w:rsidR="00A10DC2" w:rsidRPr="00527481" w:rsidRDefault="00A10DC2" w:rsidP="00A10DC2">
            <w:pPr>
              <w:spacing w:line="240" w:lineRule="exact"/>
              <w:ind w:left="-136" w:right="99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BF04A5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621D966" w14:textId="77777777" w:rsidR="00A10DC2" w:rsidRPr="00527481" w:rsidRDefault="00A10DC2" w:rsidP="00A10DC2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9E0562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414696" w14:textId="77777777" w:rsidR="00A10DC2" w:rsidRPr="00527481" w:rsidRDefault="00A10DC2" w:rsidP="00A10DC2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DB4FF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9555F93" w14:textId="77777777" w:rsidR="00A10DC2" w:rsidRPr="00527481" w:rsidRDefault="00A10DC2" w:rsidP="00A10DC2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DC2" w:rsidRPr="00527481" w14:paraId="3EC3E5A0" w14:textId="77777777" w:rsidTr="00731920">
        <w:trPr>
          <w:cantSplit/>
        </w:trPr>
        <w:tc>
          <w:tcPr>
            <w:tcW w:w="1620" w:type="dxa"/>
          </w:tcPr>
          <w:p w14:paraId="7B33AB2A" w14:textId="40602AD3" w:rsidR="00A10DC2" w:rsidRPr="00527481" w:rsidRDefault="00A10DC2" w:rsidP="00A10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พาร์ทเนอร์ชิพ จำกัด</w:t>
            </w:r>
            <w:r w:rsidR="00C72415" w:rsidRPr="00527481">
              <w:rPr>
                <w:rFonts w:ascii="Angsana New" w:eastAsia="SimSun" w:hAnsi="Angsana New" w:cs="Angsana New"/>
                <w:sz w:val="20"/>
                <w:vertAlign w:val="superscript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0"/>
                <w:vertAlign w:val="superscript"/>
              </w:rPr>
              <w:t>2</w:t>
            </w:r>
            <w:r w:rsidR="00C72415" w:rsidRPr="00527481">
              <w:rPr>
                <w:rFonts w:ascii="Angsana New" w:eastAsia="SimSun" w:hAnsi="Angsana New" w:cs="Angsana New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083A696A" w14:textId="77777777" w:rsidR="00A10DC2" w:rsidRPr="00527481" w:rsidRDefault="00A10DC2" w:rsidP="00A10DC2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EAC46D" w14:textId="60AB9336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222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781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207E56ED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D986F5" w14:textId="3C749DC8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13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605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466</w:t>
            </w:r>
          </w:p>
        </w:tc>
        <w:tc>
          <w:tcPr>
            <w:tcW w:w="90" w:type="dxa"/>
          </w:tcPr>
          <w:p w14:paraId="191B3C13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4DC5AED" w14:textId="2ACE7D8C" w:rsidR="00A10DC2" w:rsidRPr="00527481" w:rsidRDefault="00A10DC2" w:rsidP="00A10DC2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990E83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CE9E52" w14:textId="14E40811" w:rsidR="00A10DC2" w:rsidRPr="00527481" w:rsidRDefault="00E42678" w:rsidP="00A10DC2">
            <w:pPr>
              <w:spacing w:line="24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236</w:t>
            </w:r>
            <w:r w:rsidR="009C2D67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387</w:t>
            </w:r>
            <w:r w:rsidR="009C2D67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158</w:t>
            </w:r>
          </w:p>
        </w:tc>
        <w:tc>
          <w:tcPr>
            <w:tcW w:w="90" w:type="dxa"/>
          </w:tcPr>
          <w:p w14:paraId="279C6464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5C41770" w14:textId="5C4825AE" w:rsidR="00A10DC2" w:rsidRPr="00527481" w:rsidRDefault="00A10DC2" w:rsidP="00A10DC2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A10DC2" w:rsidRPr="00527481" w14:paraId="61114AC5" w14:textId="77777777" w:rsidTr="00731920">
        <w:trPr>
          <w:cantSplit/>
        </w:trPr>
        <w:tc>
          <w:tcPr>
            <w:tcW w:w="1620" w:type="dxa"/>
          </w:tcPr>
          <w:p w14:paraId="7C4CFEF7" w14:textId="77777777" w:rsidR="00A10DC2" w:rsidRPr="00527481" w:rsidRDefault="00A10DC2" w:rsidP="00A10D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0DE53C0" w14:textId="77777777" w:rsidR="00A10DC2" w:rsidRPr="00527481" w:rsidRDefault="00A10DC2" w:rsidP="00A10DC2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FB6B4" w14:textId="38C07086" w:rsidR="00A10DC2" w:rsidRPr="00527481" w:rsidRDefault="00E42678" w:rsidP="00A10DC2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688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994</w:t>
            </w:r>
            <w:r w:rsidR="00A10DC2" w:rsidRPr="00527481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1350FBF3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E439D" w14:textId="34A75F2D" w:rsidR="00A10DC2" w:rsidRPr="00527481" w:rsidRDefault="00E42678" w:rsidP="00A10DC2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42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077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464</w:t>
            </w:r>
          </w:p>
        </w:tc>
        <w:tc>
          <w:tcPr>
            <w:tcW w:w="90" w:type="dxa"/>
          </w:tcPr>
          <w:p w14:paraId="7DD4A98F" w14:textId="77777777" w:rsidR="00A10DC2" w:rsidRPr="00527481" w:rsidRDefault="00A10DC2" w:rsidP="00A10DC2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9D6BF" w14:textId="4B89FB14" w:rsidR="00A10DC2" w:rsidRPr="00527481" w:rsidRDefault="00A10DC2" w:rsidP="00A10DC2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304AB4" w14:textId="77777777" w:rsidR="00A10DC2" w:rsidRPr="00527481" w:rsidRDefault="00A10DC2" w:rsidP="00A10DC2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C1F" w14:textId="06C87E60" w:rsidR="00A10DC2" w:rsidRPr="00527481" w:rsidRDefault="00E42678" w:rsidP="00A10DC2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731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071</w:t>
            </w:r>
            <w:r w:rsidR="00A10DC2"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804</w:t>
            </w:r>
          </w:p>
        </w:tc>
        <w:tc>
          <w:tcPr>
            <w:tcW w:w="90" w:type="dxa"/>
          </w:tcPr>
          <w:p w14:paraId="593F4722" w14:textId="77777777" w:rsidR="00A10DC2" w:rsidRPr="00527481" w:rsidRDefault="00A10DC2" w:rsidP="00A10DC2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B98D431" w14:textId="77777777" w:rsidR="00A10DC2" w:rsidRPr="00527481" w:rsidRDefault="00A10DC2" w:rsidP="00A10DC2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6F6E41DA" w14:textId="77777777" w:rsidR="00E142AA" w:rsidRPr="00527481" w:rsidRDefault="00E142AA" w:rsidP="00727EA0">
      <w:pPr>
        <w:spacing w:before="120"/>
        <w:ind w:left="1080" w:right="72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27481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tbl>
      <w:tblPr>
        <w:tblW w:w="873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527481" w14:paraId="3E7078B0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3E143AD" w14:textId="77777777" w:rsidR="00E142AA" w:rsidRPr="00527481" w:rsidRDefault="00E142AA" w:rsidP="00DA5A8D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E2AE0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2EFA3ED" w14:textId="77777777" w:rsidR="00E142AA" w:rsidRPr="00527481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527481" w14:paraId="23D1066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09CC399E" w14:textId="77777777" w:rsidR="00E142AA" w:rsidRPr="00527481" w:rsidRDefault="00E142AA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CB0816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A021BD7" w14:textId="77777777" w:rsidR="00E142AA" w:rsidRPr="00527481" w:rsidRDefault="00591CC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F2FE05" w14:textId="77777777" w:rsidR="00E142AA" w:rsidRPr="00527481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07C369" w14:textId="77777777" w:rsidR="00E142AA" w:rsidRPr="00527481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E05275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83EFF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1F25BD71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E154D2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307FBBAE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FCF50" w14:textId="77777777" w:rsidR="00E142AA" w:rsidRPr="00527481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527481" w14:paraId="0402E5DB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24EE9AAC" w14:textId="77777777" w:rsidR="00E142AA" w:rsidRPr="00527481" w:rsidRDefault="00E142AA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6D62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B612B95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D1CB06" w14:textId="77777777" w:rsidR="00E142AA" w:rsidRPr="00527481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65B21" w14:textId="77777777" w:rsidR="00E142AA" w:rsidRPr="00527481" w:rsidRDefault="00E142AA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2D270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FD72B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BE8D92" w14:textId="77777777" w:rsidR="00E142AA" w:rsidRPr="00527481" w:rsidRDefault="00E142AA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4A0B1B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98E852" w14:textId="77777777" w:rsidR="00E142AA" w:rsidRPr="00527481" w:rsidRDefault="00E142AA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155FA4" w14:textId="77777777" w:rsidR="00E142AA" w:rsidRPr="00527481" w:rsidRDefault="00E142AA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77E9B" w:rsidRPr="00527481" w14:paraId="35F65448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E38BCC6" w14:textId="77777777" w:rsidR="00B77E9B" w:rsidRPr="00527481" w:rsidRDefault="00B77E9B" w:rsidP="00B77E9B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AEFD4D" w14:textId="77777777" w:rsidR="00B77E9B" w:rsidRPr="00527481" w:rsidRDefault="00B77E9B" w:rsidP="00B77E9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38591A" w14:textId="7FE23CF5" w:rsidR="00B77E9B" w:rsidRPr="00527481" w:rsidRDefault="00E42678" w:rsidP="00B77E9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77E9B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9BF0407" w14:textId="77777777" w:rsidR="00B77E9B" w:rsidRPr="00527481" w:rsidRDefault="00B77E9B" w:rsidP="00B77E9B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0A4241" w14:textId="77777777" w:rsidR="00B77E9B" w:rsidRPr="00527481" w:rsidRDefault="00B77E9B" w:rsidP="00B77E9B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C9CEA" w14:textId="77777777" w:rsidR="00B77E9B" w:rsidRPr="00527481" w:rsidRDefault="00B77E9B" w:rsidP="00B77E9B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CAD07" w14:textId="77777777" w:rsidR="00B77E9B" w:rsidRPr="00527481" w:rsidRDefault="00B77E9B" w:rsidP="00B77E9B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C6AE3A" w14:textId="77777777" w:rsidR="00B77E9B" w:rsidRPr="00527481" w:rsidRDefault="00B77E9B" w:rsidP="00B77E9B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16A1E4" w14:textId="48066B4A" w:rsidR="00B77E9B" w:rsidRPr="00527481" w:rsidRDefault="00E42678" w:rsidP="00B77E9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B77E9B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B77E9B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14D71DB" w14:textId="77777777" w:rsidR="00B77E9B" w:rsidRPr="00527481" w:rsidRDefault="00B77E9B" w:rsidP="00B77E9B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15CA15" w14:textId="77777777" w:rsidR="00B77E9B" w:rsidRPr="00527481" w:rsidRDefault="00B77E9B" w:rsidP="00B77E9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527481" w14:paraId="66AE4E0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60C2107" w14:textId="77777777" w:rsidR="00B34E6D" w:rsidRPr="00527481" w:rsidRDefault="00B34E6D" w:rsidP="00DA5A8D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5BDF56" w14:textId="77777777" w:rsidR="00B34E6D" w:rsidRPr="00527481" w:rsidRDefault="00B34E6D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93BF43" w14:textId="13169D05" w:rsidR="00B34E6D" w:rsidRPr="00527481" w:rsidRDefault="00E42678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1D18B9" w14:textId="77777777" w:rsidR="00B34E6D" w:rsidRPr="00527481" w:rsidRDefault="00B34E6D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A5191" w14:textId="77777777" w:rsidR="00B34E6D" w:rsidRPr="00527481" w:rsidRDefault="00B34E6D" w:rsidP="00DA5A8D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27F1EE" w14:textId="77777777" w:rsidR="00B34E6D" w:rsidRPr="00527481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791187" w14:textId="77777777" w:rsidR="00B34E6D" w:rsidRPr="00527481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22842" w14:textId="77777777" w:rsidR="00B34E6D" w:rsidRPr="00527481" w:rsidRDefault="00B34E6D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EF3901" w14:textId="10C146BA" w:rsidR="00B34E6D" w:rsidRPr="00527481" w:rsidRDefault="00E42678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E6AAAB7" w14:textId="77777777" w:rsidR="00B34E6D" w:rsidRPr="00527481" w:rsidRDefault="00B34E6D" w:rsidP="00DA5A8D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23EFAA" w14:textId="77777777" w:rsidR="00B34E6D" w:rsidRPr="00527481" w:rsidRDefault="00B34E6D" w:rsidP="00DA5A8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527481" w14:paraId="4E16073E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7F3894E" w14:textId="77777777" w:rsidR="00DB5B29" w:rsidRPr="00527481" w:rsidRDefault="00DB5B29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0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  <w:shd w:val="clear" w:color="auto" w:fill="auto"/>
          </w:tcPr>
          <w:p w14:paraId="64E7425C" w14:textId="77777777" w:rsidR="00DB5B29" w:rsidRPr="00527481" w:rsidRDefault="00DB5B29" w:rsidP="00DA5A8D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E9B923" w14:textId="77777777" w:rsidR="00DB5B29" w:rsidRPr="00527481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034E8" w14:textId="77777777" w:rsidR="00DB5B29" w:rsidRPr="00527481" w:rsidRDefault="00DB5B29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AA5CCF" w14:textId="77777777" w:rsidR="00DB5B29" w:rsidRPr="00527481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B73156" w14:textId="77777777" w:rsidR="00DB5B29" w:rsidRPr="00527481" w:rsidRDefault="00DB5B29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EC9CAB" w14:textId="77777777" w:rsidR="00DB5B29" w:rsidRPr="00527481" w:rsidRDefault="00DB5B29" w:rsidP="00DA5A8D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42F93A" w14:textId="77777777" w:rsidR="00DB5B29" w:rsidRPr="00527481" w:rsidRDefault="00DB5B29" w:rsidP="00DA5A8D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00D40" w14:textId="77777777" w:rsidR="00DB5B29" w:rsidRPr="00527481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E9084C" w14:textId="77777777" w:rsidR="00DB5B29" w:rsidRPr="00527481" w:rsidRDefault="00DB5B29" w:rsidP="00DA5A8D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F0205B" w14:textId="77777777" w:rsidR="00DB5B29" w:rsidRPr="00527481" w:rsidRDefault="00DB5B29" w:rsidP="00DA5A8D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FB3E23" w:rsidRPr="0064500F" w14:paraId="42BF6862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3E20BA9A" w14:textId="10C27400" w:rsidR="00FB3E23" w:rsidRPr="0064500F" w:rsidRDefault="00FB3E23" w:rsidP="00FB3E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="Angsana New" w:hAnsi="Angsana New" w:cs="Angsana New"/>
                <w:snapToGrid w:val="0"/>
                <w:sz w:val="20"/>
                <w:cs/>
              </w:rPr>
            </w:pPr>
            <w:r w:rsidRPr="0064500F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  <w:r w:rsidR="00AC75B3" w:rsidRPr="0064500F">
              <w:rPr>
                <w:rFonts w:ascii="Angsana New" w:eastAsia="SimSun" w:hAnsi="Angsana New" w:cs="Angsana New"/>
                <w:sz w:val="20"/>
                <w:vertAlign w:val="superscript"/>
              </w:rPr>
              <w:t>(</w:t>
            </w:r>
            <w:r w:rsidR="00E42678" w:rsidRPr="00E42678">
              <w:rPr>
                <w:rFonts w:ascii="Angsana New" w:eastAsia="SimSun" w:hAnsi="Angsana New" w:cs="Angsana New"/>
                <w:sz w:val="20"/>
                <w:vertAlign w:val="superscript"/>
              </w:rPr>
              <w:t>1</w:t>
            </w:r>
            <w:r w:rsidR="00AC75B3" w:rsidRPr="0064500F">
              <w:rPr>
                <w:rFonts w:ascii="Angsana New" w:eastAsia="SimSun" w:hAnsi="Angsana New" w:cs="Angsana New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A38110" w14:textId="77777777" w:rsidR="00FB3E23" w:rsidRPr="0064500F" w:rsidRDefault="00FB3E23" w:rsidP="00FB3E23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64500F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39AF17F" w14:textId="12DDA615" w:rsidR="00FB3E23" w:rsidRPr="0064500F" w:rsidRDefault="00E42678" w:rsidP="00FB3E23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443</w:t>
            </w:r>
            <w:r w:rsidR="00FB3E23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365</w:t>
            </w:r>
            <w:r w:rsidR="00FB3E23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6A2F4ED4" w14:textId="77777777" w:rsidR="00FB3E23" w:rsidRPr="0064500F" w:rsidRDefault="00FB3E23" w:rsidP="00FB3E23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015F9" w14:textId="7B665200" w:rsidR="00FB3E23" w:rsidRPr="0064500F" w:rsidRDefault="00E42678" w:rsidP="00FB3E23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FB3E23" w:rsidRPr="006450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="00FB3E23" w:rsidRPr="006450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1C87CE12" w14:textId="77777777" w:rsidR="00FB3E23" w:rsidRPr="0064500F" w:rsidRDefault="00FB3E23" w:rsidP="00FB3E23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F94F80" w14:textId="032AD96A" w:rsidR="00FB3E23" w:rsidRPr="0064500F" w:rsidRDefault="00FB3E23" w:rsidP="00FB3E23">
            <w:pPr>
              <w:spacing w:line="260" w:lineRule="exact"/>
              <w:ind w:right="-4"/>
              <w:jc w:val="center"/>
              <w:rPr>
                <w:rFonts w:asciiTheme="majorBidi" w:hAnsiTheme="majorBidi" w:cs="Angsana New"/>
                <w:snapToGrid w:val="0"/>
                <w:sz w:val="20"/>
                <w:szCs w:val="20"/>
                <w:cs/>
              </w:rPr>
            </w:pPr>
            <w:r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B9581" w14:textId="77777777" w:rsidR="00FB3E23" w:rsidRPr="0064500F" w:rsidRDefault="00FB3E23" w:rsidP="00FB3E23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32B97" w14:textId="788E5FFB" w:rsidR="00FB3E23" w:rsidRPr="0064500F" w:rsidRDefault="00E42678" w:rsidP="00FB3E23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477</w:t>
            </w:r>
            <w:r w:rsidR="00FB3E23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360</w:t>
            </w:r>
            <w:r w:rsidR="00FB3E23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32BBFC66" w14:textId="77777777" w:rsidR="00FB3E23" w:rsidRPr="0064500F" w:rsidRDefault="00FB3E23" w:rsidP="00FB3E23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CEA5E6" w14:textId="39554E2B" w:rsidR="00FB3E23" w:rsidRPr="0064500F" w:rsidRDefault="00FB3E23" w:rsidP="00FB3E23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553241" w:rsidRPr="00527481" w14:paraId="334F4347" w14:textId="77777777" w:rsidTr="008A5847">
        <w:tblPrEx>
          <w:shd w:val="clear" w:color="auto" w:fill="auto"/>
        </w:tblPrEx>
        <w:trPr>
          <w:cantSplit/>
        </w:trPr>
        <w:tc>
          <w:tcPr>
            <w:tcW w:w="1620" w:type="dxa"/>
          </w:tcPr>
          <w:p w14:paraId="676E99C4" w14:textId="77777777" w:rsidR="00553241" w:rsidRPr="00527481" w:rsidRDefault="00553241" w:rsidP="008A58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190DF35C" w14:textId="77777777" w:rsidR="00553241" w:rsidRPr="00527481" w:rsidRDefault="00553241" w:rsidP="008A5847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3DCD43" w14:textId="268713F6" w:rsidR="00553241" w:rsidRPr="00527481" w:rsidRDefault="00E42678" w:rsidP="008A5847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443</w:t>
            </w:r>
            <w:r w:rsidR="00553241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365</w:t>
            </w:r>
            <w:r w:rsidR="00553241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28F87010" w14:textId="77777777" w:rsidR="00553241" w:rsidRPr="00527481" w:rsidRDefault="00553241" w:rsidP="008A5847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FDECB" w14:textId="55A94AF4" w:rsidR="00553241" w:rsidRPr="00527481" w:rsidRDefault="00E42678" w:rsidP="008A5847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553241" w:rsidRPr="006450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="00553241" w:rsidRPr="006450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5642E870" w14:textId="77777777" w:rsidR="00553241" w:rsidRPr="00527481" w:rsidRDefault="00553241" w:rsidP="008A5847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F098" w14:textId="77777777" w:rsidR="00553241" w:rsidRPr="00527481" w:rsidRDefault="00553241" w:rsidP="008A5847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A9E43E" w14:textId="77777777" w:rsidR="00553241" w:rsidRPr="00527481" w:rsidRDefault="00553241" w:rsidP="008A5847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A5DD03" w14:textId="49301041" w:rsidR="00553241" w:rsidRPr="00527481" w:rsidRDefault="00E42678" w:rsidP="008A5847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477</w:t>
            </w:r>
            <w:r w:rsidR="00553241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360</w:t>
            </w:r>
            <w:r w:rsidR="00553241" w:rsidRPr="0064500F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917</w:t>
            </w:r>
          </w:p>
        </w:tc>
        <w:tc>
          <w:tcPr>
            <w:tcW w:w="90" w:type="dxa"/>
          </w:tcPr>
          <w:p w14:paraId="311CA8AA" w14:textId="77777777" w:rsidR="00553241" w:rsidRPr="00527481" w:rsidRDefault="00553241" w:rsidP="008A5847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7F3CE1" w14:textId="77777777" w:rsidR="00553241" w:rsidRPr="00527481" w:rsidRDefault="00553241" w:rsidP="008A5847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2B32F07C" w14:textId="3AC735F9" w:rsidR="00C76C9C" w:rsidRPr="00527481" w:rsidRDefault="00DB5B29" w:rsidP="00527481">
      <w:pPr>
        <w:numPr>
          <w:ilvl w:val="0"/>
          <w:numId w:val="45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6450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6450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450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6450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4500F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64500F">
        <w:rPr>
          <w:rFonts w:ascii="Angsana New" w:hAnsi="Angsana New" w:cs="Angsana New"/>
          <w:snapToGrid w:val="0"/>
          <w:cs/>
          <w:lang w:val="en-US"/>
        </w:rPr>
        <w:t xml:space="preserve"> 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15</w:t>
      </w:r>
      <w:r w:rsidRPr="0064500F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64500F">
        <w:rPr>
          <w:rFonts w:ascii="Angsana New" w:hAnsi="Angsana New" w:cs="Angsana New"/>
          <w:snapToGrid w:val="0"/>
          <w:lang w:val="en-US"/>
        </w:rPr>
        <w:t xml:space="preserve"> </w:t>
      </w:r>
      <w:r w:rsidRPr="0064500F">
        <w:rPr>
          <w:rFonts w:ascii="Angsana New" w:hAnsi="Angsana New" w:cs="Angsana New"/>
          <w:cs/>
          <w:lang w:val="en-US"/>
        </w:rPr>
        <w:t>และ</w:t>
      </w:r>
      <w:r w:rsidRPr="00527481">
        <w:rPr>
          <w:rFonts w:ascii="Angsana New" w:hAnsi="Angsana New" w:cs="Angsana New"/>
          <w:cs/>
          <w:lang w:val="en-US"/>
        </w:rPr>
        <w:t>ไม่คิดดอกเบี้ย</w:t>
      </w:r>
      <w:r w:rsidRPr="00527481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527481">
        <w:rPr>
          <w:rFonts w:ascii="Angsana New" w:hAnsi="Angsana New" w:cs="Angsana New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E42678" w:rsidRPr="00E42678">
        <w:rPr>
          <w:rFonts w:ascii="Angsana New" w:hAnsi="Angsana New" w:cs="Angsana New"/>
          <w:spacing w:val="-8"/>
          <w:lang w:val="en-US"/>
        </w:rPr>
        <w:t>30</w:t>
      </w:r>
      <w:r w:rsidRPr="00527481">
        <w:rPr>
          <w:rFonts w:ascii="Angsana New" w:hAnsi="Angsana New" w:cs="Angsana New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pacing w:val="-8"/>
          <w:lang w:val="en-US"/>
        </w:rPr>
        <w:t>2559</w:t>
      </w:r>
      <w:r w:rsidRPr="00527481">
        <w:rPr>
          <w:rFonts w:ascii="Angsana New" w:hAnsi="Angsana New" w:cs="Angsana New"/>
          <w:spacing w:val="-8"/>
          <w:lang w:val="en-US"/>
        </w:rPr>
        <w:t xml:space="preserve"> </w:t>
      </w:r>
      <w:r w:rsidRPr="00527481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527481">
        <w:rPr>
          <w:rFonts w:ascii="Angsana New" w:hAnsi="Angsana New" w:cs="Angsana New"/>
          <w:spacing w:val="-2"/>
          <w:cs/>
          <w:lang w:val="en-US"/>
        </w:rPr>
        <w:t xml:space="preserve">ดังกล่าว จำนวน </w:t>
      </w:r>
      <w:r w:rsidR="00E42678" w:rsidRPr="00E42678">
        <w:rPr>
          <w:rFonts w:ascii="Angsana New" w:hAnsi="Angsana New" w:cs="Angsana New"/>
          <w:spacing w:val="-2"/>
          <w:lang w:val="en-US"/>
        </w:rPr>
        <w:t>4</w:t>
      </w:r>
      <w:r w:rsidRPr="00527481">
        <w:rPr>
          <w:rFonts w:ascii="Angsana New" w:hAnsi="Angsana New" w:cs="Angsana New"/>
          <w:spacing w:val="-2"/>
          <w:lang w:val="en-US"/>
        </w:rPr>
        <w:t>.</w:t>
      </w:r>
      <w:r w:rsidR="00E42678" w:rsidRPr="00E42678">
        <w:rPr>
          <w:rFonts w:ascii="Angsana New" w:hAnsi="Angsana New" w:cs="Angsana New"/>
          <w:spacing w:val="-2"/>
          <w:lang w:val="en-US"/>
        </w:rPr>
        <w:t>85</w:t>
      </w:r>
      <w:r w:rsidRPr="00527481">
        <w:rPr>
          <w:rFonts w:ascii="Angsana New" w:hAnsi="Angsana New" w:cs="Angsana New"/>
          <w:spacing w:val="-2"/>
          <w:lang w:val="en-US"/>
        </w:rPr>
        <w:t xml:space="preserve"> </w:t>
      </w:r>
      <w:r w:rsidRPr="00527481">
        <w:rPr>
          <w:rFonts w:ascii="Angsana New" w:hAnsi="Angsana New" w:cs="Angsana New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527481">
        <w:rPr>
          <w:rFonts w:ascii="Angsana New" w:hAnsi="Angsana New" w:cs="Angsana New"/>
          <w:snapToGrid w:val="0"/>
          <w:spacing w:val="-2"/>
          <w:cs/>
          <w:lang w:val="en-US"/>
        </w:rPr>
        <w:t>บริษัท</w:t>
      </w:r>
      <w:r w:rsidRPr="00527481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2"/>
          <w:cs/>
          <w:lang w:val="en-US"/>
        </w:rPr>
        <w:t>ซีจีดี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7DFCA184" w14:textId="2434200B" w:rsidR="00B543ED" w:rsidRPr="00527481" w:rsidRDefault="00B543ED" w:rsidP="00527481">
      <w:pPr>
        <w:spacing w:before="200"/>
        <w:ind w:left="1080" w:right="-29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ต่อมาเมื่อวันที่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22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จำกัด เพิ่มเติม 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0</w:t>
      </w:r>
      <w:r w:rsidRPr="00527481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38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527481">
        <w:rPr>
          <w:rFonts w:ascii="Angsana New" w:hAnsi="Angsana New" w:cs="Angsana New"/>
          <w:lang w:val="en-US"/>
        </w:rPr>
        <w:t xml:space="preserve"> </w:t>
      </w:r>
    </w:p>
    <w:p w14:paraId="5FCD4E12" w14:textId="5D149F26" w:rsidR="00B543ED" w:rsidRPr="00527481" w:rsidRDefault="00B543ED" w:rsidP="00527481">
      <w:pPr>
        <w:numPr>
          <w:ilvl w:val="0"/>
          <w:numId w:val="45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="Angsana New" w:hAnsi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21</w:t>
      </w:r>
      <w:r w:rsidRPr="00527481">
        <w:rPr>
          <w:rFonts w:ascii="Angsana New" w:hAnsi="Angsana New" w:cs="Angsana New"/>
          <w:cs/>
          <w:lang w:val="en-US"/>
        </w:rPr>
        <w:t xml:space="preserve"> กรกฎาคม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E42678" w:rsidRPr="00E42678">
        <w:rPr>
          <w:rFonts w:ascii="Angsana New" w:hAnsi="Angsana New" w:cs="Angsana New"/>
          <w:lang w:val="en-US"/>
        </w:rPr>
        <w:t>4</w:t>
      </w:r>
      <w:r w:rsidRPr="00527481">
        <w:rPr>
          <w:rFonts w:ascii="Angsana New" w:hAnsi="Angsana New"/>
          <w:lang w:val="en-US"/>
        </w:rPr>
        <w:t>.</w:t>
      </w:r>
      <w:r w:rsidR="00E42678" w:rsidRPr="00E42678">
        <w:rPr>
          <w:rFonts w:ascii="Angsana New" w:hAnsi="Angsana New" w:cs="Angsana New"/>
          <w:lang w:val="en-US"/>
        </w:rPr>
        <w:t>72</w:t>
      </w:r>
      <w:r w:rsidRPr="00527481">
        <w:rPr>
          <w:rFonts w:ascii="Angsana New" w:hAnsi="Angsana New" w:cs="Angsana New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6238F1F6" w14:textId="4C14D299" w:rsidR="00323DAE" w:rsidRPr="00527481" w:rsidRDefault="00B543ED" w:rsidP="00527481">
      <w:p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ต่อมา</w:t>
      </w:r>
      <w:r w:rsidR="00FD169D" w:rsidRPr="0052748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22</w:t>
      </w:r>
      <w:r w:rsidR="00FD169D" w:rsidRPr="00527481">
        <w:rPr>
          <w:rFonts w:ascii="Angsana New" w:hAnsi="Angsana New" w:cs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สิงหาคม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E42678" w:rsidRPr="00E42678">
        <w:rPr>
          <w:rFonts w:ascii="Angsana New" w:hAnsi="Angsana New" w:cs="Angsana New"/>
          <w:lang w:val="en-US"/>
        </w:rPr>
        <w:t>0</w:t>
      </w:r>
      <w:r w:rsidRPr="00527481">
        <w:rPr>
          <w:rFonts w:ascii="Angsana New" w:hAnsi="Angsana New"/>
          <w:lang w:val="en-US"/>
        </w:rPr>
        <w:t>.</w:t>
      </w:r>
      <w:r w:rsidR="00E42678" w:rsidRPr="00E42678">
        <w:rPr>
          <w:rFonts w:ascii="Angsana New" w:hAnsi="Angsana New" w:cs="Angsana New"/>
          <w:lang w:val="en-US"/>
        </w:rPr>
        <w:t>32</w:t>
      </w:r>
      <w:r w:rsidRPr="00527481">
        <w:rPr>
          <w:rFonts w:ascii="Angsana New" w:hAnsi="Angsana New"/>
          <w:lang w:val="en-US"/>
        </w:rPr>
        <w:t xml:space="preserve"> </w:t>
      </w:r>
      <w:r w:rsidRPr="00527481">
        <w:rPr>
          <w:rFonts w:ascii="Angsana New" w:hAnsi="Angsana New" w:cs="Angsana New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E2AA18E" w14:textId="77777777" w:rsidR="00323DAE" w:rsidRPr="00527481" w:rsidRDefault="00323DA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br w:type="page"/>
      </w:r>
    </w:p>
    <w:p w14:paraId="3DA75A03" w14:textId="2FC544B1" w:rsidR="00E142AA" w:rsidRPr="00527481" w:rsidRDefault="00E42678" w:rsidP="00C76C9C">
      <w:pPr>
        <w:ind w:left="1094" w:right="-389" w:hanging="547"/>
        <w:jc w:val="thaiDistribute"/>
        <w:rPr>
          <w:rFonts w:ascii="Angsana New" w:hAnsi="Angsana New" w:cs="Angsana New"/>
          <w:cs/>
        </w:rPr>
      </w:pPr>
      <w:r w:rsidRPr="00E42678">
        <w:rPr>
          <w:rFonts w:ascii="Angsana New" w:hAnsi="Angsana New" w:cs="Angsana New"/>
          <w:lang w:val="en-US"/>
        </w:rPr>
        <w:lastRenderedPageBreak/>
        <w:t>22</w:t>
      </w:r>
      <w:r w:rsidR="00E142AA" w:rsidRPr="00527481">
        <w:rPr>
          <w:rFonts w:ascii="Angsana New" w:hAnsi="Angsana New" w:cs="Angsana New"/>
          <w:cs/>
        </w:rPr>
        <w:t>.</w:t>
      </w:r>
      <w:r w:rsidRPr="00E42678">
        <w:rPr>
          <w:rFonts w:ascii="Angsana New" w:hAnsi="Angsana New" w:cs="Angsana New"/>
          <w:lang w:val="en-US"/>
        </w:rPr>
        <w:t>5</w:t>
      </w:r>
      <w:r w:rsidR="00E142AA" w:rsidRPr="00527481">
        <w:rPr>
          <w:rFonts w:ascii="Angsana New" w:hAnsi="Angsana New" w:cs="Angsana New"/>
          <w:lang w:val="en-US"/>
        </w:rPr>
        <w:tab/>
      </w:r>
      <w:r w:rsidR="00E142AA" w:rsidRPr="00527481">
        <w:rPr>
          <w:rFonts w:ascii="Angsana New" w:hAnsi="Angsana New" w:cs="Angsana New"/>
          <w:cs/>
          <w:lang w:val="en-US"/>
        </w:rPr>
        <w:t>ยอดคงเหลืออื่น</w:t>
      </w:r>
      <w:r w:rsidR="00E142AA" w:rsidRPr="00527481">
        <w:rPr>
          <w:rFonts w:ascii="Angsana New" w:hAnsi="Angsana New" w:cs="Angsana New"/>
          <w:lang w:val="en-US"/>
        </w:rPr>
        <w:t xml:space="preserve"> </w:t>
      </w:r>
      <w:r w:rsidR="00E142AA" w:rsidRPr="00527481">
        <w:rPr>
          <w:rFonts w:ascii="Angsana New" w:hAnsi="Angsana New" w:cs="Angsana New"/>
          <w:cs/>
          <w:lang w:val="en-US"/>
        </w:rPr>
        <w:t>ๆ</w:t>
      </w:r>
      <w:r w:rsidR="00E142AA" w:rsidRPr="00527481">
        <w:rPr>
          <w:rFonts w:ascii="Angsana New" w:hAnsi="Angsana New" w:cs="Angsana New"/>
          <w:lang w:val="en-US"/>
        </w:rPr>
        <w:t xml:space="preserve"> </w:t>
      </w:r>
      <w:r w:rsidR="00E142AA" w:rsidRPr="00527481">
        <w:rPr>
          <w:rFonts w:ascii="Angsana New" w:hAnsi="Angsana New" w:cs="Angsana New"/>
          <w:cs/>
          <w:lang w:val="en-US"/>
        </w:rPr>
        <w:t>และ</w:t>
      </w:r>
      <w:r w:rsidR="00E142AA" w:rsidRPr="00527481">
        <w:rPr>
          <w:rFonts w:ascii="Angsana New" w:hAnsi="Angsana New" w:cs="Angsana New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527481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สินทรัพย์ หนี้สิน รายได้และค่าใช้จ่ายส่วนหนึ่งของกลุ่มบริษัท</w:t>
      </w:r>
      <w:r w:rsidRPr="00527481">
        <w:rPr>
          <w:rFonts w:ascii="Angsana New" w:hAnsi="Angsana New" w:cs="Angsana New"/>
          <w:cs/>
          <w:lang w:val="en-US"/>
        </w:rPr>
        <w:t>และบริษัท</w:t>
      </w:r>
      <w:r w:rsidRPr="00527481">
        <w:rPr>
          <w:rFonts w:ascii="Angsana New" w:hAnsi="Angsana New" w:cs="Angsana New"/>
          <w:cs/>
        </w:rPr>
        <w:t>เกิดจากรายการกับบุคคล</w:t>
      </w:r>
      <w:r w:rsidRPr="00527481">
        <w:rPr>
          <w:rFonts w:ascii="Angsana New" w:hAnsi="Angsana New" w:cs="Angsana New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527481">
        <w:rPr>
          <w:rFonts w:ascii="Angsana New" w:hAnsi="Angsana New" w:cs="Angsana New"/>
          <w:spacing w:val="-10"/>
          <w:cs/>
          <w:lang w:val="en-US"/>
        </w:rPr>
        <w:t>มี</w:t>
      </w:r>
      <w:r w:rsidRPr="00527481">
        <w:rPr>
          <w:rFonts w:ascii="Angsana New" w:hAnsi="Angsana New" w:cs="Angsana New"/>
          <w:spacing w:val="-10"/>
          <w:cs/>
        </w:rPr>
        <w:t>กรรมการร่วมกันและการถือหุ้น</w:t>
      </w:r>
      <w:r w:rsidRPr="00527481">
        <w:rPr>
          <w:rFonts w:ascii="Angsana New" w:hAnsi="Angsana New" w:cs="Angsana New"/>
          <w:spacing w:val="-8"/>
          <w:cs/>
        </w:rPr>
        <w:t>ทั้งทางตรง</w:t>
      </w:r>
      <w:r w:rsidRPr="00527481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CE2675" w:rsidRPr="00527481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527481" w:rsidRDefault="00CE2675" w:rsidP="00D619E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527481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2675" w:rsidRPr="00527481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527481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</w:t>
            </w:r>
            <w:r w:rsidR="00006199"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>ห</w:t>
            </w: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าร</w:t>
            </w:r>
            <w:r w:rsidR="00006199" w:rsidRPr="00527481">
              <w:rPr>
                <w:rFonts w:ascii="Angsana New" w:hAnsi="Angsana New" w:cs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527481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481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20CCF2F" w14:textId="49C3644D" w:rsidR="00DB5B29" w:rsidRPr="00527481" w:rsidRDefault="00DB5B29" w:rsidP="00CF5008">
      <w:pPr>
        <w:tabs>
          <w:tab w:val="left" w:pos="993"/>
        </w:tabs>
        <w:spacing w:before="240" w:after="120"/>
        <w:ind w:left="1080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รายการกับบุคคลหรือกิจการที่เกี</w:t>
      </w:r>
      <w:r w:rsidR="00D27EF4" w:rsidRPr="00527481">
        <w:rPr>
          <w:rFonts w:ascii="Angsana New" w:hAnsi="Angsana New" w:cs="Angsana New"/>
          <w:cs/>
        </w:rPr>
        <w:t>่ยวข้องกันดังกล่าวที่มีนัยสำคัญ</w:t>
      </w:r>
      <w:r w:rsidR="00D27EF4"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527481" w14:paraId="4219C06C" w14:textId="77777777" w:rsidTr="00EC5594">
        <w:trPr>
          <w:trHeight w:val="144"/>
        </w:trPr>
        <w:tc>
          <w:tcPr>
            <w:tcW w:w="4309" w:type="dxa"/>
          </w:tcPr>
          <w:p w14:paraId="3074FCA4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527481" w:rsidRDefault="00DB5B29" w:rsidP="00BB1254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527481" w14:paraId="5FCE7EA5" w14:textId="77777777" w:rsidTr="00EC5594">
        <w:trPr>
          <w:trHeight w:val="144"/>
        </w:trPr>
        <w:tc>
          <w:tcPr>
            <w:tcW w:w="4309" w:type="dxa"/>
          </w:tcPr>
          <w:p w14:paraId="70F7CEB1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527481" w14:paraId="1E29639B" w14:textId="77777777" w:rsidTr="00EC5594">
        <w:trPr>
          <w:trHeight w:val="144"/>
        </w:trPr>
        <w:tc>
          <w:tcPr>
            <w:tcW w:w="4309" w:type="dxa"/>
          </w:tcPr>
          <w:p w14:paraId="68BE26B1" w14:textId="77777777" w:rsidR="00DB5B29" w:rsidRPr="00527481" w:rsidRDefault="00DB5B29" w:rsidP="00BB125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527481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527481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527481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527481" w:rsidRDefault="00DB5B29" w:rsidP="00BB1254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527481" w:rsidRDefault="00DB5B29" w:rsidP="00BB1254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A5445" w:rsidRPr="00527481" w14:paraId="4480E447" w14:textId="77777777" w:rsidTr="00EC5594">
        <w:trPr>
          <w:trHeight w:val="144"/>
        </w:trPr>
        <w:tc>
          <w:tcPr>
            <w:tcW w:w="4309" w:type="dxa"/>
          </w:tcPr>
          <w:p w14:paraId="34DEE5AF" w14:textId="77777777" w:rsidR="00AA5445" w:rsidRPr="00527481" w:rsidRDefault="00AA5445" w:rsidP="00AA5445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673BF31C" w:rsidR="00AA5445" w:rsidRPr="00527481" w:rsidRDefault="00E42678" w:rsidP="00AA5445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A5445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2028A61" w14:textId="77777777" w:rsidR="00AA5445" w:rsidRPr="00527481" w:rsidRDefault="00AA5445" w:rsidP="00AA544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1A4AD48B" w:rsidR="00AA5445" w:rsidRPr="00527481" w:rsidRDefault="00E42678" w:rsidP="00AA5445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AA5445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AA5445" w:rsidRPr="00527481" w:rsidRDefault="00AA5445" w:rsidP="00AA5445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005E103F" w:rsidR="00AA5445" w:rsidRPr="00527481" w:rsidRDefault="00E42678" w:rsidP="00AA5445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A5445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E0B1BA" w14:textId="77777777" w:rsidR="00AA5445" w:rsidRPr="00527481" w:rsidRDefault="00AA5445" w:rsidP="00AA544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684D9844" w:rsidR="00AA5445" w:rsidRPr="00527481" w:rsidRDefault="00E42678" w:rsidP="00AA5445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AA5445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34D6A" w:rsidRPr="00527481" w14:paraId="752220ED" w14:textId="77777777" w:rsidTr="00EC5594">
        <w:trPr>
          <w:trHeight w:val="144"/>
        </w:trPr>
        <w:tc>
          <w:tcPr>
            <w:tcW w:w="4309" w:type="dxa"/>
          </w:tcPr>
          <w:p w14:paraId="1FC2626B" w14:textId="77777777" w:rsidR="00D34D6A" w:rsidRPr="00527481" w:rsidRDefault="00D34D6A" w:rsidP="00D34D6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25E34A65" w:rsidR="00D34D6A" w:rsidRPr="00527481" w:rsidRDefault="00E42678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B25E694" w14:textId="77777777" w:rsidR="00D34D6A" w:rsidRPr="00527481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2EE7B221" w:rsidR="00D34D6A" w:rsidRPr="00527481" w:rsidRDefault="00E42678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ED0747B" w14:textId="77777777" w:rsidR="00D34D6A" w:rsidRPr="00527481" w:rsidRDefault="00D34D6A" w:rsidP="00D34D6A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59BD5346" w:rsidR="00D34D6A" w:rsidRPr="00527481" w:rsidRDefault="00E42678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EBF13DE" w14:textId="77777777" w:rsidR="00D34D6A" w:rsidRPr="00527481" w:rsidRDefault="00D34D6A" w:rsidP="00D34D6A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605B8F15" w:rsidR="00D34D6A" w:rsidRPr="00527481" w:rsidRDefault="00E42678" w:rsidP="00D34D6A">
            <w:pPr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B5B29" w:rsidRPr="00527481" w14:paraId="3E79A2C9" w14:textId="77777777" w:rsidTr="00EC5594">
        <w:trPr>
          <w:trHeight w:val="144"/>
        </w:trPr>
        <w:tc>
          <w:tcPr>
            <w:tcW w:w="4309" w:type="dxa"/>
          </w:tcPr>
          <w:p w14:paraId="39560B6D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527481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6687281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527481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527481" w:rsidRDefault="00DB5B29" w:rsidP="00BB1254">
            <w:pPr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393378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527481" w:rsidRDefault="00DB5B29" w:rsidP="00BB1254">
            <w:pPr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B5B29" w:rsidRPr="00527481" w14:paraId="026CB6CD" w14:textId="77777777" w:rsidTr="00EC5594">
        <w:trPr>
          <w:trHeight w:val="144"/>
        </w:trPr>
        <w:tc>
          <w:tcPr>
            <w:tcW w:w="4309" w:type="dxa"/>
          </w:tcPr>
          <w:p w14:paraId="5B66CE70" w14:textId="77777777" w:rsidR="00DB5B29" w:rsidRPr="00527481" w:rsidRDefault="00DB5B29" w:rsidP="00BB125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527481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26200F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527481" w:rsidRDefault="00DB5B29" w:rsidP="00BB1254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527481" w:rsidRDefault="00DB5B29" w:rsidP="00BB1254">
            <w:pPr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2B4169F" w14:textId="77777777" w:rsidR="00DB5B29" w:rsidRPr="00527481" w:rsidRDefault="00DB5B29" w:rsidP="00BB125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527481" w:rsidRDefault="00DB5B29" w:rsidP="00BB1254">
            <w:pPr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C65A0" w:rsidRPr="00527481" w14:paraId="4C92D009" w14:textId="77777777" w:rsidTr="00465CAE">
        <w:trPr>
          <w:trHeight w:val="144"/>
        </w:trPr>
        <w:tc>
          <w:tcPr>
            <w:tcW w:w="4309" w:type="dxa"/>
          </w:tcPr>
          <w:p w14:paraId="1FAD7D5D" w14:textId="40DA1BCB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1093294B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105DD0A" w14:textId="77777777" w:rsidR="00AC65A0" w:rsidRPr="00527481" w:rsidRDefault="00AC65A0" w:rsidP="00AC65A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3122BF46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229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90" w:type="dxa"/>
            <w:tcBorders>
              <w:left w:val="nil"/>
            </w:tcBorders>
          </w:tcPr>
          <w:p w14:paraId="4063DD0D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1D87B2BF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222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882</w:t>
            </w:r>
          </w:p>
        </w:tc>
      </w:tr>
      <w:tr w:rsidR="00AC65A0" w:rsidRPr="00527481" w14:paraId="535D7C78" w14:textId="77777777" w:rsidTr="00465CAE">
        <w:trPr>
          <w:trHeight w:val="144"/>
        </w:trPr>
        <w:tc>
          <w:tcPr>
            <w:tcW w:w="4309" w:type="dxa"/>
          </w:tcPr>
          <w:p w14:paraId="3743D697" w14:textId="787D685F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78A3E84D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E7BF56E" w14:textId="77777777" w:rsidR="00AC65A0" w:rsidRPr="00527481" w:rsidRDefault="00AC65A0" w:rsidP="00AC65A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267612DA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882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90" w:type="dxa"/>
            <w:tcBorders>
              <w:left w:val="nil"/>
            </w:tcBorders>
          </w:tcPr>
          <w:p w14:paraId="4E96FE23" w14:textId="77777777" w:rsidR="00AC65A0" w:rsidRPr="00527481" w:rsidRDefault="00AC65A0" w:rsidP="00AC65A0">
            <w:pPr>
              <w:tabs>
                <w:tab w:val="decimal" w:pos="1080"/>
              </w:tabs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0514E352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210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504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649</w:t>
            </w:r>
          </w:p>
        </w:tc>
      </w:tr>
      <w:tr w:rsidR="00AC65A0" w:rsidRPr="00527481" w14:paraId="286F63CF" w14:textId="77777777" w:rsidTr="00465CAE">
        <w:trPr>
          <w:trHeight w:val="144"/>
        </w:trPr>
        <w:tc>
          <w:tcPr>
            <w:tcW w:w="4309" w:type="dxa"/>
          </w:tcPr>
          <w:p w14:paraId="447CE4F4" w14:textId="1C992F18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เจ้าหนี้อื่น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เงินทดรองรับ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42678" w:rsidRPr="00E4267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*</w:t>
            </w:r>
          </w:p>
        </w:tc>
        <w:tc>
          <w:tcPr>
            <w:tcW w:w="900" w:type="dxa"/>
          </w:tcPr>
          <w:p w14:paraId="06684AEC" w14:textId="4313CBCE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A0EF0E3" w14:textId="77777777" w:rsidR="00AC65A0" w:rsidRPr="00527481" w:rsidRDefault="00AC65A0" w:rsidP="00AC65A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7806F486" w:rsidR="00AC65A0" w:rsidRPr="00527481" w:rsidRDefault="00E42678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937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933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702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EA98357" w14:textId="77777777" w:rsidR="00AC65A0" w:rsidRPr="00527481" w:rsidRDefault="00AC65A0" w:rsidP="00AC65A0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2D2076A0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321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</w:tr>
      <w:tr w:rsidR="00AC65A0" w:rsidRPr="00527481" w14:paraId="2C1CFE20" w14:textId="77777777" w:rsidTr="00465CAE">
        <w:trPr>
          <w:trHeight w:val="144"/>
        </w:trPr>
        <w:tc>
          <w:tcPr>
            <w:tcW w:w="4309" w:type="dxa"/>
          </w:tcPr>
          <w:p w14:paraId="5454BA17" w14:textId="40C18D4A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42678" w:rsidRPr="00E4267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697E8529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553B382" w14:textId="77777777" w:rsidR="00AC65A0" w:rsidRPr="00527481" w:rsidRDefault="00AC65A0" w:rsidP="00AC65A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AC65A0" w:rsidRPr="00527481" w:rsidRDefault="00AC65A0" w:rsidP="00AC65A0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4785CD4C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945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BFA159C" w14:textId="77777777" w:rsidR="00AC65A0" w:rsidRPr="00527481" w:rsidRDefault="00AC65A0" w:rsidP="00AC65A0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11E8AC98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278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088</w:t>
            </w:r>
          </w:p>
        </w:tc>
      </w:tr>
      <w:tr w:rsidR="00AC65A0" w:rsidRPr="00527481" w14:paraId="0EA0CCEB" w14:textId="77777777" w:rsidTr="00D34D6A">
        <w:trPr>
          <w:trHeight w:hRule="exact" w:val="144"/>
        </w:trPr>
        <w:tc>
          <w:tcPr>
            <w:tcW w:w="4309" w:type="dxa"/>
          </w:tcPr>
          <w:p w14:paraId="6F4DDA3A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B9E3A6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E5F2575" w14:textId="77777777" w:rsidR="00AC65A0" w:rsidRPr="00527481" w:rsidRDefault="00AC65A0" w:rsidP="00AC65A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2CBE4B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8CECFB" w14:textId="77777777" w:rsidR="00AC65A0" w:rsidRPr="00527481" w:rsidRDefault="00AC65A0" w:rsidP="00AC65A0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6C39B1" w14:textId="77777777" w:rsidR="00AC65A0" w:rsidRPr="00527481" w:rsidRDefault="00AC65A0" w:rsidP="00AC65A0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EE1357" w14:textId="77777777" w:rsidR="00AC65A0" w:rsidRPr="00527481" w:rsidRDefault="00AC65A0" w:rsidP="00AC65A0">
            <w:pPr>
              <w:tabs>
                <w:tab w:val="decimal" w:pos="961"/>
              </w:tabs>
              <w:ind w:left="-250" w:right="54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168DADA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65A0" w:rsidRPr="00527481" w14:paraId="4B1D46E4" w14:textId="77777777" w:rsidTr="00EC5594">
        <w:trPr>
          <w:trHeight w:val="144"/>
        </w:trPr>
        <w:tc>
          <w:tcPr>
            <w:tcW w:w="4309" w:type="dxa"/>
          </w:tcPr>
          <w:p w14:paraId="49E2002E" w14:textId="77777777" w:rsidR="00AC65A0" w:rsidRPr="00527481" w:rsidRDefault="00AC65A0" w:rsidP="00AC65A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AC65A0" w:rsidRPr="00527481" w:rsidRDefault="00AC65A0" w:rsidP="00AC65A0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9C651FC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AC65A0" w:rsidRPr="00527481" w:rsidRDefault="00AC65A0" w:rsidP="00AC65A0">
            <w:pPr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FC35B1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AC65A0" w:rsidRPr="00527481" w:rsidRDefault="00AC65A0" w:rsidP="00AC65A0">
            <w:pPr>
              <w:tabs>
                <w:tab w:val="decimal" w:pos="829"/>
              </w:tabs>
              <w:ind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C65A0" w:rsidRPr="00527481" w14:paraId="12CF19B2" w14:textId="77777777" w:rsidTr="00EC5594">
        <w:trPr>
          <w:trHeight w:val="144"/>
        </w:trPr>
        <w:tc>
          <w:tcPr>
            <w:tcW w:w="4309" w:type="dxa"/>
          </w:tcPr>
          <w:p w14:paraId="3D356E52" w14:textId="31648236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5D6234B" w14:textId="0BF60C55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014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90" w:type="dxa"/>
            <w:tcBorders>
              <w:left w:val="nil"/>
            </w:tcBorders>
          </w:tcPr>
          <w:p w14:paraId="4314D67A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66FFAEC1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508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023</w:t>
            </w:r>
          </w:p>
        </w:tc>
        <w:tc>
          <w:tcPr>
            <w:tcW w:w="90" w:type="dxa"/>
          </w:tcPr>
          <w:p w14:paraId="4C88EDE7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4FA1A707" w:rsidR="00AC65A0" w:rsidRPr="00527481" w:rsidRDefault="00AC65A0" w:rsidP="00AC65A0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759A1FD" w14:textId="77777777" w:rsidR="00AC65A0" w:rsidRPr="00527481" w:rsidRDefault="00AC65A0" w:rsidP="00AC65A0">
            <w:pPr>
              <w:tabs>
                <w:tab w:val="decimal" w:pos="829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77777777" w:rsidR="00AC65A0" w:rsidRPr="00527481" w:rsidRDefault="00AC65A0" w:rsidP="00AC65A0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28F4F709" w14:textId="77777777" w:rsidTr="00EC5594">
        <w:trPr>
          <w:trHeight w:val="144"/>
        </w:trPr>
        <w:tc>
          <w:tcPr>
            <w:tcW w:w="4309" w:type="dxa"/>
          </w:tcPr>
          <w:p w14:paraId="2E198699" w14:textId="0430BE0A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ลูกหนี้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จากการขายเงินลงทุน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 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 **</w:t>
            </w:r>
          </w:p>
        </w:tc>
        <w:tc>
          <w:tcPr>
            <w:tcW w:w="900" w:type="dxa"/>
          </w:tcPr>
          <w:p w14:paraId="244D799E" w14:textId="560ED157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B3F7AAA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3CEFAE09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250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07918A0B" w:rsidR="00AC65A0" w:rsidRPr="00527481" w:rsidRDefault="00AC65A0" w:rsidP="00AC65A0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D139CBF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77777777" w:rsidR="00AC65A0" w:rsidRPr="00527481" w:rsidRDefault="00AC65A0" w:rsidP="00AC65A0">
            <w:pPr>
              <w:tabs>
                <w:tab w:val="decimal" w:pos="472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503C1CC0" w14:textId="77777777" w:rsidTr="00EC5594">
        <w:trPr>
          <w:trHeight w:val="144"/>
        </w:trPr>
        <w:tc>
          <w:tcPr>
            <w:tcW w:w="4309" w:type="dxa"/>
          </w:tcPr>
          <w:p w14:paraId="58B5E1E5" w14:textId="111212F9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4A7EEEC" w14:textId="24E5025F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220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301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381</w:t>
            </w:r>
          </w:p>
        </w:tc>
        <w:tc>
          <w:tcPr>
            <w:tcW w:w="90" w:type="dxa"/>
            <w:tcBorders>
              <w:left w:val="nil"/>
            </w:tcBorders>
          </w:tcPr>
          <w:p w14:paraId="4985C0AE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3DB119" w14:textId="1B11AEA5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452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78BFD668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2915B2D" w14:textId="75697AF2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D63AFE1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5F1F30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74D39EF7" w14:textId="77777777" w:rsidTr="00EC5594">
        <w:trPr>
          <w:trHeight w:val="144"/>
        </w:trPr>
        <w:tc>
          <w:tcPr>
            <w:tcW w:w="4309" w:type="dxa"/>
          </w:tcPr>
          <w:p w14:paraId="2D27C0F3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71A8B131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  <w:tcBorders>
              <w:left w:val="nil"/>
            </w:tcBorders>
          </w:tcPr>
          <w:p w14:paraId="58FC24F5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469F7D3B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</w:tcPr>
          <w:p w14:paraId="39E3CF94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4EAF1CF4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  <w:tcBorders>
              <w:left w:val="nil"/>
            </w:tcBorders>
          </w:tcPr>
          <w:p w14:paraId="3E11040F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11A307EE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</w:tr>
      <w:tr w:rsidR="00AC65A0" w:rsidRPr="00527481" w14:paraId="7E6EDD63" w14:textId="77777777" w:rsidTr="00EC5594">
        <w:trPr>
          <w:trHeight w:val="144"/>
        </w:trPr>
        <w:tc>
          <w:tcPr>
            <w:tcW w:w="4309" w:type="dxa"/>
          </w:tcPr>
          <w:p w14:paraId="758663C9" w14:textId="03825713" w:rsidR="00AC65A0" w:rsidRPr="00527481" w:rsidRDefault="00AC65A0" w:rsidP="00AC65A0">
            <w:pPr>
              <w:ind w:left="162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E42678"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42678" w:rsidRPr="00E42678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02559758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  <w:r w:rsidR="00AC65A0" w:rsidRPr="00527481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388</w:t>
            </w:r>
            <w:r w:rsidR="00AC65A0" w:rsidRPr="00527481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127</w:t>
            </w:r>
          </w:p>
        </w:tc>
        <w:tc>
          <w:tcPr>
            <w:tcW w:w="90" w:type="dxa"/>
            <w:tcBorders>
              <w:left w:val="nil"/>
            </w:tcBorders>
          </w:tcPr>
          <w:p w14:paraId="3A592170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4564F971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925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287</w:t>
            </w:r>
          </w:p>
        </w:tc>
        <w:tc>
          <w:tcPr>
            <w:tcW w:w="90" w:type="dxa"/>
          </w:tcPr>
          <w:p w14:paraId="171DB1A8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2F432BB5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76</w:t>
            </w:r>
            <w:r w:rsidR="00AC65A0" w:rsidRPr="00527481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792</w:t>
            </w:r>
          </w:p>
        </w:tc>
        <w:tc>
          <w:tcPr>
            <w:tcW w:w="90" w:type="dxa"/>
            <w:tcBorders>
              <w:left w:val="nil"/>
            </w:tcBorders>
          </w:tcPr>
          <w:p w14:paraId="3B921E32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2FEF8752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color w:val="FF0000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749</w:t>
            </w:r>
          </w:p>
        </w:tc>
      </w:tr>
      <w:tr w:rsidR="00AC65A0" w:rsidRPr="00527481" w14:paraId="20AA7AD6" w14:textId="77777777" w:rsidTr="00EC5594">
        <w:trPr>
          <w:trHeight w:val="144"/>
        </w:trPr>
        <w:tc>
          <w:tcPr>
            <w:tcW w:w="4309" w:type="dxa"/>
          </w:tcPr>
          <w:p w14:paraId="7E300A2F" w14:textId="4E1569C9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42678" w:rsidRPr="00E4267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258B371F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588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031</w:t>
            </w:r>
          </w:p>
        </w:tc>
        <w:tc>
          <w:tcPr>
            <w:tcW w:w="90" w:type="dxa"/>
            <w:tcBorders>
              <w:left w:val="nil"/>
            </w:tcBorders>
          </w:tcPr>
          <w:p w14:paraId="6BB3D331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616E2592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940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</w:tcPr>
          <w:p w14:paraId="36AF38BB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4621F6CA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A14A620" w14:textId="77777777" w:rsidR="00AC65A0" w:rsidRPr="00527481" w:rsidRDefault="00AC65A0" w:rsidP="00AC65A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32B905C5" w14:textId="77777777" w:rsidTr="00EC5594">
        <w:trPr>
          <w:trHeight w:val="144"/>
        </w:trPr>
        <w:tc>
          <w:tcPr>
            <w:tcW w:w="4309" w:type="dxa"/>
          </w:tcPr>
          <w:p w14:paraId="4737333E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4D6E87C4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71E0D2F3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377B752E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A06F92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5DB57B80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0075A43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5E116A11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AC65A0" w:rsidRPr="00527481" w14:paraId="5B898DC8" w14:textId="77777777" w:rsidTr="00EC5594">
        <w:trPr>
          <w:trHeight w:val="144"/>
        </w:trPr>
        <w:tc>
          <w:tcPr>
            <w:tcW w:w="4309" w:type="dxa"/>
          </w:tcPr>
          <w:p w14:paraId="7F1F2AB5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7A34B61F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90" w:type="dxa"/>
            <w:tcBorders>
              <w:left w:val="nil"/>
            </w:tcBorders>
          </w:tcPr>
          <w:p w14:paraId="14BEE6FE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73EC5A07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</w:tcPr>
          <w:p w14:paraId="5B118F57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380B4F4A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90" w:type="dxa"/>
            <w:tcBorders>
              <w:left w:val="nil"/>
            </w:tcBorders>
          </w:tcPr>
          <w:p w14:paraId="7656C545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7C10C183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231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433</w:t>
            </w:r>
          </w:p>
        </w:tc>
      </w:tr>
      <w:tr w:rsidR="00AC65A0" w:rsidRPr="00527481" w14:paraId="0C068912" w14:textId="77777777" w:rsidTr="00EC5594">
        <w:trPr>
          <w:trHeight w:val="144"/>
        </w:trPr>
        <w:tc>
          <w:tcPr>
            <w:tcW w:w="4309" w:type="dxa"/>
          </w:tcPr>
          <w:p w14:paraId="7F9BBA5C" w14:textId="331C6136" w:rsidR="00AC65A0" w:rsidRPr="00527481" w:rsidRDefault="00AC65A0" w:rsidP="00AC65A0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C83A3EC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AC65A0" w:rsidRPr="00527481" w:rsidRDefault="00AC65A0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AC65A0" w:rsidRPr="00527481" w:rsidRDefault="00AC65A0" w:rsidP="00AC65A0">
            <w:pPr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5F9D40D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AC65A0" w:rsidRPr="00527481" w:rsidRDefault="00AC65A0" w:rsidP="00AC65A0">
            <w:pPr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C65A0" w:rsidRPr="00527481" w14:paraId="6C3147E9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E4F9C35" w14:textId="6E9396D8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bookmarkStart w:id="13" w:name="OLE_LINK7"/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ลูกหนี้การค้า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หมุนเวียน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900" w:type="dxa"/>
            <w:shd w:val="clear" w:color="auto" w:fill="auto"/>
          </w:tcPr>
          <w:p w14:paraId="3F2873A6" w14:textId="5C710CB8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554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530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DE96B58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EC7BFBF" w14:textId="0F0830CE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606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6013E5BD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617E51" w14:textId="2009FBD0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537D088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1947A27D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0E992531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39A09FD2" w14:textId="48DFCDBF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ลูกหนี้การค้า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ไม่หมุนเวียน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21FFD99" w14:textId="194B9630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415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050CD46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6DF9F1E" w14:textId="7A443212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3BE80D94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5DBA29" w14:textId="3A0E22CB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6BB971A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5A0A2FA" w14:textId="77777777" w:rsidR="00AC65A0" w:rsidRPr="00527481" w:rsidRDefault="00AC65A0" w:rsidP="00AC65A0">
            <w:pPr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65A0" w:rsidRPr="00527481" w14:paraId="08D3E13B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4349082" w14:textId="77777777" w:rsidR="00AC65A0" w:rsidRPr="00527481" w:rsidRDefault="00AC65A0" w:rsidP="00AC65A0">
            <w:pPr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0F989E8D" w14:textId="20BDAF81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D073A19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94CB7BC" w14:textId="0AF39D68" w:rsidR="00AC65A0" w:rsidRPr="00527481" w:rsidRDefault="00E42678" w:rsidP="00AC65A0">
            <w:pPr>
              <w:tabs>
                <w:tab w:val="decimal" w:pos="829"/>
              </w:tabs>
              <w:ind w:left="-250" w:right="81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F317B72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8597737" w14:textId="3CBBF2A9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B3F58AA" w14:textId="77777777" w:rsidR="00AC65A0" w:rsidRPr="00527481" w:rsidRDefault="00AC65A0" w:rsidP="00AC65A0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83949E0" w14:textId="20985916" w:rsidR="00AC65A0" w:rsidRPr="00527481" w:rsidRDefault="00E42678" w:rsidP="00AC65A0">
            <w:pPr>
              <w:tabs>
                <w:tab w:val="decimal" w:pos="829"/>
              </w:tabs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AC65A0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</w:tr>
    </w:tbl>
    <w:p w14:paraId="43745985" w14:textId="695213BA" w:rsidR="006E5604" w:rsidRPr="00527481" w:rsidRDefault="006E5604" w:rsidP="006E53CE">
      <w:pPr>
        <w:spacing w:before="120" w:after="120"/>
        <w:ind w:left="1325" w:hanging="331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  <w:r w:rsidRPr="00527481">
        <w:rPr>
          <w:rFonts w:ascii="Angsana New" w:hAnsi="Angsana New" w:cs="Angsana New"/>
          <w:color w:val="000000"/>
          <w:sz w:val="20"/>
          <w:szCs w:val="20"/>
          <w:cs/>
        </w:rPr>
        <w:t>*</w:t>
      </w:r>
      <w:r w:rsidRPr="00527481">
        <w:rPr>
          <w:rFonts w:ascii="Angsana New" w:hAnsi="Angsana New" w:cs="Angsana New"/>
          <w:color w:val="000000"/>
          <w:sz w:val="20"/>
          <w:szCs w:val="20"/>
          <w:cs/>
        </w:rPr>
        <w:tab/>
        <w:t xml:space="preserve">เจ้าหนี้อื่น 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-</w:t>
      </w:r>
      <w:r w:rsidRPr="00527481">
        <w:rPr>
          <w:rFonts w:ascii="Angsana New" w:hAnsi="Angsana New" w:cs="Angsana New"/>
          <w:color w:val="000000"/>
          <w:sz w:val="20"/>
          <w:szCs w:val="20"/>
          <w:cs/>
        </w:rPr>
        <w:t xml:space="preserve"> เงินทดรองรับ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</w:rPr>
        <w:t xml:space="preserve"> เป็นเงินทดรองรับจากบริษัทย่อย  โดยเริ่มคิดดอกเบี้ยระหว่างกันตั้งแต่วันที่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1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ตุลาคม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2566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ต่อปี</w:t>
      </w:r>
    </w:p>
    <w:p w14:paraId="619B08EC" w14:textId="6BC6AADF" w:rsidR="006E5604" w:rsidRPr="00527481" w:rsidRDefault="006E5604" w:rsidP="006E53CE">
      <w:pPr>
        <w:spacing w:before="120" w:after="120"/>
        <w:ind w:left="1325" w:hanging="331"/>
        <w:jc w:val="thaiDistribute"/>
        <w:rPr>
          <w:rFonts w:ascii="Angsana New" w:hAnsi="Angsana New" w:cs="Angsana New"/>
          <w:color w:val="000000"/>
          <w:sz w:val="20"/>
          <w:szCs w:val="20"/>
          <w:lang w:val="en-US"/>
        </w:rPr>
      </w:pP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** 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ab/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ในระหว่างปี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2564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-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2565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กลุ่มบริษัทได้ด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เนินการขายหุ้นสามัญท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ั้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งหมดของ บริษัท วอเตอร์ฟร้อนท์ โฮเต็ล จำกัด และ บริษัท เออร์เบิน รีสอร์ทโฮเต็ล จำกัด ซึ่งเป็นบริษัทย่อยที่มีการจัดต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ั้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งข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ึ้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นเพื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่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อรองรับการท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รายการ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ขายธุรกิจโรงแรม</w:t>
      </w:r>
      <w:r w:rsidRPr="00527481">
        <w:rPr>
          <w:rFonts w:ascii="Angsana New" w:hAnsi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ซึ่งคิดเป็นมูลค่ารวม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500</w:t>
      </w:r>
      <w:r w:rsidR="006E53CE"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โดยได้รับช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ระเงินค่าหุ้นแล้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วจำ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นวน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5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,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359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.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75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ส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 xml:space="preserve">หรับส่วนที่เหลืออีก 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140</w:t>
      </w:r>
      <w:r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>.</w:t>
      </w:r>
      <w:r w:rsidR="00E42678" w:rsidRPr="00E42678">
        <w:rPr>
          <w:rFonts w:ascii="Angsana New" w:hAnsi="Angsana New" w:cs="Angsana New"/>
          <w:color w:val="000000"/>
          <w:sz w:val="20"/>
          <w:szCs w:val="20"/>
          <w:lang w:val="en-US"/>
        </w:rPr>
        <w:t>25</w:t>
      </w:r>
      <w:r w:rsidR="006E53CE" w:rsidRPr="00527481">
        <w:rPr>
          <w:rFonts w:ascii="Angsana New" w:hAnsi="Angsana New" w:cs="Angsana New"/>
          <w:color w:val="000000"/>
          <w:sz w:val="20"/>
          <w:szCs w:val="20"/>
          <w:lang w:val="en-US"/>
        </w:rPr>
        <w:t xml:space="preserve"> 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ล้านบาท จะได้รับช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ำ</w:t>
      </w:r>
      <w:r w:rsidRPr="00527481">
        <w:rPr>
          <w:rFonts w:ascii="Angsana New" w:hAnsi="Angsana New" w:cs="Angsana New"/>
          <w:color w:val="000000"/>
          <w:sz w:val="20"/>
          <w:szCs w:val="20"/>
          <w:cs/>
          <w:lang w:val="en-US"/>
        </w:rPr>
        <w:t>ระหลังจากบรรลุเงื่อนไขตามสัญญาภายในระยะเวลาอันใกล</w:t>
      </w:r>
      <w:r w:rsidRPr="00527481">
        <w:rPr>
          <w:rFonts w:ascii="Angsana New" w:hAnsi="Angsana New" w:cs="Angsana New" w:hint="cs"/>
          <w:color w:val="000000"/>
          <w:sz w:val="20"/>
          <w:szCs w:val="20"/>
          <w:cs/>
          <w:lang w:val="en-US"/>
        </w:rPr>
        <w:t>้</w:t>
      </w:r>
    </w:p>
    <w:p w14:paraId="5ECFCC7E" w14:textId="568A0607" w:rsidR="00527481" w:rsidRPr="00527481" w:rsidRDefault="00527481">
      <w:pPr>
        <w:overflowPunct/>
        <w:autoSpaceDE/>
        <w:autoSpaceDN/>
        <w:adjustRightInd/>
        <w:textAlignment w:val="auto"/>
        <w:rPr>
          <w:rFonts w:ascii="Angsana New" w:hAnsi="Angsana New" w:cstheme="minorBidi"/>
          <w:color w:val="000000"/>
          <w:sz w:val="20"/>
          <w:szCs w:val="20"/>
          <w:lang w:val="en-US"/>
        </w:rPr>
      </w:pPr>
      <w:r w:rsidRPr="00527481">
        <w:rPr>
          <w:rFonts w:ascii="Angsana New" w:hAnsi="Angsana New" w:cstheme="minorBidi"/>
          <w:color w:val="000000"/>
          <w:sz w:val="20"/>
          <w:szCs w:val="20"/>
          <w:lang w:val="en-US"/>
        </w:rPr>
        <w:br w:type="page"/>
      </w:r>
    </w:p>
    <w:p w14:paraId="019D3C0E" w14:textId="77777777" w:rsidR="006A36CA" w:rsidRPr="00527481" w:rsidRDefault="006A36CA" w:rsidP="00527481">
      <w:pPr>
        <w:ind w:left="1325" w:hanging="331"/>
        <w:jc w:val="thaiDistribute"/>
        <w:rPr>
          <w:rFonts w:ascii="Angsana New" w:hAnsi="Angsana New" w:cstheme="minorBidi"/>
          <w:color w:val="000000"/>
          <w:sz w:val="2"/>
          <w:szCs w:val="2"/>
          <w:lang w:val="en-US"/>
        </w:rPr>
      </w:pPr>
    </w:p>
    <w:p w14:paraId="5A7776A2" w14:textId="66D56CA4" w:rsidR="00EC5594" w:rsidRPr="00527481" w:rsidRDefault="00EC5594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527481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14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527481" w:rsidRDefault="00811DA7" w:rsidP="00FB3E23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527481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527481" w:rsidRDefault="00811DA7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527481" w:rsidRDefault="00811DA7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527481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3D00C011" w:rsidR="00811DA7" w:rsidRPr="00527481" w:rsidRDefault="00811DA7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1B7C88"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AA5445"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D34D6A" w:rsidRPr="00527481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D34D6A" w:rsidRPr="00527481" w:rsidRDefault="00D34D6A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77CF5561" w:rsidR="00D34D6A" w:rsidRPr="00527481" w:rsidRDefault="00E42678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E8B5071" w14:textId="77777777" w:rsidR="00D34D6A" w:rsidRPr="00527481" w:rsidRDefault="00D34D6A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306CDF14" w:rsidR="00D34D6A" w:rsidRPr="00527481" w:rsidRDefault="00E42678" w:rsidP="00FB3E2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43F8A39" w14:textId="77777777" w:rsidR="00D34D6A" w:rsidRPr="00527481" w:rsidRDefault="00D34D6A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16B7BCFB" w:rsidR="00D34D6A" w:rsidRPr="00527481" w:rsidRDefault="00E42678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977F610" w14:textId="77777777" w:rsidR="00D34D6A" w:rsidRPr="00527481" w:rsidRDefault="00D34D6A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2724DA27" w:rsidR="00D34D6A" w:rsidRPr="00527481" w:rsidRDefault="00E42678" w:rsidP="00FB3E2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811DA7" w:rsidRPr="00527481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527481" w:rsidRDefault="00811DA7" w:rsidP="00FB3E23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527481" w:rsidRDefault="00811DA7" w:rsidP="00FB3E23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527481" w:rsidRDefault="00811DA7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527481" w:rsidRDefault="00811DA7" w:rsidP="00FB3E23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527481" w:rsidRDefault="00811DA7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527481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527481" w:rsidRDefault="00811DA7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527481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11DA7" w:rsidRPr="00527481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E91DF9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527481" w:rsidRDefault="00811DA7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315DC" w:rsidRPr="00527481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77E74C4A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4315DC" w:rsidRPr="00527481" w:rsidRDefault="004315DC" w:rsidP="004315DC">
            <w:pPr>
              <w:spacing w:line="240" w:lineRule="exact"/>
              <w:ind w:left="3" w:right="-1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7222DDA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525AD4B4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660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361</w:t>
            </w:r>
          </w:p>
        </w:tc>
        <w:tc>
          <w:tcPr>
            <w:tcW w:w="90" w:type="dxa"/>
          </w:tcPr>
          <w:p w14:paraId="1D328AD9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48D628DC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</w:p>
        </w:tc>
      </w:tr>
      <w:tr w:rsidR="004315DC" w:rsidRPr="00527481" w14:paraId="6E7A0364" w14:textId="77777777" w:rsidTr="008F6758">
        <w:trPr>
          <w:trHeight w:val="144"/>
        </w:trPr>
        <w:tc>
          <w:tcPr>
            <w:tcW w:w="4309" w:type="dxa"/>
          </w:tcPr>
          <w:p w14:paraId="2D861F2B" w14:textId="544EDE35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ธรรมเนียม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บริ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ห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าร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จัดการ</w:t>
            </w:r>
          </w:p>
        </w:tc>
        <w:tc>
          <w:tcPr>
            <w:tcW w:w="900" w:type="dxa"/>
          </w:tcPr>
          <w:p w14:paraId="0D668C37" w14:textId="7F66A1C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21DDA6C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3E511CCE" w14:textId="3E9E18A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8CACDD2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746D9F7" w14:textId="74E21E51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550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220</w:t>
            </w:r>
          </w:p>
        </w:tc>
        <w:tc>
          <w:tcPr>
            <w:tcW w:w="90" w:type="dxa"/>
            <w:tcBorders>
              <w:left w:val="nil"/>
            </w:tcBorders>
          </w:tcPr>
          <w:p w14:paraId="6424A90D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D764D22" w14:textId="443F8D38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4315DC" w:rsidRPr="00527481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1F59228A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52246F25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68828F98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66FB5297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958</w:t>
            </w:r>
          </w:p>
        </w:tc>
      </w:tr>
      <w:tr w:rsidR="004315DC" w:rsidRPr="00527481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315DC" w:rsidRPr="00527481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4315DC" w:rsidRPr="00527481" w:rsidRDefault="004315DC" w:rsidP="004315D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315DC" w:rsidRPr="00527481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15" w:name="OLE_LINK16"/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  <w:bookmarkEnd w:id="15"/>
          </w:p>
        </w:tc>
        <w:tc>
          <w:tcPr>
            <w:tcW w:w="900" w:type="dxa"/>
          </w:tcPr>
          <w:p w14:paraId="123898BE" w14:textId="00F90B41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822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774</w:t>
            </w:r>
          </w:p>
        </w:tc>
        <w:tc>
          <w:tcPr>
            <w:tcW w:w="90" w:type="dxa"/>
          </w:tcPr>
          <w:p w14:paraId="2048633A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51CA5DE7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</w:p>
        </w:tc>
        <w:tc>
          <w:tcPr>
            <w:tcW w:w="90" w:type="dxa"/>
          </w:tcPr>
          <w:p w14:paraId="49B0ED3B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1F0A9A22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1F9C87A4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4315DC" w:rsidRPr="00527481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6E1FC4D9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657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3D1D5B02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</w:p>
        </w:tc>
        <w:tc>
          <w:tcPr>
            <w:tcW w:w="90" w:type="dxa"/>
          </w:tcPr>
          <w:p w14:paraId="01CE765E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74C7D7E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530C6AC8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4315DC" w:rsidRPr="00527481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16" w:name="_Hlk132639276"/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7D32BD96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2C939103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</w:p>
        </w:tc>
        <w:tc>
          <w:tcPr>
            <w:tcW w:w="90" w:type="dxa"/>
          </w:tcPr>
          <w:p w14:paraId="1D74F044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6CBD3F31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0A03C2B5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589</w:t>
            </w:r>
          </w:p>
        </w:tc>
      </w:tr>
      <w:bookmarkEnd w:id="16"/>
      <w:tr w:rsidR="004315DC" w:rsidRPr="00527481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45628735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745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90" w:type="dxa"/>
          </w:tcPr>
          <w:p w14:paraId="7422D655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13CA58EB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</w:p>
        </w:tc>
        <w:tc>
          <w:tcPr>
            <w:tcW w:w="90" w:type="dxa"/>
          </w:tcPr>
          <w:p w14:paraId="5479C146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76BBFFE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745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90" w:type="dxa"/>
          </w:tcPr>
          <w:p w14:paraId="22882A99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2E5922CC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</w:p>
        </w:tc>
      </w:tr>
      <w:tr w:rsidR="004315DC" w:rsidRPr="00527481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7288253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718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325</w:t>
            </w:r>
          </w:p>
        </w:tc>
        <w:tc>
          <w:tcPr>
            <w:tcW w:w="90" w:type="dxa"/>
          </w:tcPr>
          <w:p w14:paraId="08CD9BC4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43F3A24B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10301673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42317265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307</w:t>
            </w:r>
          </w:p>
        </w:tc>
        <w:tc>
          <w:tcPr>
            <w:tcW w:w="90" w:type="dxa"/>
          </w:tcPr>
          <w:p w14:paraId="06D443C3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1B3BC065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</w:p>
        </w:tc>
      </w:tr>
      <w:tr w:rsidR="004315DC" w:rsidRPr="00527481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315DC" w:rsidRPr="00527481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315DC" w:rsidRPr="00527481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24DE1380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348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616</w:t>
            </w:r>
          </w:p>
        </w:tc>
        <w:tc>
          <w:tcPr>
            <w:tcW w:w="90" w:type="dxa"/>
          </w:tcPr>
          <w:p w14:paraId="6CB1820A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48A7416B" w:rsidR="004315DC" w:rsidRPr="00527481" w:rsidRDefault="00E42678" w:rsidP="00DB3C46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566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</w:p>
        </w:tc>
        <w:tc>
          <w:tcPr>
            <w:tcW w:w="90" w:type="dxa"/>
          </w:tcPr>
          <w:p w14:paraId="748AE7C4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1B0D598E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067C8DE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14"/>
    </w:tbl>
    <w:p w14:paraId="5A1AC327" w14:textId="77777777" w:rsidR="00A53472" w:rsidRPr="00527481" w:rsidRDefault="00A53472" w:rsidP="00844C24">
      <w:pPr>
        <w:ind w:left="547" w:hanging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6D83C23D" w14:textId="408EB1A3" w:rsidR="00C76C9C" w:rsidRPr="00527481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12"/>
          <w:szCs w:val="12"/>
          <w:lang w:val="en-US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FB3E23" w:rsidRPr="00527481" w14:paraId="28813644" w14:textId="77777777" w:rsidTr="00107353">
        <w:trPr>
          <w:trHeight w:val="144"/>
        </w:trPr>
        <w:tc>
          <w:tcPr>
            <w:tcW w:w="4309" w:type="dxa"/>
          </w:tcPr>
          <w:p w14:paraId="2F820550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2A12AC06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95E337B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DE9AC3C" w14:textId="77777777" w:rsidR="00FB3E23" w:rsidRPr="00527481" w:rsidRDefault="00FB3E23" w:rsidP="00FB3E23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FB3E23" w:rsidRPr="00527481" w14:paraId="37C0CC0C" w14:textId="77777777" w:rsidTr="00107353">
        <w:trPr>
          <w:trHeight w:val="144"/>
        </w:trPr>
        <w:tc>
          <w:tcPr>
            <w:tcW w:w="4309" w:type="dxa"/>
          </w:tcPr>
          <w:p w14:paraId="000B9896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57E969B7" w14:textId="77777777" w:rsidR="00FB3E23" w:rsidRPr="00527481" w:rsidRDefault="00FB3E23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89664D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222670C4" w14:textId="77777777" w:rsidR="00FB3E23" w:rsidRPr="00527481" w:rsidRDefault="00FB3E23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3E23" w:rsidRPr="00527481" w14:paraId="3EB6227F" w14:textId="77777777" w:rsidTr="00107353">
        <w:trPr>
          <w:trHeight w:val="144"/>
        </w:trPr>
        <w:tc>
          <w:tcPr>
            <w:tcW w:w="4309" w:type="dxa"/>
          </w:tcPr>
          <w:p w14:paraId="7A60AEB7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6A1B91D2" w14:textId="2A1448CB" w:rsidR="00FB3E23" w:rsidRPr="00527481" w:rsidRDefault="00FB3E23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Pr="00527481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FB3E23" w:rsidRPr="00527481" w14:paraId="1CFB2049" w14:textId="77777777" w:rsidTr="00107353">
        <w:trPr>
          <w:trHeight w:val="144"/>
        </w:trPr>
        <w:tc>
          <w:tcPr>
            <w:tcW w:w="4309" w:type="dxa"/>
          </w:tcPr>
          <w:p w14:paraId="6C56299E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87772D" w14:textId="193EE376" w:rsidR="00FB3E23" w:rsidRPr="00527481" w:rsidRDefault="00E42678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F3DF07" w14:textId="77777777" w:rsidR="00FB3E23" w:rsidRPr="00527481" w:rsidRDefault="00FB3E23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1BFD5AD" w14:textId="12D6BBEC" w:rsidR="00FB3E23" w:rsidRPr="00527481" w:rsidRDefault="00E42678" w:rsidP="00FB3E2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7752849" w14:textId="77777777" w:rsidR="00FB3E23" w:rsidRPr="00527481" w:rsidRDefault="00FB3E23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4975B92" w14:textId="188969E6" w:rsidR="00FB3E23" w:rsidRPr="00527481" w:rsidRDefault="00E42678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DA0F52F" w14:textId="77777777" w:rsidR="00FB3E23" w:rsidRPr="00527481" w:rsidRDefault="00FB3E23" w:rsidP="00FB3E2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2EB03BC" w14:textId="725CAD24" w:rsidR="00FB3E23" w:rsidRPr="00527481" w:rsidRDefault="00E42678" w:rsidP="00FB3E23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B3E23" w:rsidRPr="00527481" w14:paraId="46A5688C" w14:textId="77777777" w:rsidTr="00107353">
        <w:trPr>
          <w:trHeight w:val="144"/>
        </w:trPr>
        <w:tc>
          <w:tcPr>
            <w:tcW w:w="4309" w:type="dxa"/>
          </w:tcPr>
          <w:p w14:paraId="691253F4" w14:textId="77777777" w:rsidR="00FB3E23" w:rsidRPr="00527481" w:rsidRDefault="00FB3E23" w:rsidP="00FB3E23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7F2BA3C2" w14:textId="77777777" w:rsidR="00FB3E23" w:rsidRPr="00527481" w:rsidRDefault="00FB3E23" w:rsidP="00FB3E23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364DCD" w14:textId="77777777" w:rsidR="00FB3E23" w:rsidRPr="00527481" w:rsidRDefault="00FB3E23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65382EB" w14:textId="77777777" w:rsidR="00FB3E23" w:rsidRPr="00527481" w:rsidRDefault="00FB3E23" w:rsidP="00FB3E23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CD25C38" w14:textId="77777777" w:rsidR="00FB3E23" w:rsidRPr="00527481" w:rsidRDefault="00FB3E23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D28AAEF" w14:textId="77777777" w:rsidR="00FB3E23" w:rsidRPr="00527481" w:rsidRDefault="00FB3E23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C325D74" w14:textId="77777777" w:rsidR="00FB3E23" w:rsidRPr="00527481" w:rsidRDefault="00FB3E23" w:rsidP="00FB3E23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33801AE" w14:textId="77777777" w:rsidR="00FB3E23" w:rsidRPr="00527481" w:rsidRDefault="00FB3E23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3E23" w:rsidRPr="00527481" w14:paraId="7DD5C9C2" w14:textId="77777777" w:rsidTr="00107353">
        <w:trPr>
          <w:trHeight w:val="144"/>
        </w:trPr>
        <w:tc>
          <w:tcPr>
            <w:tcW w:w="4309" w:type="dxa"/>
          </w:tcPr>
          <w:p w14:paraId="52A891E8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7F26353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D92C2A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8005E5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06F1CB2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ACD830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EEAFA3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5D4BFFA" w14:textId="77777777" w:rsidR="00FB3E23" w:rsidRPr="00527481" w:rsidRDefault="00FB3E23" w:rsidP="00FB3E23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4315DC" w:rsidRPr="00527481" w14:paraId="68387EF5" w14:textId="77777777" w:rsidTr="00107353">
        <w:trPr>
          <w:trHeight w:val="144"/>
        </w:trPr>
        <w:tc>
          <w:tcPr>
            <w:tcW w:w="4309" w:type="dxa"/>
          </w:tcPr>
          <w:p w14:paraId="0DAA2612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3832720" w14:textId="19FA970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80E55E" w14:textId="77777777" w:rsidR="004315DC" w:rsidRPr="00527481" w:rsidRDefault="004315DC" w:rsidP="004315DC">
            <w:pPr>
              <w:spacing w:line="240" w:lineRule="exact"/>
              <w:ind w:left="3" w:right="-1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0EC32D3" w14:textId="6E80CC58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667CCD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CEAE80" w14:textId="73FB082E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69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320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</w:p>
        </w:tc>
        <w:tc>
          <w:tcPr>
            <w:tcW w:w="90" w:type="dxa"/>
          </w:tcPr>
          <w:p w14:paraId="420918CD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2094211" w14:textId="40A45885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825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</w:tr>
      <w:tr w:rsidR="004315DC" w:rsidRPr="00527481" w14:paraId="6EB8C72C" w14:textId="77777777" w:rsidTr="00107353">
        <w:trPr>
          <w:trHeight w:val="144"/>
        </w:trPr>
        <w:tc>
          <w:tcPr>
            <w:tcW w:w="4309" w:type="dxa"/>
          </w:tcPr>
          <w:p w14:paraId="5A6B75B6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ธรรมเนียม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บริ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ห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าร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จัดการ</w:t>
            </w:r>
          </w:p>
        </w:tc>
        <w:tc>
          <w:tcPr>
            <w:tcW w:w="900" w:type="dxa"/>
          </w:tcPr>
          <w:p w14:paraId="678FB8DB" w14:textId="3D80B95D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FB39F6D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8F7C15B" w14:textId="5E2C44C0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3C1B911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E5A880" w14:textId="114234FE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0A7E22DA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40BAB56" w14:textId="008E4A9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4315DC" w:rsidRPr="00527481" w14:paraId="69391736" w14:textId="77777777" w:rsidTr="00107353">
        <w:trPr>
          <w:trHeight w:val="144"/>
        </w:trPr>
        <w:tc>
          <w:tcPr>
            <w:tcW w:w="4309" w:type="dxa"/>
          </w:tcPr>
          <w:p w14:paraId="41BDE762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D6272F2" w14:textId="0E540C1D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4E0674F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FE820C9" w14:textId="63567275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3E85C1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9E0293" w14:textId="13E80D93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110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763</w:t>
            </w:r>
          </w:p>
        </w:tc>
        <w:tc>
          <w:tcPr>
            <w:tcW w:w="90" w:type="dxa"/>
            <w:tcBorders>
              <w:left w:val="nil"/>
            </w:tcBorders>
          </w:tcPr>
          <w:p w14:paraId="5CD5837D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6223432" w14:textId="0BB8B2B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</w:p>
        </w:tc>
      </w:tr>
      <w:tr w:rsidR="004315DC" w:rsidRPr="00527481" w14:paraId="4897B889" w14:textId="77777777" w:rsidTr="008B256D">
        <w:trPr>
          <w:trHeight w:hRule="exact" w:val="144"/>
        </w:trPr>
        <w:tc>
          <w:tcPr>
            <w:tcW w:w="4309" w:type="dxa"/>
          </w:tcPr>
          <w:p w14:paraId="4E3C6389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C34E57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8A15C10" w14:textId="77777777" w:rsidR="004315DC" w:rsidRPr="00527481" w:rsidRDefault="004315DC" w:rsidP="004315DC">
            <w:pPr>
              <w:spacing w:line="240" w:lineRule="exact"/>
              <w:ind w:left="3" w:right="-12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155A069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F7CABC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299265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AE20F85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D7A518F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315DC" w:rsidRPr="00527481" w14:paraId="05BD1B1C" w14:textId="77777777" w:rsidTr="00107353">
        <w:trPr>
          <w:trHeight w:val="144"/>
        </w:trPr>
        <w:tc>
          <w:tcPr>
            <w:tcW w:w="4309" w:type="dxa"/>
          </w:tcPr>
          <w:p w14:paraId="7F8F3496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3E15002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C73DC2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7991DEF" w14:textId="77777777" w:rsidR="004315DC" w:rsidRPr="00527481" w:rsidRDefault="004315DC" w:rsidP="004315D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1E273A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D3A7E5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DCF581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0C30C55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315DC" w:rsidRPr="00527481" w14:paraId="4BE7685C" w14:textId="77777777" w:rsidTr="00107353">
        <w:trPr>
          <w:trHeight w:val="144"/>
        </w:trPr>
        <w:tc>
          <w:tcPr>
            <w:tcW w:w="4309" w:type="dxa"/>
          </w:tcPr>
          <w:p w14:paraId="42C5A8F5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14:paraId="33EFAA27" w14:textId="7086DB23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" w:type="dxa"/>
          </w:tcPr>
          <w:p w14:paraId="0C5F6A45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7C9336" w14:textId="3EB784C0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</w:p>
        </w:tc>
        <w:tc>
          <w:tcPr>
            <w:tcW w:w="90" w:type="dxa"/>
          </w:tcPr>
          <w:p w14:paraId="1D2856A9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F915548" w14:textId="3A16CCAC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81745C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259D906" w14:textId="691FD85B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4315DC" w:rsidRPr="00527481" w14:paraId="571EA725" w14:textId="77777777" w:rsidTr="00107353">
        <w:trPr>
          <w:trHeight w:val="144"/>
        </w:trPr>
        <w:tc>
          <w:tcPr>
            <w:tcW w:w="4309" w:type="dxa"/>
          </w:tcPr>
          <w:p w14:paraId="079B7F93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379CEF7" w14:textId="41AAA5AF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849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315</w:t>
            </w:r>
          </w:p>
        </w:tc>
        <w:tc>
          <w:tcPr>
            <w:tcW w:w="90" w:type="dxa"/>
            <w:tcBorders>
              <w:left w:val="nil"/>
            </w:tcBorders>
          </w:tcPr>
          <w:p w14:paraId="2305CC26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0758F5E" w14:textId="6B2F50AB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</w:p>
        </w:tc>
        <w:tc>
          <w:tcPr>
            <w:tcW w:w="90" w:type="dxa"/>
          </w:tcPr>
          <w:p w14:paraId="2909E084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AF6F9D9" w14:textId="17B6BFD9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FDBE820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264FBD9" w14:textId="05BC0E9A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4315DC" w:rsidRPr="00527481" w14:paraId="1F773361" w14:textId="77777777" w:rsidTr="00107353">
        <w:trPr>
          <w:trHeight w:val="144"/>
        </w:trPr>
        <w:tc>
          <w:tcPr>
            <w:tcW w:w="4309" w:type="dxa"/>
          </w:tcPr>
          <w:p w14:paraId="4DFF252F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504267BF" w14:textId="62EB078A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90" w:type="dxa"/>
            <w:tcBorders>
              <w:left w:val="nil"/>
            </w:tcBorders>
          </w:tcPr>
          <w:p w14:paraId="1E92E4E7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643595" w14:textId="761D9FA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</w:p>
        </w:tc>
        <w:tc>
          <w:tcPr>
            <w:tcW w:w="90" w:type="dxa"/>
          </w:tcPr>
          <w:p w14:paraId="1368496F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2D5D28F" w14:textId="0BC77A8A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90" w:type="dxa"/>
            <w:tcBorders>
              <w:left w:val="nil"/>
            </w:tcBorders>
          </w:tcPr>
          <w:p w14:paraId="7FFB8A5E" w14:textId="77777777" w:rsidR="004315DC" w:rsidRPr="00527481" w:rsidRDefault="004315DC" w:rsidP="004315DC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FF830DB" w14:textId="7D280754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</w:p>
        </w:tc>
      </w:tr>
      <w:tr w:rsidR="004315DC" w:rsidRPr="00527481" w14:paraId="21FC3BB5" w14:textId="77777777" w:rsidTr="00107353">
        <w:trPr>
          <w:trHeight w:val="144"/>
        </w:trPr>
        <w:tc>
          <w:tcPr>
            <w:tcW w:w="4309" w:type="dxa"/>
          </w:tcPr>
          <w:p w14:paraId="3AFAC06B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0B49AD8" w14:textId="77AB5EB3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14:paraId="6BA51F5E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B13D41" w14:textId="4B1C787C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</w:p>
        </w:tc>
        <w:tc>
          <w:tcPr>
            <w:tcW w:w="90" w:type="dxa"/>
          </w:tcPr>
          <w:p w14:paraId="0287B3DE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B0C098A" w14:textId="7D03277D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14:paraId="07D6CE54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6B612CE" w14:textId="244AB660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</w:p>
        </w:tc>
      </w:tr>
      <w:tr w:rsidR="004315DC" w:rsidRPr="00527481" w14:paraId="787901AC" w14:textId="77777777" w:rsidTr="00107353">
        <w:trPr>
          <w:trHeight w:val="144"/>
        </w:trPr>
        <w:tc>
          <w:tcPr>
            <w:tcW w:w="4309" w:type="dxa"/>
          </w:tcPr>
          <w:p w14:paraId="648B648B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529D27E0" w14:textId="20BBA5C0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565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626</w:t>
            </w:r>
          </w:p>
        </w:tc>
        <w:tc>
          <w:tcPr>
            <w:tcW w:w="90" w:type="dxa"/>
          </w:tcPr>
          <w:p w14:paraId="720F8E1E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CC1B9E" w14:textId="7F232F7F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</w:p>
        </w:tc>
        <w:tc>
          <w:tcPr>
            <w:tcW w:w="90" w:type="dxa"/>
          </w:tcPr>
          <w:p w14:paraId="064C6D05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FF0C84" w14:textId="7ADCE6BC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225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645</w:t>
            </w:r>
          </w:p>
        </w:tc>
        <w:tc>
          <w:tcPr>
            <w:tcW w:w="90" w:type="dxa"/>
          </w:tcPr>
          <w:p w14:paraId="1F900A88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3F0D06E" w14:textId="0389F0E4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</w:p>
        </w:tc>
      </w:tr>
      <w:tr w:rsidR="004315DC" w:rsidRPr="00527481" w14:paraId="26F8F559" w14:textId="77777777" w:rsidTr="008B256D">
        <w:trPr>
          <w:trHeight w:hRule="exact" w:val="144"/>
        </w:trPr>
        <w:tc>
          <w:tcPr>
            <w:tcW w:w="4309" w:type="dxa"/>
          </w:tcPr>
          <w:p w14:paraId="55420B1C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B1131A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36B5CB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E9156D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E7A08F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75D00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C8794AE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5F9C39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315DC" w:rsidRPr="00527481" w14:paraId="66774C1C" w14:textId="77777777" w:rsidTr="00107353">
        <w:trPr>
          <w:trHeight w:val="144"/>
        </w:trPr>
        <w:tc>
          <w:tcPr>
            <w:tcW w:w="4309" w:type="dxa"/>
          </w:tcPr>
          <w:p w14:paraId="37E92B7A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0735C07D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2634BB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C1C20D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C3E3793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9E6EDD9" w14:textId="77777777" w:rsidR="004315DC" w:rsidRPr="00527481" w:rsidRDefault="004315DC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3F89F5" w14:textId="77777777" w:rsidR="004315DC" w:rsidRPr="00527481" w:rsidRDefault="004315DC" w:rsidP="004315DC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F9C33AD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315DC" w:rsidRPr="00527481" w14:paraId="6607FDC7" w14:textId="77777777" w:rsidTr="00107353">
        <w:trPr>
          <w:trHeight w:val="144"/>
        </w:trPr>
        <w:tc>
          <w:tcPr>
            <w:tcW w:w="4309" w:type="dxa"/>
          </w:tcPr>
          <w:p w14:paraId="09AFCD54" w14:textId="77777777" w:rsidR="004315DC" w:rsidRPr="00527481" w:rsidRDefault="004315DC" w:rsidP="004315DC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864CC5C" w14:textId="124E60CE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697</w:t>
            </w:r>
            <w:r w:rsidR="004315DC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</w:p>
        </w:tc>
        <w:tc>
          <w:tcPr>
            <w:tcW w:w="90" w:type="dxa"/>
          </w:tcPr>
          <w:p w14:paraId="0E00ABC8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ACAE0A3" w14:textId="4DA35D00" w:rsidR="004315DC" w:rsidRPr="00527481" w:rsidRDefault="00E42678" w:rsidP="004315DC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4315D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</w:p>
        </w:tc>
        <w:tc>
          <w:tcPr>
            <w:tcW w:w="90" w:type="dxa"/>
          </w:tcPr>
          <w:p w14:paraId="6418A3E8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054DB31" w14:textId="5AAEDC56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269AD75" w14:textId="77777777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30465B" w14:textId="6F905809" w:rsidR="004315DC" w:rsidRPr="00527481" w:rsidRDefault="004315DC" w:rsidP="004315DC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1DC95A65" w14:textId="77777777" w:rsidR="00FB3E23" w:rsidRPr="00527481" w:rsidRDefault="00FB3E2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527481">
        <w:rPr>
          <w:rFonts w:ascii="Angsana New" w:hAnsi="Angsana New" w:cs="Angsana New"/>
          <w:b/>
          <w:bCs/>
          <w:lang w:val="en-US"/>
        </w:rPr>
        <w:br w:type="page"/>
      </w:r>
    </w:p>
    <w:p w14:paraId="4FBD839D" w14:textId="2B55B9FC" w:rsidR="00E142AA" w:rsidRPr="00527481" w:rsidRDefault="00E42678" w:rsidP="00D34D6A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lastRenderedPageBreak/>
        <w:t>23</w:t>
      </w:r>
      <w:r w:rsidR="00E142AA" w:rsidRPr="00527481">
        <w:rPr>
          <w:rFonts w:ascii="Angsana New" w:hAnsi="Angsana New" w:cs="Angsana New"/>
          <w:b/>
          <w:bCs/>
          <w:lang w:val="en-US"/>
        </w:rPr>
        <w:t>.</w:t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346EECB6" w14:textId="77777777" w:rsidR="00E142AA" w:rsidRPr="00527481" w:rsidRDefault="00E142AA" w:rsidP="00E142AA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กลุ่มบริษัทดำเนินกิจการหลักใน</w:t>
      </w:r>
      <w:r w:rsidR="00F02342" w:rsidRPr="00527481">
        <w:rPr>
          <w:rFonts w:ascii="Angsana New" w:hAnsi="Angsana New" w:cs="Angsana New" w:hint="cs"/>
          <w:snapToGrid w:val="0"/>
          <w:cs/>
          <w:lang w:val="en-US"/>
        </w:rPr>
        <w:t>สอง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ส่วนงาน คือธุรกิจลงทุนถือหุ้นในบริษัทอื่น </w:t>
      </w:r>
      <w:r w:rsidRPr="00527481">
        <w:rPr>
          <w:rFonts w:ascii="Angsana New" w:hAnsi="Angsana New" w:cs="Angsana New"/>
          <w:snapToGrid w:val="0"/>
          <w:lang w:val="en-US"/>
        </w:rPr>
        <w:t xml:space="preserve">(Holding company)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575FD079" w:rsidR="00E142AA" w:rsidRPr="00527481" w:rsidRDefault="00E142AA" w:rsidP="00E25021">
      <w:pPr>
        <w:spacing w:before="120" w:after="120"/>
        <w:ind w:left="562"/>
        <w:jc w:val="thaiDistribute"/>
        <w:rPr>
          <w:rFonts w:ascii="Angsana New" w:hAnsi="Angsana New" w:cs="Angsana New"/>
          <w:b/>
          <w:bCs/>
          <w:lang w:val="en-US"/>
        </w:rPr>
      </w:pP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A445DA" w:rsidRPr="00527481">
        <w:rPr>
          <w:rFonts w:ascii="Angsana New" w:hAnsi="Angsana New" w:cs="Angsana New"/>
          <w:snapToGrid w:val="0"/>
          <w:spacing w:val="-6"/>
          <w:cs/>
          <w:lang w:val="en-US"/>
        </w:rPr>
        <w:t>งวดสามเดือน</w:t>
      </w:r>
      <w:r w:rsidR="002500FA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และงวดหกเดือน</w:t>
      </w:r>
      <w:r w:rsidR="00A445DA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สิ้นสุดวันที่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A445DA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AA5445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มิถุนายน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527481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EA0B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64C3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298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FE7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25DA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1F5D105" w14:textId="77777777" w:rsidR="00E142AA" w:rsidRPr="00527481" w:rsidRDefault="00E142AA" w:rsidP="00C76C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527481" w14:paraId="636032C3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08F4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05A4D9C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527481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B8D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16192D3" w14:textId="189ADEB4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905A55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A5445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527481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87D4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A61B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4EB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3DEA4B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3351FABE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B0D070A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527481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06E8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EB4A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5D36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A69A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2E73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72B6B6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5AD84227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56EAA6F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64BD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9361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DF94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B2DF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7104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A5F6BD6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9B8D23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65BA9B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8D45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54DB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FF4B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C0C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B2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FD92EB6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9E1EC8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B3B22C0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71E6B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6C8C9" w14:textId="77777777" w:rsidR="00E142AA" w:rsidRPr="00527481" w:rsidRDefault="00E142AA" w:rsidP="00C76C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19FA9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6EBAB" w14:textId="77777777" w:rsidR="00E142AA" w:rsidRPr="00527481" w:rsidRDefault="00E142AA" w:rsidP="00C76C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A75B" w14:textId="77777777" w:rsidR="00E142AA" w:rsidRPr="00527481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4003CA7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823B068" w14:textId="77777777" w:rsidR="00E142AA" w:rsidRPr="00527481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C33422C" w14:textId="77777777" w:rsidR="00E142AA" w:rsidRPr="00527481" w:rsidRDefault="00E142AA" w:rsidP="00C76C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142AA" w:rsidRPr="00527481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4AF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83204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B87F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98920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51D0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CA57374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24AE947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EE43536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142AA" w:rsidRPr="00527481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ED1B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9EACB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13A40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46E2F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DF1C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4530D6F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1375A7A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96DD87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142AA" w:rsidRPr="00527481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1A67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91E6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EC0A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5FA0C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83F7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A3159E6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25284C0" w14:textId="77777777" w:rsidR="00E142AA" w:rsidRPr="00527481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BB9C6E" w14:textId="77777777" w:rsidR="00E142AA" w:rsidRPr="00527481" w:rsidRDefault="00E142A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E60C4" w:rsidRPr="00527481" w14:paraId="1CFE2F7F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B888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right="65" w:firstLine="6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70D79" w14:textId="6633F0E0" w:rsidR="00DE60C4" w:rsidRPr="00527481" w:rsidRDefault="00E42678" w:rsidP="00DE60C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D384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2C2" w14:textId="3255097D" w:rsidR="00DE60C4" w:rsidRPr="00527481" w:rsidRDefault="00DE60C4" w:rsidP="00DE60C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B439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99896B8" w14:textId="61E4D7D0" w:rsidR="00DE60C4" w:rsidRPr="00527481" w:rsidRDefault="00DE60C4" w:rsidP="00DE60C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DDAEA89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644D81" w14:textId="098E3C4E" w:rsidR="00DE60C4" w:rsidRPr="00527481" w:rsidRDefault="00E42678" w:rsidP="00DE60C4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</w:tr>
      <w:tr w:rsidR="00DE60C4" w:rsidRPr="00527481" w14:paraId="57053A78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E89C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8A1D5" w14:textId="4E0BA079" w:rsidR="00DE60C4" w:rsidRPr="00527481" w:rsidRDefault="00E42678" w:rsidP="00DE60C4">
            <w:pPr>
              <w:tabs>
                <w:tab w:val="decimal" w:pos="99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="00DE60C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3733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3A306" w14:textId="24F1EAA5" w:rsidR="00DE60C4" w:rsidRPr="00527481" w:rsidRDefault="00DE60C4" w:rsidP="00DE60C4">
            <w:pPr>
              <w:tabs>
                <w:tab w:val="decimal" w:pos="521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214FD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1DC18D6" w14:textId="3A3C5E34" w:rsidR="00DE60C4" w:rsidRPr="00527481" w:rsidRDefault="00DE60C4" w:rsidP="00DE60C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3B18503" w14:textId="77777777" w:rsidR="00DE60C4" w:rsidRPr="00527481" w:rsidRDefault="00DE60C4" w:rsidP="00DE60C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489192" w14:textId="48FDE928" w:rsidR="00DE60C4" w:rsidRPr="00726C59" w:rsidRDefault="00726C59" w:rsidP="00726C59">
            <w:pPr>
              <w:tabs>
                <w:tab w:val="left" w:pos="399"/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   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DE60C4" w:rsidRPr="00726C5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="00DE60C4" w:rsidRPr="00726C5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</w:p>
        </w:tc>
      </w:tr>
      <w:tr w:rsidR="00D45198" w:rsidRPr="00527481" w14:paraId="6589639E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02C7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48FCC" w14:textId="7FE68D71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3032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EB2A7" w14:textId="3B30E408" w:rsidR="00D45198" w:rsidRPr="00527481" w:rsidRDefault="00D45198" w:rsidP="00D45198">
            <w:pPr>
              <w:tabs>
                <w:tab w:val="decimal" w:pos="521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7BE6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5E81D" w14:textId="285DE32C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7E69E44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68C0" w14:textId="61076D56" w:rsidR="00D45198" w:rsidRPr="00527481" w:rsidRDefault="00E42678" w:rsidP="00D45198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</w:tr>
      <w:tr w:rsidR="00D45198" w:rsidRPr="00527481" w14:paraId="7F603600" w14:textId="77777777" w:rsidTr="00D34D6A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D20E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34491" w14:textId="77777777" w:rsidR="00D45198" w:rsidRPr="00527481" w:rsidRDefault="00D4519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0A5494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B8CCE" w14:textId="77777777" w:rsidR="00D45198" w:rsidRPr="00527481" w:rsidRDefault="00D4519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3588E9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DD236D3" w14:textId="77777777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48E10DF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92A1B26" w14:textId="77777777" w:rsidR="00D45198" w:rsidRPr="00527481" w:rsidRDefault="00D4519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D45198" w:rsidRPr="00527481" w14:paraId="0009A7B2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9CDB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0244F7" w14:textId="3D9A4227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C958B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A1B8DB" w14:textId="410C5F45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D8EB6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598BE32" w14:textId="12AFA3B9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C57B74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DCB36" w14:textId="090035EF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929</w:t>
            </w:r>
          </w:p>
        </w:tc>
      </w:tr>
      <w:tr w:rsidR="00D45198" w:rsidRPr="00527481" w14:paraId="67CF187D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F94F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31489" w14:textId="75AE8935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7BD1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9E5E37A" w14:textId="6B91C79E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48BD3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D84E296" w14:textId="52A3DF46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DF57287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C377D4F" w14:textId="031F15BE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</w:p>
        </w:tc>
      </w:tr>
      <w:tr w:rsidR="00D45198" w:rsidRPr="00527481" w14:paraId="4DCD9F5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569E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66B1C1" w14:textId="24942F8D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895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874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2E759" w14:textId="227EFFB8" w:rsidR="00D45198" w:rsidRPr="00527481" w:rsidRDefault="00E4267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208E3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1EBD836" w14:textId="24682FE9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D2713F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74F71CD" w14:textId="0D3CF346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</w:p>
        </w:tc>
      </w:tr>
      <w:tr w:rsidR="00D45198" w:rsidRPr="00527481" w14:paraId="5B6BA908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91BC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4B2B0" w14:textId="2CF28452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127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955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7D82A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24C8F02" w14:textId="127D8830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73210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AE89735" w14:textId="74DE5288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FDAEC9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A272963" w14:textId="7DAA2BF0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127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955</w:t>
            </w:r>
          </w:p>
        </w:tc>
      </w:tr>
      <w:tr w:rsidR="00D45198" w:rsidRPr="00527481" w14:paraId="67CCCCFD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9197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E2718" w14:textId="1F5AE990" w:rsidR="00D45198" w:rsidRPr="00527481" w:rsidRDefault="00E42678" w:rsidP="00D45198">
            <w:pPr>
              <w:tabs>
                <w:tab w:val="decimal" w:pos="981"/>
              </w:tabs>
              <w:spacing w:line="280" w:lineRule="exact"/>
              <w:ind w:left="981" w:right="-76" w:hanging="98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194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EAA5E" w14:textId="77777777" w:rsidR="00D45198" w:rsidRPr="00527481" w:rsidRDefault="00D45198" w:rsidP="00D4519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A6AD281" w14:textId="1ED7EB40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A9087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92779F0" w14:textId="5C68C24D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7DBF70" w14:textId="77777777" w:rsidR="00D45198" w:rsidRPr="00527481" w:rsidRDefault="00D45198" w:rsidP="00D4519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525D799" w14:textId="245D4737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194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425</w:t>
            </w:r>
          </w:p>
        </w:tc>
      </w:tr>
      <w:tr w:rsidR="00D45198" w:rsidRPr="00527481" w14:paraId="231BF0A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FFE5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5C2F0" w14:textId="7474C027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520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980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635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46DB7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2017E" w14:textId="3BCF25B2" w:rsidR="00D45198" w:rsidRPr="00527481" w:rsidRDefault="00E4267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FE390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9EC45" w14:textId="3064A695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F9EE8E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18F1C" w14:textId="4F7729AB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</w:p>
        </w:tc>
      </w:tr>
      <w:tr w:rsidR="00D45198" w:rsidRPr="00527481" w14:paraId="425D8224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0099" w14:textId="1121E966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="00DB3C46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DB3C46"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="00DB3C46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29239" w14:textId="1B046D93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149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067BB" w14:textId="77777777" w:rsidR="00D45198" w:rsidRPr="00527481" w:rsidRDefault="00D45198" w:rsidP="00D4519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08454E" w14:textId="01F7C26A" w:rsidR="00D45198" w:rsidRPr="00527481" w:rsidRDefault="00D4519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7890B" w14:textId="77777777" w:rsidR="00D45198" w:rsidRPr="00527481" w:rsidRDefault="00D45198" w:rsidP="00D4519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8313E51" w14:textId="19C2E017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3082AB" w14:textId="77777777" w:rsidR="00D45198" w:rsidRPr="00527481" w:rsidRDefault="00D45198" w:rsidP="00D4519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19A69" w14:textId="711A99B4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</w:p>
        </w:tc>
      </w:tr>
      <w:tr w:rsidR="00D45198" w:rsidRPr="00527481" w14:paraId="22630DA5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6A4F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91A43" w14:textId="0FF08235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37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247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53B6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518A7" w14:textId="2A88384C" w:rsidR="00D45198" w:rsidRPr="00527481" w:rsidRDefault="00D45198" w:rsidP="00D45198">
            <w:pPr>
              <w:tabs>
                <w:tab w:val="decimal" w:pos="521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F8699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0B83CF" w14:textId="697D1848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CC6914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3E7E5AD" w14:textId="169CB32D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37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247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417</w:t>
            </w:r>
          </w:p>
        </w:tc>
      </w:tr>
      <w:tr w:rsidR="00D45198" w:rsidRPr="00527481" w14:paraId="40C8C26C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26B7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D2806" w14:textId="2E027FAB" w:rsidR="00D45198" w:rsidRPr="00527481" w:rsidRDefault="00D4519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814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873</w:t>
            </w: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5D74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D480" w14:textId="4A4ECE10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1688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DEC338D" w14:textId="0EE4A988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9828164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EAA92A7" w14:textId="74BEFD32" w:rsidR="00D45198" w:rsidRPr="00527481" w:rsidRDefault="00D4519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156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814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873</w:t>
            </w: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D45198" w:rsidRPr="00527481" w14:paraId="08601411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77416" w14:textId="6D756DE0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DB3C46"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B3C46"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="00DB3C46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8D5B71" w14:textId="7CDE2CC3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29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432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855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F9C3D0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9BA29" w14:textId="68950101" w:rsidR="00D45198" w:rsidRPr="00527481" w:rsidRDefault="00D4519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78831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9C09CB5" w14:textId="65E593A6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48D4F2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383C" w14:textId="21A565E2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</w:p>
        </w:tc>
      </w:tr>
      <w:tr w:rsidR="00D45198" w:rsidRPr="00527481" w14:paraId="54EFDA34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817A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A1318" w14:textId="64A8CCB3" w:rsidR="00D45198" w:rsidRPr="00527481" w:rsidRDefault="00E4267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455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640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B372A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02FFC" w14:textId="34B5255D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D9556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9C6E652" w14:textId="24673E60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E7ECF26" w14:textId="77777777" w:rsidR="00D45198" w:rsidRPr="00527481" w:rsidRDefault="00D45198" w:rsidP="00D45198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DCC35" w14:textId="3BF54843" w:rsidR="00D45198" w:rsidRPr="00527481" w:rsidRDefault="00E4267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455</w:t>
            </w:r>
            <w:r w:rsidR="00D45198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640</w:t>
            </w:r>
          </w:p>
        </w:tc>
      </w:tr>
      <w:tr w:rsidR="00D45198" w:rsidRPr="00527481" w14:paraId="18D309A0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EBA3" w14:textId="6109DD22" w:rsidR="00D45198" w:rsidRPr="00527481" w:rsidRDefault="00DB3C46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ขาดทุน</w:t>
            </w:r>
            <w:r w:rsidR="00D45198" w:rsidRPr="00527481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669185" w14:textId="405F2250" w:rsidR="00D45198" w:rsidRPr="00527481" w:rsidRDefault="00D45198" w:rsidP="00D45198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022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="Angsana New"/>
                <w:sz w:val="20"/>
                <w:szCs w:val="20"/>
                <w:lang w:val="en-US"/>
              </w:rPr>
              <w:t>785</w:t>
            </w:r>
            <w:r w:rsidRPr="00527481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99C31" w14:textId="77777777" w:rsidR="00D45198" w:rsidRPr="00527481" w:rsidRDefault="00D45198" w:rsidP="00D4519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19EDD3" w14:textId="27F8557F" w:rsidR="00D45198" w:rsidRPr="00527481" w:rsidRDefault="00D45198" w:rsidP="00D45198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59251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AFF05" w14:textId="0CB0EE36" w:rsidR="00D45198" w:rsidRPr="00527481" w:rsidRDefault="00D45198" w:rsidP="00D45198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665B9A" w14:textId="77777777" w:rsidR="00D45198" w:rsidRPr="00527481" w:rsidRDefault="00D45198" w:rsidP="00D4519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4F54B" w14:textId="472BEBFD" w:rsidR="00D45198" w:rsidRPr="00527481" w:rsidRDefault="00D45198" w:rsidP="00D45198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73250E9F" w14:textId="2778BD95" w:rsidR="00C76C9C" w:rsidRPr="00527481" w:rsidRDefault="00AF7E60" w:rsidP="00527481">
      <w:pPr>
        <w:spacing w:before="240"/>
        <w:ind w:left="562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 xml:space="preserve">สำหรับงวดสามเดือนสิ้นสุดวันที่ </w:t>
      </w:r>
      <w:r w:rsidR="00E42678" w:rsidRPr="00E42678">
        <w:rPr>
          <w:rFonts w:ascii="Angsana New" w:hAnsi="Angsana New" w:cs="Angsana New"/>
          <w:spacing w:val="4"/>
          <w:lang w:val="en-US"/>
        </w:rPr>
        <w:t>30</w:t>
      </w:r>
      <w:r w:rsidR="00416C05" w:rsidRPr="00527481">
        <w:rPr>
          <w:rFonts w:ascii="Angsana New" w:hAnsi="Angsana New" w:cs="Angsana New"/>
          <w:cs/>
        </w:rPr>
        <w:t xml:space="preserve"> มิถุนายน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256</w:t>
      </w:r>
      <w:r w:rsidR="00E42678" w:rsidRPr="00E42678">
        <w:rPr>
          <w:rFonts w:ascii="Angsana New" w:hAnsi="Angsana New" w:cs="Angsana New" w:hint="cs"/>
          <w:snapToGrid w:val="0"/>
          <w:lang w:val="en-US"/>
        </w:rPr>
        <w:t>7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จำนวน</w:t>
      </w:r>
      <w:r w:rsidR="00AD28C6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สี่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334</w:t>
      </w:r>
      <w:r w:rsidR="00544EA4" w:rsidRPr="00527481">
        <w:rPr>
          <w:rFonts w:ascii="Angsana New" w:hAnsi="Angsana New" w:cs="Angsana New"/>
          <w:snapToGrid w:val="0"/>
          <w:spacing w:val="-6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08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 ซึ่งคิดเป็นร้อย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49</w:t>
      </w:r>
      <w:r w:rsidR="009D6502">
        <w:rPr>
          <w:rFonts w:ascii="Angsana New" w:hAnsi="Angsana New" w:cs="Angsana New"/>
          <w:snapToGrid w:val="0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lang w:val="en-US"/>
        </w:rPr>
        <w:t>86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</w:p>
    <w:p w14:paraId="10CEF6F7" w14:textId="77777777" w:rsidR="00C76C9C" w:rsidRPr="00527481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6FAEDF3F" w14:textId="69D83AE4" w:rsidR="00F43294" w:rsidRPr="00527481" w:rsidRDefault="00F43294" w:rsidP="00D34D6A">
      <w:pPr>
        <w:rPr>
          <w:snapToGrid w:val="0"/>
          <w:sz w:val="2"/>
          <w:szCs w:val="2"/>
          <w:lang w:val="en-US"/>
        </w:rPr>
      </w:pPr>
    </w:p>
    <w:p w14:paraId="22B76CE6" w14:textId="77777777" w:rsidR="00E142AA" w:rsidRPr="00527481" w:rsidRDefault="00E142AA" w:rsidP="00C57668">
      <w:pPr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527481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84D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A0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A300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66E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E2F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CC56291" w14:textId="77777777" w:rsidR="00E142AA" w:rsidRPr="00527481" w:rsidRDefault="00E142AA" w:rsidP="00C76C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527481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6486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27B42D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527481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C9FDC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DB115" w14:textId="02FABC0F" w:rsidR="00E142AA" w:rsidRPr="00527481" w:rsidRDefault="001B7C88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  <w:r w:rsidR="00AA5445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142AA" w:rsidRPr="00527481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ABA6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E80E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3860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2C6AC2C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1AC7B9AD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2AE356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527481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23E6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D093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5CB6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A3A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ECF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D8F06B0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03005F77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05AFD52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0AFC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2F80" w14:textId="77777777" w:rsidR="00E142AA" w:rsidRPr="00527481" w:rsidRDefault="00E142AA" w:rsidP="00C76C9C">
            <w:pPr>
              <w:spacing w:line="280" w:lineRule="exact"/>
              <w:ind w:left="-22"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260D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B7C8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658C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865894C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A50EF7F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00882B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9DC8B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BB3A" w14:textId="77777777" w:rsidR="00E142AA" w:rsidRPr="00527481" w:rsidRDefault="00E142AA" w:rsidP="00C76C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E4A" w14:textId="77777777" w:rsidR="00E142AA" w:rsidRPr="00527481" w:rsidRDefault="00E142AA" w:rsidP="00C76C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8E24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CC14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D2DC4D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A5A6949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9860456" w14:textId="77777777" w:rsidR="00E142AA" w:rsidRPr="00527481" w:rsidRDefault="00E142AA" w:rsidP="00C76C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527481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1971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CAEE" w14:textId="77777777" w:rsidR="009C137A" w:rsidRPr="00527481" w:rsidRDefault="009C137A" w:rsidP="00C76C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90639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072A1" w14:textId="77777777" w:rsidR="009C137A" w:rsidRPr="00527481" w:rsidRDefault="009C137A" w:rsidP="00C76C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A4D9F" w14:textId="77777777" w:rsidR="009C137A" w:rsidRPr="00527481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B0C35F" w14:textId="77777777" w:rsidR="009C137A" w:rsidRPr="00527481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7440D92" w14:textId="77777777" w:rsidR="009C137A" w:rsidRPr="00527481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8C96FC1" w14:textId="77777777" w:rsidR="009C137A" w:rsidRPr="00527481" w:rsidRDefault="009C137A" w:rsidP="00C76C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C137A" w:rsidRPr="00527481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E5A0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EBB6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94FC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768BA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997F7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D07A3E3" w14:textId="77777777" w:rsidR="009C137A" w:rsidRPr="00527481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272E68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F2C17D5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C137A" w:rsidRPr="00527481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5DD6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8A66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329D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D766B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C85B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70A9A" w14:textId="77777777" w:rsidR="009C137A" w:rsidRPr="00527481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0E6A9E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31D23D6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C137A" w:rsidRPr="00527481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ADF5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049C6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0C7E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1643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F608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88E1D" w14:textId="77777777" w:rsidR="009C137A" w:rsidRPr="00527481" w:rsidRDefault="009C137A" w:rsidP="00C76C9C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520B618" w14:textId="77777777" w:rsidR="009C137A" w:rsidRPr="00527481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F67C1B" w14:textId="77777777" w:rsidR="009C137A" w:rsidRPr="00527481" w:rsidRDefault="009C137A" w:rsidP="00C76C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44EA4" w:rsidRPr="00527481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B400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93F09" w14:textId="4EBB764A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30B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D7416" w14:textId="254F946F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2BC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E1B95E9" w14:textId="78FE2530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352E7F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997373" w14:textId="43498F8D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</w:p>
        </w:tc>
      </w:tr>
      <w:tr w:rsidR="00544EA4" w:rsidRPr="00527481" w14:paraId="72C154E3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865C4" w14:textId="256C8EFC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44DDFA" w14:textId="51C6F77A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AE7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6D61C" w14:textId="427D98D9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0F52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E7A5C59" w14:textId="73747E22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7358120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AA76458" w14:textId="0CE2D0BA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</w:p>
        </w:tc>
      </w:tr>
      <w:tr w:rsidR="00544EA4" w:rsidRPr="00527481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EAE2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496CD" w14:textId="79F25DAE" w:rsidR="00544EA4" w:rsidRPr="00527481" w:rsidRDefault="00E42678" w:rsidP="00544EA4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A00E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07961" w14:textId="68C0FA6A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D3635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0458364" w14:textId="4E53B4B6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5CE8200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F86A" w14:textId="552EAA9A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</w:p>
        </w:tc>
      </w:tr>
      <w:tr w:rsidR="00544EA4" w:rsidRPr="00527481" w14:paraId="17DA168E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77B4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DEC97" w14:textId="4EC86880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192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48F4B" w14:textId="4300B57A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9EFB5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DED2F" w14:textId="261390AC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1E11CC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A1666" w14:textId="202AFE7A" w:rsidR="00544EA4" w:rsidRPr="00527481" w:rsidRDefault="00E42678" w:rsidP="00544EA4">
            <w:pPr>
              <w:tabs>
                <w:tab w:val="decimal" w:pos="94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</w:tr>
      <w:tr w:rsidR="00544EA4" w:rsidRPr="00527481" w14:paraId="1548E2A1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14B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475CC4" w14:textId="77777777" w:rsidR="00544EA4" w:rsidRPr="00527481" w:rsidRDefault="00544EA4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E8C17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133BC" w14:textId="77777777" w:rsidR="00544EA4" w:rsidRPr="00527481" w:rsidRDefault="00544EA4" w:rsidP="00544EA4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A83EC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4A3B94A" w14:textId="77777777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80853CD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3CC7F" w14:textId="77777777" w:rsidR="00544EA4" w:rsidRPr="00527481" w:rsidRDefault="00544EA4" w:rsidP="00544EA4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44EA4" w:rsidRPr="00527481" w14:paraId="5DEFD9E0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00B3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6A514" w14:textId="1201293F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9FC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679288C" w14:textId="440B7DD2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576DA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F7D4391" w14:textId="07E6AD0C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95D842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696455D" w14:textId="532FE97D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</w:p>
        </w:tc>
      </w:tr>
      <w:tr w:rsidR="00544EA4" w:rsidRPr="00527481" w14:paraId="0C55266B" w14:textId="77777777" w:rsidTr="0050353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3F17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F3198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E5EB3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3C1A2" w14:textId="77777777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83E10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031E055" w14:textId="77777777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477BB4E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0594912" w14:textId="77777777" w:rsidR="00544EA4" w:rsidRPr="00527481" w:rsidRDefault="00544EA4" w:rsidP="00544EA4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44EA4" w:rsidRPr="00527481" w14:paraId="022B9276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8B9F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1E8C27CF" w14:textId="290E1357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FE9E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CCACA" w14:textId="2BE33FD6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5DA3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EC0EDCE" w14:textId="177F3245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6FB9E2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B3B0494" w14:textId="61AD7725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</w:p>
        </w:tc>
      </w:tr>
      <w:tr w:rsidR="00544EA4" w:rsidRPr="00527481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738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3313A" w14:textId="3783F3D0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627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82A516" w14:textId="6D99B891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3EA7A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A47079E" w14:textId="3D4A8A30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1FBDBD6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62D9DBA" w14:textId="4CFC0994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</w:p>
        </w:tc>
      </w:tr>
      <w:tr w:rsidR="00544EA4" w:rsidRPr="00527481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B95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2F7C2" w14:textId="65196BDC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7A525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43D8" w14:textId="42FF6C8B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2B9A5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CF8B24D" w14:textId="125F3888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DD1921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19C2DC" w14:textId="39AADD4F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</w:p>
        </w:tc>
      </w:tr>
      <w:tr w:rsidR="00544EA4" w:rsidRPr="00527481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31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2EEA2" w14:textId="0C96CAE4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9A42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BC3EB2" w14:textId="631DBCAC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DFF51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9F8994B" w14:textId="06DC0E1F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1DCE68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F841E6E" w14:textId="5CE17343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</w:p>
        </w:tc>
      </w:tr>
      <w:tr w:rsidR="00544EA4" w:rsidRPr="00527481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5083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09819C" w14:textId="6AEC076D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E3D94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54D0CA5" w14:textId="44F3FCAB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EABA0E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2F09A0F" w14:textId="5F310EE0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352E55F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E3668FE" w14:textId="39D48DEA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</w:tr>
      <w:tr w:rsidR="00544EA4" w:rsidRPr="00527481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835E4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85793" w14:textId="75D11F0F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8408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A1ABE" w14:textId="4868908D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E454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46DA3" w14:textId="6F444371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5F019F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E10D1" w14:textId="1E449967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</w:p>
        </w:tc>
      </w:tr>
      <w:tr w:rsidR="00544EA4" w:rsidRPr="00527481" w14:paraId="2FAC7C7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A688" w14:textId="536FBC91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DB3C46"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B3C46"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="00DB3C46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77516" w14:textId="3E04E018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3CA59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468DBF" w14:textId="58B846E7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8DB49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3BC165F2" w14:textId="4D7AF05F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570DA5F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61FBD" w14:textId="497E292D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</w:p>
        </w:tc>
      </w:tr>
      <w:tr w:rsidR="00544EA4" w:rsidRPr="00527481" w14:paraId="7D8DF46B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9CC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2775" w14:textId="4A3A9EEB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99C2E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96109" w14:textId="3646A42F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C6551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8C7C678" w14:textId="7E5DC62E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15AE9A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1D82EF3" w14:textId="4743C2E6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</w:p>
        </w:tc>
      </w:tr>
      <w:tr w:rsidR="00544EA4" w:rsidRPr="00527481" w14:paraId="3D9BEB0A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C6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0A4E4" w14:textId="0D8A2E66" w:rsidR="00544EA4" w:rsidRPr="00527481" w:rsidRDefault="00544EA4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7E84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C76ED" w14:textId="063F7583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4E4C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7782D" w14:textId="4CD9F048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EA2387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A8F8" w14:textId="420F31E5" w:rsidR="00544EA4" w:rsidRPr="00527481" w:rsidRDefault="00544EA4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544EA4" w:rsidRPr="00527481" w14:paraId="65C11CE7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BA4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BAD6E9" w14:textId="214B41F4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38D6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E54DD6" w14:textId="7F587F99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7F046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965A1" w14:textId="1EA0DC80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BC8DCE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FA24" w14:textId="5A37027B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</w:p>
        </w:tc>
      </w:tr>
      <w:tr w:rsidR="00544EA4" w:rsidRPr="00527481" w14:paraId="3E84D149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46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262C3" w14:textId="7E91D15B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3B287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496CC" w14:textId="6BFD7EAE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C9DAF6" w14:textId="77777777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CE1FAD1" w14:textId="76F1C960" w:rsidR="00544EA4" w:rsidRPr="00527481" w:rsidRDefault="00544EA4" w:rsidP="00544EA4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5FE989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EFCCB" w14:textId="1608E8C2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</w:p>
        </w:tc>
      </w:tr>
      <w:tr w:rsidR="00544EA4" w:rsidRPr="00527481" w14:paraId="19EC8905" w14:textId="77777777" w:rsidTr="0050353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B9AF" w14:textId="26290134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="00F962C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(ขาดทุน)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A93217" w14:textId="45F61507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342B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366B0" w14:textId="477EFB34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7193F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05F47" w14:textId="41FB318B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43F505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B8C91" w14:textId="1AD8C262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</w:p>
        </w:tc>
      </w:tr>
    </w:tbl>
    <w:p w14:paraId="55AE7610" w14:textId="61BCB04B" w:rsidR="00D474D9" w:rsidRPr="00527481" w:rsidRDefault="00D474D9" w:rsidP="00527481">
      <w:pPr>
        <w:spacing w:before="240"/>
        <w:ind w:left="562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>สำหรับงวด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สาม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เดือนสิ้นสุดวันที่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กลุ่มบริษัทมีรายได้จากรายการกับลูกค้าภายนอกจำนวน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สอง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ราย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>ของส่วนงานพัฒนาอสังหาริมทรัพย์ภายในประเทศจำนวน</w:t>
      </w:r>
      <w:r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297</w:t>
      </w:r>
      <w:r w:rsidRPr="00527481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15</w:t>
      </w:r>
      <w:r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4"/>
          <w:cs/>
          <w:lang w:val="en-US"/>
        </w:rPr>
        <w:t>ล้านบาท ซึ่งคิดเป็น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ร้อยละ 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26</w:t>
      </w:r>
      <w:r w:rsidR="00717EF4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ของรายได้ทั้งหมดของกลุ่มบริษัท</w:t>
      </w:r>
    </w:p>
    <w:p w14:paraId="5761DA5A" w14:textId="77777777" w:rsidR="00FB3E23" w:rsidRPr="00527481" w:rsidRDefault="00FB3E23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FB3E23" w:rsidRPr="00527481" w14:paraId="551AC0C6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2A169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lastRenderedPageBreak/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1681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3924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F198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C340D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16B5BCDA" w14:textId="77777777" w:rsidR="00FB3E23" w:rsidRPr="00527481" w:rsidRDefault="00FB3E23" w:rsidP="00107353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B3E23" w:rsidRPr="00527481" w14:paraId="5DBD5CC6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25400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D3D8FAB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3E23" w:rsidRPr="00527481" w14:paraId="365EE09C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06F9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57215FA3" w14:textId="241C2473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FB3E23" w:rsidRPr="00527481" w14:paraId="23C1132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85D4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08F5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6B0F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AE5DFF1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2FCCCA96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84B282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3E23" w:rsidRPr="00527481" w14:paraId="50620763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5E30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8EB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7546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D977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49EAC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277EA4C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2D646032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CB17EE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629F333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399B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C494" w14:textId="77777777" w:rsidR="00FB3E23" w:rsidRPr="00527481" w:rsidRDefault="00FB3E23" w:rsidP="00107353">
            <w:pPr>
              <w:spacing w:line="280" w:lineRule="exact"/>
              <w:ind w:left="-22"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A305E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4E61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BCF9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2FB7F37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54C23E3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09C38A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695C169E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C93A9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633C" w14:textId="77777777" w:rsidR="00FB3E23" w:rsidRPr="00527481" w:rsidRDefault="00FB3E23" w:rsidP="00107353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A80D" w14:textId="77777777" w:rsidR="00FB3E23" w:rsidRPr="00527481" w:rsidRDefault="00FB3E23" w:rsidP="00107353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7D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1C29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694445C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10F53BD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40C5D18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68585755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C8E62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EF70F" w14:textId="77777777" w:rsidR="00FB3E23" w:rsidRPr="00527481" w:rsidRDefault="00FB3E23" w:rsidP="00107353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8A96D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8B688" w14:textId="77777777" w:rsidR="00FB3E23" w:rsidRPr="00527481" w:rsidRDefault="00FB3E23" w:rsidP="00107353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F4385" w14:textId="77777777" w:rsidR="00FB3E23" w:rsidRPr="00527481" w:rsidRDefault="00FB3E23" w:rsidP="00107353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48DFD10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6322E0D" w14:textId="77777777" w:rsidR="00FB3E23" w:rsidRPr="00527481" w:rsidRDefault="00FB3E23" w:rsidP="00107353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E1D627F" w14:textId="77777777" w:rsidR="00FB3E23" w:rsidRPr="00527481" w:rsidRDefault="00FB3E23" w:rsidP="00107353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3E23" w:rsidRPr="00527481" w14:paraId="2553B94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56BC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B31A1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C455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7B85D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8633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7713821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D832F84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CC2B984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B3E23" w:rsidRPr="00527481" w14:paraId="05470A7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6E60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21858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95AE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6E00B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DE9CE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D0F3536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794D5B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9975BF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B3E23" w:rsidRPr="00527481" w14:paraId="24F3965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18AE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4198B0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6ABC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A7D1E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EB67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C97980" w14:textId="77777777" w:rsidR="00FB3E23" w:rsidRPr="00527481" w:rsidRDefault="00FB3E23" w:rsidP="00107353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7470E59" w14:textId="77777777" w:rsidR="00FB3E23" w:rsidRPr="00527481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BFE46EC" w14:textId="77777777" w:rsidR="00FB3E23" w:rsidRPr="00527481" w:rsidRDefault="00FB3E23" w:rsidP="00107353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44EA4" w:rsidRPr="00527481" w14:paraId="573824BA" w14:textId="77777777" w:rsidTr="00144A16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4454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61C7D" w14:textId="639B0E48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B650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1D8CD" w14:textId="13ECFE51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241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E10443F" w14:textId="05E53435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117003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A7074A8" w14:textId="157C7866" w:rsidR="00544EA4" w:rsidRPr="00527481" w:rsidRDefault="00E42678" w:rsidP="00544EA4">
            <w:pPr>
              <w:tabs>
                <w:tab w:val="decimal" w:pos="902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</w:tr>
      <w:tr w:rsidR="00544EA4" w:rsidRPr="00527481" w14:paraId="749E255F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1C6E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92C6E" w14:textId="434ED7EB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A4E4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9DD39" w14:textId="1365744B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8AF0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22F2" w14:textId="45CC6F25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A89719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4364" w14:textId="66DF9AF5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</w:p>
        </w:tc>
      </w:tr>
      <w:tr w:rsidR="00544EA4" w:rsidRPr="00527481" w14:paraId="36943623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CA9B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8BE27" w14:textId="667BFD49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E02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BB127" w14:textId="305BF123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815B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5BA36" w14:textId="097C72F2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B59450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7B415" w14:textId="444039DA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778</w:t>
            </w:r>
          </w:p>
        </w:tc>
      </w:tr>
      <w:tr w:rsidR="00544EA4" w:rsidRPr="00527481" w14:paraId="495ACA84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B28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E5FE3E" w14:textId="77777777" w:rsidR="00544EA4" w:rsidRPr="00527481" w:rsidRDefault="00544EA4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7624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61D16D" w14:textId="77777777" w:rsidR="00544EA4" w:rsidRPr="00527481" w:rsidRDefault="00544EA4" w:rsidP="00544EA4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AC0CB3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E702184" w14:textId="77777777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EC2B3C6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77F47" w14:textId="77777777" w:rsidR="00544EA4" w:rsidRPr="00527481" w:rsidRDefault="00544EA4" w:rsidP="00544EA4">
            <w:pPr>
              <w:tabs>
                <w:tab w:val="decimal" w:pos="880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44EA4" w:rsidRPr="00527481" w14:paraId="3EE23D21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106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93EB1" w14:textId="0CA2005B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6E3E5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188A2" w14:textId="4BB96D54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36A6B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7767438" w14:textId="23A4083C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6557104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DD9D24" w14:textId="2561AD9B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</w:tr>
      <w:tr w:rsidR="00544EA4" w:rsidRPr="00527481" w14:paraId="14EE4ED1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EEF68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63178A" w14:textId="6082F7D0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AC9C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C6796" w14:textId="3FDCE506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E9C1D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047EE55" w14:textId="184AF7B1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28F1EFF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7A520F5" w14:textId="7BD5E6DB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884</w:t>
            </w:r>
          </w:p>
        </w:tc>
      </w:tr>
      <w:tr w:rsidR="00544EA4" w:rsidRPr="00527481" w14:paraId="4680D21B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6C7D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18B29B" w14:textId="3FB25886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8AAD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0DEAD8" w14:textId="52E7C5DB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F72EEB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7CFCE07" w14:textId="0586F6B3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A1FC885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05C7853" w14:textId="6FC0E840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</w:tr>
      <w:tr w:rsidR="00544EA4" w:rsidRPr="00527481" w14:paraId="1FE692CE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3A5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0D27C" w14:textId="71EA41F0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7AA93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07A6D7" w14:textId="5C20FBF7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984CFC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9CE594F" w14:textId="55324BF2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C44E59E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A29C7E6" w14:textId="228DB13F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</w:p>
        </w:tc>
      </w:tr>
      <w:tr w:rsidR="00544EA4" w:rsidRPr="00527481" w14:paraId="19670114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B0EA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1F72C" w14:textId="0D504457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417B2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3DD0CB" w14:textId="1BD41A46" w:rsidR="00544EA4" w:rsidRPr="00527481" w:rsidRDefault="00544EA4" w:rsidP="00544EA4">
            <w:pPr>
              <w:spacing w:line="280" w:lineRule="exact"/>
              <w:ind w:right="1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 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7FE05F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DCF9A8A" w14:textId="332DCF4C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0688E0F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E7478" w14:textId="39A80DAB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</w:p>
        </w:tc>
      </w:tr>
      <w:tr w:rsidR="00544EA4" w:rsidRPr="00527481" w14:paraId="4AC4D9A0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2A31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C700C" w14:textId="7BC474DF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327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391E3" w14:textId="50BA8C6D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09413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D51E1" w14:textId="168258CD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CAAE852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F8BD8" w14:textId="5BFDFCE8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</w:p>
        </w:tc>
      </w:tr>
      <w:tr w:rsidR="00544EA4" w:rsidRPr="00527481" w14:paraId="2F4355A8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DA83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8B1EB2" w14:textId="4943AF06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56EE7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1C5E66" w14:textId="20BA0E1C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5E37A9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A289B" w14:textId="6120661C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44B6D2" w14:textId="77777777" w:rsidR="00544EA4" w:rsidRPr="00527481" w:rsidRDefault="00544EA4" w:rsidP="00544EA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68184" w14:textId="7646D7B8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</w:tr>
      <w:tr w:rsidR="00544EA4" w:rsidRPr="00527481" w14:paraId="3D8543BD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EA6B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2E349" w14:textId="105CC687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64E3E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64A1D9" w14:textId="6C7334D6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1EF74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06C0517" w14:textId="2E03AEE3" w:rsidR="00544EA4" w:rsidRPr="00527481" w:rsidRDefault="00544EA4" w:rsidP="00544EA4">
            <w:pPr>
              <w:tabs>
                <w:tab w:val="decimal" w:pos="138"/>
              </w:tabs>
              <w:spacing w:line="280" w:lineRule="exact"/>
              <w:ind w:right="12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B0C15ED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9B20561" w14:textId="4A05FAFD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</w:p>
        </w:tc>
      </w:tr>
      <w:tr w:rsidR="00544EA4" w:rsidRPr="00527481" w14:paraId="556291CD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79E9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5A7BA" w14:textId="15E348C1" w:rsidR="00544EA4" w:rsidRPr="00527481" w:rsidRDefault="00544EA4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05A5F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7B325" w14:textId="5014F476" w:rsidR="00544EA4" w:rsidRPr="00527481" w:rsidRDefault="00544EA4" w:rsidP="00544EA4">
            <w:pPr>
              <w:tabs>
                <w:tab w:val="decimal" w:pos="521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7AF8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A3E7A" w14:textId="18112F8E" w:rsidR="00544EA4" w:rsidRPr="00527481" w:rsidRDefault="00544EA4" w:rsidP="00544EA4">
            <w:pPr>
              <w:tabs>
                <w:tab w:val="decimal" w:pos="138"/>
              </w:tabs>
              <w:spacing w:line="280" w:lineRule="exact"/>
              <w:ind w:right="12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6BBCBFB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00BF" w14:textId="5BEA8CD8" w:rsidR="00544EA4" w:rsidRPr="00527481" w:rsidRDefault="00544EA4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544EA4" w:rsidRPr="00527481" w14:paraId="348D1AA3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4D66" w14:textId="3D42BBB0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26196B" w14:textId="7A1A83B4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AA1622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1FDE5C" w14:textId="14F356BB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A23841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4DE5F" w14:textId="518B1990" w:rsidR="00544EA4" w:rsidRPr="00527481" w:rsidRDefault="00544EA4" w:rsidP="00544EA4">
            <w:pPr>
              <w:tabs>
                <w:tab w:val="decimal" w:pos="498"/>
              </w:tabs>
              <w:spacing w:line="280" w:lineRule="exact"/>
              <w:ind w:right="12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E3A44C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2E3E1" w14:textId="298C867F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</w:p>
        </w:tc>
      </w:tr>
      <w:tr w:rsidR="00544EA4" w:rsidRPr="00527481" w14:paraId="175AE385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3A846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B3CBA" w14:textId="5D427ABC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75875C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69B74" w14:textId="2C76A982" w:rsidR="00544EA4" w:rsidRPr="00527481" w:rsidRDefault="00544EA4" w:rsidP="00544EA4">
            <w:pPr>
              <w:tabs>
                <w:tab w:val="decimal" w:pos="521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169279" w14:textId="77777777" w:rsidR="00544EA4" w:rsidRPr="00527481" w:rsidRDefault="00544EA4" w:rsidP="00544EA4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E03ED" w14:textId="2B7EFD73" w:rsidR="00544EA4" w:rsidRPr="00527481" w:rsidRDefault="00544EA4" w:rsidP="00544EA4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6E95803" w14:textId="77777777" w:rsidR="00544EA4" w:rsidRPr="00527481" w:rsidRDefault="00544EA4" w:rsidP="00544EA4">
            <w:pPr>
              <w:spacing w:line="280" w:lineRule="exact"/>
              <w:ind w:left="-540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25EC7" w14:textId="7AB7B806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806</w:t>
            </w:r>
          </w:p>
        </w:tc>
      </w:tr>
      <w:tr w:rsidR="00544EA4" w:rsidRPr="00527481" w14:paraId="34626D93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1606" w14:textId="0790A410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749A35" w14:textId="75ED5CB5" w:rsidR="00544EA4" w:rsidRPr="00527481" w:rsidRDefault="00E42678" w:rsidP="00544EA4">
            <w:pPr>
              <w:tabs>
                <w:tab w:val="decimal" w:pos="995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C954F" w14:textId="77777777" w:rsidR="00544EA4" w:rsidRPr="00527481" w:rsidRDefault="00544EA4" w:rsidP="00544EA4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08B810" w14:textId="41DFA451" w:rsidR="00544EA4" w:rsidRPr="00527481" w:rsidRDefault="00E42678" w:rsidP="00544EA4">
            <w:pPr>
              <w:tabs>
                <w:tab w:val="decimal" w:pos="869"/>
              </w:tabs>
              <w:spacing w:line="280" w:lineRule="exact"/>
              <w:ind w:right="-169"/>
              <w:rPr>
                <w:rFonts w:ascii="Angsana New" w:hAnsi="Angsana New" w:cs="Angsana New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A18C7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E55167" w14:textId="3790A343" w:rsidR="00544EA4" w:rsidRPr="00527481" w:rsidRDefault="00544EA4" w:rsidP="00544EA4">
            <w:pPr>
              <w:tabs>
                <w:tab w:val="decimal" w:pos="498"/>
              </w:tabs>
              <w:spacing w:line="280" w:lineRule="exact"/>
              <w:ind w:right="12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709E5B" w14:textId="77777777" w:rsidR="00544EA4" w:rsidRPr="00527481" w:rsidRDefault="00544EA4" w:rsidP="00544EA4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7DCE6" w14:textId="04D89064" w:rsidR="00544EA4" w:rsidRPr="00527481" w:rsidRDefault="00E42678" w:rsidP="00544EA4">
            <w:pPr>
              <w:tabs>
                <w:tab w:val="decimal" w:pos="911"/>
              </w:tabs>
              <w:spacing w:line="280" w:lineRule="exact"/>
              <w:ind w:right="-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</w:p>
        </w:tc>
      </w:tr>
    </w:tbl>
    <w:p w14:paraId="3C2A5CF2" w14:textId="641E398B" w:rsidR="00323DAE" w:rsidRPr="00527481" w:rsidRDefault="00323DAE" w:rsidP="00323DAE">
      <w:pPr>
        <w:spacing w:before="120"/>
        <w:ind w:left="562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 xml:space="preserve">สำหรับงวดหกเดือนสิ้นสุดวันที่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2567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10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ของรายได้รวม</w:t>
      </w:r>
    </w:p>
    <w:p w14:paraId="1411D9BB" w14:textId="77777777" w:rsidR="00FB3E23" w:rsidRPr="00527481" w:rsidRDefault="00FB3E23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FB3E23" w:rsidRPr="00527481" w14:paraId="4B062E95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85B9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lastRenderedPageBreak/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B2D1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E6FF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B422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D3A9F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7D4E9710" w14:textId="77777777" w:rsidR="00FB3E23" w:rsidRPr="00527481" w:rsidRDefault="00FB3E23" w:rsidP="008B256D">
            <w:pPr>
              <w:spacing w:line="26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B3E23" w:rsidRPr="00527481" w14:paraId="3954F8B0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E804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7A12ABC7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3E23" w:rsidRPr="00527481" w14:paraId="7C12A86F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5A79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2FC81F7" w14:textId="76E55958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หก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B3E23" w:rsidRPr="00527481" w14:paraId="0BDEC93C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4A401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B9F7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1F75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E6A677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5A8D10B3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0C68B66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3E23" w:rsidRPr="00527481" w14:paraId="567D49AA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BBF7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E345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C7AC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90A32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8EB9E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E83E2DE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14A329A8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281BEB0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2CE7E6F8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FF5E5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924B1" w14:textId="77777777" w:rsidR="00FB3E23" w:rsidRPr="00527481" w:rsidRDefault="00FB3E23" w:rsidP="008B256D">
            <w:pPr>
              <w:spacing w:line="260" w:lineRule="exact"/>
              <w:ind w:left="-22"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14D40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7DE0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A3F6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EF8E6F1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DC06578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9019617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7CB275A5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802C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E25" w14:textId="77777777" w:rsidR="00FB3E23" w:rsidRPr="00527481" w:rsidRDefault="00FB3E23" w:rsidP="008B256D">
            <w:pPr>
              <w:spacing w:line="26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8C70" w14:textId="77777777" w:rsidR="00FB3E23" w:rsidRPr="00527481" w:rsidRDefault="00FB3E23" w:rsidP="008B256D">
            <w:pPr>
              <w:spacing w:line="260" w:lineRule="exact"/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D8D37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F395D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5D8A270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2DC93FB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25D03D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527481" w14:paraId="74A2C11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31B3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79C7D" w14:textId="77777777" w:rsidR="00FB3E23" w:rsidRPr="00527481" w:rsidRDefault="00FB3E23" w:rsidP="008B256D">
            <w:pPr>
              <w:spacing w:line="260" w:lineRule="exact"/>
              <w:ind w:left="-540" w:right="10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BB0F93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13BAB" w14:textId="77777777" w:rsidR="00FB3E23" w:rsidRPr="00527481" w:rsidRDefault="00FB3E23" w:rsidP="008B256D">
            <w:pPr>
              <w:spacing w:line="260" w:lineRule="exact"/>
              <w:ind w:left="-540" w:right="132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ACA9E" w14:textId="77777777" w:rsidR="00FB3E23" w:rsidRPr="00527481" w:rsidRDefault="00FB3E23" w:rsidP="008B256D">
            <w:pPr>
              <w:spacing w:line="26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7EBCB6A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E78E4E" w14:textId="77777777" w:rsidR="00FB3E23" w:rsidRPr="00527481" w:rsidRDefault="00FB3E23" w:rsidP="008B256D">
            <w:pPr>
              <w:spacing w:line="260" w:lineRule="exact"/>
              <w:ind w:left="-540" w:right="210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D4B1648" w14:textId="77777777" w:rsidR="00FB3E23" w:rsidRPr="00527481" w:rsidRDefault="00FB3E23" w:rsidP="008B256D">
            <w:pPr>
              <w:spacing w:line="260" w:lineRule="exact"/>
              <w:ind w:left="-540" w:right="96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3E23" w:rsidRPr="00527481" w14:paraId="0B05C801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6FCA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B6988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5561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445550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A732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EDFE76E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EBE3EA0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3756DE5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B3E23" w:rsidRPr="00527481" w14:paraId="50034EE2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91B9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14B5B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EAA7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3AE79B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DE1A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6FC7F83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FB48600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859DCA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B3E23" w:rsidRPr="00527481" w14:paraId="1522DB9F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21B9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88614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C9F3B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57ED7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C0DF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CA6D86B" w14:textId="77777777" w:rsidR="00FB3E23" w:rsidRPr="00527481" w:rsidRDefault="00FB3E23" w:rsidP="008B256D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7C95D8E" w14:textId="77777777" w:rsidR="00FB3E23" w:rsidRPr="00527481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31704E0" w14:textId="77777777" w:rsidR="00FB3E23" w:rsidRPr="00527481" w:rsidRDefault="00FB3E23" w:rsidP="008B256D">
            <w:pPr>
              <w:spacing w:line="260" w:lineRule="exact"/>
              <w:ind w:right="7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44EA4" w:rsidRPr="00527481" w14:paraId="362963DE" w14:textId="77777777" w:rsidTr="00144A16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18DB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68F4F" w14:textId="20E9CA43" w:rsidR="00544EA4" w:rsidRPr="00527481" w:rsidRDefault="00E42678" w:rsidP="00544EA4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48604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629C2" w14:textId="2D60EB22" w:rsidR="00544EA4" w:rsidRPr="00527481" w:rsidRDefault="00544EA4" w:rsidP="00544EA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DD4F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C92CD68" w14:textId="7A294353" w:rsidR="00544EA4" w:rsidRPr="00527481" w:rsidRDefault="00544EA4" w:rsidP="00544EA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6DEE0FA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F69BAA1" w14:textId="7DBABDBA" w:rsidR="00544EA4" w:rsidRPr="00527481" w:rsidRDefault="00E42678" w:rsidP="00544EA4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715</w:t>
            </w:r>
          </w:p>
        </w:tc>
      </w:tr>
      <w:tr w:rsidR="00544EA4" w:rsidRPr="00527481" w14:paraId="346DB480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2419" w14:textId="5D85B9D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9FA548" w14:textId="23F809B9" w:rsidR="00544EA4" w:rsidRPr="00527481" w:rsidRDefault="00E42678" w:rsidP="00544EA4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789A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35D53" w14:textId="228422D5" w:rsidR="00544EA4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0786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3AD9FBB" w14:textId="4F604ADE" w:rsidR="00544EA4" w:rsidRPr="00527481" w:rsidRDefault="00544EA4" w:rsidP="00544EA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D5B31C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F44FB69" w14:textId="2352F375" w:rsidR="00544EA4" w:rsidRPr="00527481" w:rsidRDefault="00E42678" w:rsidP="00544EA4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</w:p>
        </w:tc>
      </w:tr>
      <w:tr w:rsidR="00544EA4" w:rsidRPr="00527481" w14:paraId="356E7E20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763A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D7BB6" w14:textId="0C1FD9CD" w:rsidR="00544EA4" w:rsidRPr="00527481" w:rsidRDefault="00E42678" w:rsidP="00544EA4">
            <w:pPr>
              <w:tabs>
                <w:tab w:val="decimal" w:pos="99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003DB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0C373" w14:textId="05FFCD84" w:rsidR="00544EA4" w:rsidRPr="00527481" w:rsidRDefault="00544EA4" w:rsidP="00544EA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D2EA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6476E" w14:textId="417C0177" w:rsidR="00544EA4" w:rsidRPr="00527481" w:rsidRDefault="00544EA4" w:rsidP="00544EA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47F1A6F" w14:textId="77777777" w:rsidR="00544EA4" w:rsidRPr="00527481" w:rsidRDefault="00544EA4" w:rsidP="00544EA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5D523" w14:textId="5CAD6953" w:rsidR="00544EA4" w:rsidRPr="00527481" w:rsidRDefault="00E42678" w:rsidP="00544EA4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</w:p>
        </w:tc>
      </w:tr>
      <w:tr w:rsidR="00827C9A" w:rsidRPr="00527481" w14:paraId="605F3852" w14:textId="77777777" w:rsidTr="00144A16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665E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090EB3" w14:textId="3C62DBB9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5A7E4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6BEE2" w14:textId="46083945" w:rsidR="00827C9A" w:rsidRPr="00527481" w:rsidRDefault="00E42678" w:rsidP="00827C9A">
            <w:pPr>
              <w:spacing w:line="260" w:lineRule="exact"/>
              <w:ind w:right="92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58A8A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0B0F1" w14:textId="4D0EA8C5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880DB1A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24E36" w14:textId="58E1758B" w:rsidR="00827C9A" w:rsidRPr="00527481" w:rsidRDefault="00E42678" w:rsidP="00827C9A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752</w:t>
            </w:r>
          </w:p>
        </w:tc>
      </w:tr>
      <w:tr w:rsidR="00827C9A" w:rsidRPr="00527481" w14:paraId="51D6B5F4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7F4D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207AD2" w14:textId="77777777" w:rsidR="00827C9A" w:rsidRPr="00527481" w:rsidRDefault="00827C9A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4BFED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13C7D5" w14:textId="77777777" w:rsidR="00827C9A" w:rsidRPr="00527481" w:rsidRDefault="00827C9A" w:rsidP="00827C9A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5FD0A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9292720" w14:textId="77777777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ACEBCD5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F18C9" w14:textId="77777777" w:rsidR="00827C9A" w:rsidRPr="00527481" w:rsidRDefault="00827C9A" w:rsidP="00827C9A">
            <w:pPr>
              <w:tabs>
                <w:tab w:val="decimal" w:pos="88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27C9A" w:rsidRPr="00527481" w14:paraId="5DCBA080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30CD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FF62D" w14:textId="76F2C1B8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3DDB0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FC6B66" w14:textId="51177507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0651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D4C183B" w14:textId="0BF180B6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B4A8239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472A90A" w14:textId="1BFF1F50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</w:p>
        </w:tc>
      </w:tr>
      <w:tr w:rsidR="00827C9A" w:rsidRPr="00527481" w14:paraId="6735AF9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92D5B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ในการดำเนินงานทางตรงที่เกิดจาก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DFA9E" w14:textId="77777777" w:rsidR="00827C9A" w:rsidRPr="00527481" w:rsidRDefault="00827C9A" w:rsidP="00827C9A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42ADB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FAE3" w14:textId="77777777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9C72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FEBB447" w14:textId="77777777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06FF317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1CD9765" w14:textId="77777777" w:rsidR="00827C9A" w:rsidRPr="00527481" w:rsidRDefault="00827C9A" w:rsidP="00827C9A">
            <w:pPr>
              <w:tabs>
                <w:tab w:val="decimal" w:pos="88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27C9A" w:rsidRPr="00527481" w14:paraId="5BFEDB98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3303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เพื่อการลงทุน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7D17B6EE" w14:textId="14C7E1DE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1B52F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09521" w14:textId="7FF12C7E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5F0A6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4EDEC19" w14:textId="0E9E7E6E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6871BC0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8407614" w14:textId="0840C358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</w:p>
        </w:tc>
      </w:tr>
      <w:tr w:rsidR="00827C9A" w:rsidRPr="00527481" w14:paraId="737D6BD9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39A6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1F7092" w14:textId="669EA487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E4DA7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5FDD9" w14:textId="51573687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432D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6C5EAEA" w14:textId="19D3C099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D1FD7C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FF635DF" w14:textId="3D9AC9C9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</w:p>
        </w:tc>
      </w:tr>
      <w:tr w:rsidR="00827C9A" w:rsidRPr="00527481" w14:paraId="77E1A42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5ABF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690F0D" w14:textId="75D75A7B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73525F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BC885" w14:textId="7A105279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8977F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3989C4E" w14:textId="1D5C3BBC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0B14CE0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CDF26D5" w14:textId="01DA4208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</w:p>
        </w:tc>
      </w:tr>
      <w:tr w:rsidR="00827C9A" w:rsidRPr="00527481" w14:paraId="0424BA35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3FCA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2F722" w14:textId="2680AA5E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FA985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B728CF" w14:textId="17B634E0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A570B4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CE18B9F" w14:textId="4417398F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B6319F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F9A791B" w14:textId="7DEF5744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</w:tr>
      <w:tr w:rsidR="00827C9A" w:rsidRPr="00527481" w14:paraId="46CCCDE1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3BFA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1AC8E" w14:textId="379A0808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75890C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75372" w14:textId="39FB5705" w:rsidR="00827C9A" w:rsidRPr="00527481" w:rsidRDefault="00827C9A" w:rsidP="00827C9A">
            <w:pPr>
              <w:spacing w:line="26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91E33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37383F94" w14:textId="4707F9F6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3EBDB53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A49A85E" w14:textId="5CFB1406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</w:tr>
      <w:tr w:rsidR="00827C9A" w:rsidRPr="00527481" w14:paraId="3589C008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F44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794F8" w14:textId="4530BCF4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AA996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8C1E0" w14:textId="7E4ECD74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502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274CF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7F925" w14:textId="1DC99272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45DF961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4B828" w14:textId="5F8C4457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944</w:t>
            </w:r>
          </w:p>
        </w:tc>
      </w:tr>
      <w:tr w:rsidR="00827C9A" w:rsidRPr="00527481" w14:paraId="3864244B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C329" w14:textId="1B7C4894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C933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B36DDB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B36DD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ขาดทุน</w:t>
            </w:r>
            <w:r w:rsidR="00B36DD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  <w:r w:rsidR="00C933A7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39D9C" w14:textId="1EFC2F01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25FD5" w14:textId="77777777" w:rsidR="00827C9A" w:rsidRPr="00527481" w:rsidRDefault="00827C9A" w:rsidP="00827C9A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6364FD" w14:textId="6DF500EB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62C6E" w14:textId="77777777" w:rsidR="00827C9A" w:rsidRPr="00527481" w:rsidRDefault="00827C9A" w:rsidP="00827C9A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34EBA" w14:textId="74DFE023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7701C72" w14:textId="77777777" w:rsidR="00827C9A" w:rsidRPr="00527481" w:rsidRDefault="00827C9A" w:rsidP="00827C9A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2A51" w14:textId="474301F6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</w:p>
        </w:tc>
      </w:tr>
      <w:tr w:rsidR="00827C9A" w:rsidRPr="00527481" w14:paraId="2F841BD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13EF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69BA2" w14:textId="4D964C09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D473A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270CF" w14:textId="1FFA7612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893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E8F0A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D12444F" w14:textId="4FE6F20E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0D33DBB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2F3D6CC" w14:textId="4988085D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</w:p>
        </w:tc>
      </w:tr>
      <w:tr w:rsidR="00827C9A" w:rsidRPr="00527481" w14:paraId="5EEAAF1B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B942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92039" w14:textId="61F4BD28" w:rsidR="00827C9A" w:rsidRPr="00527481" w:rsidRDefault="00827C9A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5FF4E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00996" w14:textId="0FE4D35E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C8673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EC424" w14:textId="47FADCA2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57752A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6AF2A" w14:textId="581CC495" w:rsidR="00827C9A" w:rsidRPr="00527481" w:rsidRDefault="00827C9A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827C9A" w:rsidRPr="00527481" w14:paraId="1CE8F7FE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7845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AEEA9F" w14:textId="7DA84B65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6BC3D4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4495B3" w14:textId="5821EB0E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2FCD45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2905C" w14:textId="3D201AF0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6C8C70D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92F51" w14:textId="51A67BAE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</w:p>
        </w:tc>
      </w:tr>
      <w:tr w:rsidR="00827C9A" w:rsidRPr="00527481" w14:paraId="439745B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7C47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281B0" w14:textId="0AF7589A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543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62B3B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55EA9" w14:textId="369BB03B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DD4645" w14:textId="77777777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DACD8" w14:textId="00FB17EC" w:rsidR="00827C9A" w:rsidRPr="00527481" w:rsidRDefault="00827C9A" w:rsidP="00827C9A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B3CA3FA" w14:textId="77777777" w:rsidR="00827C9A" w:rsidRPr="00527481" w:rsidRDefault="00827C9A" w:rsidP="00827C9A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B6890" w14:textId="35183A7E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812</w:t>
            </w:r>
          </w:p>
        </w:tc>
      </w:tr>
      <w:tr w:rsidR="00827C9A" w:rsidRPr="00527481" w14:paraId="403EE7F9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2CF1" w14:textId="0C35B3A5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กำไร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(ขาดทุน)</w:t>
            </w:r>
            <w:r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D7E5C1" w14:textId="4B54CD23" w:rsidR="00827C9A" w:rsidRPr="00527481" w:rsidRDefault="00E42678" w:rsidP="00827C9A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95EC89" w14:textId="77777777" w:rsidR="00827C9A" w:rsidRPr="00527481" w:rsidRDefault="00827C9A" w:rsidP="00827C9A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A0324B" w14:textId="179D8272" w:rsidR="00827C9A" w:rsidRPr="00527481" w:rsidRDefault="00827C9A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617BB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B9020D" w14:textId="53529058" w:rsidR="00827C9A" w:rsidRPr="00527481" w:rsidRDefault="00E42678" w:rsidP="00827C9A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C909180" w14:textId="77777777" w:rsidR="00827C9A" w:rsidRPr="00527481" w:rsidRDefault="00827C9A" w:rsidP="00827C9A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AC11A" w14:textId="2336938F" w:rsidR="00827C9A" w:rsidRPr="00527481" w:rsidRDefault="00E42678" w:rsidP="00827C9A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</w:tr>
    </w:tbl>
    <w:p w14:paraId="22513F7D" w14:textId="5B85A1BB" w:rsidR="00CF5008" w:rsidRPr="00527481" w:rsidRDefault="00BF3FFF" w:rsidP="00527481">
      <w:pPr>
        <w:spacing w:before="200" w:after="120"/>
        <w:ind w:left="562"/>
        <w:jc w:val="thaiDistribute"/>
        <w:rPr>
          <w:rFonts w:ascii="Angsana New" w:hAnsi="Angsana New" w:cs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 xml:space="preserve">สำหรับงวดหกเดือนสิ้นสุดวันที่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30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E42678" w:rsidRPr="00E42678">
        <w:rPr>
          <w:rFonts w:ascii="Angsana New" w:hAnsi="Angsana New" w:cs="Angsana New"/>
          <w:snapToGrid w:val="0"/>
          <w:lang w:val="en-US"/>
        </w:rPr>
        <w:t>10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ของรายได้รวม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527481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D444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0088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345B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73D75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8666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0959C92E" w14:textId="77777777" w:rsidR="00E142AA" w:rsidRPr="00527481" w:rsidRDefault="00E142AA" w:rsidP="008B256D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527481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06EF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BF330" w14:textId="77777777" w:rsidR="00464418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527481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7983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9896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B864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BA89E95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7ED89430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5BA0260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527481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AFED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D42B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2A85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134B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226C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E7C84F1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7A04E731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926343E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C28F1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6E75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4E3B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EB1A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0ABB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55A80F2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C11BC06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F67128A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AA4A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158" w14:textId="77777777" w:rsidR="00E142AA" w:rsidRPr="00527481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52E3" w14:textId="77777777" w:rsidR="00E142AA" w:rsidRPr="00527481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7E7E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922D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BED7920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04CA3FB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73BA87A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527481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A01AC" w14:textId="77777777" w:rsidR="00E142AA" w:rsidRPr="00527481" w:rsidRDefault="00E142AA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F22B6" w14:textId="77777777" w:rsidR="00E142AA" w:rsidRPr="00527481" w:rsidRDefault="00E142AA" w:rsidP="008B256D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38A71" w14:textId="77777777" w:rsidR="00E142AA" w:rsidRPr="00527481" w:rsidRDefault="00E142AA" w:rsidP="008B256D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2E14C" w14:textId="77777777" w:rsidR="00E142AA" w:rsidRPr="00527481" w:rsidRDefault="00E142AA" w:rsidP="008B256D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A0F0E" w14:textId="77777777" w:rsidR="00E142AA" w:rsidRPr="00527481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7E05BE3" w14:textId="77777777" w:rsidR="00E142AA" w:rsidRPr="00527481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31D819" w14:textId="77777777" w:rsidR="00E142AA" w:rsidRPr="00527481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43C1F9B" w14:textId="77777777" w:rsidR="00E142AA" w:rsidRPr="00527481" w:rsidRDefault="00E142AA" w:rsidP="008B256D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57DD8" w:rsidRPr="00527481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24BD" w14:textId="61890B58" w:rsidR="00957DD8" w:rsidRPr="00527481" w:rsidRDefault="00957DD8" w:rsidP="008B256D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F563E"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มิถุนายน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8357F4" w14:textId="0086400E" w:rsidR="00957DD8" w:rsidRPr="00527481" w:rsidRDefault="00E42678" w:rsidP="00F20D57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043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  <w:r w:rsidR="00827C9A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E42678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F7B1" w14:textId="77777777" w:rsidR="00957DD8" w:rsidRPr="00527481" w:rsidRDefault="00957DD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182928" w14:textId="6A8969EE" w:rsidR="00957DD8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801</w:t>
            </w:r>
            <w:r w:rsidR="00262D05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262D05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F8D91" w14:textId="77777777" w:rsidR="00957DD8" w:rsidRPr="00527481" w:rsidRDefault="00957DD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16C9B2" w14:textId="562DE1F0" w:rsidR="00957DD8" w:rsidRPr="00527481" w:rsidRDefault="00262D05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4486DC" w14:textId="77777777" w:rsidR="00957DD8" w:rsidRPr="00527481" w:rsidRDefault="00957DD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F66D8E" w14:textId="2437459A" w:rsidR="00957DD8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</w:tr>
      <w:tr w:rsidR="0061570E" w:rsidRPr="00527481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508C" w14:textId="3DBE9246" w:rsidR="0061570E" w:rsidRPr="00527481" w:rsidRDefault="0061570E" w:rsidP="008B256D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16F123" w14:textId="03DEE0A7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891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A33B" w14:textId="77777777" w:rsidR="0061570E" w:rsidRPr="00527481" w:rsidRDefault="0061570E" w:rsidP="008B256D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DBEE44" w14:textId="216D9A12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08CC2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4B117" w14:textId="4841FDC9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27A8530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4675D" w14:textId="6CD95551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  <w:r w:rsidR="0061570E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</w:tr>
      <w:tr w:rsidR="0061570E" w:rsidRPr="00527481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A397" w14:textId="77777777" w:rsidR="0061570E" w:rsidRPr="00527481" w:rsidRDefault="0061570E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39EBD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8C0F" w14:textId="77777777" w:rsidR="0061570E" w:rsidRPr="00527481" w:rsidRDefault="0061570E" w:rsidP="008B256D">
            <w:pPr>
              <w:spacing w:line="240" w:lineRule="exact"/>
              <w:ind w:left="900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2D54B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0C8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6B226AA" w14:textId="77777777" w:rsidR="0061570E" w:rsidRPr="00527481" w:rsidRDefault="0061570E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B820F78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798328D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1570E" w:rsidRPr="00527481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96F5" w14:textId="6508BA6E" w:rsidR="0061570E" w:rsidRPr="00527481" w:rsidRDefault="0061570E" w:rsidP="008B256D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F563E"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มิถุนายน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2EE28F" w14:textId="5E594123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E2BA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4E2BA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="004E2BAC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7293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563728" w14:textId="23F21A37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262D05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  <w:r w:rsidR="00262D05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EFDDB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AD8C02" w14:textId="6BC7FA27" w:rsidR="0061570E" w:rsidRPr="00527481" w:rsidRDefault="00262D05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E0ED35" w14:textId="77777777" w:rsidR="0061570E" w:rsidRPr="00527481" w:rsidRDefault="0061570E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F90B34" w14:textId="26B0D4E4" w:rsidR="0061570E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  <w:r w:rsidR="00544EA4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</w:t>
            </w:r>
          </w:p>
        </w:tc>
      </w:tr>
      <w:tr w:rsidR="00A24CB7" w:rsidRPr="00527481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2683" w14:textId="5B83DA6A" w:rsidR="00A24CB7" w:rsidRPr="00527481" w:rsidRDefault="00A24CB7" w:rsidP="008B256D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E663CE" w14:textId="257D2F75" w:rsidR="00A24CB7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FA530" w14:textId="77777777" w:rsidR="00A24CB7" w:rsidRPr="00527481" w:rsidRDefault="00A24CB7" w:rsidP="008B256D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0E3A0" w14:textId="61791BFD" w:rsidR="00A24CB7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4C04" w14:textId="77777777" w:rsidR="00A24CB7" w:rsidRPr="00527481" w:rsidRDefault="00A24CB7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5F597" w14:textId="4A2990B2" w:rsidR="00A24CB7" w:rsidRPr="00527481" w:rsidRDefault="00A24CB7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748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42678"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7B8E47" w14:textId="77777777" w:rsidR="00A24CB7" w:rsidRPr="00527481" w:rsidRDefault="00A24CB7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0E0D44" w14:textId="1F928EE3" w:rsidR="00A24CB7" w:rsidRPr="00527481" w:rsidRDefault="00E42678" w:rsidP="008B256D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098</w:t>
            </w:r>
            <w:r w:rsidR="00A24CB7" w:rsidRPr="0052748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426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</w:tr>
    </w:tbl>
    <w:p w14:paraId="0575AC00" w14:textId="77777777" w:rsidR="00C76C9C" w:rsidRPr="00527481" w:rsidRDefault="00C76C9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527481">
        <w:rPr>
          <w:rFonts w:ascii="Angsana New" w:hAnsi="Angsana New" w:cs="Angsana New"/>
          <w:b/>
          <w:bCs/>
          <w:lang w:val="en-US"/>
        </w:rPr>
        <w:br w:type="page"/>
      </w:r>
    </w:p>
    <w:p w14:paraId="39DD685D" w14:textId="379989BF" w:rsidR="00E142AA" w:rsidRPr="00527481" w:rsidRDefault="00E42678" w:rsidP="00C76C9C">
      <w:pPr>
        <w:tabs>
          <w:tab w:val="left" w:pos="540"/>
        </w:tabs>
        <w:spacing w:before="280"/>
        <w:rPr>
          <w:rFonts w:ascii="Angsana New" w:hAnsi="Angsana New" w:cs="Angsana New"/>
          <w:b/>
          <w:b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lastRenderedPageBreak/>
        <w:t>24</w:t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>.</w:t>
      </w:r>
      <w:r w:rsidR="00E142AA" w:rsidRPr="00527481">
        <w:rPr>
          <w:rFonts w:ascii="Angsana New" w:hAnsi="Angsana New" w:cs="Angsana New"/>
          <w:b/>
          <w:bCs/>
          <w:lang w:val="en-US"/>
        </w:rPr>
        <w:tab/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14:paraId="7DF98C87" w14:textId="5EB788C6" w:rsidR="00E142AA" w:rsidRPr="00527481" w:rsidRDefault="00E42678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73118B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D51649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lang w:val="en-US"/>
        </w:rPr>
        <w:t>2567</w:t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 xml:space="preserve"> และวันที่ </w:t>
      </w:r>
      <w:r w:rsidRPr="00E42678">
        <w:rPr>
          <w:rFonts w:ascii="Angsana New" w:hAnsi="Angsana New" w:cs="Angsana New"/>
          <w:snapToGrid w:val="0"/>
          <w:lang w:val="en-US"/>
        </w:rPr>
        <w:t>31</w:t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E42678">
        <w:rPr>
          <w:rFonts w:ascii="Angsana New" w:hAnsi="Angsana New" w:cs="Angsana New"/>
          <w:snapToGrid w:val="0"/>
          <w:lang w:val="en-US"/>
        </w:rPr>
        <w:t>2566</w:t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527481">
        <w:rPr>
          <w:rFonts w:ascii="Angsana New" w:hAnsi="Angsana New" w:cs="Angsana New" w:hint="cs"/>
          <w:snapToGrid w:val="0"/>
          <w:cs/>
          <w:lang w:val="en-US"/>
        </w:rPr>
        <w:t>ที่เกี่ยวข้องกับสัญญาก่อสร้าง</w:t>
      </w:r>
      <w:r w:rsidR="00E142AA" w:rsidRPr="00527481">
        <w:rPr>
          <w:rFonts w:ascii="Angsana New" w:hAnsi="Angsana New" w:cs="Angsana New"/>
          <w:snapToGrid w:val="0"/>
          <w:cs/>
          <w:lang w:val="en-US"/>
        </w:rPr>
        <w:t>ของบริษัทย่อยแห่งหนึ่ง</w:t>
      </w:r>
    </w:p>
    <w:p w14:paraId="69910197" w14:textId="29E8BED7" w:rsidR="007C41BE" w:rsidRPr="00527481" w:rsidRDefault="00E42678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73118B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</w:t>
      </w:r>
      <w:r w:rsidR="008C24C1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D51649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D5F6A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และวันที่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D5F6A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FD5F6A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บริษัทมีวงเงิน</w:t>
      </w:r>
      <w:r w:rsidR="007C41BE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บัตร</w:t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เครดิตซึ่งยัง</w:t>
      </w:r>
      <w:r w:rsidR="007C41BE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ไม่</w:t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ได้เบิกใช้เป็นจำนวนเงิน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84635D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19</w:t>
      </w:r>
      <w:r w:rsidR="007C41BE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ล้านบาท แ</w:t>
      </w:r>
      <w:r w:rsidR="0073780E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ละ</w:t>
      </w:r>
      <w:r w:rsidR="0073780E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73780E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91</w:t>
      </w:r>
      <w:r w:rsidR="007C41BE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41BE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ล้านบาท ตามลำดับ</w:t>
      </w:r>
    </w:p>
    <w:p w14:paraId="7AF6E315" w14:textId="336DEC86" w:rsidR="00F4799B" w:rsidRPr="00527481" w:rsidRDefault="00E42678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D51649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และวันที่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ธันวาคม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5F3F31" w:rsidRPr="00527481">
        <w:rPr>
          <w:rFonts w:ascii="Angsana New" w:hAnsi="Angsana New" w:cs="Angsana New"/>
          <w:snapToGrid w:val="0"/>
          <w:spacing w:val="-4"/>
          <w:cs/>
          <w:lang w:val="en-US"/>
        </w:rPr>
        <w:t>ที่อยู่อาศัย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คงเหลือจำนวน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84635D" w:rsidRPr="00527481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647</w:t>
      </w:r>
      <w:r w:rsidR="0084635D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84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ล้านบาท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และ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040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78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ล้านบาท ตามลำดับ</w:t>
      </w:r>
    </w:p>
    <w:p w14:paraId="6C7285AD" w14:textId="5A2E44E0" w:rsidR="003B7379" w:rsidRPr="00527481" w:rsidRDefault="00E42678" w:rsidP="001154E8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7C41BE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7C41BE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527481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26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ถึง</w:t>
      </w:r>
      <w:r w:rsidR="003165A4" w:rsidRPr="00527481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75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</w:t>
      </w:r>
      <w:r w:rsidR="00B36DD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DB0CE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</w:t>
      </w:r>
      <w:r w:rsidR="00C933A7">
        <w:rPr>
          <w:rFonts w:ascii="Angsana New" w:hAnsi="Angsana New" w:cs="Angsana New" w:hint="cs"/>
          <w:snapToGrid w:val="0"/>
          <w:spacing w:val="-4"/>
          <w:cs/>
          <w:lang w:val="en-US"/>
        </w:rPr>
        <w:t>ท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ย่อยเองจำนวน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350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527481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11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</w:t>
      </w:r>
      <w:r w:rsidR="003165A4" w:rsidRPr="00527481">
        <w:rPr>
          <w:rFonts w:ascii="Angsana New" w:hAnsi="Angsana New" w:cs="Angsana New"/>
          <w:snapToGrid w:val="0"/>
          <w:spacing w:val="-4"/>
          <w:lang w:val="en-US"/>
        </w:rPr>
        <w:t> 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="003165A4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       </w:t>
      </w:r>
      <w:r w:rsidR="003165A4"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ร้อยละ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6</w:t>
      </w:r>
      <w:r w:rsidR="003165A4" w:rsidRPr="00527481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E67128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ต่อปี</w:t>
      </w:r>
      <w:r w:rsidR="003165A4" w:rsidRPr="00527481">
        <w:rPr>
          <w:rFonts w:ascii="Angsana New" w:hAnsi="Angsana New" w:cs="Angsana New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5E2AB3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ทั้งนี้</w:t>
      </w:r>
      <w:r w:rsidR="00EC5594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FE7EAD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ณ วันที่</w:t>
      </w:r>
      <w:r w:rsidR="00FE7EAD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D51649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E7EAD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และวันที่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CF7E29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CF7E29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="00CF7E29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7EAD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</w:t>
      </w:r>
      <w:r w:rsidR="00FE7EAD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จัดการบัญชี</w:t>
      </w:r>
      <w:r w:rsidR="00CF7E29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ทุน</w:t>
      </w:r>
      <w:r w:rsidR="00FE7EAD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สำรองดังกล่าวแล้วจำนวน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192</w:t>
      </w:r>
      <w:r w:rsidR="0087316B" w:rsidRPr="00527481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16</w:t>
      </w:r>
      <w:r w:rsidR="00FE7EAD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FE7EAD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ล้านบาท</w:t>
      </w:r>
      <w:r w:rsidR="00CF7E29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CF7E29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 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186</w:t>
      </w:r>
      <w:r w:rsidR="007C04C8" w:rsidRPr="00527481">
        <w:rPr>
          <w:rFonts w:ascii="Angsana New" w:hAnsi="Angsana New" w:cs="Angsana New"/>
          <w:snapToGrid w:val="0"/>
          <w:spacing w:val="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4"/>
          <w:lang w:val="en-US"/>
        </w:rPr>
        <w:t>94</w:t>
      </w:r>
      <w:r w:rsidR="00F4799B" w:rsidRPr="0052748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CF7E29" w:rsidRPr="00527481">
        <w:rPr>
          <w:rFonts w:ascii="Angsana New" w:hAnsi="Angsana New" w:cs="Angsana New" w:hint="cs"/>
          <w:snapToGrid w:val="0"/>
          <w:spacing w:val="4"/>
          <w:cs/>
          <w:lang w:val="en-US"/>
        </w:rPr>
        <w:t>ล้านบาท ตามลำดับ</w:t>
      </w:r>
      <w:r w:rsidR="001154E8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154E8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(ดูหมายเหตุ</w:t>
      </w:r>
      <w:r w:rsidR="001154E8" w:rsidRPr="00527481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ข้อ</w:t>
      </w:r>
      <w:r w:rsidR="001154E8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color w:val="000000"/>
          <w:spacing w:val="-4"/>
          <w:lang w:val="en-US"/>
        </w:rPr>
        <w:t>12</w:t>
      </w:r>
      <w:r w:rsidR="001154E8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)</w:t>
      </w:r>
    </w:p>
    <w:p w14:paraId="781B2DC8" w14:textId="053F6DC9" w:rsidR="002B0A29" w:rsidRDefault="00E42678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DB462E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73118B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F83C2C" w:rsidRPr="00527481">
        <w:rPr>
          <w:rFonts w:ascii="Angsana New" w:hAnsi="Angsana New" w:cs="Angsana New"/>
          <w:snapToGrid w:val="0"/>
          <w:spacing w:val="-6"/>
          <w:cs/>
          <w:lang w:val="en-US"/>
        </w:rPr>
        <w:t>ในเดือนตุลาคม</w:t>
      </w:r>
      <w:r w:rsidR="00103212"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spacing w:val="-6"/>
          <w:lang w:val="en-US"/>
        </w:rPr>
        <w:t>2566</w:t>
      </w:r>
      <w:r w:rsidR="00F83C2C"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120</w:t>
      </w:r>
      <w:r w:rsidR="003748C1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F83C2C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(ดูหมายเหตุ</w:t>
      </w:r>
      <w:r w:rsidR="0074710D" w:rsidRPr="00527481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ข้อ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</w:t>
      </w:r>
      <w:r w:rsidRPr="00E42678">
        <w:rPr>
          <w:rFonts w:ascii="Angsana New" w:hAnsi="Angsana New" w:cs="Angsana New"/>
          <w:snapToGrid w:val="0"/>
          <w:color w:val="000000"/>
          <w:spacing w:val="-4"/>
          <w:lang w:val="en-US"/>
        </w:rPr>
        <w:t>25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color w:val="000000"/>
          <w:spacing w:val="-4"/>
          <w:lang w:val="en-US"/>
        </w:rPr>
        <w:t>2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)</w:t>
      </w:r>
      <w:r w:rsidR="009F66BA" w:rsidRPr="00527481">
        <w:rPr>
          <w:rFonts w:ascii="Angsana New" w:hAnsi="Angsana New" w:cs="Angsana New"/>
          <w:snapToGrid w:val="0"/>
          <w:color w:val="000000"/>
          <w:spacing w:val="-4"/>
          <w:lang w:val="en-US"/>
        </w:rPr>
        <w:t xml:space="preserve"> </w:t>
      </w:r>
    </w:p>
    <w:p w14:paraId="007F312B" w14:textId="336E4728" w:rsidR="009F66BA" w:rsidRPr="00527481" w:rsidRDefault="002B0A29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>
        <w:rPr>
          <w:rFonts w:ascii="Angsana New" w:hAnsi="Angsana New" w:cs="Angsana New"/>
          <w:snapToGrid w:val="0"/>
          <w:color w:val="000000"/>
          <w:spacing w:val="-4"/>
          <w:lang w:val="en-US"/>
        </w:rPr>
        <w:tab/>
      </w:r>
      <w:r w:rsidR="00B36DDB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โดย</w:t>
      </w:r>
      <w:r w:rsidR="009F66BA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9F66BA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มีนาคม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2567</w:t>
      </w:r>
      <w:r w:rsidR="009F66BA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380A9ED4" w14:textId="77777777" w:rsidR="009F66BA" w:rsidRPr="00527481" w:rsidRDefault="009F66BA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br w:type="page"/>
      </w:r>
    </w:p>
    <w:p w14:paraId="2A8DE0B7" w14:textId="21D27DDB" w:rsidR="00F4799B" w:rsidRPr="00527481" w:rsidRDefault="00E42678" w:rsidP="00F4799B">
      <w:pPr>
        <w:spacing w:before="360"/>
        <w:ind w:left="547" w:hanging="547"/>
        <w:rPr>
          <w:rFonts w:ascii="Angsana New" w:hAnsi="Angsana New" w:cs="Angsana New"/>
          <w:b/>
          <w:bCs/>
          <w:color w:val="000000"/>
          <w:cs/>
          <w:lang w:val="en-US"/>
        </w:rPr>
      </w:pPr>
      <w:r w:rsidRPr="00E42678">
        <w:rPr>
          <w:rFonts w:ascii="Angsana New" w:hAnsi="Angsana New" w:cs="Angsana New"/>
          <w:b/>
          <w:bCs/>
          <w:color w:val="000000"/>
          <w:lang w:val="en-US"/>
        </w:rPr>
        <w:lastRenderedPageBreak/>
        <w:t>25</w:t>
      </w:r>
      <w:r w:rsidR="00F4799B" w:rsidRPr="00527481">
        <w:rPr>
          <w:rFonts w:ascii="Angsana New" w:hAnsi="Angsana New" w:cs="Angsana New"/>
          <w:b/>
          <w:bCs/>
          <w:color w:val="000000"/>
          <w:lang w:val="en-US"/>
        </w:rPr>
        <w:t>.</w:t>
      </w:r>
      <w:r w:rsidR="00F4799B" w:rsidRPr="00527481">
        <w:rPr>
          <w:rFonts w:ascii="Angsana New" w:hAnsi="Angsana New" w:cs="Angsana New"/>
          <w:b/>
          <w:bCs/>
          <w:color w:val="000000"/>
          <w:lang w:val="en-US"/>
        </w:rPr>
        <w:tab/>
      </w:r>
      <w:r w:rsidR="00F4799B" w:rsidRPr="00527481">
        <w:rPr>
          <w:rFonts w:ascii="Angsana New" w:hAnsi="Angsana New" w:cs="Angsana New" w:hint="cs"/>
          <w:b/>
          <w:bCs/>
          <w:color w:val="000000"/>
          <w:cs/>
          <w:lang w:val="en-US"/>
        </w:rPr>
        <w:t>คดีฟ้องร้อง</w:t>
      </w:r>
    </w:p>
    <w:p w14:paraId="35AEA28C" w14:textId="00049C35" w:rsidR="00C76C9C" w:rsidRPr="00527481" w:rsidRDefault="00E42678" w:rsidP="00C76C9C">
      <w:pPr>
        <w:tabs>
          <w:tab w:val="left" w:pos="1170"/>
        </w:tabs>
        <w:spacing w:after="240"/>
        <w:ind w:left="1166" w:hanging="619"/>
        <w:jc w:val="thaiDistribute"/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</w:pPr>
      <w:r w:rsidRPr="00E42678">
        <w:rPr>
          <w:rFonts w:ascii="Angsana New" w:hAnsi="Angsana New" w:cs="Angsana New"/>
          <w:snapToGrid w:val="0"/>
          <w:color w:val="000000"/>
          <w:spacing w:val="-4"/>
          <w:lang w:val="en-US"/>
        </w:rPr>
        <w:t>25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color w:val="000000"/>
          <w:spacing w:val="-4"/>
          <w:lang w:val="en-US"/>
        </w:rPr>
        <w:t>1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lang w:val="en-US"/>
        </w:rPr>
        <w:tab/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B8635C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2567</w:t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4</w:t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คดี </w:t>
      </w:r>
      <w:r w:rsidR="00050A71"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โดย</w:t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ถูกฟ้องร่วมกับบริษัทเป็นจำเลยในคดีแพ่งเป็นจำนวน </w:t>
      </w:r>
      <w:r w:rsidRPr="00E42678">
        <w:rPr>
          <w:rFonts w:ascii="Angsana New" w:hAnsi="Angsana New" w:cs="Angsana New"/>
          <w:snapToGrid w:val="0"/>
          <w:color w:val="000000"/>
          <w:spacing w:val="-6"/>
          <w:lang w:val="en-US"/>
        </w:rPr>
        <w:t>2</w:t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</w:t>
      </w:r>
      <w:r w:rsidR="00F4799B" w:rsidRPr="00527481">
        <w:rPr>
          <w:rFonts w:ascii="Angsana New" w:hAnsi="Angsana New" w:cs="Angsana New" w:hint="cs"/>
          <w:snapToGrid w:val="0"/>
          <w:color w:val="000000"/>
          <w:spacing w:val="-6"/>
          <w:cs/>
          <w:lang w:val="en-US"/>
        </w:rPr>
        <w:t>หนึ่ง</w:t>
      </w:r>
      <w:r w:rsidR="00F4799B" w:rsidRPr="00527481">
        <w:rPr>
          <w:rFonts w:ascii="Angsana New" w:hAnsi="Angsana New" w:cs="Angsana New"/>
          <w:snapToGrid w:val="0"/>
          <w:color w:val="000000"/>
          <w:spacing w:val="-6"/>
          <w:cs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</w:t>
      </w:r>
      <w:r w:rsidR="00F4799B" w:rsidRPr="00527481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>ยัง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 xml:space="preserve">ไม่สามารถประเมินผลของคดีความได้จนกว่าศาลจะมีคำพิพากษาในอนาคต </w:t>
      </w:r>
      <w:r w:rsidR="00F4799B" w:rsidRPr="00527481">
        <w:rPr>
          <w:rFonts w:ascii="Angsana New" w:hAnsi="Angsana New" w:cs="Angsana New" w:hint="cs"/>
          <w:snapToGrid w:val="0"/>
          <w:color w:val="000000"/>
          <w:spacing w:val="-4"/>
          <w:cs/>
          <w:lang w:val="en-US"/>
        </w:rPr>
        <w:t xml:space="preserve">โดยกลุ่มบริษัทเชื่อว่า ผลของคดีไม่น่ามีผลกระทบอย่างมีนัยสำคัญต่องบการเงินรวมของกลุ่มบริษัท </w:t>
      </w:r>
      <w:r w:rsidR="00F4799B" w:rsidRPr="00527481">
        <w:rPr>
          <w:rFonts w:ascii="Angsana New" w:hAnsi="Angsana New" w:cs="Angsana New"/>
          <w:snapToGrid w:val="0"/>
          <w:color w:val="000000"/>
          <w:spacing w:val="-4"/>
          <w:cs/>
          <w:lang w:val="en-US"/>
        </w:rPr>
        <w:t>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8DB2C5F" w14:textId="74776283" w:rsidR="00F4799B" w:rsidRPr="00527481" w:rsidRDefault="00E42678" w:rsidP="00F4799B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E42678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4799B"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Pr="00E42678">
        <w:rPr>
          <w:rFonts w:ascii="Angsana New" w:hAnsi="Angsana New" w:cs="Angsana New"/>
          <w:spacing w:val="4"/>
          <w:lang w:val="en-US"/>
        </w:rPr>
        <w:t>30</w:t>
      </w:r>
      <w:r w:rsidR="00B8635C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4799B" w:rsidRPr="00527481">
        <w:rPr>
          <w:rFonts w:ascii="Angsana New" w:hAnsi="Angsana New" w:cs="Angsana New" w:hint="cs"/>
          <w:cs/>
        </w:rPr>
        <w:t>เจ้า</w:t>
      </w:r>
      <w:r w:rsidR="00F4799B" w:rsidRPr="00527481">
        <w:rPr>
          <w:rFonts w:ascii="Angsana New" w:hAnsi="Angsana New" w:cs="Angsana New"/>
          <w:cs/>
        </w:rPr>
        <w:t>หนี้ค่าก่อสร้าง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และดอกเบี้ยค้างจ่ายระหว่างบริษัทย่อยและผู้รับเหมา</w:t>
      </w:r>
      <w:r w:rsidR="00F4799B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โครงการมียอด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คงเหลือจำนวน 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F4799B" w:rsidRPr="00527481">
        <w:rPr>
          <w:rFonts w:ascii="Angsana New" w:hAnsi="Angsana New"/>
          <w:snapToGrid w:val="0"/>
          <w:spacing w:val="-4"/>
          <w:lang w:val="en-US"/>
        </w:rPr>
        <w:t>,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484</w:t>
      </w:r>
      <w:r w:rsidR="00F4799B" w:rsidRPr="00527481">
        <w:rPr>
          <w:rFonts w:ascii="Angsana New" w:hAnsi="Angsana New"/>
          <w:snapToGrid w:val="0"/>
          <w:spacing w:val="-4"/>
          <w:lang w:val="en-US"/>
        </w:rPr>
        <w:t>.</w:t>
      </w:r>
      <w:r w:rsidRPr="00E42678">
        <w:rPr>
          <w:rFonts w:ascii="Angsana New" w:hAnsi="Angsana New" w:cs="Angsana New"/>
          <w:snapToGrid w:val="0"/>
          <w:spacing w:val="-4"/>
          <w:lang w:val="en-US"/>
        </w:rPr>
        <w:t>65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และ </w:t>
      </w:r>
      <w:r w:rsidRPr="00E42678">
        <w:rPr>
          <w:rFonts w:ascii="Angsana New" w:hAnsi="Angsana New" w:cs="Angsana New"/>
          <w:spacing w:val="-6"/>
          <w:lang w:val="en-US"/>
        </w:rPr>
        <w:t>780</w:t>
      </w:r>
      <w:r w:rsidR="006D743B" w:rsidRPr="00527481">
        <w:rPr>
          <w:rFonts w:ascii="Angsana New" w:hAnsi="Angsana New" w:cs="Angsana New" w:hint="cs"/>
          <w:spacing w:val="-6"/>
          <w:cs/>
        </w:rPr>
        <w:t>.</w:t>
      </w:r>
      <w:r w:rsidRPr="00E42678">
        <w:rPr>
          <w:rFonts w:ascii="Angsana New" w:hAnsi="Angsana New" w:cs="Angsana New"/>
          <w:spacing w:val="-6"/>
          <w:lang w:val="en-US"/>
        </w:rPr>
        <w:t>57</w:t>
      </w:r>
      <w:r w:rsidR="006D743B" w:rsidRPr="00527481">
        <w:rPr>
          <w:rFonts w:ascii="Angsana New" w:hAnsi="Angsana New" w:cs="Angsana New"/>
          <w:spacing w:val="-6"/>
          <w:lang w:val="en-US"/>
        </w:rPr>
        <w:t xml:space="preserve"> </w:t>
      </w:r>
      <w:r w:rsidR="00F4799B" w:rsidRPr="00527481">
        <w:rPr>
          <w:rFonts w:ascii="Angsana New" w:hAnsi="Angsana New" w:cs="Angsana New"/>
          <w:snapToGrid w:val="0"/>
          <w:spacing w:val="-4"/>
          <w:cs/>
          <w:lang w:val="en-US"/>
        </w:rPr>
        <w:t>ล้านบาท ตามลำดับ ซึ่ง</w:t>
      </w:r>
      <w:r w:rsidR="00F4799B" w:rsidRPr="00527481">
        <w:rPr>
          <w:rFonts w:ascii="Angsana New" w:hAnsi="Angsana New" w:cs="Angsana New"/>
          <w:cs/>
        </w:rPr>
        <w:t>ตาม</w:t>
      </w:r>
      <w:r w:rsidR="00F4799B" w:rsidRPr="00527481">
        <w:rPr>
          <w:rFonts w:ascii="Angsana New" w:hAnsi="Angsana New" w:cs="Angsana New" w:hint="cs"/>
          <w:cs/>
        </w:rPr>
        <w:t>สัญญาชำระหนี้คืน</w:t>
      </w:r>
      <w:r w:rsidR="00F4799B" w:rsidRPr="00527481">
        <w:rPr>
          <w:rFonts w:ascii="Angsana New" w:hAnsi="Angsana New" w:cs="Angsana New"/>
          <w:cs/>
        </w:rPr>
        <w:t xml:space="preserve"> </w:t>
      </w:r>
      <w:r w:rsidR="00F4799B" w:rsidRPr="00527481">
        <w:rPr>
          <w:rFonts w:ascii="Angsana New" w:hAnsi="Angsana New" w:cs="Angsana New" w:hint="cs"/>
          <w:cs/>
        </w:rPr>
        <w:t>โดยยอด</w:t>
      </w:r>
      <w:r w:rsidR="00F4799B" w:rsidRPr="00527481">
        <w:rPr>
          <w:rFonts w:ascii="Angsana New" w:hAnsi="Angsana New" w:cs="Angsana New"/>
          <w:cs/>
        </w:rPr>
        <w:t>หนี้ดังกล่าว</w:t>
      </w:r>
      <w:r w:rsidR="00F4799B" w:rsidRPr="00527481">
        <w:rPr>
          <w:rFonts w:ascii="Angsana New" w:hAnsi="Angsana New" w:cs="Angsana New" w:hint="cs"/>
          <w:cs/>
        </w:rPr>
        <w:t>มี</w:t>
      </w:r>
      <w:r w:rsidR="00F4799B" w:rsidRPr="00527481">
        <w:rPr>
          <w:rFonts w:ascii="Angsana New" w:hAnsi="Angsana New" w:cs="Angsana New"/>
          <w:cs/>
        </w:rPr>
        <w:t xml:space="preserve">กำหนดชำระภายในวันที่ </w:t>
      </w:r>
      <w:r w:rsidRPr="00E42678">
        <w:rPr>
          <w:rFonts w:ascii="Angsana New" w:hAnsi="Angsana New" w:cs="Angsana New"/>
          <w:lang w:val="en-US"/>
        </w:rPr>
        <w:t>30</w:t>
      </w:r>
      <w:r w:rsidR="00F4799B" w:rsidRPr="00527481">
        <w:rPr>
          <w:rFonts w:ascii="Angsana New" w:hAnsi="Angsana New" w:cs="Angsana New"/>
          <w:cs/>
        </w:rPr>
        <w:t xml:space="preserve"> มิถุนายน </w:t>
      </w:r>
      <w:r w:rsidRPr="00E42678">
        <w:rPr>
          <w:rFonts w:ascii="Angsana New" w:hAnsi="Angsana New" w:cs="Angsana New"/>
          <w:lang w:val="en-US"/>
        </w:rPr>
        <w:t>2565</w:t>
      </w:r>
    </w:p>
    <w:p w14:paraId="4B420B32" w14:textId="01916608" w:rsidR="00F4799B" w:rsidRPr="00527481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 xml:space="preserve">อย่างไรก็ตาม </w:t>
      </w:r>
      <w:r w:rsidRPr="00527481">
        <w:rPr>
          <w:rFonts w:ascii="Angsana New" w:hAnsi="Angsana New" w:cs="Angsana New" w:hint="cs"/>
          <w:cs/>
        </w:rPr>
        <w:t>บริษัทย่อยเห็นว่า</w:t>
      </w:r>
      <w:r w:rsidRPr="00527481">
        <w:rPr>
          <w:rFonts w:ascii="Angsana New" w:hAnsi="Angsana New" w:cs="Angsana New"/>
          <w:cs/>
        </w:rPr>
        <w:t>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สามารถ</w:t>
      </w:r>
      <w:r w:rsidRPr="00527481">
        <w:rPr>
          <w:rFonts w:ascii="Angsana New" w:hAnsi="Angsana New" w:cs="Angsana New"/>
          <w:cs/>
        </w:rPr>
        <w:t>ปฏิบัติตาม</w:t>
      </w:r>
      <w:r w:rsidRPr="00527481">
        <w:rPr>
          <w:rFonts w:ascii="Angsana New" w:hAnsi="Angsana New" w:cs="Angsana New" w:hint="cs"/>
          <w:cs/>
        </w:rPr>
        <w:t>ภาระที่ระบุไว้ใน</w:t>
      </w:r>
      <w:r w:rsidRPr="00527481">
        <w:rPr>
          <w:rFonts w:ascii="Angsana New" w:hAnsi="Angsana New" w:cs="Angsana New"/>
          <w:cs/>
        </w:rPr>
        <w:t>สัญญาก่อสร้างและไม่สามารถส่งมอบ</w:t>
      </w:r>
      <w:r w:rsidR="00C17932" w:rsidRPr="00527481">
        <w:rPr>
          <w:rFonts w:ascii="Angsana New" w:hAnsi="Angsana New" w:cs="Angsana New" w:hint="cs"/>
          <w:cs/>
        </w:rPr>
        <w:t>งาน</w:t>
      </w:r>
      <w:r w:rsidRPr="00527481">
        <w:rPr>
          <w:rFonts w:ascii="Angsana New" w:hAnsi="Angsana New" w:cs="Angsana New" w:hint="cs"/>
          <w:cs/>
        </w:rPr>
        <w:t>ก่อสร้าง</w:t>
      </w:r>
      <w:r w:rsidRPr="00527481">
        <w:rPr>
          <w:rFonts w:ascii="Angsana New" w:hAnsi="Angsana New" w:cs="Angsana New"/>
          <w:cs/>
        </w:rPr>
        <w:t xml:space="preserve">โครงการเจ้าพระยาเอสเตทได้ภายในวันที่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E42678" w:rsidRPr="00E42678">
        <w:rPr>
          <w:rFonts w:ascii="Angsana New" w:hAnsi="Angsana New" w:cs="Angsana New"/>
          <w:spacing w:val="2"/>
          <w:lang w:val="en-US"/>
        </w:rPr>
        <w:t>2561</w:t>
      </w:r>
      <w:r w:rsidRPr="00527481">
        <w:rPr>
          <w:rFonts w:ascii="Angsana New" w:hAnsi="Angsana New" w:cs="Angsana New"/>
          <w:spacing w:val="2"/>
          <w:cs/>
        </w:rPr>
        <w:t xml:space="preserve"> ตามที่กำหนดไว้ ทั้งนี้ตาม</w:t>
      </w:r>
      <w:r w:rsidRPr="00527481">
        <w:rPr>
          <w:rFonts w:ascii="Angsana New" w:hAnsi="Angsana New" w:cs="Angsana New" w:hint="cs"/>
          <w:spacing w:val="2"/>
          <w:cs/>
        </w:rPr>
        <w:t>ที่ระบุไว้ใน</w:t>
      </w:r>
      <w:r w:rsidRPr="00527481">
        <w:rPr>
          <w:rFonts w:ascii="Angsana New" w:hAnsi="Angsana New" w:cs="Angsana New"/>
          <w:spacing w:val="2"/>
          <w:cs/>
        </w:rPr>
        <w:t>สัญญาก่อสร้าง บริษัทย่อยและผู้รับเหมา</w:t>
      </w:r>
      <w:r w:rsidRPr="00527481">
        <w:rPr>
          <w:rFonts w:ascii="Angsana New" w:hAnsi="Angsana New" w:cs="Angsana New" w:hint="cs"/>
          <w:spacing w:val="2"/>
          <w:cs/>
        </w:rPr>
        <w:t>โครงการ</w:t>
      </w:r>
      <w:r w:rsidRPr="00527481">
        <w:rPr>
          <w:rFonts w:ascii="Angsana New" w:hAnsi="Angsana New" w:cs="Angsana New"/>
          <w:cs/>
        </w:rPr>
        <w:t>แต่ละ</w:t>
      </w:r>
      <w:r w:rsidRPr="00527481">
        <w:rPr>
          <w:rFonts w:ascii="Angsana New" w:hAnsi="Angsana New" w:cs="Angsana New" w:hint="cs"/>
          <w:cs/>
        </w:rPr>
        <w:t>ฝ่าย</w:t>
      </w:r>
      <w:r w:rsidRPr="00527481">
        <w:rPr>
          <w:rFonts w:ascii="Angsana New" w:hAnsi="Angsana New" w:cs="Angsana New"/>
          <w:cs/>
        </w:rPr>
        <w:t>จะต้องยื่นข้อเรียกร้องของตนต่อวิศวกรซึ่งได้รับการแต่งตั้งจากทั้งสองฝ่าย</w:t>
      </w:r>
      <w:r w:rsidRPr="00527481">
        <w:rPr>
          <w:rFonts w:ascii="Angsana New" w:hAnsi="Angsana New" w:cs="Angsana New" w:hint="cs"/>
          <w:cs/>
        </w:rPr>
        <w:t xml:space="preserve">ตามที่บริษัทย่อยและผู้รับเหมาโครงการได้ระบุไว้ในสัญญาก่อสร้าง </w:t>
      </w:r>
      <w:r w:rsidRPr="00527481">
        <w:rPr>
          <w:rFonts w:ascii="Angsana New" w:hAnsi="Angsana New" w:cs="Angsana New"/>
          <w:lang w:val="en-US"/>
        </w:rPr>
        <w:t>(“</w:t>
      </w:r>
      <w:r w:rsidRPr="00527481">
        <w:rPr>
          <w:rFonts w:ascii="Angsana New" w:hAnsi="Angsana New" w:cs="Angsana New" w:hint="cs"/>
          <w:cs/>
          <w:lang w:val="en-US"/>
        </w:rPr>
        <w:t xml:space="preserve">วิศวกร”) </w:t>
      </w:r>
      <w:r w:rsidRPr="00527481">
        <w:rPr>
          <w:rFonts w:ascii="Angsana New" w:hAnsi="Angsana New" w:cs="Angsana New"/>
          <w:cs/>
        </w:rPr>
        <w:t>สำหรับความเสียหายจากความล่าช้าและการขยาย</w:t>
      </w:r>
      <w:r w:rsidRPr="00527481">
        <w:rPr>
          <w:rFonts w:ascii="Angsana New" w:hAnsi="Angsana New" w:cs="Angsana New" w:hint="cs"/>
          <w:cs/>
        </w:rPr>
        <w:t>กำหนดเวลาแล้วเสร็จของงาน</w:t>
      </w:r>
      <w:r w:rsidRPr="00527481">
        <w:rPr>
          <w:rFonts w:ascii="Angsana New" w:hAnsi="Angsana New" w:cs="Angsana New"/>
          <w:cs/>
        </w:rPr>
        <w:t xml:space="preserve"> (</w:t>
      </w:r>
      <w:r w:rsidRPr="00527481">
        <w:rPr>
          <w:rFonts w:ascii="Angsana New" w:hAnsi="Angsana New" w:cs="Angsana New"/>
          <w:lang w:val="en-US"/>
        </w:rPr>
        <w:t>Extension of Time for Completion</w:t>
      </w:r>
      <w:r w:rsidRPr="00527481">
        <w:rPr>
          <w:rFonts w:ascii="Angsana New" w:hAnsi="Angsana New" w:cs="Angsana New"/>
          <w:cs/>
        </w:rPr>
        <w:t>) โดยวิศวกร</w:t>
      </w:r>
      <w:r w:rsidRPr="00527481">
        <w:rPr>
          <w:rFonts w:ascii="Angsana New" w:hAnsi="Angsana New" w:cs="Angsana New" w:hint="cs"/>
          <w:cs/>
        </w:rPr>
        <w:t>ใน</w:t>
      </w:r>
      <w:r w:rsidRPr="00527481">
        <w:rPr>
          <w:rFonts w:ascii="Angsana New" w:hAnsi="Angsana New" w:cs="Angsana New"/>
          <w:cs/>
        </w:rPr>
        <w:t>ฐานะ</w:t>
      </w:r>
      <w:r w:rsidRPr="00527481">
        <w:rPr>
          <w:rFonts w:ascii="Angsana New" w:hAnsi="Angsana New" w:cs="Angsana New" w:hint="cs"/>
          <w:cs/>
        </w:rPr>
        <w:t>ที่</w:t>
      </w:r>
      <w:r w:rsidRPr="00527481">
        <w:rPr>
          <w:rFonts w:ascii="Angsana New" w:hAnsi="Angsana New" w:cs="Angsana New"/>
          <w:cs/>
        </w:rPr>
        <w:t>เป็นผู้ชี้ขาดข้อเรียกร้อง</w:t>
      </w:r>
      <w:r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(Claim Determinder) ของคู่สัญญา จะต้องชี้ขาดประเด็นดังกล่าว</w:t>
      </w:r>
      <w:r w:rsidRPr="00527481">
        <w:rPr>
          <w:rFonts w:ascii="Angsana New" w:hAnsi="Angsana New" w:cs="Angsana New" w:hint="cs"/>
          <w:cs/>
        </w:rPr>
        <w:t>ซึ่งจะ</w:t>
      </w:r>
      <w:r w:rsidRPr="00527481">
        <w:rPr>
          <w:rFonts w:ascii="Angsana New" w:hAnsi="Angsana New" w:cs="Angsana New"/>
          <w:cs/>
        </w:rPr>
        <w:t xml:space="preserve">มีผลผูกพันต่อคู่สัญญา </w:t>
      </w:r>
      <w:r w:rsidRPr="00527481">
        <w:rPr>
          <w:rFonts w:ascii="Angsana New" w:hAnsi="Angsana New" w:cs="Angsana New" w:hint="cs"/>
          <w:cs/>
        </w:rPr>
        <w:t>โดย</w:t>
      </w:r>
      <w:r w:rsidRPr="00527481">
        <w:rPr>
          <w:rFonts w:ascii="Angsana New" w:hAnsi="Angsana New" w:cs="Angsana New"/>
          <w:cs/>
        </w:rPr>
        <w:t xml:space="preserve">เมื่อวันที่ </w:t>
      </w:r>
      <w:r w:rsidR="00E42678" w:rsidRPr="00E42678">
        <w:rPr>
          <w:rFonts w:ascii="Angsana New" w:hAnsi="Angsana New" w:cs="Angsana New"/>
          <w:lang w:val="en-US"/>
        </w:rPr>
        <w:t>20</w:t>
      </w:r>
      <w:r w:rsidRPr="00527481">
        <w:rPr>
          <w:rFonts w:ascii="Angsana New" w:hAnsi="Angsana New" w:cs="Angsana New"/>
          <w:cs/>
        </w:rPr>
        <w:t xml:space="preserve"> เมษายน </w:t>
      </w:r>
      <w:r w:rsidR="00E42678" w:rsidRPr="00E42678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วิศวกรได้</w:t>
      </w:r>
      <w:r w:rsidRPr="00527481">
        <w:rPr>
          <w:rFonts w:ascii="Angsana New" w:hAnsi="Angsana New" w:cs="Angsana New" w:hint="cs"/>
          <w:cs/>
        </w:rPr>
        <w:t>ออก</w:t>
      </w:r>
      <w:r w:rsidRPr="00527481">
        <w:rPr>
          <w:rFonts w:ascii="Angsana New" w:hAnsi="Angsana New" w:cs="Angsana New"/>
          <w:cs/>
        </w:rPr>
        <w:t>หนังสือชี้ขาด</w:t>
      </w:r>
      <w:r w:rsidRPr="00527481">
        <w:rPr>
          <w:rFonts w:ascii="Angsana New" w:hAnsi="Angsana New" w:cs="Angsana New" w:hint="cs"/>
          <w:cs/>
        </w:rPr>
        <w:t xml:space="preserve">อย่างเป็นทางการ </w:t>
      </w:r>
      <w:r w:rsidRPr="00527481">
        <w:rPr>
          <w:rFonts w:ascii="Angsana New" w:hAnsi="Angsana New" w:cs="Angsana New"/>
          <w:cs/>
        </w:rPr>
        <w:t xml:space="preserve">(Engineer’s Determination) </w:t>
      </w:r>
      <w:r w:rsidRPr="00527481">
        <w:rPr>
          <w:rFonts w:ascii="Angsana New" w:hAnsi="Angsana New" w:cs="Angsana New" w:hint="cs"/>
          <w:cs/>
        </w:rPr>
        <w:t>ซึ่งได้สรุปผลการพิจารณาว่า</w:t>
      </w:r>
      <w:r w:rsidRPr="00527481">
        <w:rPr>
          <w:rFonts w:ascii="Angsana New" w:hAnsi="Angsana New" w:cs="Angsana New"/>
          <w:cs/>
        </w:rPr>
        <w:t xml:space="preserve"> 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ได้</w:t>
      </w:r>
      <w:r w:rsidRPr="00527481">
        <w:rPr>
          <w:rFonts w:ascii="Angsana New" w:hAnsi="Angsana New" w:cs="Angsana New"/>
          <w:cs/>
        </w:rPr>
        <w:t>สิทธิ</w:t>
      </w:r>
      <w:r w:rsidRPr="00527481">
        <w:rPr>
          <w:rFonts w:ascii="Angsana New" w:hAnsi="Angsana New" w:cs="Angsana New" w:hint="cs"/>
          <w:cs/>
        </w:rPr>
        <w:t>ในการขอ</w:t>
      </w:r>
      <w:r w:rsidRPr="00527481">
        <w:rPr>
          <w:rFonts w:ascii="Angsana New" w:hAnsi="Angsana New" w:cs="Angsana New"/>
          <w:cs/>
        </w:rPr>
        <w:t>ขยาย</w:t>
      </w:r>
      <w:r w:rsidRPr="00527481">
        <w:rPr>
          <w:rFonts w:ascii="Angsana New" w:hAnsi="Angsana New" w:cs="Angsana New" w:hint="cs"/>
          <w:cs/>
        </w:rPr>
        <w:t>เวลาส่งมอบงาน</w:t>
      </w:r>
      <w:r w:rsidRPr="00527481">
        <w:rPr>
          <w:rFonts w:ascii="Angsana New" w:hAnsi="Angsana New" w:cs="Angsana New"/>
          <w:cs/>
        </w:rPr>
        <w:t xml:space="preserve"> ดังนั้นกำหนดเวลาแล้วเสร็จของงานยังคงไม่เปลี่ยนแปลง กล่าวคือวันที่</w:t>
      </w:r>
      <w:r w:rsidRPr="00527481">
        <w:rPr>
          <w:rFonts w:ascii="Angsana New" w:hAnsi="Angsana New" w:cs="Angsana New" w:hint="cs"/>
          <w:cs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E42678" w:rsidRPr="00E42678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</w:t>
      </w:r>
      <w:r w:rsidRPr="00527481">
        <w:rPr>
          <w:rFonts w:ascii="Angsana New" w:hAnsi="Angsana New" w:cs="Angsana New"/>
          <w:cs/>
        </w:rPr>
        <w:t>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ไม่</w:t>
      </w:r>
      <w:r w:rsidRPr="00527481">
        <w:rPr>
          <w:rFonts w:ascii="Angsana New" w:hAnsi="Angsana New" w:cs="Angsana New" w:hint="cs"/>
          <w:cs/>
        </w:rPr>
        <w:t>สามารถ</w:t>
      </w:r>
      <w:r w:rsidRPr="00527481">
        <w:rPr>
          <w:rFonts w:ascii="Angsana New" w:hAnsi="Angsana New" w:cs="Angsana New"/>
          <w:cs/>
        </w:rPr>
        <w:t>ปฏิบัติตาม</w:t>
      </w:r>
      <w:r w:rsidRPr="00527481">
        <w:rPr>
          <w:rFonts w:ascii="Angsana New" w:hAnsi="Angsana New" w:cs="Angsana New" w:hint="cs"/>
          <w:cs/>
        </w:rPr>
        <w:t>ภาระที่ระบุไว้ใน</w:t>
      </w:r>
      <w:r w:rsidRPr="00527481">
        <w:rPr>
          <w:rFonts w:ascii="Angsana New" w:hAnsi="Angsana New" w:cs="Angsana New"/>
          <w:cs/>
        </w:rPr>
        <w:t>สัญญาก่อสร้าง</w:t>
      </w:r>
      <w:r w:rsidRPr="00527481">
        <w:rPr>
          <w:rFonts w:ascii="Angsana New" w:hAnsi="Angsana New" w:cs="Angsana New" w:hint="cs"/>
          <w:cs/>
        </w:rPr>
        <w:t xml:space="preserve"> </w:t>
      </w:r>
      <w:r w:rsidRPr="00527481">
        <w:rPr>
          <w:rFonts w:ascii="Angsana New" w:hAnsi="Angsana New" w:cs="Angsana New"/>
          <w:cs/>
        </w:rPr>
        <w:t>อีกทั้ง</w:t>
      </w:r>
      <w:r w:rsidRPr="00527481">
        <w:rPr>
          <w:rFonts w:ascii="Angsana New" w:hAnsi="Angsana New" w:cs="Angsana New" w:hint="cs"/>
          <w:cs/>
        </w:rPr>
        <w:t>วิศวกรได้ระบุไว้ในหนังสือชี้ขาดว่า</w:t>
      </w:r>
      <w:r w:rsidRPr="00527481">
        <w:rPr>
          <w:rFonts w:ascii="Angsana New" w:hAnsi="Angsana New" w:cs="Angsana New"/>
          <w:cs/>
        </w:rPr>
        <w:t>บริษัทย่อยมีสิทธิได้รับการชดใช้ค่าเสียหาย</w:t>
      </w:r>
      <w:r w:rsidRPr="00527481">
        <w:rPr>
          <w:rFonts w:ascii="Angsana New" w:hAnsi="Angsana New" w:cs="Angsana New" w:hint="cs"/>
          <w:cs/>
        </w:rPr>
        <w:t>จากความล่าช้า</w:t>
      </w:r>
      <w:r w:rsidRPr="00527481">
        <w:rPr>
          <w:rFonts w:ascii="Angsana New" w:hAnsi="Angsana New" w:cs="Angsana New"/>
          <w:cs/>
        </w:rPr>
        <w:t xml:space="preserve">จำนวน </w:t>
      </w:r>
      <w:r w:rsidR="00E42678" w:rsidRPr="00E42678">
        <w:rPr>
          <w:rFonts w:ascii="Angsana New" w:hAnsi="Angsana New" w:cs="Angsana New"/>
          <w:lang w:val="en-US"/>
        </w:rPr>
        <w:t>5</w:t>
      </w:r>
      <w:r w:rsidRPr="00527481">
        <w:rPr>
          <w:rFonts w:ascii="Angsana New" w:hAnsi="Angsana New" w:cs="Angsana New"/>
          <w:cs/>
        </w:rPr>
        <w:t>,</w:t>
      </w:r>
      <w:r w:rsidR="00E42678" w:rsidRPr="00E42678">
        <w:rPr>
          <w:rFonts w:ascii="Angsana New" w:hAnsi="Angsana New" w:cs="Angsana New"/>
          <w:lang w:val="en-US"/>
        </w:rPr>
        <w:t>380</w:t>
      </w:r>
      <w:r w:rsidRPr="00527481">
        <w:rPr>
          <w:rFonts w:ascii="Angsana New" w:hAnsi="Angsana New" w:cs="Angsana New"/>
          <w:cs/>
        </w:rPr>
        <w:t>.</w:t>
      </w:r>
      <w:r w:rsidR="00E42678" w:rsidRPr="00E42678">
        <w:rPr>
          <w:rFonts w:ascii="Angsana New" w:hAnsi="Angsana New" w:cs="Angsana New"/>
          <w:lang w:val="en-US"/>
        </w:rPr>
        <w:t>22</w:t>
      </w:r>
      <w:r w:rsidRPr="00527481">
        <w:rPr>
          <w:rFonts w:ascii="Angsana New" w:hAnsi="Angsana New" w:cs="Angsana New"/>
          <w:cs/>
        </w:rPr>
        <w:t xml:space="preserve"> ล้านบาท </w:t>
      </w:r>
      <w:r w:rsidRPr="00527481">
        <w:rPr>
          <w:rFonts w:ascii="Angsana New" w:hAnsi="Angsana New" w:cs="Angsana New" w:hint="cs"/>
          <w:cs/>
        </w:rPr>
        <w:t>และยังระบุ</w:t>
      </w:r>
      <w:r w:rsidRPr="00527481">
        <w:rPr>
          <w:rFonts w:ascii="Angsana New" w:hAnsi="Angsana New" w:cs="Angsana New"/>
          <w:cs/>
        </w:rPr>
        <w:t>ไว้ในหนังสือชี้ขาดดังกล่าวว่าการก่อสร้างโครงการยังไม่แล้วเสร็จ</w:t>
      </w:r>
    </w:p>
    <w:p w14:paraId="5A91E743" w14:textId="32C87B65" w:rsidR="004030AD" w:rsidRPr="00527481" w:rsidRDefault="00F4799B" w:rsidP="004030AD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527481">
        <w:rPr>
          <w:rFonts w:ascii="Angsana New" w:hAnsi="Angsana New" w:cs="Angsana New" w:hint="cs"/>
          <w:cs/>
        </w:rPr>
        <w:t>การ</w:t>
      </w:r>
      <w:r w:rsidRPr="00527481">
        <w:rPr>
          <w:rFonts w:ascii="Angsana New" w:hAnsi="Angsana New" w:cs="Angsana New"/>
          <w:cs/>
        </w:rPr>
        <w:t xml:space="preserve">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Pr="00527481">
        <w:rPr>
          <w:rFonts w:ascii="Angsana New" w:hAnsi="Angsana New" w:cs="Angsana New" w:hint="cs"/>
          <w:cs/>
        </w:rPr>
        <w:t>ยัง</w:t>
      </w:r>
      <w:r w:rsidRPr="00527481">
        <w:rPr>
          <w:rFonts w:ascii="Angsana New" w:hAnsi="Angsana New" w:cs="Angsana New"/>
          <w:cs/>
        </w:rPr>
        <w:t xml:space="preserve">ไม่รวมถึงค่าเสียหายอื่น ๆ </w:t>
      </w:r>
      <w:r w:rsidRPr="00527481">
        <w:rPr>
          <w:rFonts w:ascii="Angsana New" w:hAnsi="Angsana New" w:cs="Angsana New" w:hint="cs"/>
          <w:cs/>
        </w:rPr>
        <w:t>ซึ่ง</w:t>
      </w:r>
      <w:r w:rsidRPr="00527481">
        <w:rPr>
          <w:rFonts w:ascii="Angsana New" w:hAnsi="Angsana New" w:cs="Angsana New"/>
          <w:cs/>
        </w:rPr>
        <w:t>บริษัทย่อยได้ประเมินเบื้องต้นแล้วพบว่า</w:t>
      </w:r>
      <w:r w:rsidRPr="00527481">
        <w:rPr>
          <w:rFonts w:ascii="Angsana New" w:hAnsi="Angsana New" w:cs="Angsana New" w:hint="cs"/>
          <w:cs/>
        </w:rPr>
        <w:t>มูลค่าความ</w:t>
      </w:r>
      <w:r w:rsidRPr="00527481">
        <w:rPr>
          <w:rFonts w:ascii="Angsana New" w:hAnsi="Angsana New" w:cs="Angsana New"/>
          <w:cs/>
        </w:rPr>
        <w:t>เสียหายอันเนื่องมาจากความล่าช้าร</w:t>
      </w:r>
      <w:r w:rsidRPr="00527481">
        <w:rPr>
          <w:rFonts w:ascii="Angsana New" w:hAnsi="Angsana New" w:cs="Angsana New" w:hint="cs"/>
          <w:cs/>
        </w:rPr>
        <w:t>่วมกับ</w:t>
      </w:r>
      <w:r w:rsidRPr="00527481">
        <w:rPr>
          <w:rFonts w:ascii="Angsana New" w:hAnsi="Angsana New" w:cs="Angsana New"/>
          <w:cs/>
        </w:rPr>
        <w:t>การผิดสัญญาก่อสร้างและสัญญาระหว่างผู้ถือหุ้นมี</w:t>
      </w:r>
      <w:r w:rsidRPr="00527481">
        <w:rPr>
          <w:rFonts w:ascii="Angsana New" w:hAnsi="Angsana New" w:cs="Angsana New" w:hint="cs"/>
          <w:cs/>
        </w:rPr>
        <w:t>มูลค่า</w:t>
      </w:r>
      <w:r w:rsidRPr="00527481">
        <w:rPr>
          <w:rFonts w:ascii="Angsana New" w:hAnsi="Angsana New" w:cs="Angsana New"/>
          <w:cs/>
        </w:rPr>
        <w:t>เกินกว่า</w:t>
      </w:r>
      <w:r w:rsidRPr="00527481">
        <w:rPr>
          <w:rFonts w:ascii="Angsana New" w:hAnsi="Angsana New" w:cs="Angsana New" w:hint="cs"/>
          <w:cs/>
        </w:rPr>
        <w:t>จำนวนรวมของเจ้าหนี้ค่า</w:t>
      </w:r>
      <w:r w:rsidRPr="00527481">
        <w:rPr>
          <w:rFonts w:ascii="Angsana New" w:hAnsi="Angsana New" w:cs="Angsana New"/>
          <w:cs/>
        </w:rPr>
        <w:t>ก่อสร้างและ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ดอกเบี้ย</w:t>
      </w:r>
      <w:r w:rsidRPr="00527481">
        <w:rPr>
          <w:rFonts w:ascii="Angsana New" w:hAnsi="Angsana New" w:cs="Angsana New"/>
          <w:cs/>
        </w:rPr>
        <w:t>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ภายใต้พฤติการณ์ที่บริษัทย่อยไม่มีส่วนในการรับผิด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ชอบ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ตามมาตรา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  <w:r w:rsidR="004030AD" w:rsidRPr="00527481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0421770C" w14:textId="55695F5D" w:rsidR="00F4799B" w:rsidRPr="00527481" w:rsidRDefault="00F4799B" w:rsidP="00527481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pacing w:val="-8"/>
          <w:cs/>
        </w:rPr>
        <w:lastRenderedPageBreak/>
        <w:t xml:space="preserve">เมื่อวันที่ </w:t>
      </w:r>
      <w:r w:rsidR="00E42678" w:rsidRPr="00E42678">
        <w:rPr>
          <w:rFonts w:ascii="Angsana New" w:hAnsi="Angsana New" w:cs="Angsana New"/>
          <w:spacing w:val="-8"/>
          <w:lang w:val="en-US"/>
        </w:rPr>
        <w:t>26</w:t>
      </w:r>
      <w:r w:rsidRPr="00527481">
        <w:rPr>
          <w:rFonts w:ascii="Angsana New" w:hAnsi="Angsana New" w:cs="Angsana New"/>
          <w:spacing w:val="-8"/>
          <w:cs/>
        </w:rPr>
        <w:t xml:space="preserve"> เมษายน </w:t>
      </w:r>
      <w:r w:rsidR="00E42678" w:rsidRPr="00E42678">
        <w:rPr>
          <w:rFonts w:ascii="Angsana New" w:hAnsi="Angsana New" w:cs="Angsana New"/>
          <w:spacing w:val="-8"/>
          <w:lang w:val="en-US"/>
        </w:rPr>
        <w:t>2566</w:t>
      </w:r>
      <w:r w:rsidRPr="00527481">
        <w:rPr>
          <w:rFonts w:ascii="Angsana New" w:hAnsi="Angsana New" w:cs="Angsana New"/>
          <w:spacing w:val="-8"/>
          <w:cs/>
        </w:rPr>
        <w:t xml:space="preserve"> สืบเนื่องจาก</w:t>
      </w:r>
      <w:r w:rsidRPr="00527481">
        <w:rPr>
          <w:rFonts w:ascii="Angsana New" w:hAnsi="Angsana New" w:cs="Angsana New"/>
          <w:cs/>
        </w:rPr>
        <w:t>หนังสือชี้ขาด</w:t>
      </w:r>
      <w:r w:rsidRPr="00527481">
        <w:rPr>
          <w:rFonts w:ascii="Angsana New" w:hAnsi="Angsana New" w:cs="Angsana New" w:hint="cs"/>
          <w:cs/>
        </w:rPr>
        <w:t>อย่างเป็นทางการ</w:t>
      </w:r>
      <w:r w:rsidRPr="00527481">
        <w:rPr>
          <w:rFonts w:ascii="Angsana New" w:hAnsi="Angsana New" w:cs="Angsana New"/>
          <w:spacing w:val="-8"/>
          <w:cs/>
        </w:rPr>
        <w:t>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</w:t>
      </w:r>
      <w:r w:rsidRPr="00527481">
        <w:rPr>
          <w:rFonts w:ascii="Angsana New" w:hAnsi="Angsana New" w:cs="Angsana New" w:hint="cs"/>
          <w:spacing w:val="-8"/>
          <w:cs/>
        </w:rPr>
        <w:t>และ</w:t>
      </w:r>
      <w:r w:rsidRPr="00527481">
        <w:rPr>
          <w:rFonts w:ascii="Angsana New" w:hAnsi="Angsana New" w:cs="Angsana New"/>
          <w:spacing w:val="-8"/>
          <w:cs/>
        </w:rPr>
        <w:t>ความเสียหายต่าง ๆ ที่เกิดขึ้น</w:t>
      </w:r>
      <w:r w:rsidRPr="00527481">
        <w:rPr>
          <w:rFonts w:ascii="Angsana New" w:hAnsi="Angsana New" w:cs="Angsana New" w:hint="cs"/>
          <w:spacing w:val="-8"/>
          <w:cs/>
        </w:rPr>
        <w:t>ในเบื้องต้น</w:t>
      </w:r>
      <w:r w:rsidRPr="00527481">
        <w:rPr>
          <w:rFonts w:ascii="Angsana New" w:hAnsi="Angsana New" w:cs="Angsana New"/>
          <w:spacing w:val="-8"/>
          <w:cs/>
        </w:rPr>
        <w:t>ที่เกี่ยวข้องกับการผิดสัญญาก่อสร้าง (Demand Notice) ให้กับ</w:t>
      </w:r>
      <w:r w:rsidRPr="00527481">
        <w:rPr>
          <w:rFonts w:ascii="Angsana New" w:hAnsi="Angsana New" w:cs="Angsana New"/>
          <w:spacing w:val="-10"/>
          <w:cs/>
        </w:rPr>
        <w:t>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2F528519" w14:textId="577BF0F9" w:rsidR="00C76C9C" w:rsidRPr="00527481" w:rsidRDefault="00F4799B" w:rsidP="00C76C9C">
      <w:pPr>
        <w:tabs>
          <w:tab w:val="left" w:pos="1170"/>
        </w:tabs>
        <w:spacing w:after="240"/>
        <w:ind w:left="1166" w:firstLine="4"/>
        <w:jc w:val="thaiDistribute"/>
        <w:rPr>
          <w:rFonts w:ascii="Angsana New" w:hAnsi="Angsana New" w:cs="Angsana New"/>
          <w:spacing w:val="-8"/>
          <w:cs/>
        </w:rPr>
      </w:pPr>
      <w:r w:rsidRPr="00527481">
        <w:rPr>
          <w:rFonts w:ascii="Angsana New" w:hAnsi="Angsana New" w:cs="Angsana New"/>
          <w:spacing w:val="-8"/>
          <w:cs/>
        </w:rPr>
        <w:t>สืบเนื่องจากที่กล่าวมาข้างต้น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/>
          <w:spacing w:val="-8"/>
          <w:cs/>
        </w:rPr>
        <w:t>บริษัทได้ใช้สิทธิตามสัญญาเพื่อบอกเลิกสัญญา</w:t>
      </w:r>
      <w:r w:rsidRPr="00527481">
        <w:rPr>
          <w:rFonts w:ascii="Angsana New" w:hAnsi="Angsana New" w:cs="Angsana New" w:hint="cs"/>
          <w:spacing w:val="-8"/>
          <w:cs/>
        </w:rPr>
        <w:t>ระหว่าง</w:t>
      </w:r>
      <w:r w:rsidRPr="00527481">
        <w:rPr>
          <w:rFonts w:ascii="Angsana New" w:hAnsi="Angsana New" w:cs="Angsana New"/>
          <w:spacing w:val="-8"/>
          <w:cs/>
        </w:rPr>
        <w:t>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54410055" w14:textId="77777777" w:rsidR="00F4799B" w:rsidRPr="00527481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lang w:val="en-US"/>
        </w:rPr>
        <w:tab/>
      </w:r>
      <w:r w:rsidRPr="00527481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การดำเนินคดีโดยผู้รับเหมา</w:t>
      </w:r>
      <w:r w:rsidRPr="00527481">
        <w:rPr>
          <w:rFonts w:ascii="Angsana New" w:hAnsi="Angsana New" w:cs="Angsana New" w:hint="cs"/>
          <w:snapToGrid w:val="0"/>
          <w:spacing w:val="-4"/>
          <w:u w:val="single"/>
          <w:cs/>
          <w:lang w:val="en-US"/>
        </w:rPr>
        <w:t>โครงการ</w:t>
      </w:r>
    </w:p>
    <w:p w14:paraId="5CB6A913" w14:textId="10D158DD" w:rsidR="00F4799B" w:rsidRPr="00527481" w:rsidRDefault="00F4799B" w:rsidP="00C76C9C">
      <w:pPr>
        <w:numPr>
          <w:ilvl w:val="0"/>
          <w:numId w:val="47"/>
        </w:numPr>
        <w:tabs>
          <w:tab w:val="left" w:pos="1170"/>
        </w:tabs>
        <w:spacing w:after="120"/>
        <w:ind w:left="1620" w:hanging="450"/>
        <w:jc w:val="thaiDistribute"/>
        <w:rPr>
          <w:rFonts w:ascii="Angsana New" w:hAnsi="Angsana New"/>
          <w:snapToGrid w:val="0"/>
          <w:spacing w:val="-4"/>
          <w:lang w:val="en-US"/>
        </w:rPr>
      </w:pPr>
      <w:bookmarkStart w:id="17" w:name="_Hlk159225155"/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19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กันยายน </w:t>
      </w:r>
      <w:r w:rsidR="00E42678" w:rsidRPr="00E42678">
        <w:rPr>
          <w:rFonts w:ascii="Angsana New" w:hAnsi="Angsana New" w:cs="Angsana New"/>
          <w:snapToGrid w:val="0"/>
          <w:spacing w:val="-6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ผู้รับเหมา</w:t>
      </w:r>
      <w:r w:rsidRPr="00527481">
        <w:rPr>
          <w:rFonts w:ascii="Angsana New" w:hAnsi="Angsana New" w:cs="Angsana New" w:hint="cs"/>
          <w:snapToGrid w:val="0"/>
          <w:spacing w:val="-6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6"/>
          <w:cs/>
          <w:lang w:val="en-US"/>
        </w:rPr>
        <w:t>ได้ยื่นคำร้องต่อศาลขอให้เพิกถอนมติที่ประชุมวิสามัญผู้ถือหุ้น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ครั้งที่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/>
          <w:snapToGrid w:val="0"/>
          <w:spacing w:val="-4"/>
          <w:lang w:val="en-US"/>
        </w:rPr>
        <w:t>/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ทั้งนี้ คดีดังกล่าวได้ถึงที่สุดแล้ว โดยเมื่อวันที่ </w:t>
      </w:r>
      <w:r w:rsidR="00C76C9C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         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ให้เพิกถอนมติที่ประชุมวิสามัญผู้ถือหุ้น ครั้งที่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/>
          <w:snapToGrid w:val="0"/>
          <w:spacing w:val="-4"/>
          <w:lang w:val="en-US"/>
        </w:rPr>
        <w:t>/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2565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นั้น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ไม่มีมูล จึงเป็นเหตุให้ยกคำร้อง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เพิกถอน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ทั้งหมดและขอให้ผู้รับเหมา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โครงการเป็นผู้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ชำระค่าธรรมเนียมศาล</w:t>
      </w:r>
    </w:p>
    <w:p w14:paraId="668122D4" w14:textId="4E469F64" w:rsidR="00F4799B" w:rsidRPr="00527481" w:rsidRDefault="00926072" w:rsidP="00C76C9C">
      <w:pPr>
        <w:tabs>
          <w:tab w:val="left" w:pos="1170"/>
        </w:tabs>
        <w:spacing w:after="120"/>
        <w:ind w:left="1620"/>
        <w:jc w:val="thaiDistribute"/>
        <w:rPr>
          <w:rStyle w:val="ui-provider"/>
          <w:rFonts w:cs="Symbol"/>
          <w:spacing w:val="-6"/>
          <w:cs/>
        </w:rPr>
      </w:pPr>
      <w:r w:rsidRPr="00527481">
        <w:rPr>
          <w:rStyle w:val="ui-provider"/>
          <w:rFonts w:cs="Angsana New"/>
          <w:spacing w:val="-6"/>
          <w:cs/>
        </w:rPr>
        <w:t>ปัจจุบันคดีอยู่ระหว่างรอคำพิพากษาของศาลอุทธรณ์</w:t>
      </w:r>
    </w:p>
    <w:p w14:paraId="0322128F" w14:textId="1D2F6825" w:rsidR="00F4799B" w:rsidRPr="00527481" w:rsidRDefault="00F4799B" w:rsidP="00C76C9C">
      <w:pPr>
        <w:numPr>
          <w:ilvl w:val="0"/>
          <w:numId w:val="47"/>
        </w:numPr>
        <w:tabs>
          <w:tab w:val="left" w:pos="1170"/>
        </w:tabs>
        <w:overflowPunct/>
        <w:autoSpaceDE/>
        <w:autoSpaceDN/>
        <w:adjustRightInd/>
        <w:spacing w:after="120"/>
        <w:ind w:left="1620" w:hanging="45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เมื่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อวันที่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31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ตุลาคม </w:t>
      </w:r>
      <w:r w:rsidR="00E42678" w:rsidRPr="00E42678">
        <w:rPr>
          <w:rFonts w:ascii="Angsana New" w:hAnsi="Angsana New" w:cs="Angsana New"/>
          <w:snapToGrid w:val="0"/>
          <w:spacing w:val="-8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ผู้รับเหมา</w:t>
      </w:r>
      <w:r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โครงการยื่น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ฟ้องบริษัทและบริษัทย่อย</w:t>
      </w:r>
      <w:r w:rsidRPr="00527481">
        <w:rPr>
          <w:rFonts w:ascii="Angsana New" w:hAnsi="Angsana New" w:cs="Angsana New" w:hint="cs"/>
          <w:snapToGrid w:val="0"/>
          <w:spacing w:val="-8"/>
          <w:cs/>
          <w:lang w:val="en-US"/>
        </w:rPr>
        <w:t>ต่อ</w:t>
      </w:r>
      <w:r w:rsidRPr="00527481">
        <w:rPr>
          <w:rFonts w:ascii="Angsana New" w:hAnsi="Angsana New" w:cs="Angsana New"/>
          <w:snapToGrid w:val="0"/>
          <w:spacing w:val="-8"/>
          <w:cs/>
          <w:lang w:val="en-US"/>
        </w:rPr>
        <w:t>ศาลแพ่งกรุงเทพ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ใต้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โดยกล่าวหา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ว่าบริษัทได้ฝ่าฝืนเงื่อนไขในสัญญาระหว่างผู้ถือหุ้น ข้อบังคับของบริษัท และกระทำ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การละเมิด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/>
          <w:snapToGrid w:val="0"/>
          <w:spacing w:val="-4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204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</w:t>
      </w:r>
      <w:r w:rsidR="00F8527A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DF77E7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จำเลย</w:t>
      </w:r>
      <w:r w:rsidR="00106FC7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ทั้งสี่</w:t>
      </w:r>
      <w:r w:rsidR="00DF77E7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="00DA49EB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         </w:t>
      </w:r>
      <w:r w:rsidR="00DF77E7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ยื่นคำให้การ</w:t>
      </w:r>
      <w:r w:rsidR="00106FC7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ต่อ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ศาล</w:t>
      </w:r>
      <w:r w:rsidR="00DA49EB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แล้ว</w:t>
      </w:r>
      <w:r w:rsidR="00355F61"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A49EB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4D2EAEDF" w14:textId="7151289D" w:rsidR="00F4799B" w:rsidRPr="00527481" w:rsidRDefault="00F4799B" w:rsidP="00C76C9C">
      <w:pPr>
        <w:spacing w:after="120"/>
        <w:ind w:left="16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บริษัทพิจารณาว่าบริษัทได้ใช้สิทธิตามสัญญาในการบอกเลิกสัญญา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ระหว่าง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ผู้ถือหุ้น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ซึ่งเป็นการใช้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ความระมัดระวังตามสมควร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ที่สืบ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เนื่องมาจากความล่าช้าของผู้รับเหมา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ที่ไม่สามารถก่อสร้างโครงการให้แล้วเสร็จเป็นเวลาเกิน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กว่า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ปี 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ประกอบกับ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คำชี้ขาดของวิศวกร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ที่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ระบุว่าผู้รับเหมา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ผิดสัญญาก่อสร้างและ</w:t>
      </w:r>
      <w:r w:rsidRPr="00527481">
        <w:rPr>
          <w:rFonts w:ascii="Angsana New" w:hAnsi="Angsana New" w:cs="Angsana New"/>
          <w:spacing w:val="-12"/>
          <w:cs/>
        </w:rPr>
        <w:t>การ</w:t>
      </w:r>
      <w:r w:rsidRPr="00527481">
        <w:rPr>
          <w:rFonts w:ascii="Angsana New" w:hAnsi="Angsana New" w:cs="Angsana New"/>
          <w:cs/>
        </w:rPr>
        <w:t>ก่อสร้าง</w:t>
      </w:r>
      <w:r w:rsidRPr="00527481">
        <w:rPr>
          <w:rFonts w:ascii="Angsana New" w:hAnsi="Angsana New" w:cs="Angsana New"/>
          <w:spacing w:val="-12"/>
          <w:cs/>
        </w:rPr>
        <w:t>โครงการยังไม่แล้วเสร็จ</w:t>
      </w:r>
      <w:r w:rsidRPr="00527481">
        <w:rPr>
          <w:rFonts w:ascii="Angsana New" w:hAnsi="Angsana New" w:cs="Angsana New" w:hint="cs"/>
          <w:spacing w:val="-12"/>
          <w:cs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จึง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ทำให้เกิดสิทธิในการบอกเลิกสัญญาตามสัญญา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ระหว่าง</w:t>
      </w:r>
      <w:r w:rsidRPr="00527481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ผู้ถือหุ้น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ดังนั้น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ข้อกล่าวอ้าง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ที่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ว่าบริษัทฝ่าฝืนเงื่อนไขในสัญญาระหว่างผู้ถือหุ้น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จึงไม่สามารถกล่าวอ้างได้ในกรณีที่สัญญาระหว่างผู้ถือหุ้นได้ถูกบอกเลิกไปแล้ว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โดยฝ่ายบริหารเห็นว่า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ข้อพิพาทข้างต้น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ไม่มีผลกระทบอย่างมีนัยสำคั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ญ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ต่องบการเงิน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63832A3C" w14:textId="77777777" w:rsidR="004030AD" w:rsidRPr="00527481" w:rsidRDefault="004030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lang w:val="en-US"/>
        </w:rPr>
        <w:br w:type="page"/>
      </w:r>
    </w:p>
    <w:p w14:paraId="12F78053" w14:textId="4D09A630" w:rsidR="00F4799B" w:rsidRPr="00527481" w:rsidRDefault="00F4799B" w:rsidP="00926072">
      <w:pPr>
        <w:numPr>
          <w:ilvl w:val="0"/>
          <w:numId w:val="47"/>
        </w:numPr>
        <w:tabs>
          <w:tab w:val="left" w:pos="1170"/>
        </w:tabs>
        <w:spacing w:after="20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10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/>
          <w:snapToGrid w:val="0"/>
          <w:spacing w:val="-4"/>
          <w:lang w:val="en-US"/>
        </w:rPr>
        <w:t>/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โดยผู้รับเหมา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โครงการกล่าวหา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ว่าบริษัทได้ละเมิดเงื่อนไขในสัญญาระหว่างผู้ถือหุ้น ข้อบังคับของบริษัท และอ้างว่ามติของที่ประชุมวิสามัญ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ผู้ถือหุ้น ครั้งที่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1</w:t>
      </w:r>
      <w:r w:rsidRPr="00527481">
        <w:rPr>
          <w:rFonts w:ascii="Angsana New" w:hAnsi="Angsana New"/>
          <w:snapToGrid w:val="0"/>
          <w:spacing w:val="-12"/>
          <w:lang w:val="en-US"/>
        </w:rPr>
        <w:t>/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สมควรถูกเพิกถอน โดย</w:t>
      </w:r>
      <w:r w:rsidR="00DA49EB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คดีอยู่ในระหว่างขั้นตอนการสืบพยาน</w:t>
      </w:r>
      <w:r w:rsidR="00926072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</w:t>
      </w:r>
      <w:r w:rsidR="00926072" w:rsidRPr="00527481">
        <w:rPr>
          <w:rFonts w:ascii="Angsana New" w:hAnsi="Angsana New" w:cs="Angsana New"/>
          <w:snapToGrid w:val="0"/>
          <w:spacing w:val="-12"/>
          <w:cs/>
          <w:lang w:val="en-US"/>
        </w:rPr>
        <w:t>และจะมีการกำหนดวันสืบพยานต่อไป</w:t>
      </w:r>
    </w:p>
    <w:p w14:paraId="67C39691" w14:textId="3E4E72D1" w:rsidR="00C76C9C" w:rsidRPr="00527481" w:rsidRDefault="00F4799B" w:rsidP="00527481">
      <w:pPr>
        <w:spacing w:after="200"/>
        <w:ind w:left="1521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ฝ่ายบริหารของ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บริษัทเ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ชื่อ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527481">
        <w:rPr>
          <w:rFonts w:ascii="Angsana New" w:hAnsi="Angsana New"/>
          <w:snapToGrid w:val="0"/>
          <w:spacing w:val="-4"/>
          <w:lang w:val="en-US"/>
        </w:rPr>
        <w:t>/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รวม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ของ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</w:p>
    <w:p w14:paraId="50039E5A" w14:textId="23DD499C" w:rsidR="00F4799B" w:rsidRPr="00527481" w:rsidRDefault="00F4799B" w:rsidP="00527481">
      <w:pPr>
        <w:numPr>
          <w:ilvl w:val="0"/>
          <w:numId w:val="47"/>
        </w:numPr>
        <w:tabs>
          <w:tab w:val="left" w:pos="1170"/>
        </w:tabs>
        <w:spacing w:after="200"/>
        <w:jc w:val="thaiDistribute"/>
        <w:rPr>
          <w:rFonts w:ascii="Angsana New" w:hAnsi="Angsana New"/>
          <w:snapToGrid w:val="0"/>
          <w:lang w:val="en-US"/>
        </w:rPr>
      </w:pPr>
      <w:r w:rsidRPr="00527481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21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lang w:val="en-US"/>
        </w:rPr>
        <w:t>2566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</w:t>
      </w:r>
      <w:r w:rsidRPr="00527481">
        <w:rPr>
          <w:rFonts w:ascii="Angsana New" w:hAnsi="Angsana New" w:cs="Angsana New"/>
          <w:cs/>
        </w:rPr>
        <w:t>สัญญาชำระหนี้คืนและ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เรียกร้องค่าเสียหายเป็นจำนวน </w:t>
      </w:r>
      <w:r w:rsidR="00E42678" w:rsidRPr="00E42678">
        <w:rPr>
          <w:rFonts w:ascii="Angsana New" w:hAnsi="Angsana New" w:cs="Angsana New"/>
          <w:snapToGrid w:val="0"/>
          <w:lang w:val="en-US"/>
        </w:rPr>
        <w:t>6</w:t>
      </w:r>
      <w:r w:rsidRPr="00527481">
        <w:rPr>
          <w:rFonts w:ascii="Angsana New" w:hAnsi="Angsana New" w:cs="Angsana New"/>
          <w:snapToGrid w:val="0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lang w:val="en-US"/>
        </w:rPr>
        <w:t>949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ล้านบาท เมื่อวันที่ </w:t>
      </w:r>
      <w:r w:rsidR="00E42678" w:rsidRPr="00E42678">
        <w:rPr>
          <w:rFonts w:ascii="Angsana New" w:hAnsi="Angsana New" w:cs="Angsana New"/>
          <w:snapToGrid w:val="0"/>
          <w:lang w:val="en-US"/>
        </w:rPr>
        <w:t>27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กุมภาพันธ์ </w:t>
      </w:r>
      <w:r w:rsidR="00E42678" w:rsidRPr="00E42678">
        <w:rPr>
          <w:rFonts w:ascii="Angsana New" w:hAnsi="Angsana New" w:cs="Angsana New"/>
          <w:snapToGrid w:val="0"/>
          <w:lang w:val="en-US"/>
        </w:rPr>
        <w:t>2567</w:t>
      </w:r>
      <w:r w:rsidRPr="00527481">
        <w:rPr>
          <w:rFonts w:ascii="Angsana New" w:hAnsi="Angsana New" w:cs="Angsana New"/>
          <w:snapToGrid w:val="0"/>
          <w:cs/>
          <w:lang w:val="en-US"/>
        </w:rPr>
        <w:t xml:space="preserve"> บริษัทและบริษัทย่อยได้ยื่นคำให้การเพื่อโต้แย้งคำฟ้องของผู้รับเหมา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E42678" w:rsidRPr="00E42678">
        <w:rPr>
          <w:rFonts w:ascii="Angsana New" w:hAnsi="Angsana New" w:cs="Angsana New"/>
          <w:snapToGrid w:val="0"/>
          <w:lang w:val="en-US"/>
        </w:rPr>
        <w:t>5</w:t>
      </w:r>
      <w:r w:rsidRPr="00527481">
        <w:rPr>
          <w:rFonts w:ascii="Angsana New" w:hAnsi="Angsana New" w:cs="Angsana New"/>
          <w:snapToGrid w:val="0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lang w:val="en-US"/>
        </w:rPr>
        <w:t>389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527481">
        <w:rPr>
          <w:rFonts w:ascii="Angsana New" w:hAnsi="Angsana New" w:cs="Angsana New"/>
          <w:snapToGrid w:val="0"/>
          <w:lang w:val="en-US"/>
        </w:rPr>
        <w:t xml:space="preserve"> </w:t>
      </w:r>
      <w:r w:rsidR="00DA49EB" w:rsidRPr="00527481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</w:p>
    <w:p w14:paraId="42338E8A" w14:textId="69F718D7" w:rsidR="004030AD" w:rsidRPr="00527481" w:rsidRDefault="00F4799B" w:rsidP="00527481">
      <w:pPr>
        <w:tabs>
          <w:tab w:val="left" w:pos="1170"/>
        </w:tabs>
        <w:spacing w:after="200"/>
        <w:ind w:left="1527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527481">
        <w:rPr>
          <w:rFonts w:asciiTheme="majorBidi" w:hAnsiTheme="majorBidi" w:cstheme="majorBidi"/>
          <w:snapToGrid w:val="0"/>
          <w:spacing w:val="-4"/>
          <w:cs/>
          <w:lang w:val="en-US"/>
        </w:rPr>
        <w:t>ทั้งนี้ คดีดังกล่าวยังไม่ถึงที่สุด แต่ฝ่ายบริหารของกลุ่มบริษัทพิจารณาว่าบริษัทย่อยมีสิทธิใน</w:t>
      </w:r>
      <w:r w:rsidRPr="00527481">
        <w:rPr>
          <w:rFonts w:asciiTheme="majorBidi" w:hAnsiTheme="majorBidi" w:cstheme="majorBidi"/>
          <w:snapToGrid w:val="0"/>
          <w:spacing w:val="-12"/>
          <w:cs/>
          <w:lang w:val="en-US"/>
        </w:rPr>
        <w:t>การระงับการชำระเงินตาม</w:t>
      </w:r>
      <w:r w:rsidRPr="00527481">
        <w:rPr>
          <w:rFonts w:asciiTheme="majorBidi" w:hAnsiTheme="majorBidi" w:cstheme="majorBidi"/>
          <w:spacing w:val="-12"/>
          <w:cs/>
        </w:rPr>
        <w:t xml:space="preserve">สัญญาชำระหนี้คืน </w:t>
      </w:r>
      <w:r w:rsidRPr="00527481">
        <w:rPr>
          <w:rFonts w:asciiTheme="majorBidi" w:hAnsiTheme="majorBidi" w:cstheme="majorBidi"/>
          <w:snapToGrid w:val="0"/>
          <w:spacing w:val="-12"/>
          <w:cs/>
          <w:lang w:val="en-US"/>
        </w:rPr>
        <w:t>เนื่องด้วยสถานการณ์ที่มีคำชี้ขาดจากวิศวกรที่</w:t>
      </w:r>
      <w:r w:rsidRPr="00527481">
        <w:rPr>
          <w:rFonts w:asciiTheme="majorBidi" w:hAnsiTheme="majorBidi" w:cstheme="majorBidi"/>
          <w:snapToGrid w:val="0"/>
          <w:spacing w:val="-4"/>
          <w:cs/>
          <w:lang w:val="en-US"/>
        </w:rPr>
        <w:t>ระบุให้บริษัทย่อยมีสิทธิ</w:t>
      </w:r>
      <w:r w:rsidRPr="00527481">
        <w:rPr>
          <w:rFonts w:asciiTheme="majorBidi" w:hAnsiTheme="majorBidi" w:cstheme="majorBidi"/>
          <w:cs/>
        </w:rPr>
        <w:t xml:space="preserve">ได้รับการชดใช้ค่าเสียหายจากความล่าช้าจำนวน </w:t>
      </w:r>
      <w:r w:rsidR="00E42678" w:rsidRPr="00E42678">
        <w:rPr>
          <w:rFonts w:asciiTheme="majorBidi" w:hAnsiTheme="majorBidi" w:cstheme="majorBidi"/>
          <w:lang w:val="en-US"/>
        </w:rPr>
        <w:t>5</w:t>
      </w:r>
      <w:r w:rsidRPr="00527481">
        <w:rPr>
          <w:rFonts w:asciiTheme="majorBidi" w:hAnsiTheme="majorBidi" w:cstheme="majorBidi"/>
          <w:cs/>
        </w:rPr>
        <w:t>,</w:t>
      </w:r>
      <w:r w:rsidR="00E42678" w:rsidRPr="00E42678">
        <w:rPr>
          <w:rFonts w:asciiTheme="majorBidi" w:hAnsiTheme="majorBidi" w:cstheme="majorBidi"/>
          <w:lang w:val="en-US"/>
        </w:rPr>
        <w:t>380</w:t>
      </w:r>
      <w:r w:rsidRPr="00527481">
        <w:rPr>
          <w:rFonts w:asciiTheme="majorBidi" w:hAnsiTheme="majorBidi" w:cstheme="majorBidi"/>
          <w:cs/>
        </w:rPr>
        <w:t>.</w:t>
      </w:r>
      <w:r w:rsidR="00E42678" w:rsidRPr="00E42678">
        <w:rPr>
          <w:rFonts w:asciiTheme="majorBidi" w:hAnsiTheme="majorBidi" w:cstheme="majorBidi"/>
          <w:lang w:val="en-US"/>
        </w:rPr>
        <w:t>22</w:t>
      </w:r>
      <w:r w:rsidRPr="00527481">
        <w:rPr>
          <w:rFonts w:asciiTheme="majorBidi" w:hAnsiTheme="majorBidi" w:cstheme="majorBidi"/>
          <w:cs/>
        </w:rPr>
        <w:t xml:space="preserve"> ล้านบาท </w:t>
      </w:r>
      <w:r w:rsidRPr="00527481">
        <w:rPr>
          <w:rFonts w:asciiTheme="majorBidi" w:hAnsiTheme="majorBidi" w:cstheme="majorBidi"/>
          <w:snapToGrid w:val="0"/>
          <w:spacing w:val="-4"/>
          <w:cs/>
          <w:lang w:val="en-US"/>
        </w:rPr>
        <w:t>และ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</w:t>
      </w:r>
      <w:r w:rsidRPr="00527481">
        <w:rPr>
          <w:rFonts w:asciiTheme="majorBidi" w:hAnsiTheme="majorBidi" w:cstheme="majorBidi"/>
          <w:cs/>
        </w:rPr>
        <w:t>ย่อมไม่ตกอยู่ในฐานะลูกหนี้ผิดนัด</w:t>
      </w:r>
      <w:r w:rsidRPr="00527481">
        <w:rPr>
          <w:rFonts w:asciiTheme="majorBidi" w:hAnsiTheme="majorBidi" w:cstheme="majorBidi"/>
          <w:snapToGrid w:val="0"/>
          <w:spacing w:val="-4"/>
          <w:cs/>
          <w:lang w:val="en-US"/>
        </w:rPr>
        <w:t>ภายใต้พฤติการณ์ที่บริษัทย่อยไม่มีส่วน</w:t>
      </w:r>
      <w:r w:rsidRPr="00527481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ในการรับผิดชอบแทนผู้รับเหมาที่ไม่สามารถก่อสร้างโครงการให้แล้วเสร็จเป็นเวลาเกินกว่า </w:t>
      </w:r>
      <w:r w:rsidR="00E42678" w:rsidRPr="00E42678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Pr="00527481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ปี </w:t>
      </w:r>
      <w:r w:rsidRPr="00527481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ทั้งนี้ บริษัทย่อยได้ยื่นฟ้องผู้รับเหมาโครงการ (ดู </w:t>
      </w:r>
      <w:r w:rsidRPr="00527481">
        <w:rPr>
          <w:rFonts w:asciiTheme="majorBidi" w:hAnsiTheme="majorBidi" w:cstheme="majorBidi"/>
          <w:snapToGrid w:val="0"/>
          <w:spacing w:val="-10"/>
          <w:lang w:val="en-US"/>
        </w:rPr>
        <w:t>“</w:t>
      </w:r>
      <w:r w:rsidRPr="00527481">
        <w:rPr>
          <w:rFonts w:asciiTheme="majorBidi" w:hAnsiTheme="majorBidi" w:cstheme="majorBidi"/>
          <w:snapToGrid w:val="0"/>
          <w:spacing w:val="-10"/>
          <w:cs/>
          <w:lang w:val="en-US"/>
        </w:rPr>
        <w:t>คดีความโดยบริษัท/บริษัทย่อย</w:t>
      </w:r>
      <w:r w:rsidRPr="00527481">
        <w:rPr>
          <w:rFonts w:asciiTheme="majorBidi" w:hAnsiTheme="majorBidi" w:cstheme="majorBidi"/>
          <w:snapToGrid w:val="0"/>
          <w:spacing w:val="-10"/>
          <w:lang w:val="en-US"/>
        </w:rPr>
        <w:t xml:space="preserve">” </w:t>
      </w:r>
      <w:r w:rsidRPr="00527481">
        <w:rPr>
          <w:rFonts w:asciiTheme="majorBidi" w:hAnsiTheme="majorBidi" w:cstheme="majorBidi"/>
          <w:snapToGrid w:val="0"/>
          <w:spacing w:val="-10"/>
          <w:cs/>
          <w:lang w:val="en-US"/>
        </w:rPr>
        <w:t>ด้านล่าง) โดย</w:t>
      </w:r>
      <w:r w:rsidRPr="00527481">
        <w:rPr>
          <w:rFonts w:asciiTheme="majorBidi" w:hAnsiTheme="majorBidi" w:cstheme="majorBidi"/>
          <w:snapToGrid w:val="0"/>
          <w:spacing w:val="-12"/>
          <w:cs/>
          <w:lang w:val="en-US"/>
        </w:rPr>
        <w:t>เรียกร้องค่าเสียหายเป็นจำนวนเกินกว่ายอดหนี้ค้างชำระที่ถึงกำหนดแล้วตามสัญญาชำระหนี้</w:t>
      </w:r>
      <w:r w:rsidRPr="00527481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คืน </w:t>
      </w:r>
    </w:p>
    <w:p w14:paraId="38A364E5" w14:textId="77777777" w:rsidR="004030AD" w:rsidRPr="00527481" w:rsidRDefault="004030AD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6B5828BF" w14:textId="127A3D19" w:rsidR="00C76C9C" w:rsidRPr="00527481" w:rsidRDefault="00F4799B" w:rsidP="00926072">
      <w:pPr>
        <w:numPr>
          <w:ilvl w:val="0"/>
          <w:numId w:val="47"/>
        </w:numPr>
        <w:tabs>
          <w:tab w:val="left" w:pos="1170"/>
        </w:tabs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 w:cs="Angsana New"/>
          <w:snapToGrid w:val="0"/>
          <w:spacing w:val="-4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เมื่อ</w:t>
      </w:r>
      <w:r w:rsidRPr="00423F82">
        <w:rPr>
          <w:rFonts w:ascii="Angsana New" w:hAnsi="Angsana New" w:cs="Angsana New"/>
          <w:snapToGrid w:val="0"/>
          <w:spacing w:val="-4"/>
          <w:cs/>
          <w:lang w:val="en-US"/>
        </w:rPr>
        <w:t>วันที่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24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พฤศจิกายน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International Chamber of Commerce or “</w:t>
      </w:r>
      <w:r w:rsidRPr="00527481">
        <w:rPr>
          <w:rFonts w:ascii="Angsana New" w:hAnsi="Angsana New"/>
          <w:snapToGrid w:val="0"/>
          <w:spacing w:val="-4"/>
          <w:lang w:val="en-US"/>
        </w:rPr>
        <w:t xml:space="preserve">ICC”)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โดยผู้รับเหมา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โครงการกล่าวหา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ว่าบริษัทได้ละเมิดเงื่อนไขของสัญญาก่อสร้าง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เรียกร้องค่าเสียหายจากค่าใช้จ่ายเพิ่มเติมจากความล่าช้าของโครงการที่เกิดขึ้นจาก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/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หรือโดยความผิดของบริษัทย่อย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227</w:t>
      </w:r>
      <w:r w:rsidRPr="00527481">
        <w:rPr>
          <w:rFonts w:ascii="Angsana New" w:hAnsi="Angsana New"/>
          <w:snapToGrid w:val="0"/>
          <w:spacing w:val="-4"/>
          <w:lang w:val="en-US"/>
        </w:rPr>
        <w:t>.</w:t>
      </w:r>
      <w:r w:rsidR="00E42678" w:rsidRPr="00E42678">
        <w:rPr>
          <w:rFonts w:ascii="Angsana New" w:hAnsi="Angsana New" w:cs="Cordia New"/>
          <w:snapToGrid w:val="0"/>
          <w:spacing w:val="-4"/>
          <w:lang w:val="en-US"/>
        </w:rPr>
        <w:t>2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</w:t>
      </w:r>
      <w:r w:rsidR="00C31A30"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ดอลล่าร์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สหรัฐ ปัจจุบัน</w:t>
      </w:r>
      <w:r w:rsidR="00106FC7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คู่ความและคณะ</w:t>
      </w:r>
      <w:r w:rsidR="00106FC7" w:rsidRPr="00527481">
        <w:rPr>
          <w:rFonts w:ascii="Angsana New" w:hAnsi="Angsana New" w:cs="Angsana New"/>
          <w:snapToGrid w:val="0"/>
          <w:spacing w:val="-12"/>
          <w:cs/>
          <w:lang w:val="en-US"/>
        </w:rPr>
        <w:t>อนุญาโตตุลา</w:t>
      </w:r>
      <w:r w:rsidR="00106FC7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การอยู่ในระหว่าง</w:t>
      </w:r>
      <w:r w:rsidR="00926072"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การ</w:t>
      </w:r>
      <w:r w:rsidR="00926072" w:rsidRPr="00527481">
        <w:rPr>
          <w:rFonts w:ascii="Angsana New" w:hAnsi="Angsana New" w:cs="Angsana New"/>
          <w:snapToGrid w:val="0"/>
          <w:spacing w:val="-12"/>
          <w:cs/>
          <w:lang w:val="en-US"/>
        </w:rPr>
        <w:t>พิจารณาประเด็นอำนาจการพิจารณาคดีของคณะอนุญาโตตุลาการ</w:t>
      </w:r>
    </w:p>
    <w:p w14:paraId="1CE82347" w14:textId="3695EF22" w:rsidR="00F4799B" w:rsidRPr="00527481" w:rsidRDefault="00F4799B" w:rsidP="00527481">
      <w:pPr>
        <w:tabs>
          <w:tab w:val="left" w:pos="1170"/>
        </w:tabs>
        <w:spacing w:after="200"/>
        <w:ind w:left="152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ทั้งนี้ 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คดีดังกล่าวยังไม่ถึงที่สุด แต่ฝ่ายบริหารของ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กลุ่ม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บริษัทพิจารณา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แล้วเห็น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ว่า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อนุญาโตตุลาการของหอการค้านานาชาติไม่มีเขตอำนาจในการพิจารณาคดีนี้ (ด้วยเหตุนี้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บริษัทย่อยจึงยื่นฟ้อง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โครงการเพื่อ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เสียหายจากสัญญา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ก่อสร้างต่อศาลแพ่งกรุงเทพใต้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(ดู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>“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คดีความโดยบริษัท/บริษัทย่อย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”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ด้านล่าง)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) และบริษัทมีข้อต่อสู้ในการโต้แย้งข้อเรียกร้องของผู้รับเหมา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ในเรื่องการผิดสัญญาก่อสร้าง จากพฤติการณ์ที่ผู้รับเหมาดำเนินการก่อสร้างโครงการล่าช้าเกินกว่า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 และจากการที่วิศวกรมีคำชี้ขาดอย่างเป็นทางการ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แล้ว 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ซึ่งได้สรุปผลการพิจารณาว่า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ผู้รับเหมา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โครงการ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ไม่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ได้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สิทธิ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ในการขอ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ขยาย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เวลาส่งมอบ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งาน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ดังนั้นกำหนดเวลาแล้วเสร็จของงานยังคงไม่เปลี่ยนแปลง กล่าวคือวันที่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31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ตุลาคม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ไม่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สามารถ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ปฏิบัติตาม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ภาระที่ระบุไว้ใน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สัญญาก่อสร้าง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อีกทั้ง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วิศวกรได้ระบุไว้ในหนังสือชี้ขาดว่า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บริษัทย่อยมีสิทธิได้รับการชดใช้ค่าเสียหาย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>จากความล่าช้า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="00E42678" w:rsidRPr="00423F82">
        <w:rPr>
          <w:rFonts w:ascii="Angsana New" w:hAnsi="Angsana New" w:cs="Angsana New"/>
          <w:snapToGrid w:val="0"/>
          <w:spacing w:val="-8"/>
          <w:lang w:val="en-US"/>
        </w:rPr>
        <w:t>5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,</w:t>
      </w:r>
      <w:r w:rsidR="00E42678" w:rsidRPr="00423F82">
        <w:rPr>
          <w:rFonts w:ascii="Angsana New" w:hAnsi="Angsana New" w:cs="Angsana New"/>
          <w:snapToGrid w:val="0"/>
          <w:spacing w:val="-8"/>
          <w:lang w:val="en-US"/>
        </w:rPr>
        <w:t>380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.</w:t>
      </w:r>
      <w:r w:rsidR="00E42678" w:rsidRPr="00423F82">
        <w:rPr>
          <w:rFonts w:ascii="Angsana New" w:hAnsi="Angsana New" w:cs="Angsana New"/>
          <w:snapToGrid w:val="0"/>
          <w:spacing w:val="-8"/>
          <w:lang w:val="en-US"/>
        </w:rPr>
        <w:t>22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ล้านบาท </w:t>
      </w:r>
      <w:r w:rsidRPr="00423F82">
        <w:rPr>
          <w:rFonts w:ascii="Angsana New" w:hAnsi="Angsana New" w:cs="Angsana New" w:hint="cs"/>
          <w:snapToGrid w:val="0"/>
          <w:spacing w:val="-8"/>
          <w:cs/>
          <w:lang w:val="en-US"/>
        </w:rPr>
        <w:t>และยังระบุ</w:t>
      </w:r>
      <w:r w:rsidRPr="00423F82">
        <w:rPr>
          <w:rFonts w:ascii="Angsana New" w:hAnsi="Angsana New" w:cs="Angsana New"/>
          <w:snapToGrid w:val="0"/>
          <w:spacing w:val="-8"/>
          <w:cs/>
          <w:lang w:val="en-US"/>
        </w:rPr>
        <w:t>ไว้ในหนังสือชี้ขาดดังกล่าวว่าการก่อสร้างโครงการยังไม่แล้ว</w:t>
      </w:r>
      <w:r w:rsidRPr="00B62D00">
        <w:rPr>
          <w:rFonts w:ascii="Angsana New" w:hAnsi="Angsana New" w:cs="Angsana New"/>
          <w:snapToGrid w:val="0"/>
          <w:spacing w:val="-4"/>
          <w:cs/>
          <w:lang w:val="en-US"/>
        </w:rPr>
        <w:t>เสร็จ</w:t>
      </w:r>
      <w:r w:rsidRPr="00B62D00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bookmarkEnd w:id="17"/>
    </w:p>
    <w:p w14:paraId="109E2F17" w14:textId="77777777" w:rsidR="00F4799B" w:rsidRPr="00527481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="Angsana New" w:hAnsi="Angsana New"/>
          <w:snapToGrid w:val="0"/>
          <w:spacing w:val="-4"/>
          <w:u w:val="single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1F814619" w14:textId="197474B9" w:rsidR="00F4799B" w:rsidRPr="00527481" w:rsidRDefault="00F4799B" w:rsidP="00926072">
      <w:pPr>
        <w:numPr>
          <w:ilvl w:val="0"/>
          <w:numId w:val="48"/>
        </w:numPr>
        <w:tabs>
          <w:tab w:val="left" w:pos="1170"/>
        </w:tabs>
        <w:spacing w:after="12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บริษัทย่อย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โครงการต่อ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ฝ่าฝืนเงื่อนไขสัญญาก่อสร้าง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527481">
        <w:rPr>
          <w:rFonts w:ascii="Angsana New" w:hAnsi="Angsana New"/>
          <w:snapToGrid w:val="0"/>
          <w:spacing w:val="-12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527481">
        <w:rPr>
          <w:rFonts w:ascii="Angsana New" w:hAnsi="Angsana New"/>
          <w:snapToGrid w:val="0"/>
          <w:spacing w:val="-12"/>
          <w:lang w:val="en-US"/>
        </w:rPr>
        <w:t>.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พร้อม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กับ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ค่าเสียหายอื่น ๆ รวมถึง การสูญเสียรายได้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จากการ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>ขายโครงการที่พักอาศัย ค่าใช้จ่ายในการดำเนินงาน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ดอกเบี้ยจ่าย</w:t>
      </w:r>
      <w:r w:rsidRPr="00527481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527481">
        <w:rPr>
          <w:rFonts w:ascii="Angsana New" w:hAnsi="Angsana New"/>
          <w:snapToGrid w:val="0"/>
          <w:spacing w:val="-12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527481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  <w:r w:rsidR="00DA49EB" w:rsidRPr="00527481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</w:t>
      </w:r>
      <w:r w:rsidR="00926072" w:rsidRPr="00527481">
        <w:rPr>
          <w:rFonts w:ascii="Angsana New" w:hAnsi="Angsana New" w:cs="Angsana New"/>
          <w:snapToGrid w:val="0"/>
          <w:cs/>
          <w:lang w:val="en-US"/>
        </w:rPr>
        <w:t>พิจารณาประเด็นเขตอำนาจศาล</w:t>
      </w:r>
    </w:p>
    <w:p w14:paraId="36D69FE0" w14:textId="48083956" w:rsidR="00DF563E" w:rsidRPr="00527481" w:rsidRDefault="00F4799B" w:rsidP="00527481">
      <w:pPr>
        <w:numPr>
          <w:ilvl w:val="0"/>
          <w:numId w:val="48"/>
        </w:numPr>
        <w:tabs>
          <w:tab w:val="left" w:pos="1170"/>
        </w:tabs>
        <w:spacing w:after="12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21</w:t>
      </w:r>
      <w:r w:rsidRPr="00527481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กุมภาพันธ์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527481">
        <w:rPr>
          <w:rFonts w:ascii="Angsana New" w:hAnsi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บริษัท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โครงการต่อ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ผิดสัญญาระหว่างผู้ถือหุ้น 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>ที่เพิ่มขึ้น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ดอกเบี้ยจ่าย</w:t>
      </w:r>
      <w:r w:rsidRPr="0052748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ที่เพิ่มขึ้น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รวมเป็นจำนวนทุนทรัพย์ทั้งหมด 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13</w:t>
      </w:r>
      <w:r w:rsidRPr="00527481">
        <w:rPr>
          <w:rFonts w:ascii="Angsana New" w:hAnsi="Angsana New"/>
          <w:snapToGrid w:val="0"/>
          <w:spacing w:val="-4"/>
          <w:lang w:val="en-US"/>
        </w:rPr>
        <w:t>,</w:t>
      </w:r>
      <w:r w:rsidR="00E42678" w:rsidRPr="00E42678">
        <w:rPr>
          <w:rFonts w:ascii="Angsana New" w:hAnsi="Angsana New" w:cs="Angsana New"/>
          <w:snapToGrid w:val="0"/>
          <w:spacing w:val="-4"/>
          <w:lang w:val="en-US"/>
        </w:rPr>
        <w:t>153</w:t>
      </w:r>
      <w:r w:rsidRPr="00527481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52748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ล้านบาท </w:t>
      </w:r>
      <w:r w:rsidR="00DA49EB" w:rsidRPr="00527481">
        <w:rPr>
          <w:rFonts w:ascii="Angsana New" w:hAnsi="Angsana New" w:cs="Angsana New" w:hint="cs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  <w:r w:rsidR="00DF563E" w:rsidRPr="00527481"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47D9A3C2" w14:textId="1810D165" w:rsidR="00E142AA" w:rsidRPr="00527481" w:rsidRDefault="00E42678" w:rsidP="00067FF1">
      <w:pPr>
        <w:tabs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lastRenderedPageBreak/>
        <w:t>26</w:t>
      </w:r>
      <w:r w:rsidR="00E142AA" w:rsidRPr="00527481">
        <w:rPr>
          <w:rFonts w:ascii="Angsana New" w:hAnsi="Angsana New" w:cs="Angsana New"/>
          <w:b/>
          <w:bCs/>
          <w:lang w:val="en-US"/>
        </w:rPr>
        <w:t>.</w:t>
      </w:r>
      <w:r w:rsidR="00067FF1" w:rsidRPr="00527481">
        <w:rPr>
          <w:rFonts w:ascii="Angsana New" w:hAnsi="Angsana New" w:cs="Angsana New"/>
          <w:b/>
          <w:bCs/>
          <w:lang w:val="en-US"/>
        </w:rPr>
        <w:tab/>
      </w:r>
      <w:r w:rsidR="00E142AA" w:rsidRPr="00527481">
        <w:rPr>
          <w:rFonts w:ascii="Angsana New" w:hAnsi="Angsana New" w:cs="Angsana New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527481" w:rsidRDefault="00655518" w:rsidP="008E5342">
      <w:pPr>
        <w:ind w:left="1267" w:hanging="720"/>
        <w:jc w:val="both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7A157DE0" w:rsidR="004D64D6" w:rsidRPr="00527481" w:rsidRDefault="0073118B" w:rsidP="004030AD">
      <w:pPr>
        <w:spacing w:after="120"/>
        <w:ind w:left="547"/>
        <w:jc w:val="thaiDistribute"/>
        <w:rPr>
          <w:rFonts w:ascii="Angsana New" w:hAnsi="Angsana New" w:cs="Angsana New"/>
          <w:spacing w:val="-10"/>
          <w:cs/>
        </w:rPr>
      </w:pPr>
      <w:r w:rsidRPr="00527481">
        <w:rPr>
          <w:rFonts w:ascii="Angsana New" w:hAnsi="Angsana New" w:cs="Angsana New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527481">
        <w:rPr>
          <w:rFonts w:ascii="Angsana New" w:hAnsi="Angsana New" w:cs="Angsana New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527481">
        <w:rPr>
          <w:rFonts w:ascii="Angsana New" w:hAnsi="Angsana New" w:cs="Angsana New" w:hint="cs"/>
          <w:spacing w:val="-12"/>
          <w:cs/>
        </w:rPr>
        <w:t xml:space="preserve"> </w:t>
      </w:r>
      <w:r w:rsidR="00F472C9" w:rsidRPr="00527481">
        <w:rPr>
          <w:rFonts w:ascii="Angsana New" w:hAnsi="Angsana New" w:cs="Angsana New" w:hint="cs"/>
          <w:spacing w:val="-12"/>
          <w:cs/>
        </w:rPr>
        <w:t xml:space="preserve"> </w:t>
      </w:r>
      <w:r w:rsidRPr="00527481">
        <w:rPr>
          <w:rFonts w:ascii="Angsana New" w:hAnsi="Angsana New" w:cs="Angsana New"/>
          <w:spacing w:val="-12"/>
          <w:cs/>
        </w:rPr>
        <w:t>ลูกหนี้การค้าและลูกหนี้หมุนเวียนอื่น</w:t>
      </w:r>
      <w:r w:rsidRPr="00527481">
        <w:rPr>
          <w:rFonts w:ascii="Angsana New" w:hAnsi="Angsana New" w:cs="Angsana New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527481">
        <w:rPr>
          <w:rFonts w:ascii="Angsana New" w:hAnsi="Angsana New" w:cs="Angsana New" w:hint="cs"/>
          <w:spacing w:val="-10"/>
          <w:cs/>
        </w:rPr>
        <w:t xml:space="preserve"> เงินให้กู้ยืมระยะสั้นแก่บริษัทอื่น</w:t>
      </w:r>
      <w:r w:rsidRPr="00527481">
        <w:rPr>
          <w:rFonts w:ascii="Angsana New" w:hAnsi="Angsana New" w:cs="Angsana New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527481">
        <w:rPr>
          <w:rFonts w:ascii="Angsana New" w:hAnsi="Angsana New" w:cs="Angsana New" w:hint="cs"/>
          <w:spacing w:val="-10"/>
          <w:cs/>
        </w:rPr>
        <w:t>ส่วนของ</w:t>
      </w:r>
      <w:r w:rsidR="0010471C" w:rsidRPr="00527481">
        <w:rPr>
          <w:rFonts w:ascii="Angsana New" w:hAnsi="Angsana New" w:cs="Angsana New"/>
          <w:spacing w:val="-10"/>
          <w:cs/>
        </w:rPr>
        <w:t>หุ้นกู้ระยะยาวที่ถึงกำหนดชำระภายในหนึ่งปี</w:t>
      </w:r>
      <w:r w:rsidR="00D768CF" w:rsidRPr="00527481">
        <w:rPr>
          <w:rFonts w:ascii="Angsana New" w:hAnsi="Angsana New" w:cs="Angsana New" w:hint="cs"/>
          <w:spacing w:val="-10"/>
          <w:cs/>
        </w:rPr>
        <w:t xml:space="preserve"> </w:t>
      </w:r>
      <w:r w:rsidR="00D768CF" w:rsidRPr="00527481">
        <w:rPr>
          <w:rFonts w:ascii="Angsana New" w:hAnsi="Angsana New" w:cs="Angsana New"/>
          <w:spacing w:val="-10"/>
          <w:cs/>
        </w:rPr>
        <w:t>ส่วนของหนี้สินตามสัญญาเช่าที่ถึงกำหนดชำระภายในหนึ่งปี</w:t>
      </w:r>
      <w:r w:rsidR="0010471C" w:rsidRPr="00527481">
        <w:rPr>
          <w:rFonts w:ascii="Angsana New" w:hAnsi="Angsana New" w:cs="Angsana New"/>
          <w:spacing w:val="-10"/>
          <w:cs/>
        </w:rPr>
        <w:t xml:space="preserve"> </w:t>
      </w:r>
      <w:r w:rsidR="00D768CF" w:rsidRPr="00527481">
        <w:rPr>
          <w:rFonts w:ascii="Angsana New" w:hAnsi="Angsana New" w:cs="Angsana New" w:hint="cs"/>
          <w:spacing w:val="-10"/>
          <w:cs/>
        </w:rPr>
        <w:t xml:space="preserve">เงินกู้ยืมระยะสั้น </w:t>
      </w:r>
      <w:r w:rsidRPr="00527481">
        <w:rPr>
          <w:rFonts w:ascii="Angsana New" w:hAnsi="Angsana New" w:cs="Angsana New"/>
          <w:spacing w:val="-10"/>
          <w:cs/>
        </w:rPr>
        <w:t>เงินกู้ยืมระยะสั้น</w:t>
      </w:r>
      <w:r w:rsidR="0010471C" w:rsidRPr="00527481">
        <w:rPr>
          <w:rFonts w:ascii="Angsana New" w:hAnsi="Angsana New" w:cs="Angsana New" w:hint="cs"/>
          <w:spacing w:val="-10"/>
          <w:cs/>
        </w:rPr>
        <w:t>จากบริษัทที่เกี่ยวข้องกัน</w:t>
      </w:r>
      <w:r w:rsidRPr="00527481">
        <w:rPr>
          <w:rFonts w:ascii="Angsana New" w:hAnsi="Angsana New" w:cs="Angsana New"/>
          <w:spacing w:val="-10"/>
          <w:cs/>
        </w:rPr>
        <w:t xml:space="preserve"> </w:t>
      </w:r>
      <w:r w:rsidR="0010471C" w:rsidRPr="00527481">
        <w:rPr>
          <w:rFonts w:ascii="Angsana New" w:hAnsi="Angsana New" w:cs="Angsana New"/>
          <w:spacing w:val="-10"/>
          <w:cs/>
        </w:rPr>
        <w:t>และ</w:t>
      </w:r>
      <w:r w:rsidRPr="00527481">
        <w:rPr>
          <w:rFonts w:ascii="Angsana New" w:hAnsi="Angsana New" w:cs="Angsana New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527481">
        <w:rPr>
          <w:rFonts w:ascii="Angsana New" w:hAnsi="Angsana New" w:cs="Angsana New"/>
          <w:spacing w:val="-10"/>
          <w:cs/>
        </w:rPr>
        <w:t>สาระสำคัญ</w:t>
      </w:r>
      <w:r w:rsidR="007505B6" w:rsidRPr="00527481">
        <w:rPr>
          <w:rFonts w:ascii="Angsana New" w:hAnsi="Angsana New" w:cs="Angsana New" w:hint="cs"/>
          <w:spacing w:val="-10"/>
          <w:cs/>
        </w:rPr>
        <w:t xml:space="preserve"> </w:t>
      </w:r>
      <w:r w:rsidRPr="00527481">
        <w:rPr>
          <w:rFonts w:ascii="Angsana New" w:hAnsi="Angsana New" w:cs="Angsana New"/>
          <w:spacing w:val="-10"/>
          <w:cs/>
        </w:rPr>
        <w:t>สำหรับสินทรัพย์</w:t>
      </w:r>
      <w:r w:rsidRPr="00527481">
        <w:rPr>
          <w:rFonts w:ascii="Angsana New" w:hAnsi="Angsana New" w:cs="Angsana New"/>
          <w:spacing w:val="-12"/>
          <w:cs/>
        </w:rPr>
        <w:t>และหนี้สินทางการเงินระยะยาว</w:t>
      </w:r>
      <w:r w:rsidR="00DC0AF9" w:rsidRPr="00527481">
        <w:rPr>
          <w:rFonts w:ascii="Angsana New" w:hAnsi="Angsana New" w:cs="Angsana New" w:hint="cs"/>
          <w:spacing w:val="-12"/>
          <w:cs/>
        </w:rPr>
        <w:t xml:space="preserve"> </w:t>
      </w:r>
      <w:r w:rsidRPr="00527481">
        <w:rPr>
          <w:rFonts w:ascii="Angsana New" w:hAnsi="Angsana New" w:cs="Angsana New"/>
          <w:spacing w:val="-12"/>
          <w:cs/>
        </w:rPr>
        <w:t>ได้แก่</w:t>
      </w:r>
      <w:r w:rsidR="003A2447" w:rsidRPr="00527481">
        <w:rPr>
          <w:rFonts w:ascii="Angsana New" w:hAnsi="Angsana New" w:cs="Angsana New" w:hint="cs"/>
          <w:spacing w:val="-12"/>
          <w:cs/>
        </w:rPr>
        <w:t xml:space="preserve"> </w:t>
      </w:r>
      <w:r w:rsidR="003A2447" w:rsidRPr="00527481">
        <w:rPr>
          <w:rFonts w:ascii="Angsana New" w:hAnsi="Angsana New" w:cs="Angsana New"/>
          <w:spacing w:val="-12"/>
          <w:cs/>
        </w:rPr>
        <w:t>เงินให้กู้ยืมระยะยาวแก่</w:t>
      </w:r>
      <w:r w:rsidR="003A2447" w:rsidRPr="00527481">
        <w:rPr>
          <w:rFonts w:ascii="Angsana New" w:hAnsi="Angsana New" w:cs="Angsana New" w:hint="cs"/>
          <w:spacing w:val="-12"/>
          <w:cs/>
        </w:rPr>
        <w:t>บริษัท</w:t>
      </w:r>
      <w:r w:rsidR="003A2447" w:rsidRPr="00527481">
        <w:rPr>
          <w:rFonts w:ascii="Angsana New" w:hAnsi="Angsana New" w:cs="Angsana New"/>
          <w:spacing w:val="-12"/>
          <w:cs/>
        </w:rPr>
        <w:t>ที่เกี่ยวข้องกัน</w:t>
      </w:r>
      <w:r w:rsidRPr="00527481">
        <w:rPr>
          <w:rFonts w:ascii="Angsana New" w:hAnsi="Angsana New" w:cs="Angsana New"/>
          <w:spacing w:val="-12"/>
          <w:cs/>
        </w:rPr>
        <w:t xml:space="preserve"> </w:t>
      </w:r>
      <w:r w:rsidR="007C378C" w:rsidRPr="00527481">
        <w:rPr>
          <w:rFonts w:ascii="Angsana New" w:hAnsi="Angsana New" w:cs="Angsana New" w:hint="cs"/>
          <w:spacing w:val="-12"/>
          <w:cs/>
        </w:rPr>
        <w:t>ลูกหนี้การค้า</w:t>
      </w:r>
      <w:r w:rsidR="00267EA6" w:rsidRPr="00527481">
        <w:rPr>
          <w:rFonts w:ascii="Angsana New" w:hAnsi="Angsana New" w:cs="Angsana New" w:hint="cs"/>
          <w:spacing w:val="-12"/>
          <w:cs/>
        </w:rPr>
        <w:t>และลูกหนี้</w:t>
      </w:r>
      <w:r w:rsidR="0033354C" w:rsidRPr="00527481">
        <w:rPr>
          <w:rFonts w:ascii="Angsana New" w:hAnsi="Angsana New" w:cs="Angsana New" w:hint="cs"/>
          <w:spacing w:val="-12"/>
          <w:cs/>
        </w:rPr>
        <w:t>ไม่</w:t>
      </w:r>
      <w:r w:rsidR="0033354C" w:rsidRPr="00527481">
        <w:rPr>
          <w:rFonts w:ascii="Angsana New" w:hAnsi="Angsana New" w:cs="Angsana New" w:hint="cs"/>
          <w:spacing w:val="-10"/>
          <w:cs/>
        </w:rPr>
        <w:t>หมุนเวียน</w:t>
      </w:r>
      <w:r w:rsidR="00267EA6" w:rsidRPr="00527481">
        <w:rPr>
          <w:rFonts w:ascii="Angsana New" w:hAnsi="Angsana New" w:cs="Angsana New" w:hint="cs"/>
          <w:spacing w:val="-10"/>
          <w:cs/>
        </w:rPr>
        <w:t>อื่น</w:t>
      </w:r>
      <w:r w:rsidRPr="00527481">
        <w:rPr>
          <w:rFonts w:ascii="Angsana New" w:hAnsi="Angsana New" w:cs="Angsana New"/>
          <w:spacing w:val="-10"/>
          <w:cs/>
        </w:rPr>
        <w:t xml:space="preserve"> </w:t>
      </w:r>
      <w:r w:rsidR="008A1128" w:rsidRPr="00527481">
        <w:rPr>
          <w:rFonts w:ascii="Angsana New" w:hAnsi="Angsana New" w:cs="Angsana New" w:hint="cs"/>
          <w:spacing w:val="-10"/>
          <w:cs/>
        </w:rPr>
        <w:t xml:space="preserve">และหนี้สินตามสัญญาเช่า </w:t>
      </w:r>
      <w:r w:rsidRPr="00527481">
        <w:rPr>
          <w:rFonts w:ascii="Angsana New" w:hAnsi="Angsana New" w:cs="Angsana New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323440A3" w14:textId="71FEBEE4" w:rsidR="003B7379" w:rsidRPr="00527481" w:rsidRDefault="00655518" w:rsidP="004030AD">
      <w:pPr>
        <w:spacing w:after="120"/>
        <w:ind w:left="547"/>
        <w:jc w:val="thaiDistribute"/>
        <w:rPr>
          <w:rFonts w:ascii="Angsana New" w:hAnsi="Angsana New" w:cs="Angsana New"/>
          <w:spacing w:val="-12"/>
          <w:cs/>
        </w:rPr>
      </w:pPr>
      <w:r w:rsidRPr="00527481">
        <w:rPr>
          <w:rFonts w:ascii="Angsana New" w:hAnsi="Angsana New" w:cs="Angsana New"/>
          <w:spacing w:val="-12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77777777" w:rsidR="00655518" w:rsidRPr="00527481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527481">
        <w:rPr>
          <w:rFonts w:ascii="Angsana New" w:hAnsi="Angsana New" w:cs="Angsana New" w:hint="cs"/>
          <w:b/>
          <w:bCs/>
          <w:sz w:val="20"/>
          <w:szCs w:val="20"/>
          <w:cs/>
          <w:lang w:val="en-US"/>
        </w:rPr>
        <w:t>(</w:t>
      </w:r>
      <w:r w:rsidR="00655518" w:rsidRPr="00527481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527481">
        <w:rPr>
          <w:rFonts w:ascii="Angsana New" w:hAnsi="Angsana New" w:cs="Angsana New"/>
          <w:b/>
          <w:bCs/>
          <w:sz w:val="20"/>
          <w:szCs w:val="20"/>
          <w:lang w:val="en-US"/>
        </w:rPr>
        <w:t xml:space="preserve">: </w:t>
      </w:r>
      <w:r w:rsidR="00655518" w:rsidRPr="00527481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บาท</w:t>
      </w:r>
      <w:r w:rsidR="00655518" w:rsidRPr="00527481">
        <w:rPr>
          <w:rFonts w:ascii="Angsana New" w:hAnsi="Angsana New" w:cs="Angsana New"/>
          <w:b/>
          <w:bCs/>
          <w:sz w:val="20"/>
          <w:szCs w:val="20"/>
          <w:lang w:val="en-US"/>
        </w:rPr>
        <w:t>)</w:t>
      </w:r>
    </w:p>
    <w:tbl>
      <w:tblPr>
        <w:tblW w:w="4695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392"/>
        <w:gridCol w:w="969"/>
        <w:gridCol w:w="950"/>
        <w:gridCol w:w="814"/>
        <w:gridCol w:w="2554"/>
        <w:gridCol w:w="1002"/>
      </w:tblGrid>
      <w:tr w:rsidR="00E142AA" w:rsidRPr="00527481" w14:paraId="2B8B1C99" w14:textId="77777777" w:rsidTr="00F4799B">
        <w:tc>
          <w:tcPr>
            <w:tcW w:w="5000" w:type="pct"/>
            <w:gridSpan w:val="6"/>
          </w:tcPr>
          <w:p w14:paraId="3D6A2145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</w:t>
            </w:r>
            <w:r w:rsidR="001219D9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142AA" w:rsidRPr="00527481" w14:paraId="241535B0" w14:textId="77777777" w:rsidTr="00F4799B">
        <w:trPr>
          <w:trHeight w:val="1439"/>
        </w:trPr>
        <w:tc>
          <w:tcPr>
            <w:tcW w:w="1378" w:type="pct"/>
            <w:shd w:val="clear" w:color="auto" w:fill="auto"/>
          </w:tcPr>
          <w:p w14:paraId="12D4ECD5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8" w:type="pct"/>
            <w:shd w:val="clear" w:color="auto" w:fill="auto"/>
          </w:tcPr>
          <w:p w14:paraId="0D8E534A" w14:textId="77777777" w:rsidR="00E142AA" w:rsidRPr="00527481" w:rsidRDefault="001429E3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433D72" w:rsidRPr="00527481" w:rsidRDefault="00433D72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224ACADE" w14:textId="5987ABEF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1F8FE1AD" w:rsidR="00E142AA" w:rsidRPr="00527481" w:rsidRDefault="00E42678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E142AA" w:rsidRPr="0052748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F563E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2B85A039" w14:textId="6E4BF26D" w:rsidR="00E142AA" w:rsidRPr="00527481" w:rsidRDefault="00E42678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47" w:type="pct"/>
          </w:tcPr>
          <w:p w14:paraId="40608033" w14:textId="77777777" w:rsidR="00E142AA" w:rsidRPr="00527481" w:rsidRDefault="001429E3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47F7FD23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72E3C35B" w:rsidR="00E142AA" w:rsidRPr="00527481" w:rsidRDefault="00E42678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E142AA"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E4267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69" w:type="pct"/>
            <w:shd w:val="clear" w:color="auto" w:fill="auto"/>
          </w:tcPr>
          <w:p w14:paraId="7B840D97" w14:textId="77777777" w:rsidR="00E142AA" w:rsidRPr="00527481" w:rsidRDefault="00E142AA" w:rsidP="00527481">
            <w:pPr>
              <w:spacing w:line="2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</w:t>
            </w:r>
            <w:r w:rsidR="006733FC" w:rsidRPr="0052748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</w:t>
            </w: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ชั้น</w:t>
            </w:r>
          </w:p>
          <w:p w14:paraId="140A520B" w14:textId="77777777" w:rsidR="00E142AA" w:rsidRPr="00527481" w:rsidRDefault="00E142AA" w:rsidP="00527481">
            <w:pPr>
              <w:spacing w:line="200" w:lineRule="exact"/>
              <w:ind w:left="-1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71" w:type="pct"/>
            <w:shd w:val="clear" w:color="auto" w:fill="auto"/>
          </w:tcPr>
          <w:p w14:paraId="6AFA30F5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577" w:type="pct"/>
          </w:tcPr>
          <w:p w14:paraId="1B35135A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ข้อมูลที่</w:t>
            </w:r>
          </w:p>
          <w:p w14:paraId="5E343058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</w:t>
            </w:r>
            <w:r w:rsidRPr="00527481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สามารถสังเกตได้</w:t>
            </w:r>
          </w:p>
          <w:p w14:paraId="132F9935" w14:textId="77777777" w:rsidR="00E142AA" w:rsidRPr="00527481" w:rsidRDefault="00E142AA" w:rsidP="00527481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ที่มีนัยสำคัญ</w:t>
            </w:r>
          </w:p>
        </w:tc>
      </w:tr>
      <w:tr w:rsidR="00A8559F" w:rsidRPr="00527481" w14:paraId="1B846219" w14:textId="77777777" w:rsidTr="00DB0CED">
        <w:trPr>
          <w:trHeight w:val="891"/>
        </w:trPr>
        <w:tc>
          <w:tcPr>
            <w:tcW w:w="1378" w:type="pct"/>
            <w:shd w:val="clear" w:color="auto" w:fill="auto"/>
          </w:tcPr>
          <w:p w14:paraId="5CB95396" w14:textId="77777777" w:rsidR="00A8559F" w:rsidRPr="00527481" w:rsidRDefault="00A8559F" w:rsidP="00370801">
            <w:pPr>
              <w:numPr>
                <w:ilvl w:val="0"/>
                <w:numId w:val="18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เงินลงทุนในหุ้นสามัญและ</w:t>
            </w:r>
            <w:r w:rsidRPr="00527481">
              <w:rPr>
                <w:rFonts w:ascii="Angsana New" w:hAnsi="Angsana New" w:cs="Angsana New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A8559F" w:rsidRPr="00527481" w:rsidRDefault="00A8559F" w:rsidP="00527481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58" w:type="pct"/>
            <w:shd w:val="clear" w:color="auto" w:fill="auto"/>
          </w:tcPr>
          <w:p w14:paraId="46B9894E" w14:textId="3500B30E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  <w:r w:rsidR="006D743B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="006D743B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</w:p>
        </w:tc>
        <w:tc>
          <w:tcPr>
            <w:tcW w:w="547" w:type="pct"/>
          </w:tcPr>
          <w:p w14:paraId="56D53F70" w14:textId="7FF4A6A6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260</w:t>
            </w:r>
          </w:p>
        </w:tc>
        <w:tc>
          <w:tcPr>
            <w:tcW w:w="469" w:type="pct"/>
            <w:shd w:val="clear" w:color="auto" w:fill="auto"/>
          </w:tcPr>
          <w:p w14:paraId="4DEF9E2D" w14:textId="304EE6A3" w:rsidR="00A8559F" w:rsidRPr="00527481" w:rsidRDefault="00A8559F" w:rsidP="00527481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71" w:type="pct"/>
            <w:shd w:val="clear" w:color="auto" w:fill="auto"/>
          </w:tcPr>
          <w:p w14:paraId="7C94132A" w14:textId="77777777" w:rsidR="00A8559F" w:rsidRPr="00527481" w:rsidRDefault="00A8559F" w:rsidP="00527481">
            <w:pPr>
              <w:spacing w:line="20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77" w:type="pct"/>
          </w:tcPr>
          <w:p w14:paraId="57B024E6" w14:textId="77777777" w:rsidR="00A8559F" w:rsidRPr="00527481" w:rsidRDefault="00A8559F" w:rsidP="00527481">
            <w:pPr>
              <w:spacing w:line="20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A8559F" w:rsidRPr="00527481" w14:paraId="3D0141D7" w14:textId="77777777" w:rsidTr="00DB0CED">
        <w:trPr>
          <w:trHeight w:val="720"/>
        </w:trPr>
        <w:tc>
          <w:tcPr>
            <w:tcW w:w="1378" w:type="pct"/>
            <w:shd w:val="clear" w:color="auto" w:fill="auto"/>
          </w:tcPr>
          <w:p w14:paraId="40B42B0E" w14:textId="77777777" w:rsidR="00A8559F" w:rsidRPr="00527481" w:rsidRDefault="00A8559F" w:rsidP="0052748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A8559F" w:rsidRPr="00527481" w:rsidRDefault="00A8559F" w:rsidP="00527481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58" w:type="pct"/>
            <w:shd w:val="clear" w:color="auto" w:fill="auto"/>
          </w:tcPr>
          <w:p w14:paraId="0C1B55A8" w14:textId="04881CD8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6D743B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700</w:t>
            </w:r>
            <w:r w:rsidR="006D743B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47" w:type="pct"/>
          </w:tcPr>
          <w:p w14:paraId="0FB1B4EC" w14:textId="18A3757B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69" w:type="pct"/>
            <w:shd w:val="clear" w:color="auto" w:fill="auto"/>
          </w:tcPr>
          <w:p w14:paraId="2F767FA0" w14:textId="13558CB6" w:rsidR="00A8559F" w:rsidRPr="00527481" w:rsidRDefault="00A8559F" w:rsidP="00527481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42678"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71" w:type="pct"/>
            <w:shd w:val="clear" w:color="auto" w:fill="auto"/>
          </w:tcPr>
          <w:p w14:paraId="700AF84F" w14:textId="77777777" w:rsidR="00A8559F" w:rsidRPr="00527481" w:rsidRDefault="00A8559F" w:rsidP="00527481">
            <w:pPr>
              <w:spacing w:line="20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577" w:type="pct"/>
          </w:tcPr>
          <w:p w14:paraId="6FE4F112" w14:textId="77777777" w:rsidR="00A8559F" w:rsidRPr="00527481" w:rsidRDefault="00A8559F" w:rsidP="00527481">
            <w:pPr>
              <w:spacing w:line="20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  <w:tr w:rsidR="00A8559F" w:rsidRPr="00527481" w14:paraId="4C0FB2EF" w14:textId="77777777" w:rsidTr="00F4799B">
        <w:tc>
          <w:tcPr>
            <w:tcW w:w="1378" w:type="pct"/>
            <w:shd w:val="clear" w:color="auto" w:fill="auto"/>
          </w:tcPr>
          <w:p w14:paraId="7447AA25" w14:textId="77777777" w:rsidR="00A8559F" w:rsidRPr="00527481" w:rsidRDefault="00A8559F" w:rsidP="0052748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br/>
              <w:t>เพื่อการลงทุน</w:t>
            </w:r>
            <w:r w:rsidRPr="005274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ที่ดิน</w:t>
            </w:r>
          </w:p>
        </w:tc>
        <w:tc>
          <w:tcPr>
            <w:tcW w:w="558" w:type="pct"/>
            <w:shd w:val="clear" w:color="auto" w:fill="auto"/>
          </w:tcPr>
          <w:p w14:paraId="7C5753DC" w14:textId="7F104BC8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F3FF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BF3FF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BF3FF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547" w:type="pct"/>
          </w:tcPr>
          <w:p w14:paraId="3D391A08" w14:textId="1842C170" w:rsidR="00A8559F" w:rsidRPr="00527481" w:rsidRDefault="00E42678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  <w:r w:rsidR="00A8559F" w:rsidRPr="0052748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E42678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469" w:type="pct"/>
            <w:shd w:val="clear" w:color="auto" w:fill="auto"/>
          </w:tcPr>
          <w:p w14:paraId="52A8692A" w14:textId="6CD2EF5D" w:rsidR="00A8559F" w:rsidRPr="00527481" w:rsidRDefault="00A8559F" w:rsidP="00527481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ระดับ </w:t>
            </w:r>
            <w:r w:rsidR="00E42678" w:rsidRPr="00E4267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471" w:type="pct"/>
            <w:shd w:val="clear" w:color="auto" w:fill="auto"/>
          </w:tcPr>
          <w:p w14:paraId="21D75C4E" w14:textId="77777777" w:rsidR="00A8559F" w:rsidRPr="00527481" w:rsidRDefault="00A8559F" w:rsidP="00527481">
            <w:pPr>
              <w:spacing w:line="200" w:lineRule="exact"/>
              <w:jc w:val="thaiDistribute"/>
              <w:rPr>
                <w:rFonts w:ascii="Angsana New" w:hAnsi="Angsana New" w:cs="Angsana New"/>
                <w:spacing w:val="-8"/>
                <w:sz w:val="20"/>
                <w:szCs w:val="20"/>
                <w:lang w:val="en-US"/>
              </w:rPr>
            </w:pPr>
            <w:r w:rsidRPr="00527481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  <w:tc>
          <w:tcPr>
            <w:tcW w:w="577" w:type="pct"/>
          </w:tcPr>
          <w:p w14:paraId="5DFCF354" w14:textId="77777777" w:rsidR="00A8559F" w:rsidRPr="00527481" w:rsidRDefault="00A8559F" w:rsidP="00527481">
            <w:pPr>
              <w:spacing w:line="200" w:lineRule="exact"/>
              <w:ind w:left="-82" w:right="-8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2748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ไม่เกี่ยวข้อง</w:t>
            </w:r>
          </w:p>
        </w:tc>
      </w:tr>
    </w:tbl>
    <w:p w14:paraId="3B256C6A" w14:textId="07F5A3C7" w:rsidR="00B74B0D" w:rsidRPr="00527481" w:rsidRDefault="00E42678" w:rsidP="00527481">
      <w:pPr>
        <w:tabs>
          <w:tab w:val="left" w:pos="540"/>
        </w:tabs>
        <w:spacing w:before="280"/>
        <w:rPr>
          <w:rFonts w:ascii="Angsana New" w:hAnsi="Angsana New" w:cs="Angsana New"/>
          <w:b/>
          <w:b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t>27</w:t>
      </w:r>
      <w:r w:rsidR="00DE418B" w:rsidRPr="00527481">
        <w:rPr>
          <w:rFonts w:ascii="Angsana New" w:hAnsi="Angsana New" w:cs="Angsana New"/>
          <w:b/>
          <w:bCs/>
          <w:lang w:val="en-US"/>
        </w:rPr>
        <w:t>.</w:t>
      </w:r>
      <w:r w:rsidR="00433351" w:rsidRPr="00527481">
        <w:rPr>
          <w:rFonts w:ascii="Angsana New" w:hAnsi="Angsana New" w:cs="Angsana New"/>
          <w:cs/>
          <w:lang w:eastAsia="x-none"/>
        </w:rPr>
        <w:tab/>
      </w:r>
      <w:r w:rsidR="00530FB1" w:rsidRPr="00527481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14:paraId="6C92B01F" w14:textId="26AE056A" w:rsidR="00E42678" w:rsidRDefault="00053B2B" w:rsidP="00E42678">
      <w:pPr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053B2B">
        <w:rPr>
          <w:rFonts w:ascii="Angsana New" w:hAnsi="Angsana New" w:cs="Angsana New"/>
          <w:snapToGrid w:val="0"/>
          <w:cs/>
          <w:lang w:val="en-US"/>
        </w:rPr>
        <w:t>เมื่อวันที่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/>
          <w:snapToGrid w:val="0"/>
          <w:lang w:val="en-US"/>
        </w:rPr>
        <w:t>23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 xml:space="preserve"> กรกฎาคม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/>
          <w:snapToGrid w:val="0"/>
          <w:lang w:val="en-US"/>
        </w:rPr>
        <w:t>2567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ที่ประชุมคณะกรรมการบริษัท ครั้งที่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/>
          <w:snapToGrid w:val="0"/>
          <w:lang w:val="en-US"/>
        </w:rPr>
        <w:t>4/2567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ของบริษัทมีมติอนุมัติให้</w:t>
      </w:r>
      <w:r w:rsidRPr="00053B2B">
        <w:rPr>
          <w:rFonts w:ascii="Angsana New" w:hAnsi="Angsana New" w:cs="Angsana New" w:hint="cs"/>
          <w:snapToGrid w:val="0"/>
          <w:spacing w:val="-10"/>
          <w:cs/>
          <w:lang w:val="en-US"/>
        </w:rPr>
        <w:t>จัดตั้งบริษัทย่อยแห่งใหม่เพื่อเป็นผู้ถือใบอนุญาตโรงเรียนนานาชาติภายใต้ชื่อ “บริษัท ลีดดิ้ง เอ็ดดูเคชั่น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spacing w:val="-8"/>
          <w:cs/>
          <w:lang w:val="en-US"/>
        </w:rPr>
        <w:t>จำกัด”</w:t>
      </w:r>
      <w:r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           </w:t>
      </w:r>
      <w:r w:rsidRPr="00053B2B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โดยเมื่อวันที่ </w:t>
      </w:r>
      <w:r w:rsidRPr="00053B2B">
        <w:rPr>
          <w:rFonts w:ascii="Angsana New" w:hAnsi="Angsana New" w:cs="Angsana New"/>
          <w:snapToGrid w:val="0"/>
          <w:spacing w:val="-8"/>
          <w:lang w:val="en-US"/>
        </w:rPr>
        <w:t xml:space="preserve">31 </w:t>
      </w:r>
      <w:r w:rsidRPr="00053B2B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กรกฎาคม </w:t>
      </w:r>
      <w:r w:rsidRPr="00053B2B">
        <w:rPr>
          <w:rFonts w:ascii="Angsana New" w:hAnsi="Angsana New" w:cs="Angsana New"/>
          <w:snapToGrid w:val="0"/>
          <w:spacing w:val="-8"/>
          <w:lang w:val="en-US"/>
        </w:rPr>
        <w:t xml:space="preserve">2567 </w:t>
      </w:r>
      <w:r w:rsidRPr="00053B2B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บริษัทได้ดำเนินการจดทะเบียนจัดตั้งบริษัทย่อยดังกล่าวกับกรม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พัฒนา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      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ธุรกิจการค้า กระทรวงพาณิชย์ ตามมติดังกล่าวแล้ว โดยมีทุนจดทะเบียนเริ่มแรกจำนวน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/>
          <w:snapToGrid w:val="0"/>
          <w:lang w:val="en-US"/>
        </w:rPr>
        <w:t>1,000,000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บาท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และได้ชำระค่าหุ้นแล้ว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/>
          <w:snapToGrid w:val="0"/>
          <w:lang w:val="en-US"/>
        </w:rPr>
        <w:t>250,000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637463">
        <w:rPr>
          <w:rFonts w:ascii="Angsana New" w:hAnsi="Angsana New" w:cs="Angsana New" w:hint="cs"/>
          <w:snapToGrid w:val="0"/>
          <w:cs/>
          <w:lang w:val="en-US"/>
        </w:rPr>
        <w:t>ทั้งนี้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บริษัทถือหุ้นในอัตราร้อยละ</w:t>
      </w:r>
      <w:r w:rsidRPr="00053B2B">
        <w:rPr>
          <w:rFonts w:ascii="Angsana New" w:hAnsi="Angsana New" w:cs="Angsana New"/>
          <w:snapToGrid w:val="0"/>
          <w:lang w:val="en-US"/>
        </w:rPr>
        <w:t xml:space="preserve"> 99.99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053B2B">
        <w:rPr>
          <w:rFonts w:ascii="Angsana New" w:hAnsi="Angsana New" w:cs="Angsana New" w:hint="cs"/>
          <w:snapToGrid w:val="0"/>
          <w:cs/>
          <w:lang w:val="en-US"/>
        </w:rPr>
        <w:t>ในบริษัทย่อยดังกล่าว</w:t>
      </w:r>
      <w:r w:rsidR="00E42678"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5DD81CC5" w14:textId="28C455AF" w:rsidR="006D067C" w:rsidRPr="00527481" w:rsidRDefault="00E42678" w:rsidP="00E42678">
      <w:pPr>
        <w:tabs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E42678">
        <w:rPr>
          <w:rFonts w:ascii="Angsana New" w:hAnsi="Angsana New" w:cs="Angsana New"/>
          <w:b/>
          <w:bCs/>
          <w:lang w:val="en-US"/>
        </w:rPr>
        <w:lastRenderedPageBreak/>
        <w:t>28</w:t>
      </w:r>
      <w:r w:rsidR="006D067C" w:rsidRPr="00527481">
        <w:rPr>
          <w:rFonts w:ascii="Angsana New" w:hAnsi="Angsana New" w:cs="Angsana New"/>
          <w:b/>
          <w:bCs/>
          <w:lang w:val="en-US"/>
        </w:rPr>
        <w:t>.</w:t>
      </w:r>
      <w:r w:rsidR="006D067C" w:rsidRPr="00527481">
        <w:rPr>
          <w:rFonts w:ascii="Angsana New" w:hAnsi="Angsana New" w:cs="Angsana New"/>
          <w:b/>
          <w:bCs/>
          <w:lang w:val="en-US"/>
        </w:rPr>
        <w:tab/>
      </w:r>
      <w:r w:rsidR="006D067C" w:rsidRPr="00527481">
        <w:rPr>
          <w:rFonts w:ascii="Angsana New" w:hAnsi="Angsana New" w:cs="Angsana New"/>
          <w:b/>
          <w:bCs/>
          <w:cs/>
          <w:lang w:val="en-US"/>
        </w:rPr>
        <w:t>การอนุมัติงบการเงินระหว่า</w:t>
      </w:r>
      <w:r w:rsidR="006D067C" w:rsidRPr="00527481">
        <w:rPr>
          <w:rFonts w:ascii="Angsana New" w:hAnsi="Angsana New" w:cs="Angsana New" w:hint="cs"/>
          <w:b/>
          <w:bCs/>
          <w:cs/>
          <w:lang w:val="en-US"/>
        </w:rPr>
        <w:t>งกาล</w:t>
      </w:r>
    </w:p>
    <w:p w14:paraId="46D49705" w14:textId="0CC678E6" w:rsidR="006D067C" w:rsidRPr="00A86372" w:rsidRDefault="006D067C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bookmarkStart w:id="18" w:name="_Hlk150193019"/>
      <w:r w:rsidRPr="00527481">
        <w:rPr>
          <w:rFonts w:ascii="Angsana New" w:hAnsi="Angsana New" w:cs="Angsana New"/>
          <w:cs/>
        </w:rPr>
        <w:t>งบการเงินระหว่างกาลนี้ได้รับ</w:t>
      </w:r>
      <w:r w:rsidR="003157F1" w:rsidRPr="00527481">
        <w:rPr>
          <w:rFonts w:ascii="Angsana New" w:hAnsi="Angsana New" w:cs="Angsana New" w:hint="cs"/>
          <w:cs/>
        </w:rPr>
        <w:t>การ</w:t>
      </w:r>
      <w:r w:rsidRPr="00527481">
        <w:rPr>
          <w:rFonts w:ascii="Angsana New" w:hAnsi="Angsana New" w:cs="Angsana New"/>
          <w:cs/>
        </w:rPr>
        <w:t xml:space="preserve">อนุมัติให้ออกงบการเงินโดยคณะกรรมการของบริษัท เมื่อวันที่ </w:t>
      </w:r>
      <w:r w:rsidRPr="00527481">
        <w:rPr>
          <w:rFonts w:ascii="Angsana New" w:hAnsi="Angsana New" w:cs="Angsana New" w:hint="cs"/>
          <w:cs/>
        </w:rPr>
        <w:t xml:space="preserve">                           </w:t>
      </w:r>
      <w:r w:rsidR="00C26AD2" w:rsidRPr="00527481">
        <w:rPr>
          <w:rFonts w:ascii="Angsana New" w:hAnsi="Angsana New" w:cs="Angsana New" w:hint="cs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9</w:t>
      </w:r>
      <w:r w:rsidR="00F51CD9" w:rsidRPr="00527481">
        <w:rPr>
          <w:rFonts w:ascii="Angsana New" w:hAnsi="Angsana New" w:cs="Angsana New"/>
          <w:lang w:val="en-US"/>
        </w:rPr>
        <w:t xml:space="preserve"> </w:t>
      </w:r>
      <w:r w:rsidR="00D932CE" w:rsidRPr="00527481">
        <w:rPr>
          <w:rFonts w:ascii="Angsana New" w:hAnsi="Angsana New" w:cs="Angsana New" w:hint="cs"/>
          <w:cs/>
          <w:lang w:val="en-US"/>
        </w:rPr>
        <w:t>สิงหาคม</w:t>
      </w:r>
      <w:r w:rsidR="00F51CD9" w:rsidRPr="00527481">
        <w:rPr>
          <w:rFonts w:ascii="Angsana New" w:hAnsi="Angsana New" w:cs="Angsana New" w:hint="cs"/>
          <w:cs/>
          <w:lang w:val="en-US"/>
        </w:rPr>
        <w:t xml:space="preserve"> </w:t>
      </w:r>
      <w:r w:rsidR="00E42678" w:rsidRPr="00E42678">
        <w:rPr>
          <w:rFonts w:ascii="Angsana New" w:hAnsi="Angsana New" w:cs="Angsana New"/>
          <w:lang w:val="en-US"/>
        </w:rPr>
        <w:t>256</w:t>
      </w:r>
      <w:bookmarkEnd w:id="18"/>
      <w:r w:rsidR="00E42678" w:rsidRPr="00E42678">
        <w:rPr>
          <w:rFonts w:ascii="Angsana New" w:hAnsi="Angsana New" w:cs="Angsana New"/>
          <w:lang w:val="en-US"/>
        </w:rPr>
        <w:t>7</w:t>
      </w:r>
    </w:p>
    <w:sectPr w:rsidR="006D067C" w:rsidRPr="00A86372" w:rsidSect="003C3C4D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350" w:right="1224" w:bottom="720" w:left="1440" w:header="864" w:footer="432" w:gutter="0"/>
      <w:pgNumType w:fmt="numberInDash" w:start="4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4F21A" w14:textId="77777777" w:rsidR="005C5CCF" w:rsidRDefault="005C5CCF">
      <w:pPr>
        <w:rPr>
          <w:rFonts w:cs="Symbol"/>
          <w:cs/>
        </w:rPr>
      </w:pPr>
      <w:r>
        <w:separator/>
      </w:r>
    </w:p>
  </w:endnote>
  <w:endnote w:type="continuationSeparator" w:id="0">
    <w:p w14:paraId="1C980922" w14:textId="77777777" w:rsidR="005C5CCF" w:rsidRDefault="005C5CCF">
      <w:pPr>
        <w:rPr>
          <w:rFonts w:cs="Symbol"/>
          <w:cs/>
        </w:rPr>
      </w:pPr>
      <w:r>
        <w:continuationSeparator/>
      </w:r>
    </w:p>
  </w:endnote>
  <w:endnote w:type="continuationNotice" w:id="1">
    <w:p w14:paraId="013BDEFD" w14:textId="77777777" w:rsidR="005C5CCF" w:rsidRDefault="005C5CCF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74A" w14:textId="52904B9F" w:rsidR="00926072" w:rsidRDefault="00926072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="00AA354D" w:rsidRPr="00AA354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926072" w:rsidRDefault="00926072">
    <w:pPr>
      <w:pStyle w:val="Footer"/>
      <w:ind w:right="360"/>
      <w:rPr>
        <w:rFonts w:cs="Symbol"/>
        <w:szCs w:val="32"/>
        <w:cs/>
      </w:rPr>
    </w:pPr>
  </w:p>
  <w:p w14:paraId="5EDA1A95" w14:textId="77777777" w:rsidR="00926072" w:rsidRDefault="00926072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4AC0" w14:textId="2014E7B5" w:rsidR="00926072" w:rsidRPr="00AD43C6" w:rsidRDefault="00926072" w:rsidP="00AD43C6">
    <w:pPr>
      <w:pStyle w:val="Footer"/>
      <w:jc w:val="right"/>
      <w:rPr>
        <w:rFonts w:ascii="Times New Roman" w:hAnsi="Times New Roman" w:cs="Angsana New"/>
        <w:noProof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FAE6" w14:textId="206F7345" w:rsidR="00926072" w:rsidRPr="00AD43C6" w:rsidRDefault="00926072" w:rsidP="00AD43C6">
    <w:pPr>
      <w:pStyle w:val="Footer"/>
      <w:jc w:val="right"/>
      <w:rPr>
        <w:rFonts w:ascii="Times New Roman" w:hAnsi="Times New Roman" w:cs="Angsana New"/>
        <w:noProof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504A" w14:textId="77777777" w:rsidR="00926072" w:rsidRDefault="00926072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926072" w:rsidRDefault="00926072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2FB8" w14:textId="7AD10517" w:rsidR="00926072" w:rsidRPr="004030AD" w:rsidRDefault="00926072" w:rsidP="00E94078">
    <w:pPr>
      <w:pStyle w:val="Footer"/>
      <w:jc w:val="right"/>
      <w:rPr>
        <w:rFonts w:ascii="Times New Roman" w:hAnsi="Times New Roman" w:cstheme="minorBidi"/>
        <w:sz w:val="20"/>
        <w:szCs w:val="20"/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FE20" w14:textId="548FA850" w:rsidR="00926072" w:rsidRPr="00221254" w:rsidRDefault="00926072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637463">
      <w:rPr>
        <w:rFonts w:ascii="BrowalliaUPC" w:hAnsi="BrowalliaUPC"/>
        <w:noProof/>
        <w:szCs w:val="32"/>
      </w:rPr>
      <w:t>CGD</w:t>
    </w:r>
    <w:r w:rsidR="00637463">
      <w:rPr>
        <w:rFonts w:ascii="BrowalliaUPC" w:hAnsi="BrowalliaUPC"/>
        <w:noProof/>
        <w:szCs w:val="32"/>
        <w:cs/>
      </w:rPr>
      <w:t>67</w:t>
    </w:r>
    <w:r w:rsidR="00637463">
      <w:rPr>
        <w:rFonts w:ascii="BrowalliaUPC" w:hAnsi="BrowalliaUPC"/>
        <w:noProof/>
        <w:szCs w:val="32"/>
      </w:rPr>
      <w:t>Q</w:t>
    </w:r>
    <w:r w:rsidR="00637463">
      <w:rPr>
        <w:rFonts w:ascii="BrowalliaUPC" w:hAnsi="BrowalliaUPC"/>
        <w:noProof/>
        <w:szCs w:val="32"/>
        <w:cs/>
      </w:rPr>
      <w:t>2.</w:t>
    </w:r>
    <w:r w:rsidR="00637463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637463">
      <w:rPr>
        <w:rFonts w:ascii="BrowalliaUPC" w:hAnsi="BrowalliaUPC"/>
        <w:noProof/>
        <w:szCs w:val="32"/>
        <w:lang w:val="en-US"/>
      </w:rPr>
      <w:t>09/08/2024 17:29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3767" w14:textId="77777777" w:rsidR="005C5CCF" w:rsidRDefault="005C5CCF">
      <w:pPr>
        <w:rPr>
          <w:rFonts w:cs="Symbol"/>
          <w:cs/>
        </w:rPr>
      </w:pPr>
      <w:r>
        <w:separator/>
      </w:r>
    </w:p>
  </w:footnote>
  <w:footnote w:type="continuationSeparator" w:id="0">
    <w:p w14:paraId="7E3DF7AB" w14:textId="77777777" w:rsidR="005C5CCF" w:rsidRDefault="005C5CCF">
      <w:pPr>
        <w:rPr>
          <w:rFonts w:cs="Symbol"/>
          <w:cs/>
        </w:rPr>
      </w:pPr>
      <w:r>
        <w:continuationSeparator/>
      </w:r>
    </w:p>
  </w:footnote>
  <w:footnote w:type="continuationNotice" w:id="1">
    <w:p w14:paraId="5B36AD13" w14:textId="77777777" w:rsidR="005C5CCF" w:rsidRDefault="005C5CCF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837" w14:textId="1520A2DE" w:rsidR="00926072" w:rsidRPr="00FC2EDD" w:rsidRDefault="00926072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926072" w:rsidRPr="00FC2EDD" w:rsidRDefault="00926072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03C7" w14:textId="373C5401" w:rsidR="00926072" w:rsidRPr="00FC2EDD" w:rsidRDefault="00926072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5DECAB9A" w14:textId="77777777" w:rsidR="00926072" w:rsidRPr="00FC2EDD" w:rsidRDefault="00926072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2198" w14:textId="20F890A0" w:rsidR="00926072" w:rsidRPr="00AD43C6" w:rsidRDefault="00926072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278FFEE" w:rsidR="00926072" w:rsidRPr="00513CD5" w:rsidRDefault="00926072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="00194284" w:rsidRPr="00194284">
      <w:rPr>
        <w:rFonts w:ascii="Times New Roman" w:hAnsi="Times New Roman" w:cs="Times New Roman"/>
        <w:noProof/>
        <w:sz w:val="21"/>
        <w:szCs w:val="21"/>
        <w:cs/>
      </w:rPr>
      <w:t>- 46 -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926072" w:rsidRPr="00B974E7" w:rsidRDefault="00926072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6523" w14:textId="77777777" w:rsidR="00926072" w:rsidRPr="00071C47" w:rsidRDefault="00926072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1" w15:restartNumberingAfterBreak="0">
    <w:nsid w:val="068E2B68"/>
    <w:multiLevelType w:val="hybridMultilevel"/>
    <w:tmpl w:val="9E721B46"/>
    <w:lvl w:ilvl="0" w:tplc="4B32537E">
      <w:start w:val="310"/>
      <w:numFmt w:val="bullet"/>
      <w:lvlText w:val=""/>
      <w:lvlJc w:val="left"/>
      <w:pPr>
        <w:ind w:left="720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A37FF"/>
    <w:multiLevelType w:val="hybridMultilevel"/>
    <w:tmpl w:val="D16C9C74"/>
    <w:lvl w:ilvl="0" w:tplc="AE1844B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30003"/>
    <w:multiLevelType w:val="hybridMultilevel"/>
    <w:tmpl w:val="9900031C"/>
    <w:lvl w:ilvl="0" w:tplc="64BAAEF0">
      <w:start w:val="310"/>
      <w:numFmt w:val="bullet"/>
      <w:lvlText w:val="*"/>
      <w:lvlJc w:val="left"/>
      <w:pPr>
        <w:ind w:left="4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4" w15:restartNumberingAfterBreak="0">
    <w:nsid w:val="1583724B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5E53"/>
    <w:multiLevelType w:val="hybridMultilevel"/>
    <w:tmpl w:val="8304A024"/>
    <w:lvl w:ilvl="0" w:tplc="898EAD1C">
      <w:start w:val="310"/>
      <w:numFmt w:val="bullet"/>
      <w:lvlText w:val="*"/>
      <w:lvlJc w:val="left"/>
      <w:pPr>
        <w:ind w:left="4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1CF9425B"/>
    <w:multiLevelType w:val="hybridMultilevel"/>
    <w:tmpl w:val="6422DF9C"/>
    <w:lvl w:ilvl="0" w:tplc="12FE16EC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3B508A2"/>
    <w:multiLevelType w:val="hybridMultilevel"/>
    <w:tmpl w:val="9F64653A"/>
    <w:lvl w:ilvl="0" w:tplc="63F2D6A2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63643"/>
    <w:multiLevelType w:val="hybridMultilevel"/>
    <w:tmpl w:val="D57A5892"/>
    <w:lvl w:ilvl="0" w:tplc="624C58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4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6" w15:restartNumberingAfterBreak="0">
    <w:nsid w:val="417C6473"/>
    <w:multiLevelType w:val="hybridMultilevel"/>
    <w:tmpl w:val="E5B4E0C4"/>
    <w:lvl w:ilvl="0" w:tplc="BF0E107C"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67E51"/>
    <w:multiLevelType w:val="hybridMultilevel"/>
    <w:tmpl w:val="21CE4E1E"/>
    <w:lvl w:ilvl="0" w:tplc="63C6F7A0">
      <w:start w:val="1"/>
      <w:numFmt w:val="bullet"/>
      <w:lvlText w:val="•"/>
      <w:lvlJc w:val="left"/>
      <w:pPr>
        <w:ind w:left="306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8" w15:restartNumberingAfterBreak="0">
    <w:nsid w:val="444847B2"/>
    <w:multiLevelType w:val="hybridMultilevel"/>
    <w:tmpl w:val="1D9AEAE4"/>
    <w:lvl w:ilvl="0" w:tplc="C24ECCAA">
      <w:numFmt w:val="bullet"/>
      <w:lvlText w:val=""/>
      <w:lvlJc w:val="left"/>
      <w:pPr>
        <w:ind w:left="720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31E90"/>
    <w:multiLevelType w:val="hybridMultilevel"/>
    <w:tmpl w:val="A5D43B46"/>
    <w:lvl w:ilvl="0" w:tplc="3A3C6A7C">
      <w:start w:val="310"/>
      <w:numFmt w:val="bullet"/>
      <w:lvlText w:val="*"/>
      <w:lvlJc w:val="left"/>
      <w:pPr>
        <w:ind w:left="342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B547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C2AE2"/>
    <w:multiLevelType w:val="hybridMultilevel"/>
    <w:tmpl w:val="00A63808"/>
    <w:lvl w:ilvl="0" w:tplc="057E138A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4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35" w15:restartNumberingAfterBreak="0">
    <w:nsid w:val="4F65104A"/>
    <w:multiLevelType w:val="hybridMultilevel"/>
    <w:tmpl w:val="5CBE80D6"/>
    <w:lvl w:ilvl="0" w:tplc="88BE6992">
      <w:numFmt w:val="bullet"/>
      <w:lvlText w:val=""/>
      <w:lvlJc w:val="left"/>
      <w:pPr>
        <w:ind w:left="278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36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6436D8"/>
    <w:multiLevelType w:val="hybridMultilevel"/>
    <w:tmpl w:val="3F1679F0"/>
    <w:lvl w:ilvl="0" w:tplc="A53EB146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19D105A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33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43" w15:restartNumberingAfterBreak="0">
    <w:nsid w:val="6AB16504"/>
    <w:multiLevelType w:val="hybridMultilevel"/>
    <w:tmpl w:val="157A3FF0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6AE530B6"/>
    <w:multiLevelType w:val="hybridMultilevel"/>
    <w:tmpl w:val="16E8246A"/>
    <w:lvl w:ilvl="0" w:tplc="8D08CD86">
      <w:numFmt w:val="bullet"/>
      <w:lvlText w:val=""/>
      <w:lvlJc w:val="left"/>
      <w:pPr>
        <w:ind w:left="638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5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46" w15:restartNumberingAfterBreak="0">
    <w:nsid w:val="6DD42E32"/>
    <w:multiLevelType w:val="hybridMultilevel"/>
    <w:tmpl w:val="52EA59AA"/>
    <w:lvl w:ilvl="0" w:tplc="1AC448F6">
      <w:start w:val="31"/>
      <w:numFmt w:val="bullet"/>
      <w:lvlText w:val="-"/>
      <w:lvlJc w:val="left"/>
      <w:pPr>
        <w:ind w:left="852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7" w15:restartNumberingAfterBreak="0">
    <w:nsid w:val="70320F63"/>
    <w:multiLevelType w:val="hybridMultilevel"/>
    <w:tmpl w:val="C05AE1C8"/>
    <w:lvl w:ilvl="0" w:tplc="350088F0">
      <w:start w:val="310"/>
      <w:numFmt w:val="bullet"/>
      <w:lvlText w:val="*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0273126">
    <w:abstractNumId w:val="9"/>
  </w:num>
  <w:num w:numId="2" w16cid:durableId="286543156">
    <w:abstractNumId w:val="7"/>
  </w:num>
  <w:num w:numId="3" w16cid:durableId="865018076">
    <w:abstractNumId w:val="6"/>
  </w:num>
  <w:num w:numId="4" w16cid:durableId="671687446">
    <w:abstractNumId w:val="5"/>
  </w:num>
  <w:num w:numId="5" w16cid:durableId="1010763279">
    <w:abstractNumId w:val="8"/>
  </w:num>
  <w:num w:numId="6" w16cid:durableId="1338269509">
    <w:abstractNumId w:val="3"/>
  </w:num>
  <w:num w:numId="7" w16cid:durableId="1714304994">
    <w:abstractNumId w:val="2"/>
  </w:num>
  <w:num w:numId="8" w16cid:durableId="373039918">
    <w:abstractNumId w:val="0"/>
  </w:num>
  <w:num w:numId="9" w16cid:durableId="1840345739">
    <w:abstractNumId w:val="1"/>
  </w:num>
  <w:num w:numId="10" w16cid:durableId="970672854">
    <w:abstractNumId w:val="4"/>
  </w:num>
  <w:num w:numId="11" w16cid:durableId="339815996">
    <w:abstractNumId w:val="23"/>
  </w:num>
  <w:num w:numId="12" w16cid:durableId="694379950">
    <w:abstractNumId w:val="21"/>
  </w:num>
  <w:num w:numId="13" w16cid:durableId="798568235">
    <w:abstractNumId w:val="41"/>
  </w:num>
  <w:num w:numId="14" w16cid:durableId="1062946854">
    <w:abstractNumId w:val="25"/>
  </w:num>
  <w:num w:numId="15" w16cid:durableId="4182168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6342898">
    <w:abstractNumId w:val="40"/>
  </w:num>
  <w:num w:numId="17" w16cid:durableId="527261176">
    <w:abstractNumId w:val="24"/>
  </w:num>
  <w:num w:numId="18" w16cid:durableId="1487935028">
    <w:abstractNumId w:val="36"/>
  </w:num>
  <w:num w:numId="19" w16cid:durableId="647981590">
    <w:abstractNumId w:val="32"/>
  </w:num>
  <w:num w:numId="20" w16cid:durableId="1504469002">
    <w:abstractNumId w:val="16"/>
  </w:num>
  <w:num w:numId="21" w16cid:durableId="2128693785">
    <w:abstractNumId w:val="49"/>
  </w:num>
  <w:num w:numId="22" w16cid:durableId="508833334">
    <w:abstractNumId w:val="30"/>
  </w:num>
  <w:num w:numId="23" w16cid:durableId="1394813523">
    <w:abstractNumId w:val="20"/>
  </w:num>
  <w:num w:numId="24" w16cid:durableId="1800148865">
    <w:abstractNumId w:val="12"/>
  </w:num>
  <w:num w:numId="25" w16cid:durableId="295723863">
    <w:abstractNumId w:val="48"/>
  </w:num>
  <w:num w:numId="26" w16cid:durableId="980234883">
    <w:abstractNumId w:val="27"/>
  </w:num>
  <w:num w:numId="27" w16cid:durableId="339937150">
    <w:abstractNumId w:val="18"/>
  </w:num>
  <w:num w:numId="28" w16cid:durableId="1130323347">
    <w:abstractNumId w:val="15"/>
  </w:num>
  <w:num w:numId="29" w16cid:durableId="1806971361">
    <w:abstractNumId w:val="43"/>
  </w:num>
  <w:num w:numId="30" w16cid:durableId="1800297143">
    <w:abstractNumId w:val="46"/>
  </w:num>
  <w:num w:numId="31" w16cid:durableId="1352955470">
    <w:abstractNumId w:val="42"/>
  </w:num>
  <w:num w:numId="32" w16cid:durableId="1290549656">
    <w:abstractNumId w:val="31"/>
  </w:num>
  <w:num w:numId="33" w16cid:durableId="457530425">
    <w:abstractNumId w:val="39"/>
  </w:num>
  <w:num w:numId="34" w16cid:durableId="2067870182">
    <w:abstractNumId w:val="14"/>
  </w:num>
  <w:num w:numId="35" w16cid:durableId="1305306478">
    <w:abstractNumId w:val="35"/>
  </w:num>
  <w:num w:numId="36" w16cid:durableId="1481145493">
    <w:abstractNumId w:val="44"/>
  </w:num>
  <w:num w:numId="37" w16cid:durableId="485702213">
    <w:abstractNumId w:val="28"/>
  </w:num>
  <w:num w:numId="38" w16cid:durableId="964845168">
    <w:abstractNumId w:val="29"/>
  </w:num>
  <w:num w:numId="39" w16cid:durableId="37819490">
    <w:abstractNumId w:val="37"/>
  </w:num>
  <w:num w:numId="40" w16cid:durableId="1924289990">
    <w:abstractNumId w:val="11"/>
  </w:num>
  <w:num w:numId="41" w16cid:durableId="420832582">
    <w:abstractNumId w:val="19"/>
  </w:num>
  <w:num w:numId="42" w16cid:durableId="207842221">
    <w:abstractNumId w:val="47"/>
  </w:num>
  <w:num w:numId="43" w16cid:durableId="1394087648">
    <w:abstractNumId w:val="17"/>
  </w:num>
  <w:num w:numId="44" w16cid:durableId="1580290407">
    <w:abstractNumId w:val="13"/>
  </w:num>
  <w:num w:numId="45" w16cid:durableId="1524706064">
    <w:abstractNumId w:val="22"/>
  </w:num>
  <w:num w:numId="46" w16cid:durableId="1051425345">
    <w:abstractNumId w:val="26"/>
  </w:num>
  <w:num w:numId="47" w16cid:durableId="1608001559">
    <w:abstractNumId w:val="33"/>
  </w:num>
  <w:num w:numId="48" w16cid:durableId="1783458543">
    <w:abstractNumId w:val="45"/>
  </w:num>
  <w:num w:numId="49" w16cid:durableId="1843352198">
    <w:abstractNumId w:val="10"/>
  </w:num>
  <w:num w:numId="50" w16cid:durableId="1842894413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A4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C33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621"/>
    <w:rsid w:val="000047F4"/>
    <w:rsid w:val="000049B8"/>
    <w:rsid w:val="00004FE3"/>
    <w:rsid w:val="000055E2"/>
    <w:rsid w:val="000058AB"/>
    <w:rsid w:val="00005C57"/>
    <w:rsid w:val="00005C7D"/>
    <w:rsid w:val="00006199"/>
    <w:rsid w:val="000062F9"/>
    <w:rsid w:val="000071B8"/>
    <w:rsid w:val="000073BD"/>
    <w:rsid w:val="000075FA"/>
    <w:rsid w:val="0000769A"/>
    <w:rsid w:val="00007A50"/>
    <w:rsid w:val="00007AD9"/>
    <w:rsid w:val="00007C71"/>
    <w:rsid w:val="00007CD3"/>
    <w:rsid w:val="00010220"/>
    <w:rsid w:val="000103CF"/>
    <w:rsid w:val="000106F6"/>
    <w:rsid w:val="00010B2F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912"/>
    <w:rsid w:val="00013BC1"/>
    <w:rsid w:val="0001434E"/>
    <w:rsid w:val="000148E3"/>
    <w:rsid w:val="00014C09"/>
    <w:rsid w:val="00014F7D"/>
    <w:rsid w:val="000154B4"/>
    <w:rsid w:val="000158E8"/>
    <w:rsid w:val="00016090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7239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AA8"/>
    <w:rsid w:val="00026AAB"/>
    <w:rsid w:val="00026B2C"/>
    <w:rsid w:val="00026BAB"/>
    <w:rsid w:val="00026DB5"/>
    <w:rsid w:val="00026F61"/>
    <w:rsid w:val="0002760E"/>
    <w:rsid w:val="00027617"/>
    <w:rsid w:val="0002764D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8AC"/>
    <w:rsid w:val="00030DD1"/>
    <w:rsid w:val="00030FA3"/>
    <w:rsid w:val="00031B31"/>
    <w:rsid w:val="00031C6F"/>
    <w:rsid w:val="00031D25"/>
    <w:rsid w:val="00031E4A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83D"/>
    <w:rsid w:val="00034B26"/>
    <w:rsid w:val="00034D33"/>
    <w:rsid w:val="00034ED5"/>
    <w:rsid w:val="000351B0"/>
    <w:rsid w:val="000351FB"/>
    <w:rsid w:val="000353B3"/>
    <w:rsid w:val="00035706"/>
    <w:rsid w:val="000358A0"/>
    <w:rsid w:val="00035DB4"/>
    <w:rsid w:val="00035E03"/>
    <w:rsid w:val="00035FD6"/>
    <w:rsid w:val="00036A4C"/>
    <w:rsid w:val="00036D60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D10"/>
    <w:rsid w:val="00040D76"/>
    <w:rsid w:val="000410A9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B2B"/>
    <w:rsid w:val="00053C36"/>
    <w:rsid w:val="00053F98"/>
    <w:rsid w:val="0005462F"/>
    <w:rsid w:val="000546CD"/>
    <w:rsid w:val="00054C4D"/>
    <w:rsid w:val="00054CA6"/>
    <w:rsid w:val="000554EF"/>
    <w:rsid w:val="000555F5"/>
    <w:rsid w:val="00055C72"/>
    <w:rsid w:val="00055F6D"/>
    <w:rsid w:val="000568D5"/>
    <w:rsid w:val="00056919"/>
    <w:rsid w:val="00056C2E"/>
    <w:rsid w:val="00056FED"/>
    <w:rsid w:val="0005742A"/>
    <w:rsid w:val="000574F8"/>
    <w:rsid w:val="000576FC"/>
    <w:rsid w:val="00060509"/>
    <w:rsid w:val="0006089A"/>
    <w:rsid w:val="00060B66"/>
    <w:rsid w:val="00060DA8"/>
    <w:rsid w:val="00060E15"/>
    <w:rsid w:val="00061211"/>
    <w:rsid w:val="00061954"/>
    <w:rsid w:val="000620EB"/>
    <w:rsid w:val="000620F0"/>
    <w:rsid w:val="000622A1"/>
    <w:rsid w:val="000625A5"/>
    <w:rsid w:val="000626F1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918"/>
    <w:rsid w:val="00064B04"/>
    <w:rsid w:val="000652AF"/>
    <w:rsid w:val="00065411"/>
    <w:rsid w:val="00065610"/>
    <w:rsid w:val="00065677"/>
    <w:rsid w:val="00065894"/>
    <w:rsid w:val="0006619A"/>
    <w:rsid w:val="00066278"/>
    <w:rsid w:val="0006630F"/>
    <w:rsid w:val="00066321"/>
    <w:rsid w:val="00066449"/>
    <w:rsid w:val="00066E55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A91"/>
    <w:rsid w:val="000732F4"/>
    <w:rsid w:val="00073336"/>
    <w:rsid w:val="00073C21"/>
    <w:rsid w:val="00073CBA"/>
    <w:rsid w:val="00073DE9"/>
    <w:rsid w:val="00074062"/>
    <w:rsid w:val="00074321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87F"/>
    <w:rsid w:val="00075E9C"/>
    <w:rsid w:val="000762EF"/>
    <w:rsid w:val="00076421"/>
    <w:rsid w:val="0007657F"/>
    <w:rsid w:val="0007684D"/>
    <w:rsid w:val="00076AB1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5A6"/>
    <w:rsid w:val="00080746"/>
    <w:rsid w:val="00080E4A"/>
    <w:rsid w:val="00080FE1"/>
    <w:rsid w:val="000813FB"/>
    <w:rsid w:val="0008150B"/>
    <w:rsid w:val="000819C0"/>
    <w:rsid w:val="00081BCA"/>
    <w:rsid w:val="00082136"/>
    <w:rsid w:val="00082A37"/>
    <w:rsid w:val="00082B2C"/>
    <w:rsid w:val="00082C54"/>
    <w:rsid w:val="000832A4"/>
    <w:rsid w:val="000833CA"/>
    <w:rsid w:val="0008342F"/>
    <w:rsid w:val="00083506"/>
    <w:rsid w:val="0008390D"/>
    <w:rsid w:val="00083C72"/>
    <w:rsid w:val="00083D22"/>
    <w:rsid w:val="0008417D"/>
    <w:rsid w:val="00084797"/>
    <w:rsid w:val="00084F10"/>
    <w:rsid w:val="00084F8F"/>
    <w:rsid w:val="0008555F"/>
    <w:rsid w:val="000858AD"/>
    <w:rsid w:val="00085DBB"/>
    <w:rsid w:val="00086024"/>
    <w:rsid w:val="000862F3"/>
    <w:rsid w:val="00086A26"/>
    <w:rsid w:val="00086A90"/>
    <w:rsid w:val="00086DAF"/>
    <w:rsid w:val="000870B3"/>
    <w:rsid w:val="000870CE"/>
    <w:rsid w:val="0008753B"/>
    <w:rsid w:val="000878D9"/>
    <w:rsid w:val="00087AB2"/>
    <w:rsid w:val="00087C05"/>
    <w:rsid w:val="00087E9C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9B1"/>
    <w:rsid w:val="00092B8A"/>
    <w:rsid w:val="00092E39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FC6"/>
    <w:rsid w:val="000962E4"/>
    <w:rsid w:val="000964C5"/>
    <w:rsid w:val="000965D2"/>
    <w:rsid w:val="00096638"/>
    <w:rsid w:val="00096862"/>
    <w:rsid w:val="000969EC"/>
    <w:rsid w:val="00096BAB"/>
    <w:rsid w:val="0009711E"/>
    <w:rsid w:val="0009719C"/>
    <w:rsid w:val="00097A0B"/>
    <w:rsid w:val="00097EC7"/>
    <w:rsid w:val="00097F91"/>
    <w:rsid w:val="000A005F"/>
    <w:rsid w:val="000A039B"/>
    <w:rsid w:val="000A0465"/>
    <w:rsid w:val="000A0670"/>
    <w:rsid w:val="000A0C34"/>
    <w:rsid w:val="000A0DA6"/>
    <w:rsid w:val="000A10BE"/>
    <w:rsid w:val="000A10C0"/>
    <w:rsid w:val="000A1289"/>
    <w:rsid w:val="000A1338"/>
    <w:rsid w:val="000A143F"/>
    <w:rsid w:val="000A1468"/>
    <w:rsid w:val="000A14DB"/>
    <w:rsid w:val="000A17BC"/>
    <w:rsid w:val="000A18A3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A8D"/>
    <w:rsid w:val="000A5E48"/>
    <w:rsid w:val="000A6029"/>
    <w:rsid w:val="000A66CA"/>
    <w:rsid w:val="000A6C91"/>
    <w:rsid w:val="000A714F"/>
    <w:rsid w:val="000A7208"/>
    <w:rsid w:val="000A7B23"/>
    <w:rsid w:val="000B01B2"/>
    <w:rsid w:val="000B0341"/>
    <w:rsid w:val="000B06CB"/>
    <w:rsid w:val="000B0A68"/>
    <w:rsid w:val="000B0C23"/>
    <w:rsid w:val="000B1207"/>
    <w:rsid w:val="000B143E"/>
    <w:rsid w:val="000B1628"/>
    <w:rsid w:val="000B1BE5"/>
    <w:rsid w:val="000B1D05"/>
    <w:rsid w:val="000B2394"/>
    <w:rsid w:val="000B25F3"/>
    <w:rsid w:val="000B2729"/>
    <w:rsid w:val="000B279C"/>
    <w:rsid w:val="000B2B55"/>
    <w:rsid w:val="000B3504"/>
    <w:rsid w:val="000B3569"/>
    <w:rsid w:val="000B3C6D"/>
    <w:rsid w:val="000B3F8B"/>
    <w:rsid w:val="000B40B7"/>
    <w:rsid w:val="000B43FE"/>
    <w:rsid w:val="000B4E82"/>
    <w:rsid w:val="000B4F01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377F"/>
    <w:rsid w:val="000C385B"/>
    <w:rsid w:val="000C38E7"/>
    <w:rsid w:val="000C3AAA"/>
    <w:rsid w:val="000C3B6B"/>
    <w:rsid w:val="000C3CFE"/>
    <w:rsid w:val="000C3F32"/>
    <w:rsid w:val="000C4091"/>
    <w:rsid w:val="000C48B3"/>
    <w:rsid w:val="000C4EE2"/>
    <w:rsid w:val="000C54CC"/>
    <w:rsid w:val="000C581D"/>
    <w:rsid w:val="000C59B7"/>
    <w:rsid w:val="000C5A41"/>
    <w:rsid w:val="000C5B6B"/>
    <w:rsid w:val="000C5BED"/>
    <w:rsid w:val="000C5D30"/>
    <w:rsid w:val="000C5DCE"/>
    <w:rsid w:val="000C6108"/>
    <w:rsid w:val="000C632D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5E"/>
    <w:rsid w:val="000D15ED"/>
    <w:rsid w:val="000D163D"/>
    <w:rsid w:val="000D180D"/>
    <w:rsid w:val="000D1BB3"/>
    <w:rsid w:val="000D1F61"/>
    <w:rsid w:val="000D1FFF"/>
    <w:rsid w:val="000D256D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6031"/>
    <w:rsid w:val="000D6195"/>
    <w:rsid w:val="000D61FC"/>
    <w:rsid w:val="000D6300"/>
    <w:rsid w:val="000D632A"/>
    <w:rsid w:val="000D6375"/>
    <w:rsid w:val="000D64A5"/>
    <w:rsid w:val="000D6522"/>
    <w:rsid w:val="000D6916"/>
    <w:rsid w:val="000D7074"/>
    <w:rsid w:val="000D715D"/>
    <w:rsid w:val="000D74EB"/>
    <w:rsid w:val="000D773D"/>
    <w:rsid w:val="000D77EA"/>
    <w:rsid w:val="000D7898"/>
    <w:rsid w:val="000D79B7"/>
    <w:rsid w:val="000D7CD1"/>
    <w:rsid w:val="000D7F1E"/>
    <w:rsid w:val="000E0293"/>
    <w:rsid w:val="000E092A"/>
    <w:rsid w:val="000E0B1C"/>
    <w:rsid w:val="000E149A"/>
    <w:rsid w:val="000E193D"/>
    <w:rsid w:val="000E1D53"/>
    <w:rsid w:val="000E1F86"/>
    <w:rsid w:val="000E21D9"/>
    <w:rsid w:val="000E2374"/>
    <w:rsid w:val="000E2CF2"/>
    <w:rsid w:val="000E2E13"/>
    <w:rsid w:val="000E2E9E"/>
    <w:rsid w:val="000E31A0"/>
    <w:rsid w:val="000E36FF"/>
    <w:rsid w:val="000E41A4"/>
    <w:rsid w:val="000E4375"/>
    <w:rsid w:val="000E45C6"/>
    <w:rsid w:val="000E4DCB"/>
    <w:rsid w:val="000E540A"/>
    <w:rsid w:val="000E5658"/>
    <w:rsid w:val="000E577F"/>
    <w:rsid w:val="000E589F"/>
    <w:rsid w:val="000E5DEB"/>
    <w:rsid w:val="000E5E4C"/>
    <w:rsid w:val="000E63D7"/>
    <w:rsid w:val="000E64DB"/>
    <w:rsid w:val="000E6701"/>
    <w:rsid w:val="000E68C8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F00D8"/>
    <w:rsid w:val="000F0596"/>
    <w:rsid w:val="000F05A6"/>
    <w:rsid w:val="000F0A49"/>
    <w:rsid w:val="000F0C4C"/>
    <w:rsid w:val="000F0E16"/>
    <w:rsid w:val="000F14EA"/>
    <w:rsid w:val="000F15A3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342"/>
    <w:rsid w:val="000F3AF6"/>
    <w:rsid w:val="000F3B06"/>
    <w:rsid w:val="000F4423"/>
    <w:rsid w:val="000F4642"/>
    <w:rsid w:val="000F547D"/>
    <w:rsid w:val="000F5603"/>
    <w:rsid w:val="000F564C"/>
    <w:rsid w:val="000F57F4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3EA"/>
    <w:rsid w:val="00100726"/>
    <w:rsid w:val="00100832"/>
    <w:rsid w:val="00100B3A"/>
    <w:rsid w:val="00100BD0"/>
    <w:rsid w:val="00100E90"/>
    <w:rsid w:val="001010F5"/>
    <w:rsid w:val="001011AC"/>
    <w:rsid w:val="001014B0"/>
    <w:rsid w:val="00101801"/>
    <w:rsid w:val="00101C6C"/>
    <w:rsid w:val="00101EAF"/>
    <w:rsid w:val="00102064"/>
    <w:rsid w:val="00102353"/>
    <w:rsid w:val="00102798"/>
    <w:rsid w:val="00102AE9"/>
    <w:rsid w:val="00102B70"/>
    <w:rsid w:val="001032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B8B"/>
    <w:rsid w:val="00104D90"/>
    <w:rsid w:val="00105227"/>
    <w:rsid w:val="00105352"/>
    <w:rsid w:val="0010563F"/>
    <w:rsid w:val="0010587E"/>
    <w:rsid w:val="00105E63"/>
    <w:rsid w:val="00106067"/>
    <w:rsid w:val="00106451"/>
    <w:rsid w:val="001069D2"/>
    <w:rsid w:val="00106A33"/>
    <w:rsid w:val="00106FC7"/>
    <w:rsid w:val="001071B1"/>
    <w:rsid w:val="00107353"/>
    <w:rsid w:val="0010769C"/>
    <w:rsid w:val="001076DD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3C4"/>
    <w:rsid w:val="0011340A"/>
    <w:rsid w:val="0011388F"/>
    <w:rsid w:val="00113CDC"/>
    <w:rsid w:val="00114710"/>
    <w:rsid w:val="001149CB"/>
    <w:rsid w:val="00114EA2"/>
    <w:rsid w:val="00115245"/>
    <w:rsid w:val="00115283"/>
    <w:rsid w:val="00115467"/>
    <w:rsid w:val="001154E8"/>
    <w:rsid w:val="0011559E"/>
    <w:rsid w:val="00115DB8"/>
    <w:rsid w:val="00115E55"/>
    <w:rsid w:val="0011682D"/>
    <w:rsid w:val="00116AD4"/>
    <w:rsid w:val="00116D6C"/>
    <w:rsid w:val="00117139"/>
    <w:rsid w:val="0011713E"/>
    <w:rsid w:val="00117168"/>
    <w:rsid w:val="00117B06"/>
    <w:rsid w:val="00120499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20F5"/>
    <w:rsid w:val="001222B1"/>
    <w:rsid w:val="00122430"/>
    <w:rsid w:val="00122763"/>
    <w:rsid w:val="00122797"/>
    <w:rsid w:val="00122D29"/>
    <w:rsid w:val="00122E8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ADD"/>
    <w:rsid w:val="0012513B"/>
    <w:rsid w:val="00125DB8"/>
    <w:rsid w:val="00126372"/>
    <w:rsid w:val="001263E5"/>
    <w:rsid w:val="00126508"/>
    <w:rsid w:val="00126919"/>
    <w:rsid w:val="00126A98"/>
    <w:rsid w:val="00126CF0"/>
    <w:rsid w:val="00126FC3"/>
    <w:rsid w:val="001270A3"/>
    <w:rsid w:val="001270E2"/>
    <w:rsid w:val="001274D1"/>
    <w:rsid w:val="00127520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3BD"/>
    <w:rsid w:val="00134B32"/>
    <w:rsid w:val="0013500A"/>
    <w:rsid w:val="00135167"/>
    <w:rsid w:val="0013599D"/>
    <w:rsid w:val="00135E50"/>
    <w:rsid w:val="0013638D"/>
    <w:rsid w:val="00136577"/>
    <w:rsid w:val="001368B1"/>
    <w:rsid w:val="0013697D"/>
    <w:rsid w:val="00136AE7"/>
    <w:rsid w:val="00136D18"/>
    <w:rsid w:val="00137242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A1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151"/>
    <w:rsid w:val="00151872"/>
    <w:rsid w:val="00151889"/>
    <w:rsid w:val="00151C38"/>
    <w:rsid w:val="00152106"/>
    <w:rsid w:val="001522A1"/>
    <w:rsid w:val="00152670"/>
    <w:rsid w:val="00152E59"/>
    <w:rsid w:val="00152FBD"/>
    <w:rsid w:val="00153957"/>
    <w:rsid w:val="00153988"/>
    <w:rsid w:val="0015466A"/>
    <w:rsid w:val="00154D61"/>
    <w:rsid w:val="00154F88"/>
    <w:rsid w:val="00155222"/>
    <w:rsid w:val="00155859"/>
    <w:rsid w:val="001558AD"/>
    <w:rsid w:val="001558C5"/>
    <w:rsid w:val="00155ADB"/>
    <w:rsid w:val="00155FBF"/>
    <w:rsid w:val="00156417"/>
    <w:rsid w:val="0015653A"/>
    <w:rsid w:val="00157205"/>
    <w:rsid w:val="00157321"/>
    <w:rsid w:val="0015736C"/>
    <w:rsid w:val="001578C3"/>
    <w:rsid w:val="00157FDE"/>
    <w:rsid w:val="001601F0"/>
    <w:rsid w:val="00160685"/>
    <w:rsid w:val="0016093E"/>
    <w:rsid w:val="00160A9B"/>
    <w:rsid w:val="00160C3C"/>
    <w:rsid w:val="00160D14"/>
    <w:rsid w:val="001610C8"/>
    <w:rsid w:val="001613E5"/>
    <w:rsid w:val="001614DF"/>
    <w:rsid w:val="0016174C"/>
    <w:rsid w:val="00161751"/>
    <w:rsid w:val="00161771"/>
    <w:rsid w:val="00161833"/>
    <w:rsid w:val="00161C51"/>
    <w:rsid w:val="00162066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DD2"/>
    <w:rsid w:val="00163E52"/>
    <w:rsid w:val="00164475"/>
    <w:rsid w:val="001645A8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1A5"/>
    <w:rsid w:val="001663A4"/>
    <w:rsid w:val="00167030"/>
    <w:rsid w:val="001672B0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561"/>
    <w:rsid w:val="001716A1"/>
    <w:rsid w:val="00171960"/>
    <w:rsid w:val="001722C5"/>
    <w:rsid w:val="00172C80"/>
    <w:rsid w:val="00172D6F"/>
    <w:rsid w:val="00173092"/>
    <w:rsid w:val="001730D5"/>
    <w:rsid w:val="00173C1E"/>
    <w:rsid w:val="00173C37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6F4"/>
    <w:rsid w:val="00176ADB"/>
    <w:rsid w:val="00176BB1"/>
    <w:rsid w:val="00176FF9"/>
    <w:rsid w:val="0017712C"/>
    <w:rsid w:val="0017720E"/>
    <w:rsid w:val="00177355"/>
    <w:rsid w:val="001776D6"/>
    <w:rsid w:val="00177B01"/>
    <w:rsid w:val="00177D52"/>
    <w:rsid w:val="00180665"/>
    <w:rsid w:val="001808F6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F2C"/>
    <w:rsid w:val="00184FEE"/>
    <w:rsid w:val="00185335"/>
    <w:rsid w:val="001855B5"/>
    <w:rsid w:val="00185879"/>
    <w:rsid w:val="0018590B"/>
    <w:rsid w:val="0018598F"/>
    <w:rsid w:val="00185CBA"/>
    <w:rsid w:val="00185E68"/>
    <w:rsid w:val="001865DD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B91"/>
    <w:rsid w:val="001A1BD8"/>
    <w:rsid w:val="001A1DDB"/>
    <w:rsid w:val="001A1DE1"/>
    <w:rsid w:val="001A1E35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987"/>
    <w:rsid w:val="001A4A65"/>
    <w:rsid w:val="001A4DD6"/>
    <w:rsid w:val="001A5040"/>
    <w:rsid w:val="001A567C"/>
    <w:rsid w:val="001A5684"/>
    <w:rsid w:val="001A5699"/>
    <w:rsid w:val="001A5A12"/>
    <w:rsid w:val="001A5B6C"/>
    <w:rsid w:val="001A5B94"/>
    <w:rsid w:val="001A62E5"/>
    <w:rsid w:val="001A63B8"/>
    <w:rsid w:val="001A6432"/>
    <w:rsid w:val="001A6EED"/>
    <w:rsid w:val="001A754F"/>
    <w:rsid w:val="001A773B"/>
    <w:rsid w:val="001A7C09"/>
    <w:rsid w:val="001A7F38"/>
    <w:rsid w:val="001B0049"/>
    <w:rsid w:val="001B01A9"/>
    <w:rsid w:val="001B08FC"/>
    <w:rsid w:val="001B0C27"/>
    <w:rsid w:val="001B0D11"/>
    <w:rsid w:val="001B0F14"/>
    <w:rsid w:val="001B1119"/>
    <w:rsid w:val="001B1470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5007"/>
    <w:rsid w:val="001B5067"/>
    <w:rsid w:val="001B51BF"/>
    <w:rsid w:val="001B53E2"/>
    <w:rsid w:val="001B5678"/>
    <w:rsid w:val="001B5D70"/>
    <w:rsid w:val="001B5F6A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12E"/>
    <w:rsid w:val="001C0797"/>
    <w:rsid w:val="001C09A5"/>
    <w:rsid w:val="001C0BF4"/>
    <w:rsid w:val="001C1091"/>
    <w:rsid w:val="001C15B0"/>
    <w:rsid w:val="001C1650"/>
    <w:rsid w:val="001C1888"/>
    <w:rsid w:val="001C1983"/>
    <w:rsid w:val="001C19BD"/>
    <w:rsid w:val="001C1F27"/>
    <w:rsid w:val="001C2AE3"/>
    <w:rsid w:val="001C2E99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946"/>
    <w:rsid w:val="001C50DF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EE1"/>
    <w:rsid w:val="001C7154"/>
    <w:rsid w:val="001C7444"/>
    <w:rsid w:val="001C753D"/>
    <w:rsid w:val="001C7E67"/>
    <w:rsid w:val="001C7F14"/>
    <w:rsid w:val="001D04DC"/>
    <w:rsid w:val="001D0C3F"/>
    <w:rsid w:val="001D0E78"/>
    <w:rsid w:val="001D100D"/>
    <w:rsid w:val="001D12A6"/>
    <w:rsid w:val="001D1722"/>
    <w:rsid w:val="001D1724"/>
    <w:rsid w:val="001D1AB8"/>
    <w:rsid w:val="001D1AE1"/>
    <w:rsid w:val="001D2089"/>
    <w:rsid w:val="001D2160"/>
    <w:rsid w:val="001D270A"/>
    <w:rsid w:val="001D281E"/>
    <w:rsid w:val="001D2B00"/>
    <w:rsid w:val="001D2F5E"/>
    <w:rsid w:val="001D31CD"/>
    <w:rsid w:val="001D3AD2"/>
    <w:rsid w:val="001D3ADC"/>
    <w:rsid w:val="001D3E56"/>
    <w:rsid w:val="001D473B"/>
    <w:rsid w:val="001D4769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A88"/>
    <w:rsid w:val="001D7AC7"/>
    <w:rsid w:val="001D7BD7"/>
    <w:rsid w:val="001E02EA"/>
    <w:rsid w:val="001E05AA"/>
    <w:rsid w:val="001E0A1C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6BD"/>
    <w:rsid w:val="001E2E88"/>
    <w:rsid w:val="001E351E"/>
    <w:rsid w:val="001E361C"/>
    <w:rsid w:val="001E3B52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6C8A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2016"/>
    <w:rsid w:val="001F2136"/>
    <w:rsid w:val="001F2201"/>
    <w:rsid w:val="001F2497"/>
    <w:rsid w:val="001F27A1"/>
    <w:rsid w:val="001F2853"/>
    <w:rsid w:val="001F2C2E"/>
    <w:rsid w:val="001F300D"/>
    <w:rsid w:val="001F319F"/>
    <w:rsid w:val="001F3202"/>
    <w:rsid w:val="001F357A"/>
    <w:rsid w:val="001F35FF"/>
    <w:rsid w:val="001F3696"/>
    <w:rsid w:val="001F36E2"/>
    <w:rsid w:val="001F3B33"/>
    <w:rsid w:val="001F40DD"/>
    <w:rsid w:val="001F41E0"/>
    <w:rsid w:val="001F467A"/>
    <w:rsid w:val="001F472A"/>
    <w:rsid w:val="001F4792"/>
    <w:rsid w:val="001F4871"/>
    <w:rsid w:val="001F4AB5"/>
    <w:rsid w:val="001F4C58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FDA"/>
    <w:rsid w:val="001F7260"/>
    <w:rsid w:val="001F742E"/>
    <w:rsid w:val="001F75FF"/>
    <w:rsid w:val="001F764D"/>
    <w:rsid w:val="001F78CA"/>
    <w:rsid w:val="001F7925"/>
    <w:rsid w:val="0020015A"/>
    <w:rsid w:val="00200261"/>
    <w:rsid w:val="00200368"/>
    <w:rsid w:val="002003D4"/>
    <w:rsid w:val="0020073E"/>
    <w:rsid w:val="0020091C"/>
    <w:rsid w:val="0020096E"/>
    <w:rsid w:val="00200B54"/>
    <w:rsid w:val="002017DC"/>
    <w:rsid w:val="0020191F"/>
    <w:rsid w:val="0020198B"/>
    <w:rsid w:val="00201BC1"/>
    <w:rsid w:val="00202C30"/>
    <w:rsid w:val="00203307"/>
    <w:rsid w:val="002035F3"/>
    <w:rsid w:val="002037B0"/>
    <w:rsid w:val="002038BD"/>
    <w:rsid w:val="00203991"/>
    <w:rsid w:val="00203C9F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1E0"/>
    <w:rsid w:val="00210569"/>
    <w:rsid w:val="00210B73"/>
    <w:rsid w:val="00210CAA"/>
    <w:rsid w:val="00210E6F"/>
    <w:rsid w:val="00210FDA"/>
    <w:rsid w:val="0021141C"/>
    <w:rsid w:val="00211676"/>
    <w:rsid w:val="00212560"/>
    <w:rsid w:val="0021259F"/>
    <w:rsid w:val="00212BBB"/>
    <w:rsid w:val="00212CBB"/>
    <w:rsid w:val="0021315E"/>
    <w:rsid w:val="0021319D"/>
    <w:rsid w:val="00213336"/>
    <w:rsid w:val="00213363"/>
    <w:rsid w:val="002133CD"/>
    <w:rsid w:val="002138F4"/>
    <w:rsid w:val="00213B45"/>
    <w:rsid w:val="00213ED6"/>
    <w:rsid w:val="0021431C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C87"/>
    <w:rsid w:val="00220C95"/>
    <w:rsid w:val="00221254"/>
    <w:rsid w:val="002213EE"/>
    <w:rsid w:val="00221454"/>
    <w:rsid w:val="002218DF"/>
    <w:rsid w:val="00221A26"/>
    <w:rsid w:val="00221B11"/>
    <w:rsid w:val="00221F38"/>
    <w:rsid w:val="00221FE4"/>
    <w:rsid w:val="00222150"/>
    <w:rsid w:val="00222843"/>
    <w:rsid w:val="00222D18"/>
    <w:rsid w:val="00222E21"/>
    <w:rsid w:val="00222E6A"/>
    <w:rsid w:val="00222EBE"/>
    <w:rsid w:val="002231B4"/>
    <w:rsid w:val="00223265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5F35"/>
    <w:rsid w:val="00227BDF"/>
    <w:rsid w:val="00227E4E"/>
    <w:rsid w:val="002300D5"/>
    <w:rsid w:val="0023045F"/>
    <w:rsid w:val="00230AEF"/>
    <w:rsid w:val="00230BC6"/>
    <w:rsid w:val="00230F45"/>
    <w:rsid w:val="002312D7"/>
    <w:rsid w:val="002315C9"/>
    <w:rsid w:val="00231C43"/>
    <w:rsid w:val="002325F4"/>
    <w:rsid w:val="0023264D"/>
    <w:rsid w:val="00232776"/>
    <w:rsid w:val="00232B62"/>
    <w:rsid w:val="00232C0E"/>
    <w:rsid w:val="00232CA0"/>
    <w:rsid w:val="002332FC"/>
    <w:rsid w:val="0023335C"/>
    <w:rsid w:val="0023363B"/>
    <w:rsid w:val="00233C8A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3DE"/>
    <w:rsid w:val="00236623"/>
    <w:rsid w:val="00236898"/>
    <w:rsid w:val="00236A0F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77"/>
    <w:rsid w:val="002454DA"/>
    <w:rsid w:val="002459B4"/>
    <w:rsid w:val="00245CCE"/>
    <w:rsid w:val="00245F2F"/>
    <w:rsid w:val="00246137"/>
    <w:rsid w:val="002462CF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0FA"/>
    <w:rsid w:val="00250258"/>
    <w:rsid w:val="002502F7"/>
    <w:rsid w:val="0025049C"/>
    <w:rsid w:val="00250583"/>
    <w:rsid w:val="002506E8"/>
    <w:rsid w:val="00250815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50CB"/>
    <w:rsid w:val="00255638"/>
    <w:rsid w:val="002556D8"/>
    <w:rsid w:val="00255C18"/>
    <w:rsid w:val="00255D96"/>
    <w:rsid w:val="00255ED8"/>
    <w:rsid w:val="00256089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B45"/>
    <w:rsid w:val="00260B7A"/>
    <w:rsid w:val="00260D0F"/>
    <w:rsid w:val="0026168B"/>
    <w:rsid w:val="002617D0"/>
    <w:rsid w:val="00261A6F"/>
    <w:rsid w:val="00261A82"/>
    <w:rsid w:val="0026226A"/>
    <w:rsid w:val="002625BD"/>
    <w:rsid w:val="0026273C"/>
    <w:rsid w:val="002628C7"/>
    <w:rsid w:val="00262D05"/>
    <w:rsid w:val="00263615"/>
    <w:rsid w:val="002637F7"/>
    <w:rsid w:val="0026385E"/>
    <w:rsid w:val="00264057"/>
    <w:rsid w:val="00264394"/>
    <w:rsid w:val="002643FD"/>
    <w:rsid w:val="00264706"/>
    <w:rsid w:val="00264751"/>
    <w:rsid w:val="002648E9"/>
    <w:rsid w:val="00264C4D"/>
    <w:rsid w:val="00264F70"/>
    <w:rsid w:val="00264FA2"/>
    <w:rsid w:val="0026501F"/>
    <w:rsid w:val="002652C6"/>
    <w:rsid w:val="00265330"/>
    <w:rsid w:val="00265465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AC4"/>
    <w:rsid w:val="00272BC2"/>
    <w:rsid w:val="00272DA6"/>
    <w:rsid w:val="00272E36"/>
    <w:rsid w:val="0027339B"/>
    <w:rsid w:val="002733FE"/>
    <w:rsid w:val="00273881"/>
    <w:rsid w:val="00273CA8"/>
    <w:rsid w:val="00273E20"/>
    <w:rsid w:val="00274510"/>
    <w:rsid w:val="0027473D"/>
    <w:rsid w:val="0027485D"/>
    <w:rsid w:val="00274866"/>
    <w:rsid w:val="002749EE"/>
    <w:rsid w:val="00275964"/>
    <w:rsid w:val="00276291"/>
    <w:rsid w:val="002765EA"/>
    <w:rsid w:val="0027686E"/>
    <w:rsid w:val="00276920"/>
    <w:rsid w:val="00276BB2"/>
    <w:rsid w:val="00276EF8"/>
    <w:rsid w:val="002771DB"/>
    <w:rsid w:val="00277501"/>
    <w:rsid w:val="00277B31"/>
    <w:rsid w:val="00277B9D"/>
    <w:rsid w:val="00277D8E"/>
    <w:rsid w:val="00277D91"/>
    <w:rsid w:val="00277FB1"/>
    <w:rsid w:val="00280101"/>
    <w:rsid w:val="002806B0"/>
    <w:rsid w:val="00281038"/>
    <w:rsid w:val="00281438"/>
    <w:rsid w:val="002814BA"/>
    <w:rsid w:val="002817F4"/>
    <w:rsid w:val="00281B5D"/>
    <w:rsid w:val="00281E7F"/>
    <w:rsid w:val="0028207E"/>
    <w:rsid w:val="002827DF"/>
    <w:rsid w:val="00282B7A"/>
    <w:rsid w:val="002831FB"/>
    <w:rsid w:val="0028385A"/>
    <w:rsid w:val="00283900"/>
    <w:rsid w:val="00283DA0"/>
    <w:rsid w:val="00283E48"/>
    <w:rsid w:val="002840E3"/>
    <w:rsid w:val="00284101"/>
    <w:rsid w:val="00284140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220"/>
    <w:rsid w:val="002912A6"/>
    <w:rsid w:val="002912AB"/>
    <w:rsid w:val="002912CF"/>
    <w:rsid w:val="00291916"/>
    <w:rsid w:val="00291C19"/>
    <w:rsid w:val="00292282"/>
    <w:rsid w:val="002923F6"/>
    <w:rsid w:val="00292498"/>
    <w:rsid w:val="0029263E"/>
    <w:rsid w:val="00292911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6394"/>
    <w:rsid w:val="0029660E"/>
    <w:rsid w:val="002969F5"/>
    <w:rsid w:val="00296B64"/>
    <w:rsid w:val="00296F7F"/>
    <w:rsid w:val="00297053"/>
    <w:rsid w:val="00297085"/>
    <w:rsid w:val="0029760B"/>
    <w:rsid w:val="0029763A"/>
    <w:rsid w:val="00297740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BE3"/>
    <w:rsid w:val="002A4CD1"/>
    <w:rsid w:val="002A4E27"/>
    <w:rsid w:val="002A4F34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79EF"/>
    <w:rsid w:val="002A7C22"/>
    <w:rsid w:val="002A7CA9"/>
    <w:rsid w:val="002A7CAF"/>
    <w:rsid w:val="002B0127"/>
    <w:rsid w:val="002B04D3"/>
    <w:rsid w:val="002B06D2"/>
    <w:rsid w:val="002B0A29"/>
    <w:rsid w:val="002B0E21"/>
    <w:rsid w:val="002B0FC2"/>
    <w:rsid w:val="002B10D7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400D"/>
    <w:rsid w:val="002B4031"/>
    <w:rsid w:val="002B4193"/>
    <w:rsid w:val="002B42A4"/>
    <w:rsid w:val="002B4588"/>
    <w:rsid w:val="002B4844"/>
    <w:rsid w:val="002B495E"/>
    <w:rsid w:val="002B4971"/>
    <w:rsid w:val="002B4D8E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1368"/>
    <w:rsid w:val="002C14A1"/>
    <w:rsid w:val="002C1718"/>
    <w:rsid w:val="002C1B2F"/>
    <w:rsid w:val="002C1DE4"/>
    <w:rsid w:val="002C20AE"/>
    <w:rsid w:val="002C2A8B"/>
    <w:rsid w:val="002C2C15"/>
    <w:rsid w:val="002C3056"/>
    <w:rsid w:val="002C3335"/>
    <w:rsid w:val="002C33CF"/>
    <w:rsid w:val="002C3B67"/>
    <w:rsid w:val="002C4031"/>
    <w:rsid w:val="002C4482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E0C"/>
    <w:rsid w:val="002C6F25"/>
    <w:rsid w:val="002C7019"/>
    <w:rsid w:val="002C70C2"/>
    <w:rsid w:val="002C729D"/>
    <w:rsid w:val="002C76E3"/>
    <w:rsid w:val="002C78E7"/>
    <w:rsid w:val="002C7964"/>
    <w:rsid w:val="002C7A74"/>
    <w:rsid w:val="002C7DBF"/>
    <w:rsid w:val="002C7EE5"/>
    <w:rsid w:val="002D0039"/>
    <w:rsid w:val="002D055D"/>
    <w:rsid w:val="002D0C05"/>
    <w:rsid w:val="002D112F"/>
    <w:rsid w:val="002D1A75"/>
    <w:rsid w:val="002D1DDC"/>
    <w:rsid w:val="002D1EB6"/>
    <w:rsid w:val="002D1EDB"/>
    <w:rsid w:val="002D23C9"/>
    <w:rsid w:val="002D2608"/>
    <w:rsid w:val="002D2A7C"/>
    <w:rsid w:val="002D2CAE"/>
    <w:rsid w:val="002D2FF4"/>
    <w:rsid w:val="002D309F"/>
    <w:rsid w:val="002D3C12"/>
    <w:rsid w:val="002D3F46"/>
    <w:rsid w:val="002D49AC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6089"/>
    <w:rsid w:val="002D656A"/>
    <w:rsid w:val="002D6B6E"/>
    <w:rsid w:val="002D6C01"/>
    <w:rsid w:val="002D6C71"/>
    <w:rsid w:val="002D6DB6"/>
    <w:rsid w:val="002D7181"/>
    <w:rsid w:val="002D745E"/>
    <w:rsid w:val="002D7618"/>
    <w:rsid w:val="002D7895"/>
    <w:rsid w:val="002D79C1"/>
    <w:rsid w:val="002D7BAE"/>
    <w:rsid w:val="002D7D07"/>
    <w:rsid w:val="002D7EA4"/>
    <w:rsid w:val="002E0050"/>
    <w:rsid w:val="002E00A2"/>
    <w:rsid w:val="002E040A"/>
    <w:rsid w:val="002E048D"/>
    <w:rsid w:val="002E06AB"/>
    <w:rsid w:val="002E0AFC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BA"/>
    <w:rsid w:val="002F25D3"/>
    <w:rsid w:val="002F27D8"/>
    <w:rsid w:val="002F2827"/>
    <w:rsid w:val="002F28A3"/>
    <w:rsid w:val="002F2BF8"/>
    <w:rsid w:val="002F32AB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805"/>
    <w:rsid w:val="002F6858"/>
    <w:rsid w:val="002F75BD"/>
    <w:rsid w:val="002F75D1"/>
    <w:rsid w:val="002F784D"/>
    <w:rsid w:val="002F79D3"/>
    <w:rsid w:val="002F7BB8"/>
    <w:rsid w:val="003002D1"/>
    <w:rsid w:val="00300757"/>
    <w:rsid w:val="00300782"/>
    <w:rsid w:val="00300A8E"/>
    <w:rsid w:val="00300ACB"/>
    <w:rsid w:val="003011CE"/>
    <w:rsid w:val="00301339"/>
    <w:rsid w:val="003014BF"/>
    <w:rsid w:val="003015DD"/>
    <w:rsid w:val="0030178D"/>
    <w:rsid w:val="00301B84"/>
    <w:rsid w:val="00301DF2"/>
    <w:rsid w:val="00301E4C"/>
    <w:rsid w:val="0030210F"/>
    <w:rsid w:val="0030239D"/>
    <w:rsid w:val="00302496"/>
    <w:rsid w:val="00302764"/>
    <w:rsid w:val="00302B49"/>
    <w:rsid w:val="00302DEC"/>
    <w:rsid w:val="00302DFA"/>
    <w:rsid w:val="0030319B"/>
    <w:rsid w:val="00303405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D25"/>
    <w:rsid w:val="00305E57"/>
    <w:rsid w:val="00305F39"/>
    <w:rsid w:val="00306361"/>
    <w:rsid w:val="00306455"/>
    <w:rsid w:val="0030652D"/>
    <w:rsid w:val="00306945"/>
    <w:rsid w:val="00306F0B"/>
    <w:rsid w:val="00307079"/>
    <w:rsid w:val="003070A0"/>
    <w:rsid w:val="00307CD1"/>
    <w:rsid w:val="0031006D"/>
    <w:rsid w:val="00310689"/>
    <w:rsid w:val="0031077A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E05"/>
    <w:rsid w:val="00311F92"/>
    <w:rsid w:val="003123BB"/>
    <w:rsid w:val="003126E7"/>
    <w:rsid w:val="003127B7"/>
    <w:rsid w:val="00312DF1"/>
    <w:rsid w:val="00312F7F"/>
    <w:rsid w:val="00313658"/>
    <w:rsid w:val="00313711"/>
    <w:rsid w:val="0031383F"/>
    <w:rsid w:val="00313E53"/>
    <w:rsid w:val="00314092"/>
    <w:rsid w:val="003147B5"/>
    <w:rsid w:val="00314CA3"/>
    <w:rsid w:val="00314E4C"/>
    <w:rsid w:val="00315033"/>
    <w:rsid w:val="00315119"/>
    <w:rsid w:val="00315126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200D3"/>
    <w:rsid w:val="0032056E"/>
    <w:rsid w:val="003206A7"/>
    <w:rsid w:val="003206D6"/>
    <w:rsid w:val="00320DBC"/>
    <w:rsid w:val="00320E79"/>
    <w:rsid w:val="00320F2E"/>
    <w:rsid w:val="0032107C"/>
    <w:rsid w:val="00321131"/>
    <w:rsid w:val="0032116B"/>
    <w:rsid w:val="003211F4"/>
    <w:rsid w:val="00321421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F8"/>
    <w:rsid w:val="00322D89"/>
    <w:rsid w:val="0032348E"/>
    <w:rsid w:val="003234FF"/>
    <w:rsid w:val="00323B70"/>
    <w:rsid w:val="00323DAE"/>
    <w:rsid w:val="00323E76"/>
    <w:rsid w:val="003243CB"/>
    <w:rsid w:val="003245BF"/>
    <w:rsid w:val="0032491D"/>
    <w:rsid w:val="0032494E"/>
    <w:rsid w:val="003249E5"/>
    <w:rsid w:val="00324F52"/>
    <w:rsid w:val="00325561"/>
    <w:rsid w:val="00325637"/>
    <w:rsid w:val="0032582E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30011"/>
    <w:rsid w:val="003300D5"/>
    <w:rsid w:val="003303FD"/>
    <w:rsid w:val="00330694"/>
    <w:rsid w:val="00330923"/>
    <w:rsid w:val="00330B0D"/>
    <w:rsid w:val="00330E3F"/>
    <w:rsid w:val="00330E4E"/>
    <w:rsid w:val="00331B31"/>
    <w:rsid w:val="00331EDB"/>
    <w:rsid w:val="003323A4"/>
    <w:rsid w:val="00332462"/>
    <w:rsid w:val="0033247A"/>
    <w:rsid w:val="0033248F"/>
    <w:rsid w:val="00332670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85A"/>
    <w:rsid w:val="003359BA"/>
    <w:rsid w:val="00335DE8"/>
    <w:rsid w:val="00336176"/>
    <w:rsid w:val="00336630"/>
    <w:rsid w:val="00336980"/>
    <w:rsid w:val="00336A78"/>
    <w:rsid w:val="00336E19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CF8"/>
    <w:rsid w:val="003421CF"/>
    <w:rsid w:val="003423D1"/>
    <w:rsid w:val="00342DEB"/>
    <w:rsid w:val="00342EBE"/>
    <w:rsid w:val="00342FC9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1B8"/>
    <w:rsid w:val="00352114"/>
    <w:rsid w:val="00352307"/>
    <w:rsid w:val="00352581"/>
    <w:rsid w:val="00352E15"/>
    <w:rsid w:val="00352F31"/>
    <w:rsid w:val="00352FB5"/>
    <w:rsid w:val="00353230"/>
    <w:rsid w:val="00353647"/>
    <w:rsid w:val="00353BDC"/>
    <w:rsid w:val="00353BDF"/>
    <w:rsid w:val="003541C2"/>
    <w:rsid w:val="00354220"/>
    <w:rsid w:val="003546EA"/>
    <w:rsid w:val="00354870"/>
    <w:rsid w:val="00354AC9"/>
    <w:rsid w:val="00354C3C"/>
    <w:rsid w:val="00355309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B7E"/>
    <w:rsid w:val="00356C50"/>
    <w:rsid w:val="00356DBD"/>
    <w:rsid w:val="00357EC1"/>
    <w:rsid w:val="003600D4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B71"/>
    <w:rsid w:val="00362D91"/>
    <w:rsid w:val="003636F7"/>
    <w:rsid w:val="0036398A"/>
    <w:rsid w:val="00363B66"/>
    <w:rsid w:val="00363D31"/>
    <w:rsid w:val="00363F77"/>
    <w:rsid w:val="0036405D"/>
    <w:rsid w:val="003644A0"/>
    <w:rsid w:val="00364553"/>
    <w:rsid w:val="0036471D"/>
    <w:rsid w:val="003648A8"/>
    <w:rsid w:val="003649A3"/>
    <w:rsid w:val="003649F9"/>
    <w:rsid w:val="00364BB0"/>
    <w:rsid w:val="00364C1A"/>
    <w:rsid w:val="00364DE0"/>
    <w:rsid w:val="00364E50"/>
    <w:rsid w:val="00364FBF"/>
    <w:rsid w:val="0036522F"/>
    <w:rsid w:val="003652A1"/>
    <w:rsid w:val="00365369"/>
    <w:rsid w:val="00365564"/>
    <w:rsid w:val="00365D62"/>
    <w:rsid w:val="00366337"/>
    <w:rsid w:val="003666E2"/>
    <w:rsid w:val="003667C0"/>
    <w:rsid w:val="003669A1"/>
    <w:rsid w:val="00366C98"/>
    <w:rsid w:val="00366E40"/>
    <w:rsid w:val="003670E9"/>
    <w:rsid w:val="00367253"/>
    <w:rsid w:val="00367FB7"/>
    <w:rsid w:val="00370105"/>
    <w:rsid w:val="00370801"/>
    <w:rsid w:val="0037086B"/>
    <w:rsid w:val="00370C90"/>
    <w:rsid w:val="00370F43"/>
    <w:rsid w:val="00370FFD"/>
    <w:rsid w:val="003713EA"/>
    <w:rsid w:val="003717DF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CDE"/>
    <w:rsid w:val="00373DAB"/>
    <w:rsid w:val="003743DA"/>
    <w:rsid w:val="0037444D"/>
    <w:rsid w:val="003748C1"/>
    <w:rsid w:val="00374EC4"/>
    <w:rsid w:val="00374EFF"/>
    <w:rsid w:val="00375206"/>
    <w:rsid w:val="003755A3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F43"/>
    <w:rsid w:val="0038028F"/>
    <w:rsid w:val="003808B2"/>
    <w:rsid w:val="00380FD0"/>
    <w:rsid w:val="0038114B"/>
    <w:rsid w:val="00381191"/>
    <w:rsid w:val="00381708"/>
    <w:rsid w:val="003819A3"/>
    <w:rsid w:val="00381ACE"/>
    <w:rsid w:val="00381C14"/>
    <w:rsid w:val="00381E47"/>
    <w:rsid w:val="00382307"/>
    <w:rsid w:val="003823BF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875"/>
    <w:rsid w:val="00386B30"/>
    <w:rsid w:val="00386D4A"/>
    <w:rsid w:val="00387691"/>
    <w:rsid w:val="003877AB"/>
    <w:rsid w:val="00387972"/>
    <w:rsid w:val="00387974"/>
    <w:rsid w:val="00387BF4"/>
    <w:rsid w:val="00387FBE"/>
    <w:rsid w:val="0039008D"/>
    <w:rsid w:val="00390363"/>
    <w:rsid w:val="0039055F"/>
    <w:rsid w:val="003905DA"/>
    <w:rsid w:val="00390778"/>
    <w:rsid w:val="00390CEA"/>
    <w:rsid w:val="00390F33"/>
    <w:rsid w:val="003916D3"/>
    <w:rsid w:val="00391806"/>
    <w:rsid w:val="003921E8"/>
    <w:rsid w:val="00392284"/>
    <w:rsid w:val="00392723"/>
    <w:rsid w:val="003927C7"/>
    <w:rsid w:val="0039280D"/>
    <w:rsid w:val="00392EA9"/>
    <w:rsid w:val="00393827"/>
    <w:rsid w:val="00393B3C"/>
    <w:rsid w:val="00393CF2"/>
    <w:rsid w:val="00393F57"/>
    <w:rsid w:val="00393FE3"/>
    <w:rsid w:val="00394599"/>
    <w:rsid w:val="0039461C"/>
    <w:rsid w:val="003947C1"/>
    <w:rsid w:val="00394827"/>
    <w:rsid w:val="00394BA1"/>
    <w:rsid w:val="00394CFB"/>
    <w:rsid w:val="0039520A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328"/>
    <w:rsid w:val="00397575"/>
    <w:rsid w:val="00397A0F"/>
    <w:rsid w:val="00397CE8"/>
    <w:rsid w:val="00397D30"/>
    <w:rsid w:val="00397F68"/>
    <w:rsid w:val="003A013C"/>
    <w:rsid w:val="003A034A"/>
    <w:rsid w:val="003A04BA"/>
    <w:rsid w:val="003A0685"/>
    <w:rsid w:val="003A068C"/>
    <w:rsid w:val="003A0B4A"/>
    <w:rsid w:val="003A11AB"/>
    <w:rsid w:val="003A1A0B"/>
    <w:rsid w:val="003A1AAD"/>
    <w:rsid w:val="003A1CE5"/>
    <w:rsid w:val="003A212C"/>
    <w:rsid w:val="003A220A"/>
    <w:rsid w:val="003A2447"/>
    <w:rsid w:val="003A2C8A"/>
    <w:rsid w:val="003A2F84"/>
    <w:rsid w:val="003A2FFB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D3E"/>
    <w:rsid w:val="003B0D76"/>
    <w:rsid w:val="003B0DDC"/>
    <w:rsid w:val="003B0EF0"/>
    <w:rsid w:val="003B2186"/>
    <w:rsid w:val="003B24C4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81C"/>
    <w:rsid w:val="003B4DB7"/>
    <w:rsid w:val="003B4E00"/>
    <w:rsid w:val="003B4EAD"/>
    <w:rsid w:val="003B4F6B"/>
    <w:rsid w:val="003B5326"/>
    <w:rsid w:val="003B53C7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7379"/>
    <w:rsid w:val="003B74E6"/>
    <w:rsid w:val="003B7686"/>
    <w:rsid w:val="003B7A6C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512A"/>
    <w:rsid w:val="003C58C7"/>
    <w:rsid w:val="003C5951"/>
    <w:rsid w:val="003C5A89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83A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DD"/>
    <w:rsid w:val="003D2EA8"/>
    <w:rsid w:val="003D374F"/>
    <w:rsid w:val="003D3D46"/>
    <w:rsid w:val="003D3F45"/>
    <w:rsid w:val="003D3F79"/>
    <w:rsid w:val="003D41F0"/>
    <w:rsid w:val="003D4377"/>
    <w:rsid w:val="003D4378"/>
    <w:rsid w:val="003D4683"/>
    <w:rsid w:val="003D4933"/>
    <w:rsid w:val="003D493A"/>
    <w:rsid w:val="003D51DB"/>
    <w:rsid w:val="003D51F8"/>
    <w:rsid w:val="003D5361"/>
    <w:rsid w:val="003D5946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442"/>
    <w:rsid w:val="003E0D0C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B2F"/>
    <w:rsid w:val="003E2BCE"/>
    <w:rsid w:val="003E30E9"/>
    <w:rsid w:val="003E327F"/>
    <w:rsid w:val="003E33A3"/>
    <w:rsid w:val="003E34AE"/>
    <w:rsid w:val="003E3F95"/>
    <w:rsid w:val="003E4415"/>
    <w:rsid w:val="003E4644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FB"/>
    <w:rsid w:val="003E7416"/>
    <w:rsid w:val="003E747E"/>
    <w:rsid w:val="003E75EB"/>
    <w:rsid w:val="003E75F7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A5"/>
    <w:rsid w:val="003F1799"/>
    <w:rsid w:val="003F1D85"/>
    <w:rsid w:val="003F23A0"/>
    <w:rsid w:val="003F2749"/>
    <w:rsid w:val="003F2751"/>
    <w:rsid w:val="003F2766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4DE"/>
    <w:rsid w:val="003F4A5A"/>
    <w:rsid w:val="003F5111"/>
    <w:rsid w:val="003F56C7"/>
    <w:rsid w:val="003F588E"/>
    <w:rsid w:val="003F58F4"/>
    <w:rsid w:val="003F6227"/>
    <w:rsid w:val="003F6CFC"/>
    <w:rsid w:val="003F6EDC"/>
    <w:rsid w:val="003F76D2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63A"/>
    <w:rsid w:val="00404A3F"/>
    <w:rsid w:val="00404C11"/>
    <w:rsid w:val="00404E10"/>
    <w:rsid w:val="00404E3E"/>
    <w:rsid w:val="0040532D"/>
    <w:rsid w:val="004055AE"/>
    <w:rsid w:val="00405C27"/>
    <w:rsid w:val="0040644C"/>
    <w:rsid w:val="004064BD"/>
    <w:rsid w:val="00406EBF"/>
    <w:rsid w:val="00406F2F"/>
    <w:rsid w:val="004071A2"/>
    <w:rsid w:val="00407945"/>
    <w:rsid w:val="00407BFF"/>
    <w:rsid w:val="00407F60"/>
    <w:rsid w:val="00407FF0"/>
    <w:rsid w:val="00410036"/>
    <w:rsid w:val="00410064"/>
    <w:rsid w:val="004104C2"/>
    <w:rsid w:val="00410940"/>
    <w:rsid w:val="00410A90"/>
    <w:rsid w:val="00410B01"/>
    <w:rsid w:val="00411294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3B7F"/>
    <w:rsid w:val="004141B2"/>
    <w:rsid w:val="0041486F"/>
    <w:rsid w:val="00414A8C"/>
    <w:rsid w:val="00414C20"/>
    <w:rsid w:val="00414C52"/>
    <w:rsid w:val="004151B0"/>
    <w:rsid w:val="00415259"/>
    <w:rsid w:val="004154D1"/>
    <w:rsid w:val="00415508"/>
    <w:rsid w:val="004157A5"/>
    <w:rsid w:val="00415ABD"/>
    <w:rsid w:val="00416043"/>
    <w:rsid w:val="0041646D"/>
    <w:rsid w:val="0041686E"/>
    <w:rsid w:val="004168C8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19C3"/>
    <w:rsid w:val="00421C1B"/>
    <w:rsid w:val="004224AC"/>
    <w:rsid w:val="00422608"/>
    <w:rsid w:val="00422AFA"/>
    <w:rsid w:val="00422C18"/>
    <w:rsid w:val="00422E6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24"/>
    <w:rsid w:val="00427CCB"/>
    <w:rsid w:val="00427F58"/>
    <w:rsid w:val="004303C0"/>
    <w:rsid w:val="00430526"/>
    <w:rsid w:val="0043081A"/>
    <w:rsid w:val="00430AE9"/>
    <w:rsid w:val="00430DCD"/>
    <w:rsid w:val="00430EFA"/>
    <w:rsid w:val="0043126E"/>
    <w:rsid w:val="004315DC"/>
    <w:rsid w:val="00431989"/>
    <w:rsid w:val="00432062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F2A"/>
    <w:rsid w:val="00435FBA"/>
    <w:rsid w:val="00436470"/>
    <w:rsid w:val="00436661"/>
    <w:rsid w:val="00436A6B"/>
    <w:rsid w:val="00437B66"/>
    <w:rsid w:val="00437B78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4"/>
    <w:rsid w:val="00441043"/>
    <w:rsid w:val="00441382"/>
    <w:rsid w:val="004414B1"/>
    <w:rsid w:val="00442555"/>
    <w:rsid w:val="0044258A"/>
    <w:rsid w:val="00442AE5"/>
    <w:rsid w:val="00442C32"/>
    <w:rsid w:val="00442FD8"/>
    <w:rsid w:val="004431DC"/>
    <w:rsid w:val="00443433"/>
    <w:rsid w:val="00443633"/>
    <w:rsid w:val="004437DE"/>
    <w:rsid w:val="0044382D"/>
    <w:rsid w:val="00443DF3"/>
    <w:rsid w:val="00444404"/>
    <w:rsid w:val="00444760"/>
    <w:rsid w:val="00444936"/>
    <w:rsid w:val="00444AC3"/>
    <w:rsid w:val="00444CE5"/>
    <w:rsid w:val="00444DF9"/>
    <w:rsid w:val="004450C9"/>
    <w:rsid w:val="00445162"/>
    <w:rsid w:val="0044530B"/>
    <w:rsid w:val="004456A9"/>
    <w:rsid w:val="004456C7"/>
    <w:rsid w:val="00445D5C"/>
    <w:rsid w:val="00445E73"/>
    <w:rsid w:val="004460A1"/>
    <w:rsid w:val="00446181"/>
    <w:rsid w:val="0044647D"/>
    <w:rsid w:val="004467D1"/>
    <w:rsid w:val="004467F0"/>
    <w:rsid w:val="00446A57"/>
    <w:rsid w:val="00446EB9"/>
    <w:rsid w:val="0044758F"/>
    <w:rsid w:val="004479A9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42C"/>
    <w:rsid w:val="004514FC"/>
    <w:rsid w:val="00451756"/>
    <w:rsid w:val="00451844"/>
    <w:rsid w:val="00451B5C"/>
    <w:rsid w:val="00451D74"/>
    <w:rsid w:val="0045269A"/>
    <w:rsid w:val="004526AC"/>
    <w:rsid w:val="00452F3A"/>
    <w:rsid w:val="00452FA0"/>
    <w:rsid w:val="004531E0"/>
    <w:rsid w:val="004531F0"/>
    <w:rsid w:val="004532BB"/>
    <w:rsid w:val="00453830"/>
    <w:rsid w:val="004539DD"/>
    <w:rsid w:val="00453E51"/>
    <w:rsid w:val="0045419A"/>
    <w:rsid w:val="00454836"/>
    <w:rsid w:val="0045483B"/>
    <w:rsid w:val="0045497C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543"/>
    <w:rsid w:val="00460617"/>
    <w:rsid w:val="0046078D"/>
    <w:rsid w:val="00460C32"/>
    <w:rsid w:val="004611A6"/>
    <w:rsid w:val="0046156F"/>
    <w:rsid w:val="004618CE"/>
    <w:rsid w:val="00461A0A"/>
    <w:rsid w:val="00461A3B"/>
    <w:rsid w:val="00461B4F"/>
    <w:rsid w:val="00461C43"/>
    <w:rsid w:val="00461F27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D08"/>
    <w:rsid w:val="00466FAD"/>
    <w:rsid w:val="004673D9"/>
    <w:rsid w:val="004674DE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3C0"/>
    <w:rsid w:val="0047666D"/>
    <w:rsid w:val="004766A3"/>
    <w:rsid w:val="004766F1"/>
    <w:rsid w:val="00476EA4"/>
    <w:rsid w:val="004772F9"/>
    <w:rsid w:val="00477381"/>
    <w:rsid w:val="00477770"/>
    <w:rsid w:val="00477BAD"/>
    <w:rsid w:val="004800C3"/>
    <w:rsid w:val="0048013A"/>
    <w:rsid w:val="00480210"/>
    <w:rsid w:val="004807A1"/>
    <w:rsid w:val="004809DC"/>
    <w:rsid w:val="00480A5A"/>
    <w:rsid w:val="00480B28"/>
    <w:rsid w:val="00480B2B"/>
    <w:rsid w:val="004817E7"/>
    <w:rsid w:val="0048184F"/>
    <w:rsid w:val="00481896"/>
    <w:rsid w:val="00481AE5"/>
    <w:rsid w:val="00481CF0"/>
    <w:rsid w:val="00482280"/>
    <w:rsid w:val="004822B6"/>
    <w:rsid w:val="00482451"/>
    <w:rsid w:val="0048290E"/>
    <w:rsid w:val="004829A7"/>
    <w:rsid w:val="00482E0E"/>
    <w:rsid w:val="00482F57"/>
    <w:rsid w:val="0048300D"/>
    <w:rsid w:val="00483278"/>
    <w:rsid w:val="0048331A"/>
    <w:rsid w:val="004844A2"/>
    <w:rsid w:val="0048483C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9D"/>
    <w:rsid w:val="004876A7"/>
    <w:rsid w:val="00487928"/>
    <w:rsid w:val="00487946"/>
    <w:rsid w:val="00487FCF"/>
    <w:rsid w:val="004900DA"/>
    <w:rsid w:val="004901CD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B07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236"/>
    <w:rsid w:val="00495440"/>
    <w:rsid w:val="00495587"/>
    <w:rsid w:val="004955D8"/>
    <w:rsid w:val="004956DF"/>
    <w:rsid w:val="00495807"/>
    <w:rsid w:val="00495814"/>
    <w:rsid w:val="00495E2C"/>
    <w:rsid w:val="004962AB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CE7"/>
    <w:rsid w:val="004A155C"/>
    <w:rsid w:val="004A1829"/>
    <w:rsid w:val="004A18C8"/>
    <w:rsid w:val="004A19D0"/>
    <w:rsid w:val="004A21DC"/>
    <w:rsid w:val="004A2303"/>
    <w:rsid w:val="004A27FE"/>
    <w:rsid w:val="004A2927"/>
    <w:rsid w:val="004A2931"/>
    <w:rsid w:val="004A2C6C"/>
    <w:rsid w:val="004A2D7B"/>
    <w:rsid w:val="004A2DEE"/>
    <w:rsid w:val="004A2F5D"/>
    <w:rsid w:val="004A3196"/>
    <w:rsid w:val="004A346D"/>
    <w:rsid w:val="004A3639"/>
    <w:rsid w:val="004A3E30"/>
    <w:rsid w:val="004A40C6"/>
    <w:rsid w:val="004A41E1"/>
    <w:rsid w:val="004A4298"/>
    <w:rsid w:val="004A431D"/>
    <w:rsid w:val="004A4434"/>
    <w:rsid w:val="004A4745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5A0"/>
    <w:rsid w:val="004B1E02"/>
    <w:rsid w:val="004B1E0A"/>
    <w:rsid w:val="004B25D6"/>
    <w:rsid w:val="004B2798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E9A"/>
    <w:rsid w:val="004B52DD"/>
    <w:rsid w:val="004B5544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5BC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334"/>
    <w:rsid w:val="004C13AC"/>
    <w:rsid w:val="004C164B"/>
    <w:rsid w:val="004C1651"/>
    <w:rsid w:val="004C1E89"/>
    <w:rsid w:val="004C1FAC"/>
    <w:rsid w:val="004C2194"/>
    <w:rsid w:val="004C2B68"/>
    <w:rsid w:val="004C2BAB"/>
    <w:rsid w:val="004C30CD"/>
    <w:rsid w:val="004C31C6"/>
    <w:rsid w:val="004C33D8"/>
    <w:rsid w:val="004C3802"/>
    <w:rsid w:val="004C3960"/>
    <w:rsid w:val="004C3C34"/>
    <w:rsid w:val="004C4327"/>
    <w:rsid w:val="004C4346"/>
    <w:rsid w:val="004C4559"/>
    <w:rsid w:val="004C4613"/>
    <w:rsid w:val="004C4617"/>
    <w:rsid w:val="004C466F"/>
    <w:rsid w:val="004C4DF3"/>
    <w:rsid w:val="004C50BD"/>
    <w:rsid w:val="004C51D4"/>
    <w:rsid w:val="004C56DE"/>
    <w:rsid w:val="004C57FD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D0299"/>
    <w:rsid w:val="004D0345"/>
    <w:rsid w:val="004D054F"/>
    <w:rsid w:val="004D06E0"/>
    <w:rsid w:val="004D082B"/>
    <w:rsid w:val="004D0D86"/>
    <w:rsid w:val="004D0E09"/>
    <w:rsid w:val="004D1226"/>
    <w:rsid w:val="004D13D6"/>
    <w:rsid w:val="004D1595"/>
    <w:rsid w:val="004D1CB4"/>
    <w:rsid w:val="004D1FE7"/>
    <w:rsid w:val="004D2639"/>
    <w:rsid w:val="004D2805"/>
    <w:rsid w:val="004D2D49"/>
    <w:rsid w:val="004D2E12"/>
    <w:rsid w:val="004D30B1"/>
    <w:rsid w:val="004D3209"/>
    <w:rsid w:val="004D3331"/>
    <w:rsid w:val="004D38A7"/>
    <w:rsid w:val="004D3A80"/>
    <w:rsid w:val="004D3C41"/>
    <w:rsid w:val="004D3DA2"/>
    <w:rsid w:val="004D4305"/>
    <w:rsid w:val="004D4C97"/>
    <w:rsid w:val="004D4CE4"/>
    <w:rsid w:val="004D517C"/>
    <w:rsid w:val="004D58FC"/>
    <w:rsid w:val="004D5B03"/>
    <w:rsid w:val="004D5B70"/>
    <w:rsid w:val="004D5C73"/>
    <w:rsid w:val="004D5F11"/>
    <w:rsid w:val="004D6228"/>
    <w:rsid w:val="004D64D6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2D"/>
    <w:rsid w:val="004E0CEF"/>
    <w:rsid w:val="004E0EE7"/>
    <w:rsid w:val="004E0FD5"/>
    <w:rsid w:val="004E168A"/>
    <w:rsid w:val="004E20A1"/>
    <w:rsid w:val="004E22DA"/>
    <w:rsid w:val="004E2397"/>
    <w:rsid w:val="004E2BAC"/>
    <w:rsid w:val="004E2C97"/>
    <w:rsid w:val="004E2DF5"/>
    <w:rsid w:val="004E2FE8"/>
    <w:rsid w:val="004E343E"/>
    <w:rsid w:val="004E3617"/>
    <w:rsid w:val="004E3B34"/>
    <w:rsid w:val="004E3DE9"/>
    <w:rsid w:val="004E3EFE"/>
    <w:rsid w:val="004E4559"/>
    <w:rsid w:val="004E4639"/>
    <w:rsid w:val="004E468D"/>
    <w:rsid w:val="004E48B5"/>
    <w:rsid w:val="004E4AC4"/>
    <w:rsid w:val="004E4CA3"/>
    <w:rsid w:val="004E5064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3AF"/>
    <w:rsid w:val="004E73C0"/>
    <w:rsid w:val="004E7AA3"/>
    <w:rsid w:val="004E7B52"/>
    <w:rsid w:val="004E7C87"/>
    <w:rsid w:val="004E7E8D"/>
    <w:rsid w:val="004E7FE5"/>
    <w:rsid w:val="004F06ED"/>
    <w:rsid w:val="004F0733"/>
    <w:rsid w:val="004F094B"/>
    <w:rsid w:val="004F0D71"/>
    <w:rsid w:val="004F0F41"/>
    <w:rsid w:val="004F114C"/>
    <w:rsid w:val="004F159D"/>
    <w:rsid w:val="004F1694"/>
    <w:rsid w:val="004F188D"/>
    <w:rsid w:val="004F1B26"/>
    <w:rsid w:val="004F1C11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5B1"/>
    <w:rsid w:val="004F45EA"/>
    <w:rsid w:val="004F494D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D46"/>
    <w:rsid w:val="0050121C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211"/>
    <w:rsid w:val="005042F6"/>
    <w:rsid w:val="005043AF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3A5"/>
    <w:rsid w:val="005106D0"/>
    <w:rsid w:val="00510B2F"/>
    <w:rsid w:val="00510C35"/>
    <w:rsid w:val="00510CC0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B6"/>
    <w:rsid w:val="00512794"/>
    <w:rsid w:val="0051281C"/>
    <w:rsid w:val="0051292C"/>
    <w:rsid w:val="00512A85"/>
    <w:rsid w:val="00512AD2"/>
    <w:rsid w:val="00513628"/>
    <w:rsid w:val="0051370B"/>
    <w:rsid w:val="0051395D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863"/>
    <w:rsid w:val="005158F8"/>
    <w:rsid w:val="00515B3D"/>
    <w:rsid w:val="00515B85"/>
    <w:rsid w:val="00515E93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63"/>
    <w:rsid w:val="00520F23"/>
    <w:rsid w:val="0052150B"/>
    <w:rsid w:val="00521785"/>
    <w:rsid w:val="00521DD9"/>
    <w:rsid w:val="0052227E"/>
    <w:rsid w:val="00522334"/>
    <w:rsid w:val="005225C3"/>
    <w:rsid w:val="00522651"/>
    <w:rsid w:val="005227FB"/>
    <w:rsid w:val="00522EF4"/>
    <w:rsid w:val="0052303C"/>
    <w:rsid w:val="0052307A"/>
    <w:rsid w:val="005230C9"/>
    <w:rsid w:val="0052340A"/>
    <w:rsid w:val="00523633"/>
    <w:rsid w:val="00523977"/>
    <w:rsid w:val="00523E5F"/>
    <w:rsid w:val="005241C1"/>
    <w:rsid w:val="005241D4"/>
    <w:rsid w:val="005243FB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62"/>
    <w:rsid w:val="005273C8"/>
    <w:rsid w:val="00527481"/>
    <w:rsid w:val="00527678"/>
    <w:rsid w:val="00527835"/>
    <w:rsid w:val="00527967"/>
    <w:rsid w:val="005279F5"/>
    <w:rsid w:val="005300EA"/>
    <w:rsid w:val="00530153"/>
    <w:rsid w:val="0053022C"/>
    <w:rsid w:val="00530285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CB7"/>
    <w:rsid w:val="00534D5B"/>
    <w:rsid w:val="00534E0C"/>
    <w:rsid w:val="0053539C"/>
    <w:rsid w:val="0053544C"/>
    <w:rsid w:val="00535802"/>
    <w:rsid w:val="00535926"/>
    <w:rsid w:val="00535ED8"/>
    <w:rsid w:val="0053613F"/>
    <w:rsid w:val="0053614B"/>
    <w:rsid w:val="00536288"/>
    <w:rsid w:val="00536993"/>
    <w:rsid w:val="00536F47"/>
    <w:rsid w:val="00536FB4"/>
    <w:rsid w:val="0053701A"/>
    <w:rsid w:val="0053723F"/>
    <w:rsid w:val="00537597"/>
    <w:rsid w:val="005377E5"/>
    <w:rsid w:val="0053783B"/>
    <w:rsid w:val="00537D93"/>
    <w:rsid w:val="005400B1"/>
    <w:rsid w:val="0054010B"/>
    <w:rsid w:val="0054115A"/>
    <w:rsid w:val="0054141B"/>
    <w:rsid w:val="0054148D"/>
    <w:rsid w:val="00541492"/>
    <w:rsid w:val="00541BAA"/>
    <w:rsid w:val="00541C46"/>
    <w:rsid w:val="00541C7F"/>
    <w:rsid w:val="00541DF2"/>
    <w:rsid w:val="00541E1C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F7"/>
    <w:rsid w:val="00544811"/>
    <w:rsid w:val="00544836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60F"/>
    <w:rsid w:val="00546E40"/>
    <w:rsid w:val="005472BB"/>
    <w:rsid w:val="005474A6"/>
    <w:rsid w:val="0054790D"/>
    <w:rsid w:val="00547DAE"/>
    <w:rsid w:val="00547E2C"/>
    <w:rsid w:val="0055002A"/>
    <w:rsid w:val="00550402"/>
    <w:rsid w:val="0055040A"/>
    <w:rsid w:val="00550721"/>
    <w:rsid w:val="00550C26"/>
    <w:rsid w:val="005514C7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36"/>
    <w:rsid w:val="0055282C"/>
    <w:rsid w:val="00552CC4"/>
    <w:rsid w:val="00552EB7"/>
    <w:rsid w:val="00552F1C"/>
    <w:rsid w:val="00552F24"/>
    <w:rsid w:val="00553241"/>
    <w:rsid w:val="0055350A"/>
    <w:rsid w:val="00553939"/>
    <w:rsid w:val="005542B2"/>
    <w:rsid w:val="00554766"/>
    <w:rsid w:val="005547D0"/>
    <w:rsid w:val="00554E48"/>
    <w:rsid w:val="005551D5"/>
    <w:rsid w:val="00555496"/>
    <w:rsid w:val="0055549A"/>
    <w:rsid w:val="005555F1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60597"/>
    <w:rsid w:val="005607DE"/>
    <w:rsid w:val="00560B9D"/>
    <w:rsid w:val="00560CAF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5EB"/>
    <w:rsid w:val="00563849"/>
    <w:rsid w:val="00563946"/>
    <w:rsid w:val="00563C0B"/>
    <w:rsid w:val="00563C48"/>
    <w:rsid w:val="00563F90"/>
    <w:rsid w:val="0056402B"/>
    <w:rsid w:val="005643B5"/>
    <w:rsid w:val="00564A56"/>
    <w:rsid w:val="00564E43"/>
    <w:rsid w:val="005652A1"/>
    <w:rsid w:val="005652D0"/>
    <w:rsid w:val="00565829"/>
    <w:rsid w:val="00565C05"/>
    <w:rsid w:val="00565C24"/>
    <w:rsid w:val="00565C70"/>
    <w:rsid w:val="00565FD1"/>
    <w:rsid w:val="00566328"/>
    <w:rsid w:val="0056660E"/>
    <w:rsid w:val="00566642"/>
    <w:rsid w:val="00566763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63D"/>
    <w:rsid w:val="0057077E"/>
    <w:rsid w:val="005708C3"/>
    <w:rsid w:val="0057134F"/>
    <w:rsid w:val="0057147B"/>
    <w:rsid w:val="005717C9"/>
    <w:rsid w:val="00571937"/>
    <w:rsid w:val="00571B06"/>
    <w:rsid w:val="00572051"/>
    <w:rsid w:val="005720E3"/>
    <w:rsid w:val="0057245A"/>
    <w:rsid w:val="00572A9C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403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A31"/>
    <w:rsid w:val="00582D56"/>
    <w:rsid w:val="00582E51"/>
    <w:rsid w:val="00582F65"/>
    <w:rsid w:val="00583148"/>
    <w:rsid w:val="005832BC"/>
    <w:rsid w:val="005836E4"/>
    <w:rsid w:val="00583ACA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9037A"/>
    <w:rsid w:val="005906A3"/>
    <w:rsid w:val="0059098C"/>
    <w:rsid w:val="00590D68"/>
    <w:rsid w:val="005911D8"/>
    <w:rsid w:val="0059134A"/>
    <w:rsid w:val="00591813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863"/>
    <w:rsid w:val="005948D5"/>
    <w:rsid w:val="00594E50"/>
    <w:rsid w:val="00594EE2"/>
    <w:rsid w:val="00595212"/>
    <w:rsid w:val="005956A3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714"/>
    <w:rsid w:val="005A1797"/>
    <w:rsid w:val="005A193E"/>
    <w:rsid w:val="005A1960"/>
    <w:rsid w:val="005A1B72"/>
    <w:rsid w:val="005A1CF1"/>
    <w:rsid w:val="005A1D64"/>
    <w:rsid w:val="005A1E67"/>
    <w:rsid w:val="005A23FD"/>
    <w:rsid w:val="005A2455"/>
    <w:rsid w:val="005A24F1"/>
    <w:rsid w:val="005A251E"/>
    <w:rsid w:val="005A2974"/>
    <w:rsid w:val="005A2BDC"/>
    <w:rsid w:val="005A2D02"/>
    <w:rsid w:val="005A2DC3"/>
    <w:rsid w:val="005A31E6"/>
    <w:rsid w:val="005A32A8"/>
    <w:rsid w:val="005A34DC"/>
    <w:rsid w:val="005A36F3"/>
    <w:rsid w:val="005A3CC8"/>
    <w:rsid w:val="005A3CD8"/>
    <w:rsid w:val="005A43B5"/>
    <w:rsid w:val="005A453D"/>
    <w:rsid w:val="005A48CD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81"/>
    <w:rsid w:val="005A6FF1"/>
    <w:rsid w:val="005A700E"/>
    <w:rsid w:val="005A746D"/>
    <w:rsid w:val="005A748F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6C1"/>
    <w:rsid w:val="005B28A5"/>
    <w:rsid w:val="005B2A47"/>
    <w:rsid w:val="005B2D9A"/>
    <w:rsid w:val="005B3466"/>
    <w:rsid w:val="005B394E"/>
    <w:rsid w:val="005B3A95"/>
    <w:rsid w:val="005B3D31"/>
    <w:rsid w:val="005B3D34"/>
    <w:rsid w:val="005B3F89"/>
    <w:rsid w:val="005B3FA1"/>
    <w:rsid w:val="005B4541"/>
    <w:rsid w:val="005B473A"/>
    <w:rsid w:val="005B4821"/>
    <w:rsid w:val="005B4A66"/>
    <w:rsid w:val="005B4BD3"/>
    <w:rsid w:val="005B4EAE"/>
    <w:rsid w:val="005B5026"/>
    <w:rsid w:val="005B5283"/>
    <w:rsid w:val="005B5317"/>
    <w:rsid w:val="005B56C5"/>
    <w:rsid w:val="005B56E4"/>
    <w:rsid w:val="005B5727"/>
    <w:rsid w:val="005B58E0"/>
    <w:rsid w:val="005B5A6F"/>
    <w:rsid w:val="005B5AC1"/>
    <w:rsid w:val="005B5B20"/>
    <w:rsid w:val="005B60DB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31A9"/>
    <w:rsid w:val="005C328C"/>
    <w:rsid w:val="005C3792"/>
    <w:rsid w:val="005C390A"/>
    <w:rsid w:val="005C399E"/>
    <w:rsid w:val="005C39FE"/>
    <w:rsid w:val="005C3A10"/>
    <w:rsid w:val="005C3CDC"/>
    <w:rsid w:val="005C3ED1"/>
    <w:rsid w:val="005C4415"/>
    <w:rsid w:val="005C475B"/>
    <w:rsid w:val="005C47A4"/>
    <w:rsid w:val="005C4816"/>
    <w:rsid w:val="005C4B8F"/>
    <w:rsid w:val="005C4F7C"/>
    <w:rsid w:val="005C5703"/>
    <w:rsid w:val="005C5A66"/>
    <w:rsid w:val="005C5CCF"/>
    <w:rsid w:val="005C6B19"/>
    <w:rsid w:val="005C6B67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12"/>
    <w:rsid w:val="005D3586"/>
    <w:rsid w:val="005D386F"/>
    <w:rsid w:val="005D3954"/>
    <w:rsid w:val="005D3BEE"/>
    <w:rsid w:val="005D3E9A"/>
    <w:rsid w:val="005D4266"/>
    <w:rsid w:val="005D42DD"/>
    <w:rsid w:val="005D48A9"/>
    <w:rsid w:val="005D48B0"/>
    <w:rsid w:val="005D493B"/>
    <w:rsid w:val="005D495F"/>
    <w:rsid w:val="005D4DAD"/>
    <w:rsid w:val="005D4DBF"/>
    <w:rsid w:val="005D51CD"/>
    <w:rsid w:val="005D5266"/>
    <w:rsid w:val="005D5727"/>
    <w:rsid w:val="005D59F5"/>
    <w:rsid w:val="005D6A26"/>
    <w:rsid w:val="005D6D06"/>
    <w:rsid w:val="005D6F4D"/>
    <w:rsid w:val="005D706F"/>
    <w:rsid w:val="005D712D"/>
    <w:rsid w:val="005D719D"/>
    <w:rsid w:val="005D7782"/>
    <w:rsid w:val="005D786E"/>
    <w:rsid w:val="005D7CBA"/>
    <w:rsid w:val="005D7F34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381"/>
    <w:rsid w:val="005E33BD"/>
    <w:rsid w:val="005E34B1"/>
    <w:rsid w:val="005E3713"/>
    <w:rsid w:val="005E3CD3"/>
    <w:rsid w:val="005E3D03"/>
    <w:rsid w:val="005E3DBE"/>
    <w:rsid w:val="005E406B"/>
    <w:rsid w:val="005E41BA"/>
    <w:rsid w:val="005E4272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70B3"/>
    <w:rsid w:val="005E731D"/>
    <w:rsid w:val="005E7BD0"/>
    <w:rsid w:val="005F03DD"/>
    <w:rsid w:val="005F0708"/>
    <w:rsid w:val="005F080E"/>
    <w:rsid w:val="005F0997"/>
    <w:rsid w:val="005F0A22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22"/>
    <w:rsid w:val="005F3141"/>
    <w:rsid w:val="005F3EE3"/>
    <w:rsid w:val="005F3F31"/>
    <w:rsid w:val="005F40B4"/>
    <w:rsid w:val="005F41E7"/>
    <w:rsid w:val="005F440D"/>
    <w:rsid w:val="005F4C70"/>
    <w:rsid w:val="005F4D6D"/>
    <w:rsid w:val="005F4DB6"/>
    <w:rsid w:val="005F4DD7"/>
    <w:rsid w:val="005F4EBD"/>
    <w:rsid w:val="005F515C"/>
    <w:rsid w:val="005F5A8B"/>
    <w:rsid w:val="005F5C69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EF9"/>
    <w:rsid w:val="005F7F8A"/>
    <w:rsid w:val="00600018"/>
    <w:rsid w:val="00600226"/>
    <w:rsid w:val="00601144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47E"/>
    <w:rsid w:val="0060353C"/>
    <w:rsid w:val="00603620"/>
    <w:rsid w:val="00603ABD"/>
    <w:rsid w:val="00603CE2"/>
    <w:rsid w:val="00604368"/>
    <w:rsid w:val="00604C7A"/>
    <w:rsid w:val="00604CB4"/>
    <w:rsid w:val="00604DF4"/>
    <w:rsid w:val="00604E7E"/>
    <w:rsid w:val="00604FC9"/>
    <w:rsid w:val="00605333"/>
    <w:rsid w:val="006055E3"/>
    <w:rsid w:val="006055EA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927"/>
    <w:rsid w:val="00606E08"/>
    <w:rsid w:val="00606E37"/>
    <w:rsid w:val="006073C8"/>
    <w:rsid w:val="00607E46"/>
    <w:rsid w:val="00610187"/>
    <w:rsid w:val="00610733"/>
    <w:rsid w:val="0061078B"/>
    <w:rsid w:val="00610A7B"/>
    <w:rsid w:val="00610F96"/>
    <w:rsid w:val="00610FFD"/>
    <w:rsid w:val="0061139E"/>
    <w:rsid w:val="00611C0F"/>
    <w:rsid w:val="00611C9D"/>
    <w:rsid w:val="0061209C"/>
    <w:rsid w:val="00612408"/>
    <w:rsid w:val="0061253F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5E1"/>
    <w:rsid w:val="00625A1F"/>
    <w:rsid w:val="00625E35"/>
    <w:rsid w:val="00626434"/>
    <w:rsid w:val="00626631"/>
    <w:rsid w:val="00626ABF"/>
    <w:rsid w:val="00627146"/>
    <w:rsid w:val="0062716C"/>
    <w:rsid w:val="006271C3"/>
    <w:rsid w:val="00627219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EEF"/>
    <w:rsid w:val="00631126"/>
    <w:rsid w:val="006312CC"/>
    <w:rsid w:val="006314D3"/>
    <w:rsid w:val="0063167A"/>
    <w:rsid w:val="006316A3"/>
    <w:rsid w:val="0063187B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87C"/>
    <w:rsid w:val="00633DC3"/>
    <w:rsid w:val="00634071"/>
    <w:rsid w:val="00634373"/>
    <w:rsid w:val="00634567"/>
    <w:rsid w:val="00634578"/>
    <w:rsid w:val="0063458A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964"/>
    <w:rsid w:val="00636A16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84"/>
    <w:rsid w:val="00637F4A"/>
    <w:rsid w:val="00640551"/>
    <w:rsid w:val="0064081B"/>
    <w:rsid w:val="00640D4D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AB"/>
    <w:rsid w:val="00642CFE"/>
    <w:rsid w:val="0064323C"/>
    <w:rsid w:val="006435CD"/>
    <w:rsid w:val="006437B8"/>
    <w:rsid w:val="00643CD0"/>
    <w:rsid w:val="00643FDB"/>
    <w:rsid w:val="00643FE2"/>
    <w:rsid w:val="006440AE"/>
    <w:rsid w:val="006443C0"/>
    <w:rsid w:val="006444A5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B7E"/>
    <w:rsid w:val="00651C23"/>
    <w:rsid w:val="00651C2A"/>
    <w:rsid w:val="00651ECD"/>
    <w:rsid w:val="00651ED4"/>
    <w:rsid w:val="0065253A"/>
    <w:rsid w:val="0065279B"/>
    <w:rsid w:val="00652B35"/>
    <w:rsid w:val="00652BA7"/>
    <w:rsid w:val="00652EB6"/>
    <w:rsid w:val="006530F4"/>
    <w:rsid w:val="00653106"/>
    <w:rsid w:val="00653166"/>
    <w:rsid w:val="0065355F"/>
    <w:rsid w:val="00653B14"/>
    <w:rsid w:val="00653F7F"/>
    <w:rsid w:val="00654BF6"/>
    <w:rsid w:val="00654D71"/>
    <w:rsid w:val="00654F9D"/>
    <w:rsid w:val="006552C4"/>
    <w:rsid w:val="00655518"/>
    <w:rsid w:val="00655953"/>
    <w:rsid w:val="00655E71"/>
    <w:rsid w:val="00655F26"/>
    <w:rsid w:val="006569A8"/>
    <w:rsid w:val="00656D3F"/>
    <w:rsid w:val="00656DFD"/>
    <w:rsid w:val="00657048"/>
    <w:rsid w:val="0065706B"/>
    <w:rsid w:val="006570FA"/>
    <w:rsid w:val="00657107"/>
    <w:rsid w:val="006571D8"/>
    <w:rsid w:val="006578BF"/>
    <w:rsid w:val="00657AF8"/>
    <w:rsid w:val="00657BB9"/>
    <w:rsid w:val="00657C4F"/>
    <w:rsid w:val="00657E0B"/>
    <w:rsid w:val="006603C2"/>
    <w:rsid w:val="00660833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C07"/>
    <w:rsid w:val="00662F6C"/>
    <w:rsid w:val="006632DF"/>
    <w:rsid w:val="00663548"/>
    <w:rsid w:val="00663860"/>
    <w:rsid w:val="00663982"/>
    <w:rsid w:val="00663F3C"/>
    <w:rsid w:val="00664150"/>
    <w:rsid w:val="006643D5"/>
    <w:rsid w:val="006645F2"/>
    <w:rsid w:val="00664ABB"/>
    <w:rsid w:val="0066524F"/>
    <w:rsid w:val="006652A6"/>
    <w:rsid w:val="00665324"/>
    <w:rsid w:val="00665413"/>
    <w:rsid w:val="00665620"/>
    <w:rsid w:val="006656D3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760"/>
    <w:rsid w:val="00670C9E"/>
    <w:rsid w:val="00670CB7"/>
    <w:rsid w:val="00670FEE"/>
    <w:rsid w:val="0067145E"/>
    <w:rsid w:val="0067160F"/>
    <w:rsid w:val="0067164B"/>
    <w:rsid w:val="0067181B"/>
    <w:rsid w:val="00671CC1"/>
    <w:rsid w:val="00671CFB"/>
    <w:rsid w:val="006720E1"/>
    <w:rsid w:val="00672117"/>
    <w:rsid w:val="00672157"/>
    <w:rsid w:val="006722D0"/>
    <w:rsid w:val="00672803"/>
    <w:rsid w:val="006728C5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99E"/>
    <w:rsid w:val="006757B4"/>
    <w:rsid w:val="00675A2A"/>
    <w:rsid w:val="00675ACD"/>
    <w:rsid w:val="0067605A"/>
    <w:rsid w:val="006765F0"/>
    <w:rsid w:val="006769A8"/>
    <w:rsid w:val="00676DDC"/>
    <w:rsid w:val="00676E46"/>
    <w:rsid w:val="0067716E"/>
    <w:rsid w:val="006771E3"/>
    <w:rsid w:val="00677671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6B4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C1A"/>
    <w:rsid w:val="00685C2A"/>
    <w:rsid w:val="00685CC4"/>
    <w:rsid w:val="00685FC6"/>
    <w:rsid w:val="006862E2"/>
    <w:rsid w:val="006864D7"/>
    <w:rsid w:val="006867AA"/>
    <w:rsid w:val="00686885"/>
    <w:rsid w:val="00686E03"/>
    <w:rsid w:val="00686E88"/>
    <w:rsid w:val="00687B2A"/>
    <w:rsid w:val="00687C7E"/>
    <w:rsid w:val="00687F6B"/>
    <w:rsid w:val="006901AC"/>
    <w:rsid w:val="00690221"/>
    <w:rsid w:val="00690391"/>
    <w:rsid w:val="006903AB"/>
    <w:rsid w:val="006905FE"/>
    <w:rsid w:val="00690E14"/>
    <w:rsid w:val="00690E87"/>
    <w:rsid w:val="00691102"/>
    <w:rsid w:val="00691173"/>
    <w:rsid w:val="006911EB"/>
    <w:rsid w:val="00691462"/>
    <w:rsid w:val="00691599"/>
    <w:rsid w:val="006918B6"/>
    <w:rsid w:val="00691996"/>
    <w:rsid w:val="00691C94"/>
    <w:rsid w:val="00691F5F"/>
    <w:rsid w:val="00692056"/>
    <w:rsid w:val="00692241"/>
    <w:rsid w:val="0069247E"/>
    <w:rsid w:val="0069256C"/>
    <w:rsid w:val="00692599"/>
    <w:rsid w:val="006928E5"/>
    <w:rsid w:val="00692A1A"/>
    <w:rsid w:val="00692A2D"/>
    <w:rsid w:val="00692B29"/>
    <w:rsid w:val="00692D09"/>
    <w:rsid w:val="00692D0E"/>
    <w:rsid w:val="006932F4"/>
    <w:rsid w:val="00693798"/>
    <w:rsid w:val="006938A4"/>
    <w:rsid w:val="00693A25"/>
    <w:rsid w:val="00693CBE"/>
    <w:rsid w:val="00693E8B"/>
    <w:rsid w:val="00693FD5"/>
    <w:rsid w:val="006944ED"/>
    <w:rsid w:val="0069466E"/>
    <w:rsid w:val="00694978"/>
    <w:rsid w:val="00694ACC"/>
    <w:rsid w:val="00694B7B"/>
    <w:rsid w:val="00694E3D"/>
    <w:rsid w:val="0069502D"/>
    <w:rsid w:val="00696411"/>
    <w:rsid w:val="006964C7"/>
    <w:rsid w:val="00696AC2"/>
    <w:rsid w:val="00696D4A"/>
    <w:rsid w:val="00696EF3"/>
    <w:rsid w:val="00696FCA"/>
    <w:rsid w:val="0069707A"/>
    <w:rsid w:val="00697EAD"/>
    <w:rsid w:val="006A0075"/>
    <w:rsid w:val="006A048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6CA"/>
    <w:rsid w:val="006A374E"/>
    <w:rsid w:val="006A37AF"/>
    <w:rsid w:val="006A3B9A"/>
    <w:rsid w:val="006A3BAE"/>
    <w:rsid w:val="006A4448"/>
    <w:rsid w:val="006A4A47"/>
    <w:rsid w:val="006A4C33"/>
    <w:rsid w:val="006A4EB8"/>
    <w:rsid w:val="006A5032"/>
    <w:rsid w:val="006A5369"/>
    <w:rsid w:val="006A6044"/>
    <w:rsid w:val="006A6047"/>
    <w:rsid w:val="006A60F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6"/>
    <w:rsid w:val="006B1E3A"/>
    <w:rsid w:val="006B217F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B90"/>
    <w:rsid w:val="006C0093"/>
    <w:rsid w:val="006C030D"/>
    <w:rsid w:val="006C037A"/>
    <w:rsid w:val="006C0583"/>
    <w:rsid w:val="006C08EF"/>
    <w:rsid w:val="006C13CC"/>
    <w:rsid w:val="006C1427"/>
    <w:rsid w:val="006C1432"/>
    <w:rsid w:val="006C15C7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61A"/>
    <w:rsid w:val="006D067C"/>
    <w:rsid w:val="006D07B7"/>
    <w:rsid w:val="006D0FB9"/>
    <w:rsid w:val="006D1586"/>
    <w:rsid w:val="006D1740"/>
    <w:rsid w:val="006D182B"/>
    <w:rsid w:val="006D19EE"/>
    <w:rsid w:val="006D1ACC"/>
    <w:rsid w:val="006D1D5E"/>
    <w:rsid w:val="006D1E22"/>
    <w:rsid w:val="006D2078"/>
    <w:rsid w:val="006D2092"/>
    <w:rsid w:val="006D20E6"/>
    <w:rsid w:val="006D2290"/>
    <w:rsid w:val="006D249E"/>
    <w:rsid w:val="006D2684"/>
    <w:rsid w:val="006D285B"/>
    <w:rsid w:val="006D2D4C"/>
    <w:rsid w:val="006D34F1"/>
    <w:rsid w:val="006D44C6"/>
    <w:rsid w:val="006D4597"/>
    <w:rsid w:val="006D47ED"/>
    <w:rsid w:val="006D4FFD"/>
    <w:rsid w:val="006D5105"/>
    <w:rsid w:val="006D568E"/>
    <w:rsid w:val="006D5961"/>
    <w:rsid w:val="006D5AD1"/>
    <w:rsid w:val="006D62C7"/>
    <w:rsid w:val="006D6399"/>
    <w:rsid w:val="006D6E96"/>
    <w:rsid w:val="006D6EF9"/>
    <w:rsid w:val="006D72C5"/>
    <w:rsid w:val="006D743B"/>
    <w:rsid w:val="006D7933"/>
    <w:rsid w:val="006D7C04"/>
    <w:rsid w:val="006D7C39"/>
    <w:rsid w:val="006D7E16"/>
    <w:rsid w:val="006D7E7A"/>
    <w:rsid w:val="006E026E"/>
    <w:rsid w:val="006E0644"/>
    <w:rsid w:val="006E06A1"/>
    <w:rsid w:val="006E0794"/>
    <w:rsid w:val="006E07AE"/>
    <w:rsid w:val="006E0E7C"/>
    <w:rsid w:val="006E0F4E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602F"/>
    <w:rsid w:val="006E621A"/>
    <w:rsid w:val="006E65CA"/>
    <w:rsid w:val="006E75ED"/>
    <w:rsid w:val="006E7CF6"/>
    <w:rsid w:val="006E7E57"/>
    <w:rsid w:val="006F03D6"/>
    <w:rsid w:val="006F0580"/>
    <w:rsid w:val="006F0618"/>
    <w:rsid w:val="006F0763"/>
    <w:rsid w:val="006F0CA7"/>
    <w:rsid w:val="006F0D34"/>
    <w:rsid w:val="006F13E6"/>
    <w:rsid w:val="006F14E0"/>
    <w:rsid w:val="006F1F15"/>
    <w:rsid w:val="006F2040"/>
    <w:rsid w:val="006F236D"/>
    <w:rsid w:val="006F23B5"/>
    <w:rsid w:val="006F258E"/>
    <w:rsid w:val="006F27FB"/>
    <w:rsid w:val="006F2B44"/>
    <w:rsid w:val="006F2BFE"/>
    <w:rsid w:val="006F2C31"/>
    <w:rsid w:val="006F32A2"/>
    <w:rsid w:val="006F356E"/>
    <w:rsid w:val="006F358F"/>
    <w:rsid w:val="006F35E5"/>
    <w:rsid w:val="006F3860"/>
    <w:rsid w:val="006F390B"/>
    <w:rsid w:val="006F3C32"/>
    <w:rsid w:val="006F4008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E84"/>
    <w:rsid w:val="006F5EB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BC8"/>
    <w:rsid w:val="00700EB0"/>
    <w:rsid w:val="00700FFB"/>
    <w:rsid w:val="00701336"/>
    <w:rsid w:val="00701578"/>
    <w:rsid w:val="00701A73"/>
    <w:rsid w:val="00701EA0"/>
    <w:rsid w:val="0070257E"/>
    <w:rsid w:val="00702632"/>
    <w:rsid w:val="00702763"/>
    <w:rsid w:val="00703829"/>
    <w:rsid w:val="00703AF7"/>
    <w:rsid w:val="00703F9C"/>
    <w:rsid w:val="007041E0"/>
    <w:rsid w:val="007042E9"/>
    <w:rsid w:val="0070459D"/>
    <w:rsid w:val="007046A0"/>
    <w:rsid w:val="007046D3"/>
    <w:rsid w:val="0070485C"/>
    <w:rsid w:val="007049AF"/>
    <w:rsid w:val="00704A08"/>
    <w:rsid w:val="00704C03"/>
    <w:rsid w:val="00704E74"/>
    <w:rsid w:val="00704F44"/>
    <w:rsid w:val="00705010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4A0"/>
    <w:rsid w:val="00711635"/>
    <w:rsid w:val="007116E0"/>
    <w:rsid w:val="00711709"/>
    <w:rsid w:val="00711BA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3D0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F40"/>
    <w:rsid w:val="00721252"/>
    <w:rsid w:val="0072126A"/>
    <w:rsid w:val="0072129D"/>
    <w:rsid w:val="00721658"/>
    <w:rsid w:val="00721AC1"/>
    <w:rsid w:val="007228BF"/>
    <w:rsid w:val="00723241"/>
    <w:rsid w:val="0072360D"/>
    <w:rsid w:val="0072379D"/>
    <w:rsid w:val="007237A0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C29"/>
    <w:rsid w:val="00724F7C"/>
    <w:rsid w:val="00724F9B"/>
    <w:rsid w:val="00725008"/>
    <w:rsid w:val="007252DD"/>
    <w:rsid w:val="007252E6"/>
    <w:rsid w:val="00725361"/>
    <w:rsid w:val="0072564E"/>
    <w:rsid w:val="007257A8"/>
    <w:rsid w:val="00725F65"/>
    <w:rsid w:val="007260FD"/>
    <w:rsid w:val="00726419"/>
    <w:rsid w:val="0072650A"/>
    <w:rsid w:val="00726C59"/>
    <w:rsid w:val="0072715C"/>
    <w:rsid w:val="0072738B"/>
    <w:rsid w:val="00727989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21BB"/>
    <w:rsid w:val="00732BC9"/>
    <w:rsid w:val="00732DA0"/>
    <w:rsid w:val="00732F37"/>
    <w:rsid w:val="00732F99"/>
    <w:rsid w:val="00733828"/>
    <w:rsid w:val="007338D6"/>
    <w:rsid w:val="00733900"/>
    <w:rsid w:val="00733972"/>
    <w:rsid w:val="00733EFB"/>
    <w:rsid w:val="00734142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F5D"/>
    <w:rsid w:val="007374B6"/>
    <w:rsid w:val="0073765E"/>
    <w:rsid w:val="0073780E"/>
    <w:rsid w:val="007378BF"/>
    <w:rsid w:val="00737EE2"/>
    <w:rsid w:val="0074012F"/>
    <w:rsid w:val="0074018E"/>
    <w:rsid w:val="0074024D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379D"/>
    <w:rsid w:val="007438E7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B05"/>
    <w:rsid w:val="00747BE2"/>
    <w:rsid w:val="0075009F"/>
    <w:rsid w:val="007505B6"/>
    <w:rsid w:val="007505D5"/>
    <w:rsid w:val="00750708"/>
    <w:rsid w:val="00750B22"/>
    <w:rsid w:val="00750EAD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355"/>
    <w:rsid w:val="007552DD"/>
    <w:rsid w:val="007557D8"/>
    <w:rsid w:val="007558A0"/>
    <w:rsid w:val="00755987"/>
    <w:rsid w:val="00755A09"/>
    <w:rsid w:val="00755B95"/>
    <w:rsid w:val="00756720"/>
    <w:rsid w:val="00756CDB"/>
    <w:rsid w:val="00756F35"/>
    <w:rsid w:val="007572CA"/>
    <w:rsid w:val="00757911"/>
    <w:rsid w:val="0075795A"/>
    <w:rsid w:val="00757A4C"/>
    <w:rsid w:val="00757BF2"/>
    <w:rsid w:val="00757D8B"/>
    <w:rsid w:val="007601B9"/>
    <w:rsid w:val="00760B3C"/>
    <w:rsid w:val="00760C0F"/>
    <w:rsid w:val="00760C27"/>
    <w:rsid w:val="00760FDB"/>
    <w:rsid w:val="0076197A"/>
    <w:rsid w:val="007619EF"/>
    <w:rsid w:val="00761AB1"/>
    <w:rsid w:val="00761AF2"/>
    <w:rsid w:val="00761E6D"/>
    <w:rsid w:val="0076200B"/>
    <w:rsid w:val="00762080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92"/>
    <w:rsid w:val="0077206D"/>
    <w:rsid w:val="007721CB"/>
    <w:rsid w:val="00772440"/>
    <w:rsid w:val="00772666"/>
    <w:rsid w:val="00772A65"/>
    <w:rsid w:val="00772A86"/>
    <w:rsid w:val="00772F92"/>
    <w:rsid w:val="00773609"/>
    <w:rsid w:val="007737A0"/>
    <w:rsid w:val="00773867"/>
    <w:rsid w:val="007739AD"/>
    <w:rsid w:val="0077411F"/>
    <w:rsid w:val="0077458E"/>
    <w:rsid w:val="00774606"/>
    <w:rsid w:val="00774698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669"/>
    <w:rsid w:val="00776704"/>
    <w:rsid w:val="00776799"/>
    <w:rsid w:val="007768CF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FAC"/>
    <w:rsid w:val="00780054"/>
    <w:rsid w:val="00780814"/>
    <w:rsid w:val="00780C19"/>
    <w:rsid w:val="00780C9B"/>
    <w:rsid w:val="00780F36"/>
    <w:rsid w:val="007810C1"/>
    <w:rsid w:val="00781412"/>
    <w:rsid w:val="00781A89"/>
    <w:rsid w:val="00781AD3"/>
    <w:rsid w:val="00781C76"/>
    <w:rsid w:val="00781F79"/>
    <w:rsid w:val="007821B2"/>
    <w:rsid w:val="00782371"/>
    <w:rsid w:val="00782398"/>
    <w:rsid w:val="0078276D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2B3"/>
    <w:rsid w:val="00785440"/>
    <w:rsid w:val="0078573A"/>
    <w:rsid w:val="00785B64"/>
    <w:rsid w:val="00785E4D"/>
    <w:rsid w:val="007860B0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FA1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F44"/>
    <w:rsid w:val="00793F90"/>
    <w:rsid w:val="00794067"/>
    <w:rsid w:val="00794AB3"/>
    <w:rsid w:val="007957A9"/>
    <w:rsid w:val="00795CB7"/>
    <w:rsid w:val="00796317"/>
    <w:rsid w:val="0079632A"/>
    <w:rsid w:val="00796932"/>
    <w:rsid w:val="00796AC1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836"/>
    <w:rsid w:val="007A1994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B3F"/>
    <w:rsid w:val="007A3D98"/>
    <w:rsid w:val="007A41BD"/>
    <w:rsid w:val="007A4267"/>
    <w:rsid w:val="007A4286"/>
    <w:rsid w:val="007A45D7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636"/>
    <w:rsid w:val="007A793E"/>
    <w:rsid w:val="007A7C75"/>
    <w:rsid w:val="007A7F21"/>
    <w:rsid w:val="007A7FDF"/>
    <w:rsid w:val="007B0663"/>
    <w:rsid w:val="007B0A2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8E0"/>
    <w:rsid w:val="007B2A72"/>
    <w:rsid w:val="007B2B58"/>
    <w:rsid w:val="007B37E8"/>
    <w:rsid w:val="007B38D0"/>
    <w:rsid w:val="007B3AAD"/>
    <w:rsid w:val="007B3BD0"/>
    <w:rsid w:val="007B3DC4"/>
    <w:rsid w:val="007B3E55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8"/>
    <w:rsid w:val="007C022F"/>
    <w:rsid w:val="007C04C8"/>
    <w:rsid w:val="007C0780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4BA"/>
    <w:rsid w:val="007C24C1"/>
    <w:rsid w:val="007C3227"/>
    <w:rsid w:val="007C32A0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F0"/>
    <w:rsid w:val="007C75E9"/>
    <w:rsid w:val="007C7648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104"/>
    <w:rsid w:val="007D31F1"/>
    <w:rsid w:val="007D325B"/>
    <w:rsid w:val="007D380E"/>
    <w:rsid w:val="007D3F7D"/>
    <w:rsid w:val="007D41FB"/>
    <w:rsid w:val="007D42C6"/>
    <w:rsid w:val="007D4321"/>
    <w:rsid w:val="007D47CD"/>
    <w:rsid w:val="007D4AFA"/>
    <w:rsid w:val="007D4C5B"/>
    <w:rsid w:val="007D4DD6"/>
    <w:rsid w:val="007D4EFC"/>
    <w:rsid w:val="007D51C2"/>
    <w:rsid w:val="007D522B"/>
    <w:rsid w:val="007D536C"/>
    <w:rsid w:val="007D5AFA"/>
    <w:rsid w:val="007D5B35"/>
    <w:rsid w:val="007D5B87"/>
    <w:rsid w:val="007D60CC"/>
    <w:rsid w:val="007D6116"/>
    <w:rsid w:val="007D61A7"/>
    <w:rsid w:val="007D6A10"/>
    <w:rsid w:val="007D6EF4"/>
    <w:rsid w:val="007D6F48"/>
    <w:rsid w:val="007D6FD7"/>
    <w:rsid w:val="007D7623"/>
    <w:rsid w:val="007E010E"/>
    <w:rsid w:val="007E07FA"/>
    <w:rsid w:val="007E0A50"/>
    <w:rsid w:val="007E0D03"/>
    <w:rsid w:val="007E19CE"/>
    <w:rsid w:val="007E1A6F"/>
    <w:rsid w:val="007E24BE"/>
    <w:rsid w:val="007E25AD"/>
    <w:rsid w:val="007E28B6"/>
    <w:rsid w:val="007E2D30"/>
    <w:rsid w:val="007E30D1"/>
    <w:rsid w:val="007E3332"/>
    <w:rsid w:val="007E3527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6BC"/>
    <w:rsid w:val="007E77BB"/>
    <w:rsid w:val="007E7DD0"/>
    <w:rsid w:val="007E7E1A"/>
    <w:rsid w:val="007E7F16"/>
    <w:rsid w:val="007E7F35"/>
    <w:rsid w:val="007E7FCA"/>
    <w:rsid w:val="007F035B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6EC"/>
    <w:rsid w:val="007F2890"/>
    <w:rsid w:val="007F29B9"/>
    <w:rsid w:val="007F2FD0"/>
    <w:rsid w:val="007F3295"/>
    <w:rsid w:val="007F32DF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B32"/>
    <w:rsid w:val="007F4B78"/>
    <w:rsid w:val="007F4CF1"/>
    <w:rsid w:val="007F4FBC"/>
    <w:rsid w:val="007F5200"/>
    <w:rsid w:val="007F54D9"/>
    <w:rsid w:val="007F55DD"/>
    <w:rsid w:val="007F56B3"/>
    <w:rsid w:val="007F6575"/>
    <w:rsid w:val="007F6790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F"/>
    <w:rsid w:val="008016E4"/>
    <w:rsid w:val="00801AE6"/>
    <w:rsid w:val="00801BFF"/>
    <w:rsid w:val="00801C71"/>
    <w:rsid w:val="00801E65"/>
    <w:rsid w:val="008022C0"/>
    <w:rsid w:val="00802467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64D"/>
    <w:rsid w:val="008056FD"/>
    <w:rsid w:val="00805C0D"/>
    <w:rsid w:val="008065FA"/>
    <w:rsid w:val="00807163"/>
    <w:rsid w:val="0080726D"/>
    <w:rsid w:val="00807A62"/>
    <w:rsid w:val="00807EA9"/>
    <w:rsid w:val="00807F0F"/>
    <w:rsid w:val="00807F65"/>
    <w:rsid w:val="0081055D"/>
    <w:rsid w:val="008105E9"/>
    <w:rsid w:val="00810B05"/>
    <w:rsid w:val="00810F60"/>
    <w:rsid w:val="00811130"/>
    <w:rsid w:val="0081154D"/>
    <w:rsid w:val="008116F0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E5B"/>
    <w:rsid w:val="0081520F"/>
    <w:rsid w:val="00815425"/>
    <w:rsid w:val="00815699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A81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583"/>
    <w:rsid w:val="0082067F"/>
    <w:rsid w:val="00820DF6"/>
    <w:rsid w:val="00820EA5"/>
    <w:rsid w:val="008211EF"/>
    <w:rsid w:val="0082147F"/>
    <w:rsid w:val="00821815"/>
    <w:rsid w:val="00821914"/>
    <w:rsid w:val="00821AD9"/>
    <w:rsid w:val="00821B5C"/>
    <w:rsid w:val="00822265"/>
    <w:rsid w:val="00822597"/>
    <w:rsid w:val="00822AAA"/>
    <w:rsid w:val="00822BC5"/>
    <w:rsid w:val="00822C3A"/>
    <w:rsid w:val="00822E7C"/>
    <w:rsid w:val="00822F1C"/>
    <w:rsid w:val="008233CA"/>
    <w:rsid w:val="008239C4"/>
    <w:rsid w:val="00823D73"/>
    <w:rsid w:val="00823DDD"/>
    <w:rsid w:val="00824013"/>
    <w:rsid w:val="00824061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1187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D62"/>
    <w:rsid w:val="008340D4"/>
    <w:rsid w:val="0083436E"/>
    <w:rsid w:val="00835023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621"/>
    <w:rsid w:val="0083680E"/>
    <w:rsid w:val="00836A94"/>
    <w:rsid w:val="00836DA5"/>
    <w:rsid w:val="00836DF0"/>
    <w:rsid w:val="008372B5"/>
    <w:rsid w:val="00837DBB"/>
    <w:rsid w:val="008401E3"/>
    <w:rsid w:val="008401EA"/>
    <w:rsid w:val="00840B0C"/>
    <w:rsid w:val="00840DA4"/>
    <w:rsid w:val="0084100A"/>
    <w:rsid w:val="0084144C"/>
    <w:rsid w:val="008415B5"/>
    <w:rsid w:val="00841637"/>
    <w:rsid w:val="00841996"/>
    <w:rsid w:val="00842215"/>
    <w:rsid w:val="008422D7"/>
    <w:rsid w:val="008423E7"/>
    <w:rsid w:val="008427A3"/>
    <w:rsid w:val="00843DCB"/>
    <w:rsid w:val="0084430D"/>
    <w:rsid w:val="008444DB"/>
    <w:rsid w:val="00844C24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32B5"/>
    <w:rsid w:val="008534BD"/>
    <w:rsid w:val="00853591"/>
    <w:rsid w:val="0085392B"/>
    <w:rsid w:val="00853CA9"/>
    <w:rsid w:val="00853DD5"/>
    <w:rsid w:val="0085416C"/>
    <w:rsid w:val="0085465B"/>
    <w:rsid w:val="00854D40"/>
    <w:rsid w:val="00855101"/>
    <w:rsid w:val="008553A9"/>
    <w:rsid w:val="008555F5"/>
    <w:rsid w:val="008557C8"/>
    <w:rsid w:val="00855AB4"/>
    <w:rsid w:val="0085617E"/>
    <w:rsid w:val="0085639B"/>
    <w:rsid w:val="008568D8"/>
    <w:rsid w:val="0085699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A8"/>
    <w:rsid w:val="00860E13"/>
    <w:rsid w:val="00860ED4"/>
    <w:rsid w:val="00860F8F"/>
    <w:rsid w:val="00861225"/>
    <w:rsid w:val="008612C9"/>
    <w:rsid w:val="008612DA"/>
    <w:rsid w:val="008613A1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01"/>
    <w:rsid w:val="00863B50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FF"/>
    <w:rsid w:val="00865D9E"/>
    <w:rsid w:val="008665E5"/>
    <w:rsid w:val="008669D6"/>
    <w:rsid w:val="00867844"/>
    <w:rsid w:val="008679A9"/>
    <w:rsid w:val="00867D57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6060"/>
    <w:rsid w:val="008769C2"/>
    <w:rsid w:val="00876C22"/>
    <w:rsid w:val="00876C7A"/>
    <w:rsid w:val="00876CE0"/>
    <w:rsid w:val="00876F6E"/>
    <w:rsid w:val="0087726F"/>
    <w:rsid w:val="00877302"/>
    <w:rsid w:val="00877368"/>
    <w:rsid w:val="00877633"/>
    <w:rsid w:val="0087766E"/>
    <w:rsid w:val="00877678"/>
    <w:rsid w:val="00877703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E1B"/>
    <w:rsid w:val="00881EDC"/>
    <w:rsid w:val="00882130"/>
    <w:rsid w:val="0088215A"/>
    <w:rsid w:val="0088282B"/>
    <w:rsid w:val="00882A95"/>
    <w:rsid w:val="00882B03"/>
    <w:rsid w:val="00882D90"/>
    <w:rsid w:val="00882EDE"/>
    <w:rsid w:val="00882FA0"/>
    <w:rsid w:val="0088365C"/>
    <w:rsid w:val="008845C2"/>
    <w:rsid w:val="00884912"/>
    <w:rsid w:val="00884FAF"/>
    <w:rsid w:val="00885317"/>
    <w:rsid w:val="008854D4"/>
    <w:rsid w:val="00885E31"/>
    <w:rsid w:val="00885EE6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B28"/>
    <w:rsid w:val="00887C25"/>
    <w:rsid w:val="00887C77"/>
    <w:rsid w:val="00887D3A"/>
    <w:rsid w:val="008901CE"/>
    <w:rsid w:val="00890E59"/>
    <w:rsid w:val="008912CE"/>
    <w:rsid w:val="00891316"/>
    <w:rsid w:val="008915A3"/>
    <w:rsid w:val="00891839"/>
    <w:rsid w:val="00891BD3"/>
    <w:rsid w:val="00891E47"/>
    <w:rsid w:val="0089227C"/>
    <w:rsid w:val="00892619"/>
    <w:rsid w:val="00892AEE"/>
    <w:rsid w:val="00892C79"/>
    <w:rsid w:val="00892EE5"/>
    <w:rsid w:val="008930EF"/>
    <w:rsid w:val="0089334E"/>
    <w:rsid w:val="008936BA"/>
    <w:rsid w:val="008936DE"/>
    <w:rsid w:val="0089399B"/>
    <w:rsid w:val="00893BA7"/>
    <w:rsid w:val="00893D5C"/>
    <w:rsid w:val="00893ED6"/>
    <w:rsid w:val="00893EFB"/>
    <w:rsid w:val="00893EFE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C3B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B56"/>
    <w:rsid w:val="008A1128"/>
    <w:rsid w:val="008A1148"/>
    <w:rsid w:val="008A1259"/>
    <w:rsid w:val="008A1371"/>
    <w:rsid w:val="008A1624"/>
    <w:rsid w:val="008A196C"/>
    <w:rsid w:val="008A1BB1"/>
    <w:rsid w:val="008A1FF4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522B"/>
    <w:rsid w:val="008A5342"/>
    <w:rsid w:val="008A5E5C"/>
    <w:rsid w:val="008A5EFB"/>
    <w:rsid w:val="008A6246"/>
    <w:rsid w:val="008A64F1"/>
    <w:rsid w:val="008A6541"/>
    <w:rsid w:val="008A680A"/>
    <w:rsid w:val="008A6CCB"/>
    <w:rsid w:val="008A6FBB"/>
    <w:rsid w:val="008A758F"/>
    <w:rsid w:val="008A7731"/>
    <w:rsid w:val="008A779F"/>
    <w:rsid w:val="008A7972"/>
    <w:rsid w:val="008A7EA2"/>
    <w:rsid w:val="008B00E6"/>
    <w:rsid w:val="008B042C"/>
    <w:rsid w:val="008B10B0"/>
    <w:rsid w:val="008B1200"/>
    <w:rsid w:val="008B19B3"/>
    <w:rsid w:val="008B1B2D"/>
    <w:rsid w:val="008B1CD8"/>
    <w:rsid w:val="008B1E41"/>
    <w:rsid w:val="008B1F91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31AB"/>
    <w:rsid w:val="008B349D"/>
    <w:rsid w:val="008B355D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B94"/>
    <w:rsid w:val="008B5BA9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28E"/>
    <w:rsid w:val="008C0336"/>
    <w:rsid w:val="008C0357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3D6"/>
    <w:rsid w:val="008C74A0"/>
    <w:rsid w:val="008C764A"/>
    <w:rsid w:val="008D02C6"/>
    <w:rsid w:val="008D0E48"/>
    <w:rsid w:val="008D165B"/>
    <w:rsid w:val="008D1763"/>
    <w:rsid w:val="008D195F"/>
    <w:rsid w:val="008D19E8"/>
    <w:rsid w:val="008D1CD2"/>
    <w:rsid w:val="008D1CDC"/>
    <w:rsid w:val="008D1E3E"/>
    <w:rsid w:val="008D2140"/>
    <w:rsid w:val="008D277F"/>
    <w:rsid w:val="008D27BA"/>
    <w:rsid w:val="008D296E"/>
    <w:rsid w:val="008D2A97"/>
    <w:rsid w:val="008D2CF6"/>
    <w:rsid w:val="008D302B"/>
    <w:rsid w:val="008D31BC"/>
    <w:rsid w:val="008D3527"/>
    <w:rsid w:val="008D37BB"/>
    <w:rsid w:val="008D39F6"/>
    <w:rsid w:val="008D3CF9"/>
    <w:rsid w:val="008D3D5B"/>
    <w:rsid w:val="008D453C"/>
    <w:rsid w:val="008D4A91"/>
    <w:rsid w:val="008D4B26"/>
    <w:rsid w:val="008D561B"/>
    <w:rsid w:val="008D5823"/>
    <w:rsid w:val="008D5A6E"/>
    <w:rsid w:val="008D5BFA"/>
    <w:rsid w:val="008D5C63"/>
    <w:rsid w:val="008D5D29"/>
    <w:rsid w:val="008D5E47"/>
    <w:rsid w:val="008D600F"/>
    <w:rsid w:val="008D6039"/>
    <w:rsid w:val="008D63EE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5D6"/>
    <w:rsid w:val="008E17FB"/>
    <w:rsid w:val="008E1B2C"/>
    <w:rsid w:val="008E1CFF"/>
    <w:rsid w:val="008E1E25"/>
    <w:rsid w:val="008E2015"/>
    <w:rsid w:val="008E22BB"/>
    <w:rsid w:val="008E252A"/>
    <w:rsid w:val="008E2703"/>
    <w:rsid w:val="008E29FA"/>
    <w:rsid w:val="008E2D7C"/>
    <w:rsid w:val="008E31CF"/>
    <w:rsid w:val="008E339A"/>
    <w:rsid w:val="008E33E5"/>
    <w:rsid w:val="008E3430"/>
    <w:rsid w:val="008E3859"/>
    <w:rsid w:val="008E386F"/>
    <w:rsid w:val="008E3D3F"/>
    <w:rsid w:val="008E3E7B"/>
    <w:rsid w:val="008E3FBD"/>
    <w:rsid w:val="008E4845"/>
    <w:rsid w:val="008E4BD4"/>
    <w:rsid w:val="008E5121"/>
    <w:rsid w:val="008E5200"/>
    <w:rsid w:val="008E5233"/>
    <w:rsid w:val="008E5342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B6F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818"/>
    <w:rsid w:val="008F7EE8"/>
    <w:rsid w:val="00900236"/>
    <w:rsid w:val="00900944"/>
    <w:rsid w:val="0090096F"/>
    <w:rsid w:val="00900FD3"/>
    <w:rsid w:val="0090109C"/>
    <w:rsid w:val="0090158F"/>
    <w:rsid w:val="0090185B"/>
    <w:rsid w:val="00901AA6"/>
    <w:rsid w:val="00901DF6"/>
    <w:rsid w:val="00901FAA"/>
    <w:rsid w:val="00902882"/>
    <w:rsid w:val="009028FD"/>
    <w:rsid w:val="0090293C"/>
    <w:rsid w:val="00903729"/>
    <w:rsid w:val="0090382A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556C"/>
    <w:rsid w:val="00905628"/>
    <w:rsid w:val="00905A55"/>
    <w:rsid w:val="00906073"/>
    <w:rsid w:val="00906648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515"/>
    <w:rsid w:val="009126DC"/>
    <w:rsid w:val="00912808"/>
    <w:rsid w:val="00912FD6"/>
    <w:rsid w:val="009136EB"/>
    <w:rsid w:val="00913CD0"/>
    <w:rsid w:val="00913F0B"/>
    <w:rsid w:val="00914372"/>
    <w:rsid w:val="009145D2"/>
    <w:rsid w:val="00914831"/>
    <w:rsid w:val="00914A6A"/>
    <w:rsid w:val="00914D2E"/>
    <w:rsid w:val="009154B3"/>
    <w:rsid w:val="0091569B"/>
    <w:rsid w:val="009159CD"/>
    <w:rsid w:val="00915D4B"/>
    <w:rsid w:val="00916490"/>
    <w:rsid w:val="00916737"/>
    <w:rsid w:val="009168B7"/>
    <w:rsid w:val="00916926"/>
    <w:rsid w:val="00916A11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2D18"/>
    <w:rsid w:val="00923200"/>
    <w:rsid w:val="00923298"/>
    <w:rsid w:val="00923414"/>
    <w:rsid w:val="00923518"/>
    <w:rsid w:val="009236FC"/>
    <w:rsid w:val="00923869"/>
    <w:rsid w:val="0092391D"/>
    <w:rsid w:val="00923B4D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304"/>
    <w:rsid w:val="009263A7"/>
    <w:rsid w:val="0092643B"/>
    <w:rsid w:val="00926990"/>
    <w:rsid w:val="00926BB7"/>
    <w:rsid w:val="00926C23"/>
    <w:rsid w:val="00926D83"/>
    <w:rsid w:val="00926E01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55"/>
    <w:rsid w:val="00931854"/>
    <w:rsid w:val="00931BD6"/>
    <w:rsid w:val="00931C7B"/>
    <w:rsid w:val="00931D39"/>
    <w:rsid w:val="00931E60"/>
    <w:rsid w:val="009323FA"/>
    <w:rsid w:val="0093244B"/>
    <w:rsid w:val="009325D6"/>
    <w:rsid w:val="00932E29"/>
    <w:rsid w:val="00933047"/>
    <w:rsid w:val="009330A6"/>
    <w:rsid w:val="00933B7F"/>
    <w:rsid w:val="00933D98"/>
    <w:rsid w:val="0093401F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5063"/>
    <w:rsid w:val="009450E0"/>
    <w:rsid w:val="0094510C"/>
    <w:rsid w:val="009454B5"/>
    <w:rsid w:val="00945D16"/>
    <w:rsid w:val="00945F8A"/>
    <w:rsid w:val="0094666A"/>
    <w:rsid w:val="00946973"/>
    <w:rsid w:val="00946BBC"/>
    <w:rsid w:val="0094705C"/>
    <w:rsid w:val="00947688"/>
    <w:rsid w:val="0094772F"/>
    <w:rsid w:val="009477D6"/>
    <w:rsid w:val="00947E07"/>
    <w:rsid w:val="00950048"/>
    <w:rsid w:val="0095011E"/>
    <w:rsid w:val="00950A40"/>
    <w:rsid w:val="00950BBA"/>
    <w:rsid w:val="00950CE2"/>
    <w:rsid w:val="00950E36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31B0"/>
    <w:rsid w:val="0095367E"/>
    <w:rsid w:val="009536AD"/>
    <w:rsid w:val="00953A2A"/>
    <w:rsid w:val="00953BCC"/>
    <w:rsid w:val="00953FB2"/>
    <w:rsid w:val="00954030"/>
    <w:rsid w:val="009541F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D90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73B8"/>
    <w:rsid w:val="00967B35"/>
    <w:rsid w:val="00967B73"/>
    <w:rsid w:val="00967D9F"/>
    <w:rsid w:val="00967F7A"/>
    <w:rsid w:val="0097034C"/>
    <w:rsid w:val="009704AE"/>
    <w:rsid w:val="009708EF"/>
    <w:rsid w:val="00970AD2"/>
    <w:rsid w:val="00971138"/>
    <w:rsid w:val="009713E7"/>
    <w:rsid w:val="009715D6"/>
    <w:rsid w:val="0097168F"/>
    <w:rsid w:val="00971A8D"/>
    <w:rsid w:val="00971CE1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81"/>
    <w:rsid w:val="009733FE"/>
    <w:rsid w:val="00973662"/>
    <w:rsid w:val="00973CAF"/>
    <w:rsid w:val="0097402B"/>
    <w:rsid w:val="00974145"/>
    <w:rsid w:val="00974891"/>
    <w:rsid w:val="00974B96"/>
    <w:rsid w:val="00974C3D"/>
    <w:rsid w:val="00975681"/>
    <w:rsid w:val="0097598B"/>
    <w:rsid w:val="00975E9C"/>
    <w:rsid w:val="00976491"/>
    <w:rsid w:val="009765D5"/>
    <w:rsid w:val="00976701"/>
    <w:rsid w:val="009768B4"/>
    <w:rsid w:val="009768FA"/>
    <w:rsid w:val="009769BF"/>
    <w:rsid w:val="00976C1F"/>
    <w:rsid w:val="00976E7F"/>
    <w:rsid w:val="009773FB"/>
    <w:rsid w:val="00977980"/>
    <w:rsid w:val="00977F0D"/>
    <w:rsid w:val="009800CD"/>
    <w:rsid w:val="0098013C"/>
    <w:rsid w:val="00980435"/>
    <w:rsid w:val="009811B0"/>
    <w:rsid w:val="009825FD"/>
    <w:rsid w:val="009829A3"/>
    <w:rsid w:val="00982FA5"/>
    <w:rsid w:val="00983490"/>
    <w:rsid w:val="009834C6"/>
    <w:rsid w:val="00983E8F"/>
    <w:rsid w:val="0098402B"/>
    <w:rsid w:val="0098408C"/>
    <w:rsid w:val="00984295"/>
    <w:rsid w:val="009842D8"/>
    <w:rsid w:val="00984AFE"/>
    <w:rsid w:val="00984D2C"/>
    <w:rsid w:val="00985009"/>
    <w:rsid w:val="00985321"/>
    <w:rsid w:val="00985D91"/>
    <w:rsid w:val="00985E53"/>
    <w:rsid w:val="00985E85"/>
    <w:rsid w:val="0098617B"/>
    <w:rsid w:val="00986207"/>
    <w:rsid w:val="0098635B"/>
    <w:rsid w:val="00986391"/>
    <w:rsid w:val="00986486"/>
    <w:rsid w:val="009867D0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929"/>
    <w:rsid w:val="0099301A"/>
    <w:rsid w:val="00993022"/>
    <w:rsid w:val="00993397"/>
    <w:rsid w:val="00993577"/>
    <w:rsid w:val="0099364F"/>
    <w:rsid w:val="009937DD"/>
    <w:rsid w:val="00993E9C"/>
    <w:rsid w:val="00994165"/>
    <w:rsid w:val="0099428F"/>
    <w:rsid w:val="009949B7"/>
    <w:rsid w:val="00994C06"/>
    <w:rsid w:val="00994E34"/>
    <w:rsid w:val="0099515A"/>
    <w:rsid w:val="00995247"/>
    <w:rsid w:val="00995691"/>
    <w:rsid w:val="0099573F"/>
    <w:rsid w:val="00995A84"/>
    <w:rsid w:val="00996119"/>
    <w:rsid w:val="00996210"/>
    <w:rsid w:val="00996441"/>
    <w:rsid w:val="009967CF"/>
    <w:rsid w:val="00996835"/>
    <w:rsid w:val="00996898"/>
    <w:rsid w:val="00996940"/>
    <w:rsid w:val="00997299"/>
    <w:rsid w:val="0099739D"/>
    <w:rsid w:val="009977FB"/>
    <w:rsid w:val="00997B9C"/>
    <w:rsid w:val="00997D4F"/>
    <w:rsid w:val="009A01CD"/>
    <w:rsid w:val="009A046D"/>
    <w:rsid w:val="009A0731"/>
    <w:rsid w:val="009A0B03"/>
    <w:rsid w:val="009A0C3A"/>
    <w:rsid w:val="009A1258"/>
    <w:rsid w:val="009A1331"/>
    <w:rsid w:val="009A1688"/>
    <w:rsid w:val="009A16A5"/>
    <w:rsid w:val="009A1A82"/>
    <w:rsid w:val="009A1BE0"/>
    <w:rsid w:val="009A202C"/>
    <w:rsid w:val="009A2194"/>
    <w:rsid w:val="009A24BC"/>
    <w:rsid w:val="009A260F"/>
    <w:rsid w:val="009A2631"/>
    <w:rsid w:val="009A286D"/>
    <w:rsid w:val="009A2BE2"/>
    <w:rsid w:val="009A331C"/>
    <w:rsid w:val="009A35E4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2D2"/>
    <w:rsid w:val="009A5317"/>
    <w:rsid w:val="009A553B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B0695"/>
    <w:rsid w:val="009B07EB"/>
    <w:rsid w:val="009B0BD6"/>
    <w:rsid w:val="009B0FE4"/>
    <w:rsid w:val="009B1130"/>
    <w:rsid w:val="009B113A"/>
    <w:rsid w:val="009B1294"/>
    <w:rsid w:val="009B1401"/>
    <w:rsid w:val="009B1552"/>
    <w:rsid w:val="009B1B21"/>
    <w:rsid w:val="009B1D43"/>
    <w:rsid w:val="009B1EA0"/>
    <w:rsid w:val="009B2082"/>
    <w:rsid w:val="009B21FC"/>
    <w:rsid w:val="009B24F8"/>
    <w:rsid w:val="009B25B2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BCC"/>
    <w:rsid w:val="009B5CAB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714"/>
    <w:rsid w:val="009C280E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A4B"/>
    <w:rsid w:val="009C3AAD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C16"/>
    <w:rsid w:val="009D2467"/>
    <w:rsid w:val="009D26A7"/>
    <w:rsid w:val="009D32B6"/>
    <w:rsid w:val="009D32BB"/>
    <w:rsid w:val="009D3363"/>
    <w:rsid w:val="009D34AE"/>
    <w:rsid w:val="009D351B"/>
    <w:rsid w:val="009D3920"/>
    <w:rsid w:val="009D3994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EF9"/>
    <w:rsid w:val="009D64AB"/>
    <w:rsid w:val="009D6502"/>
    <w:rsid w:val="009D651D"/>
    <w:rsid w:val="009D6763"/>
    <w:rsid w:val="009D699C"/>
    <w:rsid w:val="009D6AF1"/>
    <w:rsid w:val="009D7126"/>
    <w:rsid w:val="009D7660"/>
    <w:rsid w:val="009D77F6"/>
    <w:rsid w:val="009E0019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C96"/>
    <w:rsid w:val="009E2D6A"/>
    <w:rsid w:val="009E2E7A"/>
    <w:rsid w:val="009E2FE3"/>
    <w:rsid w:val="009E317F"/>
    <w:rsid w:val="009E35E1"/>
    <w:rsid w:val="009E3839"/>
    <w:rsid w:val="009E3963"/>
    <w:rsid w:val="009E3A84"/>
    <w:rsid w:val="009E3AAF"/>
    <w:rsid w:val="009E3B0C"/>
    <w:rsid w:val="009E3E4F"/>
    <w:rsid w:val="009E4341"/>
    <w:rsid w:val="009E4A04"/>
    <w:rsid w:val="009E4B03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946"/>
    <w:rsid w:val="009F09D9"/>
    <w:rsid w:val="009F0AA1"/>
    <w:rsid w:val="009F1086"/>
    <w:rsid w:val="009F1771"/>
    <w:rsid w:val="009F1C0D"/>
    <w:rsid w:val="009F2125"/>
    <w:rsid w:val="009F226D"/>
    <w:rsid w:val="009F22D9"/>
    <w:rsid w:val="009F2B79"/>
    <w:rsid w:val="009F2F66"/>
    <w:rsid w:val="009F364A"/>
    <w:rsid w:val="009F37F3"/>
    <w:rsid w:val="009F3B20"/>
    <w:rsid w:val="009F3F3D"/>
    <w:rsid w:val="009F4066"/>
    <w:rsid w:val="009F4343"/>
    <w:rsid w:val="009F4381"/>
    <w:rsid w:val="009F451B"/>
    <w:rsid w:val="009F4534"/>
    <w:rsid w:val="009F4BE3"/>
    <w:rsid w:val="009F4C41"/>
    <w:rsid w:val="009F4C42"/>
    <w:rsid w:val="009F4CBF"/>
    <w:rsid w:val="009F4F25"/>
    <w:rsid w:val="009F56C2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B1A"/>
    <w:rsid w:val="00A04E45"/>
    <w:rsid w:val="00A04F23"/>
    <w:rsid w:val="00A050BD"/>
    <w:rsid w:val="00A051FB"/>
    <w:rsid w:val="00A05410"/>
    <w:rsid w:val="00A055BF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653"/>
    <w:rsid w:val="00A076F4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E4B"/>
    <w:rsid w:val="00A13152"/>
    <w:rsid w:val="00A1383B"/>
    <w:rsid w:val="00A1439E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9AD"/>
    <w:rsid w:val="00A16BC3"/>
    <w:rsid w:val="00A16E7E"/>
    <w:rsid w:val="00A16F1E"/>
    <w:rsid w:val="00A170EC"/>
    <w:rsid w:val="00A17771"/>
    <w:rsid w:val="00A17DF7"/>
    <w:rsid w:val="00A20095"/>
    <w:rsid w:val="00A206B9"/>
    <w:rsid w:val="00A207AF"/>
    <w:rsid w:val="00A20921"/>
    <w:rsid w:val="00A20B62"/>
    <w:rsid w:val="00A20D5D"/>
    <w:rsid w:val="00A210FF"/>
    <w:rsid w:val="00A21268"/>
    <w:rsid w:val="00A2166E"/>
    <w:rsid w:val="00A2170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EA"/>
    <w:rsid w:val="00A24543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2A0"/>
    <w:rsid w:val="00A263A8"/>
    <w:rsid w:val="00A265F0"/>
    <w:rsid w:val="00A26751"/>
    <w:rsid w:val="00A269A7"/>
    <w:rsid w:val="00A2754D"/>
    <w:rsid w:val="00A27676"/>
    <w:rsid w:val="00A27BCC"/>
    <w:rsid w:val="00A27CE5"/>
    <w:rsid w:val="00A27D9B"/>
    <w:rsid w:val="00A27E6B"/>
    <w:rsid w:val="00A300B7"/>
    <w:rsid w:val="00A301BA"/>
    <w:rsid w:val="00A305F8"/>
    <w:rsid w:val="00A30601"/>
    <w:rsid w:val="00A306D5"/>
    <w:rsid w:val="00A30D4B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42F"/>
    <w:rsid w:val="00A354B1"/>
    <w:rsid w:val="00A35E1D"/>
    <w:rsid w:val="00A35F8A"/>
    <w:rsid w:val="00A36121"/>
    <w:rsid w:val="00A369C3"/>
    <w:rsid w:val="00A36C7F"/>
    <w:rsid w:val="00A36F47"/>
    <w:rsid w:val="00A3706D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634"/>
    <w:rsid w:val="00A40C70"/>
    <w:rsid w:val="00A40EB7"/>
    <w:rsid w:val="00A41036"/>
    <w:rsid w:val="00A4117D"/>
    <w:rsid w:val="00A4127C"/>
    <w:rsid w:val="00A4144B"/>
    <w:rsid w:val="00A416BF"/>
    <w:rsid w:val="00A41C25"/>
    <w:rsid w:val="00A42314"/>
    <w:rsid w:val="00A42376"/>
    <w:rsid w:val="00A42A4E"/>
    <w:rsid w:val="00A42E72"/>
    <w:rsid w:val="00A42F71"/>
    <w:rsid w:val="00A43118"/>
    <w:rsid w:val="00A4334A"/>
    <w:rsid w:val="00A4361F"/>
    <w:rsid w:val="00A43702"/>
    <w:rsid w:val="00A43C7A"/>
    <w:rsid w:val="00A43C9B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B3"/>
    <w:rsid w:val="00A6028C"/>
    <w:rsid w:val="00A60AEE"/>
    <w:rsid w:val="00A60BFE"/>
    <w:rsid w:val="00A60C75"/>
    <w:rsid w:val="00A60CC6"/>
    <w:rsid w:val="00A60D5B"/>
    <w:rsid w:val="00A612AE"/>
    <w:rsid w:val="00A612BE"/>
    <w:rsid w:val="00A61775"/>
    <w:rsid w:val="00A6177E"/>
    <w:rsid w:val="00A61AEF"/>
    <w:rsid w:val="00A61DB0"/>
    <w:rsid w:val="00A61DF8"/>
    <w:rsid w:val="00A62401"/>
    <w:rsid w:val="00A62D46"/>
    <w:rsid w:val="00A63058"/>
    <w:rsid w:val="00A631CF"/>
    <w:rsid w:val="00A636FF"/>
    <w:rsid w:val="00A63887"/>
    <w:rsid w:val="00A638A4"/>
    <w:rsid w:val="00A63955"/>
    <w:rsid w:val="00A63C82"/>
    <w:rsid w:val="00A63CEA"/>
    <w:rsid w:val="00A63E05"/>
    <w:rsid w:val="00A64136"/>
    <w:rsid w:val="00A641D0"/>
    <w:rsid w:val="00A643AF"/>
    <w:rsid w:val="00A643DA"/>
    <w:rsid w:val="00A644B3"/>
    <w:rsid w:val="00A64A8F"/>
    <w:rsid w:val="00A64B90"/>
    <w:rsid w:val="00A64BB2"/>
    <w:rsid w:val="00A64F00"/>
    <w:rsid w:val="00A65181"/>
    <w:rsid w:val="00A6534D"/>
    <w:rsid w:val="00A65383"/>
    <w:rsid w:val="00A65985"/>
    <w:rsid w:val="00A65AEE"/>
    <w:rsid w:val="00A65CCA"/>
    <w:rsid w:val="00A66564"/>
    <w:rsid w:val="00A66654"/>
    <w:rsid w:val="00A6675B"/>
    <w:rsid w:val="00A66862"/>
    <w:rsid w:val="00A66980"/>
    <w:rsid w:val="00A66D98"/>
    <w:rsid w:val="00A67589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20A2"/>
    <w:rsid w:val="00A720C3"/>
    <w:rsid w:val="00A724D3"/>
    <w:rsid w:val="00A72876"/>
    <w:rsid w:val="00A72A5A"/>
    <w:rsid w:val="00A730FC"/>
    <w:rsid w:val="00A733D0"/>
    <w:rsid w:val="00A7367A"/>
    <w:rsid w:val="00A73742"/>
    <w:rsid w:val="00A73BF7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E65"/>
    <w:rsid w:val="00A75EF0"/>
    <w:rsid w:val="00A75EFF"/>
    <w:rsid w:val="00A75F25"/>
    <w:rsid w:val="00A761D6"/>
    <w:rsid w:val="00A762FE"/>
    <w:rsid w:val="00A76947"/>
    <w:rsid w:val="00A769FB"/>
    <w:rsid w:val="00A76BE4"/>
    <w:rsid w:val="00A76DCC"/>
    <w:rsid w:val="00A775D9"/>
    <w:rsid w:val="00A77824"/>
    <w:rsid w:val="00A77E5D"/>
    <w:rsid w:val="00A8015B"/>
    <w:rsid w:val="00A803F4"/>
    <w:rsid w:val="00A80678"/>
    <w:rsid w:val="00A80A0D"/>
    <w:rsid w:val="00A80C47"/>
    <w:rsid w:val="00A8100E"/>
    <w:rsid w:val="00A8140E"/>
    <w:rsid w:val="00A81506"/>
    <w:rsid w:val="00A81954"/>
    <w:rsid w:val="00A81A1A"/>
    <w:rsid w:val="00A81F27"/>
    <w:rsid w:val="00A81F59"/>
    <w:rsid w:val="00A82700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E47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8CB"/>
    <w:rsid w:val="00A86BC6"/>
    <w:rsid w:val="00A86C1B"/>
    <w:rsid w:val="00A8715B"/>
    <w:rsid w:val="00A873DD"/>
    <w:rsid w:val="00A87430"/>
    <w:rsid w:val="00A87A0B"/>
    <w:rsid w:val="00A87ABE"/>
    <w:rsid w:val="00A87AFF"/>
    <w:rsid w:val="00A87D0A"/>
    <w:rsid w:val="00A87D74"/>
    <w:rsid w:val="00A87DA2"/>
    <w:rsid w:val="00A90149"/>
    <w:rsid w:val="00A9075E"/>
    <w:rsid w:val="00A90AF9"/>
    <w:rsid w:val="00A90F02"/>
    <w:rsid w:val="00A916A7"/>
    <w:rsid w:val="00A916F2"/>
    <w:rsid w:val="00A91C56"/>
    <w:rsid w:val="00A91C61"/>
    <w:rsid w:val="00A91DA0"/>
    <w:rsid w:val="00A92133"/>
    <w:rsid w:val="00A921EC"/>
    <w:rsid w:val="00A9226B"/>
    <w:rsid w:val="00A924E1"/>
    <w:rsid w:val="00A9279C"/>
    <w:rsid w:val="00A92A2A"/>
    <w:rsid w:val="00A92B10"/>
    <w:rsid w:val="00A92BB9"/>
    <w:rsid w:val="00A92BD1"/>
    <w:rsid w:val="00A92F80"/>
    <w:rsid w:val="00A9397D"/>
    <w:rsid w:val="00A93E25"/>
    <w:rsid w:val="00A94038"/>
    <w:rsid w:val="00A94078"/>
    <w:rsid w:val="00A9423A"/>
    <w:rsid w:val="00A942B6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1772"/>
    <w:rsid w:val="00AA17A7"/>
    <w:rsid w:val="00AA1D91"/>
    <w:rsid w:val="00AA1F6E"/>
    <w:rsid w:val="00AA2061"/>
    <w:rsid w:val="00AA2099"/>
    <w:rsid w:val="00AA2107"/>
    <w:rsid w:val="00AA2200"/>
    <w:rsid w:val="00AA2F95"/>
    <w:rsid w:val="00AA3348"/>
    <w:rsid w:val="00AA3462"/>
    <w:rsid w:val="00AA354D"/>
    <w:rsid w:val="00AA3673"/>
    <w:rsid w:val="00AA3B38"/>
    <w:rsid w:val="00AA3BF3"/>
    <w:rsid w:val="00AA3EF4"/>
    <w:rsid w:val="00AA3F79"/>
    <w:rsid w:val="00AA4412"/>
    <w:rsid w:val="00AA47B9"/>
    <w:rsid w:val="00AA5238"/>
    <w:rsid w:val="00AA5445"/>
    <w:rsid w:val="00AA629E"/>
    <w:rsid w:val="00AA63B9"/>
    <w:rsid w:val="00AA64BE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58"/>
    <w:rsid w:val="00AB63CE"/>
    <w:rsid w:val="00AB659A"/>
    <w:rsid w:val="00AB6908"/>
    <w:rsid w:val="00AB6D24"/>
    <w:rsid w:val="00AB6FB2"/>
    <w:rsid w:val="00AB705F"/>
    <w:rsid w:val="00AB783F"/>
    <w:rsid w:val="00AB786B"/>
    <w:rsid w:val="00AB7F7C"/>
    <w:rsid w:val="00AC0588"/>
    <w:rsid w:val="00AC07A7"/>
    <w:rsid w:val="00AC096E"/>
    <w:rsid w:val="00AC097C"/>
    <w:rsid w:val="00AC1028"/>
    <w:rsid w:val="00AC13CF"/>
    <w:rsid w:val="00AC165C"/>
    <w:rsid w:val="00AC17E9"/>
    <w:rsid w:val="00AC1B01"/>
    <w:rsid w:val="00AC1B2C"/>
    <w:rsid w:val="00AC1F83"/>
    <w:rsid w:val="00AC24DE"/>
    <w:rsid w:val="00AC2717"/>
    <w:rsid w:val="00AC2E5F"/>
    <w:rsid w:val="00AC2FC6"/>
    <w:rsid w:val="00AC4A8B"/>
    <w:rsid w:val="00AC4D3A"/>
    <w:rsid w:val="00AC5095"/>
    <w:rsid w:val="00AC509D"/>
    <w:rsid w:val="00AC519D"/>
    <w:rsid w:val="00AC54C8"/>
    <w:rsid w:val="00AC56A1"/>
    <w:rsid w:val="00AC5B7F"/>
    <w:rsid w:val="00AC5BB3"/>
    <w:rsid w:val="00AC5BD7"/>
    <w:rsid w:val="00AC5BDE"/>
    <w:rsid w:val="00AC5DEB"/>
    <w:rsid w:val="00AC61B9"/>
    <w:rsid w:val="00AC65A0"/>
    <w:rsid w:val="00AC71BD"/>
    <w:rsid w:val="00AC75B3"/>
    <w:rsid w:val="00AC75EB"/>
    <w:rsid w:val="00AC79DF"/>
    <w:rsid w:val="00AC7B9C"/>
    <w:rsid w:val="00AC7C6E"/>
    <w:rsid w:val="00AC7CD2"/>
    <w:rsid w:val="00AD0341"/>
    <w:rsid w:val="00AD0463"/>
    <w:rsid w:val="00AD0A8B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F39"/>
    <w:rsid w:val="00AD3039"/>
    <w:rsid w:val="00AD3231"/>
    <w:rsid w:val="00AD34FA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A8"/>
    <w:rsid w:val="00AD5EC1"/>
    <w:rsid w:val="00AD5F99"/>
    <w:rsid w:val="00AD6416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EFB"/>
    <w:rsid w:val="00AE1468"/>
    <w:rsid w:val="00AE14BA"/>
    <w:rsid w:val="00AE18AD"/>
    <w:rsid w:val="00AE1A8B"/>
    <w:rsid w:val="00AE1D4A"/>
    <w:rsid w:val="00AE1FBA"/>
    <w:rsid w:val="00AE209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32A"/>
    <w:rsid w:val="00AE444E"/>
    <w:rsid w:val="00AE47FC"/>
    <w:rsid w:val="00AE49B9"/>
    <w:rsid w:val="00AE4B05"/>
    <w:rsid w:val="00AE4B62"/>
    <w:rsid w:val="00AE4B6F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90D"/>
    <w:rsid w:val="00AF09A4"/>
    <w:rsid w:val="00AF0AFF"/>
    <w:rsid w:val="00AF10F8"/>
    <w:rsid w:val="00AF1616"/>
    <w:rsid w:val="00AF16AC"/>
    <w:rsid w:val="00AF1DA8"/>
    <w:rsid w:val="00AF212F"/>
    <w:rsid w:val="00AF2300"/>
    <w:rsid w:val="00AF23B2"/>
    <w:rsid w:val="00AF26F0"/>
    <w:rsid w:val="00AF292F"/>
    <w:rsid w:val="00AF2B69"/>
    <w:rsid w:val="00AF327A"/>
    <w:rsid w:val="00AF3484"/>
    <w:rsid w:val="00AF3542"/>
    <w:rsid w:val="00AF3552"/>
    <w:rsid w:val="00AF38F4"/>
    <w:rsid w:val="00AF39A2"/>
    <w:rsid w:val="00AF3AD3"/>
    <w:rsid w:val="00AF3AED"/>
    <w:rsid w:val="00AF414D"/>
    <w:rsid w:val="00AF424F"/>
    <w:rsid w:val="00AF531C"/>
    <w:rsid w:val="00AF5505"/>
    <w:rsid w:val="00AF575B"/>
    <w:rsid w:val="00AF5947"/>
    <w:rsid w:val="00AF5983"/>
    <w:rsid w:val="00AF5AE6"/>
    <w:rsid w:val="00AF6113"/>
    <w:rsid w:val="00AF630E"/>
    <w:rsid w:val="00AF6391"/>
    <w:rsid w:val="00AF6406"/>
    <w:rsid w:val="00AF6631"/>
    <w:rsid w:val="00AF68FF"/>
    <w:rsid w:val="00AF69B9"/>
    <w:rsid w:val="00AF69C3"/>
    <w:rsid w:val="00AF6FEE"/>
    <w:rsid w:val="00AF7029"/>
    <w:rsid w:val="00AF7051"/>
    <w:rsid w:val="00AF708A"/>
    <w:rsid w:val="00AF769F"/>
    <w:rsid w:val="00AF79D8"/>
    <w:rsid w:val="00AF7E60"/>
    <w:rsid w:val="00B0008E"/>
    <w:rsid w:val="00B009D2"/>
    <w:rsid w:val="00B00EE1"/>
    <w:rsid w:val="00B01457"/>
    <w:rsid w:val="00B014C5"/>
    <w:rsid w:val="00B01858"/>
    <w:rsid w:val="00B01C88"/>
    <w:rsid w:val="00B02236"/>
    <w:rsid w:val="00B02592"/>
    <w:rsid w:val="00B02596"/>
    <w:rsid w:val="00B02B55"/>
    <w:rsid w:val="00B02C2A"/>
    <w:rsid w:val="00B02DF1"/>
    <w:rsid w:val="00B036B2"/>
    <w:rsid w:val="00B03C25"/>
    <w:rsid w:val="00B03F7E"/>
    <w:rsid w:val="00B0413B"/>
    <w:rsid w:val="00B0416A"/>
    <w:rsid w:val="00B0456E"/>
    <w:rsid w:val="00B04733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93"/>
    <w:rsid w:val="00B05FBF"/>
    <w:rsid w:val="00B06163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10039"/>
    <w:rsid w:val="00B103BD"/>
    <w:rsid w:val="00B1083F"/>
    <w:rsid w:val="00B10CF3"/>
    <w:rsid w:val="00B10E28"/>
    <w:rsid w:val="00B10E6A"/>
    <w:rsid w:val="00B10FE5"/>
    <w:rsid w:val="00B111BB"/>
    <w:rsid w:val="00B1129C"/>
    <w:rsid w:val="00B11B36"/>
    <w:rsid w:val="00B123B4"/>
    <w:rsid w:val="00B123C7"/>
    <w:rsid w:val="00B12657"/>
    <w:rsid w:val="00B13095"/>
    <w:rsid w:val="00B131AF"/>
    <w:rsid w:val="00B1320C"/>
    <w:rsid w:val="00B135D6"/>
    <w:rsid w:val="00B13A00"/>
    <w:rsid w:val="00B13B24"/>
    <w:rsid w:val="00B13E25"/>
    <w:rsid w:val="00B14906"/>
    <w:rsid w:val="00B14E3C"/>
    <w:rsid w:val="00B14E57"/>
    <w:rsid w:val="00B15218"/>
    <w:rsid w:val="00B155FA"/>
    <w:rsid w:val="00B1563B"/>
    <w:rsid w:val="00B158D3"/>
    <w:rsid w:val="00B15928"/>
    <w:rsid w:val="00B15C5E"/>
    <w:rsid w:val="00B15D63"/>
    <w:rsid w:val="00B16530"/>
    <w:rsid w:val="00B16869"/>
    <w:rsid w:val="00B168B9"/>
    <w:rsid w:val="00B16A8E"/>
    <w:rsid w:val="00B1741F"/>
    <w:rsid w:val="00B1790C"/>
    <w:rsid w:val="00B17CEA"/>
    <w:rsid w:val="00B17D5E"/>
    <w:rsid w:val="00B17E8E"/>
    <w:rsid w:val="00B20042"/>
    <w:rsid w:val="00B200DD"/>
    <w:rsid w:val="00B20187"/>
    <w:rsid w:val="00B2039F"/>
    <w:rsid w:val="00B205FA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4DB"/>
    <w:rsid w:val="00B2482C"/>
    <w:rsid w:val="00B25112"/>
    <w:rsid w:val="00B25430"/>
    <w:rsid w:val="00B25A0F"/>
    <w:rsid w:val="00B25A40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619"/>
    <w:rsid w:val="00B306AA"/>
    <w:rsid w:val="00B310B1"/>
    <w:rsid w:val="00B31113"/>
    <w:rsid w:val="00B31574"/>
    <w:rsid w:val="00B31811"/>
    <w:rsid w:val="00B31E3F"/>
    <w:rsid w:val="00B31ECE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DDB"/>
    <w:rsid w:val="00B36E07"/>
    <w:rsid w:val="00B36F45"/>
    <w:rsid w:val="00B36FDF"/>
    <w:rsid w:val="00B371CC"/>
    <w:rsid w:val="00B3730A"/>
    <w:rsid w:val="00B374C0"/>
    <w:rsid w:val="00B3799F"/>
    <w:rsid w:val="00B37C09"/>
    <w:rsid w:val="00B40240"/>
    <w:rsid w:val="00B40342"/>
    <w:rsid w:val="00B405D5"/>
    <w:rsid w:val="00B40943"/>
    <w:rsid w:val="00B40B04"/>
    <w:rsid w:val="00B4131A"/>
    <w:rsid w:val="00B41550"/>
    <w:rsid w:val="00B41698"/>
    <w:rsid w:val="00B41DD1"/>
    <w:rsid w:val="00B41FA8"/>
    <w:rsid w:val="00B42150"/>
    <w:rsid w:val="00B4226E"/>
    <w:rsid w:val="00B42417"/>
    <w:rsid w:val="00B428D4"/>
    <w:rsid w:val="00B42B47"/>
    <w:rsid w:val="00B42F34"/>
    <w:rsid w:val="00B432EA"/>
    <w:rsid w:val="00B438C9"/>
    <w:rsid w:val="00B43908"/>
    <w:rsid w:val="00B439AA"/>
    <w:rsid w:val="00B43FC9"/>
    <w:rsid w:val="00B44513"/>
    <w:rsid w:val="00B445B2"/>
    <w:rsid w:val="00B445CE"/>
    <w:rsid w:val="00B44C64"/>
    <w:rsid w:val="00B44CA4"/>
    <w:rsid w:val="00B44CBF"/>
    <w:rsid w:val="00B44D3C"/>
    <w:rsid w:val="00B45036"/>
    <w:rsid w:val="00B45774"/>
    <w:rsid w:val="00B45DFA"/>
    <w:rsid w:val="00B45F5D"/>
    <w:rsid w:val="00B46569"/>
    <w:rsid w:val="00B46839"/>
    <w:rsid w:val="00B46D07"/>
    <w:rsid w:val="00B46E6C"/>
    <w:rsid w:val="00B46F60"/>
    <w:rsid w:val="00B4742E"/>
    <w:rsid w:val="00B47483"/>
    <w:rsid w:val="00B479FE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54C"/>
    <w:rsid w:val="00B546AD"/>
    <w:rsid w:val="00B548C8"/>
    <w:rsid w:val="00B558CC"/>
    <w:rsid w:val="00B55B2E"/>
    <w:rsid w:val="00B563CA"/>
    <w:rsid w:val="00B56854"/>
    <w:rsid w:val="00B5687F"/>
    <w:rsid w:val="00B569AC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FA"/>
    <w:rsid w:val="00B61E4F"/>
    <w:rsid w:val="00B62A16"/>
    <w:rsid w:val="00B62B53"/>
    <w:rsid w:val="00B62B5A"/>
    <w:rsid w:val="00B62BF5"/>
    <w:rsid w:val="00B62D00"/>
    <w:rsid w:val="00B63122"/>
    <w:rsid w:val="00B6326D"/>
    <w:rsid w:val="00B63425"/>
    <w:rsid w:val="00B63AC2"/>
    <w:rsid w:val="00B63D48"/>
    <w:rsid w:val="00B63F84"/>
    <w:rsid w:val="00B64029"/>
    <w:rsid w:val="00B642C4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5C6"/>
    <w:rsid w:val="00B7279D"/>
    <w:rsid w:val="00B728A8"/>
    <w:rsid w:val="00B72DB3"/>
    <w:rsid w:val="00B7303E"/>
    <w:rsid w:val="00B7309B"/>
    <w:rsid w:val="00B731F8"/>
    <w:rsid w:val="00B73751"/>
    <w:rsid w:val="00B73796"/>
    <w:rsid w:val="00B74323"/>
    <w:rsid w:val="00B746BE"/>
    <w:rsid w:val="00B74B0D"/>
    <w:rsid w:val="00B74D12"/>
    <w:rsid w:val="00B74F05"/>
    <w:rsid w:val="00B750F3"/>
    <w:rsid w:val="00B754B2"/>
    <w:rsid w:val="00B755A0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77E9B"/>
    <w:rsid w:val="00B80019"/>
    <w:rsid w:val="00B801BC"/>
    <w:rsid w:val="00B806B2"/>
    <w:rsid w:val="00B80C6F"/>
    <w:rsid w:val="00B80E0F"/>
    <w:rsid w:val="00B80FBF"/>
    <w:rsid w:val="00B81211"/>
    <w:rsid w:val="00B81385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FA"/>
    <w:rsid w:val="00B82315"/>
    <w:rsid w:val="00B827F1"/>
    <w:rsid w:val="00B829FA"/>
    <w:rsid w:val="00B82BED"/>
    <w:rsid w:val="00B83031"/>
    <w:rsid w:val="00B83136"/>
    <w:rsid w:val="00B83743"/>
    <w:rsid w:val="00B83793"/>
    <w:rsid w:val="00B83880"/>
    <w:rsid w:val="00B83A78"/>
    <w:rsid w:val="00B83DA2"/>
    <w:rsid w:val="00B83F1A"/>
    <w:rsid w:val="00B848CE"/>
    <w:rsid w:val="00B84973"/>
    <w:rsid w:val="00B84B81"/>
    <w:rsid w:val="00B84C67"/>
    <w:rsid w:val="00B8505C"/>
    <w:rsid w:val="00B851B8"/>
    <w:rsid w:val="00B8581B"/>
    <w:rsid w:val="00B85B40"/>
    <w:rsid w:val="00B85DEB"/>
    <w:rsid w:val="00B860AB"/>
    <w:rsid w:val="00B86152"/>
    <w:rsid w:val="00B861CA"/>
    <w:rsid w:val="00B8635C"/>
    <w:rsid w:val="00B86CF5"/>
    <w:rsid w:val="00B86D5E"/>
    <w:rsid w:val="00B8773F"/>
    <w:rsid w:val="00B900CF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655D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C85"/>
    <w:rsid w:val="00BA0309"/>
    <w:rsid w:val="00BA03AB"/>
    <w:rsid w:val="00BA075A"/>
    <w:rsid w:val="00BA087F"/>
    <w:rsid w:val="00BA0C67"/>
    <w:rsid w:val="00BA0D08"/>
    <w:rsid w:val="00BA1179"/>
    <w:rsid w:val="00BA125A"/>
    <w:rsid w:val="00BA1265"/>
    <w:rsid w:val="00BA12F2"/>
    <w:rsid w:val="00BA13D4"/>
    <w:rsid w:val="00BA1840"/>
    <w:rsid w:val="00BA18B7"/>
    <w:rsid w:val="00BA20EA"/>
    <w:rsid w:val="00BA23C8"/>
    <w:rsid w:val="00BA24E3"/>
    <w:rsid w:val="00BA2612"/>
    <w:rsid w:val="00BA2692"/>
    <w:rsid w:val="00BA27AA"/>
    <w:rsid w:val="00BA293B"/>
    <w:rsid w:val="00BA2BCF"/>
    <w:rsid w:val="00BA2BD3"/>
    <w:rsid w:val="00BA347C"/>
    <w:rsid w:val="00BA35B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13B"/>
    <w:rsid w:val="00BB213F"/>
    <w:rsid w:val="00BB2821"/>
    <w:rsid w:val="00BB319A"/>
    <w:rsid w:val="00BB3221"/>
    <w:rsid w:val="00BB3562"/>
    <w:rsid w:val="00BB39E8"/>
    <w:rsid w:val="00BB3F3C"/>
    <w:rsid w:val="00BB3F70"/>
    <w:rsid w:val="00BB4161"/>
    <w:rsid w:val="00BB416C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441"/>
    <w:rsid w:val="00BB66CA"/>
    <w:rsid w:val="00BB6E45"/>
    <w:rsid w:val="00BB6ECF"/>
    <w:rsid w:val="00BB7147"/>
    <w:rsid w:val="00BB75E5"/>
    <w:rsid w:val="00BB7B33"/>
    <w:rsid w:val="00BB7C90"/>
    <w:rsid w:val="00BB7CCF"/>
    <w:rsid w:val="00BC021E"/>
    <w:rsid w:val="00BC0234"/>
    <w:rsid w:val="00BC06F5"/>
    <w:rsid w:val="00BC07A2"/>
    <w:rsid w:val="00BC07F1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E5F"/>
    <w:rsid w:val="00BC5F71"/>
    <w:rsid w:val="00BC63B9"/>
    <w:rsid w:val="00BC6886"/>
    <w:rsid w:val="00BC7165"/>
    <w:rsid w:val="00BC7AD4"/>
    <w:rsid w:val="00BC7AEB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77E"/>
    <w:rsid w:val="00BD4951"/>
    <w:rsid w:val="00BD4A03"/>
    <w:rsid w:val="00BD5185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14E"/>
    <w:rsid w:val="00BE05EC"/>
    <w:rsid w:val="00BE0618"/>
    <w:rsid w:val="00BE062A"/>
    <w:rsid w:val="00BE084A"/>
    <w:rsid w:val="00BE0903"/>
    <w:rsid w:val="00BE0986"/>
    <w:rsid w:val="00BE09F0"/>
    <w:rsid w:val="00BE0BE8"/>
    <w:rsid w:val="00BE1592"/>
    <w:rsid w:val="00BE16B0"/>
    <w:rsid w:val="00BE1886"/>
    <w:rsid w:val="00BE1CA1"/>
    <w:rsid w:val="00BE1DAB"/>
    <w:rsid w:val="00BE20C1"/>
    <w:rsid w:val="00BE2637"/>
    <w:rsid w:val="00BE2AF6"/>
    <w:rsid w:val="00BE2E76"/>
    <w:rsid w:val="00BE2E9E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608"/>
    <w:rsid w:val="00BE771B"/>
    <w:rsid w:val="00BE7725"/>
    <w:rsid w:val="00BE7ABA"/>
    <w:rsid w:val="00BF0495"/>
    <w:rsid w:val="00BF0975"/>
    <w:rsid w:val="00BF0A53"/>
    <w:rsid w:val="00BF0AFB"/>
    <w:rsid w:val="00BF0BA9"/>
    <w:rsid w:val="00BF15B9"/>
    <w:rsid w:val="00BF17F6"/>
    <w:rsid w:val="00BF1861"/>
    <w:rsid w:val="00BF1880"/>
    <w:rsid w:val="00BF1892"/>
    <w:rsid w:val="00BF1911"/>
    <w:rsid w:val="00BF1929"/>
    <w:rsid w:val="00BF1D82"/>
    <w:rsid w:val="00BF2036"/>
    <w:rsid w:val="00BF206D"/>
    <w:rsid w:val="00BF2169"/>
    <w:rsid w:val="00BF21B7"/>
    <w:rsid w:val="00BF222E"/>
    <w:rsid w:val="00BF227A"/>
    <w:rsid w:val="00BF27BB"/>
    <w:rsid w:val="00BF2CC5"/>
    <w:rsid w:val="00BF3007"/>
    <w:rsid w:val="00BF334D"/>
    <w:rsid w:val="00BF3676"/>
    <w:rsid w:val="00BF38DA"/>
    <w:rsid w:val="00BF3B64"/>
    <w:rsid w:val="00BF3BAE"/>
    <w:rsid w:val="00BF3C85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F6"/>
    <w:rsid w:val="00BF726F"/>
    <w:rsid w:val="00BF75AC"/>
    <w:rsid w:val="00BF79BA"/>
    <w:rsid w:val="00BF7C7F"/>
    <w:rsid w:val="00BF7E63"/>
    <w:rsid w:val="00BF7EF9"/>
    <w:rsid w:val="00C0004F"/>
    <w:rsid w:val="00C002FD"/>
    <w:rsid w:val="00C005F2"/>
    <w:rsid w:val="00C00CF9"/>
    <w:rsid w:val="00C00F4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CF6"/>
    <w:rsid w:val="00C02FCE"/>
    <w:rsid w:val="00C03261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AD"/>
    <w:rsid w:val="00C06C5B"/>
    <w:rsid w:val="00C06DB1"/>
    <w:rsid w:val="00C0703C"/>
    <w:rsid w:val="00C0722B"/>
    <w:rsid w:val="00C07581"/>
    <w:rsid w:val="00C0768E"/>
    <w:rsid w:val="00C079B6"/>
    <w:rsid w:val="00C07C07"/>
    <w:rsid w:val="00C07C62"/>
    <w:rsid w:val="00C10003"/>
    <w:rsid w:val="00C10054"/>
    <w:rsid w:val="00C1014E"/>
    <w:rsid w:val="00C101D9"/>
    <w:rsid w:val="00C10382"/>
    <w:rsid w:val="00C106EB"/>
    <w:rsid w:val="00C10D2E"/>
    <w:rsid w:val="00C10E17"/>
    <w:rsid w:val="00C119AE"/>
    <w:rsid w:val="00C11C19"/>
    <w:rsid w:val="00C12029"/>
    <w:rsid w:val="00C12102"/>
    <w:rsid w:val="00C1217B"/>
    <w:rsid w:val="00C1225D"/>
    <w:rsid w:val="00C1256F"/>
    <w:rsid w:val="00C12990"/>
    <w:rsid w:val="00C12B37"/>
    <w:rsid w:val="00C12CBC"/>
    <w:rsid w:val="00C130D5"/>
    <w:rsid w:val="00C1334D"/>
    <w:rsid w:val="00C135E0"/>
    <w:rsid w:val="00C1371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AA"/>
    <w:rsid w:val="00C169B5"/>
    <w:rsid w:val="00C169E8"/>
    <w:rsid w:val="00C16CF3"/>
    <w:rsid w:val="00C16E32"/>
    <w:rsid w:val="00C17043"/>
    <w:rsid w:val="00C170F9"/>
    <w:rsid w:val="00C1728A"/>
    <w:rsid w:val="00C17754"/>
    <w:rsid w:val="00C17932"/>
    <w:rsid w:val="00C17B06"/>
    <w:rsid w:val="00C17FFD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F28"/>
    <w:rsid w:val="00C2620C"/>
    <w:rsid w:val="00C262B8"/>
    <w:rsid w:val="00C26386"/>
    <w:rsid w:val="00C2638E"/>
    <w:rsid w:val="00C26AD2"/>
    <w:rsid w:val="00C2716A"/>
    <w:rsid w:val="00C2734A"/>
    <w:rsid w:val="00C2797E"/>
    <w:rsid w:val="00C27FEB"/>
    <w:rsid w:val="00C30153"/>
    <w:rsid w:val="00C30A5D"/>
    <w:rsid w:val="00C30DDC"/>
    <w:rsid w:val="00C30E2B"/>
    <w:rsid w:val="00C30FA8"/>
    <w:rsid w:val="00C3115F"/>
    <w:rsid w:val="00C31421"/>
    <w:rsid w:val="00C31463"/>
    <w:rsid w:val="00C31960"/>
    <w:rsid w:val="00C31A30"/>
    <w:rsid w:val="00C31B38"/>
    <w:rsid w:val="00C31C03"/>
    <w:rsid w:val="00C31E9B"/>
    <w:rsid w:val="00C32114"/>
    <w:rsid w:val="00C3213B"/>
    <w:rsid w:val="00C3260A"/>
    <w:rsid w:val="00C32655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BFE"/>
    <w:rsid w:val="00C33EA7"/>
    <w:rsid w:val="00C341D8"/>
    <w:rsid w:val="00C342EE"/>
    <w:rsid w:val="00C346A2"/>
    <w:rsid w:val="00C34F7E"/>
    <w:rsid w:val="00C352D4"/>
    <w:rsid w:val="00C35314"/>
    <w:rsid w:val="00C3531C"/>
    <w:rsid w:val="00C3553B"/>
    <w:rsid w:val="00C35B24"/>
    <w:rsid w:val="00C35B5E"/>
    <w:rsid w:val="00C35CD9"/>
    <w:rsid w:val="00C35DC0"/>
    <w:rsid w:val="00C36265"/>
    <w:rsid w:val="00C36393"/>
    <w:rsid w:val="00C36416"/>
    <w:rsid w:val="00C367B8"/>
    <w:rsid w:val="00C36830"/>
    <w:rsid w:val="00C369A1"/>
    <w:rsid w:val="00C36FC8"/>
    <w:rsid w:val="00C3700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5B1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E7E"/>
    <w:rsid w:val="00C454C2"/>
    <w:rsid w:val="00C4578A"/>
    <w:rsid w:val="00C459B8"/>
    <w:rsid w:val="00C46347"/>
    <w:rsid w:val="00C463D2"/>
    <w:rsid w:val="00C46408"/>
    <w:rsid w:val="00C46AA0"/>
    <w:rsid w:val="00C46E87"/>
    <w:rsid w:val="00C47212"/>
    <w:rsid w:val="00C47546"/>
    <w:rsid w:val="00C47581"/>
    <w:rsid w:val="00C47680"/>
    <w:rsid w:val="00C479B4"/>
    <w:rsid w:val="00C47A81"/>
    <w:rsid w:val="00C47CDD"/>
    <w:rsid w:val="00C47DE5"/>
    <w:rsid w:val="00C47E55"/>
    <w:rsid w:val="00C47ECE"/>
    <w:rsid w:val="00C50170"/>
    <w:rsid w:val="00C502FE"/>
    <w:rsid w:val="00C5084D"/>
    <w:rsid w:val="00C5107C"/>
    <w:rsid w:val="00C511B3"/>
    <w:rsid w:val="00C51311"/>
    <w:rsid w:val="00C51533"/>
    <w:rsid w:val="00C51B01"/>
    <w:rsid w:val="00C51CDA"/>
    <w:rsid w:val="00C51E1F"/>
    <w:rsid w:val="00C523F3"/>
    <w:rsid w:val="00C5258F"/>
    <w:rsid w:val="00C525AA"/>
    <w:rsid w:val="00C5269C"/>
    <w:rsid w:val="00C526F0"/>
    <w:rsid w:val="00C527FD"/>
    <w:rsid w:val="00C5312B"/>
    <w:rsid w:val="00C531BE"/>
    <w:rsid w:val="00C536C2"/>
    <w:rsid w:val="00C5427C"/>
    <w:rsid w:val="00C54A88"/>
    <w:rsid w:val="00C54DED"/>
    <w:rsid w:val="00C553E2"/>
    <w:rsid w:val="00C5596D"/>
    <w:rsid w:val="00C559F5"/>
    <w:rsid w:val="00C55EA5"/>
    <w:rsid w:val="00C5644D"/>
    <w:rsid w:val="00C568C9"/>
    <w:rsid w:val="00C568FB"/>
    <w:rsid w:val="00C56A04"/>
    <w:rsid w:val="00C56DC2"/>
    <w:rsid w:val="00C56E5F"/>
    <w:rsid w:val="00C56F61"/>
    <w:rsid w:val="00C5717E"/>
    <w:rsid w:val="00C57668"/>
    <w:rsid w:val="00C577D9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52C3"/>
    <w:rsid w:val="00C6539D"/>
    <w:rsid w:val="00C65993"/>
    <w:rsid w:val="00C659E6"/>
    <w:rsid w:val="00C65BAE"/>
    <w:rsid w:val="00C65D07"/>
    <w:rsid w:val="00C65E59"/>
    <w:rsid w:val="00C65FDC"/>
    <w:rsid w:val="00C66E79"/>
    <w:rsid w:val="00C670F2"/>
    <w:rsid w:val="00C67125"/>
    <w:rsid w:val="00C67335"/>
    <w:rsid w:val="00C67567"/>
    <w:rsid w:val="00C675BC"/>
    <w:rsid w:val="00C67A66"/>
    <w:rsid w:val="00C67B23"/>
    <w:rsid w:val="00C67BF5"/>
    <w:rsid w:val="00C70104"/>
    <w:rsid w:val="00C7037F"/>
    <w:rsid w:val="00C7052E"/>
    <w:rsid w:val="00C70794"/>
    <w:rsid w:val="00C70C7A"/>
    <w:rsid w:val="00C70C9A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F88"/>
    <w:rsid w:val="00C80233"/>
    <w:rsid w:val="00C807E4"/>
    <w:rsid w:val="00C80F0A"/>
    <w:rsid w:val="00C81490"/>
    <w:rsid w:val="00C814E7"/>
    <w:rsid w:val="00C8168A"/>
    <w:rsid w:val="00C819B2"/>
    <w:rsid w:val="00C81A81"/>
    <w:rsid w:val="00C81BDC"/>
    <w:rsid w:val="00C81CCB"/>
    <w:rsid w:val="00C81DA3"/>
    <w:rsid w:val="00C82147"/>
    <w:rsid w:val="00C8286B"/>
    <w:rsid w:val="00C82C0A"/>
    <w:rsid w:val="00C82D19"/>
    <w:rsid w:val="00C82D72"/>
    <w:rsid w:val="00C82DD7"/>
    <w:rsid w:val="00C832B4"/>
    <w:rsid w:val="00C8367E"/>
    <w:rsid w:val="00C839A1"/>
    <w:rsid w:val="00C83A8F"/>
    <w:rsid w:val="00C83C10"/>
    <w:rsid w:val="00C84164"/>
    <w:rsid w:val="00C841F6"/>
    <w:rsid w:val="00C84583"/>
    <w:rsid w:val="00C84A3C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348"/>
    <w:rsid w:val="00C948AA"/>
    <w:rsid w:val="00C949B1"/>
    <w:rsid w:val="00C94A0A"/>
    <w:rsid w:val="00C94BD0"/>
    <w:rsid w:val="00C94F0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C0"/>
    <w:rsid w:val="00CA02B2"/>
    <w:rsid w:val="00CA02BF"/>
    <w:rsid w:val="00CA03AB"/>
    <w:rsid w:val="00CA046C"/>
    <w:rsid w:val="00CA0574"/>
    <w:rsid w:val="00CA08A7"/>
    <w:rsid w:val="00CA08EB"/>
    <w:rsid w:val="00CA0C0F"/>
    <w:rsid w:val="00CA0CBC"/>
    <w:rsid w:val="00CA0E19"/>
    <w:rsid w:val="00CA18EF"/>
    <w:rsid w:val="00CA2ABD"/>
    <w:rsid w:val="00CA2BA4"/>
    <w:rsid w:val="00CA2E2F"/>
    <w:rsid w:val="00CA2F7E"/>
    <w:rsid w:val="00CA305B"/>
    <w:rsid w:val="00CA37E0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F6C"/>
    <w:rsid w:val="00CA5F8E"/>
    <w:rsid w:val="00CA6769"/>
    <w:rsid w:val="00CA67B8"/>
    <w:rsid w:val="00CA6C19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5A6"/>
    <w:rsid w:val="00CB2763"/>
    <w:rsid w:val="00CB2A51"/>
    <w:rsid w:val="00CB2D5A"/>
    <w:rsid w:val="00CB35BD"/>
    <w:rsid w:val="00CB369D"/>
    <w:rsid w:val="00CB36B6"/>
    <w:rsid w:val="00CB3C7A"/>
    <w:rsid w:val="00CB3CAC"/>
    <w:rsid w:val="00CB3E18"/>
    <w:rsid w:val="00CB3EF9"/>
    <w:rsid w:val="00CB3F74"/>
    <w:rsid w:val="00CB4050"/>
    <w:rsid w:val="00CB4D63"/>
    <w:rsid w:val="00CB4F5F"/>
    <w:rsid w:val="00CB4FEA"/>
    <w:rsid w:val="00CB517B"/>
    <w:rsid w:val="00CB541D"/>
    <w:rsid w:val="00CB56DD"/>
    <w:rsid w:val="00CB586C"/>
    <w:rsid w:val="00CB62B3"/>
    <w:rsid w:val="00CB63E2"/>
    <w:rsid w:val="00CB6425"/>
    <w:rsid w:val="00CB648B"/>
    <w:rsid w:val="00CB670F"/>
    <w:rsid w:val="00CB6828"/>
    <w:rsid w:val="00CB6C60"/>
    <w:rsid w:val="00CB6CB7"/>
    <w:rsid w:val="00CB70AF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B7"/>
    <w:rsid w:val="00CC40EB"/>
    <w:rsid w:val="00CC442C"/>
    <w:rsid w:val="00CC450A"/>
    <w:rsid w:val="00CC45B5"/>
    <w:rsid w:val="00CC46AB"/>
    <w:rsid w:val="00CC4A9E"/>
    <w:rsid w:val="00CC571F"/>
    <w:rsid w:val="00CC599C"/>
    <w:rsid w:val="00CC5A3C"/>
    <w:rsid w:val="00CC5CA5"/>
    <w:rsid w:val="00CC5E0E"/>
    <w:rsid w:val="00CC60C5"/>
    <w:rsid w:val="00CC6437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206"/>
    <w:rsid w:val="00CD2572"/>
    <w:rsid w:val="00CD25F6"/>
    <w:rsid w:val="00CD26E2"/>
    <w:rsid w:val="00CD2751"/>
    <w:rsid w:val="00CD2984"/>
    <w:rsid w:val="00CD2B39"/>
    <w:rsid w:val="00CD2C11"/>
    <w:rsid w:val="00CD2C1B"/>
    <w:rsid w:val="00CD32B7"/>
    <w:rsid w:val="00CD3345"/>
    <w:rsid w:val="00CD3378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5362"/>
    <w:rsid w:val="00CD53F2"/>
    <w:rsid w:val="00CD59BB"/>
    <w:rsid w:val="00CD59C3"/>
    <w:rsid w:val="00CD5F65"/>
    <w:rsid w:val="00CD6085"/>
    <w:rsid w:val="00CD6257"/>
    <w:rsid w:val="00CD63B9"/>
    <w:rsid w:val="00CD6484"/>
    <w:rsid w:val="00CD6761"/>
    <w:rsid w:val="00CD67B2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535"/>
    <w:rsid w:val="00CE16C3"/>
    <w:rsid w:val="00CE1877"/>
    <w:rsid w:val="00CE1AE9"/>
    <w:rsid w:val="00CE1CB3"/>
    <w:rsid w:val="00CE1D6F"/>
    <w:rsid w:val="00CE2675"/>
    <w:rsid w:val="00CE317F"/>
    <w:rsid w:val="00CE3411"/>
    <w:rsid w:val="00CE355F"/>
    <w:rsid w:val="00CE37E0"/>
    <w:rsid w:val="00CE3B41"/>
    <w:rsid w:val="00CE4640"/>
    <w:rsid w:val="00CE4641"/>
    <w:rsid w:val="00CE5125"/>
    <w:rsid w:val="00CE5332"/>
    <w:rsid w:val="00CE536D"/>
    <w:rsid w:val="00CE54A0"/>
    <w:rsid w:val="00CE5B16"/>
    <w:rsid w:val="00CE5D65"/>
    <w:rsid w:val="00CE627A"/>
    <w:rsid w:val="00CE63B6"/>
    <w:rsid w:val="00CE6790"/>
    <w:rsid w:val="00CE6B23"/>
    <w:rsid w:val="00CE6D03"/>
    <w:rsid w:val="00CE6D64"/>
    <w:rsid w:val="00CE6E5D"/>
    <w:rsid w:val="00CE77D5"/>
    <w:rsid w:val="00CE7992"/>
    <w:rsid w:val="00CE79B7"/>
    <w:rsid w:val="00CE7D53"/>
    <w:rsid w:val="00CE7FBE"/>
    <w:rsid w:val="00CF0C19"/>
    <w:rsid w:val="00CF0E53"/>
    <w:rsid w:val="00CF0F79"/>
    <w:rsid w:val="00CF0FA3"/>
    <w:rsid w:val="00CF15B3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E44"/>
    <w:rsid w:val="00CF47F8"/>
    <w:rsid w:val="00CF4983"/>
    <w:rsid w:val="00CF4D17"/>
    <w:rsid w:val="00CF4F8A"/>
    <w:rsid w:val="00CF4FC9"/>
    <w:rsid w:val="00CF5008"/>
    <w:rsid w:val="00CF5073"/>
    <w:rsid w:val="00CF5F8E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8EF"/>
    <w:rsid w:val="00D02C55"/>
    <w:rsid w:val="00D02FC1"/>
    <w:rsid w:val="00D0316B"/>
    <w:rsid w:val="00D0321E"/>
    <w:rsid w:val="00D035ED"/>
    <w:rsid w:val="00D0396F"/>
    <w:rsid w:val="00D03A29"/>
    <w:rsid w:val="00D03BD4"/>
    <w:rsid w:val="00D03C9D"/>
    <w:rsid w:val="00D03DF9"/>
    <w:rsid w:val="00D041F6"/>
    <w:rsid w:val="00D04861"/>
    <w:rsid w:val="00D04A85"/>
    <w:rsid w:val="00D04E78"/>
    <w:rsid w:val="00D04E8C"/>
    <w:rsid w:val="00D04EF5"/>
    <w:rsid w:val="00D056E5"/>
    <w:rsid w:val="00D05D3D"/>
    <w:rsid w:val="00D0656C"/>
    <w:rsid w:val="00D065D2"/>
    <w:rsid w:val="00D0693B"/>
    <w:rsid w:val="00D06AA9"/>
    <w:rsid w:val="00D06FED"/>
    <w:rsid w:val="00D072DA"/>
    <w:rsid w:val="00D0739D"/>
    <w:rsid w:val="00D07692"/>
    <w:rsid w:val="00D07B19"/>
    <w:rsid w:val="00D07F9E"/>
    <w:rsid w:val="00D10214"/>
    <w:rsid w:val="00D102FD"/>
    <w:rsid w:val="00D10E88"/>
    <w:rsid w:val="00D112EC"/>
    <w:rsid w:val="00D11682"/>
    <w:rsid w:val="00D119F9"/>
    <w:rsid w:val="00D11D5E"/>
    <w:rsid w:val="00D11E83"/>
    <w:rsid w:val="00D11FF1"/>
    <w:rsid w:val="00D125D9"/>
    <w:rsid w:val="00D1279B"/>
    <w:rsid w:val="00D128C7"/>
    <w:rsid w:val="00D12A9B"/>
    <w:rsid w:val="00D12C2B"/>
    <w:rsid w:val="00D12FB2"/>
    <w:rsid w:val="00D130C5"/>
    <w:rsid w:val="00D13B67"/>
    <w:rsid w:val="00D1439D"/>
    <w:rsid w:val="00D14DD4"/>
    <w:rsid w:val="00D14EA6"/>
    <w:rsid w:val="00D14EB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201F8"/>
    <w:rsid w:val="00D205B5"/>
    <w:rsid w:val="00D20910"/>
    <w:rsid w:val="00D21298"/>
    <w:rsid w:val="00D212F1"/>
    <w:rsid w:val="00D21730"/>
    <w:rsid w:val="00D21A28"/>
    <w:rsid w:val="00D21A94"/>
    <w:rsid w:val="00D21E77"/>
    <w:rsid w:val="00D21F6D"/>
    <w:rsid w:val="00D22876"/>
    <w:rsid w:val="00D22912"/>
    <w:rsid w:val="00D236E9"/>
    <w:rsid w:val="00D23BFB"/>
    <w:rsid w:val="00D23D57"/>
    <w:rsid w:val="00D242D8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F7A"/>
    <w:rsid w:val="00D3229B"/>
    <w:rsid w:val="00D3239C"/>
    <w:rsid w:val="00D3249D"/>
    <w:rsid w:val="00D327A8"/>
    <w:rsid w:val="00D33535"/>
    <w:rsid w:val="00D3499B"/>
    <w:rsid w:val="00D34A74"/>
    <w:rsid w:val="00D34B11"/>
    <w:rsid w:val="00D34CAC"/>
    <w:rsid w:val="00D34D6A"/>
    <w:rsid w:val="00D35239"/>
    <w:rsid w:val="00D354AB"/>
    <w:rsid w:val="00D356FF"/>
    <w:rsid w:val="00D35E45"/>
    <w:rsid w:val="00D361C2"/>
    <w:rsid w:val="00D36256"/>
    <w:rsid w:val="00D36A76"/>
    <w:rsid w:val="00D36C60"/>
    <w:rsid w:val="00D370C5"/>
    <w:rsid w:val="00D3796D"/>
    <w:rsid w:val="00D37AE2"/>
    <w:rsid w:val="00D37C07"/>
    <w:rsid w:val="00D37D3D"/>
    <w:rsid w:val="00D4002E"/>
    <w:rsid w:val="00D4040B"/>
    <w:rsid w:val="00D40510"/>
    <w:rsid w:val="00D40DCA"/>
    <w:rsid w:val="00D40F83"/>
    <w:rsid w:val="00D410CB"/>
    <w:rsid w:val="00D41373"/>
    <w:rsid w:val="00D41520"/>
    <w:rsid w:val="00D4177D"/>
    <w:rsid w:val="00D42616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5198"/>
    <w:rsid w:val="00D451D4"/>
    <w:rsid w:val="00D45217"/>
    <w:rsid w:val="00D45668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50288"/>
    <w:rsid w:val="00D5035D"/>
    <w:rsid w:val="00D50F3C"/>
    <w:rsid w:val="00D50FAF"/>
    <w:rsid w:val="00D51283"/>
    <w:rsid w:val="00D51649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D5"/>
    <w:rsid w:val="00D538B3"/>
    <w:rsid w:val="00D53AD9"/>
    <w:rsid w:val="00D53C4B"/>
    <w:rsid w:val="00D546C7"/>
    <w:rsid w:val="00D54BD5"/>
    <w:rsid w:val="00D54D2C"/>
    <w:rsid w:val="00D5525E"/>
    <w:rsid w:val="00D55386"/>
    <w:rsid w:val="00D554E0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589"/>
    <w:rsid w:val="00D60762"/>
    <w:rsid w:val="00D6090E"/>
    <w:rsid w:val="00D612AC"/>
    <w:rsid w:val="00D61470"/>
    <w:rsid w:val="00D617A6"/>
    <w:rsid w:val="00D618B7"/>
    <w:rsid w:val="00D619E8"/>
    <w:rsid w:val="00D6239E"/>
    <w:rsid w:val="00D625CF"/>
    <w:rsid w:val="00D62F94"/>
    <w:rsid w:val="00D63277"/>
    <w:rsid w:val="00D63695"/>
    <w:rsid w:val="00D638A4"/>
    <w:rsid w:val="00D63A78"/>
    <w:rsid w:val="00D63D84"/>
    <w:rsid w:val="00D6409A"/>
    <w:rsid w:val="00D64387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8C8"/>
    <w:rsid w:val="00D67C87"/>
    <w:rsid w:val="00D67CA1"/>
    <w:rsid w:val="00D67DC6"/>
    <w:rsid w:val="00D67FCE"/>
    <w:rsid w:val="00D701A9"/>
    <w:rsid w:val="00D70349"/>
    <w:rsid w:val="00D7051E"/>
    <w:rsid w:val="00D709A1"/>
    <w:rsid w:val="00D70C4D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6C"/>
    <w:rsid w:val="00D73E87"/>
    <w:rsid w:val="00D7412D"/>
    <w:rsid w:val="00D742ED"/>
    <w:rsid w:val="00D74333"/>
    <w:rsid w:val="00D745A3"/>
    <w:rsid w:val="00D746B8"/>
    <w:rsid w:val="00D74C6B"/>
    <w:rsid w:val="00D74DFB"/>
    <w:rsid w:val="00D74E0C"/>
    <w:rsid w:val="00D74EEA"/>
    <w:rsid w:val="00D750AF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ED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52F"/>
    <w:rsid w:val="00D86753"/>
    <w:rsid w:val="00D86C6D"/>
    <w:rsid w:val="00D86CE2"/>
    <w:rsid w:val="00D870F0"/>
    <w:rsid w:val="00D87532"/>
    <w:rsid w:val="00D87893"/>
    <w:rsid w:val="00D8791C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ED3"/>
    <w:rsid w:val="00D91F17"/>
    <w:rsid w:val="00D91F7E"/>
    <w:rsid w:val="00D9253F"/>
    <w:rsid w:val="00D92636"/>
    <w:rsid w:val="00D92929"/>
    <w:rsid w:val="00D9295D"/>
    <w:rsid w:val="00D929FC"/>
    <w:rsid w:val="00D93150"/>
    <w:rsid w:val="00D93157"/>
    <w:rsid w:val="00D93257"/>
    <w:rsid w:val="00D932CE"/>
    <w:rsid w:val="00D93385"/>
    <w:rsid w:val="00D933DB"/>
    <w:rsid w:val="00D93465"/>
    <w:rsid w:val="00D934C7"/>
    <w:rsid w:val="00D938EC"/>
    <w:rsid w:val="00D93A55"/>
    <w:rsid w:val="00D93B56"/>
    <w:rsid w:val="00D93E7D"/>
    <w:rsid w:val="00D94231"/>
    <w:rsid w:val="00D94410"/>
    <w:rsid w:val="00D946D8"/>
    <w:rsid w:val="00D9474A"/>
    <w:rsid w:val="00D94D33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73B9"/>
    <w:rsid w:val="00D97508"/>
    <w:rsid w:val="00D97813"/>
    <w:rsid w:val="00D97D5A"/>
    <w:rsid w:val="00DA02D0"/>
    <w:rsid w:val="00DA0B06"/>
    <w:rsid w:val="00DA0BC7"/>
    <w:rsid w:val="00DA0EEB"/>
    <w:rsid w:val="00DA1352"/>
    <w:rsid w:val="00DA1517"/>
    <w:rsid w:val="00DA185C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95A"/>
    <w:rsid w:val="00DA3C90"/>
    <w:rsid w:val="00DA3E33"/>
    <w:rsid w:val="00DA3EAD"/>
    <w:rsid w:val="00DA3ED6"/>
    <w:rsid w:val="00DA4544"/>
    <w:rsid w:val="00DA49EB"/>
    <w:rsid w:val="00DA4B7F"/>
    <w:rsid w:val="00DA4FD6"/>
    <w:rsid w:val="00DA57A2"/>
    <w:rsid w:val="00DA5A8D"/>
    <w:rsid w:val="00DA5BDE"/>
    <w:rsid w:val="00DA5D58"/>
    <w:rsid w:val="00DA6626"/>
    <w:rsid w:val="00DA6883"/>
    <w:rsid w:val="00DA6910"/>
    <w:rsid w:val="00DA6ABA"/>
    <w:rsid w:val="00DA6B3B"/>
    <w:rsid w:val="00DA6E4B"/>
    <w:rsid w:val="00DA70B8"/>
    <w:rsid w:val="00DA738E"/>
    <w:rsid w:val="00DA78EF"/>
    <w:rsid w:val="00DA7C71"/>
    <w:rsid w:val="00DA7F73"/>
    <w:rsid w:val="00DB04C7"/>
    <w:rsid w:val="00DB04EC"/>
    <w:rsid w:val="00DB0A61"/>
    <w:rsid w:val="00DB0CED"/>
    <w:rsid w:val="00DB1570"/>
    <w:rsid w:val="00DB16F1"/>
    <w:rsid w:val="00DB1B6E"/>
    <w:rsid w:val="00DB206F"/>
    <w:rsid w:val="00DB267D"/>
    <w:rsid w:val="00DB2A96"/>
    <w:rsid w:val="00DB2FF2"/>
    <w:rsid w:val="00DB3147"/>
    <w:rsid w:val="00DB3440"/>
    <w:rsid w:val="00DB36AB"/>
    <w:rsid w:val="00DB385D"/>
    <w:rsid w:val="00DB3B87"/>
    <w:rsid w:val="00DB3C46"/>
    <w:rsid w:val="00DB419D"/>
    <w:rsid w:val="00DB4611"/>
    <w:rsid w:val="00DB462E"/>
    <w:rsid w:val="00DB46AF"/>
    <w:rsid w:val="00DB476A"/>
    <w:rsid w:val="00DB49F4"/>
    <w:rsid w:val="00DB4FAC"/>
    <w:rsid w:val="00DB55BD"/>
    <w:rsid w:val="00DB5751"/>
    <w:rsid w:val="00DB582F"/>
    <w:rsid w:val="00DB58BD"/>
    <w:rsid w:val="00DB5910"/>
    <w:rsid w:val="00DB5B29"/>
    <w:rsid w:val="00DB6192"/>
    <w:rsid w:val="00DB6952"/>
    <w:rsid w:val="00DB69FD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C6"/>
    <w:rsid w:val="00DC30C3"/>
    <w:rsid w:val="00DC3189"/>
    <w:rsid w:val="00DC3594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EF"/>
    <w:rsid w:val="00DD2FC5"/>
    <w:rsid w:val="00DD33D1"/>
    <w:rsid w:val="00DD3464"/>
    <w:rsid w:val="00DD3643"/>
    <w:rsid w:val="00DD3A0C"/>
    <w:rsid w:val="00DD3B33"/>
    <w:rsid w:val="00DD3C47"/>
    <w:rsid w:val="00DD406C"/>
    <w:rsid w:val="00DD4177"/>
    <w:rsid w:val="00DD47E1"/>
    <w:rsid w:val="00DD49BF"/>
    <w:rsid w:val="00DD4B0F"/>
    <w:rsid w:val="00DD4C83"/>
    <w:rsid w:val="00DD4E40"/>
    <w:rsid w:val="00DD4FA9"/>
    <w:rsid w:val="00DD5319"/>
    <w:rsid w:val="00DD53C3"/>
    <w:rsid w:val="00DD56C9"/>
    <w:rsid w:val="00DD5726"/>
    <w:rsid w:val="00DD577C"/>
    <w:rsid w:val="00DD586F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417"/>
    <w:rsid w:val="00DE057B"/>
    <w:rsid w:val="00DE0629"/>
    <w:rsid w:val="00DE0ECD"/>
    <w:rsid w:val="00DE0F04"/>
    <w:rsid w:val="00DE1A82"/>
    <w:rsid w:val="00DE205D"/>
    <w:rsid w:val="00DE2259"/>
    <w:rsid w:val="00DE248C"/>
    <w:rsid w:val="00DE2704"/>
    <w:rsid w:val="00DE28F5"/>
    <w:rsid w:val="00DE296D"/>
    <w:rsid w:val="00DE29D6"/>
    <w:rsid w:val="00DE2C9C"/>
    <w:rsid w:val="00DE2D0A"/>
    <w:rsid w:val="00DE2DFA"/>
    <w:rsid w:val="00DE2E8C"/>
    <w:rsid w:val="00DE33F4"/>
    <w:rsid w:val="00DE35E4"/>
    <w:rsid w:val="00DE37B5"/>
    <w:rsid w:val="00DE3923"/>
    <w:rsid w:val="00DE3A4A"/>
    <w:rsid w:val="00DE3AFE"/>
    <w:rsid w:val="00DE3D16"/>
    <w:rsid w:val="00DE4036"/>
    <w:rsid w:val="00DE418B"/>
    <w:rsid w:val="00DE45F0"/>
    <w:rsid w:val="00DE478A"/>
    <w:rsid w:val="00DE4983"/>
    <w:rsid w:val="00DE4AE8"/>
    <w:rsid w:val="00DE4E58"/>
    <w:rsid w:val="00DE4F8E"/>
    <w:rsid w:val="00DE4FB7"/>
    <w:rsid w:val="00DE5057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FAF"/>
    <w:rsid w:val="00DE70D4"/>
    <w:rsid w:val="00DE794A"/>
    <w:rsid w:val="00DE7D71"/>
    <w:rsid w:val="00DE7FD5"/>
    <w:rsid w:val="00DE7FDE"/>
    <w:rsid w:val="00DF011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2196"/>
    <w:rsid w:val="00DF2587"/>
    <w:rsid w:val="00DF2760"/>
    <w:rsid w:val="00DF2FED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A66"/>
    <w:rsid w:val="00DF5356"/>
    <w:rsid w:val="00DF563E"/>
    <w:rsid w:val="00DF62C6"/>
    <w:rsid w:val="00DF64C4"/>
    <w:rsid w:val="00DF6721"/>
    <w:rsid w:val="00DF677F"/>
    <w:rsid w:val="00DF681D"/>
    <w:rsid w:val="00DF6A17"/>
    <w:rsid w:val="00DF6C7A"/>
    <w:rsid w:val="00DF6CD2"/>
    <w:rsid w:val="00DF6F4A"/>
    <w:rsid w:val="00DF71D6"/>
    <w:rsid w:val="00DF73E9"/>
    <w:rsid w:val="00DF75C5"/>
    <w:rsid w:val="00DF7705"/>
    <w:rsid w:val="00DF77E7"/>
    <w:rsid w:val="00DF788B"/>
    <w:rsid w:val="00E00397"/>
    <w:rsid w:val="00E005FB"/>
    <w:rsid w:val="00E0060E"/>
    <w:rsid w:val="00E009E3"/>
    <w:rsid w:val="00E00AEE"/>
    <w:rsid w:val="00E00F37"/>
    <w:rsid w:val="00E01073"/>
    <w:rsid w:val="00E01C06"/>
    <w:rsid w:val="00E02114"/>
    <w:rsid w:val="00E02195"/>
    <w:rsid w:val="00E02221"/>
    <w:rsid w:val="00E02C51"/>
    <w:rsid w:val="00E0332A"/>
    <w:rsid w:val="00E033A1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87"/>
    <w:rsid w:val="00E07940"/>
    <w:rsid w:val="00E07A53"/>
    <w:rsid w:val="00E07B3E"/>
    <w:rsid w:val="00E1034D"/>
    <w:rsid w:val="00E1048C"/>
    <w:rsid w:val="00E10606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A4C"/>
    <w:rsid w:val="00E14B65"/>
    <w:rsid w:val="00E14C16"/>
    <w:rsid w:val="00E14E54"/>
    <w:rsid w:val="00E14F6C"/>
    <w:rsid w:val="00E14F7D"/>
    <w:rsid w:val="00E15040"/>
    <w:rsid w:val="00E15123"/>
    <w:rsid w:val="00E1543B"/>
    <w:rsid w:val="00E15582"/>
    <w:rsid w:val="00E15CA7"/>
    <w:rsid w:val="00E165E5"/>
    <w:rsid w:val="00E1667E"/>
    <w:rsid w:val="00E16750"/>
    <w:rsid w:val="00E16BB3"/>
    <w:rsid w:val="00E16DB0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376"/>
    <w:rsid w:val="00E214E8"/>
    <w:rsid w:val="00E21A46"/>
    <w:rsid w:val="00E21A64"/>
    <w:rsid w:val="00E21C5A"/>
    <w:rsid w:val="00E228E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5021"/>
    <w:rsid w:val="00E2528A"/>
    <w:rsid w:val="00E252F3"/>
    <w:rsid w:val="00E253F6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DBF"/>
    <w:rsid w:val="00E32EA7"/>
    <w:rsid w:val="00E330B2"/>
    <w:rsid w:val="00E33114"/>
    <w:rsid w:val="00E331CC"/>
    <w:rsid w:val="00E3328A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10BE"/>
    <w:rsid w:val="00E414FA"/>
    <w:rsid w:val="00E41583"/>
    <w:rsid w:val="00E415F6"/>
    <w:rsid w:val="00E41C6A"/>
    <w:rsid w:val="00E42099"/>
    <w:rsid w:val="00E422A6"/>
    <w:rsid w:val="00E4248C"/>
    <w:rsid w:val="00E42678"/>
    <w:rsid w:val="00E4276D"/>
    <w:rsid w:val="00E4278F"/>
    <w:rsid w:val="00E42810"/>
    <w:rsid w:val="00E42B0C"/>
    <w:rsid w:val="00E42D64"/>
    <w:rsid w:val="00E43184"/>
    <w:rsid w:val="00E432C0"/>
    <w:rsid w:val="00E4332D"/>
    <w:rsid w:val="00E43525"/>
    <w:rsid w:val="00E43B65"/>
    <w:rsid w:val="00E43E72"/>
    <w:rsid w:val="00E43FAA"/>
    <w:rsid w:val="00E4415B"/>
    <w:rsid w:val="00E4457F"/>
    <w:rsid w:val="00E4469C"/>
    <w:rsid w:val="00E447D9"/>
    <w:rsid w:val="00E44977"/>
    <w:rsid w:val="00E44ADD"/>
    <w:rsid w:val="00E44D34"/>
    <w:rsid w:val="00E45514"/>
    <w:rsid w:val="00E456C9"/>
    <w:rsid w:val="00E45752"/>
    <w:rsid w:val="00E45845"/>
    <w:rsid w:val="00E45BF8"/>
    <w:rsid w:val="00E469BC"/>
    <w:rsid w:val="00E46B47"/>
    <w:rsid w:val="00E46BB2"/>
    <w:rsid w:val="00E46CD4"/>
    <w:rsid w:val="00E4794E"/>
    <w:rsid w:val="00E47DE4"/>
    <w:rsid w:val="00E50059"/>
    <w:rsid w:val="00E50419"/>
    <w:rsid w:val="00E508E9"/>
    <w:rsid w:val="00E50C13"/>
    <w:rsid w:val="00E50C4A"/>
    <w:rsid w:val="00E51076"/>
    <w:rsid w:val="00E513D5"/>
    <w:rsid w:val="00E51641"/>
    <w:rsid w:val="00E51898"/>
    <w:rsid w:val="00E51CC1"/>
    <w:rsid w:val="00E5207F"/>
    <w:rsid w:val="00E523DB"/>
    <w:rsid w:val="00E524D4"/>
    <w:rsid w:val="00E526C4"/>
    <w:rsid w:val="00E52753"/>
    <w:rsid w:val="00E52953"/>
    <w:rsid w:val="00E52A7E"/>
    <w:rsid w:val="00E52C19"/>
    <w:rsid w:val="00E52CDE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7348"/>
    <w:rsid w:val="00E5779E"/>
    <w:rsid w:val="00E57A2F"/>
    <w:rsid w:val="00E57B4A"/>
    <w:rsid w:val="00E57C19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C5D"/>
    <w:rsid w:val="00E6516F"/>
    <w:rsid w:val="00E651DE"/>
    <w:rsid w:val="00E6524A"/>
    <w:rsid w:val="00E65369"/>
    <w:rsid w:val="00E655C9"/>
    <w:rsid w:val="00E65BBC"/>
    <w:rsid w:val="00E6611F"/>
    <w:rsid w:val="00E66135"/>
    <w:rsid w:val="00E66316"/>
    <w:rsid w:val="00E66460"/>
    <w:rsid w:val="00E66587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2064"/>
    <w:rsid w:val="00E720B2"/>
    <w:rsid w:val="00E723F9"/>
    <w:rsid w:val="00E72496"/>
    <w:rsid w:val="00E725D2"/>
    <w:rsid w:val="00E7294C"/>
    <w:rsid w:val="00E72A46"/>
    <w:rsid w:val="00E72B9A"/>
    <w:rsid w:val="00E739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C27"/>
    <w:rsid w:val="00E75E8C"/>
    <w:rsid w:val="00E7607C"/>
    <w:rsid w:val="00E7611C"/>
    <w:rsid w:val="00E76508"/>
    <w:rsid w:val="00E76646"/>
    <w:rsid w:val="00E76990"/>
    <w:rsid w:val="00E76A33"/>
    <w:rsid w:val="00E76C10"/>
    <w:rsid w:val="00E76F85"/>
    <w:rsid w:val="00E7755F"/>
    <w:rsid w:val="00E77AB3"/>
    <w:rsid w:val="00E77B17"/>
    <w:rsid w:val="00E77E0A"/>
    <w:rsid w:val="00E8017E"/>
    <w:rsid w:val="00E80554"/>
    <w:rsid w:val="00E8073C"/>
    <w:rsid w:val="00E807B8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B0D"/>
    <w:rsid w:val="00E83B68"/>
    <w:rsid w:val="00E83CB8"/>
    <w:rsid w:val="00E83E8D"/>
    <w:rsid w:val="00E83FE5"/>
    <w:rsid w:val="00E840A9"/>
    <w:rsid w:val="00E848CB"/>
    <w:rsid w:val="00E84AE2"/>
    <w:rsid w:val="00E84CA6"/>
    <w:rsid w:val="00E84CCB"/>
    <w:rsid w:val="00E854E7"/>
    <w:rsid w:val="00E85691"/>
    <w:rsid w:val="00E858BD"/>
    <w:rsid w:val="00E85B08"/>
    <w:rsid w:val="00E85EDC"/>
    <w:rsid w:val="00E86311"/>
    <w:rsid w:val="00E864BD"/>
    <w:rsid w:val="00E868B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AC0"/>
    <w:rsid w:val="00E91B2F"/>
    <w:rsid w:val="00E91F4B"/>
    <w:rsid w:val="00E91F90"/>
    <w:rsid w:val="00E9245A"/>
    <w:rsid w:val="00E924F0"/>
    <w:rsid w:val="00E92767"/>
    <w:rsid w:val="00E92E71"/>
    <w:rsid w:val="00E92EE6"/>
    <w:rsid w:val="00E93141"/>
    <w:rsid w:val="00E9343E"/>
    <w:rsid w:val="00E938F1"/>
    <w:rsid w:val="00E939A3"/>
    <w:rsid w:val="00E93B8A"/>
    <w:rsid w:val="00E93C86"/>
    <w:rsid w:val="00E93C88"/>
    <w:rsid w:val="00E93D01"/>
    <w:rsid w:val="00E94078"/>
    <w:rsid w:val="00E943E8"/>
    <w:rsid w:val="00E94719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BC1"/>
    <w:rsid w:val="00EA0C74"/>
    <w:rsid w:val="00EA0E57"/>
    <w:rsid w:val="00EA1390"/>
    <w:rsid w:val="00EA14E8"/>
    <w:rsid w:val="00EA179D"/>
    <w:rsid w:val="00EA187B"/>
    <w:rsid w:val="00EA1F99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64F"/>
    <w:rsid w:val="00EA489E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C1"/>
    <w:rsid w:val="00EB0144"/>
    <w:rsid w:val="00EB0685"/>
    <w:rsid w:val="00EB08A6"/>
    <w:rsid w:val="00EB08A7"/>
    <w:rsid w:val="00EB090E"/>
    <w:rsid w:val="00EB0BE0"/>
    <w:rsid w:val="00EB108C"/>
    <w:rsid w:val="00EB1DB3"/>
    <w:rsid w:val="00EB1F61"/>
    <w:rsid w:val="00EB1F9A"/>
    <w:rsid w:val="00EB1FC1"/>
    <w:rsid w:val="00EB26D0"/>
    <w:rsid w:val="00EB2800"/>
    <w:rsid w:val="00EB2861"/>
    <w:rsid w:val="00EB2C40"/>
    <w:rsid w:val="00EB2EBD"/>
    <w:rsid w:val="00EB3666"/>
    <w:rsid w:val="00EB39DA"/>
    <w:rsid w:val="00EB39FB"/>
    <w:rsid w:val="00EB3D1E"/>
    <w:rsid w:val="00EB3DC2"/>
    <w:rsid w:val="00EB4354"/>
    <w:rsid w:val="00EB479D"/>
    <w:rsid w:val="00EB49DB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FB3"/>
    <w:rsid w:val="00EB70DD"/>
    <w:rsid w:val="00EB7143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60B"/>
    <w:rsid w:val="00EC2478"/>
    <w:rsid w:val="00EC27AA"/>
    <w:rsid w:val="00EC27CB"/>
    <w:rsid w:val="00EC2EC3"/>
    <w:rsid w:val="00EC3DBA"/>
    <w:rsid w:val="00EC42C1"/>
    <w:rsid w:val="00EC45C6"/>
    <w:rsid w:val="00EC45C8"/>
    <w:rsid w:val="00EC4AAE"/>
    <w:rsid w:val="00EC5431"/>
    <w:rsid w:val="00EC548C"/>
    <w:rsid w:val="00EC5594"/>
    <w:rsid w:val="00EC580E"/>
    <w:rsid w:val="00EC5C13"/>
    <w:rsid w:val="00EC625C"/>
    <w:rsid w:val="00EC651B"/>
    <w:rsid w:val="00EC6545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D1B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3065"/>
    <w:rsid w:val="00EE3374"/>
    <w:rsid w:val="00EE3C9E"/>
    <w:rsid w:val="00EE3CEB"/>
    <w:rsid w:val="00EE3D9A"/>
    <w:rsid w:val="00EE4791"/>
    <w:rsid w:val="00EE4810"/>
    <w:rsid w:val="00EE4824"/>
    <w:rsid w:val="00EE4867"/>
    <w:rsid w:val="00EE50F0"/>
    <w:rsid w:val="00EE5430"/>
    <w:rsid w:val="00EE5779"/>
    <w:rsid w:val="00EE60B5"/>
    <w:rsid w:val="00EE624F"/>
    <w:rsid w:val="00EE6568"/>
    <w:rsid w:val="00EE6C63"/>
    <w:rsid w:val="00EE6E41"/>
    <w:rsid w:val="00EE714B"/>
    <w:rsid w:val="00EE7251"/>
    <w:rsid w:val="00EE741C"/>
    <w:rsid w:val="00EE74B9"/>
    <w:rsid w:val="00EE7F5B"/>
    <w:rsid w:val="00EF003D"/>
    <w:rsid w:val="00EF0589"/>
    <w:rsid w:val="00EF0798"/>
    <w:rsid w:val="00EF0A70"/>
    <w:rsid w:val="00EF137F"/>
    <w:rsid w:val="00EF150B"/>
    <w:rsid w:val="00EF1E71"/>
    <w:rsid w:val="00EF1FE5"/>
    <w:rsid w:val="00EF2017"/>
    <w:rsid w:val="00EF2105"/>
    <w:rsid w:val="00EF213F"/>
    <w:rsid w:val="00EF2178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EE5"/>
    <w:rsid w:val="00EF643C"/>
    <w:rsid w:val="00EF6531"/>
    <w:rsid w:val="00EF6676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A96"/>
    <w:rsid w:val="00F00BC3"/>
    <w:rsid w:val="00F01430"/>
    <w:rsid w:val="00F0157B"/>
    <w:rsid w:val="00F01FF6"/>
    <w:rsid w:val="00F021D5"/>
    <w:rsid w:val="00F0220B"/>
    <w:rsid w:val="00F02342"/>
    <w:rsid w:val="00F02496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BC"/>
    <w:rsid w:val="00F10AE1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92"/>
    <w:rsid w:val="00F13E18"/>
    <w:rsid w:val="00F14194"/>
    <w:rsid w:val="00F1479F"/>
    <w:rsid w:val="00F14B4B"/>
    <w:rsid w:val="00F14B9D"/>
    <w:rsid w:val="00F14C76"/>
    <w:rsid w:val="00F150EB"/>
    <w:rsid w:val="00F152BC"/>
    <w:rsid w:val="00F153BA"/>
    <w:rsid w:val="00F15C4D"/>
    <w:rsid w:val="00F15DBB"/>
    <w:rsid w:val="00F15F00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86D"/>
    <w:rsid w:val="00F17A93"/>
    <w:rsid w:val="00F17DDB"/>
    <w:rsid w:val="00F17DE8"/>
    <w:rsid w:val="00F20D57"/>
    <w:rsid w:val="00F20E6E"/>
    <w:rsid w:val="00F21003"/>
    <w:rsid w:val="00F210BA"/>
    <w:rsid w:val="00F2125F"/>
    <w:rsid w:val="00F2130B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56E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C10"/>
    <w:rsid w:val="00F26CE3"/>
    <w:rsid w:val="00F2762C"/>
    <w:rsid w:val="00F277B2"/>
    <w:rsid w:val="00F27969"/>
    <w:rsid w:val="00F27BED"/>
    <w:rsid w:val="00F27EF5"/>
    <w:rsid w:val="00F30262"/>
    <w:rsid w:val="00F30573"/>
    <w:rsid w:val="00F30993"/>
    <w:rsid w:val="00F30B4D"/>
    <w:rsid w:val="00F30B74"/>
    <w:rsid w:val="00F31B57"/>
    <w:rsid w:val="00F3243F"/>
    <w:rsid w:val="00F3291B"/>
    <w:rsid w:val="00F32D5F"/>
    <w:rsid w:val="00F330EF"/>
    <w:rsid w:val="00F3315A"/>
    <w:rsid w:val="00F3328E"/>
    <w:rsid w:val="00F332A4"/>
    <w:rsid w:val="00F333CD"/>
    <w:rsid w:val="00F33783"/>
    <w:rsid w:val="00F339B6"/>
    <w:rsid w:val="00F33C36"/>
    <w:rsid w:val="00F33EFB"/>
    <w:rsid w:val="00F34168"/>
    <w:rsid w:val="00F343A7"/>
    <w:rsid w:val="00F343DB"/>
    <w:rsid w:val="00F34484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E69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504"/>
    <w:rsid w:val="00F37639"/>
    <w:rsid w:val="00F37873"/>
    <w:rsid w:val="00F37B19"/>
    <w:rsid w:val="00F37D0E"/>
    <w:rsid w:val="00F400D9"/>
    <w:rsid w:val="00F40457"/>
    <w:rsid w:val="00F40822"/>
    <w:rsid w:val="00F40DF7"/>
    <w:rsid w:val="00F40EE5"/>
    <w:rsid w:val="00F40F51"/>
    <w:rsid w:val="00F40F9C"/>
    <w:rsid w:val="00F4149B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2D1"/>
    <w:rsid w:val="00F53326"/>
    <w:rsid w:val="00F533B9"/>
    <w:rsid w:val="00F538F4"/>
    <w:rsid w:val="00F53E1E"/>
    <w:rsid w:val="00F540DA"/>
    <w:rsid w:val="00F54213"/>
    <w:rsid w:val="00F54992"/>
    <w:rsid w:val="00F549F9"/>
    <w:rsid w:val="00F54C64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65E"/>
    <w:rsid w:val="00F604B9"/>
    <w:rsid w:val="00F6067D"/>
    <w:rsid w:val="00F60D8B"/>
    <w:rsid w:val="00F60D9E"/>
    <w:rsid w:val="00F6103C"/>
    <w:rsid w:val="00F61090"/>
    <w:rsid w:val="00F6110C"/>
    <w:rsid w:val="00F61259"/>
    <w:rsid w:val="00F61483"/>
    <w:rsid w:val="00F618F8"/>
    <w:rsid w:val="00F61AE5"/>
    <w:rsid w:val="00F6202D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464"/>
    <w:rsid w:val="00F64536"/>
    <w:rsid w:val="00F64E4F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B41"/>
    <w:rsid w:val="00F66B60"/>
    <w:rsid w:val="00F674A9"/>
    <w:rsid w:val="00F67656"/>
    <w:rsid w:val="00F676A0"/>
    <w:rsid w:val="00F67A75"/>
    <w:rsid w:val="00F67BDD"/>
    <w:rsid w:val="00F67D62"/>
    <w:rsid w:val="00F67DC2"/>
    <w:rsid w:val="00F67EE0"/>
    <w:rsid w:val="00F70083"/>
    <w:rsid w:val="00F70660"/>
    <w:rsid w:val="00F70BA3"/>
    <w:rsid w:val="00F70D7D"/>
    <w:rsid w:val="00F7104F"/>
    <w:rsid w:val="00F7170D"/>
    <w:rsid w:val="00F71B5B"/>
    <w:rsid w:val="00F71C56"/>
    <w:rsid w:val="00F720B1"/>
    <w:rsid w:val="00F720E7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AF7"/>
    <w:rsid w:val="00F75169"/>
    <w:rsid w:val="00F75304"/>
    <w:rsid w:val="00F7541C"/>
    <w:rsid w:val="00F7543A"/>
    <w:rsid w:val="00F755AB"/>
    <w:rsid w:val="00F758A5"/>
    <w:rsid w:val="00F75F53"/>
    <w:rsid w:val="00F76B71"/>
    <w:rsid w:val="00F77510"/>
    <w:rsid w:val="00F77D32"/>
    <w:rsid w:val="00F77E3E"/>
    <w:rsid w:val="00F8003C"/>
    <w:rsid w:val="00F80100"/>
    <w:rsid w:val="00F802CB"/>
    <w:rsid w:val="00F803E8"/>
    <w:rsid w:val="00F8055D"/>
    <w:rsid w:val="00F8096B"/>
    <w:rsid w:val="00F809B6"/>
    <w:rsid w:val="00F80B07"/>
    <w:rsid w:val="00F810B9"/>
    <w:rsid w:val="00F8120C"/>
    <w:rsid w:val="00F813B9"/>
    <w:rsid w:val="00F81703"/>
    <w:rsid w:val="00F8198F"/>
    <w:rsid w:val="00F819FE"/>
    <w:rsid w:val="00F81D44"/>
    <w:rsid w:val="00F81DA8"/>
    <w:rsid w:val="00F82157"/>
    <w:rsid w:val="00F8251E"/>
    <w:rsid w:val="00F82564"/>
    <w:rsid w:val="00F82682"/>
    <w:rsid w:val="00F82773"/>
    <w:rsid w:val="00F82782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ADD"/>
    <w:rsid w:val="00F86B81"/>
    <w:rsid w:val="00F8715E"/>
    <w:rsid w:val="00F871EE"/>
    <w:rsid w:val="00F87286"/>
    <w:rsid w:val="00F87325"/>
    <w:rsid w:val="00F87850"/>
    <w:rsid w:val="00F87CB7"/>
    <w:rsid w:val="00F87E58"/>
    <w:rsid w:val="00F904C5"/>
    <w:rsid w:val="00F90989"/>
    <w:rsid w:val="00F909FB"/>
    <w:rsid w:val="00F90ABD"/>
    <w:rsid w:val="00F90DD0"/>
    <w:rsid w:val="00F90F35"/>
    <w:rsid w:val="00F91221"/>
    <w:rsid w:val="00F9122B"/>
    <w:rsid w:val="00F91A3C"/>
    <w:rsid w:val="00F9210E"/>
    <w:rsid w:val="00F922E7"/>
    <w:rsid w:val="00F92532"/>
    <w:rsid w:val="00F92881"/>
    <w:rsid w:val="00F92AA9"/>
    <w:rsid w:val="00F92C8F"/>
    <w:rsid w:val="00F92D5E"/>
    <w:rsid w:val="00F936D5"/>
    <w:rsid w:val="00F93B3F"/>
    <w:rsid w:val="00F93F0B"/>
    <w:rsid w:val="00F940FB"/>
    <w:rsid w:val="00F94557"/>
    <w:rsid w:val="00F9535E"/>
    <w:rsid w:val="00F95672"/>
    <w:rsid w:val="00F95799"/>
    <w:rsid w:val="00F9591E"/>
    <w:rsid w:val="00F959A5"/>
    <w:rsid w:val="00F95D21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A0195"/>
    <w:rsid w:val="00FA0344"/>
    <w:rsid w:val="00FA07C0"/>
    <w:rsid w:val="00FA1630"/>
    <w:rsid w:val="00FA17CE"/>
    <w:rsid w:val="00FA1D2A"/>
    <w:rsid w:val="00FA1F17"/>
    <w:rsid w:val="00FA212A"/>
    <w:rsid w:val="00FA236B"/>
    <w:rsid w:val="00FA25B1"/>
    <w:rsid w:val="00FA2689"/>
    <w:rsid w:val="00FA2922"/>
    <w:rsid w:val="00FA2C48"/>
    <w:rsid w:val="00FA31A5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B2"/>
    <w:rsid w:val="00FA74D5"/>
    <w:rsid w:val="00FA7641"/>
    <w:rsid w:val="00FA7BDD"/>
    <w:rsid w:val="00FA7CB8"/>
    <w:rsid w:val="00FB0010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E17"/>
    <w:rsid w:val="00FB2F1A"/>
    <w:rsid w:val="00FB2F6D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7B5"/>
    <w:rsid w:val="00FB5AEB"/>
    <w:rsid w:val="00FB5E45"/>
    <w:rsid w:val="00FB5E59"/>
    <w:rsid w:val="00FB5FDA"/>
    <w:rsid w:val="00FB6130"/>
    <w:rsid w:val="00FB6573"/>
    <w:rsid w:val="00FB6AF6"/>
    <w:rsid w:val="00FB6B7C"/>
    <w:rsid w:val="00FB6D3D"/>
    <w:rsid w:val="00FB7020"/>
    <w:rsid w:val="00FB71F9"/>
    <w:rsid w:val="00FB78E2"/>
    <w:rsid w:val="00FB7CE1"/>
    <w:rsid w:val="00FB7D42"/>
    <w:rsid w:val="00FC0271"/>
    <w:rsid w:val="00FC0288"/>
    <w:rsid w:val="00FC0716"/>
    <w:rsid w:val="00FC0973"/>
    <w:rsid w:val="00FC0CE3"/>
    <w:rsid w:val="00FC0DE5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EDD"/>
    <w:rsid w:val="00FC2EE3"/>
    <w:rsid w:val="00FC2EE8"/>
    <w:rsid w:val="00FC300E"/>
    <w:rsid w:val="00FC320C"/>
    <w:rsid w:val="00FC3435"/>
    <w:rsid w:val="00FC3B9B"/>
    <w:rsid w:val="00FC40C9"/>
    <w:rsid w:val="00FC41D5"/>
    <w:rsid w:val="00FC42F9"/>
    <w:rsid w:val="00FC46F0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C"/>
    <w:rsid w:val="00FC5915"/>
    <w:rsid w:val="00FC592C"/>
    <w:rsid w:val="00FC5BAE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BA7"/>
    <w:rsid w:val="00FC7BDE"/>
    <w:rsid w:val="00FC7C4F"/>
    <w:rsid w:val="00FC7F5E"/>
    <w:rsid w:val="00FD0282"/>
    <w:rsid w:val="00FD0284"/>
    <w:rsid w:val="00FD0B42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B0F"/>
    <w:rsid w:val="00FD2B56"/>
    <w:rsid w:val="00FD3827"/>
    <w:rsid w:val="00FD3859"/>
    <w:rsid w:val="00FD3903"/>
    <w:rsid w:val="00FD3A4A"/>
    <w:rsid w:val="00FD3B70"/>
    <w:rsid w:val="00FD3C32"/>
    <w:rsid w:val="00FD43E5"/>
    <w:rsid w:val="00FD4795"/>
    <w:rsid w:val="00FD4843"/>
    <w:rsid w:val="00FD4DC6"/>
    <w:rsid w:val="00FD5616"/>
    <w:rsid w:val="00FD5669"/>
    <w:rsid w:val="00FD56F9"/>
    <w:rsid w:val="00FD57FD"/>
    <w:rsid w:val="00FD5F6A"/>
    <w:rsid w:val="00FD65E8"/>
    <w:rsid w:val="00FD6B6B"/>
    <w:rsid w:val="00FD6B98"/>
    <w:rsid w:val="00FD6C4B"/>
    <w:rsid w:val="00FD6D64"/>
    <w:rsid w:val="00FD6DFA"/>
    <w:rsid w:val="00FD6E9B"/>
    <w:rsid w:val="00FD7117"/>
    <w:rsid w:val="00FD771E"/>
    <w:rsid w:val="00FD77A2"/>
    <w:rsid w:val="00FD7863"/>
    <w:rsid w:val="00FD7BC4"/>
    <w:rsid w:val="00FE0294"/>
    <w:rsid w:val="00FE0369"/>
    <w:rsid w:val="00FE055F"/>
    <w:rsid w:val="00FE0AD3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6DF"/>
    <w:rsid w:val="00FE4131"/>
    <w:rsid w:val="00FE480D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641"/>
    <w:rsid w:val="00FE6769"/>
    <w:rsid w:val="00FE6FD1"/>
    <w:rsid w:val="00FE709B"/>
    <w:rsid w:val="00FE7487"/>
    <w:rsid w:val="00FE755F"/>
    <w:rsid w:val="00FE78DE"/>
    <w:rsid w:val="00FE7981"/>
    <w:rsid w:val="00FE7999"/>
    <w:rsid w:val="00FE7EAD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D18"/>
    <w:rsid w:val="00FF415E"/>
    <w:rsid w:val="00FF42C9"/>
    <w:rsid w:val="00FF4365"/>
    <w:rsid w:val="00FF44A3"/>
    <w:rsid w:val="00FF455E"/>
    <w:rsid w:val="00FF4567"/>
    <w:rsid w:val="00FF482B"/>
    <w:rsid w:val="00FF5327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A617561E-A20E-40DE-BC24-A388AD6D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9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Props1.xml><?xml version="1.0" encoding="utf-8"?>
<ds:datastoreItem xmlns:ds="http://schemas.openxmlformats.org/officeDocument/2006/customXml" ds:itemID="{E2EC1A5C-AB97-4DA1-8E65-8093BB378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525F5-DF1D-42E5-80B8-1A1A502427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360</TotalTime>
  <Pages>49</Pages>
  <Words>16761</Words>
  <Characters>74076</Characters>
  <Application>Microsoft Office Word</Application>
  <DocSecurity>0</DocSecurity>
  <Lines>617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90656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asathon@deloitte.com</cp:lastModifiedBy>
  <cp:revision>156</cp:revision>
  <cp:lastPrinted>2024-08-09T10:29:00Z</cp:lastPrinted>
  <dcterms:created xsi:type="dcterms:W3CDTF">2024-08-05T06:11:00Z</dcterms:created>
  <dcterms:modified xsi:type="dcterms:W3CDTF">2024-08-09T10:31:00Z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0x01010093D497D9EDB084499487CF90B067EA6C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