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35DC794" w14:textId="3D88390E" w:rsidR="009C2C0F" w:rsidRDefault="009C2C0F" w:rsidP="00DD3D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9C33E0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67</w:t>
      </w:r>
    </w:p>
    <w:p w14:paraId="7D2ED4E7" w14:textId="139482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C43E59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lastRenderedPageBreak/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7DED563" w14:textId="266AE34E" w:rsidR="00CD766C" w:rsidRPr="00E049BA" w:rsidRDefault="00CD766C" w:rsidP="009C2C0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11C80">
        <w:rPr>
          <w:rFonts w:ascii="Angsana New" w:hAnsi="Angsana New"/>
          <w:sz w:val="30"/>
          <w:szCs w:val="30"/>
          <w:cs/>
        </w:rPr>
        <w:t>งบฐานะการเงิน</w:t>
      </w:r>
      <w:r w:rsidR="00962EDB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9C2C0F">
        <w:rPr>
          <w:rFonts w:ascii="Angsana New" w:hAnsi="Angsana New"/>
          <w:sz w:val="30"/>
          <w:szCs w:val="30"/>
        </w:rPr>
        <w:t xml:space="preserve">30 </w:t>
      </w:r>
      <w:r w:rsidR="009C2C0F">
        <w:rPr>
          <w:rFonts w:ascii="Angsana New" w:hAnsi="Angsana New" w:hint="cs"/>
          <w:sz w:val="30"/>
          <w:szCs w:val="30"/>
          <w:cs/>
        </w:rPr>
        <w:t>มิถุนายน</w:t>
      </w:r>
      <w:r w:rsidR="009C2C0F" w:rsidRPr="0008263F">
        <w:rPr>
          <w:rFonts w:ascii="Angsana New" w:hAnsi="Angsana New"/>
          <w:sz w:val="30"/>
          <w:szCs w:val="30"/>
        </w:rPr>
        <w:t xml:space="preserve"> </w:t>
      </w:r>
      <w:r w:rsidRPr="009C33E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7 </w:t>
      </w:r>
      <w:r w:rsidR="009C2C0F"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 w:rsidR="009C2C0F">
        <w:rPr>
          <w:rFonts w:ascii="Angsana New" w:hAnsi="Angsana New" w:hint="cs"/>
          <w:sz w:val="30"/>
          <w:szCs w:val="30"/>
          <w:cs/>
        </w:rPr>
        <w:t xml:space="preserve">เสร็จสำหรับงวดสามเดือนและหกเดือนสิ้นสุดวันที่ </w:t>
      </w:r>
      <w:r w:rsidR="009C2C0F">
        <w:rPr>
          <w:rFonts w:ascii="Angsana New" w:hAnsi="Angsana New"/>
          <w:sz w:val="30"/>
          <w:szCs w:val="30"/>
        </w:rPr>
        <w:t xml:space="preserve">30 </w:t>
      </w:r>
      <w:r w:rsidR="009C2C0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C2C0F">
        <w:rPr>
          <w:rFonts w:ascii="Angsana New" w:hAnsi="Angsana New"/>
          <w:sz w:val="30"/>
          <w:szCs w:val="30"/>
        </w:rPr>
        <w:t xml:space="preserve">2567 </w:t>
      </w:r>
      <w:r w:rsidR="009C2C0F" w:rsidRPr="0008263F">
        <w:rPr>
          <w:rFonts w:ascii="Angsana New" w:hAnsi="Angsana New"/>
          <w:sz w:val="30"/>
          <w:szCs w:val="30"/>
          <w:cs/>
        </w:rPr>
        <w:t>งบการเปลี่ยนแปลง</w:t>
      </w:r>
      <w:r w:rsidR="009C2C0F">
        <w:rPr>
          <w:rFonts w:ascii="Angsana New" w:hAnsi="Angsana New"/>
          <w:spacing w:val="-4"/>
          <w:sz w:val="30"/>
          <w:szCs w:val="30"/>
          <w:cs/>
        </w:rPr>
        <w:t>ส่วนของผู้ถือหุ้นและงบกระแสเงินสด</w:t>
      </w:r>
      <w:r w:rsidR="009C2C0F" w:rsidRPr="0008263F">
        <w:rPr>
          <w:rFonts w:ascii="Angsana New" w:hAnsi="Angsana New"/>
          <w:spacing w:val="-4"/>
          <w:sz w:val="30"/>
          <w:szCs w:val="30"/>
          <w:cs/>
        </w:rPr>
        <w:t>สำหรับง</w:t>
      </w:r>
      <w:r w:rsidR="009C2C0F">
        <w:rPr>
          <w:rFonts w:ascii="Angsana New" w:hAnsi="Angsana New" w:hint="cs"/>
          <w:spacing w:val="-4"/>
          <w:sz w:val="30"/>
          <w:szCs w:val="30"/>
          <w:cs/>
        </w:rPr>
        <w:t>วดหกเดือน</w:t>
      </w:r>
      <w:r w:rsidR="009C2C0F"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="009C2C0F" w:rsidRPr="00B202CB">
        <w:rPr>
          <w:rFonts w:ascii="Angsana New" w:hAnsi="Angsana New"/>
          <w:sz w:val="30"/>
          <w:szCs w:val="30"/>
        </w:rPr>
        <w:t xml:space="preserve"> </w:t>
      </w:r>
      <w:r w:rsidR="00AB249D">
        <w:rPr>
          <w:rFonts w:ascii="Angsana New" w:hAnsi="Angsana New"/>
          <w:sz w:val="30"/>
          <w:szCs w:val="30"/>
        </w:rPr>
        <w:br/>
      </w:r>
      <w:r w:rsidR="009C2C0F">
        <w:rPr>
          <w:rFonts w:ascii="Angsana New" w:hAnsi="Angsana New"/>
          <w:sz w:val="30"/>
          <w:szCs w:val="30"/>
        </w:rPr>
        <w:t xml:space="preserve">30 </w:t>
      </w:r>
      <w:r w:rsidR="009C2C0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C2C0F">
        <w:rPr>
          <w:rFonts w:ascii="Angsana New" w:hAnsi="Angsana New"/>
          <w:sz w:val="30"/>
          <w:szCs w:val="30"/>
        </w:rPr>
        <w:t xml:space="preserve">2567 </w:t>
      </w:r>
      <w:r w:rsidRPr="00B202C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Pr="00B202CB">
        <w:rPr>
          <w:rFonts w:ascii="Angsana New" w:hAnsi="Angsana New" w:hint="cs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Pr="00B44823">
        <w:rPr>
          <w:rFonts w:ascii="Angsana New" w:hAnsi="Angsana New"/>
          <w:sz w:val="30"/>
          <w:szCs w:val="30"/>
          <w:cs/>
        </w:rPr>
        <w:t>บริษัท</w:t>
      </w:r>
      <w:r w:rsidRPr="00B44823">
        <w:rPr>
          <w:rFonts w:ascii="Angsana New" w:hAnsi="Angsana New"/>
          <w:sz w:val="30"/>
          <w:szCs w:val="30"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ไฟน์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</w:rPr>
        <w:t>(</w:t>
      </w:r>
      <w:r w:rsidRPr="0008263F">
        <w:rPr>
          <w:rFonts w:ascii="Angsana New" w:hAnsi="Angsana New"/>
          <w:sz w:val="30"/>
          <w:szCs w:val="30"/>
          <w:cs/>
        </w:rPr>
        <w:t>มหาชน</w:t>
      </w:r>
      <w:r w:rsidRPr="0008263F">
        <w:rPr>
          <w:rFonts w:ascii="Angsana New" w:hAnsi="Angsana New"/>
          <w:sz w:val="30"/>
          <w:szCs w:val="30"/>
        </w:rPr>
        <w:t xml:space="preserve">)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ป็นผู้รับผิดชอบในการจัดทำและนำเสนอข้อมูลทาง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การเงินระหว่างกาลเหล่านี้ตามมาตรฐานการบัญชีฉบับที่</w:t>
      </w:r>
      <w:r w:rsidR="009C2C0F">
        <w:rPr>
          <w:rFonts w:ascii="Angsana New" w:hAnsi="Angsana New"/>
          <w:sz w:val="30"/>
          <w:szCs w:val="30"/>
        </w:rPr>
        <w:t xml:space="preserve"> </w:t>
      </w:r>
      <w:r w:rsidRPr="009C33E0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</w:t>
      </w:r>
      <w:r>
        <w:rPr>
          <w:rFonts w:ascii="Angsana New" w:hAnsi="Angsana New"/>
          <w:sz w:val="30"/>
          <w:szCs w:val="30"/>
          <w:cs/>
        </w:rPr>
        <w:t>เป็</w:t>
      </w:r>
      <w:r w:rsidR="009C2C0F"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</w:t>
      </w:r>
      <w:r>
        <w:rPr>
          <w:rFonts w:ascii="Angsana New" w:hAnsi="Angsana New" w:hint="cs"/>
          <w:sz w:val="30"/>
          <w:szCs w:val="30"/>
          <w:cs/>
        </w:rPr>
        <w:t>ับผิ</w:t>
      </w:r>
      <w:r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22FF7CE3" w14:textId="77777777" w:rsidR="00847E53" w:rsidRPr="00CD766C" w:rsidRDefault="00847E53" w:rsidP="0086788A">
      <w:pPr>
        <w:pStyle w:val="FSBlank"/>
        <w:rPr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DA6E276" w14:textId="169D87DF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92EE18" w14:textId="77777777" w:rsidR="00611EB4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D9EDF4" w14:textId="13600455" w:rsidR="00611EB4" w:rsidRPr="0064070A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11EB4" w:rsidRPr="0064070A" w:rsidSect="00C43E59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66793F0" w14:textId="410A12C3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04EB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7EF338" w14:textId="77777777" w:rsidR="00892633" w:rsidRDefault="0089263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51C880F" w14:textId="36E1CCEA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4EB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C33E0" w:rsidRPr="009C33E0">
        <w:rPr>
          <w:rFonts w:ascii="Angsana New" w:hAnsi="Angsana New"/>
          <w:sz w:val="30"/>
          <w:szCs w:val="30"/>
        </w:rPr>
        <w:t>34</w:t>
      </w:r>
      <w:r w:rsidR="00E049BA" w:rsidRPr="00804EB4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804EB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8CEA45C" w14:textId="41F07BA8" w:rsidR="00DA5F86" w:rsidRPr="00804EB4" w:rsidRDefault="00DA5F86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41C4B0A0" w14:textId="31B8C6BD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8AD079F" w14:textId="77777777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5A845049" w14:textId="77777777" w:rsidR="00981C3D" w:rsidRPr="00804EB4" w:rsidRDefault="00981C3D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2108EBD2" w14:textId="77777777" w:rsidR="00A86E49" w:rsidRPr="00804EB4" w:rsidRDefault="00A86E49" w:rsidP="00D65400">
      <w:pPr>
        <w:pStyle w:val="T"/>
        <w:ind w:left="0" w:right="-43"/>
        <w:jc w:val="left"/>
        <w:rPr>
          <w:rFonts w:ascii="Angsana New" w:hAnsi="Angsana New" w:cs="Angsana New"/>
          <w:cs/>
          <w:lang w:val="en-US"/>
        </w:rPr>
      </w:pPr>
    </w:p>
    <w:p w14:paraId="6E4B8EF5" w14:textId="578F945A" w:rsidR="00484E04" w:rsidRPr="00804EB4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(</w:t>
      </w:r>
      <w:r w:rsidR="00693C03">
        <w:rPr>
          <w:rFonts w:ascii="Angsana New" w:hAnsi="Angsana New" w:cs="Angsana New" w:hint="cs"/>
          <w:cs/>
        </w:rPr>
        <w:t>จามจุรี สถาพรชัยวัฒน์</w:t>
      </w:r>
      <w:r w:rsidR="00844BEB" w:rsidRPr="00804EB4">
        <w:rPr>
          <w:rFonts w:ascii="Angsana New" w:hAnsi="Angsana New" w:cs="Angsana New"/>
          <w:cs/>
        </w:rPr>
        <w:t>)</w:t>
      </w:r>
    </w:p>
    <w:p w14:paraId="63B84BA2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804EB4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10B22362" w:rsidR="00484E04" w:rsidRPr="00804EB4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เลข</w:t>
      </w:r>
      <w:r w:rsidR="007E3EE3" w:rsidRPr="00804EB4">
        <w:rPr>
          <w:rFonts w:ascii="Angsana New" w:hAnsi="Angsana New" w:cs="Angsana New"/>
          <w:cs/>
        </w:rPr>
        <w:t xml:space="preserve">ทะเบียน </w:t>
      </w:r>
      <w:r w:rsidR="009C33E0" w:rsidRPr="009C33E0">
        <w:rPr>
          <w:rFonts w:ascii="Angsana New" w:hAnsi="Angsana New" w:cs="Angsana New"/>
          <w:lang w:val="en-US"/>
        </w:rPr>
        <w:t>11567</w:t>
      </w:r>
    </w:p>
    <w:p w14:paraId="4A535C86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928CC7" w14:textId="10C38199" w:rsidR="005F4458" w:rsidRPr="008D08B1" w:rsidRDefault="00987A8B" w:rsidP="008D08B1">
      <w:pPr>
        <w:pStyle w:val="T"/>
        <w:ind w:left="0" w:right="-43"/>
        <w:jc w:val="left"/>
        <w:rPr>
          <w:rFonts w:ascii="Angsana New" w:hAnsi="Angsana New" w:cs="Angsana New"/>
        </w:rPr>
      </w:pPr>
      <w:r>
        <w:rPr>
          <w:rFonts w:ascii="Angsana New" w:hAnsi="Angsana New" w:cs="Angsana New"/>
          <w:lang w:val="en-US"/>
        </w:rPr>
        <w:t>9</w:t>
      </w:r>
      <w:r w:rsidR="00B2659C">
        <w:rPr>
          <w:rFonts w:ascii="Angsana New" w:hAnsi="Angsana New" w:cs="Angsana New"/>
          <w:lang w:val="en-US"/>
        </w:rPr>
        <w:t xml:space="preserve"> </w:t>
      </w:r>
      <w:r w:rsidR="009C2C0F">
        <w:rPr>
          <w:rFonts w:ascii="Angsana New" w:hAnsi="Angsana New" w:cs="Angsana New" w:hint="cs"/>
          <w:cs/>
          <w:lang w:val="en-US"/>
        </w:rPr>
        <w:t>สิงหาคม</w:t>
      </w:r>
      <w:r w:rsidR="00B2659C">
        <w:rPr>
          <w:rFonts w:ascii="Angsana New" w:hAnsi="Angsana New" w:cs="Angsana New" w:hint="cs"/>
          <w:cs/>
          <w:lang w:val="en-US"/>
        </w:rPr>
        <w:t xml:space="preserve"> </w:t>
      </w:r>
      <w:r w:rsidR="00B2659C">
        <w:rPr>
          <w:rFonts w:ascii="Angsana New" w:hAnsi="Angsana New" w:cs="Angsana New"/>
          <w:lang w:val="en-US"/>
        </w:rPr>
        <w:t>256</w:t>
      </w:r>
      <w:r w:rsidR="00CD766C">
        <w:rPr>
          <w:rFonts w:ascii="Angsana New" w:hAnsi="Angsana New" w:cs="Angsana New"/>
          <w:lang w:val="en-US"/>
        </w:rPr>
        <w:t>7</w:t>
      </w:r>
    </w:p>
    <w:sectPr w:rsidR="005F4458" w:rsidRPr="008D08B1" w:rsidSect="00C43E59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1F657" w14:textId="77777777" w:rsidR="00921E8A" w:rsidRDefault="00921E8A">
      <w:r>
        <w:separator/>
      </w:r>
    </w:p>
  </w:endnote>
  <w:endnote w:type="continuationSeparator" w:id="0">
    <w:p w14:paraId="448C3424" w14:textId="77777777" w:rsidR="00921E8A" w:rsidRDefault="00921E8A">
      <w:r>
        <w:continuationSeparator/>
      </w:r>
    </w:p>
  </w:endnote>
  <w:endnote w:type="continuationNotice" w:id="1">
    <w:p w14:paraId="453CE16D" w14:textId="77777777" w:rsidR="00921E8A" w:rsidRDefault="00921E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EBFE" w14:textId="11F206D5" w:rsidR="00FC13B3" w:rsidRDefault="00FC13B3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9C33E0" w:rsidRPr="009C33E0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FC13B3" w:rsidRDefault="00FC13B3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0290" w14:textId="77777777" w:rsidR="00FC13B3" w:rsidRPr="00B501AF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439D" w14:textId="41468163" w:rsidR="00FC13B3" w:rsidRPr="00DA5F86" w:rsidRDefault="009C33E0">
    <w:pPr>
      <w:pStyle w:val="Footer"/>
      <w:jc w:val="center"/>
      <w:rPr>
        <w:rFonts w:ascii="Angsana New" w:hAnsi="Angsana New"/>
        <w:sz w:val="30"/>
        <w:szCs w:val="30"/>
      </w:rPr>
    </w:pPr>
    <w:r w:rsidRPr="009C33E0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E497" w14:textId="77777777" w:rsidR="005F1AA8" w:rsidRPr="00B501AF" w:rsidRDefault="005F1AA8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9CE2" w14:textId="211CB9D5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978" w14:textId="7C93103B" w:rsidR="00FC13B3" w:rsidRPr="001E2748" w:rsidRDefault="00FC13B3" w:rsidP="00CD1287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3620F" w14:textId="77777777" w:rsidR="00921E8A" w:rsidRDefault="00921E8A">
      <w:r>
        <w:separator/>
      </w:r>
    </w:p>
  </w:footnote>
  <w:footnote w:type="continuationSeparator" w:id="0">
    <w:p w14:paraId="7C2448B2" w14:textId="77777777" w:rsidR="00921E8A" w:rsidRDefault="00921E8A">
      <w:r>
        <w:continuationSeparator/>
      </w:r>
    </w:p>
  </w:footnote>
  <w:footnote w:type="continuationNotice" w:id="1">
    <w:p w14:paraId="577626F1" w14:textId="77777777" w:rsidR="00921E8A" w:rsidRDefault="00921E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74A6E" w14:textId="7C8DD52B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37CAE1" w14:textId="3F6F081C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196E301" w14:textId="348F661F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4D750C" w14:textId="429039A2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1FFC176" w14:textId="3BAD9BE4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E42535F" w14:textId="21851950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48665" w14:textId="77777777" w:rsidR="00953E77" w:rsidRPr="00231232" w:rsidRDefault="00953E77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64A91C" w14:textId="77777777" w:rsidR="00953E77" w:rsidRPr="00231232" w:rsidRDefault="00953E77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B85789" w14:textId="77777777" w:rsidR="00953E77" w:rsidRPr="00231232" w:rsidRDefault="00953E77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A02FDBC" w14:textId="77777777" w:rsidR="00953E77" w:rsidRPr="00231232" w:rsidRDefault="00953E77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FCCDC67" w14:textId="77777777" w:rsidR="00953E77" w:rsidRPr="00231232" w:rsidRDefault="00953E77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13043B9" w14:textId="77777777" w:rsidR="00953E77" w:rsidRPr="00231232" w:rsidRDefault="00953E77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9DF8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FF8D6E3" w14:textId="77777777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9C33E0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2D43C" w14:textId="77777777" w:rsidR="00FC13B3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4FF51AD5" w14:textId="77777777" w:rsidR="00953E77" w:rsidRDefault="00953E77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413A3104" w14:textId="77777777" w:rsidR="00953E77" w:rsidRDefault="00953E77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29D90FB2" w14:textId="77777777" w:rsidR="00953E77" w:rsidRPr="00AB510F" w:rsidRDefault="00953E77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7"/>
  </w:num>
  <w:num w:numId="12" w16cid:durableId="1660814258">
    <w:abstractNumId w:val="13"/>
  </w:num>
  <w:num w:numId="13" w16cid:durableId="1419792250">
    <w:abstractNumId w:val="23"/>
  </w:num>
  <w:num w:numId="14" w16cid:durableId="781337936">
    <w:abstractNumId w:val="16"/>
  </w:num>
  <w:num w:numId="15" w16cid:durableId="2045519833">
    <w:abstractNumId w:val="18"/>
  </w:num>
  <w:num w:numId="16" w16cid:durableId="523980739">
    <w:abstractNumId w:val="24"/>
  </w:num>
  <w:num w:numId="17" w16cid:durableId="268784572">
    <w:abstractNumId w:val="21"/>
  </w:num>
  <w:num w:numId="18" w16cid:durableId="1865090183">
    <w:abstractNumId w:val="12"/>
  </w:num>
  <w:num w:numId="19" w16cid:durableId="284701111">
    <w:abstractNumId w:val="22"/>
  </w:num>
  <w:num w:numId="20" w16cid:durableId="1036275408">
    <w:abstractNumId w:val="25"/>
  </w:num>
  <w:num w:numId="21" w16cid:durableId="1578830517">
    <w:abstractNumId w:val="20"/>
  </w:num>
  <w:num w:numId="22" w16cid:durableId="936521719">
    <w:abstractNumId w:val="10"/>
  </w:num>
  <w:num w:numId="23" w16cid:durableId="2026976559">
    <w:abstractNumId w:val="26"/>
  </w:num>
  <w:num w:numId="24" w16cid:durableId="608120305">
    <w:abstractNumId w:val="19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184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184"/>
    <w:rsid w:val="000F28C4"/>
    <w:rsid w:val="000F2D99"/>
    <w:rsid w:val="000F306F"/>
    <w:rsid w:val="000F3096"/>
    <w:rsid w:val="000F5165"/>
    <w:rsid w:val="000F52B5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2C6C"/>
    <w:rsid w:val="00124E71"/>
    <w:rsid w:val="00125096"/>
    <w:rsid w:val="00125710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09EC"/>
    <w:rsid w:val="00150C20"/>
    <w:rsid w:val="00151465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5BA2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721C"/>
    <w:rsid w:val="001C7372"/>
    <w:rsid w:val="001C7EF9"/>
    <w:rsid w:val="001D0858"/>
    <w:rsid w:val="001D36AD"/>
    <w:rsid w:val="001D4659"/>
    <w:rsid w:val="001D4C7C"/>
    <w:rsid w:val="001D4C9B"/>
    <w:rsid w:val="001D4CB2"/>
    <w:rsid w:val="001D55B5"/>
    <w:rsid w:val="001D5F0D"/>
    <w:rsid w:val="001D5FA7"/>
    <w:rsid w:val="001D60D1"/>
    <w:rsid w:val="001D6492"/>
    <w:rsid w:val="001D64EF"/>
    <w:rsid w:val="001E11D2"/>
    <w:rsid w:val="001E13C8"/>
    <w:rsid w:val="001E2524"/>
    <w:rsid w:val="001E2748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10BD"/>
    <w:rsid w:val="00212ED2"/>
    <w:rsid w:val="00213D20"/>
    <w:rsid w:val="00214BF1"/>
    <w:rsid w:val="0021502C"/>
    <w:rsid w:val="00215617"/>
    <w:rsid w:val="00217969"/>
    <w:rsid w:val="00217BC6"/>
    <w:rsid w:val="00220B16"/>
    <w:rsid w:val="0022154F"/>
    <w:rsid w:val="00222B8D"/>
    <w:rsid w:val="00223D92"/>
    <w:rsid w:val="002253C8"/>
    <w:rsid w:val="002255A6"/>
    <w:rsid w:val="00227755"/>
    <w:rsid w:val="00227BB7"/>
    <w:rsid w:val="00230B7E"/>
    <w:rsid w:val="00230C71"/>
    <w:rsid w:val="00231232"/>
    <w:rsid w:val="00231412"/>
    <w:rsid w:val="002325AE"/>
    <w:rsid w:val="0023466A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3599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9FF"/>
    <w:rsid w:val="00266F77"/>
    <w:rsid w:val="00267138"/>
    <w:rsid w:val="002676CB"/>
    <w:rsid w:val="00267E32"/>
    <w:rsid w:val="002717D0"/>
    <w:rsid w:val="00271CB6"/>
    <w:rsid w:val="00271D80"/>
    <w:rsid w:val="002724C5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367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57B3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74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222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4682"/>
    <w:rsid w:val="0035630D"/>
    <w:rsid w:val="00357055"/>
    <w:rsid w:val="00360ABC"/>
    <w:rsid w:val="00360B81"/>
    <w:rsid w:val="00363746"/>
    <w:rsid w:val="0036490C"/>
    <w:rsid w:val="0036497D"/>
    <w:rsid w:val="00364FA2"/>
    <w:rsid w:val="00365C05"/>
    <w:rsid w:val="003664C6"/>
    <w:rsid w:val="003669C0"/>
    <w:rsid w:val="00367951"/>
    <w:rsid w:val="00367B7E"/>
    <w:rsid w:val="00367CE7"/>
    <w:rsid w:val="00370104"/>
    <w:rsid w:val="0037055C"/>
    <w:rsid w:val="00372144"/>
    <w:rsid w:val="0037365C"/>
    <w:rsid w:val="00374B43"/>
    <w:rsid w:val="003757A2"/>
    <w:rsid w:val="00375D12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4E79"/>
    <w:rsid w:val="003850B5"/>
    <w:rsid w:val="00391D68"/>
    <w:rsid w:val="00391FFC"/>
    <w:rsid w:val="00392CED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1F24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EF5"/>
    <w:rsid w:val="003F6830"/>
    <w:rsid w:val="003F68F2"/>
    <w:rsid w:val="003F7301"/>
    <w:rsid w:val="003F73C3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6C3B"/>
    <w:rsid w:val="00417561"/>
    <w:rsid w:val="00420B7B"/>
    <w:rsid w:val="0042195F"/>
    <w:rsid w:val="00423A25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17C"/>
    <w:rsid w:val="00430BF6"/>
    <w:rsid w:val="004322CC"/>
    <w:rsid w:val="00432BC9"/>
    <w:rsid w:val="0043380A"/>
    <w:rsid w:val="00433B82"/>
    <w:rsid w:val="00434752"/>
    <w:rsid w:val="004353EB"/>
    <w:rsid w:val="0043541E"/>
    <w:rsid w:val="0043573C"/>
    <w:rsid w:val="00435877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46F0F"/>
    <w:rsid w:val="0045089E"/>
    <w:rsid w:val="0045242F"/>
    <w:rsid w:val="00452728"/>
    <w:rsid w:val="00452908"/>
    <w:rsid w:val="00453FFF"/>
    <w:rsid w:val="0045400C"/>
    <w:rsid w:val="004546C3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10"/>
    <w:rsid w:val="00480944"/>
    <w:rsid w:val="00480EE8"/>
    <w:rsid w:val="00481110"/>
    <w:rsid w:val="00481B37"/>
    <w:rsid w:val="00481E65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132B"/>
    <w:rsid w:val="004D25B7"/>
    <w:rsid w:val="004D2D58"/>
    <w:rsid w:val="004D3075"/>
    <w:rsid w:val="004D3109"/>
    <w:rsid w:val="004D3521"/>
    <w:rsid w:val="004D5C72"/>
    <w:rsid w:val="004D5DF8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45A0"/>
    <w:rsid w:val="00515333"/>
    <w:rsid w:val="005163C4"/>
    <w:rsid w:val="005171E8"/>
    <w:rsid w:val="0051797F"/>
    <w:rsid w:val="005205C8"/>
    <w:rsid w:val="00520E53"/>
    <w:rsid w:val="00521487"/>
    <w:rsid w:val="00521EC1"/>
    <w:rsid w:val="00522B8D"/>
    <w:rsid w:val="0052305F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0C83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C7CEA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7387"/>
    <w:rsid w:val="005F07C9"/>
    <w:rsid w:val="005F0821"/>
    <w:rsid w:val="005F19A5"/>
    <w:rsid w:val="005F1AA8"/>
    <w:rsid w:val="005F38AC"/>
    <w:rsid w:val="005F4458"/>
    <w:rsid w:val="005F4BB4"/>
    <w:rsid w:val="005F5B0C"/>
    <w:rsid w:val="005F5D82"/>
    <w:rsid w:val="005F66C6"/>
    <w:rsid w:val="005F67DF"/>
    <w:rsid w:val="005F70DE"/>
    <w:rsid w:val="00600016"/>
    <w:rsid w:val="00600302"/>
    <w:rsid w:val="006011B9"/>
    <w:rsid w:val="00601363"/>
    <w:rsid w:val="006017E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582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F39"/>
    <w:rsid w:val="00661C6A"/>
    <w:rsid w:val="0066218E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2CF8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0E3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C78"/>
    <w:rsid w:val="0072209F"/>
    <w:rsid w:val="00722F8C"/>
    <w:rsid w:val="00724E4F"/>
    <w:rsid w:val="007263BE"/>
    <w:rsid w:val="00727F19"/>
    <w:rsid w:val="00730BBC"/>
    <w:rsid w:val="00730CE2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0462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2A2D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4B9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87F"/>
    <w:rsid w:val="00822A87"/>
    <w:rsid w:val="00823918"/>
    <w:rsid w:val="0082446D"/>
    <w:rsid w:val="00824615"/>
    <w:rsid w:val="00827A88"/>
    <w:rsid w:val="00830DED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1636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715"/>
    <w:rsid w:val="00892A56"/>
    <w:rsid w:val="008958AB"/>
    <w:rsid w:val="00895F77"/>
    <w:rsid w:val="00896984"/>
    <w:rsid w:val="008969FE"/>
    <w:rsid w:val="00896ECB"/>
    <w:rsid w:val="008A0A8D"/>
    <w:rsid w:val="008A0D60"/>
    <w:rsid w:val="008A1477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1624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7BB"/>
    <w:rsid w:val="00916A5B"/>
    <w:rsid w:val="00916F5F"/>
    <w:rsid w:val="00916F7E"/>
    <w:rsid w:val="009216D9"/>
    <w:rsid w:val="00921E8A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3E77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004"/>
    <w:rsid w:val="00985167"/>
    <w:rsid w:val="009856B6"/>
    <w:rsid w:val="009857AB"/>
    <w:rsid w:val="00985BB6"/>
    <w:rsid w:val="00987A8B"/>
    <w:rsid w:val="00987EE0"/>
    <w:rsid w:val="00990139"/>
    <w:rsid w:val="0099092B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2C0F"/>
    <w:rsid w:val="009C33C8"/>
    <w:rsid w:val="009C33E0"/>
    <w:rsid w:val="009C3BFC"/>
    <w:rsid w:val="009C452B"/>
    <w:rsid w:val="009C5045"/>
    <w:rsid w:val="009D0B29"/>
    <w:rsid w:val="009D0CE5"/>
    <w:rsid w:val="009D2616"/>
    <w:rsid w:val="009D3167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35F"/>
    <w:rsid w:val="009E198F"/>
    <w:rsid w:val="009E1D47"/>
    <w:rsid w:val="009E305A"/>
    <w:rsid w:val="009E417F"/>
    <w:rsid w:val="009E53D6"/>
    <w:rsid w:val="009E553B"/>
    <w:rsid w:val="009E6429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3F38"/>
    <w:rsid w:val="009F4393"/>
    <w:rsid w:val="009F65FA"/>
    <w:rsid w:val="009F676F"/>
    <w:rsid w:val="00A00439"/>
    <w:rsid w:val="00A00658"/>
    <w:rsid w:val="00A008C0"/>
    <w:rsid w:val="00A00D29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E03"/>
    <w:rsid w:val="00A17F2D"/>
    <w:rsid w:val="00A17F8B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227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0C7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49D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722"/>
    <w:rsid w:val="00AE1DBC"/>
    <w:rsid w:val="00AE2ACC"/>
    <w:rsid w:val="00AE35A7"/>
    <w:rsid w:val="00AE3B67"/>
    <w:rsid w:val="00AE414A"/>
    <w:rsid w:val="00AE53E1"/>
    <w:rsid w:val="00AE616B"/>
    <w:rsid w:val="00AE6DD3"/>
    <w:rsid w:val="00AE7097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59C"/>
    <w:rsid w:val="00B2666A"/>
    <w:rsid w:val="00B27BDF"/>
    <w:rsid w:val="00B3080E"/>
    <w:rsid w:val="00B308BA"/>
    <w:rsid w:val="00B32AC4"/>
    <w:rsid w:val="00B33005"/>
    <w:rsid w:val="00B33405"/>
    <w:rsid w:val="00B34662"/>
    <w:rsid w:val="00B34D21"/>
    <w:rsid w:val="00B36C3B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47AF5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38C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0E5E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C7501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3DAA"/>
    <w:rsid w:val="00BF5085"/>
    <w:rsid w:val="00BF53B5"/>
    <w:rsid w:val="00BF583B"/>
    <w:rsid w:val="00BF59D5"/>
    <w:rsid w:val="00BF66AC"/>
    <w:rsid w:val="00BF6A67"/>
    <w:rsid w:val="00BF7122"/>
    <w:rsid w:val="00C0235E"/>
    <w:rsid w:val="00C03CAA"/>
    <w:rsid w:val="00C048B2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5150"/>
    <w:rsid w:val="00C45280"/>
    <w:rsid w:val="00C45DD2"/>
    <w:rsid w:val="00C46059"/>
    <w:rsid w:val="00C472FC"/>
    <w:rsid w:val="00C475EF"/>
    <w:rsid w:val="00C47B54"/>
    <w:rsid w:val="00C47D90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17C9"/>
    <w:rsid w:val="00CA1D70"/>
    <w:rsid w:val="00CA358D"/>
    <w:rsid w:val="00CA368E"/>
    <w:rsid w:val="00CA582E"/>
    <w:rsid w:val="00CA649B"/>
    <w:rsid w:val="00CA6715"/>
    <w:rsid w:val="00CA77AF"/>
    <w:rsid w:val="00CB2098"/>
    <w:rsid w:val="00CB28ED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685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3E0"/>
    <w:rsid w:val="00DB5F19"/>
    <w:rsid w:val="00DB6743"/>
    <w:rsid w:val="00DB7499"/>
    <w:rsid w:val="00DB7E07"/>
    <w:rsid w:val="00DC2064"/>
    <w:rsid w:val="00DC246A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3DBA"/>
    <w:rsid w:val="00DD5D9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CD"/>
    <w:rsid w:val="00DF59D8"/>
    <w:rsid w:val="00DF77EF"/>
    <w:rsid w:val="00E00B06"/>
    <w:rsid w:val="00E00DC3"/>
    <w:rsid w:val="00E013FD"/>
    <w:rsid w:val="00E01FCC"/>
    <w:rsid w:val="00E02C91"/>
    <w:rsid w:val="00E03EB3"/>
    <w:rsid w:val="00E0404F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A9F"/>
    <w:rsid w:val="00E24A70"/>
    <w:rsid w:val="00E25DBE"/>
    <w:rsid w:val="00E262B1"/>
    <w:rsid w:val="00E26795"/>
    <w:rsid w:val="00E26CE3"/>
    <w:rsid w:val="00E2746A"/>
    <w:rsid w:val="00E278E2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6F27"/>
    <w:rsid w:val="00E3794C"/>
    <w:rsid w:val="00E40F08"/>
    <w:rsid w:val="00E40FC0"/>
    <w:rsid w:val="00E41BC1"/>
    <w:rsid w:val="00E4203B"/>
    <w:rsid w:val="00E42EC7"/>
    <w:rsid w:val="00E45346"/>
    <w:rsid w:val="00E459FB"/>
    <w:rsid w:val="00E46035"/>
    <w:rsid w:val="00E46461"/>
    <w:rsid w:val="00E46493"/>
    <w:rsid w:val="00E46511"/>
    <w:rsid w:val="00E46CBE"/>
    <w:rsid w:val="00E47348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783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2129"/>
    <w:rsid w:val="00E82172"/>
    <w:rsid w:val="00E825A3"/>
    <w:rsid w:val="00E8269E"/>
    <w:rsid w:val="00E831E1"/>
    <w:rsid w:val="00E84539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7C7"/>
    <w:rsid w:val="00EC0913"/>
    <w:rsid w:val="00EC0D26"/>
    <w:rsid w:val="00EC153A"/>
    <w:rsid w:val="00EC1966"/>
    <w:rsid w:val="00EC1C8D"/>
    <w:rsid w:val="00EC3952"/>
    <w:rsid w:val="00EC4AD2"/>
    <w:rsid w:val="00EC4EF2"/>
    <w:rsid w:val="00EC5D21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0934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4EA"/>
    <w:rsid w:val="00F20572"/>
    <w:rsid w:val="00F205AD"/>
    <w:rsid w:val="00F23339"/>
    <w:rsid w:val="00F23E5F"/>
    <w:rsid w:val="00F2467E"/>
    <w:rsid w:val="00F24B13"/>
    <w:rsid w:val="00F25829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4992"/>
    <w:rsid w:val="00F34B8B"/>
    <w:rsid w:val="00F406A7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6D5"/>
    <w:rsid w:val="00F50A64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5D50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7209"/>
    <w:rsid w:val="00FD0569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205"/>
    <w:rsid w:val="00FD54AA"/>
    <w:rsid w:val="00FD54BD"/>
    <w:rsid w:val="00FD7822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19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E9CE9-7535-45A8-9CE6-8F1364ABE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29</TotalTime>
  <Pages>3</Pages>
  <Words>355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10</cp:revision>
  <cp:lastPrinted>2023-10-19T05:59:00Z</cp:lastPrinted>
  <dcterms:created xsi:type="dcterms:W3CDTF">2024-07-23T03:29:00Z</dcterms:created>
  <dcterms:modified xsi:type="dcterms:W3CDTF">2024-07-31T10:31:00Z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