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4DB586F7" w:rsidR="003364AC" w:rsidRPr="0008263F" w:rsidRDefault="009C33E0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6324CFDC" w:rsidR="003364AC" w:rsidRPr="00D94F60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6B8D4CD8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1695B99B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5F80714F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47A7376D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24222" w:rsidRPr="0008263F" w14:paraId="041DB9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1A71FE" w14:textId="34A3E20A" w:rsidR="00324222" w:rsidRPr="009C33E0" w:rsidRDefault="00324222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93BDA4" w14:textId="77777777" w:rsidR="00324222" w:rsidRPr="0008263F" w:rsidRDefault="00324222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F2866" w14:textId="3B2169CC" w:rsidR="00324222" w:rsidRPr="003772AA" w:rsidRDefault="00324222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16C3B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7D32073E" w:rsidR="00416C3B" w:rsidRPr="00FD22F8" w:rsidRDefault="00324222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82D039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7733A09E" w:rsidR="00416C3B" w:rsidRPr="003772AA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16C3B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35F7EF03" w:rsidR="00416C3B" w:rsidRPr="0008263F" w:rsidRDefault="00324222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AE2C02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7B5D9AD4" w:rsidR="00416C3B" w:rsidRPr="003664C6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16C3B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0E7D4FB2" w:rsidR="00416C3B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79A3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E6B06AC" w:rsidR="00416C3B" w:rsidRPr="00DB5F19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16C3B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416C3B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416C3B" w:rsidRPr="00DB5F19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16C3B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16C3B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C3B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416C3B" w:rsidRPr="0008263F" w:rsidRDefault="00416C3B" w:rsidP="00416C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416C3B" w:rsidRPr="0008263F" w:rsidRDefault="00416C3B" w:rsidP="00416C3B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48080443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A17E03">
        <w:rPr>
          <w:rFonts w:ascii="Angsana New" w:hAnsi="Angsana New"/>
          <w:sz w:val="30"/>
          <w:szCs w:val="30"/>
        </w:rPr>
        <w:t xml:space="preserve"> 9</w:t>
      </w:r>
      <w:r w:rsidR="00CD766C">
        <w:rPr>
          <w:rFonts w:ascii="Angsana New" w:hAnsi="Angsana New" w:hint="cs"/>
          <w:sz w:val="30"/>
          <w:szCs w:val="30"/>
          <w:cs/>
        </w:rPr>
        <w:t xml:space="preserve"> </w:t>
      </w:r>
      <w:r w:rsidR="00CD5685">
        <w:rPr>
          <w:rFonts w:ascii="Angsana New" w:hAnsi="Angsana New" w:hint="cs"/>
          <w:sz w:val="30"/>
          <w:szCs w:val="30"/>
          <w:cs/>
        </w:rPr>
        <w:t>สิงหาคม</w:t>
      </w:r>
      <w:r w:rsidR="00B2659C">
        <w:rPr>
          <w:rFonts w:ascii="Angsana New" w:hAnsi="Angsana New" w:hint="cs"/>
          <w:sz w:val="30"/>
          <w:szCs w:val="30"/>
          <w:cs/>
        </w:rPr>
        <w:t xml:space="preserve"> </w:t>
      </w:r>
      <w:r w:rsidR="00B2659C">
        <w:rPr>
          <w:rFonts w:ascii="Angsana New" w:hAnsi="Angsana New"/>
          <w:sz w:val="30"/>
          <w:szCs w:val="30"/>
        </w:rPr>
        <w:t>256</w:t>
      </w:r>
      <w:r w:rsidR="00CD766C">
        <w:rPr>
          <w:rFonts w:ascii="Angsana New" w:hAnsi="Angsana New"/>
          <w:sz w:val="30"/>
          <w:szCs w:val="30"/>
        </w:rPr>
        <w:t>7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486752FD" w:rsidR="003364AC" w:rsidRPr="006F159D" w:rsidRDefault="005E7387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387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บริษัท </w:t>
      </w:r>
      <w:r w:rsidRPr="005E7387">
        <w:rPr>
          <w:rFonts w:ascii="Angsana New" w:hAnsi="Angsana New"/>
          <w:sz w:val="30"/>
          <w:szCs w:val="30"/>
        </w:rPr>
        <w:t>CTJ Holdings</w:t>
      </w:r>
      <w:r w:rsidRPr="005E7387">
        <w:rPr>
          <w:rFonts w:ascii="Angsana New" w:hAnsi="Angsana New"/>
          <w:sz w:val="30"/>
          <w:szCs w:val="30"/>
          <w:cs/>
        </w:rPr>
        <w:t>2</w:t>
      </w:r>
      <w:r w:rsidRPr="005E7387">
        <w:rPr>
          <w:rFonts w:ascii="Angsana New" w:hAnsi="Angsana New"/>
          <w:sz w:val="30"/>
          <w:szCs w:val="30"/>
        </w:rPr>
        <w:t>, Ltd. (</w:t>
      </w:r>
      <w:r w:rsidRPr="005E7387">
        <w:rPr>
          <w:rFonts w:ascii="Angsana New" w:hAnsi="Angsana New"/>
          <w:sz w:val="30"/>
          <w:szCs w:val="30"/>
          <w:cs/>
        </w:rPr>
        <w:t>ถือหุ้นร้อยละ</w:t>
      </w:r>
      <w:r w:rsidR="00125710">
        <w:rPr>
          <w:rFonts w:ascii="Angsana New" w:hAnsi="Angsana New"/>
          <w:sz w:val="30"/>
          <w:szCs w:val="30"/>
        </w:rPr>
        <w:t xml:space="preserve"> 42.25</w:t>
      </w:r>
      <w:r w:rsidRPr="005E73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64B21789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</w:t>
      </w:r>
      <w:r w:rsidR="00962EDB">
        <w:rPr>
          <w:rFonts w:ascii="Angsana New" w:hAnsi="Angsana New"/>
          <w:sz w:val="30"/>
          <w:szCs w:val="30"/>
        </w:rPr>
        <w:t>6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0FA4C307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</w:t>
      </w:r>
      <w:r w:rsidR="00962EDB">
        <w:rPr>
          <w:rFonts w:ascii="Angsana New" w:hAnsi="Angsana New"/>
          <w:sz w:val="30"/>
          <w:szCs w:val="30"/>
        </w:rPr>
        <w:t>6</w:t>
      </w:r>
    </w:p>
    <w:p w14:paraId="7FE66A8A" w14:textId="45B989F1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33C2AB" w14:textId="77777777" w:rsidR="002E5674" w:rsidRDefault="002E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156239716"/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5921D9B" w14:textId="79EDB0EC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0198AAF5" w14:textId="77777777" w:rsidR="00CD5685" w:rsidRPr="00DD3A60" w:rsidRDefault="00CD5685" w:rsidP="00CD5685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Pr="006F159D">
        <w:rPr>
          <w:cs/>
        </w:rPr>
        <w:t>สำหรับ</w:t>
      </w:r>
      <w:r w:rsidRPr="006F159D">
        <w:rPr>
          <w:rFonts w:hint="cs"/>
          <w:cs/>
        </w:rPr>
        <w:t>งวด</w:t>
      </w:r>
      <w:r>
        <w:rPr>
          <w:rFonts w:hint="cs"/>
          <w:cs/>
        </w:rPr>
        <w:t>สามเดือนและหก</w:t>
      </w:r>
      <w:r w:rsidRPr="006F159D"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Pr="006F159D">
        <w:t>3</w:t>
      </w:r>
      <w:r>
        <w:t xml:space="preserve">0 </w:t>
      </w:r>
      <w:r>
        <w:rPr>
          <w:rFonts w:hint="cs"/>
          <w:cs/>
        </w:rPr>
        <w:t xml:space="preserve">มิถุนายน </w:t>
      </w:r>
      <w:r w:rsidRPr="00DD3A60">
        <w:rPr>
          <w:cs/>
        </w:rPr>
        <w:t>สรุปได้ดังนี้</w:t>
      </w:r>
    </w:p>
    <w:p w14:paraId="4C980705" w14:textId="17080DA6" w:rsidR="003364AC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449360E5" w14:textId="77777777" w:rsidTr="00E82A73">
        <w:trPr>
          <w:tblHeader/>
        </w:trPr>
        <w:tc>
          <w:tcPr>
            <w:tcW w:w="6290" w:type="dxa"/>
          </w:tcPr>
          <w:p w14:paraId="10E6E595" w14:textId="656593E2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D56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D56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05024545" w14:textId="130202A1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CD766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3282E20" w14:textId="77777777" w:rsidR="00C43E59" w:rsidRPr="00D5409B" w:rsidRDefault="00C43E59" w:rsidP="00E82A7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7E5518" w14:textId="4EAC7E4A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CD766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3E59" w:rsidRPr="00D5409B" w14:paraId="1288C361" w14:textId="77777777" w:rsidTr="00E82A73">
        <w:trPr>
          <w:tblHeader/>
        </w:trPr>
        <w:tc>
          <w:tcPr>
            <w:tcW w:w="6290" w:type="dxa"/>
          </w:tcPr>
          <w:p w14:paraId="64F90FAD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41DB3B8F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7691854B" w14:textId="77777777" w:rsidTr="00E82A73">
        <w:tc>
          <w:tcPr>
            <w:tcW w:w="6290" w:type="dxa"/>
          </w:tcPr>
          <w:p w14:paraId="23BC1F54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030AB11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93F9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4A259B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5820" w:rsidRPr="0037579F" w14:paraId="367CA700" w14:textId="77777777" w:rsidTr="00E82A73">
        <w:tc>
          <w:tcPr>
            <w:tcW w:w="6290" w:type="dxa"/>
          </w:tcPr>
          <w:p w14:paraId="47B39438" w14:textId="77777777" w:rsidR="00655820" w:rsidRPr="0037579F" w:rsidRDefault="00655820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9F97E" w14:textId="3F621B18" w:rsidR="00655820" w:rsidRPr="00FF4314" w:rsidRDefault="00372144" w:rsidP="0065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72144">
              <w:rPr>
                <w:rFonts w:asciiTheme="majorBidi" w:hAnsiTheme="majorBidi" w:cstheme="majorBidi"/>
                <w:sz w:val="30"/>
                <w:szCs w:val="30"/>
              </w:rPr>
              <w:t>347,62</w:t>
            </w:r>
            <w:r w:rsidR="00CA77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3F525BF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EB5FB75" w14:textId="413F4CF9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356,538</w:t>
            </w:r>
          </w:p>
        </w:tc>
      </w:tr>
      <w:tr w:rsidR="00372144" w:rsidRPr="0037579F" w14:paraId="6BA8C88C" w14:textId="77777777" w:rsidTr="00E82A73">
        <w:tc>
          <w:tcPr>
            <w:tcW w:w="6290" w:type="dxa"/>
          </w:tcPr>
          <w:p w14:paraId="4B557B2A" w14:textId="4F2B6572" w:rsidR="00372144" w:rsidRPr="0037579F" w:rsidRDefault="00354682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2962E602" w14:textId="70C5BE5C" w:rsidR="00372144" w:rsidRPr="00372144" w:rsidRDefault="00292367" w:rsidP="0065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92367">
              <w:rPr>
                <w:rFonts w:asciiTheme="majorBidi" w:hAnsiTheme="majorBidi" w:cstheme="majorBidi"/>
                <w:sz w:val="30"/>
                <w:szCs w:val="30"/>
              </w:rPr>
              <w:t>6,450</w:t>
            </w:r>
          </w:p>
        </w:tc>
        <w:tc>
          <w:tcPr>
            <w:tcW w:w="236" w:type="dxa"/>
          </w:tcPr>
          <w:p w14:paraId="521E95D8" w14:textId="77777777" w:rsidR="00372144" w:rsidRPr="00FF4314" w:rsidRDefault="00372144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A67655E" w14:textId="18E8AFCF" w:rsidR="00372144" w:rsidRDefault="00292367" w:rsidP="00292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820" w:rsidRPr="0037579F" w14:paraId="76B9E6E0" w14:textId="77777777" w:rsidTr="00E82A73">
        <w:tc>
          <w:tcPr>
            <w:tcW w:w="6290" w:type="dxa"/>
          </w:tcPr>
          <w:p w14:paraId="4A83C9A1" w14:textId="77777777" w:rsidR="00655820" w:rsidRPr="0037579F" w:rsidRDefault="00655820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CDB1090" w14:textId="24CF92D9" w:rsidR="00655820" w:rsidRPr="00FF4314" w:rsidRDefault="007C2A2D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C2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488</w:t>
            </w:r>
          </w:p>
        </w:tc>
        <w:tc>
          <w:tcPr>
            <w:tcW w:w="236" w:type="dxa"/>
          </w:tcPr>
          <w:p w14:paraId="3B172D71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72CAF" w14:textId="19C0933F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1,993</w:t>
            </w:r>
          </w:p>
        </w:tc>
      </w:tr>
      <w:tr w:rsidR="00655820" w:rsidRPr="0037579F" w14:paraId="43689BBE" w14:textId="77777777" w:rsidTr="00E82A73">
        <w:tc>
          <w:tcPr>
            <w:tcW w:w="6290" w:type="dxa"/>
          </w:tcPr>
          <w:p w14:paraId="54DB0D25" w14:textId="77777777" w:rsidR="00655820" w:rsidRPr="0037579F" w:rsidRDefault="00655820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2943940" w14:textId="1356B5A9" w:rsidR="00655820" w:rsidRPr="00FF4314" w:rsidRDefault="007C2A2D" w:rsidP="0065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C2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067</w:t>
            </w:r>
          </w:p>
        </w:tc>
        <w:tc>
          <w:tcPr>
            <w:tcW w:w="236" w:type="dxa"/>
          </w:tcPr>
          <w:p w14:paraId="3B655345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386432" w14:textId="510F543A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</w:tr>
      <w:tr w:rsidR="002A57B3" w:rsidRPr="0037579F" w14:paraId="58171DA5" w14:textId="77777777" w:rsidTr="00E82A73">
        <w:tc>
          <w:tcPr>
            <w:tcW w:w="6290" w:type="dxa"/>
          </w:tcPr>
          <w:p w14:paraId="0617ED45" w14:textId="77777777" w:rsidR="002A57B3" w:rsidRPr="0037579F" w:rsidRDefault="002A57B3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EF62C88" w14:textId="77777777" w:rsidR="002A57B3" w:rsidRPr="007C2A2D" w:rsidRDefault="002A57B3" w:rsidP="0065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174DA7" w14:textId="77777777" w:rsidR="002A57B3" w:rsidRPr="00FF4314" w:rsidRDefault="002A57B3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0AB6E5" w14:textId="77777777" w:rsidR="002A57B3" w:rsidRDefault="002A57B3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20" w:rsidRPr="0037579F" w14:paraId="124D7E36" w14:textId="77777777" w:rsidTr="00E82A73">
        <w:trPr>
          <w:trHeight w:val="281"/>
        </w:trPr>
        <w:tc>
          <w:tcPr>
            <w:tcW w:w="6290" w:type="dxa"/>
          </w:tcPr>
          <w:p w14:paraId="20C08292" w14:textId="77777777" w:rsidR="00655820" w:rsidRPr="0037579F" w:rsidRDefault="00655820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45DD81C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85F12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0A41885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20" w:rsidRPr="0037579F" w14:paraId="22062E78" w14:textId="77777777" w:rsidTr="00E82A73">
        <w:tc>
          <w:tcPr>
            <w:tcW w:w="6290" w:type="dxa"/>
          </w:tcPr>
          <w:p w14:paraId="41EF9391" w14:textId="77777777" w:rsidR="00655820" w:rsidRPr="0037579F" w:rsidRDefault="00655820" w:rsidP="00655820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1EFCF320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7D71B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D427C2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20" w:rsidRPr="0037579F" w14:paraId="239BC916" w14:textId="77777777" w:rsidTr="00E82A73">
        <w:tc>
          <w:tcPr>
            <w:tcW w:w="6290" w:type="dxa"/>
          </w:tcPr>
          <w:p w14:paraId="62318822" w14:textId="77777777" w:rsidR="00655820" w:rsidRPr="0037579F" w:rsidRDefault="00655820" w:rsidP="00655820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14078B0" w14:textId="6A6167FB" w:rsidR="00655820" w:rsidRPr="00FF4314" w:rsidRDefault="007C2A2D" w:rsidP="0065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7C2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A2D">
              <w:rPr>
                <w:rFonts w:asciiTheme="majorBidi" w:hAnsiTheme="majorBidi"/>
                <w:sz w:val="30"/>
                <w:szCs w:val="30"/>
                <w:cs/>
              </w:rPr>
              <w:t>907</w:t>
            </w:r>
          </w:p>
        </w:tc>
        <w:tc>
          <w:tcPr>
            <w:tcW w:w="236" w:type="dxa"/>
          </w:tcPr>
          <w:p w14:paraId="4162C6D6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72E3DA" w14:textId="47FBC1C3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7,988</w:t>
            </w:r>
          </w:p>
        </w:tc>
      </w:tr>
      <w:tr w:rsidR="00655820" w:rsidRPr="0037579F" w14:paraId="29572CF5" w14:textId="77777777" w:rsidTr="00E82A73">
        <w:tc>
          <w:tcPr>
            <w:tcW w:w="6290" w:type="dxa"/>
          </w:tcPr>
          <w:p w14:paraId="2A7E0EE2" w14:textId="77777777" w:rsidR="00655820" w:rsidRPr="0037579F" w:rsidRDefault="00655820" w:rsidP="00655820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410DCF4A" w14:textId="08BB4AF3" w:rsidR="007C2A2D" w:rsidRPr="00FF4314" w:rsidRDefault="007C2A2D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D625E5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789E21" w14:textId="1AA1A81C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655820" w:rsidRPr="0037579F" w14:paraId="7BD0A94B" w14:textId="77777777" w:rsidTr="00E82A73">
        <w:tc>
          <w:tcPr>
            <w:tcW w:w="6290" w:type="dxa"/>
          </w:tcPr>
          <w:p w14:paraId="10648C19" w14:textId="77777777" w:rsidR="00655820" w:rsidRPr="0037579F" w:rsidRDefault="00655820" w:rsidP="00655820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C5F4D6E" w14:textId="71E4A913" w:rsidR="00655820" w:rsidRPr="00FF4314" w:rsidRDefault="007C2A2D" w:rsidP="006558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7,907</w:t>
            </w:r>
          </w:p>
        </w:tc>
        <w:tc>
          <w:tcPr>
            <w:tcW w:w="236" w:type="dxa"/>
          </w:tcPr>
          <w:p w14:paraId="6F2A778F" w14:textId="77777777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B3999DE" w14:textId="0B8F52BD" w:rsidR="00655820" w:rsidRPr="00FF4314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8,067</w:t>
            </w:r>
          </w:p>
        </w:tc>
      </w:tr>
    </w:tbl>
    <w:p w14:paraId="0EFBA5AC" w14:textId="287700B4" w:rsidR="00C43E59" w:rsidRDefault="00C43E59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175BA2" w:rsidRPr="00D5409B" w14:paraId="5B604987" w14:textId="77777777" w:rsidTr="000B1892">
        <w:trPr>
          <w:tblHeader/>
        </w:trPr>
        <w:tc>
          <w:tcPr>
            <w:tcW w:w="6290" w:type="dxa"/>
          </w:tcPr>
          <w:p w14:paraId="4575C6AC" w14:textId="77777777" w:rsidR="00175BA2" w:rsidRPr="00D5409B" w:rsidRDefault="00175BA2" w:rsidP="000B1892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52539F68" w14:textId="32BB9D9A" w:rsidR="00175BA2" w:rsidRPr="00D5409B" w:rsidRDefault="00175BA2" w:rsidP="000B18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D173A56" w14:textId="77777777" w:rsidR="00175BA2" w:rsidRPr="00D5409B" w:rsidRDefault="00175BA2" w:rsidP="000B1892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25E21D" w14:textId="433C4121" w:rsidR="00175BA2" w:rsidRPr="00D5409B" w:rsidRDefault="00175BA2" w:rsidP="000B189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75BA2" w:rsidRPr="00D5409B" w14:paraId="5085D1C5" w14:textId="77777777" w:rsidTr="000B1892">
        <w:trPr>
          <w:tblHeader/>
        </w:trPr>
        <w:tc>
          <w:tcPr>
            <w:tcW w:w="6290" w:type="dxa"/>
          </w:tcPr>
          <w:p w14:paraId="17F19577" w14:textId="77777777" w:rsidR="00175BA2" w:rsidRPr="00D5409B" w:rsidRDefault="00175BA2" w:rsidP="000B189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29FFAC68" w14:textId="77777777" w:rsidR="00175BA2" w:rsidRPr="00D5409B" w:rsidRDefault="00175BA2" w:rsidP="000B1892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5BA2" w:rsidRPr="0037579F" w14:paraId="35A1B07C" w14:textId="77777777" w:rsidTr="000B1892">
        <w:tc>
          <w:tcPr>
            <w:tcW w:w="6290" w:type="dxa"/>
          </w:tcPr>
          <w:p w14:paraId="38CD510D" w14:textId="77777777" w:rsidR="00175BA2" w:rsidRPr="0037579F" w:rsidRDefault="00175BA2" w:rsidP="000B1892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37AB3B70" w14:textId="77777777" w:rsidR="00175BA2" w:rsidRPr="0037579F" w:rsidRDefault="00175BA2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3F7C0" w14:textId="77777777" w:rsidR="00175BA2" w:rsidRPr="0037579F" w:rsidRDefault="00175BA2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C146633" w14:textId="77777777" w:rsidR="00175BA2" w:rsidRPr="0037579F" w:rsidRDefault="00175BA2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BA2" w:rsidRPr="00FF4314" w14:paraId="440EC04D" w14:textId="77777777" w:rsidTr="000B1892">
        <w:tc>
          <w:tcPr>
            <w:tcW w:w="6290" w:type="dxa"/>
          </w:tcPr>
          <w:p w14:paraId="16FC4590" w14:textId="77777777" w:rsidR="00175BA2" w:rsidRPr="0037579F" w:rsidRDefault="00175BA2" w:rsidP="00175BA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670567D9" w14:textId="7265E58D" w:rsidR="00175BA2" w:rsidRPr="00FF4314" w:rsidRDefault="007C2A2D" w:rsidP="0017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677,107</w:t>
            </w:r>
          </w:p>
        </w:tc>
        <w:tc>
          <w:tcPr>
            <w:tcW w:w="236" w:type="dxa"/>
          </w:tcPr>
          <w:p w14:paraId="556DD50F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193897F" w14:textId="29AA3CD4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787,450</w:t>
            </w:r>
          </w:p>
        </w:tc>
      </w:tr>
      <w:tr w:rsidR="007C2A2D" w:rsidRPr="00FF4314" w14:paraId="3030C866" w14:textId="77777777" w:rsidTr="007C2A2D">
        <w:trPr>
          <w:trHeight w:val="263"/>
        </w:trPr>
        <w:tc>
          <w:tcPr>
            <w:tcW w:w="6290" w:type="dxa"/>
          </w:tcPr>
          <w:p w14:paraId="17DA1612" w14:textId="552F08DB" w:rsidR="007C2A2D" w:rsidRPr="0037579F" w:rsidRDefault="007C2A2D" w:rsidP="00175BA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2A2D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354" w:type="dxa"/>
          </w:tcPr>
          <w:p w14:paraId="248D673D" w14:textId="017C46BC" w:rsidR="007C2A2D" w:rsidRPr="00FF4314" w:rsidRDefault="007C2A2D" w:rsidP="0017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18,874</w:t>
            </w:r>
          </w:p>
        </w:tc>
        <w:tc>
          <w:tcPr>
            <w:tcW w:w="236" w:type="dxa"/>
          </w:tcPr>
          <w:p w14:paraId="5FBE5990" w14:textId="77777777" w:rsidR="007C2A2D" w:rsidRPr="00FF4314" w:rsidRDefault="007C2A2D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47ED151" w14:textId="17B2575E" w:rsidR="007C2A2D" w:rsidRDefault="007C2A2D" w:rsidP="007C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5BA2" w:rsidRPr="00FF4314" w14:paraId="371D5032" w14:textId="77777777" w:rsidTr="000B1892">
        <w:tc>
          <w:tcPr>
            <w:tcW w:w="6290" w:type="dxa"/>
          </w:tcPr>
          <w:p w14:paraId="04F42ADC" w14:textId="77777777" w:rsidR="00175BA2" w:rsidRPr="0037579F" w:rsidRDefault="00175BA2" w:rsidP="00175BA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261CE814" w14:textId="15BF0D9E" w:rsidR="00175BA2" w:rsidRPr="00FF4314" w:rsidRDefault="007C2A2D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  <w:tc>
          <w:tcPr>
            <w:tcW w:w="236" w:type="dxa"/>
          </w:tcPr>
          <w:p w14:paraId="3E001CE9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561E1BA" w14:textId="4122B85F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5,510</w:t>
            </w:r>
          </w:p>
        </w:tc>
      </w:tr>
      <w:tr w:rsidR="00175BA2" w:rsidRPr="00FF4314" w14:paraId="5D82CFD1" w14:textId="77777777" w:rsidTr="000B1892">
        <w:tc>
          <w:tcPr>
            <w:tcW w:w="6290" w:type="dxa"/>
          </w:tcPr>
          <w:p w14:paraId="7A9A6DC5" w14:textId="77777777" w:rsidR="00175BA2" w:rsidRPr="0037579F" w:rsidRDefault="00175BA2" w:rsidP="00175BA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11721615" w14:textId="61F2987A" w:rsidR="00175BA2" w:rsidRPr="00FF4314" w:rsidRDefault="007C2A2D" w:rsidP="0017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  <w:tc>
          <w:tcPr>
            <w:tcW w:w="236" w:type="dxa"/>
          </w:tcPr>
          <w:p w14:paraId="60C5CC50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F3C0B1B" w14:textId="1C69AA03" w:rsidR="00175BA2" w:rsidRPr="00FF4314" w:rsidRDefault="007C2A2D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2,283</w:t>
            </w:r>
          </w:p>
        </w:tc>
      </w:tr>
      <w:tr w:rsidR="00175BA2" w:rsidRPr="00FF4314" w14:paraId="6D842C74" w14:textId="77777777" w:rsidTr="000B1892">
        <w:tc>
          <w:tcPr>
            <w:tcW w:w="6290" w:type="dxa"/>
          </w:tcPr>
          <w:p w14:paraId="7E6B69ED" w14:textId="77777777" w:rsidR="00175BA2" w:rsidRPr="00515333" w:rsidRDefault="00175BA2" w:rsidP="00175BA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79CBA39A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04A8D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748C396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BA2" w:rsidRPr="00FF4314" w14:paraId="1E0D32CB" w14:textId="77777777" w:rsidTr="000B1892">
        <w:trPr>
          <w:trHeight w:val="281"/>
        </w:trPr>
        <w:tc>
          <w:tcPr>
            <w:tcW w:w="6290" w:type="dxa"/>
          </w:tcPr>
          <w:p w14:paraId="02AA4B9D" w14:textId="77777777" w:rsidR="00175BA2" w:rsidRPr="0037579F" w:rsidRDefault="00175BA2" w:rsidP="00175BA2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5A23880C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270F2D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57E0186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BA2" w:rsidRPr="00FF4314" w14:paraId="26FAB5E7" w14:textId="77777777" w:rsidTr="000B1892">
        <w:tc>
          <w:tcPr>
            <w:tcW w:w="6290" w:type="dxa"/>
          </w:tcPr>
          <w:p w14:paraId="7B6269AA" w14:textId="77777777" w:rsidR="00175BA2" w:rsidRPr="0037579F" w:rsidRDefault="00175BA2" w:rsidP="00175BA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097C8962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F3A5D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25EB962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BA2" w:rsidRPr="00FF4314" w14:paraId="69E3DE2C" w14:textId="77777777" w:rsidTr="000B1892">
        <w:tc>
          <w:tcPr>
            <w:tcW w:w="6290" w:type="dxa"/>
          </w:tcPr>
          <w:p w14:paraId="7B211576" w14:textId="77777777" w:rsidR="00175BA2" w:rsidRPr="0037579F" w:rsidRDefault="00175BA2" w:rsidP="00175BA2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3F415910" w14:textId="6D2D807C" w:rsidR="00175BA2" w:rsidRPr="00FF4314" w:rsidRDefault="007C2A2D" w:rsidP="0017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2A2D">
              <w:rPr>
                <w:rFonts w:asciiTheme="majorBidi" w:hAnsiTheme="majorBidi" w:cstheme="majorBidi"/>
                <w:sz w:val="30"/>
                <w:szCs w:val="30"/>
              </w:rPr>
              <w:t>14,581</w:t>
            </w:r>
          </w:p>
        </w:tc>
        <w:tc>
          <w:tcPr>
            <w:tcW w:w="236" w:type="dxa"/>
          </w:tcPr>
          <w:p w14:paraId="490284C4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AC37C3" w14:textId="4FE2E3E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21,858</w:t>
            </w:r>
          </w:p>
        </w:tc>
      </w:tr>
      <w:tr w:rsidR="00175BA2" w:rsidRPr="00FF4314" w14:paraId="0526A36F" w14:textId="77777777" w:rsidTr="000B1892">
        <w:tc>
          <w:tcPr>
            <w:tcW w:w="6290" w:type="dxa"/>
          </w:tcPr>
          <w:p w14:paraId="65CF2FE0" w14:textId="77777777" w:rsidR="00175BA2" w:rsidRPr="0037579F" w:rsidRDefault="00175BA2" w:rsidP="00175BA2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586C8D46" w14:textId="05A6F4CF" w:rsidR="00175BA2" w:rsidRPr="00FF4314" w:rsidRDefault="007C2A2D" w:rsidP="007C2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749BA8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846515" w14:textId="1DED243D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175BA2" w:rsidRPr="00BF2F20" w14:paraId="3FD9BA32" w14:textId="77777777" w:rsidTr="000B1892">
        <w:tc>
          <w:tcPr>
            <w:tcW w:w="6290" w:type="dxa"/>
          </w:tcPr>
          <w:p w14:paraId="365893C5" w14:textId="77777777" w:rsidR="00175BA2" w:rsidRPr="0037579F" w:rsidRDefault="00175BA2" w:rsidP="00175BA2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F29BA1D" w14:textId="1D9C5B41" w:rsidR="00175BA2" w:rsidRPr="00FF4314" w:rsidRDefault="007C2A2D" w:rsidP="0017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14,581</w:t>
            </w:r>
          </w:p>
        </w:tc>
        <w:tc>
          <w:tcPr>
            <w:tcW w:w="236" w:type="dxa"/>
          </w:tcPr>
          <w:p w14:paraId="7ED5EAA9" w14:textId="77777777" w:rsidR="00175BA2" w:rsidRPr="00FF4314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F98469C" w14:textId="20E00593" w:rsidR="00175BA2" w:rsidRPr="00BF2F20" w:rsidRDefault="00175BA2" w:rsidP="0017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22,017</w:t>
            </w:r>
          </w:p>
        </w:tc>
      </w:tr>
    </w:tbl>
    <w:p w14:paraId="2B004D15" w14:textId="4599E5D0" w:rsidR="00C43E59" w:rsidRDefault="00C43E59" w:rsidP="00463C1E">
      <w:pPr>
        <w:pStyle w:val="FSContent"/>
        <w:rPr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0F4EF2D1" w:rsidR="003364AC" w:rsidRPr="00D94F60" w:rsidRDefault="00C43E59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58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5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1A39ECF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1B33EDEF" w:rsidR="003364AC" w:rsidRPr="00D94F60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4790AAD3" w:rsidR="003364AC" w:rsidRPr="0021502C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766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24B08F4B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6715121E" w:rsidR="003364AC" w:rsidRPr="0021502C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76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683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40464A46" w:rsidR="0040683C" w:rsidRPr="0021502C" w:rsidRDefault="000F2184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18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361</w:t>
            </w:r>
            <w:r w:rsidRPr="000F2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F218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763</w:t>
            </w:r>
          </w:p>
        </w:tc>
        <w:tc>
          <w:tcPr>
            <w:tcW w:w="239" w:type="dxa"/>
            <w:vAlign w:val="bottom"/>
          </w:tcPr>
          <w:p w14:paraId="3DCAA11E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0A09E867" w:rsidR="0040683C" w:rsidRPr="0021502C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269,842</w:t>
            </w:r>
          </w:p>
        </w:tc>
      </w:tr>
      <w:tr w:rsidR="00995F96" w:rsidRPr="0021502C" w14:paraId="730944A1" w14:textId="77777777" w:rsidTr="00E52C15">
        <w:tc>
          <w:tcPr>
            <w:tcW w:w="6273" w:type="dxa"/>
          </w:tcPr>
          <w:p w14:paraId="7D90A204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83C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2D47797F" w:rsidR="0040683C" w:rsidRPr="00CA649B" w:rsidRDefault="000F2184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2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1,620</w:t>
            </w:r>
          </w:p>
        </w:tc>
        <w:tc>
          <w:tcPr>
            <w:tcW w:w="239" w:type="dxa"/>
            <w:vAlign w:val="bottom"/>
          </w:tcPr>
          <w:p w14:paraId="6D4D5825" w14:textId="77777777" w:rsidR="0040683C" w:rsidRPr="0021502C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70EFA353" w:rsidR="0040683C" w:rsidRPr="0021502C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</w:tr>
      <w:tr w:rsidR="00EC761E" w:rsidRPr="0021502C" w14:paraId="26AFB2FC" w14:textId="77777777" w:rsidTr="001C3F7E">
        <w:tc>
          <w:tcPr>
            <w:tcW w:w="6273" w:type="dxa"/>
          </w:tcPr>
          <w:p w14:paraId="09204F29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F9E9795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</w:tcPr>
          <w:p w14:paraId="622A110F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0683C" w:rsidRPr="00515333" w14:paraId="61DA9F88" w14:textId="77777777" w:rsidTr="00682226">
        <w:tc>
          <w:tcPr>
            <w:tcW w:w="6273" w:type="dxa"/>
          </w:tcPr>
          <w:p w14:paraId="59A9C17E" w14:textId="7BF76211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3C9213A7" w:rsidR="0040683C" w:rsidRPr="00B2659C" w:rsidRDefault="000F2184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2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39" w:type="dxa"/>
          </w:tcPr>
          <w:p w14:paraId="66E7918A" w14:textId="77777777" w:rsidR="0040683C" w:rsidRPr="00515333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5CC738CB" w14:textId="1887AACD" w:rsidR="0040683C" w:rsidRPr="00515333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22D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4,116</w:t>
            </w:r>
          </w:p>
        </w:tc>
      </w:tr>
    </w:tbl>
    <w:p w14:paraId="72D13BE6" w14:textId="77777777" w:rsidR="000435B3" w:rsidRDefault="000435B3" w:rsidP="00662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98F4718" w14:textId="4DC3FEFA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0E593E" w14:paraId="41950614" w14:textId="77777777" w:rsidTr="0040683C">
        <w:tc>
          <w:tcPr>
            <w:tcW w:w="5324" w:type="dxa"/>
            <w:shd w:val="clear" w:color="auto" w:fill="auto"/>
          </w:tcPr>
          <w:p w14:paraId="1F14951D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A92AC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BDA61A4" w14:textId="60966558" w:rsidR="003364AC" w:rsidRPr="000E593E" w:rsidRDefault="00C43E59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58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5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E2D0E94" w14:textId="441BFA5C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40683C">
        <w:tc>
          <w:tcPr>
            <w:tcW w:w="5324" w:type="dxa"/>
            <w:shd w:val="clear" w:color="auto" w:fill="auto"/>
          </w:tcPr>
          <w:p w14:paraId="0D16FD98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0B58E8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1" w:type="dxa"/>
            <w:shd w:val="clear" w:color="auto" w:fill="auto"/>
          </w:tcPr>
          <w:p w14:paraId="3C5E87F6" w14:textId="33EFA003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31220E1" w14:textId="768C4F69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683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4AC" w:rsidRPr="000E593E" w14:paraId="19F3647C" w14:textId="77777777" w:rsidTr="00B2659C">
        <w:tc>
          <w:tcPr>
            <w:tcW w:w="5324" w:type="dxa"/>
            <w:shd w:val="clear" w:color="auto" w:fill="auto"/>
          </w:tcPr>
          <w:p w14:paraId="4E94564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BBE4E6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0" w:type="dxa"/>
            <w:gridSpan w:val="4"/>
            <w:shd w:val="clear" w:color="auto" w:fill="auto"/>
          </w:tcPr>
          <w:p w14:paraId="3ED20415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40683C">
        <w:tc>
          <w:tcPr>
            <w:tcW w:w="5324" w:type="dxa"/>
            <w:shd w:val="clear" w:color="auto" w:fill="auto"/>
          </w:tcPr>
          <w:p w14:paraId="2962AE22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49BF13F6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26D946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35B5D0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683C" w:rsidRPr="000E593E" w14:paraId="0B0F444E" w14:textId="77777777" w:rsidTr="0040683C">
        <w:tc>
          <w:tcPr>
            <w:tcW w:w="5324" w:type="dxa"/>
            <w:shd w:val="clear" w:color="auto" w:fill="auto"/>
          </w:tcPr>
          <w:p w14:paraId="6B4BA121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F715783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37256A" w14:textId="5699AF23" w:rsidR="0040683C" w:rsidRPr="000E593E" w:rsidRDefault="001509E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09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361,763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FB9195F" w14:textId="5BB4CB33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269,842</w:t>
            </w:r>
          </w:p>
        </w:tc>
      </w:tr>
      <w:tr w:rsidR="0040683C" w:rsidRPr="000E593E" w14:paraId="6B475777" w14:textId="77777777" w:rsidTr="0040683C">
        <w:tc>
          <w:tcPr>
            <w:tcW w:w="5324" w:type="dxa"/>
            <w:shd w:val="clear" w:color="auto" w:fill="auto"/>
          </w:tcPr>
          <w:p w14:paraId="63BC224D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37CC621" w14:textId="239EDD4A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5EFB5FB9" w:rsidR="0040683C" w:rsidRPr="000E593E" w:rsidRDefault="001509E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09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361,763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372C" w14:textId="2126EB18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269,842</w:t>
            </w:r>
          </w:p>
        </w:tc>
      </w:tr>
      <w:tr w:rsidR="0040683C" w:rsidRPr="000E593E" w14:paraId="5C5E0433" w14:textId="77777777" w:rsidTr="0040683C">
        <w:tc>
          <w:tcPr>
            <w:tcW w:w="5324" w:type="dxa"/>
            <w:shd w:val="clear" w:color="auto" w:fill="auto"/>
          </w:tcPr>
          <w:p w14:paraId="2AF3712F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849E2C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58DC9CE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447C3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683C" w:rsidRPr="000E593E" w14:paraId="3E046693" w14:textId="77777777" w:rsidTr="0040683C">
        <w:tc>
          <w:tcPr>
            <w:tcW w:w="5324" w:type="dxa"/>
            <w:shd w:val="clear" w:color="auto" w:fill="auto"/>
          </w:tcPr>
          <w:p w14:paraId="1DD3F78A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7" w:type="dxa"/>
            <w:shd w:val="clear" w:color="auto" w:fill="auto"/>
          </w:tcPr>
          <w:p w14:paraId="67CC28E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1E49C923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4FB0BE6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683C" w:rsidRPr="000E593E" w14:paraId="4C081FD4" w14:textId="77777777" w:rsidTr="0040683C">
        <w:tc>
          <w:tcPr>
            <w:tcW w:w="5324" w:type="dxa"/>
            <w:shd w:val="clear" w:color="auto" w:fill="auto"/>
          </w:tcPr>
          <w:p w14:paraId="49DFDE15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</w:tcPr>
          <w:p w14:paraId="2C57ACD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3A8D7198" w14:textId="0A8FCE52" w:rsidR="0040683C" w:rsidRPr="000E593E" w:rsidRDefault="001509E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09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1,208,584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247EAD0" w14:textId="00CCE45F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854,744</w:t>
            </w:r>
          </w:p>
        </w:tc>
      </w:tr>
      <w:tr w:rsidR="0040683C" w:rsidRPr="000E593E" w14:paraId="7E3BD073" w14:textId="77777777" w:rsidTr="0040683C">
        <w:tc>
          <w:tcPr>
            <w:tcW w:w="5324" w:type="dxa"/>
            <w:shd w:val="clear" w:color="auto" w:fill="auto"/>
          </w:tcPr>
          <w:p w14:paraId="6EB9E201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6C201FF8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777649B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E195E1A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0683C" w:rsidRPr="000E593E" w14:paraId="4C5EF14E" w14:textId="77777777" w:rsidTr="0040683C">
        <w:tc>
          <w:tcPr>
            <w:tcW w:w="5324" w:type="dxa"/>
            <w:shd w:val="clear" w:color="auto" w:fill="auto"/>
          </w:tcPr>
          <w:p w14:paraId="57B8D725" w14:textId="5E8A86F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69227A95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4F2BA2DD" w:rsidR="0040683C" w:rsidRPr="000E593E" w:rsidRDefault="001509E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09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76D079C0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sz w:val="30"/>
                <w:szCs w:val="30"/>
                <w:lang w:val="en-US"/>
              </w:rPr>
              <w:t>4,301</w:t>
            </w:r>
          </w:p>
        </w:tc>
      </w:tr>
      <w:tr w:rsidR="0040683C" w:rsidRPr="000E593E" w14:paraId="7AFE8B1E" w14:textId="77777777" w:rsidTr="0040683C">
        <w:tc>
          <w:tcPr>
            <w:tcW w:w="5324" w:type="dxa"/>
            <w:shd w:val="clear" w:color="auto" w:fill="auto"/>
          </w:tcPr>
          <w:p w14:paraId="715C24A9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F753B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37648FAA" w:rsidR="0040683C" w:rsidRPr="000E593E" w:rsidRDefault="001509E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09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1,213,385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24AEAAD6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859,045</w:t>
            </w:r>
          </w:p>
        </w:tc>
      </w:tr>
      <w:tr w:rsidR="0040683C" w:rsidRPr="000E593E" w14:paraId="7C3F79FC" w14:textId="77777777" w:rsidTr="0040683C">
        <w:tc>
          <w:tcPr>
            <w:tcW w:w="5324" w:type="dxa"/>
            <w:shd w:val="clear" w:color="auto" w:fill="auto"/>
          </w:tcPr>
          <w:p w14:paraId="122BF676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shd w:val="clear" w:color="auto" w:fill="auto"/>
          </w:tcPr>
          <w:p w14:paraId="3B9ACA62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40683C" w:rsidRPr="000E593E" w14:paraId="54D04DC1" w14:textId="77777777" w:rsidTr="0040683C">
        <w:tc>
          <w:tcPr>
            <w:tcW w:w="5324" w:type="dxa"/>
            <w:shd w:val="clear" w:color="auto" w:fill="auto"/>
          </w:tcPr>
          <w:p w14:paraId="2A37ABF0" w14:textId="77777777" w:rsidR="0040683C" w:rsidRPr="000E593E" w:rsidRDefault="0040683C" w:rsidP="00406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34CBE58A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0D31A053" w14:textId="29105E42" w:rsidR="0040683C" w:rsidRPr="000E593E" w:rsidRDefault="001509E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509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1,575,148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0DB7875A" w14:textId="430D280A" w:rsidR="0040683C" w:rsidRPr="000E593E" w:rsidRDefault="0040683C" w:rsidP="0040683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1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1,128,887</w:t>
            </w:r>
          </w:p>
        </w:tc>
      </w:tr>
    </w:tbl>
    <w:p w14:paraId="7F5CADA8" w14:textId="77777777" w:rsidR="00E23A9F" w:rsidRDefault="00E23A9F" w:rsidP="00E23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056CAE" w14:textId="77777777" w:rsidR="00227755" w:rsidRDefault="003364AC" w:rsidP="0022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F968E3" w:rsidRPr="00E23A9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F968E3" w:rsidRPr="00E23A9F">
        <w:rPr>
          <w:rFonts w:asciiTheme="majorBidi" w:hAnsiTheme="majorBidi" w:cstheme="majorBidi"/>
          <w:sz w:val="30"/>
          <w:szCs w:val="30"/>
        </w:rPr>
        <w:t>3</w:t>
      </w:r>
      <w:r w:rsidR="00655820">
        <w:rPr>
          <w:rFonts w:asciiTheme="majorBidi" w:hAnsiTheme="majorBidi" w:cstheme="majorBidi"/>
          <w:sz w:val="30"/>
          <w:szCs w:val="30"/>
        </w:rPr>
        <w:t>0</w:t>
      </w:r>
      <w:r w:rsidR="0040683C"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="0040683C" w:rsidRPr="00E23A9F">
        <w:rPr>
          <w:rFonts w:asciiTheme="majorBidi" w:hAnsiTheme="majorBidi" w:cstheme="majorBidi" w:hint="cs"/>
          <w:sz w:val="30"/>
          <w:szCs w:val="30"/>
          <w:cs/>
        </w:rPr>
        <w:t>ม</w:t>
      </w:r>
      <w:r w:rsidR="0065582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40683C" w:rsidRPr="00E23A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33E0" w:rsidRPr="00E23A9F">
        <w:rPr>
          <w:rFonts w:asciiTheme="majorBidi" w:hAnsiTheme="majorBidi" w:cstheme="majorBidi"/>
          <w:sz w:val="30"/>
          <w:szCs w:val="30"/>
        </w:rPr>
        <w:t>256</w:t>
      </w:r>
      <w:r w:rsidR="0040683C" w:rsidRPr="00E23A9F">
        <w:rPr>
          <w:rFonts w:asciiTheme="majorBidi" w:hAnsiTheme="majorBidi" w:cstheme="majorBidi"/>
          <w:sz w:val="30"/>
          <w:szCs w:val="30"/>
        </w:rPr>
        <w:t>7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C33E0" w:rsidRPr="00E23A9F">
        <w:rPr>
          <w:rFonts w:asciiTheme="majorBidi" w:hAnsiTheme="majorBidi" w:cstheme="majorBidi"/>
          <w:sz w:val="30"/>
          <w:szCs w:val="30"/>
        </w:rPr>
        <w:t>31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C33E0" w:rsidRPr="00E23A9F">
        <w:rPr>
          <w:rFonts w:asciiTheme="majorBidi" w:hAnsiTheme="majorBidi" w:cstheme="majorBidi"/>
          <w:sz w:val="30"/>
          <w:szCs w:val="30"/>
        </w:rPr>
        <w:t>256</w:t>
      </w:r>
      <w:r w:rsidR="0040683C" w:rsidRPr="00E23A9F">
        <w:rPr>
          <w:rFonts w:asciiTheme="majorBidi" w:hAnsiTheme="majorBidi" w:cstheme="majorBidi"/>
          <w:sz w:val="30"/>
          <w:szCs w:val="30"/>
        </w:rPr>
        <w:t>6</w:t>
      </w:r>
      <w:r w:rsidRPr="00E23A9F">
        <w:rPr>
          <w:rFonts w:asciiTheme="majorBidi" w:hAnsiTheme="majorBidi" w:cstheme="majorBidi"/>
          <w:sz w:val="30"/>
          <w:szCs w:val="30"/>
        </w:rPr>
        <w:t xml:space="preserve"> </w:t>
      </w:r>
      <w:r w:rsidRPr="00E23A9F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40683C" w:rsidRPr="00E23A9F">
        <w:rPr>
          <w:rFonts w:asciiTheme="majorBidi" w:hAnsiTheme="majorBidi" w:cstheme="majorBidi" w:hint="cs"/>
          <w:sz w:val="30"/>
          <w:szCs w:val="30"/>
          <w:cs/>
        </w:rPr>
        <w:t>ท</w:t>
      </w:r>
      <w:r w:rsidR="000435B3" w:rsidRPr="00E23A9F">
        <w:rPr>
          <w:rFonts w:ascii="Angsana New" w:hAnsi="Angsana New"/>
          <w:sz w:val="30"/>
          <w:szCs w:val="30"/>
          <w:cs/>
        </w:rPr>
        <w:t>ไม่มีผลขาดทุนจากการด้อยค่าของลูกหนี้การค้า</w:t>
      </w:r>
    </w:p>
    <w:p w14:paraId="08A4AB5B" w14:textId="77777777" w:rsidR="00227755" w:rsidRDefault="00227755" w:rsidP="0022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924B24B" w14:textId="77777777" w:rsidR="002A57B3" w:rsidRDefault="002A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D73F522" w14:textId="7325B885" w:rsidR="003364AC" w:rsidRPr="00227755" w:rsidRDefault="003364AC" w:rsidP="0022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22775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033B2" w14:textId="16D3F8B2" w:rsidR="008F1624" w:rsidRPr="00150C20" w:rsidRDefault="008F1624" w:rsidP="00150C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074B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2669FF" w:rsidRPr="00B5291A">
        <w:rPr>
          <w:rFonts w:asciiTheme="majorBidi" w:hAnsiTheme="majorBidi" w:cstheme="majorBidi"/>
          <w:sz w:val="30"/>
          <w:szCs w:val="30"/>
        </w:rPr>
        <w:t>3</w:t>
      </w:r>
      <w:r w:rsidR="002669FF">
        <w:rPr>
          <w:rFonts w:asciiTheme="majorBidi" w:hAnsiTheme="majorBidi" w:cstheme="majorBidi"/>
          <w:sz w:val="30"/>
          <w:szCs w:val="30"/>
        </w:rPr>
        <w:t xml:space="preserve">0 </w:t>
      </w:r>
      <w:r w:rsidR="002669F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33E0">
        <w:rPr>
          <w:rFonts w:asciiTheme="majorBidi" w:hAnsiTheme="majorBidi" w:cstheme="majorBidi"/>
          <w:sz w:val="30"/>
          <w:szCs w:val="30"/>
        </w:rPr>
        <w:t>256</w:t>
      </w:r>
      <w:r w:rsidR="000435B3">
        <w:rPr>
          <w:rFonts w:asciiTheme="majorBidi" w:hAnsiTheme="majorBidi" w:cstheme="majorBidi"/>
          <w:sz w:val="30"/>
          <w:szCs w:val="30"/>
        </w:rPr>
        <w:t>7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</w:t>
      </w:r>
      <w:r w:rsidR="002669FF">
        <w:rPr>
          <w:rFonts w:asciiTheme="majorBidi" w:hAnsiTheme="majorBidi" w:cstheme="majorBidi"/>
          <w:sz w:val="30"/>
          <w:szCs w:val="30"/>
        </w:rPr>
        <w:t xml:space="preserve"> </w:t>
      </w:r>
      <w:r w:rsidR="0023466A">
        <w:rPr>
          <w:rFonts w:asciiTheme="majorBidi" w:hAnsiTheme="majorBidi" w:cstheme="majorBidi"/>
          <w:sz w:val="30"/>
          <w:szCs w:val="30"/>
        </w:rPr>
        <w:t>632.7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1,236.9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23466A" w:rsidRPr="0023466A">
        <w:rPr>
          <w:rFonts w:asciiTheme="majorBidi" w:hAnsiTheme="majorBidi" w:cstheme="majorBidi"/>
          <w:sz w:val="30"/>
          <w:szCs w:val="30"/>
        </w:rPr>
        <w:t>619.0</w:t>
      </w:r>
      <w:r w:rsidR="003364AC"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64AC"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F1624">
        <w:rPr>
          <w:rFonts w:ascii="Angsana New" w:hAnsi="Angsana New"/>
          <w:i/>
          <w:iCs/>
          <w:sz w:val="30"/>
          <w:szCs w:val="30"/>
        </w:rPr>
        <w:t xml:space="preserve">1,217.0 </w:t>
      </w:r>
      <w:r w:rsidR="003364AC"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3364AC"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19C514E0" w14:textId="4D12E53C" w:rsidR="00227755" w:rsidRDefault="0022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37B8F4" w14:textId="1F5EFAB8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BF6F10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3364AC" w:rsidRPr="00422193" w14:paraId="43C804F2" w14:textId="77777777" w:rsidTr="001C187C">
        <w:tc>
          <w:tcPr>
            <w:tcW w:w="6300" w:type="dxa"/>
          </w:tcPr>
          <w:p w14:paraId="5E148D8E" w14:textId="77777777" w:rsidR="003364AC" w:rsidRPr="00DE07C8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5876B22" w14:textId="42FCC362" w:rsidR="003364AC" w:rsidRPr="00FF5AEA" w:rsidRDefault="00C43E59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5820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655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725DC6E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864314" w14:textId="417721BF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22193" w14:paraId="368E31C8" w14:textId="77777777" w:rsidTr="001C187C">
        <w:tc>
          <w:tcPr>
            <w:tcW w:w="6300" w:type="dxa"/>
          </w:tcPr>
          <w:p w14:paraId="6B7297F8" w14:textId="77777777" w:rsidR="003364A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3D000E" w14:textId="42156F7E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6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37CF6A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1CBD12" w14:textId="31CCF35D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F16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4AC" w:rsidRPr="00F17C44" w14:paraId="6D4C04C2" w14:textId="77777777" w:rsidTr="001C187C">
        <w:tc>
          <w:tcPr>
            <w:tcW w:w="6300" w:type="dxa"/>
          </w:tcPr>
          <w:p w14:paraId="0818A21F" w14:textId="77777777" w:rsidR="003364AC" w:rsidRPr="00A345D5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34103849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17C44" w14:paraId="7A1E6868" w14:textId="77777777" w:rsidTr="001C187C">
        <w:tc>
          <w:tcPr>
            <w:tcW w:w="6300" w:type="dxa"/>
          </w:tcPr>
          <w:p w14:paraId="185F882E" w14:textId="77777777" w:rsidR="003364AC" w:rsidRPr="008B589C" w:rsidRDefault="003364AC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3F8106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8E72C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E97AF2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2E9F3BD" w14:textId="77777777" w:rsidTr="001C187C">
        <w:tc>
          <w:tcPr>
            <w:tcW w:w="6300" w:type="dxa"/>
          </w:tcPr>
          <w:p w14:paraId="7B985D75" w14:textId="77777777" w:rsidR="003364AC" w:rsidRPr="008B589C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1F463F2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07E92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349FF8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624" w:rsidRPr="00F17C44" w14:paraId="7C2015E3" w14:textId="77777777" w:rsidTr="001C187C">
        <w:trPr>
          <w:cantSplit/>
        </w:trPr>
        <w:tc>
          <w:tcPr>
            <w:tcW w:w="6300" w:type="dxa"/>
          </w:tcPr>
          <w:p w14:paraId="1438833D" w14:textId="77777777" w:rsidR="008F1624" w:rsidRPr="00096CAA" w:rsidRDefault="008F1624" w:rsidP="008F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0F6C16" w14:textId="0313B907" w:rsidR="008F1624" w:rsidRPr="002B1215" w:rsidRDefault="004D3521" w:rsidP="008F162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705,000</w:t>
            </w:r>
          </w:p>
        </w:tc>
        <w:tc>
          <w:tcPr>
            <w:tcW w:w="270" w:type="dxa"/>
          </w:tcPr>
          <w:p w14:paraId="05B2794A" w14:textId="77777777" w:rsidR="008F1624" w:rsidRPr="00656B08" w:rsidRDefault="008F1624" w:rsidP="008F1624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AE3B193" w14:textId="401EFE8C" w:rsidR="008F1624" w:rsidRPr="00656B08" w:rsidRDefault="008F1624" w:rsidP="008F162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0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700,000</w:t>
            </w:r>
          </w:p>
        </w:tc>
      </w:tr>
    </w:tbl>
    <w:p w14:paraId="75F49C39" w14:textId="77777777" w:rsidR="003364AC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1A332A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0CE028" w14:textId="071C49E3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968E3" w:rsidRPr="002669FF">
        <w:rPr>
          <w:rFonts w:ascii="Angsana New" w:hAnsi="Angsana New"/>
          <w:spacing w:val="-2"/>
          <w:sz w:val="30"/>
          <w:szCs w:val="30"/>
        </w:rPr>
        <w:t>3</w:t>
      </w:r>
      <w:r w:rsidR="00655820" w:rsidRPr="002669FF">
        <w:rPr>
          <w:rFonts w:ascii="Angsana New" w:hAnsi="Angsana New"/>
          <w:spacing w:val="-2"/>
          <w:sz w:val="30"/>
          <w:szCs w:val="30"/>
        </w:rPr>
        <w:t>0</w:t>
      </w:r>
      <w:r w:rsidR="00F968E3"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="008F1624" w:rsidRPr="002669FF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655820" w:rsidRPr="002669FF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="00C43E59" w:rsidRPr="002669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C33E0" w:rsidRPr="002669FF">
        <w:rPr>
          <w:rFonts w:ascii="Angsana New" w:hAnsi="Angsana New"/>
          <w:spacing w:val="-2"/>
          <w:sz w:val="30"/>
          <w:szCs w:val="30"/>
        </w:rPr>
        <w:t>256</w:t>
      </w:r>
      <w:r w:rsidR="008F1624" w:rsidRPr="002669FF">
        <w:rPr>
          <w:rFonts w:ascii="Angsana New" w:hAnsi="Angsana New"/>
          <w:spacing w:val="-2"/>
          <w:sz w:val="30"/>
          <w:szCs w:val="30"/>
        </w:rPr>
        <w:t>7</w:t>
      </w:r>
      <w:r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2669F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67CE7">
        <w:rPr>
          <w:rFonts w:asciiTheme="majorBidi" w:hAnsiTheme="majorBidi" w:cstheme="majorBidi"/>
          <w:spacing w:val="-2"/>
          <w:sz w:val="30"/>
          <w:szCs w:val="30"/>
        </w:rPr>
        <w:t>705</w:t>
      </w:r>
      <w:r w:rsidR="00217BC6" w:rsidRPr="002669F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BB0E5E" w:rsidRPr="002669F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2566: </w:t>
      </w:r>
      <w:r w:rsidR="00BB0E5E" w:rsidRPr="002669FF">
        <w:rPr>
          <w:rFonts w:asciiTheme="majorBidi" w:hAnsiTheme="majorBidi"/>
          <w:i/>
          <w:iCs/>
          <w:spacing w:val="-2"/>
          <w:sz w:val="30"/>
          <w:szCs w:val="30"/>
        </w:rPr>
        <w:t>700</w:t>
      </w:r>
      <w:r w:rsidR="00BB0E5E" w:rsidRPr="002669FF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BB0E5E"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367CE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</w:t>
      </w:r>
      <w:r w:rsidRPr="002669FF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ซึ่งเงินกู้ยืมดังกล่าวมีดอกเบี้ยในอัตราร้อยล</w:t>
      </w:r>
      <w:r w:rsidRPr="002669F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367CE7">
        <w:rPr>
          <w:rFonts w:asciiTheme="majorBidi" w:hAnsiTheme="majorBidi" w:cstheme="majorBidi"/>
          <w:spacing w:val="-2"/>
          <w:sz w:val="30"/>
          <w:szCs w:val="30"/>
        </w:rPr>
        <w:t>3.08 – 3.30</w:t>
      </w:r>
      <w:r w:rsidR="00E80B67" w:rsidRPr="002669F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9C33E0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9C33E0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8F1624"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F1624" w:rsidRPr="002669FF">
        <w:rPr>
          <w:rFonts w:ascii="Angsana New" w:hAnsi="Angsana New"/>
          <w:i/>
          <w:iCs/>
          <w:spacing w:val="-2"/>
          <w:sz w:val="30"/>
          <w:szCs w:val="30"/>
        </w:rPr>
        <w:t xml:space="preserve">1.83 - 3.30 </w:t>
      </w:r>
      <w:r w:rsidRPr="002669F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669F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ED3CABA" w14:textId="01C3C0D1" w:rsidR="000E593E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8F1624" w:rsidRPr="002669FF">
        <w:rPr>
          <w:rFonts w:ascii="Angsana New" w:hAnsi="Angsana New"/>
          <w:spacing w:val="-2"/>
          <w:sz w:val="30"/>
          <w:szCs w:val="30"/>
        </w:rPr>
        <w:t>3</w:t>
      </w:r>
      <w:r w:rsidR="00655820" w:rsidRPr="002669FF">
        <w:rPr>
          <w:rFonts w:ascii="Angsana New" w:hAnsi="Angsana New"/>
          <w:spacing w:val="-2"/>
          <w:sz w:val="30"/>
          <w:szCs w:val="30"/>
        </w:rPr>
        <w:t>0</w:t>
      </w:r>
      <w:r w:rsidR="008F1624" w:rsidRPr="002669FF">
        <w:rPr>
          <w:rFonts w:ascii="Angsana New" w:hAnsi="Angsana New"/>
          <w:spacing w:val="-2"/>
          <w:sz w:val="30"/>
          <w:szCs w:val="30"/>
        </w:rPr>
        <w:t xml:space="preserve"> </w:t>
      </w:r>
      <w:r w:rsidR="008F1624" w:rsidRPr="002669FF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655820" w:rsidRPr="002669FF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="008F1624" w:rsidRPr="002669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F1624" w:rsidRPr="002669FF">
        <w:rPr>
          <w:rFonts w:ascii="Angsana New" w:hAnsi="Angsana New"/>
          <w:spacing w:val="-2"/>
          <w:sz w:val="30"/>
          <w:szCs w:val="30"/>
        </w:rPr>
        <w:t>2567</w:t>
      </w:r>
      <w:r w:rsidRPr="002669FF">
        <w:rPr>
          <w:rFonts w:ascii="Angsana New" w:hAnsi="Angsana New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="00367CE7">
        <w:rPr>
          <w:rFonts w:asciiTheme="majorBidi" w:hAnsiTheme="majorBidi" w:cstheme="majorBidi"/>
          <w:spacing w:val="6"/>
          <w:sz w:val="30"/>
          <w:szCs w:val="30"/>
        </w:rPr>
        <w:t xml:space="preserve"> 6</w:t>
      </w:r>
      <w:r w:rsidRPr="002669F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2669FF">
        <w:rPr>
          <w:rFonts w:asciiTheme="majorBidi" w:hAnsiTheme="majorBidi" w:cstheme="majorBidi"/>
          <w:sz w:val="30"/>
          <w:szCs w:val="30"/>
        </w:rPr>
        <w:t xml:space="preserve"> </w:t>
      </w:r>
      <w:r w:rsidR="00367CE7">
        <w:rPr>
          <w:rFonts w:asciiTheme="majorBidi" w:hAnsiTheme="majorBidi" w:cstheme="majorBidi"/>
          <w:sz w:val="30"/>
          <w:szCs w:val="30"/>
        </w:rPr>
        <w:t>1,655</w:t>
      </w:r>
      <w:r w:rsidRPr="002669FF">
        <w:rPr>
          <w:rFonts w:asciiTheme="majorBidi" w:hAnsiTheme="majorBidi" w:cstheme="majorBidi"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669F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33E0" w:rsidRPr="002669F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669F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C33E0" w:rsidRPr="002669F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6 </w:t>
      </w:r>
      <w:r w:rsidR="008F1624" w:rsidRPr="002669FF">
        <w:rPr>
          <w:rFonts w:asciiTheme="majorBidi" w:hAnsiTheme="majorBidi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655820" w:rsidRPr="002669FF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8F1624" w:rsidRPr="002669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1624" w:rsidRPr="002669FF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2669F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5687AC4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8F85" w14:textId="6E14F784" w:rsidR="003364AC" w:rsidRPr="00785B2C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1FF4EBF" w14:textId="7C8C5709" w:rsidR="005F5D82" w:rsidRDefault="003364AC" w:rsidP="0065582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EF3FA05" w14:textId="77777777" w:rsidR="00655820" w:rsidRPr="00655820" w:rsidRDefault="00655820" w:rsidP="0065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-52"/>
        <w:tblW w:w="9195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655820" w:rsidRPr="00B57B3A" w14:paraId="6EE264D7" w14:textId="77777777" w:rsidTr="000B1892">
        <w:tc>
          <w:tcPr>
            <w:tcW w:w="2171" w:type="pct"/>
          </w:tcPr>
          <w:p w14:paraId="7024536F" w14:textId="77777777" w:rsidR="00655820" w:rsidRPr="00860C33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3CA1C435" w14:textId="77777777" w:rsidR="00655820" w:rsidRPr="00860C33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6" w:type="pct"/>
          </w:tcPr>
          <w:p w14:paraId="24F0FAE6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4BD614A2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655820" w:rsidRPr="00B57B3A" w14:paraId="2748F872" w14:textId="77777777" w:rsidTr="000B1892">
        <w:tc>
          <w:tcPr>
            <w:tcW w:w="2171" w:type="pct"/>
          </w:tcPr>
          <w:p w14:paraId="7E436BB6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7B881CA0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FBF1B8A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519048E2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55820" w:rsidRPr="00B57B3A" w14:paraId="2C87F4D1" w14:textId="77777777" w:rsidTr="000B1892">
        <w:tc>
          <w:tcPr>
            <w:tcW w:w="2171" w:type="pct"/>
          </w:tcPr>
          <w:p w14:paraId="356FE7EF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21219058" w14:textId="77AB0D1D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FAB559D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0B00331E" w14:textId="3E67A31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21B5B987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539B294A" w14:textId="28432D31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38" w:type="pct"/>
          </w:tcPr>
          <w:p w14:paraId="028BCD09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48457AE1" w14:textId="37655683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566</w:t>
            </w:r>
          </w:p>
        </w:tc>
      </w:tr>
      <w:tr w:rsidR="00655820" w:rsidRPr="00B57B3A" w14:paraId="169D58B7" w14:textId="77777777" w:rsidTr="000B1892">
        <w:tc>
          <w:tcPr>
            <w:tcW w:w="2171" w:type="pct"/>
          </w:tcPr>
          <w:p w14:paraId="76C7AFB1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hideMark/>
          </w:tcPr>
          <w:p w14:paraId="65AC1B39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55820" w:rsidRPr="00B57B3A" w14:paraId="3AF4E4F3" w14:textId="77777777" w:rsidTr="000B1892">
        <w:trPr>
          <w:trHeight w:val="74"/>
        </w:trPr>
        <w:tc>
          <w:tcPr>
            <w:tcW w:w="2171" w:type="pct"/>
          </w:tcPr>
          <w:p w14:paraId="2D611363" w14:textId="77777777" w:rsidR="00655820" w:rsidRPr="0037579F" w:rsidRDefault="00655820" w:rsidP="000B1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00318B92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07C401E9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0589FF06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1A092D97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6D26A8B6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F234387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06E2842A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20" w:rsidRPr="00B57B3A" w14:paraId="7C63FB4A" w14:textId="77777777" w:rsidTr="000B1892">
        <w:trPr>
          <w:trHeight w:val="74"/>
        </w:trPr>
        <w:tc>
          <w:tcPr>
            <w:tcW w:w="2171" w:type="pct"/>
          </w:tcPr>
          <w:p w14:paraId="5FFFFFC3" w14:textId="77777777" w:rsidR="00655820" w:rsidRPr="0037579F" w:rsidRDefault="00655820" w:rsidP="000B189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7B03D299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CB333F6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61DD5249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02AAA645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67B9602F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4DABD0FB" w14:textId="77777777" w:rsidR="00655820" w:rsidRPr="00B57B3A" w:rsidRDefault="00655820" w:rsidP="000B18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37CF8DC" w14:textId="77777777" w:rsidR="00655820" w:rsidRPr="00B57B3A" w:rsidRDefault="00655820" w:rsidP="000B1892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820" w:rsidRPr="00695508" w14:paraId="3B839207" w14:textId="77777777" w:rsidTr="000B1892">
        <w:trPr>
          <w:trHeight w:val="74"/>
        </w:trPr>
        <w:tc>
          <w:tcPr>
            <w:tcW w:w="2171" w:type="pct"/>
            <w:vAlign w:val="bottom"/>
            <w:hideMark/>
          </w:tcPr>
          <w:p w14:paraId="22AC5140" w14:textId="77777777" w:rsidR="00655820" w:rsidRPr="00B57B3A" w:rsidRDefault="00655820" w:rsidP="00655820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2" w:type="pct"/>
            <w:vAlign w:val="bottom"/>
          </w:tcPr>
          <w:p w14:paraId="47B5D865" w14:textId="591ED676" w:rsidR="00655820" w:rsidRPr="00695508" w:rsidRDefault="00881636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1,048,45</w:t>
            </w:r>
            <w:r w:rsidR="00590C8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263B73DC" w14:textId="77777777" w:rsidR="00655820" w:rsidRPr="00695508" w:rsidRDefault="00655820" w:rsidP="0065582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  <w:hideMark/>
          </w:tcPr>
          <w:p w14:paraId="51D8783E" w14:textId="2A89158F" w:rsidR="00655820" w:rsidRPr="00695508" w:rsidRDefault="00655820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1,224,727</w:t>
            </w:r>
          </w:p>
        </w:tc>
        <w:tc>
          <w:tcPr>
            <w:tcW w:w="146" w:type="pct"/>
            <w:vAlign w:val="bottom"/>
          </w:tcPr>
          <w:p w14:paraId="7889BAA3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56C9F06E" w14:textId="353C682E" w:rsidR="00655820" w:rsidRPr="00695508" w:rsidRDefault="00881636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2,157,423</w:t>
            </w:r>
          </w:p>
        </w:tc>
        <w:tc>
          <w:tcPr>
            <w:tcW w:w="138" w:type="pct"/>
            <w:vAlign w:val="bottom"/>
          </w:tcPr>
          <w:p w14:paraId="1C19977C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1CD53CA0" w14:textId="081343F8" w:rsidR="00655820" w:rsidRPr="00695508" w:rsidRDefault="00655820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2,549,980</w:t>
            </w:r>
          </w:p>
        </w:tc>
      </w:tr>
      <w:tr w:rsidR="003F7301" w:rsidRPr="00695508" w14:paraId="0EDC5506" w14:textId="77777777" w:rsidTr="00AE4F3A">
        <w:tc>
          <w:tcPr>
            <w:tcW w:w="2171" w:type="pct"/>
            <w:vAlign w:val="bottom"/>
            <w:hideMark/>
          </w:tcPr>
          <w:p w14:paraId="3C4B3087" w14:textId="77777777" w:rsidR="003F7301" w:rsidRPr="00B57B3A" w:rsidRDefault="003F7301" w:rsidP="003F7301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2B917B11" w14:textId="77777777" w:rsidR="003F7301" w:rsidRPr="00695508" w:rsidRDefault="003F7301" w:rsidP="003F730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111,64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bottom"/>
          </w:tcPr>
          <w:p w14:paraId="072B14B8" w14:textId="77777777" w:rsidR="003F7301" w:rsidRPr="00695508" w:rsidRDefault="003F7301" w:rsidP="003F730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1AC68CA5" w14:textId="77777777" w:rsidR="003F7301" w:rsidRPr="00695508" w:rsidRDefault="003F7301" w:rsidP="003F7301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119,413</w:t>
            </w:r>
          </w:p>
        </w:tc>
        <w:tc>
          <w:tcPr>
            <w:tcW w:w="146" w:type="pct"/>
            <w:vAlign w:val="bottom"/>
          </w:tcPr>
          <w:p w14:paraId="4E0E5974" w14:textId="77777777" w:rsidR="003F7301" w:rsidRPr="00695508" w:rsidRDefault="003F7301" w:rsidP="003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78A83DF" w14:textId="77777777" w:rsidR="003F7301" w:rsidRPr="00695508" w:rsidRDefault="003F7301" w:rsidP="003F730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208,570</w:t>
            </w:r>
          </w:p>
        </w:tc>
        <w:tc>
          <w:tcPr>
            <w:tcW w:w="138" w:type="pct"/>
            <w:vAlign w:val="bottom"/>
          </w:tcPr>
          <w:p w14:paraId="37F1B57D" w14:textId="77777777" w:rsidR="003F7301" w:rsidRPr="00695508" w:rsidRDefault="003F7301" w:rsidP="003F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4ECC4E15" w14:textId="77777777" w:rsidR="003F7301" w:rsidRPr="00695508" w:rsidRDefault="003F7301" w:rsidP="003F7301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185,455</w:t>
            </w:r>
          </w:p>
        </w:tc>
      </w:tr>
      <w:tr w:rsidR="00655820" w:rsidRPr="00695508" w14:paraId="1CD1D19E" w14:textId="77777777" w:rsidTr="000B1892">
        <w:tc>
          <w:tcPr>
            <w:tcW w:w="2171" w:type="pct"/>
            <w:vAlign w:val="bottom"/>
            <w:hideMark/>
          </w:tcPr>
          <w:p w14:paraId="4185F075" w14:textId="77777777" w:rsidR="00655820" w:rsidRPr="00B57B3A" w:rsidRDefault="00655820" w:rsidP="00655820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4A669125" w14:textId="1781684C" w:rsidR="00655820" w:rsidRPr="00695508" w:rsidRDefault="00881636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105,240</w:t>
            </w:r>
          </w:p>
        </w:tc>
        <w:tc>
          <w:tcPr>
            <w:tcW w:w="146" w:type="pct"/>
            <w:vAlign w:val="bottom"/>
          </w:tcPr>
          <w:p w14:paraId="5BDB0DB5" w14:textId="77777777" w:rsidR="00655820" w:rsidRPr="00695508" w:rsidRDefault="00655820" w:rsidP="0065582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7DA9CDB7" w14:textId="50F26E93" w:rsidR="00655820" w:rsidRPr="00695508" w:rsidRDefault="00655820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97,161</w:t>
            </w:r>
          </w:p>
        </w:tc>
        <w:tc>
          <w:tcPr>
            <w:tcW w:w="146" w:type="pct"/>
            <w:vAlign w:val="bottom"/>
          </w:tcPr>
          <w:p w14:paraId="7645D412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FE5BAA3" w14:textId="58C10FC0" w:rsidR="00655820" w:rsidRPr="00695508" w:rsidRDefault="00881636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202,103</w:t>
            </w:r>
          </w:p>
        </w:tc>
        <w:tc>
          <w:tcPr>
            <w:tcW w:w="138" w:type="pct"/>
            <w:vAlign w:val="bottom"/>
          </w:tcPr>
          <w:p w14:paraId="5B35E20B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3D2DB050" w14:textId="6D51917B" w:rsidR="00655820" w:rsidRPr="00695508" w:rsidRDefault="00655820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210,791</w:t>
            </w:r>
          </w:p>
        </w:tc>
      </w:tr>
      <w:tr w:rsidR="00655820" w:rsidRPr="00695508" w14:paraId="68D3F405" w14:textId="77777777" w:rsidTr="000B1892">
        <w:tc>
          <w:tcPr>
            <w:tcW w:w="2171" w:type="pct"/>
            <w:vAlign w:val="bottom"/>
            <w:hideMark/>
          </w:tcPr>
          <w:p w14:paraId="6E51DC75" w14:textId="77777777" w:rsidR="00655820" w:rsidRPr="00B57B3A" w:rsidRDefault="00655820" w:rsidP="00655820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3741B" w14:textId="3A90D73E" w:rsidR="00655820" w:rsidRPr="00695508" w:rsidRDefault="00881636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691,111</w:t>
            </w:r>
          </w:p>
        </w:tc>
        <w:tc>
          <w:tcPr>
            <w:tcW w:w="146" w:type="pct"/>
          </w:tcPr>
          <w:p w14:paraId="2F0A1689" w14:textId="77777777" w:rsidR="00655820" w:rsidRPr="00695508" w:rsidRDefault="00655820" w:rsidP="0065582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F60BC" w14:textId="3FA0733D" w:rsidR="00655820" w:rsidRPr="00695508" w:rsidRDefault="00655820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411,583</w:t>
            </w:r>
          </w:p>
        </w:tc>
        <w:tc>
          <w:tcPr>
            <w:tcW w:w="146" w:type="pct"/>
            <w:vAlign w:val="bottom"/>
          </w:tcPr>
          <w:p w14:paraId="35FED368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0FEB9" w14:textId="462ED590" w:rsidR="00655820" w:rsidRPr="00695508" w:rsidRDefault="00881636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1636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1636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38" w:type="pct"/>
          </w:tcPr>
          <w:p w14:paraId="1D38ACB1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45BF98" w14:textId="65AA722F" w:rsidR="00655820" w:rsidRPr="00695508" w:rsidRDefault="00655820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975,256</w:t>
            </w:r>
          </w:p>
        </w:tc>
      </w:tr>
      <w:tr w:rsidR="00655820" w:rsidRPr="00695508" w14:paraId="55354A43" w14:textId="77777777" w:rsidTr="000B1892">
        <w:tc>
          <w:tcPr>
            <w:tcW w:w="2171" w:type="pct"/>
            <w:vAlign w:val="bottom"/>
            <w:hideMark/>
          </w:tcPr>
          <w:p w14:paraId="264560CC" w14:textId="77777777" w:rsidR="00655820" w:rsidRPr="00B57B3A" w:rsidRDefault="00655820" w:rsidP="00655820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4B0C" w14:textId="7BDCE84F" w:rsidR="00655820" w:rsidRPr="00695508" w:rsidRDefault="00896ECB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96E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1,956,449</w:t>
            </w:r>
          </w:p>
        </w:tc>
        <w:tc>
          <w:tcPr>
            <w:tcW w:w="146" w:type="pct"/>
            <w:vAlign w:val="bottom"/>
          </w:tcPr>
          <w:p w14:paraId="500EFC80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F99EFA" w14:textId="6E7C8D34" w:rsidR="00655820" w:rsidRPr="00695508" w:rsidRDefault="00655820" w:rsidP="0065582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1,852,884</w:t>
            </w:r>
          </w:p>
        </w:tc>
        <w:tc>
          <w:tcPr>
            <w:tcW w:w="146" w:type="pct"/>
            <w:vAlign w:val="bottom"/>
          </w:tcPr>
          <w:p w14:paraId="2854CCEA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5FCA8" w14:textId="4F168776" w:rsidR="00655820" w:rsidRPr="00695508" w:rsidRDefault="00896ECB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96E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3,835,457</w:t>
            </w:r>
          </w:p>
        </w:tc>
        <w:tc>
          <w:tcPr>
            <w:tcW w:w="138" w:type="pct"/>
            <w:vAlign w:val="bottom"/>
          </w:tcPr>
          <w:p w14:paraId="0FFA9618" w14:textId="77777777" w:rsidR="00655820" w:rsidRPr="00695508" w:rsidRDefault="00655820" w:rsidP="00655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5CE120" w14:textId="21EDB73E" w:rsidR="00655820" w:rsidRPr="00695508" w:rsidRDefault="00655820" w:rsidP="0065582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3,921,482</w:t>
            </w:r>
          </w:p>
        </w:tc>
      </w:tr>
    </w:tbl>
    <w:p w14:paraId="0F0DBE54" w14:textId="3C7CA7CA" w:rsidR="003364AC" w:rsidRDefault="00655820" w:rsidP="009D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         </w:t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686087CC" w14:textId="77777777" w:rsidR="00324222" w:rsidRDefault="00324222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5564B40" w14:textId="77777777" w:rsidR="00324222" w:rsidRDefault="00324222" w:rsidP="0032422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A918873" w14:textId="77777777" w:rsidR="00324222" w:rsidRDefault="00324222" w:rsidP="00324222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1C2C9871" w14:textId="77777777" w:rsidR="00324222" w:rsidRDefault="00324222" w:rsidP="00324222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24"/>
          <w:szCs w:val="24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5E0F9C5" w14:textId="77777777" w:rsidR="00324222" w:rsidRDefault="00324222" w:rsidP="0032422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324222" w14:paraId="452C2D53" w14:textId="77777777" w:rsidTr="006271C7">
        <w:tc>
          <w:tcPr>
            <w:tcW w:w="2070" w:type="dxa"/>
          </w:tcPr>
          <w:p w14:paraId="52DAE8C9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3321485A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1EE17CAA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4B7842AD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5FA2B42C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7FE6E734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5840B352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324222" w14:paraId="4F6BACD8" w14:textId="77777777" w:rsidTr="006271C7">
        <w:tc>
          <w:tcPr>
            <w:tcW w:w="2070" w:type="dxa"/>
          </w:tcPr>
          <w:p w14:paraId="4AD3AF81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3600C659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6C6200B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09C82C6D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5F5D10B0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10560788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24222" w14:paraId="7DF49360" w14:textId="77777777" w:rsidTr="002669FF">
        <w:tc>
          <w:tcPr>
            <w:tcW w:w="2070" w:type="dxa"/>
            <w:shd w:val="clear" w:color="auto" w:fill="auto"/>
            <w:vAlign w:val="bottom"/>
            <w:hideMark/>
          </w:tcPr>
          <w:p w14:paraId="70D2BC66" w14:textId="74C64F3F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669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64" w:type="dxa"/>
            <w:shd w:val="clear" w:color="auto" w:fill="auto"/>
            <w:vAlign w:val="bottom"/>
          </w:tcPr>
          <w:p w14:paraId="5F927E67" w14:textId="77777777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2081E3F" w14:textId="77777777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C7D0EC8" w14:textId="77777777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4ACFBD4" w14:textId="77777777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shd w:val="clear" w:color="auto" w:fill="auto"/>
            <w:vAlign w:val="bottom"/>
          </w:tcPr>
          <w:p w14:paraId="3B45C071" w14:textId="77777777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4222" w14:paraId="389CDB28" w14:textId="77777777" w:rsidTr="002669FF">
        <w:tc>
          <w:tcPr>
            <w:tcW w:w="2070" w:type="dxa"/>
            <w:shd w:val="clear" w:color="auto" w:fill="auto"/>
            <w:hideMark/>
          </w:tcPr>
          <w:p w14:paraId="2AC6D265" w14:textId="4F7D3E1B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2669F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64" w:type="dxa"/>
            <w:shd w:val="clear" w:color="auto" w:fill="auto"/>
            <w:vAlign w:val="bottom"/>
            <w:hideMark/>
          </w:tcPr>
          <w:p w14:paraId="288244BC" w14:textId="65CD7352" w:rsidR="00324222" w:rsidRPr="002669FF" w:rsidRDefault="00F506D5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2669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24222"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324222"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66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2893A42F" w14:textId="633A453F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266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0E6848" w14:textId="255746EA" w:rsidR="00324222" w:rsidRPr="002669FF" w:rsidRDefault="00F506D5" w:rsidP="006271C7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AC35765" w14:textId="77777777" w:rsidR="00324222" w:rsidRPr="002669FF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FC6ADF" w14:textId="5F5F3EB7" w:rsidR="00324222" w:rsidRPr="002669FF" w:rsidRDefault="00F506D5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6D5">
              <w:rPr>
                <w:rFonts w:asciiTheme="majorBidi" w:hAnsiTheme="majorBidi" w:cstheme="majorBidi"/>
                <w:sz w:val="30"/>
                <w:szCs w:val="30"/>
              </w:rPr>
              <w:t>126,000</w:t>
            </w:r>
          </w:p>
        </w:tc>
      </w:tr>
      <w:tr w:rsidR="00324222" w14:paraId="2CC1D173" w14:textId="77777777" w:rsidTr="006271C7">
        <w:tc>
          <w:tcPr>
            <w:tcW w:w="2070" w:type="dxa"/>
          </w:tcPr>
          <w:p w14:paraId="749067D1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62EBB868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80E54D0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D859AD" w14:textId="77777777" w:rsidR="00324222" w:rsidRPr="0080487C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EF4F879" w14:textId="77777777" w:rsidR="00324222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ECFD64" w14:textId="77777777" w:rsidR="00324222" w:rsidRPr="0080487C" w:rsidRDefault="00324222" w:rsidP="006271C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9FF" w14:paraId="5349B1FC" w14:textId="77777777" w:rsidTr="00680F4B">
        <w:tc>
          <w:tcPr>
            <w:tcW w:w="2070" w:type="dxa"/>
            <w:vAlign w:val="bottom"/>
            <w:hideMark/>
          </w:tcPr>
          <w:p w14:paraId="228D06BD" w14:textId="56641381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2669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64" w:type="dxa"/>
            <w:vAlign w:val="bottom"/>
          </w:tcPr>
          <w:p w14:paraId="174851F6" w14:textId="77777777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7D00EA" w14:textId="77777777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298F3D6" w14:textId="77777777" w:rsidR="002669FF" w:rsidRPr="0080487C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0CF48FB" w14:textId="77777777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5B2FC948" w14:textId="77777777" w:rsidR="002669FF" w:rsidRPr="0080487C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9FF" w14:paraId="6FFACA18" w14:textId="77777777" w:rsidTr="006271C7">
        <w:tc>
          <w:tcPr>
            <w:tcW w:w="2070" w:type="dxa"/>
            <w:hideMark/>
          </w:tcPr>
          <w:p w14:paraId="4D3E00CA" w14:textId="2362A83E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เงินปันผลประจำปี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64" w:type="dxa"/>
            <w:vAlign w:val="bottom"/>
            <w:hideMark/>
          </w:tcPr>
          <w:p w14:paraId="5EB122F7" w14:textId="2D921049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9FF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266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90" w:type="dxa"/>
            <w:vAlign w:val="bottom"/>
            <w:hideMark/>
          </w:tcPr>
          <w:p w14:paraId="4C9758EA" w14:textId="03A7A1BC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9F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 w:rsidRPr="002669F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266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3AD429" w14:textId="47EB9CDF" w:rsidR="002669FF" w:rsidRPr="0080487C" w:rsidRDefault="002669FF" w:rsidP="002669FF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9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2.750</w:t>
            </w:r>
          </w:p>
        </w:tc>
        <w:tc>
          <w:tcPr>
            <w:tcW w:w="234" w:type="dxa"/>
            <w:vAlign w:val="bottom"/>
          </w:tcPr>
          <w:p w14:paraId="1CEA09DB" w14:textId="77777777" w:rsidR="002669FF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88CBAE" w14:textId="27350D42" w:rsidR="002669FF" w:rsidRPr="0080487C" w:rsidRDefault="002669FF" w:rsidP="002669F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9FF">
              <w:rPr>
                <w:rFonts w:asciiTheme="majorBidi" w:hAnsiTheme="majorBidi" w:cstheme="majorBidi"/>
                <w:sz w:val="30"/>
                <w:szCs w:val="30"/>
              </w:rPr>
              <w:t>132,000</w:t>
            </w:r>
          </w:p>
        </w:tc>
      </w:tr>
    </w:tbl>
    <w:p w14:paraId="57DEAA65" w14:textId="5D10CB9F" w:rsidR="00324222" w:rsidRPr="001B71D9" w:rsidRDefault="00324222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324222" w:rsidRPr="001B71D9" w:rsidSect="00392C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143BC0B5" w14:textId="77777777" w:rsidR="003364AC" w:rsidRPr="00166199" w:rsidRDefault="003364AC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3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6"/>
        <w:gridCol w:w="1294"/>
        <w:gridCol w:w="236"/>
        <w:gridCol w:w="1384"/>
        <w:gridCol w:w="236"/>
        <w:gridCol w:w="1294"/>
        <w:gridCol w:w="236"/>
        <w:gridCol w:w="1474"/>
      </w:tblGrid>
      <w:tr w:rsidR="00BB0E5E" w:rsidRPr="001D5F0D" w14:paraId="16D9E78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E78E801" w14:textId="77777777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58122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54" w:type="dxa"/>
            <w:gridSpan w:val="7"/>
            <w:vAlign w:val="bottom"/>
          </w:tcPr>
          <w:p w14:paraId="762C26D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B0E5E" w:rsidRPr="001D5F0D" w14:paraId="1FE8AF67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4095254D" w14:textId="4FBDC77A" w:rsidR="00BB0E5E" w:rsidRPr="001D5F0D" w:rsidRDefault="00BB0E5E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9AA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56C24BB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6E048BB" w14:textId="5CE4B49D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0468742" w14:textId="6D0831F6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01D30AC5" w14:textId="66A153E2" w:rsidR="00BB0E5E" w:rsidRPr="001D5F0D" w:rsidRDefault="00BB0E5E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1850D65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03AEED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0E5E" w:rsidRPr="001D5F0D" w14:paraId="7F2CF338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C9DD66A" w14:textId="256538BE" w:rsidR="00BB0E5E" w:rsidRPr="001D5F0D" w:rsidRDefault="00BB0E5E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BC750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</w:t>
            </w:r>
            <w:r w:rsidR="00BC750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920" w:type="dxa"/>
            <w:gridSpan w:val="9"/>
          </w:tcPr>
          <w:p w14:paraId="0E376BBD" w14:textId="378603E2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B0E5E" w:rsidRPr="001D5F0D" w14:paraId="223847FC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A7BA912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5120FF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1171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A30C40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5E9150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7C4EB67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4EA793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2D062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642E59B3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613408FC" w14:textId="6566C1CA" w:rsidR="00BB0E5E" w:rsidRPr="001D5F0D" w:rsidRDefault="00FF6E19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437</w:t>
            </w:r>
          </w:p>
        </w:tc>
        <w:tc>
          <w:tcPr>
            <w:tcW w:w="236" w:type="dxa"/>
          </w:tcPr>
          <w:p w14:paraId="0CB78BA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874E598" w14:textId="6B806229" w:rsidR="00BB0E5E" w:rsidRPr="001D5F0D" w:rsidRDefault="00FF6E19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03FA87EA" w14:textId="632CFB13" w:rsidR="00BB0E5E" w:rsidRPr="001D5F0D" w:rsidRDefault="00FF6E19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437</w:t>
            </w:r>
          </w:p>
        </w:tc>
        <w:tc>
          <w:tcPr>
            <w:tcW w:w="236" w:type="dxa"/>
          </w:tcPr>
          <w:p w14:paraId="3D3CCF1C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0E23A5D" w14:textId="16901512" w:rsidR="00BB0E5E" w:rsidRPr="001D5F0D" w:rsidRDefault="00FF6E19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2C9802" w14:textId="263BDB10" w:rsidR="00BB0E5E" w:rsidRPr="001D5F0D" w:rsidRDefault="00FF6E19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437</w:t>
            </w:r>
          </w:p>
        </w:tc>
      </w:tr>
      <w:tr w:rsidR="00BB0E5E" w:rsidRPr="001D5F0D" w14:paraId="5647455B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F4FCC45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5C4A95" w14:textId="166890D8" w:rsidR="00BB0E5E" w:rsidRPr="001D5F0D" w:rsidRDefault="00FF6E19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55,019</w:t>
            </w:r>
          </w:p>
        </w:tc>
        <w:tc>
          <w:tcPr>
            <w:tcW w:w="236" w:type="dxa"/>
          </w:tcPr>
          <w:p w14:paraId="6B9A4D8E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99E3002" w14:textId="3742BE6C" w:rsidR="00BB0E5E" w:rsidRPr="001D5F0D" w:rsidRDefault="00FF6E19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1406C5D7" w14:textId="5699ECCB" w:rsidR="00BB0E5E" w:rsidRPr="001D5F0D" w:rsidRDefault="00FF6E19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55,019</w:t>
            </w:r>
          </w:p>
        </w:tc>
        <w:tc>
          <w:tcPr>
            <w:tcW w:w="236" w:type="dxa"/>
          </w:tcPr>
          <w:p w14:paraId="62E08C04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B685729" w14:textId="3085133B" w:rsidR="00BB0E5E" w:rsidRPr="001D5F0D" w:rsidRDefault="00FF6E19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81B9C47" w14:textId="0BF12B3E" w:rsidR="00BB0E5E" w:rsidRPr="001D5F0D" w:rsidRDefault="00FF6E19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55,019</w:t>
            </w:r>
          </w:p>
        </w:tc>
      </w:tr>
      <w:tr w:rsidR="00BB0E5E" w:rsidRPr="001D5F0D" w14:paraId="0D48BA4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73C8DC0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74DB0244" w:rsidR="00BB0E5E" w:rsidRPr="001D5F0D" w:rsidRDefault="00FF6E19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55,456</w:t>
            </w:r>
          </w:p>
        </w:tc>
        <w:tc>
          <w:tcPr>
            <w:tcW w:w="236" w:type="dxa"/>
          </w:tcPr>
          <w:p w14:paraId="1E5F234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2D8DB51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253B6C6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3BA6110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2AA51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055AF3D4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E33CA03" w14:textId="77777777" w:rsidTr="00BB0E5E">
        <w:trPr>
          <w:trHeight w:val="141"/>
          <w:tblHeader/>
        </w:trPr>
        <w:tc>
          <w:tcPr>
            <w:tcW w:w="6120" w:type="dxa"/>
            <w:vAlign w:val="bottom"/>
          </w:tcPr>
          <w:p w14:paraId="3A1DDF80" w14:textId="77777777" w:rsidR="00BB0E5E" w:rsidRPr="001D5F0D" w:rsidRDefault="00BB0E5E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13F87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B67C33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5C78CB0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D506949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0E415B9" w14:textId="77777777" w:rsidR="00BB0E5E" w:rsidRPr="001D5F0D" w:rsidRDefault="00BB0E5E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9222BF5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D5B9A1B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49214A0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3D9A484" w14:textId="77777777" w:rsidR="00BB0E5E" w:rsidRPr="001D5F0D" w:rsidRDefault="00BB0E5E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F89241C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F98280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B44149F" w14:textId="77777777" w:rsidR="00BB0E5E" w:rsidRPr="001D5F0D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BA808CD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66A099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42BFECD" w14:textId="77777777" w:rsidR="00BB0E5E" w:rsidRPr="001D5F0D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418FEA6E" w14:textId="77777777" w:rsidR="00BB0E5E" w:rsidRPr="001D5F0D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B0E5E" w:rsidRPr="001D5F0D" w14:paraId="60658A90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D213CF1" w14:textId="77777777" w:rsidR="00BB0E5E" w:rsidRPr="001D5F0D" w:rsidRDefault="00BB0E5E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1F2BB9F3" w14:textId="388B1E36" w:rsidR="00BB0E5E" w:rsidRPr="001D5F0D" w:rsidRDefault="00FF6E19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(2,214)</w:t>
            </w:r>
          </w:p>
        </w:tc>
        <w:tc>
          <w:tcPr>
            <w:tcW w:w="236" w:type="dxa"/>
          </w:tcPr>
          <w:p w14:paraId="5A46C443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7E419C0" w14:textId="7C3F810B" w:rsidR="00BB0E5E" w:rsidRPr="001D5F0D" w:rsidRDefault="00FF6E19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9DE2EB2" w14:textId="37B49782" w:rsidR="00BB0E5E" w:rsidRPr="00BB0E5E" w:rsidRDefault="00FF6E19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(2,214)</w:t>
            </w:r>
          </w:p>
        </w:tc>
        <w:tc>
          <w:tcPr>
            <w:tcW w:w="236" w:type="dxa"/>
          </w:tcPr>
          <w:p w14:paraId="6BB238C1" w14:textId="77777777" w:rsidR="00BB0E5E" w:rsidRPr="001D5F0D" w:rsidRDefault="00BB0E5E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383901" w14:textId="48248FBB" w:rsidR="00BB0E5E" w:rsidRPr="001D5F0D" w:rsidRDefault="00FF6E19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BB0E5E" w:rsidRPr="001D5F0D" w:rsidRDefault="00BB0E5E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55887FA" w14:textId="31963BC9" w:rsidR="00BB0E5E" w:rsidRPr="001D5F0D" w:rsidRDefault="00FF6E19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(2,214)</w:t>
            </w:r>
          </w:p>
        </w:tc>
      </w:tr>
      <w:tr w:rsidR="00BB0E5E" w:rsidRPr="001D5F0D" w14:paraId="43ABA29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281A32F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325E18FE" w14:textId="1C6FEE03" w:rsidR="00BB0E5E" w:rsidRPr="001D5F0D" w:rsidRDefault="00FF6E19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(39,240)</w:t>
            </w:r>
          </w:p>
        </w:tc>
        <w:tc>
          <w:tcPr>
            <w:tcW w:w="236" w:type="dxa"/>
          </w:tcPr>
          <w:p w14:paraId="7676532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46105F7" w14:textId="2B466F32" w:rsidR="00BB0E5E" w:rsidRPr="001D5F0D" w:rsidRDefault="00FF6E19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D9E77B6" w14:textId="67F7EA71" w:rsidR="00BB0E5E" w:rsidRPr="00BB0E5E" w:rsidRDefault="00FF6E19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(39,240)</w:t>
            </w:r>
          </w:p>
        </w:tc>
        <w:tc>
          <w:tcPr>
            <w:tcW w:w="236" w:type="dxa"/>
          </w:tcPr>
          <w:p w14:paraId="23636C3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83A5CEE" w14:textId="3DAAC61C" w:rsidR="00BB0E5E" w:rsidRPr="001D5F0D" w:rsidRDefault="00FF6E19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0AC7906" w14:textId="56197A0F" w:rsidR="00BB0E5E" w:rsidRPr="001D5F0D" w:rsidRDefault="00FF6E19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F6E1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(39,240)</w:t>
            </w:r>
          </w:p>
        </w:tc>
      </w:tr>
      <w:tr w:rsidR="00BB0E5E" w:rsidRPr="001D5F0D" w14:paraId="54F091AD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A89324E" w14:textId="77777777" w:rsidR="00BB0E5E" w:rsidRPr="001D5F0D" w:rsidRDefault="00BB0E5E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29637FF0" w:rsidR="00BB0E5E" w:rsidRPr="001D5F0D" w:rsidRDefault="00FF6E19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F6E1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(41,454)</w:t>
            </w:r>
          </w:p>
        </w:tc>
        <w:tc>
          <w:tcPr>
            <w:tcW w:w="236" w:type="dxa"/>
          </w:tcPr>
          <w:p w14:paraId="18EB0724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B7DB10B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3AE41AF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08F45FE" w14:textId="77777777" w:rsidR="00BB0E5E" w:rsidRPr="001D5F0D" w:rsidRDefault="00BB0E5E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BB0E5E" w:rsidRPr="001D5F0D" w:rsidRDefault="00BB0E5E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7CEE16E0" w14:textId="77777777" w:rsidR="00BB0E5E" w:rsidRPr="001D5F0D" w:rsidRDefault="00BB0E5E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3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37"/>
        <w:gridCol w:w="1293"/>
        <w:gridCol w:w="236"/>
        <w:gridCol w:w="1384"/>
        <w:gridCol w:w="270"/>
        <w:gridCol w:w="1260"/>
        <w:gridCol w:w="270"/>
        <w:gridCol w:w="1440"/>
      </w:tblGrid>
      <w:tr w:rsidR="00BB0E5E" w:rsidRPr="001D5F0D" w14:paraId="3E7F86A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00A6D910" w14:textId="77777777" w:rsidR="00BB0E5E" w:rsidRPr="001D5F0D" w:rsidRDefault="00BB0E5E" w:rsidP="00BB0E5E">
            <w:pPr>
              <w:spacing w:line="340" w:lineRule="exact"/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81654AA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153" w:type="dxa"/>
            <w:gridSpan w:val="7"/>
          </w:tcPr>
          <w:p w14:paraId="3288A06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B0E5E" w:rsidRPr="001D5F0D" w14:paraId="49D20EF9" w14:textId="77777777" w:rsidTr="00BB0E5E">
        <w:trPr>
          <w:trHeight w:val="261"/>
          <w:tblHeader/>
        </w:trPr>
        <w:tc>
          <w:tcPr>
            <w:tcW w:w="6120" w:type="dxa"/>
            <w:vAlign w:val="bottom"/>
            <w:hideMark/>
          </w:tcPr>
          <w:p w14:paraId="3D5DCE0C" w14:textId="37936F2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B6753B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3CBC2E3A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เครื่องมือ</w:t>
            </w:r>
          </w:p>
          <w:p w14:paraId="1A464016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ที่ใช้ใน</w:t>
            </w:r>
          </w:p>
          <w:p w14:paraId="14155DBE" w14:textId="77777777" w:rsidR="00BB0E5E" w:rsidRPr="001D5F0D" w:rsidRDefault="00BB0E5E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37" w:type="dxa"/>
          </w:tcPr>
          <w:p w14:paraId="3B91D95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  <w:hideMark/>
          </w:tcPr>
          <w:p w14:paraId="654A9905" w14:textId="773E63DE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  <w:hideMark/>
          </w:tcPr>
          <w:p w14:paraId="3567D3CC" w14:textId="795EE266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F83762B" w14:textId="7B88E944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21594B54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14:paraId="79ABAB28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0E5E" w:rsidRPr="001D5F0D" w14:paraId="1349CC1D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A954099" w14:textId="2E1B4DE2" w:rsidR="00BB0E5E" w:rsidRPr="001D5F0D" w:rsidRDefault="00BB0E5E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920" w:type="dxa"/>
            <w:gridSpan w:val="9"/>
          </w:tcPr>
          <w:p w14:paraId="6ADBF4C3" w14:textId="1D2BC9D1" w:rsidR="00BB0E5E" w:rsidRPr="001D5F0D" w:rsidRDefault="00BB0E5E" w:rsidP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463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B0E5E" w:rsidRPr="001D5F0D" w14:paraId="69161C5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1281DF9" w14:textId="77777777" w:rsidR="00BB0E5E" w:rsidRPr="001D5F0D" w:rsidRDefault="00BB0E5E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4B129E17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39F6ABB6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2648D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D7075CF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1546C" w14:textId="77777777" w:rsidR="00BB0E5E" w:rsidRPr="001D5F0D" w:rsidRDefault="00BB0E5E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B25290" w14:textId="77777777" w:rsidR="00BB0E5E" w:rsidRPr="001D5F0D" w:rsidRDefault="00BB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BB0E5E" w:rsidRPr="001D5F0D" w14:paraId="61C7E0E9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7C8F910" w14:textId="20B69F1B" w:rsidR="00BB0E5E" w:rsidRPr="00BB0E5E" w:rsidRDefault="00BB0E5E" w:rsidP="00BB0E5E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</w:tcPr>
          <w:p w14:paraId="0157B9A5" w14:textId="38850B0D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2,461</w:t>
            </w:r>
          </w:p>
        </w:tc>
        <w:tc>
          <w:tcPr>
            <w:tcW w:w="237" w:type="dxa"/>
          </w:tcPr>
          <w:p w14:paraId="0CEC817F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830A69F" w14:textId="22154CFD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75188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03AA2B4" w14:textId="332DB3C5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2,461</w:t>
            </w:r>
          </w:p>
        </w:tc>
        <w:tc>
          <w:tcPr>
            <w:tcW w:w="270" w:type="dxa"/>
          </w:tcPr>
          <w:p w14:paraId="64807495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563E1" w14:textId="3CE2B29C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72C3A2" w14:textId="4F25601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2,461</w:t>
            </w:r>
          </w:p>
        </w:tc>
      </w:tr>
      <w:tr w:rsidR="00BB0E5E" w:rsidRPr="001D5F0D" w14:paraId="0C88A0F7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4C0C3A4A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24F517" w14:textId="3B06E33A" w:rsidR="00BB0E5E" w:rsidRPr="00962EDB" w:rsidRDefault="00BB0E5E" w:rsidP="00962ED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73,498</w:t>
            </w:r>
          </w:p>
        </w:tc>
        <w:tc>
          <w:tcPr>
            <w:tcW w:w="237" w:type="dxa"/>
          </w:tcPr>
          <w:p w14:paraId="25647163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95EB35E" w14:textId="63CBBF40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113CCC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</w:tcPr>
          <w:p w14:paraId="4FA4C264" w14:textId="12A81D9D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73,498</w:t>
            </w:r>
          </w:p>
        </w:tc>
        <w:tc>
          <w:tcPr>
            <w:tcW w:w="270" w:type="dxa"/>
          </w:tcPr>
          <w:p w14:paraId="7EC26212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395463" w14:textId="3CE31A8F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7199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A4D24C6" w14:textId="68ECEB9C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73,498</w:t>
            </w:r>
          </w:p>
        </w:tc>
      </w:tr>
      <w:tr w:rsidR="00BB0E5E" w:rsidRPr="001D5F0D" w14:paraId="69DAFDAF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7093DFD2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3FE6F0D" w14:textId="7993FACF" w:rsidR="00BB0E5E" w:rsidRPr="00962EDB" w:rsidRDefault="00BB0E5E" w:rsidP="00962EDB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75,959</w:t>
            </w:r>
          </w:p>
        </w:tc>
        <w:tc>
          <w:tcPr>
            <w:tcW w:w="237" w:type="dxa"/>
          </w:tcPr>
          <w:p w14:paraId="2B590E0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27CF49F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EC140D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6E06F96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5B25A9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DBF630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730D88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37F14A53" w14:textId="77777777" w:rsidTr="00BB0E5E">
        <w:trPr>
          <w:trHeight w:hRule="exact" w:val="216"/>
          <w:tblHeader/>
        </w:trPr>
        <w:tc>
          <w:tcPr>
            <w:tcW w:w="6120" w:type="dxa"/>
            <w:vAlign w:val="bottom"/>
          </w:tcPr>
          <w:p w14:paraId="11431644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5B9F39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27CC3E3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73A292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A30A35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6F71472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FD8636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6B6348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4129E7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20081E16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3EBD2FF7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7AE5DA1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44E51CA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488A6E8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77D844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5B07534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D8D3731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8B0A78" w14:textId="77777777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FF0FA6" w14:textId="77777777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0E5E" w:rsidRPr="001D5F0D" w14:paraId="01C61731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57E62BE6" w14:textId="1323A409" w:rsidR="00BB0E5E" w:rsidRPr="00BB0E5E" w:rsidRDefault="00BB0E5E" w:rsidP="00BB0E5E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30" w:type="dxa"/>
          </w:tcPr>
          <w:p w14:paraId="0C01F3BD" w14:textId="341775B1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(4,936)</w:t>
            </w:r>
          </w:p>
        </w:tc>
        <w:tc>
          <w:tcPr>
            <w:tcW w:w="237" w:type="dxa"/>
          </w:tcPr>
          <w:p w14:paraId="0EADCC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C7F0BC7" w14:textId="7FE00104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0F3AFED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FB100BF" w14:textId="7AA6B9FC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(4,936)</w:t>
            </w:r>
          </w:p>
        </w:tc>
        <w:tc>
          <w:tcPr>
            <w:tcW w:w="270" w:type="dxa"/>
          </w:tcPr>
          <w:p w14:paraId="54767DB8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C1EFFB" w14:textId="6E7EE149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05EDB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E3B5E5" w14:textId="4D9AFF80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(4,936)</w:t>
            </w:r>
          </w:p>
        </w:tc>
      </w:tr>
      <w:tr w:rsidR="00BB0E5E" w:rsidRPr="001D5F0D" w14:paraId="57181865" w14:textId="77777777" w:rsidTr="00BB0E5E">
        <w:trPr>
          <w:trHeight w:val="254"/>
          <w:tblHeader/>
        </w:trPr>
        <w:tc>
          <w:tcPr>
            <w:tcW w:w="6120" w:type="dxa"/>
            <w:vAlign w:val="bottom"/>
          </w:tcPr>
          <w:p w14:paraId="2774762A" w14:textId="77777777" w:rsidR="00BB0E5E" w:rsidRPr="001D5F0D" w:rsidRDefault="00BB0E5E" w:rsidP="00416C3B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E5E80D" w14:textId="5848F317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sz w:val="26"/>
                <w:szCs w:val="26"/>
              </w:rPr>
              <w:t>(69,373)</w:t>
            </w:r>
          </w:p>
        </w:tc>
        <w:tc>
          <w:tcPr>
            <w:tcW w:w="237" w:type="dxa"/>
          </w:tcPr>
          <w:p w14:paraId="303F1C48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02CCA15" w14:textId="0CE90998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512586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11971BB" w14:textId="1FE0CB8E" w:rsidR="00BB0E5E" w:rsidRPr="00BB0E5E" w:rsidRDefault="00BB0E5E" w:rsidP="00BB0E5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(69,373)</w:t>
            </w:r>
          </w:p>
        </w:tc>
        <w:tc>
          <w:tcPr>
            <w:tcW w:w="270" w:type="dxa"/>
          </w:tcPr>
          <w:p w14:paraId="382CD1F3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F27E7" w14:textId="76C24A0E" w:rsidR="00BB0E5E" w:rsidRPr="00BB0E5E" w:rsidRDefault="00BB0E5E" w:rsidP="00BB0E5E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2A8D7A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8262E0" w14:textId="11CE7F30" w:rsidR="00BB0E5E" w:rsidRPr="00BB0E5E" w:rsidRDefault="00BB0E5E" w:rsidP="00BB0E5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0E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(69,373)</w:t>
            </w:r>
          </w:p>
        </w:tc>
      </w:tr>
      <w:tr w:rsidR="00BB0E5E" w:rsidRPr="001D5F0D" w14:paraId="625C1053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526CBF8B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FD2412" w14:textId="17067816" w:rsidR="00BB0E5E" w:rsidRPr="00962EDB" w:rsidRDefault="00BB0E5E" w:rsidP="009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2E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(74,309)</w:t>
            </w:r>
          </w:p>
        </w:tc>
        <w:tc>
          <w:tcPr>
            <w:tcW w:w="237" w:type="dxa"/>
          </w:tcPr>
          <w:p w14:paraId="50FAC9F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23FA5A" w14:textId="77777777" w:rsidR="00BB0E5E" w:rsidRPr="00BB0E5E" w:rsidRDefault="00BB0E5E" w:rsidP="00BB0E5E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4829CF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4E78BF3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4D8D96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D61B8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D6894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BB0E5E" w:rsidRPr="001D5F0D" w14:paraId="7B48E5BA" w14:textId="77777777" w:rsidTr="00BB0E5E">
        <w:trPr>
          <w:trHeight w:val="261"/>
          <w:tblHeader/>
        </w:trPr>
        <w:tc>
          <w:tcPr>
            <w:tcW w:w="6120" w:type="dxa"/>
            <w:vAlign w:val="bottom"/>
          </w:tcPr>
          <w:p w14:paraId="16BB6B96" w14:textId="77777777" w:rsidR="00BB0E5E" w:rsidRPr="001D5F0D" w:rsidRDefault="00BB0E5E" w:rsidP="00416C3B">
            <w:pPr>
              <w:ind w:left="-19" w:right="-90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F1B18F5" w14:textId="77777777" w:rsidR="00BB0E5E" w:rsidRPr="000810E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F66E7A1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9D0E55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DFA9930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01D39FD5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A7563E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A45447" w14:textId="77777777" w:rsidR="00BB0E5E" w:rsidRPr="001D5F0D" w:rsidRDefault="00BB0E5E" w:rsidP="00416C3B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420AC7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A425BE" w14:textId="77777777" w:rsidR="00BB0E5E" w:rsidRPr="001D5F0D" w:rsidRDefault="00BB0E5E" w:rsidP="00416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59294EE2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 w:rsidR="00CD766C">
        <w:rPr>
          <w:rFonts w:hint="cs"/>
          <w:cs/>
        </w:rPr>
        <w:t>งบฐานะการเงิน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DC26B11" w14:textId="77777777" w:rsidR="003364AC" w:rsidRPr="00D301A8" w:rsidRDefault="003364AC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6925ABE" w14:textId="77777777" w:rsidR="003364AC" w:rsidRPr="006F159D" w:rsidRDefault="003364AC" w:rsidP="003153C0">
      <w:pPr>
        <w:pStyle w:val="FSBlank"/>
        <w:rPr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314"/>
      </w:tblGrid>
      <w:tr w:rsidR="00DF59CD" w:rsidRPr="00484F1E" w14:paraId="618B7082" w14:textId="77777777" w:rsidTr="000B1892">
        <w:trPr>
          <w:tblHeader/>
        </w:trPr>
        <w:tc>
          <w:tcPr>
            <w:tcW w:w="7830" w:type="dxa"/>
          </w:tcPr>
          <w:p w14:paraId="6FA16475" w14:textId="77777777" w:rsidR="00DF59CD" w:rsidRPr="00484F1E" w:rsidRDefault="00DF59CD" w:rsidP="000B1892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97BF1D" w14:textId="5B47CADC" w:rsidR="00DF59CD" w:rsidRPr="00484F1E" w:rsidRDefault="00DF59CD" w:rsidP="000B189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DF59CD" w:rsidRPr="00484F1E" w14:paraId="121002B8" w14:textId="77777777" w:rsidTr="000B1892">
        <w:trPr>
          <w:tblHeader/>
        </w:trPr>
        <w:tc>
          <w:tcPr>
            <w:tcW w:w="7830" w:type="dxa"/>
          </w:tcPr>
          <w:p w14:paraId="3D68152D" w14:textId="77777777" w:rsidR="00DF59CD" w:rsidRPr="00484F1E" w:rsidRDefault="00DF59CD" w:rsidP="000B1892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D01330B" w14:textId="77777777" w:rsidR="00DF59CD" w:rsidRPr="00484F1E" w:rsidRDefault="00DF59CD" w:rsidP="000B189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F59CD" w:rsidRPr="00484F1E" w14:paraId="2AD152A1" w14:textId="77777777" w:rsidTr="000B1892">
        <w:trPr>
          <w:cantSplit/>
          <w:tblHeader/>
        </w:trPr>
        <w:tc>
          <w:tcPr>
            <w:tcW w:w="7830" w:type="dxa"/>
          </w:tcPr>
          <w:p w14:paraId="0B44F888" w14:textId="77777777" w:rsidR="00DF59CD" w:rsidRPr="00484F1E" w:rsidRDefault="00DF59CD" w:rsidP="000B1892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FFF28E8" w14:textId="77777777" w:rsidR="00DF59CD" w:rsidRPr="00484F1E" w:rsidRDefault="00DF59CD" w:rsidP="000B1892">
            <w:pPr>
              <w:tabs>
                <w:tab w:val="left" w:pos="645"/>
                <w:tab w:val="center" w:pos="1267"/>
              </w:tabs>
              <w:spacing w:line="240" w:lineRule="auto"/>
              <w:ind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9CD" w:rsidRPr="00484F1E" w14:paraId="06F0B48B" w14:textId="77777777" w:rsidTr="000B1892">
        <w:tc>
          <w:tcPr>
            <w:tcW w:w="7830" w:type="dxa"/>
          </w:tcPr>
          <w:p w14:paraId="3B5BB831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314" w:type="dxa"/>
          </w:tcPr>
          <w:p w14:paraId="48B5F123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9CD" w:rsidRPr="00484F1E" w14:paraId="29E00FEE" w14:textId="77777777" w:rsidTr="000B1892">
        <w:tc>
          <w:tcPr>
            <w:tcW w:w="7830" w:type="dxa"/>
          </w:tcPr>
          <w:p w14:paraId="5B4AF064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314" w:type="dxa"/>
          </w:tcPr>
          <w:p w14:paraId="64F5197F" w14:textId="162676AD" w:rsidR="00DF59CD" w:rsidRPr="00484F1E" w:rsidRDefault="00FF6E19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DF59CD" w:rsidRPr="00484F1E" w14:paraId="32D2B201" w14:textId="77777777" w:rsidTr="000B1892">
        <w:tc>
          <w:tcPr>
            <w:tcW w:w="7830" w:type="dxa"/>
          </w:tcPr>
          <w:p w14:paraId="13CFDB6E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821C6C1" w14:textId="01ADD5FE" w:rsidR="00DF59CD" w:rsidRPr="00484F1E" w:rsidRDefault="00FF6E19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14,761</w:t>
            </w:r>
          </w:p>
        </w:tc>
      </w:tr>
      <w:tr w:rsidR="00DF59CD" w:rsidRPr="00484F1E" w14:paraId="5D3D3A18" w14:textId="77777777" w:rsidTr="000B1892">
        <w:tc>
          <w:tcPr>
            <w:tcW w:w="7830" w:type="dxa"/>
          </w:tcPr>
          <w:p w14:paraId="5803ACAC" w14:textId="77777777" w:rsidR="00DF59CD" w:rsidRPr="00484F1E" w:rsidRDefault="00DF59CD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20043A4C" w14:textId="1E9F174A" w:rsidR="00DF59CD" w:rsidRPr="00484F1E" w:rsidRDefault="00FF6E19" w:rsidP="000B1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15,648</w:t>
            </w:r>
          </w:p>
        </w:tc>
      </w:tr>
    </w:tbl>
    <w:p w14:paraId="4DC0C348" w14:textId="076C6E5B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74590CA6" w14:textId="7AF4DA63" w:rsidR="00E02C91" w:rsidRDefault="00E02C91" w:rsidP="009E6429">
      <w:pPr>
        <w:pStyle w:val="FSBlank"/>
        <w:rPr>
          <w:sz w:val="30"/>
          <w:szCs w:val="30"/>
          <w:cs/>
        </w:rPr>
      </w:pPr>
    </w:p>
    <w:sectPr w:rsidR="00E02C91" w:rsidSect="00C43E59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F657" w14:textId="77777777" w:rsidR="00921E8A" w:rsidRDefault="00921E8A">
      <w:r>
        <w:separator/>
      </w:r>
    </w:p>
  </w:endnote>
  <w:endnote w:type="continuationSeparator" w:id="0">
    <w:p w14:paraId="448C3424" w14:textId="77777777" w:rsidR="00921E8A" w:rsidRDefault="00921E8A">
      <w:r>
        <w:continuationSeparator/>
      </w:r>
    </w:p>
  </w:endnote>
  <w:endnote w:type="continuationNotice" w:id="1">
    <w:p w14:paraId="453CE16D" w14:textId="77777777" w:rsidR="00921E8A" w:rsidRDefault="00921E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28931D17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72449E19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60C7FCEE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1E2748" w:rsidRDefault="00FC13B3" w:rsidP="00CD128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3620F" w14:textId="77777777" w:rsidR="00921E8A" w:rsidRDefault="00921E8A">
      <w:r>
        <w:separator/>
      </w:r>
    </w:p>
  </w:footnote>
  <w:footnote w:type="continuationSeparator" w:id="0">
    <w:p w14:paraId="7C2448B2" w14:textId="77777777" w:rsidR="00921E8A" w:rsidRDefault="00921E8A">
      <w:r>
        <w:continuationSeparator/>
      </w:r>
    </w:p>
  </w:footnote>
  <w:footnote w:type="continuationNotice" w:id="1">
    <w:p w14:paraId="577626F1" w14:textId="77777777" w:rsidR="00921E8A" w:rsidRDefault="00921E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1" w:name="_Hlk68857696"/>
    <w:bookmarkStart w:id="2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bookmarkEnd w:id="1"/>
  <w:bookmarkEnd w:id="2"/>
  <w:p w14:paraId="21E76CD4" w14:textId="5BCA0DFC" w:rsidR="009C2C0F" w:rsidRPr="00A86E49" w:rsidRDefault="009C2C0F" w:rsidP="009C2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3CEF" w14:textId="77777777" w:rsidR="00C43E59" w:rsidRPr="00A81676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DCA6F05" w14:textId="77777777" w:rsidR="00C43E59" w:rsidRPr="006C5D17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4145A" w14:textId="77777777" w:rsidR="00655820" w:rsidRPr="00A86E49" w:rsidRDefault="00655820" w:rsidP="0065582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2F0980" w14:textId="77777777" w:rsidR="00C43E59" w:rsidRPr="00AB510F" w:rsidRDefault="00C43E59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53BE" w14:textId="77777777" w:rsidR="003364AC" w:rsidRPr="00A81676" w:rsidRDefault="003364AC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5D7957" w14:textId="77777777" w:rsidR="003364AC" w:rsidRPr="006C5D17" w:rsidRDefault="003364AC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F00F438" w14:textId="77777777" w:rsidR="00BC7501" w:rsidRPr="00A86E49" w:rsidRDefault="00BC7501" w:rsidP="00BC7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0277F29" w14:textId="77777777" w:rsidR="003364AC" w:rsidRPr="00AB510F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2A5EAB9" w14:textId="77777777" w:rsidR="00BC7501" w:rsidRPr="00A86E49" w:rsidRDefault="00BC7501" w:rsidP="00BC7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18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10BD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367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4EAE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2144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01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05F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7387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E0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C7501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A77AF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3E0"/>
    <w:rsid w:val="00DB5F19"/>
    <w:rsid w:val="00DB6743"/>
    <w:rsid w:val="00DB7499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CD"/>
    <w:rsid w:val="00DF59D8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3339"/>
    <w:rsid w:val="00F23E5F"/>
    <w:rsid w:val="00F2467E"/>
    <w:rsid w:val="00F24B13"/>
    <w:rsid w:val="00F25829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E9CE9-7535-45A8-9CE6-8F1364AB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</TotalTime>
  <Pages>9</Pages>
  <Words>1516</Words>
  <Characters>6762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10</cp:revision>
  <cp:lastPrinted>2023-10-19T05:59:00Z</cp:lastPrinted>
  <dcterms:created xsi:type="dcterms:W3CDTF">2024-07-23T03:29:00Z</dcterms:created>
  <dcterms:modified xsi:type="dcterms:W3CDTF">2024-07-31T10:34:00Z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