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6D5F0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EF18C5" w14:paraId="14B089D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EF18C5" w:rsidDel="005765CD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EF18C5" w:rsidRDefault="00F52F7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EF18C5" w:rsidRDefault="0029357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EF18C5" w14:paraId="0F70CA13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EF18C5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EF18C5" w14:paraId="4F0DB83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EF18C5" w14:paraId="60D0D19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EF18C5" w:rsidRDefault="00552A2F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EF18C5" w14:paraId="0D9BF1B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EF18C5" w14:paraId="2B0271D9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D5F01" w:rsidRPr="00EF18C5" w14:paraId="3C36229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4466B37A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D5F01" w:rsidRPr="00EF18C5" w14:paraId="7404C5A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3F822987" w:rsidR="006D5F01" w:rsidRPr="00EF18C5" w:rsidRDefault="006D5F01" w:rsidP="00FB6C0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11A378" w14:textId="77777777" w:rsidR="006D5F01" w:rsidRPr="00EF18C5" w:rsidRDefault="006D5F01" w:rsidP="00FB6C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5D676FC" w:rsidR="006D5F01" w:rsidRPr="00EF18C5" w:rsidRDefault="006D5F01" w:rsidP="00FB6C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5F01" w:rsidRPr="00EF18C5" w14:paraId="0CCD213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60436DC9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AD6155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12EEA66B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D5F01" w:rsidRPr="00EF18C5" w14:paraId="1EFF4625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0E75C362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0D413F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20EAC3CC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C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7E6A8745" w:rsidR="006417FE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FFF">
        <w:rPr>
          <w:rFonts w:asciiTheme="majorBidi" w:hAnsiTheme="majorBidi"/>
          <w:sz w:val="30"/>
          <w:szCs w:val="30"/>
        </w:rPr>
        <w:t>9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FB6C03" w:rsidRPr="006C507C">
        <w:rPr>
          <w:rFonts w:asciiTheme="majorBidi" w:hAnsiTheme="majorBidi" w:cstheme="majorBidi" w:hint="cs"/>
          <w:sz w:val="30"/>
          <w:szCs w:val="30"/>
          <w:cs/>
        </w:rPr>
        <w:t>สิง</w:t>
      </w:r>
      <w:r w:rsidR="00FB6C03">
        <w:rPr>
          <w:rFonts w:asciiTheme="majorBidi" w:hAnsiTheme="majorBidi" w:cstheme="majorBidi" w:hint="cs"/>
          <w:sz w:val="30"/>
          <w:szCs w:val="30"/>
          <w:cs/>
        </w:rPr>
        <w:t>หาคม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A75AE2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75AE2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20DCA472" w14:textId="6AD24FFA" w:rsidR="00BA5B80" w:rsidRPr="00EF18C5" w:rsidRDefault="00BA5B80" w:rsidP="003B11D0">
      <w:pPr>
        <w:rPr>
          <w:rFonts w:asciiTheme="majorBidi" w:hAnsiTheme="majorBidi" w:cstheme="majorBidi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6B1FC180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6D2878F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A2D629" w14:textId="6B81EDC1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06AA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การเปลี่ยนแปลงนโยบายการบัญชี</w:t>
      </w:r>
    </w:p>
    <w:p w14:paraId="728AF919" w14:textId="58833B2D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3D821A5E" w14:textId="43A81B0A" w:rsidR="00F06AA3" w:rsidRPr="006E421D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E421D">
        <w:rPr>
          <w:rFonts w:asciiTheme="majorBidi" w:hAnsiTheme="majorBidi" w:cstheme="majorBidi"/>
          <w:sz w:val="30"/>
          <w:szCs w:val="30"/>
        </w:rPr>
        <w:t>12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6E421D">
        <w:rPr>
          <w:rFonts w:asciiTheme="majorBidi" w:hAnsiTheme="majorBidi" w:cstheme="majorBidi"/>
          <w:sz w:val="30"/>
          <w:szCs w:val="30"/>
        </w:rPr>
        <w:t xml:space="preserve">1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6E421D">
        <w:rPr>
          <w:rFonts w:asciiTheme="majorBidi" w:hAnsiTheme="majorBidi" w:cstheme="majorBidi"/>
          <w:sz w:val="30"/>
          <w:szCs w:val="30"/>
        </w:rPr>
        <w:t xml:space="preserve">2567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</w:t>
      </w:r>
      <w:r w:rsidR="006E421D" w:rsidRPr="006E421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ลดขอบเขต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404FE2A2" w14:textId="53B64302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357B9F" w14:textId="47A2CF70" w:rsidR="00F06AA3" w:rsidRPr="00886866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</w:t>
      </w:r>
      <w:r w:rsidR="006E421D" w:rsidRPr="0088686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ตามสัญญาเช่าและหนี้สินภาษีเงินได้รอการตัดบัญชีที่เกี่ยวข้องกับสินทรัพย์สิทธิการใช้แยกจากกัน </w:t>
      </w:r>
      <w:r w:rsidRPr="00886866">
        <w:rPr>
          <w:rFonts w:asciiTheme="majorBidi" w:hAnsiTheme="majorBidi" w:cstheme="majorBidi" w:hint="cs"/>
          <w:spacing w:val="-4"/>
          <w:sz w:val="30"/>
          <w:szCs w:val="30"/>
          <w:cs/>
        </w:rPr>
        <w:t>อย่างไรก็ตาม</w:t>
      </w:r>
      <w:r w:rsidR="006E421D" w:rsidRPr="0088686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86866">
        <w:rPr>
          <w:rFonts w:asciiTheme="majorBidi" w:hAnsiTheme="majorBidi" w:cstheme="majorBidi" w:hint="cs"/>
          <w:spacing w:val="-4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403EC4C2" w14:textId="35634017" w:rsidR="00D95A4F" w:rsidRPr="00372D49" w:rsidRDefault="00D95A4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54C28AA" w14:textId="41B0A4E9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372D49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B39CE3" w14:textId="1628B3B9" w:rsidR="007A078B" w:rsidRPr="00EF18C5" w:rsidRDefault="007A078B" w:rsidP="003B11D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FB6C03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B6C03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 w:rsidR="00FB6C03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3CF5480D" w14:textId="20E6952E" w:rsidR="00A96A58" w:rsidRPr="00372D49" w:rsidRDefault="00A96A58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085"/>
        <w:gridCol w:w="24"/>
        <w:gridCol w:w="248"/>
        <w:gridCol w:w="24"/>
        <w:gridCol w:w="1120"/>
        <w:gridCol w:w="261"/>
        <w:gridCol w:w="1109"/>
        <w:gridCol w:w="259"/>
        <w:gridCol w:w="1109"/>
      </w:tblGrid>
      <w:tr w:rsidR="00FB6C03" w:rsidRPr="00EF18C5" w14:paraId="5029B51E" w14:textId="77777777" w:rsidTr="007C6E15">
        <w:trPr>
          <w:tblHeader/>
        </w:trPr>
        <w:tc>
          <w:tcPr>
            <w:tcW w:w="4220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1" w:type="dxa"/>
            <w:gridSpan w:val="5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1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B6C03" w:rsidRPr="00EF18C5" w14:paraId="72149592" w14:textId="77777777" w:rsidTr="007C6E15">
        <w:trPr>
          <w:tblHeader/>
        </w:trPr>
        <w:tc>
          <w:tcPr>
            <w:tcW w:w="4220" w:type="dxa"/>
          </w:tcPr>
          <w:p w14:paraId="6B1622F4" w14:textId="77F4C524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09" w:type="dxa"/>
            <w:gridSpan w:val="2"/>
          </w:tcPr>
          <w:p w14:paraId="4B47C96D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  <w:gridSpan w:val="2"/>
          </w:tcPr>
          <w:p w14:paraId="1C072BE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A2BCD1A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5D68414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9D0AAD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3AAF4612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1FF55B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574C" w:rsidRPr="00EF18C5" w14:paraId="1FFDAAEE" w14:textId="77777777" w:rsidTr="007C6E15">
        <w:trPr>
          <w:tblHeader/>
        </w:trPr>
        <w:tc>
          <w:tcPr>
            <w:tcW w:w="4220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9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42097C">
        <w:tc>
          <w:tcPr>
            <w:tcW w:w="4220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C04CE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3E1" w:rsidRPr="00EF18C5" w14:paraId="3307F960" w14:textId="77777777" w:rsidTr="0042097C">
        <w:tc>
          <w:tcPr>
            <w:tcW w:w="4220" w:type="dxa"/>
          </w:tcPr>
          <w:p w14:paraId="1CBEF27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69C2C2" w14:textId="2E3932FF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861776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5E2E659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4FCFE8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8BDF169" w14:textId="1CB045C8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17,268</w:t>
            </w:r>
          </w:p>
        </w:tc>
        <w:tc>
          <w:tcPr>
            <w:tcW w:w="259" w:type="dxa"/>
          </w:tcPr>
          <w:p w14:paraId="59E33DF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CCC0A8" w14:textId="18DB0DB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19,272</w:t>
            </w:r>
          </w:p>
        </w:tc>
      </w:tr>
      <w:tr w:rsidR="006853E1" w:rsidRPr="00EF18C5" w14:paraId="36FCB957" w14:textId="77777777" w:rsidTr="0042097C">
        <w:tc>
          <w:tcPr>
            <w:tcW w:w="4220" w:type="dxa"/>
          </w:tcPr>
          <w:p w14:paraId="030DABE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91F6D" w14:textId="63661B4E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D87764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40D0B4C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1B3A78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  <w:shd w:val="clear" w:color="auto" w:fill="auto"/>
          </w:tcPr>
          <w:p w14:paraId="042EEE91" w14:textId="2C62C65E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59" w:type="dxa"/>
          </w:tcPr>
          <w:p w14:paraId="1782E23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</w:tcPr>
          <w:p w14:paraId="132CC135" w14:textId="62A5A390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6853E1" w:rsidRPr="00EF18C5" w14:paraId="6E1264A9" w14:textId="77777777" w:rsidTr="0042097C">
        <w:tc>
          <w:tcPr>
            <w:tcW w:w="4220" w:type="dxa"/>
          </w:tcPr>
          <w:p w14:paraId="13286CAE" w14:textId="3FF20071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DE0D7B" w14:textId="5F3261CA" w:rsidR="006853E1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1B7D8F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50C2950" w14:textId="1F453421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E99E63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  <w:shd w:val="clear" w:color="auto" w:fill="auto"/>
          </w:tcPr>
          <w:p w14:paraId="21227586" w14:textId="0326AE39" w:rsidR="006853E1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9" w:type="dxa"/>
          </w:tcPr>
          <w:p w14:paraId="4203548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</w:tcPr>
          <w:p w14:paraId="14CF418C" w14:textId="0780A4D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853E1" w:rsidRPr="00EF18C5" w14:paraId="33482025" w14:textId="77777777" w:rsidTr="0042097C">
        <w:tc>
          <w:tcPr>
            <w:tcW w:w="4220" w:type="dxa"/>
          </w:tcPr>
          <w:p w14:paraId="185F031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100663F2" w14:textId="2ADE7626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6035058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6D227C0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EFD5D9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8FCD25C" w14:textId="1DC8ADBA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59" w:type="dxa"/>
          </w:tcPr>
          <w:p w14:paraId="561EDF1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61AD73" w14:textId="75C35BEE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853E1" w:rsidRPr="00EF18C5" w14:paraId="63326E95" w14:textId="77777777" w:rsidTr="0042097C">
        <w:tc>
          <w:tcPr>
            <w:tcW w:w="4220" w:type="dxa"/>
          </w:tcPr>
          <w:p w14:paraId="7105FF9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0E2AF6A9" w14:textId="33675BA2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21456AD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7F21865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42B7A3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FC7C40" w14:textId="563F9DEB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1,287</w:t>
            </w:r>
          </w:p>
        </w:tc>
        <w:tc>
          <w:tcPr>
            <w:tcW w:w="259" w:type="dxa"/>
          </w:tcPr>
          <w:p w14:paraId="3B378F2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D7B6DDC" w14:textId="48AD5702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6853E1" w:rsidRPr="00EF18C5" w14:paraId="52CCA8E0" w14:textId="77777777" w:rsidTr="0042097C">
        <w:tc>
          <w:tcPr>
            <w:tcW w:w="4220" w:type="dxa"/>
          </w:tcPr>
          <w:p w14:paraId="20C925E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5FC06F67" w14:textId="1F3328CD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747EA3B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95CD4B7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95953E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F4ECE9" w14:textId="26023BFF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79316342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B9D927" w14:textId="5415928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853E1" w:rsidRPr="00EF18C5" w14:paraId="752D5D55" w14:textId="77777777" w:rsidTr="0042097C">
        <w:tc>
          <w:tcPr>
            <w:tcW w:w="4220" w:type="dxa"/>
          </w:tcPr>
          <w:p w14:paraId="10776F0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50EADDE5" w14:textId="08B0F6E0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5D4F742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4C28E852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86562E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916029" w14:textId="24AEE9E2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1822EFF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5CC63A" w14:textId="426E0D09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853E1" w:rsidRPr="001E3D74" w14:paraId="37A9F8B6" w14:textId="77777777" w:rsidTr="0042097C">
        <w:tc>
          <w:tcPr>
            <w:tcW w:w="4220" w:type="dxa"/>
          </w:tcPr>
          <w:p w14:paraId="686283E8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</w:tcPr>
          <w:p w14:paraId="266B4934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CE4154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5510FFE9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083673A0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2BFE7CC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5D055B8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194E1DF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num" w:pos="142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853E1" w:rsidRPr="00EF18C5" w14:paraId="341D5C0C" w14:textId="77777777" w:rsidTr="0042097C">
        <w:tc>
          <w:tcPr>
            <w:tcW w:w="4220" w:type="dxa"/>
          </w:tcPr>
          <w:p w14:paraId="77D8DBF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557BAA4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441843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07A4B4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6FB6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708382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15EE27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2204C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3E1" w:rsidRPr="00EF18C5" w14:paraId="4AB29E5D" w14:textId="77777777" w:rsidTr="0042097C">
        <w:tc>
          <w:tcPr>
            <w:tcW w:w="4220" w:type="dxa"/>
          </w:tcPr>
          <w:p w14:paraId="6560FC7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54C27417" w14:textId="1346942A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42EC70C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3AFFECE" w14:textId="63BCE853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7176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261" w:type="dxa"/>
          </w:tcPr>
          <w:p w14:paraId="11CEDD4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80AFE33" w14:textId="654F54EC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8C6C07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D2A28C" w14:textId="77777777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1F7DA1CF" w14:textId="77777777" w:rsidTr="0042097C">
        <w:tc>
          <w:tcPr>
            <w:tcW w:w="4220" w:type="dxa"/>
          </w:tcPr>
          <w:p w14:paraId="417236E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5B0B240" w14:textId="12036E80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76B330E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3678D65" w14:textId="17D77524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97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61" w:type="dxa"/>
          </w:tcPr>
          <w:p w14:paraId="46A82B3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C8DC5ED" w14:textId="2F79C910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5EEE7B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93D4B46" w14:textId="77777777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25E01779" w14:textId="77777777" w:rsidTr="0042097C">
        <w:tc>
          <w:tcPr>
            <w:tcW w:w="4220" w:type="dxa"/>
          </w:tcPr>
          <w:p w14:paraId="31B552D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14372D37" w14:textId="259B3CA3" w:rsidR="006853E1" w:rsidRPr="00EF18C5" w:rsidRDefault="00847A6F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3CE522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D334EDB" w14:textId="34A59033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1" w:type="dxa"/>
          </w:tcPr>
          <w:p w14:paraId="7464FE7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1835CC5" w14:textId="6E2330CB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78AD24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B29A8D" w14:textId="77777777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75F4A06C" w14:textId="77777777" w:rsidTr="0042097C">
        <w:trPr>
          <w:trHeight w:val="20"/>
        </w:trPr>
        <w:tc>
          <w:tcPr>
            <w:tcW w:w="4220" w:type="dxa"/>
          </w:tcPr>
          <w:p w14:paraId="71F8DDE9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73663AAA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3E571E3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44EDB20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038FCF1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054C8ABD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64731853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2E7913AD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853E1" w:rsidRPr="00EF18C5" w14:paraId="38593A32" w14:textId="77777777" w:rsidTr="0042097C">
        <w:tc>
          <w:tcPr>
            <w:tcW w:w="4220" w:type="dxa"/>
          </w:tcPr>
          <w:p w14:paraId="0EB729A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3C57C6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A415C1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877E4A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A8BE13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4CC3B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2FC31A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0A5B3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53E1" w:rsidRPr="00EF18C5" w14:paraId="6A4993DE" w14:textId="77777777" w:rsidTr="0042097C">
        <w:tc>
          <w:tcPr>
            <w:tcW w:w="4220" w:type="dxa"/>
          </w:tcPr>
          <w:p w14:paraId="521A705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55CF0B" w14:textId="399EC962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47A6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5F4AD5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16ABB6DC" w14:textId="005F941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1" w:type="dxa"/>
            <w:shd w:val="clear" w:color="auto" w:fill="auto"/>
          </w:tcPr>
          <w:p w14:paraId="5492C2E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4B0AFB" w14:textId="5713CE9C" w:rsidR="006853E1" w:rsidRPr="00EF18C5" w:rsidRDefault="00D749BA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2F0FF7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8598F3" w14:textId="5483C5C7" w:rsidR="006853E1" w:rsidRPr="0012309B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3E1" w:rsidRPr="00EF18C5" w14:paraId="36A7F208" w14:textId="77777777" w:rsidTr="0042097C">
        <w:tc>
          <w:tcPr>
            <w:tcW w:w="4220" w:type="dxa"/>
          </w:tcPr>
          <w:p w14:paraId="23BA939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BC45C5" w14:textId="364A3E1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CCD6877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F2D652A" w14:textId="35744692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  <w:shd w:val="clear" w:color="auto" w:fill="auto"/>
          </w:tcPr>
          <w:p w14:paraId="5B8EBE1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E207824" w14:textId="2BA59B60" w:rsidR="006853E1" w:rsidRPr="00EF18C5" w:rsidRDefault="00D749BA" w:rsidP="00D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0EADBE7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A71B134" w14:textId="6C912393" w:rsidR="006853E1" w:rsidRPr="0012309B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3E1" w:rsidRPr="00EF18C5" w14:paraId="6B413698" w14:textId="77777777" w:rsidTr="0042097C">
        <w:tc>
          <w:tcPr>
            <w:tcW w:w="4220" w:type="dxa"/>
          </w:tcPr>
          <w:p w14:paraId="412ED8FD" w14:textId="6919F030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472B1E" w14:textId="6B964646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6E4DE32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3D0F62E6" w14:textId="48C424D5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0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251D96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90E7266" w14:textId="5F1DBF5D" w:rsidR="006853E1" w:rsidRPr="00EF18C5" w:rsidRDefault="00D749BA" w:rsidP="00D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9" w:type="dxa"/>
            <w:shd w:val="clear" w:color="auto" w:fill="auto"/>
          </w:tcPr>
          <w:p w14:paraId="6A47AA6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A618BE8" w14:textId="170EB491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53E1" w:rsidRPr="00EF18C5" w14:paraId="4C3DBBA9" w14:textId="77777777" w:rsidTr="0042097C">
        <w:tc>
          <w:tcPr>
            <w:tcW w:w="4220" w:type="dxa"/>
          </w:tcPr>
          <w:p w14:paraId="4FB07EDD" w14:textId="23D1D248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FFC325" w14:textId="714DA85E" w:rsidR="006853E1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EEE3AA2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44C2AAD" w14:textId="6BEA15E0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90DEFC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6B5C48C" w14:textId="1343388A" w:rsidR="006853E1" w:rsidRPr="00EF18C5" w:rsidRDefault="00D749BA" w:rsidP="00D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641FB8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C5AA376" w14:textId="5DE2667A" w:rsidR="006853E1" w:rsidRPr="0012309B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12309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775E96E2" w14:textId="77777777" w:rsidTr="0042097C">
        <w:tc>
          <w:tcPr>
            <w:tcW w:w="4220" w:type="dxa"/>
          </w:tcPr>
          <w:p w14:paraId="63FCE41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77C70F42" w14:textId="3E32335F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AA14D1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91642D8" w14:textId="12D2282C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61" w:type="dxa"/>
          </w:tcPr>
          <w:p w14:paraId="360F1EC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D1B941F" w14:textId="400661DE" w:rsidR="006853E1" w:rsidRPr="00EF18C5" w:rsidRDefault="00B3640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60E6A7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62A39" w14:textId="7CD44933" w:rsidR="006853E1" w:rsidRPr="0012309B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3E1" w:rsidRPr="00EF18C5" w14:paraId="6C480019" w14:textId="77777777" w:rsidTr="0042097C">
        <w:tc>
          <w:tcPr>
            <w:tcW w:w="4220" w:type="dxa"/>
          </w:tcPr>
          <w:p w14:paraId="70FBF4B4" w14:textId="5EDACFD8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0CE7883E" w14:textId="02C8008C" w:rsidR="006853E1" w:rsidRPr="00EF18C5" w:rsidRDefault="0066311E" w:rsidP="0066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96266E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F125E1F" w14:textId="235BC97F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EB1999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5CFC09" w14:textId="4FE54BD4" w:rsidR="006853E1" w:rsidRPr="00EF18C5" w:rsidRDefault="00B3640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03DAD2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2785E2" w14:textId="770923B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3E1" w:rsidRPr="00EF18C5" w14:paraId="6BE10D38" w14:textId="77777777" w:rsidTr="0042097C">
        <w:tc>
          <w:tcPr>
            <w:tcW w:w="4220" w:type="dxa"/>
          </w:tcPr>
          <w:p w14:paraId="30C23B5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266B6FA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2A7BEA7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849C3B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0E716E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C66ACC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E463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AD8D7F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3E1" w:rsidRPr="00EF18C5" w14:paraId="170D751D" w14:textId="77777777" w:rsidTr="0042097C">
        <w:tc>
          <w:tcPr>
            <w:tcW w:w="4220" w:type="dxa"/>
          </w:tcPr>
          <w:p w14:paraId="33C5011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27C706C0" w14:textId="626061D6" w:rsidR="006853E1" w:rsidRPr="00192058" w:rsidRDefault="00847A6F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2" w:type="dxa"/>
            <w:gridSpan w:val="2"/>
          </w:tcPr>
          <w:p w14:paraId="195ACD38" w14:textId="77777777" w:rsidR="006853E1" w:rsidRPr="00192058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B7F8C2C" w14:textId="61865DCA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61" w:type="dxa"/>
          </w:tcPr>
          <w:p w14:paraId="773161F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C88A689" w14:textId="59063062" w:rsidR="006853E1" w:rsidRPr="00EF18C5" w:rsidRDefault="00B3640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169B33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0CBF23" w14:textId="77777777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7EECC74B" w14:textId="77777777" w:rsidTr="0042097C">
        <w:tc>
          <w:tcPr>
            <w:tcW w:w="4220" w:type="dxa"/>
          </w:tcPr>
          <w:p w14:paraId="1B92887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F8A6D63" w14:textId="56E4262A" w:rsidR="006853E1" w:rsidRPr="00192058" w:rsidRDefault="00847A6F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C934A3A" w14:textId="77777777" w:rsidR="006853E1" w:rsidRPr="00192058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993760E" w14:textId="0F3A5E3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1" w:type="dxa"/>
            <w:shd w:val="clear" w:color="auto" w:fill="auto"/>
          </w:tcPr>
          <w:p w14:paraId="4924A88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E628B7A" w14:textId="722037B6" w:rsidR="006853E1" w:rsidRPr="00EF18C5" w:rsidRDefault="00B3640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58D9CE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C89AF0" w14:textId="77777777" w:rsidR="006853E1" w:rsidRPr="0090246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1B98B1C0" w14:textId="77777777" w:rsidTr="0042097C">
        <w:tc>
          <w:tcPr>
            <w:tcW w:w="4220" w:type="dxa"/>
          </w:tcPr>
          <w:p w14:paraId="4C40B3D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69406957" w14:textId="79BB6935" w:rsidR="006853E1" w:rsidRPr="00192058" w:rsidRDefault="00847A6F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2" w:type="dxa"/>
            <w:gridSpan w:val="2"/>
          </w:tcPr>
          <w:p w14:paraId="671622D1" w14:textId="77777777" w:rsidR="006853E1" w:rsidRPr="00192058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742A190" w14:textId="0861C1E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1" w:type="dxa"/>
          </w:tcPr>
          <w:p w14:paraId="323CF1E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718BD33" w14:textId="7A1E2938" w:rsidR="006853E1" w:rsidRPr="00EF18C5" w:rsidRDefault="00B3640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640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59" w:type="dxa"/>
          </w:tcPr>
          <w:p w14:paraId="3B1F33A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0D7D9D" w14:textId="44B9CA8B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1E3D74" w14:paraId="43ABDD8A" w14:textId="77777777" w:rsidTr="0042097C">
        <w:tc>
          <w:tcPr>
            <w:tcW w:w="4220" w:type="dxa"/>
          </w:tcPr>
          <w:p w14:paraId="4BE7D1B0" w14:textId="77777777" w:rsidR="006853E1" w:rsidRPr="00F06AA3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43CF5" w14:textId="77777777" w:rsidR="006853E1" w:rsidRPr="00192058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B834BAE" w14:textId="77777777" w:rsidR="006853E1" w:rsidRPr="00192058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76FB59C1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23AF319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130DED56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dxa"/>
          </w:tcPr>
          <w:p w14:paraId="1856A54E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4F10697E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53E1" w:rsidRPr="00EF18C5" w14:paraId="19B379D9" w14:textId="77777777" w:rsidTr="0042097C">
        <w:tc>
          <w:tcPr>
            <w:tcW w:w="4220" w:type="dxa"/>
            <w:shd w:val="clear" w:color="auto" w:fill="auto"/>
          </w:tcPr>
          <w:p w14:paraId="335EDE0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5977DBA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6316E5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1635BB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2BC37B3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559C14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F575B70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55BB17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3E1" w:rsidRPr="00EF18C5" w14:paraId="0AB6E734" w14:textId="77777777" w:rsidTr="0042097C">
        <w:tc>
          <w:tcPr>
            <w:tcW w:w="4220" w:type="dxa"/>
            <w:shd w:val="clear" w:color="auto" w:fill="auto"/>
          </w:tcPr>
          <w:p w14:paraId="155630FB" w14:textId="77777777" w:rsidR="006853E1" w:rsidRPr="00EF18C5" w:rsidRDefault="006853E1" w:rsidP="006853E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6A1DB09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5CB78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1FA3014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6134E47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AEB98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3116C87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E7D5F1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3E1" w:rsidRPr="00EF18C5" w14:paraId="41685CE7" w14:textId="77777777" w:rsidTr="00237ECE">
        <w:tc>
          <w:tcPr>
            <w:tcW w:w="4220" w:type="dxa"/>
            <w:shd w:val="clear" w:color="auto" w:fill="auto"/>
          </w:tcPr>
          <w:p w14:paraId="25D07F8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9E68A" w14:textId="7F0B244B" w:rsidR="006853E1" w:rsidRPr="00D30242" w:rsidRDefault="0066311E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8CE1D50" w14:textId="77777777" w:rsidR="006853E1" w:rsidRPr="00D3024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bottom w:val="nil"/>
            </w:tcBorders>
            <w:shd w:val="clear" w:color="auto" w:fill="auto"/>
          </w:tcPr>
          <w:p w14:paraId="76477674" w14:textId="21406C74" w:rsidR="006853E1" w:rsidRPr="00D3024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1" w:type="dxa"/>
            <w:shd w:val="clear" w:color="auto" w:fill="auto"/>
          </w:tcPr>
          <w:p w14:paraId="2E982BAA" w14:textId="77777777" w:rsidR="006853E1" w:rsidRPr="00D3024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ECFE569" w14:textId="7939C962" w:rsidR="006853E1" w:rsidRPr="00D30242" w:rsidRDefault="0042305E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05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59" w:type="dxa"/>
            <w:shd w:val="clear" w:color="auto" w:fill="auto"/>
          </w:tcPr>
          <w:p w14:paraId="28A0C004" w14:textId="77777777" w:rsidR="006853E1" w:rsidRPr="00D3024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9F32F3F" w14:textId="2F21DEE2" w:rsidR="006853E1" w:rsidRPr="00D30242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48F5C8FF" w14:textId="182CBCD3" w:rsidR="0077574C" w:rsidRPr="00EF18C5" w:rsidRDefault="0077574C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265E6C" w14:textId="561CCD71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A1A26" w:rsidRPr="008457DC">
        <w:rPr>
          <w:rFonts w:asciiTheme="majorBidi" w:hAnsiTheme="majorBidi" w:cstheme="majorBidi"/>
          <w:sz w:val="30"/>
          <w:szCs w:val="30"/>
        </w:rPr>
        <w:t>3</w:t>
      </w:r>
      <w:r w:rsidR="008A1A26">
        <w:rPr>
          <w:rFonts w:asciiTheme="majorBidi" w:hAnsiTheme="majorBidi" w:cstheme="majorBidi"/>
          <w:sz w:val="30"/>
          <w:szCs w:val="30"/>
        </w:rPr>
        <w:t>0</w:t>
      </w:r>
      <w:r w:rsidR="008A1A26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>ม</w:t>
      </w:r>
      <w:r w:rsidR="008A1A2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EF18C5" w:rsidRDefault="008C7563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112"/>
        <w:gridCol w:w="271"/>
        <w:gridCol w:w="1112"/>
        <w:gridCol w:w="278"/>
        <w:gridCol w:w="1103"/>
        <w:gridCol w:w="254"/>
        <w:gridCol w:w="1111"/>
      </w:tblGrid>
      <w:tr w:rsidR="001B1364" w:rsidRPr="00EF18C5" w14:paraId="6C860FF3" w14:textId="77777777" w:rsidTr="008A1A26">
        <w:trPr>
          <w:tblHeader/>
        </w:trPr>
        <w:tc>
          <w:tcPr>
            <w:tcW w:w="2230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1A26" w:rsidRPr="00EF18C5" w14:paraId="39D18FB3" w14:textId="77777777" w:rsidTr="008A1A26">
        <w:trPr>
          <w:tblHeader/>
        </w:trPr>
        <w:tc>
          <w:tcPr>
            <w:tcW w:w="2230" w:type="pct"/>
          </w:tcPr>
          <w:p w14:paraId="6E1EC74C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DD0AFB6" w14:textId="114799CF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9F1B1C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3D34C0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F1D51FD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DF1F25" w14:textId="0FC38825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14BA85D1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AC5F51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A26" w:rsidRPr="00EF18C5" w14:paraId="70A349B4" w14:textId="77777777" w:rsidTr="008A1A26">
        <w:trPr>
          <w:tblHeader/>
        </w:trPr>
        <w:tc>
          <w:tcPr>
            <w:tcW w:w="2230" w:type="pct"/>
          </w:tcPr>
          <w:p w14:paraId="3782A7BC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A69ABBE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2EE66B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E6B03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037AAF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866EB4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2B51D538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6D996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A26" w:rsidRPr="00EF18C5" w14:paraId="7727AF6A" w14:textId="77777777" w:rsidTr="00AC1386">
        <w:trPr>
          <w:trHeight w:val="434"/>
          <w:tblHeader/>
        </w:trPr>
        <w:tc>
          <w:tcPr>
            <w:tcW w:w="2230" w:type="pct"/>
          </w:tcPr>
          <w:p w14:paraId="434F6245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5779CFD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A26" w:rsidRPr="00EF18C5" w14:paraId="113E5B53" w14:textId="77777777" w:rsidTr="008A1A26">
        <w:tc>
          <w:tcPr>
            <w:tcW w:w="2230" w:type="pct"/>
          </w:tcPr>
          <w:p w14:paraId="488171D0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8" w:type="pct"/>
          </w:tcPr>
          <w:p w14:paraId="28F81F9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1E0B4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72D78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C2334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36D6B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7D8A1E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C79F7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6D44DE94" w14:textId="77777777" w:rsidTr="008A1A26">
        <w:tc>
          <w:tcPr>
            <w:tcW w:w="2230" w:type="pct"/>
          </w:tcPr>
          <w:p w14:paraId="20423B9F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7F60CA5" w14:textId="60B2CBE8" w:rsidR="008A1A26" w:rsidRPr="00EF18C5" w:rsidRDefault="0066311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4FCD2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7E9915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0C35F6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306CD5" w14:textId="519B2F89" w:rsidR="008A1A26" w:rsidRPr="00EF18C5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2305E"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34" w:type="pct"/>
          </w:tcPr>
          <w:p w14:paraId="66CBE80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91BE78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</w:tr>
      <w:tr w:rsidR="008A1A26" w:rsidRPr="00EF18C5" w14:paraId="15E873A8" w14:textId="77777777" w:rsidTr="008A1A26">
        <w:tc>
          <w:tcPr>
            <w:tcW w:w="2230" w:type="pct"/>
          </w:tcPr>
          <w:p w14:paraId="061BBD91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8" w:type="pct"/>
          </w:tcPr>
          <w:p w14:paraId="7144296E" w14:textId="6A482785" w:rsidR="008A1A26" w:rsidRPr="00EF18C5" w:rsidRDefault="0066311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3" w:type="pct"/>
          </w:tcPr>
          <w:p w14:paraId="5EF6654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9872F8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C7F589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76005A" w14:textId="497B8731" w:rsidR="008A1A26" w:rsidRPr="00EF18C5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5F86DA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94CF7C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7E15572F" w14:textId="77777777" w:rsidTr="008A1A26">
        <w:tc>
          <w:tcPr>
            <w:tcW w:w="2230" w:type="pct"/>
          </w:tcPr>
          <w:p w14:paraId="11A9C2EF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</w:tcPr>
          <w:p w14:paraId="38A80891" w14:textId="5ADADA19" w:rsidR="008A1A26" w:rsidRPr="00EF18C5" w:rsidRDefault="0066311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3" w:type="pct"/>
          </w:tcPr>
          <w:p w14:paraId="215D6FE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BBB5B" w14:textId="7ECCEA95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96F46E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FF281D" w14:textId="22FE3646" w:rsidR="008A1A26" w:rsidRPr="00EF18C5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B2BC7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F542EE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A1A26" w:rsidRPr="00EF18C5" w14:paraId="2F8087DA" w14:textId="77777777" w:rsidTr="008A1A26">
        <w:tc>
          <w:tcPr>
            <w:tcW w:w="2230" w:type="pct"/>
          </w:tcPr>
          <w:p w14:paraId="13BEA528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3D2A568" w14:textId="22028C52" w:rsidR="008A1A26" w:rsidRPr="00EF18C5" w:rsidRDefault="0066311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1320514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9DA3FF2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4D4012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43C1D23" w14:textId="0D74DC3F" w:rsidR="008A1A26" w:rsidRPr="00EF18C5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136B2D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A789888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1358890D" w14:textId="77777777" w:rsidTr="008A1A26">
        <w:tc>
          <w:tcPr>
            <w:tcW w:w="2230" w:type="pct"/>
          </w:tcPr>
          <w:p w14:paraId="70E885FE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C46" w14:textId="0A61B03D" w:rsidR="008A1A26" w:rsidRPr="00EF18C5" w:rsidRDefault="0066311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3" w:type="pct"/>
          </w:tcPr>
          <w:p w14:paraId="199FDB9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189B" w14:textId="2354A952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594C99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E3DF" w14:textId="3213B279" w:rsidR="008A1A26" w:rsidRPr="00EF18C5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0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</w:t>
            </w:r>
          </w:p>
        </w:tc>
        <w:tc>
          <w:tcPr>
            <w:tcW w:w="134" w:type="pct"/>
          </w:tcPr>
          <w:p w14:paraId="3B60D46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</w:p>
        </w:tc>
      </w:tr>
      <w:tr w:rsidR="008A1A26" w:rsidRPr="00EF18C5" w14:paraId="535310EE" w14:textId="77777777" w:rsidTr="008A1A26">
        <w:tc>
          <w:tcPr>
            <w:tcW w:w="2230" w:type="pct"/>
          </w:tcPr>
          <w:p w14:paraId="468E6342" w14:textId="77777777" w:rsidR="008A1A26" w:rsidRPr="0038784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F82A2E8" w14:textId="77777777" w:rsidR="008A1A26" w:rsidRPr="0038784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1B08682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24F61A" w14:textId="77777777" w:rsidR="008A1A26" w:rsidRPr="0038784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1022B39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B40F324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25BC5FDB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6B61BBE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A26" w:rsidRPr="00EF18C5" w14:paraId="21059225" w14:textId="77777777" w:rsidTr="008A1A26">
        <w:tc>
          <w:tcPr>
            <w:tcW w:w="2230" w:type="pct"/>
          </w:tcPr>
          <w:p w14:paraId="34BD4A30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588" w:type="pct"/>
          </w:tcPr>
          <w:p w14:paraId="5CD3D11A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09BF1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F4BDBC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1F89B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443E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DE7EE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B7AA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38A0E7FE" w14:textId="77777777" w:rsidTr="008A1A26">
        <w:tc>
          <w:tcPr>
            <w:tcW w:w="2230" w:type="pct"/>
          </w:tcPr>
          <w:p w14:paraId="6DC46217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1F41118" w14:textId="1456E99C" w:rsidR="008A1A26" w:rsidRPr="00E96FB4" w:rsidRDefault="00DE272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4083D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0E727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64A5B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9265F" w14:textId="3B7C1FDC" w:rsidR="008A1A26" w:rsidRPr="00E96FB4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2305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14:paraId="7D31D5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C7BCBF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</w:p>
        </w:tc>
      </w:tr>
      <w:tr w:rsidR="008A1A26" w:rsidRPr="00EF18C5" w14:paraId="004BA1AC" w14:textId="77777777" w:rsidTr="008A1A26">
        <w:tc>
          <w:tcPr>
            <w:tcW w:w="2230" w:type="pct"/>
          </w:tcPr>
          <w:p w14:paraId="04285A87" w14:textId="77777777" w:rsidR="008A1A26" w:rsidRPr="0038784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8" w:type="pct"/>
          </w:tcPr>
          <w:p w14:paraId="1B2591C3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B559978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6DED49D6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3368E41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1EFC22A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49CA9F6F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7D5350B1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1A26" w:rsidRPr="00EF18C5" w14:paraId="6E5C4223" w14:textId="77777777" w:rsidTr="008A1A26">
        <w:tc>
          <w:tcPr>
            <w:tcW w:w="2230" w:type="pct"/>
          </w:tcPr>
          <w:p w14:paraId="70282519" w14:textId="4EA3166B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4F2434C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B09AA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F0C7F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3EF6B1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2EBE3B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8BAA37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0DC571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2B0689AB" w14:textId="77777777" w:rsidTr="008A1A26">
        <w:tc>
          <w:tcPr>
            <w:tcW w:w="2230" w:type="pct"/>
          </w:tcPr>
          <w:p w14:paraId="2EB57DF6" w14:textId="01B84E9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3AE06F6" w14:textId="654CB879" w:rsidR="008A1A26" w:rsidRPr="00E96FB4" w:rsidRDefault="00DE272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64DAE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C9256" w14:textId="6C433A91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1F6B04E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D6699E" w14:textId="7AFF2B2A" w:rsidR="008A1A26" w:rsidRPr="00E96FB4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2305E">
              <w:rPr>
                <w:rFonts w:asciiTheme="majorBidi" w:hAnsiTheme="majorBidi" w:cstheme="majorBidi"/>
                <w:sz w:val="30"/>
                <w:szCs w:val="30"/>
              </w:rPr>
              <w:t>20,850</w:t>
            </w:r>
          </w:p>
        </w:tc>
        <w:tc>
          <w:tcPr>
            <w:tcW w:w="134" w:type="pct"/>
          </w:tcPr>
          <w:p w14:paraId="2F9E9E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37495E" w14:textId="2CD1E298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</w:tr>
      <w:tr w:rsidR="008A1A26" w:rsidRPr="00EF18C5" w14:paraId="064EAFFD" w14:textId="77777777" w:rsidTr="00E2276A">
        <w:trPr>
          <w:trHeight w:val="677"/>
        </w:trPr>
        <w:tc>
          <w:tcPr>
            <w:tcW w:w="2230" w:type="pct"/>
          </w:tcPr>
          <w:p w14:paraId="2FB9FF5F" w14:textId="77777777" w:rsidR="008A1A26" w:rsidRPr="0038784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8" w:type="pct"/>
          </w:tcPr>
          <w:p w14:paraId="0D869CBB" w14:textId="77777777" w:rsidR="008A1A26" w:rsidRPr="0038784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03774C6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6A87844D" w14:textId="77777777" w:rsidR="008A1A26" w:rsidRPr="0038784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BEB7CE6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423869B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21EFB650" w14:textId="77777777" w:rsidR="008A1A26" w:rsidRPr="0038784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0431D1EA" w14:textId="77777777" w:rsidR="008A1A26" w:rsidRPr="0038784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A1A26" w:rsidRPr="00EF18C5" w14:paraId="7F9B5E7C" w14:textId="77777777" w:rsidTr="008A1A26">
        <w:tc>
          <w:tcPr>
            <w:tcW w:w="2230" w:type="pct"/>
          </w:tcPr>
          <w:p w14:paraId="374E6AE9" w14:textId="25F164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588" w:type="pct"/>
          </w:tcPr>
          <w:p w14:paraId="56684EBA" w14:textId="77777777" w:rsidR="008A1A26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AA1067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82F036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45F26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12865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E276F6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E98B8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1A26" w:rsidRPr="00EF18C5" w14:paraId="211C8938" w14:textId="77777777" w:rsidTr="008A1A26">
        <w:tc>
          <w:tcPr>
            <w:tcW w:w="2230" w:type="pct"/>
          </w:tcPr>
          <w:p w14:paraId="325BD962" w14:textId="373E727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8AF64BD" w14:textId="4B4DD9A4" w:rsidR="008A1A26" w:rsidRDefault="00DE272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B85BD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A8DF69" w14:textId="61A0C6C4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B8FACD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E68AF3" w14:textId="3D6E2DF5" w:rsidR="008A1A26" w:rsidRPr="00C168BF" w:rsidRDefault="0018271B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8271B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34" w:type="pct"/>
          </w:tcPr>
          <w:p w14:paraId="546D53C2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331E42" w14:textId="6670C794" w:rsidR="008A1A26" w:rsidRPr="00C168BF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8A1A26" w:rsidRPr="00EF18C5" w14:paraId="53D4D397" w14:textId="77777777" w:rsidTr="008A1A26">
        <w:tc>
          <w:tcPr>
            <w:tcW w:w="2230" w:type="pct"/>
          </w:tcPr>
          <w:p w14:paraId="0051DDC6" w14:textId="6891EC5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FB5A3E8" w14:textId="04A340B3" w:rsidR="008A1A26" w:rsidRDefault="00DE272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5DF73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DE1CB79" w14:textId="6FF63460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47E0A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281947A" w14:textId="6F972F4B" w:rsidR="008A1A26" w:rsidRPr="00C168BF" w:rsidRDefault="0042305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2305E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134" w:type="pct"/>
          </w:tcPr>
          <w:p w14:paraId="4029B5D5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B3177FD" w14:textId="37A474A7" w:rsidR="008A1A26" w:rsidRPr="00C168BF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8A1A26" w:rsidRPr="00EF18C5" w14:paraId="0C6770C1" w14:textId="77777777" w:rsidTr="008A1A26">
        <w:tc>
          <w:tcPr>
            <w:tcW w:w="2230" w:type="pct"/>
          </w:tcPr>
          <w:p w14:paraId="20938DB8" w14:textId="3C0C0AA8" w:rsidR="008A1A26" w:rsidRPr="008336A1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7B09ABE" w14:textId="05F5B785" w:rsidR="008A1A26" w:rsidRDefault="00DE272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2D4F2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41723D" w14:textId="0353CFE8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C8726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A27B1" w14:textId="55DC5CD5" w:rsidR="008A1A26" w:rsidRPr="00EF18C5" w:rsidRDefault="0018271B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7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34" w:type="pct"/>
          </w:tcPr>
          <w:p w14:paraId="0731B3C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8C9AFBC" w14:textId="10B6E85F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</w:tr>
    </w:tbl>
    <w:p w14:paraId="3D0DA5FE" w14:textId="01D98F23" w:rsidR="00AC1386" w:rsidRDefault="00AC1386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24"/>
          <w:szCs w:val="24"/>
          <w:lang w:val="th-TH" w:bidi="th-TH"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107"/>
        <w:gridCol w:w="273"/>
        <w:gridCol w:w="1111"/>
        <w:gridCol w:w="273"/>
        <w:gridCol w:w="1105"/>
        <w:gridCol w:w="263"/>
        <w:gridCol w:w="1094"/>
        <w:gridCol w:w="11"/>
        <w:gridCol w:w="6"/>
      </w:tblGrid>
      <w:tr w:rsidR="00B96553" w:rsidRPr="00EF18C5" w14:paraId="26D27161" w14:textId="77777777" w:rsidTr="00B96553">
        <w:trPr>
          <w:gridAfter w:val="2"/>
          <w:wAfter w:w="9" w:type="pct"/>
          <w:tblHeader/>
        </w:trPr>
        <w:tc>
          <w:tcPr>
            <w:tcW w:w="2230" w:type="pct"/>
          </w:tcPr>
          <w:p w14:paraId="1E23806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</w:tcPr>
          <w:p w14:paraId="5302482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9981F9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BFFFE7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1A26" w:rsidRPr="00EF18C5" w14:paraId="2BB7F2F3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72544ECE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27603A5C" w14:textId="36D288CA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1ABA946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189B1B5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A7326F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AAFD77" w14:textId="61E81E5A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30CAA45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910271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A26" w:rsidRPr="00EF18C5" w14:paraId="4299B7F9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4AF00F19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67FFC1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6F7A9B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35DE5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B9E9C4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DEE566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7813796E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26691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A26" w:rsidRPr="00EF18C5" w14:paraId="16F00C57" w14:textId="77777777" w:rsidTr="00B96553">
        <w:trPr>
          <w:gridAfter w:val="1"/>
          <w:wAfter w:w="3" w:type="pct"/>
          <w:trHeight w:hRule="exact" w:val="374"/>
          <w:tblHeader/>
        </w:trPr>
        <w:tc>
          <w:tcPr>
            <w:tcW w:w="2230" w:type="pct"/>
          </w:tcPr>
          <w:p w14:paraId="1E339C88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8"/>
          </w:tcPr>
          <w:p w14:paraId="3D08D56A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A26" w:rsidRPr="00EF18C5" w14:paraId="05E233DE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2162E5D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77FD679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7B384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2C1AA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808088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3B3CC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697075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B0264C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61A53CC5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51EC76E2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77998E85" w14:textId="2BF39EAF" w:rsidR="008A1A26" w:rsidRPr="00EF18C5" w:rsidRDefault="00DE2723" w:rsidP="00DE2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FD7D0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B2410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4744D1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CBECFD0" w14:textId="24A136AA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39" w:type="pct"/>
          </w:tcPr>
          <w:p w14:paraId="7F37319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37604D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636</w:t>
            </w:r>
          </w:p>
        </w:tc>
      </w:tr>
      <w:tr w:rsidR="008A1A26" w:rsidRPr="00EF18C5" w14:paraId="717A0B14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B192B09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14:paraId="2F94A71A" w14:textId="10D6847A" w:rsidR="008A1A26" w:rsidRPr="00EF18C5" w:rsidRDefault="00DE272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E272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4" w:type="pct"/>
          </w:tcPr>
          <w:p w14:paraId="74DB581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CEC39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203361D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3D159F" w14:textId="57BACC95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8736E85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F63C49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7E7CE50C" w14:textId="77777777" w:rsidTr="00E52C08">
        <w:trPr>
          <w:gridAfter w:val="1"/>
          <w:wAfter w:w="3" w:type="pct"/>
          <w:trHeight w:val="236"/>
        </w:trPr>
        <w:tc>
          <w:tcPr>
            <w:tcW w:w="2230" w:type="pct"/>
          </w:tcPr>
          <w:p w14:paraId="7207F4E0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  <w:shd w:val="clear" w:color="auto" w:fill="auto"/>
          </w:tcPr>
          <w:p w14:paraId="364A23E5" w14:textId="09A8CE00" w:rsidR="008A1A26" w:rsidRPr="00EF18C5" w:rsidRDefault="00DE2723" w:rsidP="00DE2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272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" w:type="pct"/>
          </w:tcPr>
          <w:p w14:paraId="554FDF0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2C23C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</w:tcPr>
          <w:p w14:paraId="5C64618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1FE5DB9" w14:textId="34474C24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65E485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A0A0C0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04DBEDDA" w14:textId="77777777" w:rsidTr="00E52C08">
        <w:tc>
          <w:tcPr>
            <w:tcW w:w="2230" w:type="pct"/>
          </w:tcPr>
          <w:p w14:paraId="186C0282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2A90687" w14:textId="597E917E" w:rsidR="008A1A26" w:rsidRPr="00EF18C5" w:rsidRDefault="00DE2723" w:rsidP="00DE2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2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44" w:type="pct"/>
          </w:tcPr>
          <w:p w14:paraId="296C1F9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404C6B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36472ED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C02CE" w14:textId="7866DC8E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39" w:type="pct"/>
          </w:tcPr>
          <w:p w14:paraId="0A6494D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AEED8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636</w:t>
            </w:r>
          </w:p>
        </w:tc>
      </w:tr>
      <w:tr w:rsidR="008A1A26" w:rsidRPr="00EF18C5" w14:paraId="30958FCB" w14:textId="77777777" w:rsidTr="00E52C08">
        <w:trPr>
          <w:trHeight w:val="215"/>
        </w:trPr>
        <w:tc>
          <w:tcPr>
            <w:tcW w:w="2230" w:type="pct"/>
          </w:tcPr>
          <w:p w14:paraId="04407D72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9192933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4E588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9A61192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FCFD8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972F0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8F444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0DE1F58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7E0ABD84" w14:textId="77777777" w:rsidTr="00E52C08">
        <w:tc>
          <w:tcPr>
            <w:tcW w:w="2230" w:type="pct"/>
          </w:tcPr>
          <w:p w14:paraId="74BA1E5B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5" w:type="pct"/>
          </w:tcPr>
          <w:p w14:paraId="232B916E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6F2E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51DF90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A68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75069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8BB8D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63EB0A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70D5BB8C" w14:textId="77777777" w:rsidTr="00E52C08">
        <w:tc>
          <w:tcPr>
            <w:tcW w:w="2230" w:type="pct"/>
          </w:tcPr>
          <w:p w14:paraId="7D157785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3B973236" w14:textId="13767745" w:rsidR="008A1A26" w:rsidRPr="00EF18C5" w:rsidRDefault="001B747A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6E161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51327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A0AB49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7BF9E4A" w14:textId="4CB41BFE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5D2839A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6B387B0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8A1A26" w:rsidRPr="00EF18C5" w14:paraId="1C303AEF" w14:textId="77777777" w:rsidTr="00E52C08">
        <w:tc>
          <w:tcPr>
            <w:tcW w:w="2230" w:type="pct"/>
          </w:tcPr>
          <w:p w14:paraId="5288E69D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903FF82" w14:textId="750E15AA" w:rsidR="008A1A26" w:rsidRPr="00EF18C5" w:rsidRDefault="001B747A" w:rsidP="006B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47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596DFC5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764E79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4AD72F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D2137A3" w14:textId="7C9CC4A0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7E605F5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5236D25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8A1A26" w:rsidRPr="00EF18C5" w14:paraId="563CF0F3" w14:textId="77777777" w:rsidTr="00E52C08">
        <w:trPr>
          <w:trHeight w:hRule="exact" w:val="403"/>
        </w:trPr>
        <w:tc>
          <w:tcPr>
            <w:tcW w:w="2230" w:type="pct"/>
          </w:tcPr>
          <w:p w14:paraId="0151A8D0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5D9B4" w14:textId="33D52844" w:rsidR="008A1A26" w:rsidRPr="00EF18C5" w:rsidRDefault="001B747A" w:rsidP="006B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253D93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649C0B0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167206D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B25C" w14:textId="1A408F0C" w:rsidR="008A1A26" w:rsidRPr="00EF18C5" w:rsidRDefault="00BA0633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43053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F10AE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A1A26" w:rsidRPr="00EF18C5" w14:paraId="5C8ACDEF" w14:textId="77777777" w:rsidTr="00E52C08">
        <w:trPr>
          <w:trHeight w:val="224"/>
        </w:trPr>
        <w:tc>
          <w:tcPr>
            <w:tcW w:w="2230" w:type="pct"/>
          </w:tcPr>
          <w:p w14:paraId="7AF485B9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1BAF62F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C8312C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756FB5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34B4AC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A8137F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A4DFAD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6C9CF5B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6A7E9F20" w14:textId="77777777" w:rsidTr="00E52C08">
        <w:trPr>
          <w:trHeight w:val="299"/>
        </w:trPr>
        <w:tc>
          <w:tcPr>
            <w:tcW w:w="2230" w:type="pct"/>
          </w:tcPr>
          <w:p w14:paraId="540B380B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shd w:val="clear" w:color="auto" w:fill="auto"/>
          </w:tcPr>
          <w:p w14:paraId="4D71DF41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48E919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0C74F514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7DEAA6D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2E0FE7F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shd w:val="clear" w:color="auto" w:fill="auto"/>
          </w:tcPr>
          <w:p w14:paraId="3341CE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E890B2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A1A26" w:rsidRPr="00EF18C5" w14:paraId="10A1FC1E" w14:textId="77777777" w:rsidTr="008C5FF2">
        <w:tc>
          <w:tcPr>
            <w:tcW w:w="2230" w:type="pct"/>
          </w:tcPr>
          <w:p w14:paraId="26C3745B" w14:textId="77777777" w:rsidR="008A1A26" w:rsidRPr="00A73CBC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33539270" w14:textId="0DB6EEE7" w:rsidR="008A1A26" w:rsidRPr="00E96FB4" w:rsidRDefault="008C5FF2" w:rsidP="008C5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7F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2825A23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46CBDA90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158C98F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DD4D641" w14:textId="36B1BCA0" w:rsidR="008A1A26" w:rsidRPr="00E96FB4" w:rsidRDefault="00BA063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9" w:type="pct"/>
            <w:shd w:val="clear" w:color="auto" w:fill="auto"/>
          </w:tcPr>
          <w:p w14:paraId="792C60FD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3691C0E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</w:p>
        </w:tc>
      </w:tr>
      <w:tr w:rsidR="008A1A26" w:rsidRPr="00EF18C5" w14:paraId="4E1B4A4C" w14:textId="77777777" w:rsidTr="00E96FB4">
        <w:trPr>
          <w:trHeight w:hRule="exact" w:val="403"/>
        </w:trPr>
        <w:tc>
          <w:tcPr>
            <w:tcW w:w="2230" w:type="pct"/>
          </w:tcPr>
          <w:p w14:paraId="2285E7ED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061F2606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4026D1F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214044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2AB29E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B72408E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235AAF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4C5AAFE9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1F5E57B5" w14:textId="77777777" w:rsidTr="00E52C08">
        <w:trPr>
          <w:trHeight w:hRule="exact" w:val="403"/>
        </w:trPr>
        <w:tc>
          <w:tcPr>
            <w:tcW w:w="2230" w:type="pct"/>
          </w:tcPr>
          <w:p w14:paraId="4613D917" w14:textId="0A5E9BD9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85" w:type="pct"/>
            <w:shd w:val="clear" w:color="auto" w:fill="auto"/>
          </w:tcPr>
          <w:p w14:paraId="027C342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E98C1D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B12D79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2A4BF4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8B0B70B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E6AEDF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7374BA8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5EDB7AEC" w14:textId="77777777" w:rsidTr="00372D49">
        <w:trPr>
          <w:trHeight w:hRule="exact" w:val="403"/>
        </w:trPr>
        <w:tc>
          <w:tcPr>
            <w:tcW w:w="2230" w:type="pct"/>
          </w:tcPr>
          <w:p w14:paraId="01E631E7" w14:textId="5CA512E1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77152416" w14:textId="6F7FB7D1" w:rsidR="008A1A26" w:rsidRPr="00E96FB4" w:rsidRDefault="006A071B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16508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01C81F1" w14:textId="0A28E351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0B1E32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36423FC" w14:textId="6BCA9266" w:rsidR="008A1A26" w:rsidRPr="00E96FB4" w:rsidRDefault="00BA063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A0633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39" w:type="pct"/>
            <w:shd w:val="clear" w:color="auto" w:fill="auto"/>
          </w:tcPr>
          <w:p w14:paraId="63C56C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27CF82D9" w14:textId="10E883A9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372D49" w:rsidRPr="00EF18C5" w14:paraId="39653E44" w14:textId="77777777" w:rsidTr="00E96FB4">
        <w:trPr>
          <w:trHeight w:hRule="exact" w:val="403"/>
        </w:trPr>
        <w:tc>
          <w:tcPr>
            <w:tcW w:w="2230" w:type="pct"/>
          </w:tcPr>
          <w:p w14:paraId="56088B39" w14:textId="77777777" w:rsidR="00372D49" w:rsidRPr="006D24A5" w:rsidRDefault="00372D49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nil"/>
            </w:tcBorders>
            <w:shd w:val="clear" w:color="auto" w:fill="auto"/>
          </w:tcPr>
          <w:p w14:paraId="20D1DD1B" w14:textId="77777777" w:rsidR="00372D49" w:rsidRDefault="00372D49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1C0EA8" w14:textId="77777777" w:rsidR="00372D49" w:rsidRPr="00E96FB4" w:rsidRDefault="00372D49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  <w:shd w:val="clear" w:color="auto" w:fill="auto"/>
          </w:tcPr>
          <w:p w14:paraId="056AFF34" w14:textId="77777777" w:rsidR="00372D49" w:rsidRPr="00E96FB4" w:rsidRDefault="00372D49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4CD1BE5" w14:textId="77777777" w:rsidR="00372D49" w:rsidRPr="00E96FB4" w:rsidRDefault="00372D49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7BB40E42" w14:textId="77777777" w:rsidR="00372D49" w:rsidRPr="00BA0633" w:rsidRDefault="00372D49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593F3BC" w14:textId="77777777" w:rsidR="00372D49" w:rsidRPr="00E96FB4" w:rsidRDefault="00372D49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nil"/>
            </w:tcBorders>
            <w:shd w:val="clear" w:color="auto" w:fill="auto"/>
          </w:tcPr>
          <w:p w14:paraId="57FA5394" w14:textId="77777777" w:rsidR="00372D49" w:rsidRPr="00E96FB4" w:rsidRDefault="00372D49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E48FA7" w14:textId="0F81AB56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A92417" w:rsidRDefault="009477AB" w:rsidP="003B11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130"/>
        <w:gridCol w:w="2160"/>
        <w:gridCol w:w="243"/>
        <w:gridCol w:w="9"/>
        <w:gridCol w:w="1998"/>
      </w:tblGrid>
      <w:tr w:rsidR="0077574C" w:rsidRPr="00EF18C5" w14:paraId="72A8E0F0" w14:textId="77777777" w:rsidTr="00F01B45">
        <w:trPr>
          <w:tblHeader/>
        </w:trPr>
        <w:tc>
          <w:tcPr>
            <w:tcW w:w="5130" w:type="dxa"/>
          </w:tcPr>
          <w:p w14:paraId="42D5984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160" w:type="dxa"/>
            <w:vAlign w:val="bottom"/>
          </w:tcPr>
          <w:p w14:paraId="173F07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1545D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13244CF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1A5EA8F4" w14:textId="77777777" w:rsidTr="00F01B45">
        <w:trPr>
          <w:tblHeader/>
        </w:trPr>
        <w:tc>
          <w:tcPr>
            <w:tcW w:w="5130" w:type="dxa"/>
          </w:tcPr>
          <w:p w14:paraId="53CA4F26" w14:textId="6D476D75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1A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8A1A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8A1A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8A1A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134B374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7955E4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484F042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EF18C5" w14:paraId="1AD9A73A" w14:textId="77777777" w:rsidTr="00F01B45">
        <w:trPr>
          <w:tblHeader/>
        </w:trPr>
        <w:tc>
          <w:tcPr>
            <w:tcW w:w="5130" w:type="dxa"/>
          </w:tcPr>
          <w:p w14:paraId="3C84643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4"/>
          </w:tcPr>
          <w:p w14:paraId="3E0682E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6AFF2F2E" w14:textId="77777777" w:rsidTr="00F01B45">
        <w:tc>
          <w:tcPr>
            <w:tcW w:w="5130" w:type="dxa"/>
          </w:tcPr>
          <w:p w14:paraId="2AF1097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</w:tcPr>
          <w:p w14:paraId="7C056A0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76C09CA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564688E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240" w:rsidRPr="00EF18C5" w14:paraId="795683AA" w14:textId="77777777" w:rsidTr="00F01B45">
        <w:tc>
          <w:tcPr>
            <w:tcW w:w="5130" w:type="dxa"/>
          </w:tcPr>
          <w:p w14:paraId="28DBDB13" w14:textId="03C84473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="00926C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157035AE" w14:textId="48B0ECA0" w:rsidR="000D1240" w:rsidRPr="00EF18C5" w:rsidRDefault="002B5736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CC81C85" w14:textId="77777777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73FAD8A7" w14:textId="25F07B1A" w:rsidR="000D1240" w:rsidRPr="00EF18C5" w:rsidRDefault="002B5736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B17242" w:rsidRPr="00EF18C5" w14:paraId="4093A800" w14:textId="77777777" w:rsidTr="00F01B45">
        <w:tc>
          <w:tcPr>
            <w:tcW w:w="5130" w:type="dxa"/>
          </w:tcPr>
          <w:p w14:paraId="626AE585" w14:textId="0E93208C" w:rsidR="00B17242" w:rsidRPr="00EF18C5" w:rsidRDefault="00B17242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6C4BD8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5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อายิโนะโมะโต๊ะ</w:t>
            </w:r>
            <w:r w:rsidR="006C4BD8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6C4BD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D1240">
              <w:rPr>
                <w:rFonts w:asciiTheme="majorBidi" w:hAnsiTheme="majorBidi"/>
                <w:sz w:val="30"/>
                <w:szCs w:val="30"/>
              </w:rPr>
              <w:br/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6C4BD8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9F40478" w14:textId="4672901D" w:rsidR="00B17242" w:rsidRPr="00EF18C5" w:rsidRDefault="002B573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15C51AC" w14:textId="77777777" w:rsidR="00B17242" w:rsidRPr="00EF18C5" w:rsidRDefault="00B17242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2DB62AC6" w14:textId="65ABA735" w:rsidR="00B17242" w:rsidRPr="00EF18C5" w:rsidRDefault="002B573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0B6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06C86" w:rsidRPr="00EF18C5" w14:paraId="507AEBEC" w14:textId="77777777" w:rsidTr="00F01B45">
        <w:tc>
          <w:tcPr>
            <w:tcW w:w="5130" w:type="dxa"/>
          </w:tcPr>
          <w:p w14:paraId="1E9ECC3F" w14:textId="652BB7F9" w:rsidR="00A06C86" w:rsidRDefault="00A06C86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5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อายิโนะโมะโต๊ะ</w:t>
            </w:r>
            <w:r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จำกัดเป็นบริษัทย่อย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0E48AE" w14:textId="340F8825" w:rsidR="00A06C86" w:rsidRDefault="002B573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807131A" w14:textId="77777777" w:rsidR="00A06C86" w:rsidRPr="00EF18C5" w:rsidRDefault="00A06C8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0274A8C3" w14:textId="66296354" w:rsidR="00A06C86" w:rsidRPr="00E32DD0" w:rsidRDefault="002B573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950B67" w:rsidRPr="00EF18C5" w14:paraId="3B189CAE" w14:textId="77777777" w:rsidTr="00F01B45">
        <w:tc>
          <w:tcPr>
            <w:tcW w:w="5130" w:type="dxa"/>
          </w:tcPr>
          <w:p w14:paraId="347C50D4" w14:textId="2303D1F7" w:rsidR="00950B67" w:rsidRDefault="00F01B45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50B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950B67" w:rsidRPr="00950B67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950B67" w:rsidRPr="00950B6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50B67" w:rsidRPr="00950B67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950B67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35B454" w14:textId="1F97C669" w:rsidR="00950B67" w:rsidRDefault="000F29DC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753AFCA" w14:textId="77777777" w:rsidR="00950B67" w:rsidRPr="00EF18C5" w:rsidRDefault="00950B67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708BB7D7" w14:textId="60E76E37" w:rsidR="00950B67" w:rsidRDefault="00950B67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56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1B45" w:rsidRPr="00EF18C5" w14:paraId="1F6866B5" w14:textId="77777777" w:rsidTr="00F01B45">
        <w:trPr>
          <w:trHeight w:val="245"/>
        </w:trPr>
        <w:tc>
          <w:tcPr>
            <w:tcW w:w="5130" w:type="dxa"/>
          </w:tcPr>
          <w:p w14:paraId="20C5F5E2" w14:textId="77777777" w:rsidR="00F01B45" w:rsidRPr="00EF18C5" w:rsidRDefault="00F01B4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5769DBD" w14:textId="77777777" w:rsidR="00F01B45" w:rsidRPr="00EF18C5" w:rsidRDefault="00F01B4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28E562C" w14:textId="77777777" w:rsidR="00F01B45" w:rsidRPr="00EF18C5" w:rsidRDefault="00F01B4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798C88C8" w14:textId="77777777" w:rsidR="00F01B45" w:rsidRPr="00EF18C5" w:rsidRDefault="00F01B4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4E713042" w14:textId="77777777" w:rsidTr="00F01B45">
        <w:tc>
          <w:tcPr>
            <w:tcW w:w="5130" w:type="dxa"/>
          </w:tcPr>
          <w:p w14:paraId="20F9BDB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27F0219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245B7A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07A48AE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EFC" w:rsidRPr="00EF18C5" w14:paraId="66A24BBF" w14:textId="77777777" w:rsidTr="00F01B45">
        <w:tc>
          <w:tcPr>
            <w:tcW w:w="5130" w:type="dxa"/>
          </w:tcPr>
          <w:p w14:paraId="1CC06465" w14:textId="030A38CD" w:rsidR="00D54EFC" w:rsidRPr="00D54EFC" w:rsidRDefault="00A3694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="00B552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52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เคอรี่ เอ็กซ์เพรส เบทาโกร จำกัด</w:t>
            </w:r>
          </w:p>
        </w:tc>
        <w:tc>
          <w:tcPr>
            <w:tcW w:w="2160" w:type="dxa"/>
          </w:tcPr>
          <w:p w14:paraId="1BD837F5" w14:textId="7A10A3D4" w:rsidR="00D54EFC" w:rsidRPr="00EF18C5" w:rsidRDefault="002B5736" w:rsidP="00A3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0E76D7F" w14:textId="77777777" w:rsidR="00D54EFC" w:rsidRPr="00EF18C5" w:rsidRDefault="00D54EF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59608384" w14:textId="509C3CCD" w:rsidR="00D54EFC" w:rsidRPr="00EF18C5" w:rsidRDefault="002B573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EF18C5" w14:paraId="404148F6" w14:textId="77777777" w:rsidTr="00F01B45">
        <w:tc>
          <w:tcPr>
            <w:tcW w:w="5130" w:type="dxa"/>
          </w:tcPr>
          <w:p w14:paraId="2981D2B8" w14:textId="54A95685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F29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shd w:val="clear" w:color="auto" w:fill="auto"/>
          </w:tcPr>
          <w:p w14:paraId="747D94AA" w14:textId="7F691B6E" w:rsidR="0077574C" w:rsidRPr="00EF18C5" w:rsidRDefault="000F29DC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0BD23F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431964EA" w14:textId="5CD46914" w:rsidR="0077574C" w:rsidRPr="00EF18C5" w:rsidRDefault="002B573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D11157" w14:paraId="4255C845" w14:textId="77777777" w:rsidTr="00F01B45">
        <w:tc>
          <w:tcPr>
            <w:tcW w:w="5130" w:type="dxa"/>
          </w:tcPr>
          <w:p w14:paraId="2398EB0C" w14:textId="77777777" w:rsidR="0077574C" w:rsidRPr="00A9241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C7DF17E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6A64936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8" w:type="dxa"/>
            <w:shd w:val="clear" w:color="auto" w:fill="auto"/>
          </w:tcPr>
          <w:p w14:paraId="74537FAB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74C" w:rsidRPr="00EF18C5" w14:paraId="489AD40A" w14:textId="77777777" w:rsidTr="00F01B45">
        <w:tc>
          <w:tcPr>
            <w:tcW w:w="5130" w:type="dxa"/>
          </w:tcPr>
          <w:p w14:paraId="6FF0D05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60" w:type="dxa"/>
            <w:shd w:val="clear" w:color="auto" w:fill="auto"/>
          </w:tcPr>
          <w:p w14:paraId="04765CB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BCEFB7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5E9301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28" w:rsidRPr="00EF18C5" w14:paraId="3765755F" w14:textId="77777777" w:rsidTr="00F01B45">
        <w:tc>
          <w:tcPr>
            <w:tcW w:w="5130" w:type="dxa"/>
          </w:tcPr>
          <w:p w14:paraId="547AC81A" w14:textId="02118A81" w:rsidR="00E47F28" w:rsidRDefault="00E47F28" w:rsidP="009D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อายิโนะโม</w:t>
            </w:r>
            <w:r w:rsidR="001C4D05">
              <w:rPr>
                <w:rFonts w:asciiTheme="majorBidi" w:hAnsiTheme="majorBidi" w:hint="cs"/>
                <w:sz w:val="30"/>
                <w:szCs w:val="30"/>
                <w:cs/>
              </w:rPr>
              <w:t>ะ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โต๊ะ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D51F6">
              <w:rPr>
                <w:rFonts w:asciiTheme="majorBidi" w:hAnsiTheme="majorBidi"/>
                <w:sz w:val="30"/>
                <w:szCs w:val="30"/>
              </w:rPr>
              <w:br/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5B6065" w14:textId="7DBB3C73" w:rsidR="00E47F28" w:rsidRPr="006E2FF2" w:rsidRDefault="002B5736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(143)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D8DB917" w14:textId="77777777" w:rsidR="00E47F28" w:rsidRPr="00EF18C5" w:rsidRDefault="00E47F28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61027C3F" w14:textId="6997FD41" w:rsidR="00E47F28" w:rsidRDefault="002B5736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(143)</w:t>
            </w:r>
          </w:p>
        </w:tc>
      </w:tr>
      <w:tr w:rsidR="00D57D7A" w:rsidRPr="00EF18C5" w14:paraId="5D87F0C0" w14:textId="77777777" w:rsidTr="00F01B45">
        <w:tc>
          <w:tcPr>
            <w:tcW w:w="5130" w:type="dxa"/>
          </w:tcPr>
          <w:p w14:paraId="7A247479" w14:textId="75FB1522" w:rsidR="00D57D7A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73EA4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</w:t>
            </w:r>
            <w:r w:rsidR="001C4D0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โต๊ะ</w:t>
            </w:r>
            <w:r w:rsidR="00173EA4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3E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3409C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906AE4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6AE4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906AE4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6AE4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3409CB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97397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39547CE" w14:textId="2C1347A6" w:rsidR="00D57D7A" w:rsidRDefault="000F29DC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 w:rsidRPr="000F29DC">
              <w:rPr>
                <w:rFonts w:asciiTheme="majorBidi" w:hAnsiTheme="majorBidi"/>
                <w:sz w:val="30"/>
                <w:szCs w:val="30"/>
              </w:rPr>
              <w:t>(</w:t>
            </w:r>
            <w:r w:rsidR="00523775">
              <w:rPr>
                <w:rFonts w:asciiTheme="majorBidi" w:hAnsiTheme="majorBidi"/>
                <w:sz w:val="30"/>
                <w:szCs w:val="30"/>
              </w:rPr>
              <w:t>71</w:t>
            </w:r>
            <w:r w:rsidRPr="000F29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0F0A1CB" w14:textId="77777777" w:rsidR="00D57D7A" w:rsidRPr="00EF18C5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5A7BE187" w14:textId="31A71855" w:rsidR="00D57D7A" w:rsidRDefault="002B5736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(48)</w:t>
            </w:r>
          </w:p>
        </w:tc>
      </w:tr>
      <w:tr w:rsidR="00507286" w:rsidRPr="00EF18C5" w14:paraId="5C7A7AAB" w14:textId="77777777" w:rsidTr="0095431A">
        <w:tc>
          <w:tcPr>
            <w:tcW w:w="5130" w:type="dxa"/>
          </w:tcPr>
          <w:p w14:paraId="0BDA44D4" w14:textId="3C42F8FF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160" w:type="dxa"/>
            <w:shd w:val="clear" w:color="auto" w:fill="auto"/>
          </w:tcPr>
          <w:p w14:paraId="4F8F2CB7" w14:textId="0AC8B8F9" w:rsidR="00507286" w:rsidRPr="00F01B45" w:rsidRDefault="006A2432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2B34F0F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73ECBF79" w14:textId="5228DCB4" w:rsidR="00507286" w:rsidRDefault="00847A6F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9DC" w:rsidRPr="00EF18C5" w14:paraId="521DDBD8" w14:textId="77777777" w:rsidTr="0053080B">
        <w:tc>
          <w:tcPr>
            <w:tcW w:w="5130" w:type="dxa"/>
          </w:tcPr>
          <w:p w14:paraId="2F173C52" w14:textId="3469F0C4" w:rsidR="000F29DC" w:rsidRPr="00EF18C5" w:rsidRDefault="00F01B45" w:rsidP="00F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</w:t>
            </w:r>
            <w:r w:rsidRPr="00F01B45">
              <w:rPr>
                <w:rFonts w:asciiTheme="majorBidi" w:hAnsiTheme="majorBidi" w:hint="cs"/>
                <w:sz w:val="30"/>
                <w:szCs w:val="30"/>
                <w:cs/>
              </w:rPr>
              <w:t>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เบทาโกร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ปอมเม่ ฟู้ด จำกัด</w:t>
            </w:r>
          </w:p>
        </w:tc>
        <w:tc>
          <w:tcPr>
            <w:tcW w:w="2160" w:type="dxa"/>
            <w:shd w:val="clear" w:color="auto" w:fill="auto"/>
          </w:tcPr>
          <w:p w14:paraId="2971E78A" w14:textId="05EB21E1" w:rsidR="000F29DC" w:rsidRPr="00F01B45" w:rsidRDefault="000F29DC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01B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B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1B45" w:rsidRPr="00F01B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1CC5321" w14:textId="77777777" w:rsidR="000F29DC" w:rsidRPr="00EF18C5" w:rsidRDefault="000F29D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669DE317" w14:textId="5AB9F0B0" w:rsidR="000F29DC" w:rsidRDefault="0049276C" w:rsidP="0049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775" w:rsidRPr="00EF18C5" w14:paraId="5DF6A41E" w14:textId="77777777" w:rsidTr="00F01B45">
        <w:tc>
          <w:tcPr>
            <w:tcW w:w="5130" w:type="dxa"/>
          </w:tcPr>
          <w:p w14:paraId="544504C8" w14:textId="4EDB0A25" w:rsidR="00523775" w:rsidRDefault="0052377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775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160" w:type="dxa"/>
            <w:shd w:val="clear" w:color="auto" w:fill="auto"/>
          </w:tcPr>
          <w:p w14:paraId="76D54C7D" w14:textId="1AA5AB67" w:rsidR="00523775" w:rsidRPr="000F29DC" w:rsidRDefault="00523775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FE43D76" w14:textId="77777777" w:rsidR="00523775" w:rsidRPr="00EF18C5" w:rsidRDefault="0052377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</w:tcPr>
          <w:p w14:paraId="2216C0FE" w14:textId="038F772C" w:rsidR="00523775" w:rsidRDefault="00847A6F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33D4CA" w14:textId="7B985D34" w:rsidR="00A92417" w:rsidRDefault="00A92417" w:rsidP="009E5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1F3C7B72" w14:textId="77777777" w:rsidR="00A92417" w:rsidRDefault="00A9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517546C" w14:textId="5F39E616" w:rsidR="00A6671B" w:rsidRPr="0074426E" w:rsidRDefault="00893412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80562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480562">
        <w:rPr>
          <w:rFonts w:asciiTheme="majorBidi" w:hAnsiTheme="majorBidi" w:cstheme="majorBidi"/>
          <w:sz w:val="30"/>
          <w:szCs w:val="30"/>
        </w:rPr>
        <w:t>2567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</w:t>
      </w:r>
      <w:r w:rsidRPr="00480562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ชำระค่าหุ้นสามัญเพิ่มทุน</w:t>
      </w:r>
      <w:r w:rsidRPr="00480562">
        <w:rPr>
          <w:rFonts w:asciiTheme="majorBidi" w:hAnsiTheme="majorBidi" w:cstheme="majorBidi"/>
          <w:sz w:val="30"/>
          <w:szCs w:val="30"/>
          <w:cs/>
        </w:rPr>
        <w:t>ของบริษัท เบทาโกร เวนเจอร์ส จำกัด</w:t>
      </w:r>
      <w:r w:rsidR="00215006"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</w:t>
      </w:r>
      <w:r w:rsidR="000128A2" w:rsidRPr="0048056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128A2" w:rsidRPr="00480562">
        <w:rPr>
          <w:rFonts w:asciiTheme="majorBidi" w:hAnsiTheme="majorBidi" w:cstheme="majorBidi"/>
          <w:sz w:val="30"/>
          <w:szCs w:val="30"/>
        </w:rPr>
        <w:t xml:space="preserve">210.00 </w:t>
      </w:r>
      <w:r w:rsidR="000128A2" w:rsidRPr="00480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72797"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ซึ่งต่อมา</w:t>
      </w:r>
      <w:r w:rsidR="003514F8" w:rsidRPr="00480562">
        <w:rPr>
          <w:rFonts w:asciiTheme="majorBidi" w:hAnsiTheme="majorBidi" w:cstheme="majorBidi"/>
          <w:sz w:val="30"/>
          <w:szCs w:val="30"/>
          <w:cs/>
        </w:rPr>
        <w:t>บริษัท เบทาโกร เวนเจอร์ส จำกัด</w:t>
      </w:r>
      <w:r w:rsidR="00666B15" w:rsidRPr="00480562">
        <w:rPr>
          <w:rFonts w:asciiTheme="majorBidi" w:hAnsiTheme="majorBidi" w:cstheme="majorBidi" w:hint="cs"/>
          <w:sz w:val="30"/>
          <w:szCs w:val="30"/>
          <w:cs/>
        </w:rPr>
        <w:t xml:space="preserve"> ได้จ่ายชำระค่าหุ้นสามัญเพิ่มท</w:t>
      </w:r>
      <w:r w:rsidR="00547B94" w:rsidRPr="00480562">
        <w:rPr>
          <w:rFonts w:asciiTheme="majorBidi" w:hAnsiTheme="majorBidi" w:cstheme="majorBidi" w:hint="cs"/>
          <w:sz w:val="30"/>
          <w:szCs w:val="30"/>
          <w:cs/>
        </w:rPr>
        <w:t>ุนของ</w:t>
      </w:r>
      <w:r w:rsidR="00547B94" w:rsidRPr="0048056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F2E72" w:rsidRPr="00480562">
        <w:rPr>
          <w:rFonts w:asciiTheme="majorBidi" w:hAnsiTheme="majorBidi" w:cstheme="majorBidi"/>
          <w:sz w:val="30"/>
          <w:szCs w:val="30"/>
        </w:rPr>
        <w:br/>
      </w:r>
      <w:r w:rsidR="00547B94" w:rsidRPr="00480562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="00547B94" w:rsidRPr="00480562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="00547B94" w:rsidRPr="00480562">
        <w:rPr>
          <w:rFonts w:asciiTheme="majorBidi" w:hAnsiTheme="majorBidi" w:cstheme="majorBidi"/>
          <w:sz w:val="30"/>
          <w:szCs w:val="30"/>
          <w:cs/>
        </w:rPr>
        <w:t>จำกัด</w:t>
      </w:r>
      <w:r w:rsidR="00547B94" w:rsidRPr="004805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297A" w:rsidRPr="00480562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 </w:t>
      </w:r>
      <w:r w:rsidR="00547B94" w:rsidRPr="0048056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47B94" w:rsidRPr="00480562">
        <w:rPr>
          <w:rFonts w:asciiTheme="majorBidi" w:hAnsiTheme="majorBidi" w:cstheme="majorBidi"/>
          <w:sz w:val="30"/>
          <w:szCs w:val="30"/>
        </w:rPr>
        <w:t xml:space="preserve">7.40 </w:t>
      </w:r>
      <w:r w:rsidR="00547B94" w:rsidRPr="0048056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AD66EC" w:rsidRPr="00480562">
        <w:rPr>
          <w:rFonts w:asciiTheme="majorBidi" w:hAnsiTheme="majorBidi" w:cstheme="majorBidi" w:hint="cs"/>
          <w:sz w:val="30"/>
          <w:szCs w:val="30"/>
          <w:cs/>
        </w:rPr>
        <w:t xml:space="preserve">ดอลลาร์สิงคโปร์ หรือเทียบเท่าประมาณ </w:t>
      </w:r>
      <w:r w:rsidR="00AD66EC" w:rsidRPr="00480562">
        <w:rPr>
          <w:rFonts w:asciiTheme="majorBidi" w:hAnsiTheme="majorBidi" w:cstheme="majorBidi"/>
          <w:sz w:val="30"/>
          <w:szCs w:val="30"/>
        </w:rPr>
        <w:t xml:space="preserve">200.76 </w:t>
      </w:r>
      <w:r w:rsidR="00AD66EC" w:rsidRPr="00480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B0EAF64" w14:textId="77777777" w:rsidR="00A6671B" w:rsidRPr="0074426E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90FCB8" w14:textId="7CD883A4" w:rsidR="004E12D1" w:rsidRPr="007A589D" w:rsidRDefault="00DA0294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ในเดือนมีนาคม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1279F6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การ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ร่วมค้า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8A0325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ได้ลดทุน</w:t>
      </w:r>
      <w:r w:rsidR="00E446E4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จดทะเบียนซึ่งบริษัทได้ลดเงินลงทุนตามสัดส่วน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AF381B" w:rsidRPr="007A589D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ต่อมาบริษัทได้มาซึ่งอำนาจควบคุมในบริษัท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530D5" w:rsidRPr="007A589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FC62F5" w:rsidRPr="007A589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C62F5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โดยคณะกรรมการบริษัทมีมติอนุมัติให้บริษัทเข้าซื้อหุ้นสามัญเพิ่มเติมจำนวน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4.97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คิดเป็นร้อยละ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51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ของหุ้นที่ชำระแล้วทั้งหมดของ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84229" w:rsidRPr="007A589D">
        <w:rPr>
          <w:rFonts w:asciiTheme="majorBidi" w:hAnsiTheme="majorBidi"/>
          <w:spacing w:val="-4"/>
          <w:sz w:val="30"/>
          <w:szCs w:val="30"/>
        </w:rPr>
        <w:br/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ฟู้ดส์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ในราคาหุ้นละ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16.</w:t>
      </w:r>
      <w:r w:rsidR="00A54927" w:rsidRPr="007A589D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80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มีผลทำให้บริษัทถือหุ้นสามัญของ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84229" w:rsidRPr="007A589D">
        <w:rPr>
          <w:rFonts w:asciiTheme="majorBidi" w:hAnsiTheme="majorBidi"/>
          <w:spacing w:val="-4"/>
          <w:sz w:val="30"/>
          <w:szCs w:val="30"/>
        </w:rPr>
        <w:br/>
      </w:r>
      <w:r w:rsidR="00105908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9.75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60FAA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คิดเป็นร้อยละ </w:t>
      </w:r>
      <w:r w:rsidR="00C60FAA" w:rsidRPr="007A589D">
        <w:rPr>
          <w:rFonts w:asciiTheme="majorBidi" w:hAnsiTheme="majorBidi"/>
          <w:spacing w:val="-4"/>
          <w:sz w:val="30"/>
          <w:szCs w:val="30"/>
        </w:rPr>
        <w:t xml:space="preserve">99.9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ทั้งนี้ผู้บริหารได้ประเมินแล้วว่าบริษัทมีอำนาจควบคุมกิจการในบริษัท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8B3046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และเป็นผลให้บริษัท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เปลี่ยนสถานะจาก</w:t>
      </w:r>
      <w:r w:rsidR="00C60FAA" w:rsidRPr="007A589D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ร่วมค้าเป็นบริษัทย่อยของบริษัท</w:t>
      </w:r>
      <w:r w:rsidR="00BD2276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ในการจัดทำกำไรขาดทุนเบ็ดเสร็จรวมสำหรับงวด</w:t>
      </w:r>
      <w:r w:rsidR="00D507BF">
        <w:rPr>
          <w:rFonts w:asciiTheme="majorBidi" w:hAnsiTheme="majorBidi" w:hint="cs"/>
          <w:spacing w:val="-4"/>
          <w:sz w:val="30"/>
          <w:szCs w:val="30"/>
          <w:cs/>
        </w:rPr>
        <w:t>หก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เดือนสิ้นสุดวันที่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507BF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D507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กลุ่มบริษัทได้รวมผลดำเนินงานของบริษัท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อายิโนะโมะโต๊ะ</w:t>
      </w:r>
      <w:r w:rsidR="005D75B5"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="005D75B5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5D75B5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ตั้งแต่วันที่</w:t>
      </w:r>
      <w:r w:rsidR="00F45BF9">
        <w:rPr>
          <w:rFonts w:asciiTheme="majorBidi" w:hAnsiTheme="majorBidi" w:hint="cs"/>
          <w:spacing w:val="-4"/>
          <w:sz w:val="30"/>
          <w:szCs w:val="30"/>
          <w:cs/>
        </w:rPr>
        <w:t>มีอำนาจควบคุม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03BF5B0" w14:textId="77777777" w:rsidR="004E12D1" w:rsidRPr="00A92417" w:rsidRDefault="004E12D1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3B3864" w14:textId="581D6AB0" w:rsidR="001B4561" w:rsidRPr="00276010" w:rsidRDefault="004E12D1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การประเมินมูลค่ายังอยู่ในขั้นตอนดำเนินงาน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อย่างไรก็ตาม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C5769" w:rsidRPr="007A589D">
        <w:rPr>
          <w:rFonts w:asciiTheme="majorBidi" w:hAnsiTheme="majorBidi"/>
          <w:spacing w:val="-4"/>
          <w:sz w:val="30"/>
          <w:szCs w:val="30"/>
        </w:rPr>
        <w:br/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กลุ่มบริษัทจะมีการทบทวนอย่างต่อเนื่องในระหว่างช่วงเวลาที่วัดมูลค่า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</w:t>
      </w:r>
      <w:r w:rsidR="00AF381B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จะทำการปรับปรุงมูลค่ายุติธรรม</w:t>
      </w:r>
      <w:r w:rsidRPr="00276010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</w:p>
    <w:p w14:paraId="659D4653" w14:textId="743C0710" w:rsidR="00847A6F" w:rsidRPr="00276010" w:rsidRDefault="00847A6F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DE7DAFD" w14:textId="52D32930" w:rsidR="007A38DB" w:rsidRDefault="007A38D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0B1BE4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เมษายน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A1348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เบทาโกร ฟู้ดส์ จำกัด ซึ่งเป็นบริษัทย่อยและ </w:t>
      </w:r>
      <w:r w:rsidR="00F01B45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เบทาโกร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ปอมเม่ ฟู้ด จำกัด </w:t>
      </w:r>
      <w:r w:rsidR="000A1348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ซึ่งเป็นกิจการร่วมค้า </w:t>
      </w:r>
      <w:r w:rsidR="00F01B45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ได้จ</w:t>
      </w:r>
      <w:r w:rsidR="000A1348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F01B45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ทะเบียน</w:t>
      </w:r>
      <w:r w:rsidR="000A1348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เสร็จการ</w:t>
      </w:r>
      <w:r w:rsidR="00F01B45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ชำระบัญชี</w:t>
      </w:r>
      <w:r w:rsidR="000A1348"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กับกรมพัฒนาธุรกิจการค้า</w:t>
      </w:r>
    </w:p>
    <w:p w14:paraId="6F020107" w14:textId="14A5EB8D" w:rsidR="00A92417" w:rsidRDefault="00A9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CE76CD9" w14:textId="3B83AB51" w:rsidR="005009AD" w:rsidRPr="00EF18C5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4CCDCC19" w:rsidR="008021BA" w:rsidRPr="00A92417" w:rsidRDefault="008021B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EF18C5" w14:paraId="0392D514" w14:textId="77777777" w:rsidTr="00B35C8D">
        <w:trPr>
          <w:tblHeader/>
        </w:trPr>
        <w:tc>
          <w:tcPr>
            <w:tcW w:w="4212" w:type="dxa"/>
          </w:tcPr>
          <w:p w14:paraId="64A3533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3222FEB9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0562" w:rsidRPr="00EF18C5" w14:paraId="79B41A56" w14:textId="77777777" w:rsidTr="00B35C8D">
        <w:trPr>
          <w:tblHeader/>
        </w:trPr>
        <w:tc>
          <w:tcPr>
            <w:tcW w:w="4212" w:type="dxa"/>
          </w:tcPr>
          <w:p w14:paraId="330519E3" w14:textId="29DD5FF2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14:paraId="65BEE717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67B43E16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18AFDB13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74323C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5DB7E277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277D1AF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410E0" w:rsidRPr="00EF18C5" w14:paraId="09CFBD98" w14:textId="77777777" w:rsidTr="00B35C8D">
        <w:trPr>
          <w:tblHeader/>
        </w:trPr>
        <w:tc>
          <w:tcPr>
            <w:tcW w:w="4212" w:type="dxa"/>
          </w:tcPr>
          <w:p w14:paraId="0D63478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562" w:rsidRPr="00EF18C5" w14:paraId="61704381" w14:textId="77777777" w:rsidTr="00AB6E7B">
        <w:tc>
          <w:tcPr>
            <w:tcW w:w="4212" w:type="dxa"/>
          </w:tcPr>
          <w:p w14:paraId="01A91B02" w14:textId="1F5DC338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A563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7DC456" w14:textId="41BBB77B" w:rsidR="00480562" w:rsidRPr="00AB6E7B" w:rsidRDefault="0095431A" w:rsidP="001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31A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E20251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7FB205" w14:textId="4CB4FFBB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D466E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BE3B0EB" w14:textId="6554711C" w:rsidR="00480562" w:rsidRPr="00EF18C5" w:rsidRDefault="00AC4566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45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02D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0701BC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DA6561" w14:textId="6EB3DAAC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34</w:t>
            </w:r>
            <w:r w:rsidRPr="00EB65D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80562" w:rsidRPr="00EF18C5" w14:paraId="581F7B3F" w14:textId="77777777" w:rsidTr="006A01DC">
        <w:tc>
          <w:tcPr>
            <w:tcW w:w="4212" w:type="dxa"/>
          </w:tcPr>
          <w:p w14:paraId="2ADAA313" w14:textId="6D55979C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A563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AEE95E" w14:textId="37201D89" w:rsidR="00480562" w:rsidRPr="00AB6E7B" w:rsidRDefault="00286143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3B9057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1D479A" w14:textId="2776A0D8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50AB4D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C85FF8" w14:textId="104FC1DD" w:rsidR="00480562" w:rsidRPr="00EF18C5" w:rsidRDefault="006A01DC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16935F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B207B1A" w14:textId="11705935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0562" w:rsidRPr="00EF18C5" w14:paraId="060B615E" w14:textId="77777777" w:rsidTr="00AB6E7B">
        <w:tc>
          <w:tcPr>
            <w:tcW w:w="4212" w:type="dxa"/>
          </w:tcPr>
          <w:p w14:paraId="4AC801D1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FA9846" w14:textId="0AF3F83A" w:rsidR="00480562" w:rsidRPr="00AB6E7B" w:rsidRDefault="00286143" w:rsidP="001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B09E1B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E4234" w14:textId="1BD29D28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2EC145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B961FC" w14:textId="0CBC94F5" w:rsidR="00480562" w:rsidRPr="00EF18C5" w:rsidRDefault="0078241C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F0EC5E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A8BA9A" w14:textId="0C44689A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70D" w:rsidRPr="00EF18C5" w14:paraId="0DB1210C" w14:textId="77777777" w:rsidTr="00AB6E7B">
        <w:tc>
          <w:tcPr>
            <w:tcW w:w="4212" w:type="dxa"/>
          </w:tcPr>
          <w:p w14:paraId="43266150" w14:textId="4D29341B" w:rsidR="00AC470D" w:rsidRPr="00F52AB5" w:rsidRDefault="004B4FCF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</w:t>
            </w:r>
            <w:r w:rsidR="00A40B1F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70115B" w14:textId="7DE8749B" w:rsidR="00AC470D" w:rsidRPr="00AB6E7B" w:rsidRDefault="00D05476" w:rsidP="001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569AFD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84A7F6" w14:textId="225471DD" w:rsidR="00AC470D" w:rsidRPr="00EF18C5" w:rsidRDefault="00AC470D" w:rsidP="00B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2C7038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D9E4BF" w14:textId="39AB2F31" w:rsidR="00AC470D" w:rsidRPr="00EF18C5" w:rsidRDefault="0078241C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29230A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B32248E" w14:textId="67E6F2F3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410E0" w:rsidRPr="00EF18C5" w14:paraId="7683A33B" w14:textId="77777777" w:rsidTr="00AB6E7B">
        <w:tc>
          <w:tcPr>
            <w:tcW w:w="4212" w:type="dxa"/>
          </w:tcPr>
          <w:p w14:paraId="7DA30832" w14:textId="0C5174C9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โอนไปสิทธิการใช้ </w:t>
            </w:r>
            <w:r w:rsidR="00A563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7E5714" w14:textId="7C2F26E0" w:rsidR="00E410E0" w:rsidRPr="00AB6E7B" w:rsidRDefault="00F25A75" w:rsidP="001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DF904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AED0ED" w14:textId="4E1D9F2B" w:rsidR="00E410E0" w:rsidRPr="00EF18C5" w:rsidRDefault="0048056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920BE8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FAE20" w14:textId="5E2BDD48" w:rsidR="00E410E0" w:rsidRPr="00EF18C5" w:rsidRDefault="00241E0F" w:rsidP="0024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28029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F7B264" w14:textId="4B5558FA" w:rsidR="00E410E0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2097C" w:rsidRPr="00EF18C5" w14:paraId="388275DA" w14:textId="77777777" w:rsidTr="00AB6E7B">
        <w:tc>
          <w:tcPr>
            <w:tcW w:w="4212" w:type="dxa"/>
          </w:tcPr>
          <w:p w14:paraId="64EB86F5" w14:textId="2F35DA8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63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552ED" w14:textId="24884FAE" w:rsidR="0042097C" w:rsidRPr="00AB6E7B" w:rsidRDefault="002B1B33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14DA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6B137A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D7372A" w14:textId="1A970B43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C2C3B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E9DBE0" w14:textId="489AF0A1" w:rsidR="0042097C" w:rsidRPr="00EF3396" w:rsidRDefault="006902DE" w:rsidP="0069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A517BC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A8C6EC6" w14:textId="10B564FB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E847672" w14:textId="77777777" w:rsidR="00DD2576" w:rsidRPr="00A92417" w:rsidRDefault="00DD257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A9A6731" w14:textId="205C10CC" w:rsidR="0009779B" w:rsidRPr="00EF18C5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A92417" w:rsidRDefault="00BD0470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688460B9" w14:textId="5BEE1850" w:rsidR="00D11157" w:rsidRDefault="00D46A21" w:rsidP="007A589D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F327D3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ได้เข้าทำสัญญา</w:t>
      </w:r>
      <w:r w:rsidR="00CB26B3"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="00E410E0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FA5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F18C5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F18C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 w:rsidRPr="00EF18C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</w:p>
    <w:p w14:paraId="06F10D6B" w14:textId="6C99EF76" w:rsidR="00D11157" w:rsidRPr="00EF18C5" w:rsidRDefault="00D11157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/>
          <w:sz w:val="30"/>
          <w:szCs w:val="30"/>
          <w:cs/>
        </w:rPr>
        <w:sectPr w:rsidR="00D11157" w:rsidRPr="00EF18C5" w:rsidSect="008055C7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EF18C5" w:rsidRDefault="00EE5CF2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EF18C5" w:rsidRDefault="00EE5CF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  <w:bookmarkStart w:id="2" w:name="_Hlk101808080"/>
    </w:p>
    <w:p w14:paraId="17E69307" w14:textId="43CBF722" w:rsidR="00616023" w:rsidRPr="00EF18C5" w:rsidRDefault="006160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หกเดือน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ิถุนายน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</w:p>
    <w:p w14:paraId="19FE5279" w14:textId="4CAEB9CF" w:rsidR="00F74CE8" w:rsidRPr="00EF18C5" w:rsidRDefault="00F74CE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85"/>
        <w:gridCol w:w="180"/>
        <w:gridCol w:w="13"/>
        <w:gridCol w:w="894"/>
        <w:gridCol w:w="182"/>
        <w:gridCol w:w="7"/>
        <w:gridCol w:w="983"/>
        <w:gridCol w:w="182"/>
        <w:gridCol w:w="1079"/>
        <w:gridCol w:w="183"/>
        <w:gridCol w:w="1263"/>
        <w:gridCol w:w="180"/>
        <w:gridCol w:w="1080"/>
        <w:gridCol w:w="8"/>
        <w:gridCol w:w="172"/>
        <w:gridCol w:w="12"/>
        <w:gridCol w:w="986"/>
        <w:gridCol w:w="19"/>
        <w:gridCol w:w="161"/>
        <w:gridCol w:w="20"/>
        <w:gridCol w:w="962"/>
        <w:gridCol w:w="13"/>
        <w:gridCol w:w="171"/>
        <w:gridCol w:w="13"/>
        <w:gridCol w:w="978"/>
        <w:gridCol w:w="13"/>
        <w:gridCol w:w="171"/>
        <w:gridCol w:w="13"/>
        <w:gridCol w:w="1042"/>
        <w:gridCol w:w="16"/>
      </w:tblGrid>
      <w:tr w:rsidR="00F74CE8" w:rsidRPr="00EF18C5" w14:paraId="0F9E0075" w14:textId="77777777" w:rsidTr="00721B65">
        <w:trPr>
          <w:cantSplit/>
          <w:trHeight w:val="299"/>
        </w:trPr>
        <w:tc>
          <w:tcPr>
            <w:tcW w:w="2689" w:type="dxa"/>
          </w:tcPr>
          <w:p w14:paraId="27924335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312911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4CE8" w:rsidRPr="00EF18C5" w14:paraId="6CA814B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3B844772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CB5AA1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4A3D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B1B6E8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66BFB1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78BCD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946AB64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729E73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989C5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2B2DA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0" w:type="dxa"/>
            <w:shd w:val="clear" w:color="auto" w:fill="auto"/>
          </w:tcPr>
          <w:p w14:paraId="428757B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D3D49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2CE5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C624CB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25EB3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23BE461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593023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3C9FF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7552E8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9E7CC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5A5EC00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F4DDB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3CCA85D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7CE37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2302B9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D044ED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52516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60A6D9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91BB73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4F8B26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199FB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0" w:type="dxa"/>
            <w:shd w:val="clear" w:color="auto" w:fill="auto"/>
          </w:tcPr>
          <w:p w14:paraId="1B4148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287B0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A7E2EA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5D065A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D89F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4F61026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7A537A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855CC0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80FCC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6DA4F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710926D8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7FF9584E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BBD960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33187B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E31983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3FA9F43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60AA1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7C6E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0F537A5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649E98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124E50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0" w:type="dxa"/>
            <w:shd w:val="clear" w:color="auto" w:fill="auto"/>
          </w:tcPr>
          <w:p w14:paraId="1F7396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06E604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70DAD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58829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A9DA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562B22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FDAB79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4C334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FC2790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2AAE46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0C6D7086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42E1A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0948C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0939D00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9EDD52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41675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CA9B51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595E72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2D1F0A1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091712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6C6EB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0" w:type="dxa"/>
            <w:shd w:val="clear" w:color="auto" w:fill="auto"/>
          </w:tcPr>
          <w:p w14:paraId="28427F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A0F0B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E25DD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DA8FA0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8C5A1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016A3BF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38B51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2BD466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243F9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4D9A3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74CE8" w:rsidRPr="00EF18C5" w14:paraId="424969E2" w14:textId="77777777" w:rsidTr="00721B65">
        <w:trPr>
          <w:cantSplit/>
          <w:trHeight w:val="299"/>
        </w:trPr>
        <w:tc>
          <w:tcPr>
            <w:tcW w:w="2689" w:type="dxa"/>
          </w:tcPr>
          <w:p w14:paraId="5D828CFC" w14:textId="77777777" w:rsidR="00F74CE8" w:rsidRPr="00EF18C5" w:rsidRDefault="00F74CE8" w:rsidP="00D11157">
            <w:pPr>
              <w:spacing w:line="300" w:lineRule="exact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7467843F" w14:textId="77777777" w:rsidR="00F74CE8" w:rsidRPr="00EF18C5" w:rsidRDefault="00F74CE8" w:rsidP="00D1115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0136" w:rsidRPr="00EF18C5" w14:paraId="3C6665AB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156FECD4" w14:textId="77777777" w:rsidR="00F74CE8" w:rsidRPr="00EF18C5" w:rsidRDefault="00F74CE8" w:rsidP="00B35C8D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EF18C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1DD3FCF" w14:textId="64283051" w:rsidR="00F74CE8" w:rsidRPr="00760136" w:rsidRDefault="00760136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5A3E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3F4C" w14:textId="6C32D927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5F17A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11C5C95" w14:textId="4CE79ECF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385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888F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4B0E1F" w14:textId="254A3503" w:rsidR="00F74CE8" w:rsidRPr="00760136" w:rsidRDefault="00760136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185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9A36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DF6A" w14:textId="58F51E64" w:rsidR="00F74CE8" w:rsidRPr="00760136" w:rsidRDefault="00760136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DD16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74BD5" w14:textId="0C95A07C" w:rsidR="00F74CE8" w:rsidRPr="00760136" w:rsidRDefault="00760136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377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C52E6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092015A" w14:textId="59F744DB" w:rsidR="00F74CE8" w:rsidRPr="00760136" w:rsidRDefault="00760136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007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C4AD50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46A2" w14:textId="55E5D20F" w:rsidR="00F74CE8" w:rsidRPr="00760136" w:rsidRDefault="00760136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6013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0318D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810CFEA" w14:textId="6F866541" w:rsidR="00F74CE8" w:rsidRPr="00760136" w:rsidRDefault="00760136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8050E7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5099A04" w14:textId="7664EFAD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54,249</w:t>
            </w:r>
          </w:p>
        </w:tc>
      </w:tr>
      <w:tr w:rsidR="00760136" w:rsidRPr="00EF18C5" w14:paraId="47ACCA40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3F571F46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C578538" w14:textId="5873C47C" w:rsidR="00F74CE8" w:rsidRPr="00760136" w:rsidRDefault="00760136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E5F1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62C7" w14:textId="200D0C4B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8841DF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F7E9D58" w14:textId="5062C237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67022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CB3D96" w14:textId="79453CAA" w:rsidR="00F74CE8" w:rsidRPr="00760136" w:rsidRDefault="00760136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0650A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C4A1" w14:textId="32103B11" w:rsidR="00F74CE8" w:rsidRPr="00760136" w:rsidRDefault="00760136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12EC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C5D69" w14:textId="69F315FE" w:rsidR="00F74CE8" w:rsidRPr="00760136" w:rsidRDefault="00760136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(619)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B86C2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B1AA488" w14:textId="06B33D51" w:rsidR="00F74CE8" w:rsidRPr="00760136" w:rsidRDefault="00760136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826D95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8419" w14:textId="1FD40591" w:rsidR="00F74CE8" w:rsidRPr="00760136" w:rsidRDefault="00760136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719F9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03CB34" w14:textId="18053B66" w:rsidR="00F74CE8" w:rsidRPr="00760136" w:rsidRDefault="00760136" w:rsidP="00760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(9)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3976CF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33B5EB2" w14:textId="7C28B83E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1,074</w:t>
            </w:r>
          </w:p>
        </w:tc>
      </w:tr>
      <w:tr w:rsidR="00F74CE8" w:rsidRPr="00EF18C5" w14:paraId="7762D6CD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4AD7CF31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43471C0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CC29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0881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2A264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0BAE2A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254D7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19774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02406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863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C19FF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2162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B9A19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D786D88" w14:textId="77777777" w:rsidR="00F74CE8" w:rsidRPr="00760136" w:rsidRDefault="00F74CE8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00EA7D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B34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9116C2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C6FD09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8A20D5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BE5BBCF" w14:textId="2823052B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258</w:t>
            </w:r>
          </w:p>
        </w:tc>
      </w:tr>
      <w:tr w:rsidR="00F74CE8" w:rsidRPr="00EF18C5" w14:paraId="497AD10A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25D7782D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62A1A02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34996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D62EE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1F8F08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2FF0A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30752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0A8F36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E25001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E7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FEF7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2949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9ABE4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882220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35F380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8989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4AA259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E6FC22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0783EE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01179CF" w14:textId="35A2518A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(397)</w:t>
            </w:r>
          </w:p>
        </w:tc>
      </w:tr>
      <w:tr w:rsidR="00F74CE8" w:rsidRPr="00EF18C5" w14:paraId="4260ED5F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07B25A7B" w14:textId="76AFA78C" w:rsidR="00F74CE8" w:rsidRPr="00EF18C5" w:rsidRDefault="00EA2A8B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045DF1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8CA7A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A1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09B261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B10B6F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B48ED2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7BE40C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C76C0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432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8BC8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5AD8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6F2B7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5E39E7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8432F7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FF7B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C4DFB8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6B6FC5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4FAE24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7C7ADBC" w14:textId="60EF8DC2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(7)</w:t>
            </w:r>
          </w:p>
        </w:tc>
      </w:tr>
      <w:tr w:rsidR="00F74CE8" w:rsidRPr="00EF18C5" w14:paraId="09CC6413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1B7F3AE4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B030D73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27DFB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B7A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43B9BD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DD78CF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1476FC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97871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C269C3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53BA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EFE26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E8A5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9D6F5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2C61B2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50B7A6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E0A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5286A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90539F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88CBB0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9EED0C7" w14:textId="3C6ABF2B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(28)</w:t>
            </w:r>
          </w:p>
        </w:tc>
      </w:tr>
      <w:tr w:rsidR="00F74CE8" w:rsidRPr="00EF18C5" w14:paraId="65484EF4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0127D119" w14:textId="35267CD1" w:rsidR="00F74CE8" w:rsidRPr="00EF18C5" w:rsidRDefault="00C01451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จากการเปลี่ยนแปลง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  <w:t>มูลค่ายุติธรรมของสินทรัพย์ชีวภาพ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F8D554A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F45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B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B5B71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20B6F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81731A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D81E3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0D1D3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C2D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6B957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2CA4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26046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28355E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38470F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787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ED764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DF3DC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531B1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D425875" w14:textId="680D3FAF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</w:t>
            </w:r>
          </w:p>
        </w:tc>
      </w:tr>
      <w:tr w:rsidR="00F74CE8" w:rsidRPr="00EF18C5" w14:paraId="70788014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2209C74D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C2F9496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64207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F987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6C87EC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4B4233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B87C3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81B4B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FE20C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B4AE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B5620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D6AE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7BC02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98802B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1DC2EA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7455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2AFD2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73FB5DC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230A53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F3E34B2" w14:textId="0B654E8E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</w:p>
        </w:tc>
      </w:tr>
      <w:tr w:rsidR="00F74CE8" w:rsidRPr="00EF18C5" w14:paraId="64B6004D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59D6834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57789D3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EF124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C471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95F2FE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3BD1A1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9DC8A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279DA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D7506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5A1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CECF5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44CE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3680F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EFEA87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A92FA6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715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3B429F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1BA8DA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D9C80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14B3" w14:textId="4F727F9B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(465)</w:t>
            </w:r>
          </w:p>
        </w:tc>
      </w:tr>
      <w:tr w:rsidR="00F74CE8" w:rsidRPr="00EF18C5" w14:paraId="2ADB9C45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35366BC1" w14:textId="71C3331F" w:rsidR="00F74CE8" w:rsidRPr="00EF18C5" w:rsidRDefault="00943B49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3D0A688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1539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0E42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7DA8C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C0906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D702BB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49C7B9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07FDF8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C17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D061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035E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203DE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AF2903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6947A8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C9AE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405DD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35E23C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D906FF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49101" w14:textId="6E22B4DD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7601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522</w:t>
            </w:r>
          </w:p>
        </w:tc>
      </w:tr>
      <w:tr w:rsidR="00F74CE8" w:rsidRPr="00EF18C5" w14:paraId="275DEC03" w14:textId="77777777" w:rsidTr="00721B65">
        <w:trPr>
          <w:gridAfter w:val="1"/>
          <w:wAfter w:w="16" w:type="dxa"/>
          <w:cantSplit/>
          <w:trHeight w:val="125"/>
        </w:trPr>
        <w:tc>
          <w:tcPr>
            <w:tcW w:w="2689" w:type="dxa"/>
          </w:tcPr>
          <w:p w14:paraId="4606D2C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ED1736A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56FC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DE80C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0FE6D4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1BB38F6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91C60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D67B3D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E6A43A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DB11DC6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02E2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87D70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51E6D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14:paraId="5A109247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8C88A0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</w:tcPr>
          <w:p w14:paraId="50641F6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C14E1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81E784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3F823C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0DAFC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760136" w:rsidRPr="00EF18C5" w14:paraId="11F1B0EC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5933E93C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7877AD7" w14:textId="4824A22E" w:rsidR="00F74CE8" w:rsidRPr="00760136" w:rsidRDefault="00760136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04DF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D27A" w14:textId="3E8F1D80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4637DE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7E273EB" w14:textId="67585A9B" w:rsidR="00F74CE8" w:rsidRPr="00760136" w:rsidRDefault="00760136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85C62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0FA075" w14:textId="479A1509" w:rsidR="00F74CE8" w:rsidRPr="00760136" w:rsidRDefault="00760136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8B7DA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23C9" w14:textId="5794051C" w:rsidR="00F74CE8" w:rsidRPr="00760136" w:rsidRDefault="00760136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CCCD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BCAB2" w14:textId="6E283991" w:rsidR="00F74CE8" w:rsidRPr="00760136" w:rsidRDefault="00760136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1BE00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F6EA8A6" w14:textId="032B8384" w:rsidR="00F74CE8" w:rsidRPr="00760136" w:rsidRDefault="00760136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348D5A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BC65" w14:textId="0F2FB152" w:rsidR="00F74CE8" w:rsidRPr="00760136" w:rsidRDefault="00760136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DFD15C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13A52A3" w14:textId="33B25A9A" w:rsidR="00F74CE8" w:rsidRPr="00760136" w:rsidRDefault="00760136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580DFA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C11CCFC" w14:textId="00641147" w:rsidR="00F74CE8" w:rsidRPr="00760136" w:rsidRDefault="00760136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2,418</w:t>
            </w:r>
          </w:p>
        </w:tc>
      </w:tr>
    </w:tbl>
    <w:p w14:paraId="6967FB73" w14:textId="3BF5756C" w:rsidR="00D76A7C" w:rsidRPr="00EF18C5" w:rsidRDefault="00616023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หกเดือน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ิถุนายน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</w:p>
    <w:p w14:paraId="68B3C4B0" w14:textId="538D866D" w:rsidR="00F74CE8" w:rsidRPr="00D11157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0"/>
        <w:gridCol w:w="986"/>
        <w:gridCol w:w="179"/>
        <w:gridCol w:w="12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7"/>
        <w:gridCol w:w="48"/>
        <w:gridCol w:w="136"/>
        <w:gridCol w:w="50"/>
        <w:gridCol w:w="1032"/>
        <w:gridCol w:w="184"/>
        <w:gridCol w:w="990"/>
        <w:gridCol w:w="181"/>
        <w:gridCol w:w="980"/>
        <w:gridCol w:w="15"/>
        <w:gridCol w:w="169"/>
        <w:gridCol w:w="15"/>
        <w:gridCol w:w="976"/>
        <w:gridCol w:w="15"/>
        <w:gridCol w:w="169"/>
        <w:gridCol w:w="15"/>
        <w:gridCol w:w="1040"/>
        <w:gridCol w:w="16"/>
      </w:tblGrid>
      <w:tr w:rsidR="00480562" w:rsidRPr="00A2780D" w14:paraId="352527F0" w14:textId="77777777" w:rsidTr="00202115">
        <w:trPr>
          <w:cantSplit/>
          <w:trHeight w:val="299"/>
          <w:tblHeader/>
        </w:trPr>
        <w:tc>
          <w:tcPr>
            <w:tcW w:w="2690" w:type="dxa"/>
          </w:tcPr>
          <w:p w14:paraId="1C575058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5CB2098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0562" w:rsidRPr="00A2780D" w14:paraId="4215CD1A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6D79E120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7BE78A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61271AB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43806E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46D25B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4C522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CF9050C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8439DDD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50BEE8B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75CB1A5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BBF7A1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BBC8F0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BC7562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4218B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7BB4E4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7B6777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E121E9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2C8B8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FF2946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8355BF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0BDF37A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596A250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81B5B6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2C8F554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1C7D8E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AD96B7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FC81A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0F05EFAF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C8B927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74104B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4BA1E24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C7310F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55DC22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78EDE20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05FA0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556526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BA54F6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FE31B0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690867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183D33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694B614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266675F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0D670C9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455AA73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41CCCE5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91449F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4A65DC8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0C9D41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9D9BD1D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38BDB4" w14:textId="77777777" w:rsidR="00480562" w:rsidRPr="00C10FE9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8D276C3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0D22DE8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DC0742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B35E1F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D2A0DE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65377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1" w:type="dxa"/>
            <w:shd w:val="clear" w:color="auto" w:fill="auto"/>
          </w:tcPr>
          <w:p w14:paraId="030D4EB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09243D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642264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2C3CDC8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BA56E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63A4052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4325B4D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43C88BE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FABEA7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014ED75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8A8AF4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A58FBE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C3B7D0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796F6E91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F19FDF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A8EF6C4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699DA55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FDD59F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9D144A0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shd w:val="clear" w:color="auto" w:fill="auto"/>
          </w:tcPr>
          <w:p w14:paraId="7C429D8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A2BB2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57F2C978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827D59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B38CE6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D531E2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8B7DA9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0499D5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80562" w:rsidRPr="00A2780D" w14:paraId="7169735F" w14:textId="77777777" w:rsidTr="00202115">
        <w:trPr>
          <w:cantSplit/>
          <w:trHeight w:val="299"/>
          <w:tblHeader/>
        </w:trPr>
        <w:tc>
          <w:tcPr>
            <w:tcW w:w="2690" w:type="dxa"/>
          </w:tcPr>
          <w:p w14:paraId="1897C30C" w14:textId="77777777" w:rsidR="00480562" w:rsidRPr="00A2780D" w:rsidRDefault="00480562" w:rsidP="00202115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1122718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80562" w:rsidRPr="00A2780D" w14:paraId="2D44FC19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757BF9F8" w14:textId="77777777" w:rsidR="00480562" w:rsidRPr="00A2780D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D2D2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031A60A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15,756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BBBACB7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D593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15,716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E575438" w14:textId="77777777" w:rsidR="00480562" w:rsidRPr="002020BB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746F727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6,032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849B7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24CE74B" w14:textId="77777777" w:rsidR="00480562" w:rsidRPr="00ED0BCF" w:rsidRDefault="00480562" w:rsidP="001C14D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</w:t>
            </w:r>
            <w:r w:rsidRPr="001C14D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B51F19A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741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6,240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1CA96E34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AF5896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2,831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A5DE7C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550440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2,970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90F6D9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B661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5136F05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596ED1C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F9E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50AE020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54,226</w:t>
            </w:r>
          </w:p>
        </w:tc>
      </w:tr>
      <w:tr w:rsidR="00480562" w:rsidRPr="00A2780D" w14:paraId="2F7948CF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4A882811" w14:textId="589DFFC1" w:rsidR="00480562" w:rsidRPr="00A2780D" w:rsidRDefault="00AC6134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475FDF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D9D2595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7CBA" w14:textId="3B943E93" w:rsidR="00480562" w:rsidRPr="00ED0BCF" w:rsidRDefault="00124365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43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A38BCD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DB26D8F" w14:textId="68158769" w:rsidR="00480562" w:rsidRPr="00ED0BCF" w:rsidRDefault="00124365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243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21E9C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D12678A" w14:textId="20E4F518" w:rsidR="00480562" w:rsidRPr="001C14DA" w:rsidRDefault="00480562" w:rsidP="001C14D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</w:t>
            </w:r>
            <w:r w:rsidR="001243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61AD05C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1362" w14:textId="0EDED10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243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9CC4A0A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D414300" w14:textId="4D2FFAF6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4B259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BB44597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EB5F4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F73478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CFD5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6C6227A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A25852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C71F30B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A85F0F1" w14:textId="62065B5E" w:rsidR="00480562" w:rsidRPr="00ED0BCF" w:rsidRDefault="004B2597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364</w:t>
            </w:r>
          </w:p>
        </w:tc>
      </w:tr>
      <w:tr w:rsidR="00480562" w:rsidRPr="00A2780D" w14:paraId="19B7C21D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5AEAFF52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451C9A1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0B0DAFD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DE9E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5936CDC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3C3E5E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578851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215442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E42C89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6F98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CFEDC4E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8567E1E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9312BC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6933D4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F6313F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0092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43ED435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95FAFB3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6E43395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B9B8E87" w14:textId="040F7CA1" w:rsidR="00480562" w:rsidRPr="00ED0BCF" w:rsidRDefault="00F20B54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</w:tr>
      <w:tr w:rsidR="00480562" w:rsidRPr="00A2780D" w14:paraId="561E5BC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399E89C2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217AC4C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139AAC4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8DBC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47F4FC9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C8B4B1B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CD1643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4DBDEC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1FF7634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67BE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6AC7D5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529CA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6505EC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51B7C9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E0487A3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6E88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6A103B1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A175E30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D853CD1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B7AEE8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(294)</w:t>
            </w:r>
          </w:p>
        </w:tc>
      </w:tr>
      <w:tr w:rsidR="00480562" w:rsidRPr="00A2780D" w14:paraId="4833FB4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65B3E936" w14:textId="77777777" w:rsidR="00480562" w:rsidRPr="00A2780D" w:rsidRDefault="00480562" w:rsidP="00202115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206A97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A0F754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D1FF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0A002764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F3E718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1F54D4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AA344A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8ED2E1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CB65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553AA5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5BBDFB3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8179B2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666D2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143793C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E9857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D76F528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7A7E3A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ED62171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7CDAB5E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</w:tr>
      <w:tr w:rsidR="00480562" w:rsidRPr="00A2780D" w14:paraId="6DF143B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0D3BD399" w14:textId="77777777" w:rsidR="00480562" w:rsidRDefault="00480562" w:rsidP="00202115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B31514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E07C937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1434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7C76E4D4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35A654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3AD48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4F85487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5CF80D5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314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E05A96A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A4136E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2E4FFD5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77123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7FC0EA1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9F1D5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D4F4CD3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6430953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4C9AAB8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7A7082B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(81)</w:t>
            </w:r>
          </w:p>
        </w:tc>
      </w:tr>
      <w:tr w:rsidR="00480562" w:rsidRPr="00A2780D" w14:paraId="53FC4853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5BBFCB79" w14:textId="77777777" w:rsidR="00480562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7EDD4DE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A0C48C7" w14:textId="77777777" w:rsidR="00480562" w:rsidRPr="00ED0BCF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C4FF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9A2482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1B6A7A9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74AA74E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6013BEB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8649C62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38AA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D1A9C2A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0E5B8E6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7F30787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493D2" w14:textId="77777777" w:rsidR="00480562" w:rsidRPr="00ED0BCF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57A798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56ED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A47A5F" w14:textId="77777777" w:rsidR="00480562" w:rsidRPr="00ED0BCF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EF751CC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109DD4B" w14:textId="77777777" w:rsidR="00480562" w:rsidRPr="00ED0BCF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27B6C74" w14:textId="77777777" w:rsidR="00480562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(79)</w:t>
            </w:r>
          </w:p>
        </w:tc>
      </w:tr>
      <w:tr w:rsidR="00480562" w:rsidRPr="00A2780D" w14:paraId="466DB83E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106F7C1D" w14:textId="77777777" w:rsidR="00480562" w:rsidRPr="00A2780D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FF9147E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193E2D7" w14:textId="77777777" w:rsidR="00480562" w:rsidRPr="00A2780D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22D5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4435220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5B293C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DD1B2E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3688947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C675345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235E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10A2BAB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E3A0FAC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477F71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E7994" w14:textId="77777777" w:rsidR="00480562" w:rsidRPr="00A2780D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9B0F44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557C8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F25505B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5885C1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B42D96A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E9BB4A3" w14:textId="77777777" w:rsidR="00480562" w:rsidRPr="00B825E3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</w:tr>
      <w:tr w:rsidR="00480562" w:rsidRPr="00A2780D" w14:paraId="185D1A40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7A41F2FE" w14:textId="77777777" w:rsidR="00480562" w:rsidRPr="00A2780D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13FD9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CF5A6A3" w14:textId="77777777" w:rsidR="00480562" w:rsidRPr="00A2780D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687F2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209A0264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F5A8800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20416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379678D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3867E57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99BA9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AC563E1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95A580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FAF597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C96BF" w14:textId="77777777" w:rsidR="00480562" w:rsidRPr="00A2780D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1FDEA7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D682A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E81CF47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4F99D3A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7118A05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B463" w14:textId="77777777" w:rsidR="00480562" w:rsidRPr="006C173F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(178)</w:t>
            </w:r>
          </w:p>
        </w:tc>
      </w:tr>
      <w:tr w:rsidR="00480562" w:rsidRPr="00A2780D" w14:paraId="5F70371A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46C4CC63" w14:textId="77777777" w:rsidR="00480562" w:rsidRPr="00A2780D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6E1C238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DE48010" w14:textId="77777777" w:rsidR="00480562" w:rsidRPr="00A2780D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1B59C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5C710CAB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7FFE4A5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F376B1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D1D3BBE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589C0E3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9AEA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E6D8BE4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9C7A27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D06F937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A506" w14:textId="77777777" w:rsidR="00480562" w:rsidRPr="00A2780D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2E9C57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0822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8FF10FA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C3B20BC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63A4F1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B6074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</w:t>
            </w:r>
          </w:p>
        </w:tc>
      </w:tr>
      <w:tr w:rsidR="00480562" w:rsidRPr="00616023" w14:paraId="1DC3DE28" w14:textId="77777777" w:rsidTr="00202115">
        <w:trPr>
          <w:gridAfter w:val="1"/>
          <w:wAfter w:w="16" w:type="dxa"/>
          <w:cantSplit/>
          <w:trHeight w:val="30"/>
        </w:trPr>
        <w:tc>
          <w:tcPr>
            <w:tcW w:w="2690" w:type="dxa"/>
          </w:tcPr>
          <w:p w14:paraId="6EFECF1D" w14:textId="77777777" w:rsidR="00480562" w:rsidRPr="004D2D28" w:rsidRDefault="00480562" w:rsidP="00202115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05C703D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4AB2CC" w14:textId="77777777" w:rsidR="00480562" w:rsidRPr="004D2D28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9FF66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387A3E1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5A6AE93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843451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8D7C517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8B0F001" w14:textId="77777777" w:rsidR="00480562" w:rsidRPr="004D2D28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4185F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0D57F5B1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79407A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AB2C24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90DD0" w14:textId="77777777" w:rsidR="00480562" w:rsidRPr="004D2D28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923BFE5" w14:textId="77777777" w:rsidR="00480562" w:rsidRPr="004D2D28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58B08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D339FC0" w14:textId="77777777" w:rsidR="00480562" w:rsidRPr="004D2D28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0846D88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6AB9A6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0D479" w14:textId="77777777" w:rsidR="00480562" w:rsidRPr="004D2D28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480562" w:rsidRPr="00A2780D" w14:paraId="28BD1E8E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7E2E60D9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4465586" w14:textId="08BB96E6" w:rsidR="00480562" w:rsidRPr="00A2780D" w:rsidRDefault="00A23180" w:rsidP="002021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31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94BD6B7" w14:textId="77777777" w:rsidR="00480562" w:rsidRPr="00A2780D" w:rsidRDefault="00480562" w:rsidP="0020211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8E692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23262CF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20544A9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2800B4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CAFED28" w14:textId="77777777" w:rsidR="00480562" w:rsidRPr="00A2780D" w:rsidRDefault="00480562" w:rsidP="001C14D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29E36F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F33E" w14:textId="18DEAB15" w:rsidR="00480562" w:rsidRPr="00A2780D" w:rsidRDefault="00480562" w:rsidP="00202115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1243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23AE43CD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F6BE4BD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331BA0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B7916E" w14:textId="77777777" w:rsidR="00480562" w:rsidRPr="00A2780D" w:rsidRDefault="00480562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530DAB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1165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AE812FA" w14:textId="77777777" w:rsidR="00480562" w:rsidRPr="00A2780D" w:rsidRDefault="00480562" w:rsidP="0020211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42CDF01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8740FA4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788DE19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2,196</w:t>
            </w:r>
          </w:p>
        </w:tc>
      </w:tr>
    </w:tbl>
    <w:p w14:paraId="01CBEB5A" w14:textId="77777777" w:rsidR="00F74CE8" w:rsidRPr="00EF18C5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7ABD59E" w14:textId="78261E5E" w:rsidR="00616023" w:rsidRPr="00EF18C5" w:rsidRDefault="00616023" w:rsidP="003B11D0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616023" w:rsidRPr="00EF18C5" w:rsidSect="007C79FB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EF18C5" w:rsidRDefault="00086D5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="004146FF"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EF18C5" w:rsidRDefault="004146F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468F32E3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F74CE8" w:rsidRPr="00EF18C5" w14:paraId="37A44C29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21DA253" w14:textId="77777777" w:rsidR="00F74CE8" w:rsidRPr="00EF18C5" w:rsidRDefault="00F74CE8" w:rsidP="00B35C8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5E90651" w14:textId="77777777" w:rsidR="00F74CE8" w:rsidRPr="00EF18C5" w:rsidRDefault="00F74CE8" w:rsidP="00B35C8D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0562" w:rsidRPr="00EF18C5" w14:paraId="43B58EC2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350A889A" w14:textId="52510247" w:rsidR="00480562" w:rsidRPr="00EF18C5" w:rsidRDefault="00480562" w:rsidP="00480562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274F43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8BCF2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155047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480562" w:rsidRPr="00EF18C5" w14:paraId="055E42CF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7326F96" w14:textId="77777777" w:rsidR="00480562" w:rsidRPr="00EF18C5" w:rsidRDefault="00480562" w:rsidP="00480562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54EF8F6E" w14:textId="77777777" w:rsidR="00480562" w:rsidRPr="00EF18C5" w:rsidRDefault="00480562" w:rsidP="00480562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480562" w:rsidRPr="00EF18C5" w14:paraId="7B7CFE45" w14:textId="77777777" w:rsidTr="00276010">
        <w:tc>
          <w:tcPr>
            <w:tcW w:w="5850" w:type="dxa"/>
            <w:shd w:val="clear" w:color="auto" w:fill="auto"/>
            <w:hideMark/>
          </w:tcPr>
          <w:p w14:paraId="0C35BC7E" w14:textId="77777777" w:rsidR="00480562" w:rsidRPr="00EF18C5" w:rsidRDefault="00480562" w:rsidP="00480562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48CF795" w14:textId="7C20F0AE" w:rsidR="00480562" w:rsidRPr="00EF18C5" w:rsidRDefault="00276010" w:rsidP="00480562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601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44,336</w:t>
            </w:r>
          </w:p>
        </w:tc>
        <w:tc>
          <w:tcPr>
            <w:tcW w:w="270" w:type="dxa"/>
            <w:shd w:val="clear" w:color="auto" w:fill="auto"/>
          </w:tcPr>
          <w:p w14:paraId="2F02BF62" w14:textId="77777777" w:rsidR="00480562" w:rsidRPr="00EF18C5" w:rsidRDefault="00480562" w:rsidP="0048056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74EB8B" w14:textId="1ED5BBA0" w:rsidR="00480562" w:rsidRPr="00EF18C5" w:rsidRDefault="00480562" w:rsidP="00480562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 w:firstLine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44,670</w:t>
            </w:r>
          </w:p>
        </w:tc>
      </w:tr>
      <w:tr w:rsidR="00480562" w:rsidRPr="00EF18C5" w14:paraId="17623DA2" w14:textId="77777777" w:rsidTr="00276010">
        <w:tc>
          <w:tcPr>
            <w:tcW w:w="5850" w:type="dxa"/>
            <w:shd w:val="clear" w:color="auto" w:fill="auto"/>
            <w:hideMark/>
          </w:tcPr>
          <w:p w14:paraId="0533A7EA" w14:textId="77777777" w:rsidR="00480562" w:rsidRPr="00EF18C5" w:rsidRDefault="00480562" w:rsidP="00480562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29BD5F73" w14:textId="62AF3C0B" w:rsidR="00480562" w:rsidRPr="00EF18C5" w:rsidRDefault="00276010" w:rsidP="00480562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601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3,737</w:t>
            </w:r>
          </w:p>
        </w:tc>
        <w:tc>
          <w:tcPr>
            <w:tcW w:w="270" w:type="dxa"/>
            <w:shd w:val="clear" w:color="auto" w:fill="auto"/>
          </w:tcPr>
          <w:p w14:paraId="61039565" w14:textId="77777777" w:rsidR="00480562" w:rsidRPr="00EF18C5" w:rsidRDefault="00480562" w:rsidP="0048056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871CA1" w14:textId="6F488E83" w:rsidR="00480562" w:rsidRPr="00EF18C5" w:rsidRDefault="00480562" w:rsidP="00480562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3,631</w:t>
            </w:r>
          </w:p>
        </w:tc>
      </w:tr>
      <w:tr w:rsidR="00480562" w:rsidRPr="00EF18C5" w14:paraId="6CB268AC" w14:textId="77777777" w:rsidTr="00276010">
        <w:tc>
          <w:tcPr>
            <w:tcW w:w="5850" w:type="dxa"/>
            <w:shd w:val="clear" w:color="auto" w:fill="auto"/>
          </w:tcPr>
          <w:p w14:paraId="2EE32DF8" w14:textId="77777777" w:rsidR="00480562" w:rsidRPr="00EF18C5" w:rsidRDefault="00480562" w:rsidP="00480562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5C674CD2" w14:textId="3CBB5247" w:rsidR="00480562" w:rsidRPr="00EF18C5" w:rsidRDefault="00276010" w:rsidP="00480562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601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3,654</w:t>
            </w:r>
          </w:p>
        </w:tc>
        <w:tc>
          <w:tcPr>
            <w:tcW w:w="270" w:type="dxa"/>
            <w:shd w:val="clear" w:color="auto" w:fill="auto"/>
          </w:tcPr>
          <w:p w14:paraId="01FB0A4E" w14:textId="77777777" w:rsidR="00480562" w:rsidRPr="00EF18C5" w:rsidRDefault="00480562" w:rsidP="0048056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C70909" w14:textId="2D551F8D" w:rsidR="00480562" w:rsidRPr="00EF18C5" w:rsidRDefault="00480562" w:rsidP="00480562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3,472</w:t>
            </w:r>
          </w:p>
        </w:tc>
      </w:tr>
      <w:tr w:rsidR="00480562" w:rsidRPr="00EF18C5" w14:paraId="01B676B0" w14:textId="77777777" w:rsidTr="00276010">
        <w:tc>
          <w:tcPr>
            <w:tcW w:w="5850" w:type="dxa"/>
            <w:shd w:val="clear" w:color="auto" w:fill="auto"/>
          </w:tcPr>
          <w:p w14:paraId="13668D7E" w14:textId="77777777" w:rsidR="00480562" w:rsidRPr="00EF18C5" w:rsidRDefault="00480562" w:rsidP="00480562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4EC9C0" w14:textId="20D58F65" w:rsidR="00480562" w:rsidRPr="00EF18C5" w:rsidRDefault="00276010" w:rsidP="00480562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601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2,522</w:t>
            </w:r>
          </w:p>
        </w:tc>
        <w:tc>
          <w:tcPr>
            <w:tcW w:w="270" w:type="dxa"/>
            <w:shd w:val="clear" w:color="auto" w:fill="auto"/>
          </w:tcPr>
          <w:p w14:paraId="499EC6AE" w14:textId="77777777" w:rsidR="00480562" w:rsidRPr="00EF18C5" w:rsidRDefault="00480562" w:rsidP="0048056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8EBAF" w14:textId="1025B739" w:rsidR="00480562" w:rsidRPr="00EF18C5" w:rsidRDefault="00480562" w:rsidP="00480562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2,453</w:t>
            </w:r>
          </w:p>
        </w:tc>
      </w:tr>
      <w:tr w:rsidR="00480562" w:rsidRPr="00EF18C5" w14:paraId="7A8B9B3C" w14:textId="77777777" w:rsidTr="00276010">
        <w:tc>
          <w:tcPr>
            <w:tcW w:w="5850" w:type="dxa"/>
            <w:shd w:val="clear" w:color="auto" w:fill="auto"/>
          </w:tcPr>
          <w:p w14:paraId="4FF3F6CF" w14:textId="77777777" w:rsidR="00480562" w:rsidRPr="00EF18C5" w:rsidRDefault="00480562" w:rsidP="00480562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037DE" w14:textId="6482FD2D" w:rsidR="00480562" w:rsidRPr="00EF18C5" w:rsidRDefault="00276010" w:rsidP="00480562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60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54,249</w:t>
            </w:r>
          </w:p>
        </w:tc>
        <w:tc>
          <w:tcPr>
            <w:tcW w:w="270" w:type="dxa"/>
            <w:shd w:val="clear" w:color="auto" w:fill="auto"/>
          </w:tcPr>
          <w:p w14:paraId="697C3A3B" w14:textId="77777777" w:rsidR="00480562" w:rsidRPr="00EF18C5" w:rsidRDefault="00480562" w:rsidP="0048056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2C991" w14:textId="29D09990" w:rsidR="00480562" w:rsidRPr="00EF18C5" w:rsidRDefault="00480562" w:rsidP="00480562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54,226</w:t>
            </w:r>
          </w:p>
        </w:tc>
      </w:tr>
    </w:tbl>
    <w:p w14:paraId="76C5ECE2" w14:textId="77777777" w:rsidR="00F74CE8" w:rsidRPr="00EF18C5" w:rsidRDefault="00F74CE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108CC2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E1B150" w14:textId="6E1D4844" w:rsidR="00E11887" w:rsidRPr="00EF18C5" w:rsidRDefault="00E11887" w:rsidP="003B11D0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80562">
        <w:rPr>
          <w:rFonts w:asciiTheme="majorBidi" w:hAnsiTheme="majorBidi" w:cstheme="majorBidi" w:hint="cs"/>
          <w:sz w:val="30"/>
          <w:szCs w:val="30"/>
          <w:cs/>
        </w:rPr>
        <w:t>หกเดือนสิ้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="00480562" w:rsidRPr="00B20F02">
        <w:rPr>
          <w:rFonts w:asciiTheme="majorBidi" w:hAnsiTheme="majorBidi" w:cstheme="majorBidi"/>
          <w:sz w:val="30"/>
          <w:szCs w:val="30"/>
        </w:rPr>
        <w:t>3</w:t>
      </w:r>
      <w:r w:rsidR="00480562">
        <w:rPr>
          <w:rFonts w:asciiTheme="majorBidi" w:hAnsiTheme="majorBidi" w:cstheme="majorBidi"/>
          <w:sz w:val="30"/>
          <w:szCs w:val="30"/>
        </w:rPr>
        <w:t>0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056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EF18C5" w:rsidRDefault="005870C6" w:rsidP="003B11D0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Pr="00EF18C5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EF18C5" w:rsidRDefault="00A301C5" w:rsidP="003B11D0">
      <w:pPr>
        <w:rPr>
          <w:rFonts w:asciiTheme="majorBidi" w:hAnsiTheme="majorBidi" w:cstheme="majorBidi"/>
          <w:sz w:val="30"/>
          <w:szCs w:val="30"/>
        </w:rPr>
      </w:pPr>
    </w:p>
    <w:p w14:paraId="4C5813EE" w14:textId="74738A40" w:rsidR="00B53821" w:rsidRPr="00EF18C5" w:rsidRDefault="00AA1362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48056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80562"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80562" w:rsidRPr="00682638">
        <w:rPr>
          <w:rFonts w:asciiTheme="majorBidi" w:hAnsiTheme="majorBidi" w:cstheme="majorBidi"/>
          <w:sz w:val="30"/>
          <w:szCs w:val="30"/>
        </w:rPr>
        <w:t xml:space="preserve">30 </w:t>
      </w:r>
      <w:r w:rsidR="00480562" w:rsidRPr="0068263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80562">
        <w:rPr>
          <w:rFonts w:asciiTheme="majorBidi" w:hAnsiTheme="majorBidi" w:cstheme="majorBidi"/>
          <w:sz w:val="30"/>
          <w:szCs w:val="30"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="00861232"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bookmarkStart w:id="3" w:name="_Hlk173253689"/>
      <w:r w:rsidR="008E0925">
        <w:rPr>
          <w:rFonts w:asciiTheme="majorBidi" w:hAnsiTheme="majorBidi" w:cstheme="majorBidi"/>
          <w:sz w:val="30"/>
          <w:szCs w:val="30"/>
        </w:rPr>
        <w:t>47.0</w:t>
      </w:r>
      <w:r w:rsidR="00863178">
        <w:rPr>
          <w:rFonts w:asciiTheme="majorBidi" w:hAnsiTheme="majorBidi" w:cstheme="majorBidi"/>
          <w:sz w:val="30"/>
          <w:szCs w:val="30"/>
        </w:rPr>
        <w:t>9</w:t>
      </w:r>
      <w:r w:rsidR="000E654C" w:rsidRPr="00EF5415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="00861232"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 w:rsidR="001A22F6" w:rsidRPr="00EF18C5">
        <w:rPr>
          <w:rFonts w:asciiTheme="majorBidi" w:hAnsiTheme="majorBidi"/>
          <w:sz w:val="30"/>
          <w:szCs w:val="30"/>
          <w:cs/>
        </w:rPr>
        <w:t xml:space="preserve"> </w:t>
      </w:r>
      <w:bookmarkStart w:id="4" w:name="_Hlk173253699"/>
      <w:r w:rsidR="006F74EB">
        <w:rPr>
          <w:rFonts w:asciiTheme="majorBidi" w:hAnsiTheme="majorBidi"/>
          <w:sz w:val="30"/>
          <w:szCs w:val="30"/>
        </w:rPr>
        <w:t>16.93</w:t>
      </w:r>
      <w:r w:rsidR="00861232" w:rsidRPr="00EF5415">
        <w:rPr>
          <w:rFonts w:asciiTheme="majorBidi" w:hAnsiTheme="majorBidi"/>
          <w:sz w:val="30"/>
          <w:szCs w:val="30"/>
          <w:cs/>
        </w:rPr>
        <w:t xml:space="preserve"> </w:t>
      </w:r>
      <w:bookmarkEnd w:id="4"/>
      <w:r w:rsidR="00861232"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C3E69" w:rsidRPr="001C3E69">
        <w:rPr>
          <w:rFonts w:asciiTheme="majorBidi" w:hAnsiTheme="majorBidi"/>
          <w:i/>
          <w:iCs/>
          <w:sz w:val="30"/>
          <w:szCs w:val="30"/>
        </w:rPr>
        <w:t>74.87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1C3E69" w:rsidRPr="001C3E69">
        <w:rPr>
          <w:rFonts w:asciiTheme="majorBidi" w:hAnsiTheme="majorBidi"/>
          <w:i/>
          <w:iCs/>
          <w:sz w:val="30"/>
          <w:szCs w:val="30"/>
        </w:rPr>
        <w:t>16.46</w:t>
      </w:r>
      <w:r w:rsidR="001C3E69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</w:t>
      </w:r>
      <w:r w:rsidR="00906FE9" w:rsidRPr="00EF18C5">
        <w:rPr>
          <w:rFonts w:asciiTheme="majorBidi" w:hAnsiTheme="majorBidi" w:cstheme="majorBidi"/>
          <w:sz w:val="30"/>
          <w:szCs w:val="30"/>
          <w:cs/>
        </w:rPr>
        <w:t>ฎ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ากรเนื่องจาก</w:t>
      </w:r>
      <w:r w:rsidR="00B53821" w:rsidRPr="00EF18C5">
        <w:rPr>
          <w:rFonts w:asciiTheme="majorBidi" w:hAnsiTheme="majorBidi" w:cstheme="majorBidi"/>
          <w:sz w:val="30"/>
          <w:szCs w:val="30"/>
          <w:cs/>
        </w:rPr>
        <w:t>ปัจจัยดังนี้</w:t>
      </w:r>
    </w:p>
    <w:p w14:paraId="3E373147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การเปลี่ยนแปลงสินทรัพย์ภาษีเงินได้รอการตัดบัญชี</w:t>
      </w:r>
    </w:p>
    <w:p w14:paraId="666A5771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การลดภาษีเงินได้ </w:t>
      </w:r>
      <w:r w:rsidRPr="00EF18C5">
        <w:rPr>
          <w:rFonts w:asciiTheme="majorBidi" w:hAnsiTheme="majorBidi"/>
          <w:sz w:val="30"/>
          <w:szCs w:val="30"/>
          <w:cs/>
        </w:rPr>
        <w:t>-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3A497B60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รายจ่ายที่มีสิทธิหักได้เพิ่ม </w:t>
      </w:r>
    </w:p>
    <w:p w14:paraId="056A700F" w14:textId="113E1767" w:rsidR="00594A11" w:rsidRPr="00EF18C5" w:rsidRDefault="00594A1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การชำระภาษีของบริษัทย่อยที่มีกำไรจากการดำเนินงาน</w:t>
      </w:r>
    </w:p>
    <w:p w14:paraId="5450E392" w14:textId="77777777" w:rsidR="005F24B1" w:rsidRPr="00EF18C5" w:rsidRDefault="005F24B1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689E9F" w14:textId="3B47D976" w:rsidR="00E87B05" w:rsidRDefault="0035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F18C5">
        <w:rPr>
          <w:rFonts w:asciiTheme="majorBidi" w:hAnsiTheme="majorBidi"/>
          <w:b/>
          <w:bCs/>
          <w:cs/>
        </w:rPr>
        <w:br w:type="page"/>
      </w:r>
    </w:p>
    <w:p w14:paraId="6F03234E" w14:textId="77777777" w:rsidR="009F04B4" w:rsidRDefault="009F04B4" w:rsidP="009F04B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เงินปันผล</w:t>
      </w:r>
    </w:p>
    <w:p w14:paraId="666E6224" w14:textId="77777777" w:rsidR="009F04B4" w:rsidRPr="00EE20BA" w:rsidRDefault="009F04B4" w:rsidP="009F04B4">
      <w:pPr>
        <w:rPr>
          <w:sz w:val="30"/>
          <w:szCs w:val="30"/>
          <w:cs/>
        </w:rPr>
      </w:pPr>
    </w:p>
    <w:p w14:paraId="33B7F431" w14:textId="77777777" w:rsidR="009F04B4" w:rsidRPr="00D94093" w:rsidRDefault="009F04B4" w:rsidP="009F04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>หุ้นของบริษัทได้อนุมัติเงินปันผลดังต่อไปนี้</w:t>
      </w:r>
    </w:p>
    <w:p w14:paraId="331FD1F8" w14:textId="77777777" w:rsidR="009F04B4" w:rsidRPr="00A92417" w:rsidRDefault="009F04B4" w:rsidP="009F04B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9F04B4" w14:paraId="5DDFD4A9" w14:textId="77777777" w:rsidTr="00202115">
        <w:tc>
          <w:tcPr>
            <w:tcW w:w="1980" w:type="dxa"/>
            <w:vAlign w:val="bottom"/>
          </w:tcPr>
          <w:p w14:paraId="463B834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27CC0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5CAF9D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46DF8A1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8C17E28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02118A4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5F316D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09C02DC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CA8AC1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9F04B4" w14:paraId="2252C1ED" w14:textId="77777777" w:rsidTr="00202115">
        <w:tc>
          <w:tcPr>
            <w:tcW w:w="1980" w:type="dxa"/>
            <w:vAlign w:val="bottom"/>
          </w:tcPr>
          <w:p w14:paraId="6EEE487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5EB46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A3ABB1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A2830A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2DE711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AA49E9F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86626EE" w14:textId="77777777" w:rsidR="009F04B4" w:rsidRPr="00373B27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01F06B4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F4F5A93" w14:textId="77777777" w:rsidR="009F04B4" w:rsidRPr="00373B27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04B4" w14:paraId="2C49AC56" w14:textId="77777777" w:rsidTr="00202115">
        <w:tc>
          <w:tcPr>
            <w:tcW w:w="1980" w:type="dxa"/>
            <w:vAlign w:val="bottom"/>
          </w:tcPr>
          <w:p w14:paraId="5BE669B4" w14:textId="20D548EB" w:rsidR="009F04B4" w:rsidRPr="00D31A42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171F89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C5B207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F913A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473BDE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49A874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FD039F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24B973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8F3CE9A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0CE2C64F" w14:textId="77777777" w:rsidTr="00757318">
        <w:tc>
          <w:tcPr>
            <w:tcW w:w="1980" w:type="dxa"/>
            <w:shd w:val="clear" w:color="auto" w:fill="auto"/>
            <w:vAlign w:val="bottom"/>
          </w:tcPr>
          <w:p w14:paraId="2165272D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CAB36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5561037E" w14:textId="52B14EA0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F04B4" w:rsidRPr="007573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04B4"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9F04B4"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CFE08E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12E64AA8" w14:textId="34EEF214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CAC2CF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8A04662" w14:textId="7BD3ABD4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B8E682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B6FD8F2" w14:textId="58D0752F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9F04B4" w14:paraId="7D8BC62F" w14:textId="77777777" w:rsidTr="00202115">
        <w:tc>
          <w:tcPr>
            <w:tcW w:w="1980" w:type="dxa"/>
            <w:vAlign w:val="bottom"/>
          </w:tcPr>
          <w:p w14:paraId="72DE8B0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89876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5D1D5DCD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AA46F5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14F5B3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C6ABF7D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6412A4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D00AA9C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D9DE5F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2BFC6BDE" w14:textId="77777777" w:rsidTr="00202115">
        <w:tc>
          <w:tcPr>
            <w:tcW w:w="1980" w:type="dxa"/>
            <w:vAlign w:val="bottom"/>
          </w:tcPr>
          <w:p w14:paraId="763F05A3" w14:textId="5E2E1E57" w:rsidR="009F04B4" w:rsidRPr="00D31A42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6AC83520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DAAF0A8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DF2364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85D7C4F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576B965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6B3113C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EA917D2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80391C8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72140B51" w14:textId="77777777" w:rsidTr="00202115">
        <w:tc>
          <w:tcPr>
            <w:tcW w:w="1980" w:type="dxa"/>
            <w:vAlign w:val="bottom"/>
          </w:tcPr>
          <w:p w14:paraId="0DC2DEB2" w14:textId="30A351C3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07E60B3D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F49DBF5" w14:textId="677F8646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6F8813B4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5268C817" w14:textId="4DE00A59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18D1032F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573D9F9" w14:textId="5A2E8613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243" w:type="dxa"/>
            <w:vAlign w:val="bottom"/>
          </w:tcPr>
          <w:p w14:paraId="687DEC43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1DDB921" w14:textId="69D19BBF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</w:tbl>
    <w:p w14:paraId="738ABA6D" w14:textId="77777777" w:rsidR="009F04B4" w:rsidRDefault="009F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449F7BC" w14:textId="491F74D6" w:rsidR="008C68FD" w:rsidRPr="00D11157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B2C5F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3B2C5F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EF18C5" w:rsidRDefault="00B76AD3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Pr="00EF18C5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F18C5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2BD227C9" w:rsidR="00142B03" w:rsidRPr="00EF18C5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1326DDC8" w:rsidR="00D87C11" w:rsidRDefault="00D87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8"/>
        <w:gridCol w:w="1807"/>
        <w:gridCol w:w="767"/>
        <w:gridCol w:w="238"/>
        <w:gridCol w:w="964"/>
        <w:gridCol w:w="237"/>
        <w:gridCol w:w="1113"/>
        <w:gridCol w:w="238"/>
        <w:gridCol w:w="1117"/>
        <w:gridCol w:w="270"/>
        <w:gridCol w:w="630"/>
        <w:gridCol w:w="270"/>
        <w:gridCol w:w="720"/>
        <w:gridCol w:w="270"/>
        <w:gridCol w:w="719"/>
        <w:gridCol w:w="270"/>
        <w:gridCol w:w="721"/>
        <w:gridCol w:w="9"/>
      </w:tblGrid>
      <w:tr w:rsidR="00C64AF2" w:rsidRPr="00EF18C5" w14:paraId="20E02950" w14:textId="77777777" w:rsidTr="006B0D06">
        <w:trPr>
          <w:trHeight w:val="261"/>
          <w:tblHeader/>
        </w:trPr>
        <w:tc>
          <w:tcPr>
            <w:tcW w:w="1815" w:type="dxa"/>
            <w:gridSpan w:val="2"/>
            <w:vAlign w:val="bottom"/>
          </w:tcPr>
          <w:p w14:paraId="32941C68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53" w:type="dxa"/>
            <w:gridSpan w:val="16"/>
            <w:vAlign w:val="bottom"/>
          </w:tcPr>
          <w:p w14:paraId="7712A21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64AF2" w:rsidRPr="00EF18C5" w14:paraId="3B4B4529" w14:textId="77777777" w:rsidTr="006B0D06">
        <w:trPr>
          <w:gridBefore w:val="1"/>
          <w:gridAfter w:val="1"/>
          <w:wBefore w:w="8" w:type="dxa"/>
          <w:wAfter w:w="9" w:type="dxa"/>
          <w:trHeight w:val="261"/>
          <w:tblHeader/>
        </w:trPr>
        <w:tc>
          <w:tcPr>
            <w:tcW w:w="1807" w:type="dxa"/>
            <w:vAlign w:val="bottom"/>
          </w:tcPr>
          <w:p w14:paraId="529DB24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574" w:type="dxa"/>
            <w:gridSpan w:val="9"/>
            <w:vAlign w:val="bottom"/>
          </w:tcPr>
          <w:p w14:paraId="06CE6F2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970" w:type="dxa"/>
            <w:gridSpan w:val="6"/>
            <w:vAlign w:val="bottom"/>
          </w:tcPr>
          <w:p w14:paraId="388AAE3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C64AF2" w:rsidRPr="00EF18C5" w14:paraId="24AE9CC5" w14:textId="77777777" w:rsidTr="006B0D06">
        <w:trPr>
          <w:gridBefore w:val="1"/>
          <w:gridAfter w:val="1"/>
          <w:wBefore w:w="8" w:type="dxa"/>
          <w:wAfter w:w="9" w:type="dxa"/>
          <w:trHeight w:val="261"/>
          <w:tblHeader/>
        </w:trPr>
        <w:tc>
          <w:tcPr>
            <w:tcW w:w="1807" w:type="dxa"/>
            <w:vAlign w:val="bottom"/>
            <w:hideMark/>
          </w:tcPr>
          <w:p w14:paraId="51A8F80E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7" w:type="dxa"/>
            <w:vAlign w:val="bottom"/>
          </w:tcPr>
          <w:p w14:paraId="5A4119D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0E88FE09" w14:textId="77777777" w:rsidR="00C64AF2" w:rsidRPr="00EF18C5" w:rsidRDefault="00C64AF2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64" w:type="dxa"/>
            <w:vAlign w:val="bottom"/>
          </w:tcPr>
          <w:p w14:paraId="38866A33" w14:textId="77777777" w:rsidR="00C64AF2" w:rsidRPr="00EF18C5" w:rsidRDefault="00C64AF2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มูลค่าด้วย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7" w:type="dxa"/>
            <w:vAlign w:val="bottom"/>
          </w:tcPr>
          <w:p w14:paraId="17A4F295" w14:textId="77777777" w:rsidR="00C64AF2" w:rsidRPr="00EF18C5" w:rsidRDefault="00C64AF2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2DFAFF9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การเงิน</w:t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  <w:t>ที่วัดมูลค่าด้วย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มูลค่ายุติธรรมผ่าน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กำไรขาดทุน</w:t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  <w:t>เบ็ดเสร็จอื่น</w:t>
            </w:r>
          </w:p>
        </w:tc>
        <w:tc>
          <w:tcPr>
            <w:tcW w:w="238" w:type="dxa"/>
            <w:vAlign w:val="bottom"/>
          </w:tcPr>
          <w:p w14:paraId="112D20CD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7" w:type="dxa"/>
            <w:vAlign w:val="bottom"/>
            <w:hideMark/>
          </w:tcPr>
          <w:p w14:paraId="0B50082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854A18C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C63D3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D28550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7F51ED44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5083BB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  <w:hideMark/>
          </w:tcPr>
          <w:p w14:paraId="27E8D38C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A086E7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vAlign w:val="bottom"/>
            <w:hideMark/>
          </w:tcPr>
          <w:p w14:paraId="20818A9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C64AF2" w:rsidRPr="00EF18C5" w14:paraId="7A03AB47" w14:textId="77777777" w:rsidTr="006B0D06">
        <w:trPr>
          <w:gridBefore w:val="1"/>
          <w:gridAfter w:val="1"/>
          <w:wBefore w:w="8" w:type="dxa"/>
          <w:wAfter w:w="9" w:type="dxa"/>
          <w:trHeight w:val="261"/>
          <w:tblHeader/>
        </w:trPr>
        <w:tc>
          <w:tcPr>
            <w:tcW w:w="1807" w:type="dxa"/>
            <w:vAlign w:val="bottom"/>
          </w:tcPr>
          <w:p w14:paraId="59C10A35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544" w:type="dxa"/>
            <w:gridSpan w:val="15"/>
            <w:vAlign w:val="bottom"/>
          </w:tcPr>
          <w:p w14:paraId="5DB1688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C64AF2" w:rsidRPr="00EF18C5" w14:paraId="6D9E20C9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  <w:hideMark/>
          </w:tcPr>
          <w:p w14:paraId="79CEB162" w14:textId="0BC08FD2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ิถุนายน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097800B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BBFB5D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4B082C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296D00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EB8A44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C82B63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D95634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F5C7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5AEC6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B83C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6B662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39A4A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F6D8783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F469F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691ACC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633D0549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665CBEB2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0F0CA04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26DE064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C464E4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03677BA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349BE46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B950D7E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3373B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AFE4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290E75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C769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FF7C9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C7E7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56D20A7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A9D0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EB7FBA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2F192CA3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4B7429C0" w14:textId="77C59772" w:rsidR="00C64AF2" w:rsidRPr="00EF18C5" w:rsidRDefault="00016D61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427298F8" w14:textId="6D1B088E" w:rsidR="00C64AF2" w:rsidRPr="00EF18C5" w:rsidRDefault="005D259B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63435A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81BA4B2" w14:textId="499F9D2B" w:rsidR="00C64AF2" w:rsidRPr="00434965" w:rsidRDefault="00434965" w:rsidP="0043496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34965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8A01B3" w14:textId="77777777" w:rsidR="00C64AF2" w:rsidRPr="0043496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04702359" w14:textId="290A2258" w:rsidR="00C64AF2" w:rsidRPr="00434965" w:rsidRDefault="005D259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5D08AF6C" w14:textId="77777777" w:rsidR="00C64AF2" w:rsidRPr="0043496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EB4E0" w14:textId="04D44A7C" w:rsidR="00C64AF2" w:rsidRPr="00434965" w:rsidRDefault="005D259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DCBC4" w14:textId="77777777" w:rsidR="00C64AF2" w:rsidRPr="0043496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F6F089B" w14:textId="70697141" w:rsidR="00C64AF2" w:rsidRPr="00434965" w:rsidRDefault="00434965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434965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9D317" w14:textId="77777777" w:rsidR="00C64AF2" w:rsidRPr="0043496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13D658" w14:textId="43FB9522" w:rsidR="00C64AF2" w:rsidRPr="00434965" w:rsidRDefault="007462BA" w:rsidP="005D259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2E8A0" w14:textId="77777777" w:rsidR="00C64AF2" w:rsidRPr="0043496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77334D7" w14:textId="57BFEE5B" w:rsidR="00C64AF2" w:rsidRPr="00434965" w:rsidRDefault="005D259B" w:rsidP="005D259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EF98A" w14:textId="77777777" w:rsidR="00C64AF2" w:rsidRPr="0043496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E781062" w14:textId="45C568B5" w:rsidR="00C64AF2" w:rsidRPr="00434965" w:rsidRDefault="00434965" w:rsidP="0043496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34965"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E2276A" w:rsidRPr="00EF18C5" w14:paraId="7EA021CA" w14:textId="77777777" w:rsidTr="00E2276A">
        <w:trPr>
          <w:gridBefore w:val="1"/>
          <w:gridAfter w:val="1"/>
          <w:wBefore w:w="8" w:type="dxa"/>
          <w:wAfter w:w="9" w:type="dxa"/>
          <w:trHeight w:val="758"/>
        </w:trPr>
        <w:tc>
          <w:tcPr>
            <w:tcW w:w="1807" w:type="dxa"/>
            <w:vAlign w:val="bottom"/>
          </w:tcPr>
          <w:p w14:paraId="6480735E" w14:textId="77777777" w:rsidR="00E2276A" w:rsidRPr="00EF18C5" w:rsidRDefault="00E2276A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ED6D662" w14:textId="77777777" w:rsidR="00E2276A" w:rsidRDefault="00E2276A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2EB4366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8552B6" w14:textId="77777777" w:rsidR="00E2276A" w:rsidRPr="00434965" w:rsidRDefault="00E2276A" w:rsidP="0043496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3C2BB82" w14:textId="77777777" w:rsidR="00E2276A" w:rsidRPr="0043496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0A014DD" w14:textId="77777777" w:rsidR="00E2276A" w:rsidRDefault="00E2276A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084D2354" w14:textId="77777777" w:rsidR="00E2276A" w:rsidRPr="00434965" w:rsidRDefault="00E2276A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0F41B" w14:textId="77777777" w:rsidR="00E2276A" w:rsidRDefault="00E2276A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17830" w14:textId="77777777" w:rsidR="00E2276A" w:rsidRPr="0043496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5CB51D" w14:textId="77777777" w:rsidR="00E2276A" w:rsidRPr="00434965" w:rsidRDefault="00E2276A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9CCDAF" w14:textId="77777777" w:rsidR="00E2276A" w:rsidRPr="0043496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8B9C9A" w14:textId="77777777" w:rsidR="00E2276A" w:rsidRDefault="00E2276A" w:rsidP="005D259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37452" w14:textId="77777777" w:rsidR="00E2276A" w:rsidRPr="00434965" w:rsidRDefault="00E2276A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092465C" w14:textId="77777777" w:rsidR="00E2276A" w:rsidRDefault="00E2276A" w:rsidP="005D259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1DF5D" w14:textId="77777777" w:rsidR="00E2276A" w:rsidRPr="0043496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B029F26" w14:textId="77777777" w:rsidR="00E2276A" w:rsidRPr="00434965" w:rsidRDefault="00E2276A" w:rsidP="0043496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13130ADC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73D2230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5F97D8F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F6BE9A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9EE942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0B6DE7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6281081E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0B214A0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721D44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A34B7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25006F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E85C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AE186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9FE02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5C2521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5160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BB9D45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55BE7D73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5C944ED2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40A0B145" w14:textId="32A3AA88" w:rsidR="00C64AF2" w:rsidRPr="00EF18C5" w:rsidRDefault="00E95D11" w:rsidP="00447D4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5D11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BD7BE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3466272" w14:textId="29B9DC20" w:rsidR="00C64AF2" w:rsidRPr="00EF18C5" w:rsidRDefault="00C6508B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3B850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5C6C5B87" w14:textId="5A3E6EB2" w:rsidR="00C64AF2" w:rsidRPr="00EF18C5" w:rsidRDefault="00C6508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4400240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4732684" w14:textId="28298FE9" w:rsidR="00C64AF2" w:rsidRPr="00EF18C5" w:rsidRDefault="00C6508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96719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151F6B" w14:textId="6A46934F" w:rsidR="00C64AF2" w:rsidRPr="00EF18C5" w:rsidRDefault="00E95D11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5D11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336F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3FAB1F" w14:textId="2BC19FCD" w:rsidR="00C64AF2" w:rsidRPr="00EF18C5" w:rsidRDefault="00E95D11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5D11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4897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06BA0AF" w14:textId="5D82B10A" w:rsidR="00C64AF2" w:rsidRPr="00EF18C5" w:rsidRDefault="00C6508B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0215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C0C7A5A" w14:textId="3CA50D6E" w:rsidR="00C64AF2" w:rsidRPr="00EF18C5" w:rsidRDefault="00E95D11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5D11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</w:tr>
      <w:tr w:rsidR="00C64AF2" w:rsidRPr="00EF18C5" w14:paraId="6B871D4D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07DF8BC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26032E50" w14:textId="23598512" w:rsidR="00C64AF2" w:rsidRPr="00EF18C5" w:rsidRDefault="00C6508B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1469A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1274860" w14:textId="38A4BFA9" w:rsidR="00C64AF2" w:rsidRPr="00EF18C5" w:rsidRDefault="00C6508B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1050A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BF234D0" w14:textId="08C996A4" w:rsidR="00C64AF2" w:rsidRPr="00EF18C5" w:rsidRDefault="00C6508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55E0E10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F24F493" w14:textId="15238D05" w:rsidR="00C64AF2" w:rsidRPr="00EF18C5" w:rsidRDefault="00AA073D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AA073D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785F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6C2BE6" w14:textId="7B16F710" w:rsidR="00C64AF2" w:rsidRPr="00EF18C5" w:rsidRDefault="00AA073D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A073D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D137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4067EA" w14:textId="79CEACD6" w:rsidR="00C64AF2" w:rsidRPr="00EF18C5" w:rsidRDefault="00C6508B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F51E0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754DE5C" w14:textId="01FA43DE" w:rsidR="00C64AF2" w:rsidRPr="00EF18C5" w:rsidRDefault="007462BA" w:rsidP="00447D4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2BA">
              <w:rPr>
                <w:rFonts w:asciiTheme="majorBidi" w:hAnsiTheme="majorBidi" w:cstheme="majorBidi"/>
                <w:szCs w:val="22"/>
              </w:rPr>
              <w:t>2,826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33D0D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1A9D619" w14:textId="5D77476A" w:rsidR="00C64AF2" w:rsidRPr="00EF18C5" w:rsidRDefault="007462BA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462BA">
              <w:rPr>
                <w:rFonts w:asciiTheme="majorBidi" w:hAnsiTheme="majorBidi" w:cstheme="majorBidi"/>
                <w:szCs w:val="22"/>
                <w:lang w:bidi="th-TH"/>
              </w:rPr>
              <w:t>2,826</w:t>
            </w:r>
          </w:p>
        </w:tc>
      </w:tr>
      <w:tr w:rsidR="00C64AF2" w:rsidRPr="00EF18C5" w14:paraId="255A41B3" w14:textId="77777777" w:rsidTr="00583EDD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397BF0DC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62D3FDDD" w14:textId="4BADFD45" w:rsidR="00C64AF2" w:rsidRPr="00EF18C5" w:rsidRDefault="00673A6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9BEEE3C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CC663AB" w14:textId="076E1BF5" w:rsidR="00C64AF2" w:rsidRPr="00EF18C5" w:rsidRDefault="00673A68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EA51F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25565495" w14:textId="26332780" w:rsidR="00C64AF2" w:rsidRPr="00EF18C5" w:rsidRDefault="00673A68" w:rsidP="00447D46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F79D4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559EC75" w14:textId="7F00B290" w:rsidR="00C64AF2" w:rsidRPr="00EF18C5" w:rsidRDefault="00826AD5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6AD5">
              <w:rPr>
                <w:rFonts w:asciiTheme="majorBidi" w:hAnsiTheme="majorBidi" w:cstheme="majorBidi"/>
                <w:szCs w:val="22"/>
                <w:lang w:val="en-US"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136E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34BD3A" w14:textId="78DEEFBF" w:rsidR="00C64AF2" w:rsidRPr="00EF18C5" w:rsidRDefault="00826AD5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26AD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C041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4655D3" w14:textId="49B2A2E8" w:rsidR="00C64AF2" w:rsidRPr="00583EDD" w:rsidRDefault="00583EDD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3EDD">
              <w:rPr>
                <w:rFonts w:asciiTheme="majorBidi" w:hAnsiTheme="majorBidi" w:cstheme="majorBidi"/>
                <w:szCs w:val="22"/>
                <w:cs/>
                <w:lang w:bidi="th-TH"/>
              </w:rPr>
              <w:t>4</w:t>
            </w:r>
            <w:r w:rsidRPr="00583ED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83EDD">
              <w:rPr>
                <w:rFonts w:asciiTheme="majorBidi" w:hAnsiTheme="majorBidi" w:cstheme="majorBidi"/>
                <w:szCs w:val="22"/>
                <w:cs/>
                <w:lang w:bidi="th-TH"/>
              </w:rPr>
              <w:t>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6D92" w14:textId="77777777" w:rsidR="00C64AF2" w:rsidRPr="00AA56D1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D1365DC" w14:textId="0AE77470" w:rsidR="00C64AF2" w:rsidRPr="00EF18C5" w:rsidRDefault="0075731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79172" w14:textId="77777777" w:rsidR="00C64AF2" w:rsidRPr="00EF18C5" w:rsidRDefault="00C64AF2" w:rsidP="00583ED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AD3AB29" w14:textId="7D9A2C70" w:rsidR="00C64AF2" w:rsidRPr="00EF18C5" w:rsidRDefault="00583EDD" w:rsidP="00583ED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3EDD">
              <w:rPr>
                <w:rFonts w:asciiTheme="majorBidi" w:hAnsiTheme="majorBidi" w:cstheme="majorBidi"/>
                <w:szCs w:val="22"/>
                <w:cs/>
                <w:lang w:bidi="th-TH"/>
              </w:rPr>
              <w:t>4</w:t>
            </w:r>
            <w:r w:rsidRPr="00583ED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83EDD">
              <w:rPr>
                <w:rFonts w:asciiTheme="majorBidi" w:hAnsiTheme="majorBidi" w:cstheme="majorBidi"/>
                <w:szCs w:val="22"/>
                <w:cs/>
                <w:lang w:bidi="th-TH"/>
              </w:rPr>
              <w:t>206</w:t>
            </w:r>
          </w:p>
        </w:tc>
      </w:tr>
      <w:tr w:rsidR="00C64AF2" w:rsidRPr="00EF18C5" w14:paraId="6B5E232B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129748F8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50D71CDF" w14:textId="6CDA2298" w:rsidR="00C64AF2" w:rsidRPr="00EF18C5" w:rsidRDefault="00673A6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7B7B7D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73D5A82" w14:textId="45AE9BBF" w:rsidR="00C64AF2" w:rsidRPr="00EF18C5" w:rsidRDefault="00673A68" w:rsidP="00447D4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3A68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C5D68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5BC33CA6" w14:textId="137F1466" w:rsidR="00C64AF2" w:rsidRPr="00EF18C5" w:rsidRDefault="00673A6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FA9D1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68A38B" w14:textId="0D3E37B1" w:rsidR="00C64AF2" w:rsidRPr="00EF18C5" w:rsidRDefault="00673A6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6C37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895A05E" w14:textId="2D7CDCCC" w:rsidR="00C64AF2" w:rsidRPr="00EF18C5" w:rsidRDefault="00673A68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3A68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624D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2F4AA1" w14:textId="7B658A72" w:rsidR="00C64AF2" w:rsidRPr="00EF18C5" w:rsidRDefault="00673A68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3A68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EE120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D1F4BFC" w14:textId="26EB4257" w:rsidR="00C64AF2" w:rsidRPr="00EF18C5" w:rsidRDefault="00673A6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2E7B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E6FA01D" w14:textId="5B57A050" w:rsidR="00C64AF2" w:rsidRPr="00EF18C5" w:rsidRDefault="00673A68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3A68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</w:tr>
      <w:tr w:rsidR="00C64AF2" w:rsidRPr="00EF18C5" w14:paraId="50354776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15781006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A0B8322" w14:textId="2C138706" w:rsidR="00C64AF2" w:rsidRPr="00EF18C5" w:rsidDel="00634405" w:rsidRDefault="00D05DC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B277B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7A82C9A" w14:textId="131BC9A5" w:rsidR="00C64AF2" w:rsidRPr="008902DD" w:rsidRDefault="00D05DC8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C410D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31C63250" w14:textId="4465DEA9" w:rsidR="00C64AF2" w:rsidRPr="00EF18C5" w:rsidRDefault="00D05DC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8501B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8A00E2B" w14:textId="67E916CD" w:rsidR="00C64AF2" w:rsidRPr="00EF18C5" w:rsidRDefault="00D05DC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05DC8">
              <w:rPr>
                <w:rFonts w:asciiTheme="majorBidi" w:hAnsiTheme="majorBidi" w:cstheme="majorBidi"/>
                <w:szCs w:val="22"/>
                <w:lang w:val="en-US" w:bidi="th-TH"/>
              </w:rPr>
              <w:t>1,402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C5A0C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272A57" w14:textId="6C317E77" w:rsidR="00C64AF2" w:rsidRPr="00EF18C5" w:rsidRDefault="00D05DC8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05DC8">
              <w:rPr>
                <w:rFonts w:asciiTheme="majorBidi" w:hAnsiTheme="majorBidi" w:cstheme="majorBidi"/>
                <w:szCs w:val="22"/>
                <w:lang w:bidi="th-TH"/>
              </w:rPr>
              <w:t>1,402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03D59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8E4EFB" w14:textId="7EA6144E" w:rsidR="00C64AF2" w:rsidRPr="00EF18C5" w:rsidRDefault="00D05DC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8D03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FD9CB4B" w14:textId="276CA558" w:rsidR="00C64AF2" w:rsidRPr="00EF18C5" w:rsidRDefault="00D05DC8" w:rsidP="00447D4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D05DC8">
              <w:rPr>
                <w:rFonts w:asciiTheme="majorBidi" w:hAnsiTheme="majorBidi" w:cstheme="majorBidi"/>
                <w:szCs w:val="22"/>
              </w:rPr>
              <w:t>1,339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8BDE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479656F" w14:textId="5C0B7F32" w:rsidR="00C64AF2" w:rsidRPr="00EF18C5" w:rsidRDefault="00D05DC8" w:rsidP="00757318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05DC8">
              <w:rPr>
                <w:rFonts w:asciiTheme="majorBidi" w:hAnsiTheme="majorBidi" w:cstheme="majorBidi"/>
                <w:szCs w:val="22"/>
                <w:lang w:bidi="th-TH"/>
              </w:rPr>
              <w:t>1,339</w:t>
            </w:r>
          </w:p>
        </w:tc>
      </w:tr>
      <w:tr w:rsidR="00C64AF2" w:rsidRPr="00EF18C5" w14:paraId="522C10FE" w14:textId="77777777" w:rsidTr="00E2276A">
        <w:trPr>
          <w:gridBefore w:val="1"/>
          <w:gridAfter w:val="1"/>
          <w:wBefore w:w="8" w:type="dxa"/>
          <w:wAfter w:w="9" w:type="dxa"/>
          <w:trHeight w:val="173"/>
        </w:trPr>
        <w:tc>
          <w:tcPr>
            <w:tcW w:w="1807" w:type="dxa"/>
            <w:vAlign w:val="bottom"/>
          </w:tcPr>
          <w:p w14:paraId="2703688A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8CE347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9BFE49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1B15E8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C83590C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5FC078F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0BAEFD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E90AEE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1AD0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A8B84B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2F6A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AD439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074A1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B2BB8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051E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AE3D9E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2ED291B0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  <w:hideMark/>
          </w:tcPr>
          <w:p w14:paraId="7F94CD71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2566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0A9A5AD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E9BCE6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A4B5A7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7DAF89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067EFBB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08B6CE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FDEAAF3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0E08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C17F7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44DB5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9E847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4CEBD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0FFDDA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E683D7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05CAFD6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0C8960DC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5F2BEAF9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2E22AB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98DD400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10AC0D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494E4D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F1B61FE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88B4A55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2AF587F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2F41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BC505B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3A014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01041E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7DF9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F1A9FB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F12B7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F2DD677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07894271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7D79CB8C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4482AD06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34A00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1ED5A55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AF448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73E493C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305537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E5FDBEB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4781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012E7B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0E9C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4F02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EBE5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0CA1C0E" w14:textId="77777777" w:rsidR="00C64AF2" w:rsidRPr="0067106B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2FAF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B8279D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C64AF2" w:rsidRPr="00EF18C5" w14:paraId="7C7DDA72" w14:textId="77777777" w:rsidTr="00E2276A">
        <w:trPr>
          <w:gridBefore w:val="1"/>
          <w:gridAfter w:val="1"/>
          <w:wBefore w:w="8" w:type="dxa"/>
          <w:wAfter w:w="9" w:type="dxa"/>
          <w:trHeight w:val="73"/>
        </w:trPr>
        <w:tc>
          <w:tcPr>
            <w:tcW w:w="1807" w:type="dxa"/>
            <w:vAlign w:val="bottom"/>
          </w:tcPr>
          <w:p w14:paraId="37C69CFA" w14:textId="77777777" w:rsidR="00C64AF2" w:rsidRPr="00E2276A" w:rsidRDefault="00C64AF2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5980F7F0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3B49937" w14:textId="77777777" w:rsidR="00C64AF2" w:rsidRPr="006B0D06" w:rsidRDefault="00C64AF2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266A375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6997621" w14:textId="77777777" w:rsidR="00C64AF2" w:rsidRPr="006B0D06" w:rsidRDefault="00C64AF2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13" w:type="dxa"/>
          </w:tcPr>
          <w:p w14:paraId="3855936D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4605995C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93350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27C8C" w14:textId="77777777" w:rsidR="00C64AF2" w:rsidRPr="006B0D06" w:rsidRDefault="00C64AF2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C0E3B2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BFF87" w14:textId="77777777" w:rsidR="00C64AF2" w:rsidRPr="006B0D06" w:rsidRDefault="00C64AF2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6AC0C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2FF35" w14:textId="77777777" w:rsidR="00C64AF2" w:rsidRPr="006B0D06" w:rsidRDefault="00C64AF2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356C98" w14:textId="77777777" w:rsidR="00C64AF2" w:rsidRPr="006B0D06" w:rsidRDefault="00C64AF2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3F9FB" w14:textId="77777777" w:rsidR="00C64AF2" w:rsidRPr="006B0D06" w:rsidRDefault="00C64AF2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4E9E833" w14:textId="77777777" w:rsidR="00C64AF2" w:rsidRPr="006B0D06" w:rsidRDefault="00C64AF2" w:rsidP="006B0D0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</w:tr>
      <w:tr w:rsidR="00C64AF2" w:rsidRPr="00EF18C5" w14:paraId="15CE3715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0332332A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7E18D87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2FF4185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581751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276C5A9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21899C1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735107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9C4AED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46E9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C41DD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A2377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EF5BF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783AB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97323C4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2FFEB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94C0E53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4AF2" w:rsidRPr="00EF18C5" w14:paraId="7C28F6E2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2323EB8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410990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CA7CD9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224879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72A84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FAFD396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5755091E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4BA5C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2BF7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1931A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25DD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278F6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4103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E00778" w14:textId="77777777" w:rsidR="00C64AF2" w:rsidRPr="0067106B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72DA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7C2183F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C64AF2" w:rsidRPr="00EF18C5" w14:paraId="131D9642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4A943FAD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45BA83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50193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AE3724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A2C7FB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49DED40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047812D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D76975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8E662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CB082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4B61C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CAFFE6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80F70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C0549A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853C7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8E2E2A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C64AF2" w:rsidRPr="00EF18C5" w14:paraId="3C506571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711A0BEF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0F48C53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C380E9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355CF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3D1094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5BB1E03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F3B81B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DEAD60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090F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6570A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071BE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385824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A6048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26C5FBB" w14:textId="77777777" w:rsidR="00C64AF2" w:rsidRPr="0067106B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5DE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39C4003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</w:tr>
      <w:tr w:rsidR="00C64AF2" w:rsidRPr="00EF18C5" w14:paraId="0C0FB999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73507C49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71BCED5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EAD18A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675835D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D2D5F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7702844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989D4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7D6D41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400CD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3EF8F03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E5E6D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894AA7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18DFC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5B0C18E" w14:textId="77777777" w:rsidR="00C64AF2" w:rsidRPr="0067106B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E551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013361C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C64AF2" w:rsidRPr="00E2276A" w14:paraId="303805D4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524FEBDC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5F18497C" w14:textId="77777777" w:rsidR="00C64AF2" w:rsidRPr="00EF18C5" w:rsidDel="00634405" w:rsidRDefault="00C64AF2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80FD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3144CE6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CD6EA53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BE832AA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5EC8CA9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DCEE42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D4306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F1307F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E4098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60D380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E8587" w14:textId="77777777" w:rsidR="00C64AF2" w:rsidRPr="00EF18C5" w:rsidRDefault="00C64AF2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E757671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A431" w14:textId="77777777" w:rsidR="00C64AF2" w:rsidRPr="00EF18C5" w:rsidRDefault="00C64AF2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CA0CF28" w14:textId="77777777" w:rsidR="00C64AF2" w:rsidRPr="00EF18C5" w:rsidRDefault="00C64AF2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1,273</w:t>
            </w:r>
          </w:p>
        </w:tc>
      </w:tr>
      <w:tr w:rsidR="00E2276A" w:rsidRPr="00E2276A" w14:paraId="64B11813" w14:textId="77777777" w:rsidTr="006B0D06">
        <w:trPr>
          <w:gridBefore w:val="1"/>
          <w:gridAfter w:val="1"/>
          <w:wBefore w:w="8" w:type="dxa"/>
          <w:wAfter w:w="9" w:type="dxa"/>
          <w:trHeight w:val="261"/>
        </w:trPr>
        <w:tc>
          <w:tcPr>
            <w:tcW w:w="1807" w:type="dxa"/>
            <w:vAlign w:val="bottom"/>
          </w:tcPr>
          <w:p w14:paraId="0579CFDB" w14:textId="77777777" w:rsidR="00E2276A" w:rsidRPr="00EF18C5" w:rsidRDefault="00E2276A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D27A71A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42602B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E7035A7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1C70DF3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7C6F0BA6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/>
                <w:szCs w:val="22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B1EE08E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998E29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FAE48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FDF5DE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E2D47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ABB848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9AAE7" w14:textId="77777777" w:rsidR="00E2276A" w:rsidRPr="00EF18C5" w:rsidRDefault="00E2276A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6AE266D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4FA84" w14:textId="77777777" w:rsidR="00E2276A" w:rsidRPr="00EF18C5" w:rsidRDefault="00E2276A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40B6868" w14:textId="77777777" w:rsidR="00E2276A" w:rsidRPr="00EF18C5" w:rsidRDefault="00E2276A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</w:tbl>
    <w:p w14:paraId="2EE5498D" w14:textId="77777777" w:rsidR="00C64AF2" w:rsidRDefault="00C64AF2" w:rsidP="006B0D06">
      <w:pPr>
        <w:spacing w:line="60" w:lineRule="exact"/>
        <w:rPr>
          <w:rFonts w:asciiTheme="majorBidi" w:hAnsiTheme="majorBidi" w:cstheme="majorBidi"/>
          <w:sz w:val="52"/>
          <w:szCs w:val="52"/>
        </w:rPr>
      </w:pPr>
    </w:p>
    <w:p w14:paraId="5A7AF2F5" w14:textId="77777777" w:rsidR="00E2276A" w:rsidRDefault="00E2276A" w:rsidP="006B0D06">
      <w:pPr>
        <w:spacing w:line="60" w:lineRule="exact"/>
        <w:rPr>
          <w:rFonts w:asciiTheme="majorBidi" w:hAnsiTheme="majorBidi" w:cstheme="majorBidi"/>
          <w:sz w:val="52"/>
          <w:szCs w:val="52"/>
        </w:rPr>
      </w:pPr>
    </w:p>
    <w:p w14:paraId="377DE296" w14:textId="77777777" w:rsidR="00E2276A" w:rsidRPr="00E2276A" w:rsidRDefault="00E2276A" w:rsidP="006B0D06">
      <w:pPr>
        <w:spacing w:line="60" w:lineRule="exact"/>
        <w:rPr>
          <w:rFonts w:asciiTheme="majorBidi" w:hAnsiTheme="majorBidi" w:cstheme="majorBidi"/>
          <w:sz w:val="52"/>
          <w:szCs w:val="52"/>
        </w:rPr>
      </w:pPr>
    </w:p>
    <w:tbl>
      <w:tblPr>
        <w:tblW w:w="10273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896"/>
        <w:gridCol w:w="240"/>
        <w:gridCol w:w="1151"/>
        <w:gridCol w:w="237"/>
        <w:gridCol w:w="1073"/>
        <w:gridCol w:w="236"/>
        <w:gridCol w:w="934"/>
        <w:gridCol w:w="239"/>
        <w:gridCol w:w="835"/>
        <w:gridCol w:w="236"/>
        <w:gridCol w:w="835"/>
        <w:gridCol w:w="270"/>
        <w:gridCol w:w="830"/>
        <w:gridCol w:w="11"/>
      </w:tblGrid>
      <w:tr w:rsidR="0061727F" w:rsidRPr="00EF18C5" w14:paraId="395EAEC4" w14:textId="77777777" w:rsidTr="006B0D06">
        <w:trPr>
          <w:gridAfter w:val="1"/>
          <w:wAfter w:w="11" w:type="dxa"/>
          <w:trHeight w:val="261"/>
          <w:tblHeader/>
        </w:trPr>
        <w:tc>
          <w:tcPr>
            <w:tcW w:w="2250" w:type="dxa"/>
            <w:vAlign w:val="bottom"/>
          </w:tcPr>
          <w:p w14:paraId="492F975F" w14:textId="4E24B3B4" w:rsidR="0061727F" w:rsidRPr="00EF18C5" w:rsidRDefault="0061727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12" w:type="dxa"/>
            <w:gridSpan w:val="13"/>
          </w:tcPr>
          <w:p w14:paraId="41CEE61D" w14:textId="17945C08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727F" w:rsidRPr="00EF18C5" w14:paraId="3C7057BC" w14:textId="77777777" w:rsidTr="006B0D06">
        <w:trPr>
          <w:gridAfter w:val="1"/>
          <w:wAfter w:w="11" w:type="dxa"/>
          <w:trHeight w:val="261"/>
          <w:tblHeader/>
        </w:trPr>
        <w:tc>
          <w:tcPr>
            <w:tcW w:w="2250" w:type="dxa"/>
            <w:vAlign w:val="bottom"/>
          </w:tcPr>
          <w:p w14:paraId="006372F1" w14:textId="77777777" w:rsidR="0061727F" w:rsidRPr="00EF18C5" w:rsidRDefault="0061727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67" w:type="dxa"/>
            <w:gridSpan w:val="7"/>
          </w:tcPr>
          <w:p w14:paraId="023D43F2" w14:textId="5AFDA673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45" w:type="dxa"/>
            <w:gridSpan w:val="6"/>
            <w:vAlign w:val="bottom"/>
          </w:tcPr>
          <w:p w14:paraId="03645DD5" w14:textId="77777777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6B63ED" w:rsidRPr="00EF18C5" w14:paraId="3C3E8C52" w14:textId="77777777" w:rsidTr="006B0D06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3CE2970F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5BC9EED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0" w:type="dxa"/>
          </w:tcPr>
          <w:p w14:paraId="534CA0F9" w14:textId="77777777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1" w:type="dxa"/>
            <w:vAlign w:val="bottom"/>
          </w:tcPr>
          <w:p w14:paraId="3DC861E6" w14:textId="64783098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มูลค่าด้วย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7" w:type="dxa"/>
            <w:vAlign w:val="bottom"/>
          </w:tcPr>
          <w:p w14:paraId="6CDBB5FE" w14:textId="2C4AF959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73" w:type="dxa"/>
            <w:vAlign w:val="bottom"/>
            <w:hideMark/>
          </w:tcPr>
          <w:p w14:paraId="43E1CA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BE11B2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9" w:type="dxa"/>
            <w:vAlign w:val="bottom"/>
          </w:tcPr>
          <w:p w14:paraId="55DC615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35" w:type="dxa"/>
            <w:vAlign w:val="bottom"/>
            <w:hideMark/>
          </w:tcPr>
          <w:p w14:paraId="028F383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vAlign w:val="bottom"/>
            <w:hideMark/>
          </w:tcPr>
          <w:p w14:paraId="7F684FB8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FC7551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1" w:type="dxa"/>
            <w:gridSpan w:val="2"/>
            <w:vAlign w:val="bottom"/>
            <w:hideMark/>
          </w:tcPr>
          <w:p w14:paraId="7D18D20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67E8B" w:rsidRPr="00EF18C5" w14:paraId="5849F0F0" w14:textId="77777777" w:rsidTr="00B72EE1">
        <w:trPr>
          <w:trHeight w:val="261"/>
          <w:tblHeader/>
        </w:trPr>
        <w:tc>
          <w:tcPr>
            <w:tcW w:w="2250" w:type="dxa"/>
            <w:vAlign w:val="bottom"/>
          </w:tcPr>
          <w:p w14:paraId="0D9BA57A" w14:textId="77777777" w:rsidR="00467E8B" w:rsidRPr="00EF18C5" w:rsidRDefault="00467E8B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23" w:type="dxa"/>
            <w:gridSpan w:val="14"/>
            <w:vAlign w:val="bottom"/>
          </w:tcPr>
          <w:p w14:paraId="3217DB6F" w14:textId="4BF2144B" w:rsidR="00467E8B" w:rsidRPr="00467E8B" w:rsidRDefault="00467E8B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67E8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467E8B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ล้านบาท</w:t>
            </w:r>
            <w:r w:rsidRPr="00467E8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6B63ED" w:rsidRPr="00EF18C5" w14:paraId="29505929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0D521EDF" w14:textId="456253FA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มิถุนายน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7714A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E268BF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07D4E0E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D60E526" w14:textId="60ACBEF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943B467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CA5D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22FB74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155C8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8B29D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D0060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784F35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9446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141EDE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7FF19E09" w14:textId="77777777" w:rsidTr="006B0D06">
        <w:trPr>
          <w:trHeight w:val="261"/>
        </w:trPr>
        <w:tc>
          <w:tcPr>
            <w:tcW w:w="2250" w:type="dxa"/>
            <w:vAlign w:val="bottom"/>
            <w:hideMark/>
          </w:tcPr>
          <w:p w14:paraId="0A79541D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B9C845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AC0558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7F9E6CF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D28EF" w14:textId="4A6C6089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684F7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C43D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838C3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7C0A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8976F6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98E7D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902991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6EDF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BD470A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25FA7A37" w14:textId="77777777" w:rsidTr="00161D37">
        <w:trPr>
          <w:trHeight w:val="261"/>
        </w:trPr>
        <w:tc>
          <w:tcPr>
            <w:tcW w:w="2250" w:type="dxa"/>
            <w:vAlign w:val="bottom"/>
          </w:tcPr>
          <w:p w14:paraId="7348BF65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 w:rsidRPr="00EF18C5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8E376E8" w14:textId="2797DFFF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E1A114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5916A172" w14:textId="6BE7DEDB" w:rsidR="006B63ED" w:rsidRPr="00EF18C5" w:rsidRDefault="009C18E6" w:rsidP="0071698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558DCD" w14:textId="76524B2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22DE46A" w14:textId="59D18BD5" w:rsidR="006B63ED" w:rsidRPr="0057489F" w:rsidRDefault="0057489F" w:rsidP="006B63E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0826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B7D00F" w14:textId="771A8E6F" w:rsidR="006B63ED" w:rsidRPr="00EF18C5" w:rsidRDefault="0057489F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5A81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2FE4F9F" w14:textId="4513E729" w:rsidR="006B63ED" w:rsidRPr="00321C3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17BB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83456CD" w14:textId="5AB5DDD8" w:rsidR="006B63ED" w:rsidRPr="00206A0E" w:rsidRDefault="00161D37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val="en-US" w:bidi="th-TH"/>
              </w:rPr>
            </w:pPr>
            <w:r w:rsidRPr="00161D37">
              <w:rPr>
                <w:rFonts w:asciiTheme="majorBidi" w:hAnsiTheme="majorBidi"/>
                <w:szCs w:val="22"/>
                <w:lang w:val="en-US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2D43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0C3E379" w14:textId="53864851" w:rsidR="006B63ED" w:rsidRPr="00321C35" w:rsidRDefault="00161D37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161D37">
              <w:rPr>
                <w:rFonts w:asciiTheme="majorBidi" w:hAnsiTheme="majorBidi"/>
                <w:szCs w:val="22"/>
                <w:lang w:bidi="th-TH"/>
              </w:rPr>
              <w:t>618</w:t>
            </w:r>
          </w:p>
        </w:tc>
      </w:tr>
      <w:tr w:rsidR="00EE6C73" w:rsidRPr="00EF18C5" w14:paraId="02B9614D" w14:textId="77777777" w:rsidTr="00161D37">
        <w:trPr>
          <w:trHeight w:val="261"/>
        </w:trPr>
        <w:tc>
          <w:tcPr>
            <w:tcW w:w="2250" w:type="dxa"/>
            <w:vAlign w:val="bottom"/>
          </w:tcPr>
          <w:p w14:paraId="443573B6" w14:textId="77777777" w:rsidR="00EE6C73" w:rsidRPr="00EF18C5" w:rsidRDefault="00EE6C73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1A4E528" w14:textId="77777777" w:rsidR="00EE6C73" w:rsidRDefault="00EE6C73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3DF819C8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7201D6DC" w14:textId="77777777" w:rsidR="00EE6C73" w:rsidRDefault="00EE6C73" w:rsidP="0071698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B9CA185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2ED3EDC" w14:textId="77777777" w:rsidR="00EE6C73" w:rsidRDefault="00EE6C73" w:rsidP="006B63E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916C10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EBA277" w14:textId="77777777" w:rsidR="00EE6C73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4846D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19113B" w14:textId="77777777" w:rsidR="00EE6C73" w:rsidRDefault="00EE6C73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B6D0C9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B748C60" w14:textId="77777777" w:rsidR="00EE6C73" w:rsidRPr="00161D37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A4B84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46FDE8B" w14:textId="77777777" w:rsidR="00EE6C73" w:rsidRPr="00161D37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EE6C73" w:rsidRPr="00EF18C5" w14:paraId="43E3242E" w14:textId="77777777" w:rsidTr="00E2276A">
        <w:trPr>
          <w:trHeight w:val="614"/>
        </w:trPr>
        <w:tc>
          <w:tcPr>
            <w:tcW w:w="2250" w:type="dxa"/>
            <w:vAlign w:val="bottom"/>
          </w:tcPr>
          <w:p w14:paraId="52F3ECDF" w14:textId="77777777" w:rsidR="00EE6C73" w:rsidRPr="00EF18C5" w:rsidRDefault="00EE6C73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2D31095" w14:textId="77777777" w:rsidR="00EE6C73" w:rsidRDefault="00EE6C73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63021B6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1F8A0714" w14:textId="77777777" w:rsidR="00EE6C73" w:rsidRDefault="00EE6C73" w:rsidP="0071698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D3E5A71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20622A" w14:textId="77777777" w:rsidR="00EE6C73" w:rsidRDefault="00EE6C73" w:rsidP="006B63E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62B92D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66DDF8" w14:textId="77777777" w:rsidR="00EE6C73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5E5F37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B779F04" w14:textId="77777777" w:rsidR="00EE6C73" w:rsidRDefault="00EE6C73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1C34B9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01F4FA3" w14:textId="77777777" w:rsidR="00EE6C73" w:rsidRPr="00161D37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EDD0F" w14:textId="77777777" w:rsidR="00EE6C73" w:rsidRPr="00EF18C5" w:rsidRDefault="00EE6C73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2B34ECE" w14:textId="77777777" w:rsidR="00EE6C73" w:rsidRPr="00161D37" w:rsidRDefault="00EE6C7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6B63ED" w:rsidRPr="00EF18C5" w14:paraId="5BA6A83A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2A52F0D1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AED4D4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2A0275F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3B73CCD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CBB78D7" w14:textId="402A18B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F1778D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4AF4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45B78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9D688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BF6093" w14:textId="77777777" w:rsidR="006B63ED" w:rsidRPr="00321C3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E8D253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D99BB6" w14:textId="77777777" w:rsidR="006B63ED" w:rsidRPr="007D6802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375BC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0C89FC8" w14:textId="77777777" w:rsidR="006B63ED" w:rsidRPr="00321C3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6B63ED" w:rsidRPr="00EF18C5" w14:paraId="75F17737" w14:textId="77777777" w:rsidTr="006B0D06">
        <w:trPr>
          <w:trHeight w:val="261"/>
        </w:trPr>
        <w:tc>
          <w:tcPr>
            <w:tcW w:w="2250" w:type="dxa"/>
            <w:vAlign w:val="bottom"/>
            <w:hideMark/>
          </w:tcPr>
          <w:p w14:paraId="23909A8E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D85F91F" w14:textId="1D44A22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B78C9">
              <w:rPr>
                <w:rFonts w:asciiTheme="majorBidi" w:hAnsiTheme="majorBidi" w:cstheme="majorBidi"/>
                <w:szCs w:val="22"/>
                <w:lang w:val="en-US" w:bidi="th-TH"/>
              </w:rPr>
              <w:t>75</w:t>
            </w:r>
          </w:p>
        </w:tc>
        <w:tc>
          <w:tcPr>
            <w:tcW w:w="240" w:type="dxa"/>
          </w:tcPr>
          <w:p w14:paraId="6B9DF532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25D47C25" w14:textId="4B210DD4" w:rsidR="006B63ED" w:rsidRPr="00EF18C5" w:rsidRDefault="00A65F0E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B31BAA" w14:textId="24DDCA13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D3916E8" w14:textId="15733EFF" w:rsidR="006B63ED" w:rsidRPr="00EF18C5" w:rsidRDefault="00A65F0E" w:rsidP="006B63ED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0AD6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7A250F" w14:textId="3A5352EE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0B78C9">
              <w:rPr>
                <w:rFonts w:asciiTheme="majorBidi" w:hAnsiTheme="majorBidi" w:cstheme="majorBidi"/>
                <w:szCs w:val="22"/>
              </w:rPr>
              <w:t>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EC90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681DF0C" w14:textId="37D9B40F" w:rsidR="006B63ED" w:rsidRPr="00321C3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0B78C9">
              <w:rPr>
                <w:rFonts w:asciiTheme="majorBidi" w:hAnsiTheme="majorBidi"/>
                <w:szCs w:val="22"/>
                <w:lang w:bidi="th-TH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6933F" w14:textId="78011C2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5BA118" w14:textId="63D93BFB" w:rsidR="006B63ED" w:rsidRPr="007D6802" w:rsidRDefault="00A65F0E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FDAF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9BF962F" w14:textId="095D4BCF" w:rsidR="006B63ED" w:rsidRPr="00321C3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0B78C9">
              <w:rPr>
                <w:rFonts w:asciiTheme="majorBidi" w:hAnsiTheme="majorBidi"/>
                <w:szCs w:val="22"/>
                <w:lang w:bidi="th-TH"/>
              </w:rPr>
              <w:t>75</w:t>
            </w:r>
          </w:p>
        </w:tc>
      </w:tr>
      <w:tr w:rsidR="006B63ED" w:rsidRPr="00EF18C5" w14:paraId="1AF1D744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4B7779A2" w14:textId="7ADEF724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t xml:space="preserve">                      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182110C" w14:textId="56467177" w:rsidR="006B63ED" w:rsidRPr="00EF18C5" w:rsidRDefault="00A65F0E" w:rsidP="00A65F0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FCAEF9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3755AA0D" w14:textId="4E1C5575" w:rsidR="006B63ED" w:rsidRPr="00EF18C5" w:rsidRDefault="00A65F0E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D4C0FE" w14:textId="6B7DAFB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DFC9CA0" w14:textId="15A2E3F2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 w:rsidRPr="00FB6824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1837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EE1252" w14:textId="05BC3586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FB6824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41D1A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5156CF4" w14:textId="66727106" w:rsidR="006B63ED" w:rsidRPr="00321C35" w:rsidRDefault="00A65F0E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1B2B1" w14:textId="4E1ECAD1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6311946" w14:textId="4CB87D83" w:rsidR="006B63ED" w:rsidRPr="007D6802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FB6824">
              <w:rPr>
                <w:rFonts w:asciiTheme="majorBidi" w:hAnsiTheme="majorBidi"/>
                <w:szCs w:val="22"/>
                <w:lang w:bidi="th-TH"/>
              </w:rPr>
              <w:t>2,826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37EA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F3DA50E" w14:textId="1E435A97" w:rsidR="006B63ED" w:rsidRPr="00321C3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FB6824">
              <w:rPr>
                <w:rFonts w:asciiTheme="majorBidi" w:hAnsiTheme="majorBidi"/>
                <w:szCs w:val="22"/>
                <w:lang w:bidi="th-TH"/>
              </w:rPr>
              <w:t>2,826</w:t>
            </w:r>
          </w:p>
        </w:tc>
      </w:tr>
      <w:tr w:rsidR="006B63ED" w:rsidRPr="00EF18C5" w14:paraId="4D7279AF" w14:textId="77777777" w:rsidTr="005C1849">
        <w:trPr>
          <w:trHeight w:val="261"/>
        </w:trPr>
        <w:tc>
          <w:tcPr>
            <w:tcW w:w="2250" w:type="dxa"/>
            <w:vAlign w:val="bottom"/>
          </w:tcPr>
          <w:p w14:paraId="4ADC02A0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5D936E" w14:textId="677BD073" w:rsidR="006B63ED" w:rsidRPr="00EF18C5" w:rsidRDefault="00A65F0E" w:rsidP="00A65F0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3A21DD0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40283905" w14:textId="3007425F" w:rsidR="006B63ED" w:rsidRPr="00EF18C5" w:rsidRDefault="00A65F0E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EDE4F7" w14:textId="16399550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E7590E7" w14:textId="6158B565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 w:rsidRPr="00FB6824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4B81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576A2D" w14:textId="449EA4B0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FB6824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912B0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2D3802" w14:textId="7630FEF4" w:rsidR="006B63ED" w:rsidRPr="0078572B" w:rsidRDefault="005C1849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5C1849">
              <w:rPr>
                <w:rFonts w:asciiTheme="majorBidi" w:hAnsiTheme="majorBidi"/>
                <w:szCs w:val="22"/>
                <w:cs/>
                <w:lang w:bidi="th-TH"/>
              </w:rPr>
              <w:t>4</w:t>
            </w:r>
            <w:r w:rsidRPr="005C1849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5C1849">
              <w:rPr>
                <w:rFonts w:asciiTheme="majorBidi" w:hAnsiTheme="majorBidi"/>
                <w:szCs w:val="22"/>
                <w:cs/>
                <w:lang w:bidi="th-TH"/>
              </w:rPr>
              <w:t>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A9DF7" w14:textId="33932EB5" w:rsidR="006B63ED" w:rsidRPr="0078572B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F1ABC29" w14:textId="6181AB81" w:rsidR="006B63ED" w:rsidRPr="0078572B" w:rsidRDefault="006B0D06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149E9" w14:textId="77777777" w:rsidR="006B63ED" w:rsidRPr="0078572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F6D4164" w14:textId="097FB146" w:rsidR="006B63ED" w:rsidRPr="0078572B" w:rsidRDefault="005C1849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5C1849">
              <w:rPr>
                <w:rFonts w:asciiTheme="majorBidi" w:hAnsiTheme="majorBidi"/>
                <w:szCs w:val="22"/>
                <w:cs/>
                <w:lang w:bidi="th-TH"/>
              </w:rPr>
              <w:t>4</w:t>
            </w:r>
            <w:r w:rsidRPr="005C1849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5C1849">
              <w:rPr>
                <w:rFonts w:asciiTheme="majorBidi" w:hAnsiTheme="majorBidi"/>
                <w:szCs w:val="22"/>
                <w:cs/>
                <w:lang w:bidi="th-TH"/>
              </w:rPr>
              <w:t>206</w:t>
            </w:r>
          </w:p>
        </w:tc>
      </w:tr>
      <w:tr w:rsidR="006B63ED" w:rsidRPr="00EF18C5" w14:paraId="5DF52809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7D3BF5AF" w14:textId="0975AEB9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745FD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4D41F9" w14:textId="13F8AD0A" w:rsidR="006B63ED" w:rsidRPr="00EF18C5" w:rsidRDefault="00A65F0E" w:rsidP="00A65F0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3F76467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3779765B" w14:textId="084AD889" w:rsidR="006B63ED" w:rsidRPr="00EF18C5" w:rsidRDefault="00EE480D" w:rsidP="00D63C7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E480D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EE8A9A0" w14:textId="0D9F9DD2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EC0337F" w14:textId="446C1017" w:rsidR="006B63ED" w:rsidRPr="00FB6824" w:rsidRDefault="00E43B33" w:rsidP="00E43B33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4653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2C56F5" w14:textId="10C430BA" w:rsidR="006B63ED" w:rsidRPr="00FB6824" w:rsidRDefault="00E43B3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10DCA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9ECEE57" w14:textId="518DFF13" w:rsidR="006B63ED" w:rsidRPr="0078572B" w:rsidRDefault="00E43B3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0885A" w14:textId="77777777" w:rsidR="006B63ED" w:rsidRPr="0078572B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FBAB35" w14:textId="63F4E117" w:rsidR="006B63ED" w:rsidRPr="0078572B" w:rsidRDefault="00E43B33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3C0CE" w14:textId="77777777" w:rsidR="006B63ED" w:rsidRPr="0078572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36893A7" w14:textId="4F7F5BE3" w:rsidR="006B63ED" w:rsidRPr="0078572B" w:rsidRDefault="00E43B33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2</w:t>
            </w:r>
          </w:p>
        </w:tc>
      </w:tr>
      <w:tr w:rsidR="006B63ED" w:rsidRPr="00EF18C5" w14:paraId="6DB5950B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3BB31F31" w14:textId="42FDDF04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C074DD" w14:textId="1D88935D" w:rsidR="006B63ED" w:rsidRPr="00321C35" w:rsidRDefault="00A65F0E" w:rsidP="00A65F0E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4C086C6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7A3293FC" w14:textId="7F593D10" w:rsidR="006B63ED" w:rsidRPr="00EF18C5" w:rsidRDefault="00A65F0E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5028DD" w14:textId="75D6C9CB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13C7350" w14:textId="3A5854E9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 w:rsidRPr="00FB6824">
              <w:rPr>
                <w:rFonts w:asciiTheme="majorBidi" w:hAnsiTheme="majorBidi" w:cstheme="majorBidi"/>
                <w:szCs w:val="22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0936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C40AB2" w14:textId="2F73831E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FB6824">
              <w:rPr>
                <w:rFonts w:asciiTheme="majorBidi" w:hAnsiTheme="majorBidi" w:cstheme="majorBidi"/>
                <w:szCs w:val="22"/>
              </w:rPr>
              <w:t>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DB29B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0DBAC77" w14:textId="631A3467" w:rsidR="006B63ED" w:rsidRPr="00321C35" w:rsidRDefault="00A65F0E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43590" w14:textId="1DB0892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37911C" w14:textId="7ED3902C" w:rsidR="006B63ED" w:rsidRPr="007D6802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C745FD">
              <w:rPr>
                <w:rFonts w:asciiTheme="majorBidi" w:hAnsiTheme="majorBidi"/>
                <w:szCs w:val="22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690B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DA9FF58" w14:textId="45F2352A" w:rsidR="006B63ED" w:rsidRPr="00321C3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C745FD">
              <w:rPr>
                <w:rFonts w:asciiTheme="majorBidi" w:hAnsiTheme="majorBidi"/>
                <w:szCs w:val="22"/>
                <w:lang w:bidi="th-TH"/>
              </w:rPr>
              <w:t>27</w:t>
            </w:r>
          </w:p>
        </w:tc>
      </w:tr>
      <w:tr w:rsidR="006B63ED" w:rsidRPr="00EF18C5" w14:paraId="480DD8D1" w14:textId="77777777" w:rsidTr="006B0D06">
        <w:trPr>
          <w:trHeight w:val="20"/>
        </w:trPr>
        <w:tc>
          <w:tcPr>
            <w:tcW w:w="2250" w:type="dxa"/>
            <w:vAlign w:val="bottom"/>
          </w:tcPr>
          <w:p w14:paraId="6A23BFE4" w14:textId="77777777" w:rsidR="006B63ED" w:rsidRPr="00B27F0E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8857DD8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40" w:type="dxa"/>
          </w:tcPr>
          <w:p w14:paraId="15B996BD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1" w:type="dxa"/>
          </w:tcPr>
          <w:p w14:paraId="0BD888EF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39B683" w14:textId="6AD558B9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1BA0EC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F955B4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599750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E7F07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22BF467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BEA7B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6F736F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AC41D1" w14:textId="77777777" w:rsidR="006B63ED" w:rsidRPr="00B27F0E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B65B642" w14:textId="77777777" w:rsidR="006B63ED" w:rsidRPr="00B27F0E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6B63ED" w:rsidRPr="00EF18C5" w14:paraId="6F085791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24B85E7C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0D93FC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6F581BE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2232B76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F31BB1" w14:textId="18903543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7A136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7B99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A81897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C45C4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F1500B5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C915B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451FD8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899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5B72B6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74F5B15A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2E145761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D68E7E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1598609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11BEA55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953D38" w14:textId="31A4AD48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45A5EF1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915F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3CCC3C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80813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E9EA7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D53FCF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FDC64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ADA3F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276DC7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3EC38551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10A1B2E6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</w:t>
            </w:r>
            <w:r w:rsidRPr="00F23FB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658D5E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C3FE38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1A08F29C" w14:textId="51F18A60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13E407" w14:textId="535E1B08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1FAED8" w14:textId="10A8D2A4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3673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A8AA8" w14:textId="4C7ACCB8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630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B757E1" w14:textId="4F514208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33A2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BCA4408" w14:textId="7872403C" w:rsidR="006B63ED" w:rsidRPr="00B82A4E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0AF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4716F30" w14:textId="35516018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582</w:t>
            </w:r>
          </w:p>
        </w:tc>
      </w:tr>
      <w:tr w:rsidR="006B63ED" w:rsidRPr="00EF18C5" w14:paraId="0F8E883D" w14:textId="77777777" w:rsidTr="006B0D06">
        <w:trPr>
          <w:trHeight w:val="20"/>
        </w:trPr>
        <w:tc>
          <w:tcPr>
            <w:tcW w:w="2250" w:type="dxa"/>
            <w:vAlign w:val="bottom"/>
          </w:tcPr>
          <w:p w14:paraId="29F21E6B" w14:textId="77777777" w:rsidR="006B63ED" w:rsidRPr="00EC797B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85C603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2B1DB49F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151" w:type="dxa"/>
          </w:tcPr>
          <w:p w14:paraId="2DA70850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0A4472" w14:textId="7F52EB66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09DB5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F0FDB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701C00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EF04DE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39A7C75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A57D1C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24"/>
              </w:tabs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BD3E2A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6A46E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BDEDB43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</w:tr>
      <w:tr w:rsidR="006B63ED" w:rsidRPr="00EF18C5" w14:paraId="099904A6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2C80A9D2" w14:textId="77777777" w:rsidR="006B63ED" w:rsidRPr="00483ED6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FF9FA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829318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3F5E5A1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9D8724" w14:textId="61280A8A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563B0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2287C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BFC52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FAECF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B6289D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4FC91C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E3319B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2D9A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A94CD6A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6F77C914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4E53FD11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2047D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240" w:type="dxa"/>
          </w:tcPr>
          <w:p w14:paraId="06E1121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037F412B" w14:textId="77D61922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702A89" w14:textId="5AE7BA40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1CD58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7D3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B1897C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F43E7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50CAAE7" w14:textId="17979771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533AF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C9CC3A0" w14:textId="45A31C1D" w:rsidR="006B63ED" w:rsidRPr="00734EB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99F2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D2A6BD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6B63ED" w:rsidRPr="00EF18C5" w14:paraId="164EAF20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616A0A63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1D573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A76FAA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417B0441" w14:textId="6B8F1AAB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A71432" w14:textId="0A4E574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BEA5B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9533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2A8C7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5ACA0E" w14:textId="091E954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306505B" w14:textId="03C3EE93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4581A9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8BF8A0" w14:textId="50CDC3CC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DEFD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C77ADA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</w:tr>
      <w:tr w:rsidR="006B63ED" w:rsidRPr="00EF18C5" w14:paraId="399F14D0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63A11A0B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70F369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AA0D0CF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06778106" w14:textId="6BFF12EC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36CDB3" w14:textId="1CF4E92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7E1B9A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5B90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C88328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C7D2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63A4964" w14:textId="44AD0EDD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E3D5A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42445C3" w14:textId="2DA2BC27" w:rsidR="006B63ED" w:rsidRPr="00734EB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5402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ECAEAD1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</w:tr>
      <w:tr w:rsidR="006B63ED" w:rsidRPr="00EF18C5" w14:paraId="5F031148" w14:textId="77777777" w:rsidTr="006B0D06">
        <w:trPr>
          <w:trHeight w:val="261"/>
        </w:trPr>
        <w:tc>
          <w:tcPr>
            <w:tcW w:w="2250" w:type="dxa"/>
            <w:vAlign w:val="bottom"/>
          </w:tcPr>
          <w:p w14:paraId="26EE54F1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03D722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5D934A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1" w:type="dxa"/>
          </w:tcPr>
          <w:p w14:paraId="78C4C12D" w14:textId="3385CADE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51ECE8" w14:textId="4851D15A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1FA61D7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83BC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698CB1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474EDF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4A9A27E" w14:textId="72CA620A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BA1AD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10644E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D868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86F404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</w:tr>
    </w:tbl>
    <w:p w14:paraId="532ED603" w14:textId="77777777" w:rsidR="00F51C8C" w:rsidRPr="00E2276A" w:rsidRDefault="00F51C8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D16594" w14:textId="7FBDA431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E2276A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120D34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120D34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292FCB" w:rsidRPr="00EF18C5" w14:paraId="4DE9AD4E" w14:textId="77777777" w:rsidTr="00120D34">
        <w:tc>
          <w:tcPr>
            <w:tcW w:w="2520" w:type="dxa"/>
          </w:tcPr>
          <w:p w14:paraId="38356D2B" w14:textId="12420DE3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เงินให้กู้ยืม</w:t>
            </w:r>
            <w:r w:rsidRPr="00292FCB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/</w:t>
            </w: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</w:p>
        </w:tc>
        <w:tc>
          <w:tcPr>
            <w:tcW w:w="236" w:type="dxa"/>
          </w:tcPr>
          <w:p w14:paraId="74A9EF9F" w14:textId="77777777" w:rsidR="00292FCB" w:rsidRPr="00EF18C5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65AA145" w14:textId="4947502E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342C4D" w:rsidRPr="00EF18C5" w14:paraId="10272870" w14:textId="77777777" w:rsidTr="00120D34">
        <w:tc>
          <w:tcPr>
            <w:tcW w:w="2520" w:type="dxa"/>
          </w:tcPr>
          <w:p w14:paraId="389E1C51" w14:textId="1F8E1942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342C4D" w:rsidRPr="00EF18C5" w:rsidDel="000B4D2B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Observable Market Data</w:t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 xml:space="preserve">) </w:t>
            </w:r>
          </w:p>
        </w:tc>
      </w:tr>
    </w:tbl>
    <w:p w14:paraId="197D023F" w14:textId="7C4837AF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t>เครื่องมือ</w:t>
      </w:r>
      <w:r w:rsidR="00530553"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EF18C5" w:rsidRDefault="006C731B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7766304E" w14:textId="45FAD8E7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กลุ่มบริษัทพิจารณามูลค่ายุติธรรมระดับ</w:t>
      </w:r>
      <w:r w:rsidR="00305C1E" w:rsidRPr="00EF18C5">
        <w:rPr>
          <w:rFonts w:asciiTheme="majorBidi" w:hAnsiTheme="majorBidi"/>
          <w:spacing w:val="-4"/>
          <w:sz w:val="30"/>
          <w:szCs w:val="30"/>
          <w:cs/>
          <w:lang w:val="en-US" w:eastAsia="en-GB" w:bidi="th-TH"/>
        </w:rPr>
        <w:t xml:space="preserve"> </w:t>
      </w:r>
      <w:r w:rsidR="00530553" w:rsidRPr="00EF18C5">
        <w:rPr>
          <w:rFonts w:asciiTheme="majorBidi" w:hAnsiTheme="majorBidi" w:cstheme="majorBidi"/>
          <w:spacing w:val="-4"/>
          <w:sz w:val="30"/>
          <w:szCs w:val="30"/>
          <w:lang w:val="en-US" w:eastAsia="en-GB" w:bidi="th-TH"/>
        </w:rPr>
        <w:t xml:space="preserve">2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ที่ประกาศอยู่ในสมาคมตลาด ตราสารหนี้ไทย โดยใช้ราคาปิด ณ วันที่รายงาน</w:t>
      </w:r>
    </w:p>
    <w:p w14:paraId="6C34710C" w14:textId="66227428" w:rsidR="00A84DEA" w:rsidRPr="00EF18C5" w:rsidRDefault="00A84DEA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D019A8" w:rsidRPr="00EF18C5" w14:paraId="4641151E" w14:textId="77777777" w:rsidTr="00B35C8D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72233686" w14:textId="77777777" w:rsidR="00D019A8" w:rsidRPr="00EF18C5" w:rsidRDefault="00D019A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4BEF997B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41DFE59D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578A162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FD41547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19A8" w:rsidRPr="00EF18C5" w14:paraId="09237981" w14:textId="77777777" w:rsidTr="00B35C8D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49D3EEF3" w14:textId="3BBA72DD" w:rsidR="00D019A8" w:rsidRPr="00EF18C5" w:rsidRDefault="009F04B4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019A8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6" w:type="dxa"/>
          </w:tcPr>
          <w:p w14:paraId="6282ABF4" w14:textId="77777777" w:rsidR="00D019A8" w:rsidRPr="00EF18C5" w:rsidDel="005916DC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0B9B0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A46A718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38517DD" w14:textId="77777777" w:rsidR="00D019A8" w:rsidRPr="00EF18C5" w:rsidRDefault="00D019A8" w:rsidP="00B35C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63F1527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4E576" w14:textId="77777777" w:rsidR="00D019A8" w:rsidRPr="00EF18C5" w:rsidRDefault="00D019A8" w:rsidP="00B35C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D13B7FC" w14:textId="77777777" w:rsidR="00D019A8" w:rsidRPr="00EF18C5" w:rsidRDefault="00D019A8" w:rsidP="00B35C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8860967" w14:textId="77777777" w:rsidR="00D019A8" w:rsidRPr="00EF18C5" w:rsidRDefault="00D019A8" w:rsidP="00B35C8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019A8" w:rsidRPr="00EF18C5" w14:paraId="51CEF75E" w14:textId="77777777" w:rsidTr="00B35C8D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30F90F79" w14:textId="77777777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DD364FB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11D5CABA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22BBD" w:rsidRPr="00EF18C5" w14:paraId="2F7DB7B1" w14:textId="77777777" w:rsidTr="00757318">
        <w:trPr>
          <w:cantSplit/>
          <w:trHeight w:val="364"/>
        </w:trPr>
        <w:tc>
          <w:tcPr>
            <w:tcW w:w="4230" w:type="dxa"/>
            <w:vAlign w:val="center"/>
          </w:tcPr>
          <w:p w14:paraId="0BF4BB07" w14:textId="77777777" w:rsidR="00622BBD" w:rsidRPr="00EF18C5" w:rsidRDefault="00622BBD" w:rsidP="00622BB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46B7A1E8" w14:textId="77777777" w:rsidR="00622BBD" w:rsidRPr="00EF18C5" w:rsidRDefault="00622BBD" w:rsidP="00622BB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DCB1B20" w14:textId="4AB2EDBE" w:rsidR="00622BBD" w:rsidRPr="00EF18C5" w:rsidRDefault="00757318" w:rsidP="00622BBD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3DC45EF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473BB36" w14:textId="207AF7DD" w:rsidR="00622BBD" w:rsidRPr="00EF18C5" w:rsidRDefault="00757318" w:rsidP="00622BB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6E1FB35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6EEC01" w14:textId="49E3EFF6" w:rsidR="00622BBD" w:rsidRPr="00EF18C5" w:rsidRDefault="003F165B" w:rsidP="00622BB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860D4B5" w14:textId="77777777" w:rsidR="00622BBD" w:rsidRPr="00EF18C5" w:rsidRDefault="00622BBD" w:rsidP="00622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5CCDE6C" w14:textId="15CC4731" w:rsidR="00622BBD" w:rsidRPr="00EF18C5" w:rsidRDefault="003F165B" w:rsidP="00622BB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(148)</w:t>
            </w:r>
          </w:p>
        </w:tc>
      </w:tr>
    </w:tbl>
    <w:p w14:paraId="52CEFE3E" w14:textId="005A65A5" w:rsidR="00D019A8" w:rsidRPr="00EF18C5" w:rsidRDefault="00D019A8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9F04B4" w:rsidRPr="008457DC" w14:paraId="6285C496" w14:textId="77777777" w:rsidTr="00202115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2700F478" w14:textId="77777777" w:rsidR="009F04B4" w:rsidRPr="008457DC" w:rsidRDefault="009F04B4" w:rsidP="002021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6AAF5EAE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64D0372A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22E12D10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38A7A62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04B4" w:rsidRPr="008457DC" w14:paraId="2107EE34" w14:textId="77777777" w:rsidTr="00202115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40D3972B" w14:textId="77777777" w:rsidR="009F04B4" w:rsidRPr="008457DC" w:rsidRDefault="009F04B4" w:rsidP="002021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105B1CF3" w14:textId="77777777" w:rsidR="009F04B4" w:rsidRPr="008457DC" w:rsidDel="005916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2723EF7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43E65568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6676227" w14:textId="77777777" w:rsidR="009F04B4" w:rsidRPr="008457DC" w:rsidRDefault="009F04B4" w:rsidP="002021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772D572B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60722" w14:textId="77777777" w:rsidR="009F04B4" w:rsidRPr="008457DC" w:rsidRDefault="009F04B4" w:rsidP="002021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47FC563A" w14:textId="77777777" w:rsidR="009F04B4" w:rsidRPr="008457DC" w:rsidRDefault="009F04B4" w:rsidP="002021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684D5B9" w14:textId="77777777" w:rsidR="009F04B4" w:rsidRPr="008457DC" w:rsidRDefault="009F04B4" w:rsidP="0020211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F04B4" w:rsidRPr="008457DC" w14:paraId="6D81C1B6" w14:textId="77777777" w:rsidTr="00202115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484A0C1E" w14:textId="77777777" w:rsidR="009F04B4" w:rsidRPr="008457DC" w:rsidRDefault="009F04B4" w:rsidP="002021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BBFC2D3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66A1F004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F04B4" w:rsidRPr="008457DC" w14:paraId="6E5371DF" w14:textId="77777777" w:rsidTr="00202115">
        <w:trPr>
          <w:cantSplit/>
          <w:trHeight w:val="364"/>
        </w:trPr>
        <w:tc>
          <w:tcPr>
            <w:tcW w:w="4230" w:type="dxa"/>
            <w:vAlign w:val="center"/>
          </w:tcPr>
          <w:p w14:paraId="25F1516A" w14:textId="77777777" w:rsidR="009F04B4" w:rsidRPr="008457DC" w:rsidRDefault="009F04B4" w:rsidP="0020211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35CD115F" w14:textId="77777777" w:rsidR="009F04B4" w:rsidRPr="008457DC" w:rsidRDefault="009F04B4" w:rsidP="0020211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7203664" w14:textId="77777777" w:rsidR="009F04B4" w:rsidRPr="008457DC" w:rsidRDefault="009F04B4" w:rsidP="002021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9D35BBE" w14:textId="77777777" w:rsidR="009F04B4" w:rsidRPr="008457DC" w:rsidRDefault="009F04B4" w:rsidP="002021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735174" w14:textId="77777777" w:rsidR="009F04B4" w:rsidRPr="00CE1EA6" w:rsidRDefault="009F04B4" w:rsidP="002021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7F08A947" w14:textId="77777777" w:rsidR="009F04B4" w:rsidRPr="008457DC" w:rsidRDefault="009F04B4" w:rsidP="002021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52F657" w14:textId="77777777" w:rsidR="009F04B4" w:rsidRPr="00D05048" w:rsidRDefault="009F04B4" w:rsidP="0020211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BC130AA" w14:textId="77777777" w:rsidR="009F04B4" w:rsidRPr="00D05048" w:rsidRDefault="009F04B4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D74A10E" w14:textId="77777777" w:rsidR="009F04B4" w:rsidRPr="00D05048" w:rsidRDefault="009F04B4" w:rsidP="0020211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(107)</w:t>
            </w:r>
          </w:p>
        </w:tc>
      </w:tr>
    </w:tbl>
    <w:p w14:paraId="26FA1940" w14:textId="705CD596" w:rsidR="006B0D06" w:rsidRDefault="006B0D06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p w14:paraId="52F12A1F" w14:textId="73235612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EF18C5" w:rsidRDefault="00890F47" w:rsidP="003B11D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4"/>
        <w:gridCol w:w="1533"/>
        <w:gridCol w:w="374"/>
        <w:gridCol w:w="1531"/>
      </w:tblGrid>
      <w:tr w:rsidR="00D019A8" w:rsidRPr="00EF18C5" w14:paraId="4B7C2763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  <w:vAlign w:val="bottom"/>
          </w:tcPr>
          <w:p w14:paraId="093345CF" w14:textId="0F26EAA5" w:rsidR="00D019A8" w:rsidRPr="00EF18C5" w:rsidRDefault="009F04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4E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19A8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F09BF1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pct"/>
            <w:vAlign w:val="bottom"/>
          </w:tcPr>
          <w:p w14:paraId="03F575C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7AB34C1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19A8" w:rsidRPr="00EF18C5" w14:paraId="5E5DDE67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74FFF0F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6" w:type="pct"/>
            <w:gridSpan w:val="3"/>
            <w:shd w:val="clear" w:color="auto" w:fill="auto"/>
          </w:tcPr>
          <w:p w14:paraId="19CCBC3B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19A8" w:rsidRPr="00EF18C5" w14:paraId="275F295C" w14:textId="77777777" w:rsidTr="00B35C8D">
        <w:trPr>
          <w:trHeight w:val="352"/>
        </w:trPr>
        <w:tc>
          <w:tcPr>
            <w:tcW w:w="3154" w:type="pct"/>
            <w:shd w:val="clear" w:color="auto" w:fill="auto"/>
            <w:vAlign w:val="bottom"/>
          </w:tcPr>
          <w:p w14:paraId="5229ED6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D84AB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pct"/>
            <w:vAlign w:val="bottom"/>
          </w:tcPr>
          <w:p w14:paraId="55C2CA6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CDCA2D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19A8" w:rsidRPr="00EF18C5" w14:paraId="1D86600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8C26473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49441D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66AE48BE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7297BF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FE1" w:rsidRPr="00EF18C5" w14:paraId="7AC29D23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3DCC027" w14:textId="73A81C60" w:rsidR="00CB0FE1" w:rsidRPr="00CB0FE1" w:rsidRDefault="00C1216B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CB0FE1" w:rsidRPr="00D664D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6C474C8" w14:textId="1D605250" w:rsidR="00CB0FE1" w:rsidRPr="00EF18C5" w:rsidRDefault="00DE2754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27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1" w:type="pct"/>
            <w:vAlign w:val="bottom"/>
          </w:tcPr>
          <w:p w14:paraId="39C0E39D" w14:textId="77777777" w:rsidR="00CB0FE1" w:rsidRPr="00EF18C5" w:rsidRDefault="00CB0FE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7E8D866" w14:textId="219AC506" w:rsidR="00CB0FE1" w:rsidRPr="00EF18C5" w:rsidRDefault="00DE2754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DE27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9A8" w:rsidRPr="00EF18C5" w14:paraId="2B058090" w14:textId="77777777" w:rsidTr="0095431A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13396A2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AA98DD" w14:textId="569A529E" w:rsidR="00D019A8" w:rsidRPr="00EF18C5" w:rsidRDefault="005B098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9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43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1" w:type="pct"/>
            <w:vAlign w:val="bottom"/>
          </w:tcPr>
          <w:p w14:paraId="57B7145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5939D47" w14:textId="1DCB47A1" w:rsidR="00D019A8" w:rsidRPr="00A77898" w:rsidRDefault="00883B1C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D019A8" w:rsidRPr="00EF18C5" w14:paraId="7C19658F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0D21F101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A275AEC" w14:textId="7F83BE0B" w:rsidR="00D019A8" w:rsidRPr="00EF18C5" w:rsidRDefault="00883B1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543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1" w:type="pct"/>
            <w:vAlign w:val="bottom"/>
          </w:tcPr>
          <w:p w14:paraId="02D80C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55E4211" w14:textId="1C614910" w:rsidR="00D019A8" w:rsidRPr="00A77898" w:rsidRDefault="00883B1C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019A8" w:rsidRPr="00EF18C5" w14:paraId="7C192028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755A188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6CF84C" w14:textId="40C72646" w:rsidR="00D019A8" w:rsidRPr="00EF18C5" w:rsidRDefault="005B098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9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B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1" w:type="pct"/>
            <w:vAlign w:val="bottom"/>
          </w:tcPr>
          <w:p w14:paraId="1B7E4711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56790747" w14:textId="102E69EA" w:rsidR="00D019A8" w:rsidRPr="00A77898" w:rsidRDefault="005B098D" w:rsidP="002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9A8" w:rsidRPr="00EF18C5" w14:paraId="5EB0657E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AF397E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7CFBD" w14:textId="3FD7F13D" w:rsidR="00D019A8" w:rsidRPr="00EF18C5" w:rsidRDefault="00883B1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954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1" w:type="pct"/>
            <w:vAlign w:val="bottom"/>
          </w:tcPr>
          <w:p w14:paraId="1289568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892B1" w14:textId="0FF7CA75" w:rsidR="00D019A8" w:rsidRPr="00A77898" w:rsidRDefault="00883B1C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  <w:tr w:rsidR="00D019A8" w:rsidRPr="00EF18C5" w14:paraId="54547422" w14:textId="77777777" w:rsidTr="00E2276A">
        <w:trPr>
          <w:trHeight w:val="1394"/>
        </w:trPr>
        <w:tc>
          <w:tcPr>
            <w:tcW w:w="3154" w:type="pct"/>
            <w:shd w:val="clear" w:color="auto" w:fill="auto"/>
            <w:vAlign w:val="bottom"/>
          </w:tcPr>
          <w:p w14:paraId="303280C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C82D1E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1" w:type="pct"/>
            <w:vAlign w:val="bottom"/>
          </w:tcPr>
          <w:p w14:paraId="61BC01B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49B493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019A8" w:rsidRPr="00EF18C5" w14:paraId="6AAF713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F81C2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สัญญาค่าลิขสิทธิ์และบริการดูแลระบบ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75E1D21" w14:textId="0CDF0A03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30903D9A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89802C8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58F928A2" w14:textId="77777777" w:rsidTr="003E3D5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9764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  <w:vAlign w:val="bottom"/>
          </w:tcPr>
          <w:p w14:paraId="36060F63" w14:textId="250629E1" w:rsidR="00D019A8" w:rsidRPr="00EF18C5" w:rsidRDefault="006B0D0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1" w:type="pct"/>
            <w:vAlign w:val="bottom"/>
          </w:tcPr>
          <w:p w14:paraId="2189284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nil"/>
            </w:tcBorders>
            <w:shd w:val="clear" w:color="auto" w:fill="auto"/>
            <w:vAlign w:val="bottom"/>
          </w:tcPr>
          <w:p w14:paraId="25DAE112" w14:textId="00764AD9" w:rsidR="00D019A8" w:rsidRPr="00EF18C5" w:rsidRDefault="0084537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019A8" w:rsidRPr="00EF18C5" w14:paraId="3865E9B1" w14:textId="77777777" w:rsidTr="003E3D5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998B86C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04D1" w14:textId="163C6525" w:rsidR="00D019A8" w:rsidRPr="00EF18C5" w:rsidRDefault="006B0D0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1" w:type="pct"/>
            <w:vAlign w:val="bottom"/>
          </w:tcPr>
          <w:p w14:paraId="3A0D89E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99A4" w14:textId="73BE9F96" w:rsidR="00D019A8" w:rsidRPr="00EF18C5" w:rsidRDefault="00EB7F2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9A8" w:rsidRPr="00EF18C5" w14:paraId="797A86EF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38C2FF39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5F1F8" w14:textId="06E4BDB8" w:rsidR="00D019A8" w:rsidRPr="00EF18C5" w:rsidRDefault="00DF72E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01" w:type="pct"/>
            <w:vAlign w:val="bottom"/>
          </w:tcPr>
          <w:p w14:paraId="63E07CC6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FB549" w14:textId="7096647E" w:rsidR="00D019A8" w:rsidRPr="00EF18C5" w:rsidRDefault="0044690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AA3D31" w:rsidRPr="00EF18C5" w14:paraId="4FD88DAC" w14:textId="77777777" w:rsidTr="00AA3D3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6994A2F" w14:textId="77777777" w:rsidR="00AA3D31" w:rsidRPr="00EF18C5" w:rsidRDefault="00AA3D3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A92B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00C9A407" w14:textId="77777777" w:rsidR="00AA3D31" w:rsidRPr="00EF18C5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64602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4DAC40F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7CF642A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E693FC5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76C016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2262D7F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70FF0EF6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445502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5" w:name="_Hlk117587793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5"/>
          </w:p>
        </w:tc>
        <w:tc>
          <w:tcPr>
            <w:tcW w:w="823" w:type="pct"/>
            <w:shd w:val="clear" w:color="auto" w:fill="auto"/>
            <w:vAlign w:val="bottom"/>
          </w:tcPr>
          <w:p w14:paraId="5220846A" w14:textId="4ED8F4E5" w:rsidR="00D019A8" w:rsidRPr="00EF18C5" w:rsidRDefault="002809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094D">
              <w:rPr>
                <w:rFonts w:asciiTheme="majorBidi" w:hAnsiTheme="majorBidi" w:cstheme="majorBidi"/>
                <w:sz w:val="30"/>
                <w:szCs w:val="30"/>
              </w:rPr>
              <w:t>2,164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484C2B4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42E5852" w14:textId="6537CFF4" w:rsidR="00D019A8" w:rsidRPr="00EF18C5" w:rsidRDefault="002809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8094D">
              <w:rPr>
                <w:rFonts w:asciiTheme="majorBidi" w:hAnsiTheme="majorBidi" w:cstheme="majorBidi"/>
                <w:sz w:val="30"/>
                <w:szCs w:val="30"/>
              </w:rPr>
              <w:t>2,081</w:t>
            </w:r>
          </w:p>
        </w:tc>
      </w:tr>
      <w:tr w:rsidR="00D019A8" w:rsidRPr="00EF18C5" w14:paraId="320AEA2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3EDF705" w14:textId="2B414B6A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B2A33D6" w14:textId="3DDFCCD8" w:rsidR="00D019A8" w:rsidRPr="00EF18C5" w:rsidRDefault="002809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094D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D137B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6F6FE0AB" w14:textId="5544D473" w:rsidR="00D019A8" w:rsidRPr="00EF18C5" w:rsidRDefault="0028094D" w:rsidP="002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8094D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D019A8" w:rsidRPr="00EF18C5" w14:paraId="6195B0E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C5682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B3A8547" w14:textId="3DBCADBB" w:rsidR="00D019A8" w:rsidRPr="00EF18C5" w:rsidRDefault="001D438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389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F17C31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DA44271" w14:textId="125969F2" w:rsidR="00D019A8" w:rsidRPr="00EF18C5" w:rsidRDefault="001D438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1D438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D019A8" w:rsidRPr="00EF18C5" w14:paraId="2B3A189D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B0958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F65A020" w14:textId="46366AE3" w:rsidR="00D019A8" w:rsidRPr="00EF18C5" w:rsidRDefault="001D438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389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8BCF96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4B83E49" w14:textId="30AF66E6" w:rsidR="00D019A8" w:rsidRPr="00EF18C5" w:rsidRDefault="001D4389" w:rsidP="001D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7CB982E0" w14:textId="73EDA325" w:rsidR="006F3AD8" w:rsidRPr="00E2276A" w:rsidRDefault="006F3AD8" w:rsidP="00E2276A">
      <w:pPr>
        <w:rPr>
          <w:rFonts w:asciiTheme="majorBidi" w:hAnsiTheme="majorBidi" w:cstheme="majorBidi"/>
          <w:sz w:val="30"/>
          <w:szCs w:val="30"/>
        </w:rPr>
      </w:pPr>
    </w:p>
    <w:p w14:paraId="6970354B" w14:textId="476845A0" w:rsidR="00AB391A" w:rsidRDefault="00AB391A" w:rsidP="00AB391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AB391A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AB391A">
        <w:rPr>
          <w:rFonts w:asciiTheme="majorBidi" w:hAnsiTheme="majorBidi" w:cs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772C3875" w14:textId="77777777" w:rsidR="00930D48" w:rsidRPr="00775938" w:rsidRDefault="00930D48" w:rsidP="00930D48">
      <w:pPr>
        <w:rPr>
          <w:sz w:val="14"/>
          <w:szCs w:val="14"/>
        </w:rPr>
      </w:pPr>
    </w:p>
    <w:p w14:paraId="358FD2C4" w14:textId="1F7344E7" w:rsidR="00930D48" w:rsidRPr="00C9549B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รายการในงบการเงินระหว่างกาลสำหรับงวดสามเดือนและงวด</w:t>
      </w:r>
      <w:r w:rsidR="000F65EB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0F65E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0F65E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บางรายการได้จัดประเภทใหม่ให้สอดคล้องกับรายการในงบการเงินระหว่างกาลสำหรับงวดสามเดือนและงวด</w:t>
      </w:r>
      <w:r w:rsidR="000F65EB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BF3E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BF3E53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9956E5C" w14:textId="77777777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930D48" w:rsidRPr="008457DC" w14:paraId="1B4EB625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24B7B25D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364265B0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2C43EADA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449585D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3803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1C3D99B1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E389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37CC509B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5AE65D6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E859CA7" w14:textId="13C1BFD5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F3E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3E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3" w:type="pct"/>
            <w:vAlign w:val="bottom"/>
          </w:tcPr>
          <w:p w14:paraId="66D7B1A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7BC7E8D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3F3BE29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58C0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2C09A9CC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CE41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930D48" w:rsidRPr="008457DC" w14:paraId="3EDF7157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43D1E9B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27CBE10C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538560CD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0D48" w:rsidRPr="008457DC" w14:paraId="2A53EEB3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1D0BDA6B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6AC6FD1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6EE8E48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793E249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F5D033A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E51B9E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055100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2313D703" w14:textId="77777777" w:rsidTr="00820F25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70F917ED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" w:type="pct"/>
          </w:tcPr>
          <w:p w14:paraId="1F17C334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DA86F24" w14:textId="5E3D3C72" w:rsidR="00930D48" w:rsidRPr="008457DC" w:rsidRDefault="001A0DB6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B601BA" w:rsidRPr="00B601BA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71BC9C54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6BC64437" w14:textId="5FC1C7E9" w:rsidR="00930D48" w:rsidRPr="008457DC" w:rsidRDefault="00B601B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B601BA">
              <w:rPr>
                <w:rFonts w:asciiTheme="majorBidi" w:hAnsiTheme="majorBidi"/>
                <w:sz w:val="30"/>
                <w:szCs w:val="30"/>
                <w:cs/>
              </w:rPr>
              <w:t>46</w:t>
            </w:r>
          </w:p>
        </w:tc>
        <w:tc>
          <w:tcPr>
            <w:tcW w:w="143" w:type="pct"/>
            <w:vAlign w:val="bottom"/>
          </w:tcPr>
          <w:p w14:paraId="3033DC01" w14:textId="77777777" w:rsidR="00930D48" w:rsidRPr="001B696F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508BED1A" w14:textId="4CF7BED2" w:rsidR="00930D48" w:rsidRPr="008457DC" w:rsidRDefault="001A0DB6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B601BA" w:rsidRPr="00B601BA">
              <w:rPr>
                <w:rFonts w:asciiTheme="majorBidi" w:hAnsiTheme="majorBidi"/>
                <w:sz w:val="30"/>
                <w:szCs w:val="30"/>
                <w:cs/>
              </w:rPr>
              <w:t>94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930D48" w:rsidRPr="008457DC" w14:paraId="30264758" w14:textId="77777777" w:rsidTr="00820F25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4B2C5C64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3" w:type="pct"/>
            <w:shd w:val="clear" w:color="auto" w:fill="auto"/>
          </w:tcPr>
          <w:p w14:paraId="7FE13B0C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7EA32993" w14:textId="6B9DEA81" w:rsidR="00930D48" w:rsidRPr="008457DC" w:rsidRDefault="00B601B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1BA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B601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01BA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47EF419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25673B20" w14:textId="6409209B" w:rsidR="00930D48" w:rsidRPr="008457DC" w:rsidRDefault="003C3BF1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126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453FE84" w14:textId="77777777" w:rsidR="00930D48" w:rsidRPr="001B696F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2557B0CC" w14:textId="11C95134" w:rsidR="00930D48" w:rsidRPr="008457DC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3C3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811</w:t>
            </w:r>
          </w:p>
        </w:tc>
      </w:tr>
      <w:tr w:rsidR="00930D48" w:rsidRPr="008457DC" w14:paraId="3AB62FBD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478BCE83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597E65BC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111B795" w14:textId="71F84738" w:rsidR="00930D48" w:rsidRPr="008457DC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3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729</w:t>
            </w:r>
          </w:p>
        </w:tc>
        <w:tc>
          <w:tcPr>
            <w:tcW w:w="141" w:type="pct"/>
            <w:vAlign w:val="bottom"/>
          </w:tcPr>
          <w:p w14:paraId="7FBCCA9B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8B5A9B4" w14:textId="2F20B239" w:rsidR="00930D48" w:rsidRPr="008457DC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(83)</w:t>
            </w:r>
          </w:p>
        </w:tc>
        <w:tc>
          <w:tcPr>
            <w:tcW w:w="143" w:type="pct"/>
            <w:vAlign w:val="bottom"/>
          </w:tcPr>
          <w:p w14:paraId="3C3C0893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6621D35B" w14:textId="708992BA" w:rsidR="00930D48" w:rsidRPr="008457DC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3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646</w:t>
            </w:r>
          </w:p>
        </w:tc>
      </w:tr>
      <w:tr w:rsidR="00930D48" w:rsidRPr="008457DC" w14:paraId="1DD9E8EE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7A522BCA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3D66E52F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2F731F35" w14:textId="1231D5E2" w:rsidR="00930D48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3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340</w:t>
            </w:r>
          </w:p>
        </w:tc>
        <w:tc>
          <w:tcPr>
            <w:tcW w:w="141" w:type="pct"/>
            <w:vAlign w:val="bottom"/>
          </w:tcPr>
          <w:p w14:paraId="6E80F3A4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640FCE0A" w14:textId="7E690ED2" w:rsidR="00930D48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(89)</w:t>
            </w:r>
          </w:p>
        </w:tc>
        <w:tc>
          <w:tcPr>
            <w:tcW w:w="143" w:type="pct"/>
            <w:vAlign w:val="bottom"/>
          </w:tcPr>
          <w:p w14:paraId="4D605263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3458A5E" w14:textId="776DD2AC" w:rsidR="00930D48" w:rsidRDefault="003C3BF1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3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BF1">
              <w:rPr>
                <w:rFonts w:asciiTheme="majorBidi" w:hAnsiTheme="majorBidi"/>
                <w:sz w:val="30"/>
                <w:szCs w:val="30"/>
                <w:cs/>
              </w:rPr>
              <w:t>251</w:t>
            </w:r>
          </w:p>
        </w:tc>
      </w:tr>
    </w:tbl>
    <w:p w14:paraId="4BC9AF74" w14:textId="77777777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1E392A" w:rsidRPr="008457DC" w14:paraId="1A8FFE83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DF96E39" w14:textId="77777777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25064E69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tcBorders>
              <w:bottom w:val="single" w:sz="4" w:space="0" w:color="auto"/>
            </w:tcBorders>
            <w:vAlign w:val="bottom"/>
          </w:tcPr>
          <w:p w14:paraId="7DFAD37B" w14:textId="77777777" w:rsidR="001E392A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92A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92A" w:rsidRPr="008457DC" w14:paraId="465AC0E4" w14:textId="77777777" w:rsidTr="00775938">
        <w:trPr>
          <w:trHeight w:val="144"/>
          <w:tblHeader/>
        </w:trPr>
        <w:tc>
          <w:tcPr>
            <w:tcW w:w="1834" w:type="pct"/>
            <w:shd w:val="clear" w:color="auto" w:fill="auto"/>
            <w:vAlign w:val="bottom"/>
          </w:tcPr>
          <w:p w14:paraId="21239F90" w14:textId="77777777" w:rsidR="001E392A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EAD2516" w14:textId="77777777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0374ABAA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DEA572D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121F1897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1805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4E495660" w14:textId="77777777" w:rsidR="001E392A" w:rsidRPr="008133D7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838E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1E392A" w:rsidRPr="008457DC" w14:paraId="79B7CB74" w14:textId="77777777" w:rsidTr="00775938">
        <w:trPr>
          <w:trHeight w:val="144"/>
          <w:tblHeader/>
        </w:trPr>
        <w:tc>
          <w:tcPr>
            <w:tcW w:w="1834" w:type="pct"/>
            <w:shd w:val="clear" w:color="auto" w:fill="auto"/>
            <w:vAlign w:val="bottom"/>
          </w:tcPr>
          <w:p w14:paraId="22A6D0A8" w14:textId="77777777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49F9119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288E64A5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392A" w:rsidRPr="008457DC" w14:paraId="7CED49D3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1B052637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2F97D63C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6F0295DC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13BFF7F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5C59E9B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09625044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BADFDC6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92A" w:rsidRPr="008457DC" w14:paraId="7532E98A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11067DBC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41125E0D" w14:textId="77777777" w:rsidR="001E392A" w:rsidRPr="008457DC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78AF00DF" w14:textId="1B2639E8" w:rsidR="001E392A" w:rsidRPr="008457DC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FB7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1" w:type="pct"/>
            <w:vAlign w:val="bottom"/>
          </w:tcPr>
          <w:p w14:paraId="6CC15748" w14:textId="77777777" w:rsidR="001E392A" w:rsidRPr="008457DC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503E5121" w14:textId="005D6E6E" w:rsidR="001E392A" w:rsidRPr="008457DC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FB7">
              <w:rPr>
                <w:rFonts w:asciiTheme="majorBidi" w:hAnsiTheme="majorBidi"/>
                <w:sz w:val="30"/>
                <w:szCs w:val="30"/>
                <w:cs/>
              </w:rPr>
              <w:t>(5)</w:t>
            </w:r>
          </w:p>
        </w:tc>
        <w:tc>
          <w:tcPr>
            <w:tcW w:w="143" w:type="pct"/>
            <w:vAlign w:val="bottom"/>
          </w:tcPr>
          <w:p w14:paraId="01BB2F17" w14:textId="77777777" w:rsidR="001E392A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50A3F81" w14:textId="069B4223" w:rsidR="001E392A" w:rsidRPr="008457DC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FB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1E392A" w:rsidRPr="008457DC" w14:paraId="428304DE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3D365460" w14:textId="77777777" w:rsidR="001E392A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684FBE2A" w14:textId="77777777" w:rsidR="001E392A" w:rsidRPr="008457DC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563F428C" w14:textId="22F4F82C" w:rsidR="001E392A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FB7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1" w:type="pct"/>
            <w:vAlign w:val="bottom"/>
          </w:tcPr>
          <w:p w14:paraId="53E8E746" w14:textId="77777777" w:rsidR="001E392A" w:rsidRPr="008457DC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28FD5048" w14:textId="2B2A3F57" w:rsidR="001E392A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bottom"/>
          </w:tcPr>
          <w:p w14:paraId="18FDAA8F" w14:textId="77777777" w:rsidR="001E392A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5684DF9A" w14:textId="33E3A1D6" w:rsidR="001E392A" w:rsidRDefault="00C40FB7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C40FB7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</w:tbl>
    <w:p w14:paraId="135CE071" w14:textId="1C0AE218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930D48" w14:paraId="01A964FE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6D1B06B8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40DDBF79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16075DE6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33AA0B5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A05C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10F1B328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AED2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4F9DA174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A940850" w14:textId="03939722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F3E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7C0FCD10" w14:textId="790A6B02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F3E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F3E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053AC89D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3B2EF4C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1371EDB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90A0E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19C371A3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B36AE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930D48" w:rsidRPr="00A84A2D" w14:paraId="677EFADC" w14:textId="77777777" w:rsidTr="00775938">
        <w:trPr>
          <w:trHeight w:val="20"/>
          <w:tblHeader/>
        </w:trPr>
        <w:tc>
          <w:tcPr>
            <w:tcW w:w="1834" w:type="pct"/>
            <w:shd w:val="clear" w:color="auto" w:fill="auto"/>
            <w:vAlign w:val="bottom"/>
          </w:tcPr>
          <w:p w14:paraId="6D47BCE0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425C021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67489B69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11A" w:rsidRPr="008457DC" w14:paraId="52446339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64BD2ECE" w14:textId="277E262F" w:rsidR="001A411A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48B98BD2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1135E237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B34132C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7D06BDA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1C6877B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84821C6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793D3B06" w14:textId="77777777" w:rsidTr="00820F25">
        <w:trPr>
          <w:trHeight w:val="340"/>
        </w:trPr>
        <w:tc>
          <w:tcPr>
            <w:tcW w:w="1834" w:type="pct"/>
            <w:shd w:val="clear" w:color="auto" w:fill="auto"/>
            <w:vAlign w:val="bottom"/>
          </w:tcPr>
          <w:p w14:paraId="2C2B9F06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" w:type="pct"/>
          </w:tcPr>
          <w:p w14:paraId="20807E9A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7C85901D" w14:textId="24169333" w:rsidR="00930D48" w:rsidRPr="008457DC" w:rsidRDefault="001A0DB6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2D6235" w:rsidRPr="002D6235">
              <w:rPr>
                <w:rFonts w:asciiTheme="majorBidi" w:hAnsiTheme="majorBidi"/>
                <w:sz w:val="30"/>
                <w:szCs w:val="30"/>
                <w:cs/>
              </w:rPr>
              <w:t>307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2AF6B541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559436E2" w14:textId="26DAB758" w:rsidR="00930D48" w:rsidRPr="008457DC" w:rsidRDefault="002D6235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94</w:t>
            </w:r>
          </w:p>
        </w:tc>
        <w:tc>
          <w:tcPr>
            <w:tcW w:w="143" w:type="pct"/>
            <w:vAlign w:val="bottom"/>
          </w:tcPr>
          <w:p w14:paraId="320A65C0" w14:textId="77777777" w:rsidR="00930D48" w:rsidRPr="001B696F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53EE54EF" w14:textId="51003695" w:rsidR="00930D48" w:rsidRPr="008457DC" w:rsidRDefault="001A0DB6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2D6235" w:rsidRPr="002D6235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930D48" w:rsidRPr="008457DC" w14:paraId="2D59131B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773B850C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3" w:type="pct"/>
            <w:shd w:val="clear" w:color="auto" w:fill="auto"/>
          </w:tcPr>
          <w:p w14:paraId="416C1060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69BD05D2" w14:textId="7C409486" w:rsidR="00930D48" w:rsidRPr="008457DC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47</w:t>
            </w:r>
            <w:r w:rsidRPr="002D6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879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395260E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5BE1959D" w14:textId="20C8873E" w:rsidR="00930D48" w:rsidRPr="008457DC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245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5A084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3C5BEB27" w14:textId="79505C01" w:rsidR="00930D48" w:rsidRPr="008457DC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48</w:t>
            </w:r>
            <w:r w:rsidRPr="002D6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124</w:t>
            </w:r>
          </w:p>
        </w:tc>
      </w:tr>
      <w:tr w:rsidR="00930D48" w14:paraId="4DB012E2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0F552FF8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F2433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</w:tcPr>
          <w:p w14:paraId="521DE6FA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032F343" w14:textId="0B73B36A" w:rsidR="00930D48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2D6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432</w:t>
            </w:r>
          </w:p>
        </w:tc>
        <w:tc>
          <w:tcPr>
            <w:tcW w:w="141" w:type="pct"/>
            <w:vAlign w:val="bottom"/>
          </w:tcPr>
          <w:p w14:paraId="1DAB4781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EE2E47F" w14:textId="4326201D" w:rsidR="00930D48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(147)</w:t>
            </w:r>
          </w:p>
        </w:tc>
        <w:tc>
          <w:tcPr>
            <w:tcW w:w="143" w:type="pct"/>
            <w:vAlign w:val="bottom"/>
          </w:tcPr>
          <w:p w14:paraId="7164C4A9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41D97025" w14:textId="4E5E533F" w:rsidR="00930D48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2D6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285</w:t>
            </w:r>
          </w:p>
        </w:tc>
      </w:tr>
      <w:tr w:rsidR="00930D48" w14:paraId="368E7015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76D140F7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</w:tcPr>
          <w:p w14:paraId="54B62DE7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C0BDF97" w14:textId="078B42F0" w:rsidR="00930D48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D6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592</w:t>
            </w:r>
          </w:p>
        </w:tc>
        <w:tc>
          <w:tcPr>
            <w:tcW w:w="141" w:type="pct"/>
            <w:vAlign w:val="bottom"/>
          </w:tcPr>
          <w:p w14:paraId="1E8D9A8B" w14:textId="77777777" w:rsidR="00930D48" w:rsidRPr="008457DC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396E958C" w14:textId="22378FBC" w:rsidR="00930D48" w:rsidRDefault="002D623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D6235">
              <w:rPr>
                <w:rFonts w:asciiTheme="majorBidi" w:hAnsiTheme="majorBidi"/>
                <w:sz w:val="30"/>
                <w:szCs w:val="30"/>
                <w:cs/>
              </w:rPr>
              <w:t>(192)</w:t>
            </w:r>
          </w:p>
        </w:tc>
        <w:tc>
          <w:tcPr>
            <w:tcW w:w="143" w:type="pct"/>
            <w:vAlign w:val="bottom"/>
          </w:tcPr>
          <w:p w14:paraId="626BE789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609E5E24" w14:textId="6DC63A07" w:rsidR="00930D48" w:rsidRDefault="003F75D9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3F75D9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3F7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75D9">
              <w:rPr>
                <w:rFonts w:asciiTheme="majorBidi" w:hAnsiTheme="majorBidi"/>
                <w:sz w:val="30"/>
                <w:szCs w:val="30"/>
                <w:cs/>
              </w:rPr>
              <w:t>400</w:t>
            </w:r>
          </w:p>
        </w:tc>
      </w:tr>
      <w:tr w:rsidR="00E2276A" w14:paraId="527F12B0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3B8DEF76" w14:textId="77777777" w:rsidR="00E2276A" w:rsidRDefault="00E2276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285EA1" w14:textId="77777777" w:rsidR="00E2276A" w:rsidRPr="008457DC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5AC31B61" w14:textId="77777777" w:rsidR="00E2276A" w:rsidRPr="002D6235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09FE50BA" w14:textId="77777777" w:rsidR="00E2276A" w:rsidRPr="008457DC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C6BA60A" w14:textId="77777777" w:rsidR="00E2276A" w:rsidRPr="002D6235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8CDCFDC" w14:textId="77777777" w:rsidR="00E2276A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AABF913" w14:textId="77777777" w:rsidR="00E2276A" w:rsidRPr="003F75D9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116EA9C7" w14:textId="77777777" w:rsidR="00930D48" w:rsidRPr="00FE28CB" w:rsidRDefault="00930D48" w:rsidP="00930D48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EA3B3F" w:rsidRPr="008457DC" w14:paraId="4CF937C1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497BA45" w14:textId="77777777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5BD1CEBE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tcBorders>
              <w:bottom w:val="single" w:sz="4" w:space="0" w:color="auto"/>
            </w:tcBorders>
            <w:vAlign w:val="bottom"/>
          </w:tcPr>
          <w:p w14:paraId="1AF53B86" w14:textId="77777777" w:rsidR="00EA3B3F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92A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B3F" w:rsidRPr="008457DC" w14:paraId="06C53E62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0FDCCA2C" w14:textId="71EC36B5" w:rsidR="00EA3B3F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2444B268" w14:textId="77777777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7A7D110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B02294F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0CF77C5E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ACC43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52ADCF6" w14:textId="77777777" w:rsidR="00EA3B3F" w:rsidRPr="008133D7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B32A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EA3B3F" w:rsidRPr="008457DC" w14:paraId="34F8A425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7F6ED32" w14:textId="77777777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36F68ED3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2BD21191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3B3F" w:rsidRPr="008457DC" w14:paraId="1667F7B2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41BDE952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2DACCC6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592953B1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217C9ED2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4E598E2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3726F197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6C0EFF6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3B3F" w:rsidRPr="008457DC" w14:paraId="51253C13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2D9617D8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721D8B70" w14:textId="77777777" w:rsidR="00EA3B3F" w:rsidRPr="008457DC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727B3CF3" w14:textId="55C601F4" w:rsidR="00EA3B3F" w:rsidRPr="008457DC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1" w:type="pct"/>
            <w:vAlign w:val="bottom"/>
          </w:tcPr>
          <w:p w14:paraId="7CDE1A74" w14:textId="77777777" w:rsidR="00EA3B3F" w:rsidRPr="008457DC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6FA9CECC" w14:textId="55F4E57E" w:rsidR="00EA3B3F" w:rsidRPr="008457DC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3" w:type="pct"/>
            <w:vAlign w:val="bottom"/>
          </w:tcPr>
          <w:p w14:paraId="606F4F49" w14:textId="77777777" w:rsidR="00EA3B3F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29418201" w14:textId="23689AD3" w:rsidR="00EA3B3F" w:rsidRPr="008457DC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EA3B3F" w:rsidRPr="008457DC" w14:paraId="48B6B013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1C7E8B55" w14:textId="77777777" w:rsidR="00EA3B3F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3DB3FAF8" w14:textId="77777777" w:rsidR="00EA3B3F" w:rsidRPr="008457DC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3CAFD3AF" w14:textId="7F8C6996" w:rsidR="00EA3B3F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41" w:type="pct"/>
            <w:vAlign w:val="bottom"/>
          </w:tcPr>
          <w:p w14:paraId="4058C760" w14:textId="77777777" w:rsidR="00EA3B3F" w:rsidRPr="008457DC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28E58FCF" w14:textId="58E0A25A" w:rsidR="00EA3B3F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vAlign w:val="bottom"/>
          </w:tcPr>
          <w:p w14:paraId="09CABB30" w14:textId="77777777" w:rsidR="00EA3B3F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417BE2C0" w14:textId="5F5C2916" w:rsidR="00EA3B3F" w:rsidRDefault="00D113D5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D113D5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</w:tbl>
    <w:p w14:paraId="0CCEAAE7" w14:textId="77777777" w:rsidR="00180AC1" w:rsidRPr="002D2320" w:rsidRDefault="00180AC1" w:rsidP="00930D4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3EA18" w14:textId="77777777" w:rsidR="00930D48" w:rsidRPr="00697DE3" w:rsidRDefault="00930D48" w:rsidP="00930D48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และสามารถเปรียบเทียบกับอุตสาหกรรมได้มากกว่า</w:t>
      </w:r>
    </w:p>
    <w:p w14:paraId="7C03B6FC" w14:textId="77777777" w:rsidR="00930D48" w:rsidRPr="00930D48" w:rsidRDefault="00930D48" w:rsidP="00930D48"/>
    <w:p w14:paraId="76B0EE79" w14:textId="77777777" w:rsidR="00AF367A" w:rsidRDefault="00AF367A" w:rsidP="00AF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AF367A" w:rsidSect="007C79FB">
      <w:head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3B726" w14:textId="77777777" w:rsidR="002C5120" w:rsidRDefault="002C5120">
      <w:r>
        <w:separator/>
      </w:r>
    </w:p>
  </w:endnote>
  <w:endnote w:type="continuationSeparator" w:id="0">
    <w:p w14:paraId="0F606190" w14:textId="77777777" w:rsidR="002C5120" w:rsidRDefault="002C5120">
      <w:r>
        <w:continuationSeparator/>
      </w:r>
    </w:p>
  </w:endnote>
  <w:endnote w:type="continuationNotice" w:id="1">
    <w:p w14:paraId="267D8A8A" w14:textId="77777777" w:rsidR="002C5120" w:rsidRDefault="002C51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6F2F123B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20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384C4503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49D79042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34CE8227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2DA2601B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23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9D14" w14:textId="77777777" w:rsidR="002C5120" w:rsidRDefault="002C5120">
      <w:r>
        <w:separator/>
      </w:r>
    </w:p>
  </w:footnote>
  <w:footnote w:type="continuationSeparator" w:id="0">
    <w:p w14:paraId="2673C6B0" w14:textId="77777777" w:rsidR="002C5120" w:rsidRDefault="002C5120">
      <w:r>
        <w:continuationSeparator/>
      </w:r>
    </w:p>
  </w:footnote>
  <w:footnote w:type="continuationNotice" w:id="1">
    <w:p w14:paraId="2A57641F" w14:textId="77777777" w:rsidR="002C5120" w:rsidRDefault="002C51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BC8A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750055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9A7CA5" w14:textId="24C3956A" w:rsidR="00B35C8D" w:rsidRDefault="00FB6C03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E01C9C"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B35C8D" w:rsidRPr="008E10A7" w:rsidRDefault="00B35C8D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AD53516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65C9" w14:textId="665D9CA8" w:rsidR="00B35C8D" w:rsidRDefault="00FB6C03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8F85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70AC964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DCE6A1" w14:textId="27E8853A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9E81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035A9E9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C40A77" w14:textId="00247F01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4C3A0D6D" w:rsidR="00B35C8D" w:rsidRDefault="00E01C9C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5D066CF9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2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1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3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28"/>
  </w:num>
  <w:num w:numId="9" w16cid:durableId="1137068363">
    <w:abstractNumId w:val="27"/>
  </w:num>
  <w:num w:numId="10" w16cid:durableId="1564489392">
    <w:abstractNumId w:val="25"/>
  </w:num>
  <w:num w:numId="11" w16cid:durableId="404105878">
    <w:abstractNumId w:val="23"/>
  </w:num>
  <w:num w:numId="12" w16cid:durableId="2093043541">
    <w:abstractNumId w:val="8"/>
  </w:num>
  <w:num w:numId="13" w16cid:durableId="300234165">
    <w:abstractNumId w:val="32"/>
  </w:num>
  <w:num w:numId="14" w16cid:durableId="1053887990">
    <w:abstractNumId w:val="37"/>
  </w:num>
  <w:num w:numId="15" w16cid:durableId="1889605270">
    <w:abstractNumId w:val="36"/>
  </w:num>
  <w:num w:numId="16" w16cid:durableId="1962564932">
    <w:abstractNumId w:val="35"/>
  </w:num>
  <w:num w:numId="17" w16cid:durableId="2142651256">
    <w:abstractNumId w:val="0"/>
  </w:num>
  <w:num w:numId="18" w16cid:durableId="1763331947">
    <w:abstractNumId w:val="20"/>
  </w:num>
  <w:num w:numId="19" w16cid:durableId="537470604">
    <w:abstractNumId w:val="29"/>
  </w:num>
  <w:num w:numId="20" w16cid:durableId="1010062370">
    <w:abstractNumId w:val="4"/>
  </w:num>
  <w:num w:numId="21" w16cid:durableId="523137421">
    <w:abstractNumId w:val="22"/>
  </w:num>
  <w:num w:numId="22" w16cid:durableId="1053626038">
    <w:abstractNumId w:val="31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6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4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9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4"/>
  </w:num>
  <w:num w:numId="35" w16cid:durableId="825515561">
    <w:abstractNumId w:val="9"/>
  </w:num>
  <w:num w:numId="36" w16cid:durableId="1901358173">
    <w:abstractNumId w:val="30"/>
  </w:num>
  <w:num w:numId="37" w16cid:durableId="1785423896">
    <w:abstractNumId w:val="12"/>
  </w:num>
  <w:num w:numId="38" w16cid:durableId="198261285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F13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6D61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B12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B77"/>
    <w:rsid w:val="00033C57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604"/>
    <w:rsid w:val="00042878"/>
    <w:rsid w:val="00042998"/>
    <w:rsid w:val="00042ADD"/>
    <w:rsid w:val="00043078"/>
    <w:rsid w:val="000432F2"/>
    <w:rsid w:val="00043380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451"/>
    <w:rsid w:val="00051650"/>
    <w:rsid w:val="00051667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611"/>
    <w:rsid w:val="00065738"/>
    <w:rsid w:val="000657BD"/>
    <w:rsid w:val="00065A1E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824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BE4"/>
    <w:rsid w:val="000B1CC7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FF4"/>
    <w:rsid w:val="000B7059"/>
    <w:rsid w:val="000B73F7"/>
    <w:rsid w:val="000B748D"/>
    <w:rsid w:val="000B7785"/>
    <w:rsid w:val="000B78B7"/>
    <w:rsid w:val="000B78C9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240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E84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397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D9E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B9B"/>
    <w:rsid w:val="00147FC7"/>
    <w:rsid w:val="00147FE6"/>
    <w:rsid w:val="00150199"/>
    <w:rsid w:val="00150617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450"/>
    <w:rsid w:val="0016769D"/>
    <w:rsid w:val="001677E3"/>
    <w:rsid w:val="00167AAA"/>
    <w:rsid w:val="00167ADB"/>
    <w:rsid w:val="00167C40"/>
    <w:rsid w:val="00167D36"/>
    <w:rsid w:val="00167EC1"/>
    <w:rsid w:val="00167F50"/>
    <w:rsid w:val="00167F97"/>
    <w:rsid w:val="001701D1"/>
    <w:rsid w:val="001701EC"/>
    <w:rsid w:val="00170253"/>
    <w:rsid w:val="0017040E"/>
    <w:rsid w:val="00170512"/>
    <w:rsid w:val="0017054E"/>
    <w:rsid w:val="001706F4"/>
    <w:rsid w:val="001707FE"/>
    <w:rsid w:val="0017091D"/>
    <w:rsid w:val="00170A46"/>
    <w:rsid w:val="00170ACD"/>
    <w:rsid w:val="00170E41"/>
    <w:rsid w:val="001710B3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AC1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370"/>
    <w:rsid w:val="00192573"/>
    <w:rsid w:val="00192588"/>
    <w:rsid w:val="00192611"/>
    <w:rsid w:val="00192669"/>
    <w:rsid w:val="001928B7"/>
    <w:rsid w:val="001929CF"/>
    <w:rsid w:val="00192D05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64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56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A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BE"/>
    <w:rsid w:val="001D4144"/>
    <w:rsid w:val="001D4176"/>
    <w:rsid w:val="001D4389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2A"/>
    <w:rsid w:val="001E3951"/>
    <w:rsid w:val="001E3D74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16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8D3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016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2B0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CE1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ECE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E0F"/>
    <w:rsid w:val="00241F60"/>
    <w:rsid w:val="0024276C"/>
    <w:rsid w:val="002427F1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6DF"/>
    <w:rsid w:val="00246923"/>
    <w:rsid w:val="0024697F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9C4"/>
    <w:rsid w:val="00251A32"/>
    <w:rsid w:val="00251AC9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440"/>
    <w:rsid w:val="00262505"/>
    <w:rsid w:val="00262B06"/>
    <w:rsid w:val="00262B2D"/>
    <w:rsid w:val="00262C50"/>
    <w:rsid w:val="00262CC1"/>
    <w:rsid w:val="002630F6"/>
    <w:rsid w:val="0026320D"/>
    <w:rsid w:val="00263541"/>
    <w:rsid w:val="00263605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B5A"/>
    <w:rsid w:val="00265C1A"/>
    <w:rsid w:val="00265DD7"/>
    <w:rsid w:val="00265E93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4C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87E"/>
    <w:rsid w:val="00286A0A"/>
    <w:rsid w:val="00286A3A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178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B33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20"/>
    <w:rsid w:val="002C51EE"/>
    <w:rsid w:val="002C5265"/>
    <w:rsid w:val="002C528D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F4"/>
    <w:rsid w:val="002D7C08"/>
    <w:rsid w:val="002D7D4F"/>
    <w:rsid w:val="002D7D9B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3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2C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5B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6F3E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32CA"/>
    <w:rsid w:val="00383567"/>
    <w:rsid w:val="003836A8"/>
    <w:rsid w:val="00383DE9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0F7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260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CE5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172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FE"/>
    <w:rsid w:val="003B1E6A"/>
    <w:rsid w:val="003B21DB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0D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BBD"/>
    <w:rsid w:val="003B7C0E"/>
    <w:rsid w:val="003B7C27"/>
    <w:rsid w:val="003B7C61"/>
    <w:rsid w:val="003B7D02"/>
    <w:rsid w:val="003B7DD1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377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0BF6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DB5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01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97C"/>
    <w:rsid w:val="00420A14"/>
    <w:rsid w:val="00420E22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6DC4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B1E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45"/>
    <w:rsid w:val="00480779"/>
    <w:rsid w:val="00480A89"/>
    <w:rsid w:val="00480C1B"/>
    <w:rsid w:val="004811DE"/>
    <w:rsid w:val="0048132E"/>
    <w:rsid w:val="00481683"/>
    <w:rsid w:val="00481869"/>
    <w:rsid w:val="0048187E"/>
    <w:rsid w:val="00481948"/>
    <w:rsid w:val="00481C62"/>
    <w:rsid w:val="00481CE9"/>
    <w:rsid w:val="00481CF6"/>
    <w:rsid w:val="00481E9A"/>
    <w:rsid w:val="004821AE"/>
    <w:rsid w:val="00482353"/>
    <w:rsid w:val="00482484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FA1"/>
    <w:rsid w:val="00491FF1"/>
    <w:rsid w:val="004923A9"/>
    <w:rsid w:val="0049266F"/>
    <w:rsid w:val="00492720"/>
    <w:rsid w:val="0049276C"/>
    <w:rsid w:val="0049283F"/>
    <w:rsid w:val="00492AC2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D46"/>
    <w:rsid w:val="004A1F9E"/>
    <w:rsid w:val="004A2108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B8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97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9B9"/>
    <w:rsid w:val="004B3B97"/>
    <w:rsid w:val="004B3C8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AFE"/>
    <w:rsid w:val="004E4CA9"/>
    <w:rsid w:val="004E4DAD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E72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A45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FF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94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466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F9B"/>
    <w:rsid w:val="00556017"/>
    <w:rsid w:val="00556081"/>
    <w:rsid w:val="00556328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4CB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11"/>
    <w:rsid w:val="00594A8C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258"/>
    <w:rsid w:val="005A5401"/>
    <w:rsid w:val="005A5555"/>
    <w:rsid w:val="005A5582"/>
    <w:rsid w:val="005A5E31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AE"/>
    <w:rsid w:val="005C4727"/>
    <w:rsid w:val="005C4835"/>
    <w:rsid w:val="005C4FBE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4C7"/>
    <w:rsid w:val="005D6827"/>
    <w:rsid w:val="005D69CA"/>
    <w:rsid w:val="005D6A6F"/>
    <w:rsid w:val="005D6C4C"/>
    <w:rsid w:val="005D70B6"/>
    <w:rsid w:val="005D71E2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B5F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725"/>
    <w:rsid w:val="005E6D6A"/>
    <w:rsid w:val="005E6DF6"/>
    <w:rsid w:val="005E707A"/>
    <w:rsid w:val="005E725D"/>
    <w:rsid w:val="005E7289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47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11E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A68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2DE"/>
    <w:rsid w:val="00690459"/>
    <w:rsid w:val="006909B3"/>
    <w:rsid w:val="006909E8"/>
    <w:rsid w:val="00690A02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1C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BD2"/>
    <w:rsid w:val="006B6D17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FCD"/>
    <w:rsid w:val="006D2134"/>
    <w:rsid w:val="006D2236"/>
    <w:rsid w:val="006D24A1"/>
    <w:rsid w:val="006D24A5"/>
    <w:rsid w:val="006D256E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E64"/>
    <w:rsid w:val="006D5F01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EF5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4E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10F"/>
    <w:rsid w:val="007221C1"/>
    <w:rsid w:val="00722323"/>
    <w:rsid w:val="00722362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4FA8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976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D62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0F8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C9"/>
    <w:rsid w:val="0078572B"/>
    <w:rsid w:val="00785811"/>
    <w:rsid w:val="00785EAD"/>
    <w:rsid w:val="00785EDC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C1"/>
    <w:rsid w:val="007A03F9"/>
    <w:rsid w:val="007A06A6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2E15"/>
    <w:rsid w:val="007A3402"/>
    <w:rsid w:val="007A353B"/>
    <w:rsid w:val="007A36C7"/>
    <w:rsid w:val="007A3883"/>
    <w:rsid w:val="007A3894"/>
    <w:rsid w:val="007A38DB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89D"/>
    <w:rsid w:val="007A5B62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029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752"/>
    <w:rsid w:val="007C09DD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AF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35E"/>
    <w:rsid w:val="007C6397"/>
    <w:rsid w:val="007C63EB"/>
    <w:rsid w:val="007C643F"/>
    <w:rsid w:val="007C6706"/>
    <w:rsid w:val="007C6888"/>
    <w:rsid w:val="007C68D3"/>
    <w:rsid w:val="007C6997"/>
    <w:rsid w:val="007C6AAA"/>
    <w:rsid w:val="007C6CCF"/>
    <w:rsid w:val="007C6E15"/>
    <w:rsid w:val="007C6E94"/>
    <w:rsid w:val="007C7074"/>
    <w:rsid w:val="007C7076"/>
    <w:rsid w:val="007C763D"/>
    <w:rsid w:val="007C79FB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802"/>
    <w:rsid w:val="007D6997"/>
    <w:rsid w:val="007D69CB"/>
    <w:rsid w:val="007D69E9"/>
    <w:rsid w:val="007D6E52"/>
    <w:rsid w:val="007D6EE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0E03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2D2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C3F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754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38A"/>
    <w:rsid w:val="00847400"/>
    <w:rsid w:val="00847429"/>
    <w:rsid w:val="0084757F"/>
    <w:rsid w:val="008475E4"/>
    <w:rsid w:val="0084781B"/>
    <w:rsid w:val="00847A3C"/>
    <w:rsid w:val="00847A6F"/>
    <w:rsid w:val="00847C27"/>
    <w:rsid w:val="00847DC6"/>
    <w:rsid w:val="00847E3D"/>
    <w:rsid w:val="00847E76"/>
    <w:rsid w:val="0085064A"/>
    <w:rsid w:val="00850766"/>
    <w:rsid w:val="0085087E"/>
    <w:rsid w:val="008508E1"/>
    <w:rsid w:val="00850968"/>
    <w:rsid w:val="00850A89"/>
    <w:rsid w:val="00850B3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36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59B"/>
    <w:rsid w:val="0086269E"/>
    <w:rsid w:val="00862710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3C0"/>
    <w:rsid w:val="00863494"/>
    <w:rsid w:val="00863625"/>
    <w:rsid w:val="00863858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866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4C"/>
    <w:rsid w:val="008B26EC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C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25"/>
    <w:rsid w:val="008E096C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462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50B8"/>
    <w:rsid w:val="009151DE"/>
    <w:rsid w:val="0091548B"/>
    <w:rsid w:val="00915A0E"/>
    <w:rsid w:val="00915AC1"/>
    <w:rsid w:val="00915B31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8A1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B72"/>
    <w:rsid w:val="009524AD"/>
    <w:rsid w:val="009524F9"/>
    <w:rsid w:val="0095253A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ECD"/>
    <w:rsid w:val="00953F03"/>
    <w:rsid w:val="009540CF"/>
    <w:rsid w:val="00954101"/>
    <w:rsid w:val="009542B1"/>
    <w:rsid w:val="0095431A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A98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A41"/>
    <w:rsid w:val="00977CF8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CEE"/>
    <w:rsid w:val="009B1237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767"/>
    <w:rsid w:val="009B6777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132"/>
    <w:rsid w:val="009C77D3"/>
    <w:rsid w:val="009C7921"/>
    <w:rsid w:val="009C7AE9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1DBE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61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4B4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55"/>
    <w:rsid w:val="00A230BC"/>
    <w:rsid w:val="00A23180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363"/>
    <w:rsid w:val="00A5678F"/>
    <w:rsid w:val="00A567A7"/>
    <w:rsid w:val="00A56897"/>
    <w:rsid w:val="00A56912"/>
    <w:rsid w:val="00A5694F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73D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A7F7D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83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66"/>
    <w:rsid w:val="00AC45EF"/>
    <w:rsid w:val="00AC470D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5D2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65"/>
    <w:rsid w:val="00AE1E94"/>
    <w:rsid w:val="00AE2015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2FC"/>
    <w:rsid w:val="00AE6488"/>
    <w:rsid w:val="00AE658A"/>
    <w:rsid w:val="00AE6679"/>
    <w:rsid w:val="00AE6C19"/>
    <w:rsid w:val="00AE6CF2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D2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67A"/>
    <w:rsid w:val="00AF37E0"/>
    <w:rsid w:val="00AF381B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8E"/>
    <w:rsid w:val="00B077A1"/>
    <w:rsid w:val="00B077B9"/>
    <w:rsid w:val="00B07C93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30C"/>
    <w:rsid w:val="00B22D62"/>
    <w:rsid w:val="00B22E0A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4DC0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861"/>
    <w:rsid w:val="00B31E84"/>
    <w:rsid w:val="00B31EB7"/>
    <w:rsid w:val="00B31F4A"/>
    <w:rsid w:val="00B323A7"/>
    <w:rsid w:val="00B323B8"/>
    <w:rsid w:val="00B32466"/>
    <w:rsid w:val="00B324B4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A6"/>
    <w:rsid w:val="00B366AE"/>
    <w:rsid w:val="00B367B4"/>
    <w:rsid w:val="00B36844"/>
    <w:rsid w:val="00B36B39"/>
    <w:rsid w:val="00B36E70"/>
    <w:rsid w:val="00B372A3"/>
    <w:rsid w:val="00B3743F"/>
    <w:rsid w:val="00B376B9"/>
    <w:rsid w:val="00B379DC"/>
    <w:rsid w:val="00B37D1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21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1BA"/>
    <w:rsid w:val="00B60335"/>
    <w:rsid w:val="00B605AA"/>
    <w:rsid w:val="00B60653"/>
    <w:rsid w:val="00B608CA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DBE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6288"/>
    <w:rsid w:val="00B96553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33"/>
    <w:rsid w:val="00BA0686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746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D6"/>
    <w:rsid w:val="00BB0FE7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C35"/>
    <w:rsid w:val="00BB5DBA"/>
    <w:rsid w:val="00BB612D"/>
    <w:rsid w:val="00BB61A0"/>
    <w:rsid w:val="00BB6556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2C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C7E4F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ABB"/>
    <w:rsid w:val="00C00BCB"/>
    <w:rsid w:val="00C00BED"/>
    <w:rsid w:val="00C0145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B9C"/>
    <w:rsid w:val="00C24DA5"/>
    <w:rsid w:val="00C24DC4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556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0FB7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0FAA"/>
    <w:rsid w:val="00C61399"/>
    <w:rsid w:val="00C61442"/>
    <w:rsid w:val="00C61740"/>
    <w:rsid w:val="00C619AC"/>
    <w:rsid w:val="00C61A83"/>
    <w:rsid w:val="00C61A8E"/>
    <w:rsid w:val="00C61B13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508B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29C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872"/>
    <w:rsid w:val="00C949AB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3091"/>
    <w:rsid w:val="00CB3557"/>
    <w:rsid w:val="00CB35A1"/>
    <w:rsid w:val="00CB3A81"/>
    <w:rsid w:val="00CB3AB6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1CFD"/>
    <w:rsid w:val="00CC1DD9"/>
    <w:rsid w:val="00CC2090"/>
    <w:rsid w:val="00CC2168"/>
    <w:rsid w:val="00CC26B8"/>
    <w:rsid w:val="00CC2CCF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D25"/>
    <w:rsid w:val="00CC4E5A"/>
    <w:rsid w:val="00CC4F3C"/>
    <w:rsid w:val="00CC5212"/>
    <w:rsid w:val="00CC523C"/>
    <w:rsid w:val="00CC5717"/>
    <w:rsid w:val="00CC5B57"/>
    <w:rsid w:val="00CC5CE7"/>
    <w:rsid w:val="00CC5DB1"/>
    <w:rsid w:val="00CC602B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C8"/>
    <w:rsid w:val="00D006E0"/>
    <w:rsid w:val="00D0080B"/>
    <w:rsid w:val="00D008FE"/>
    <w:rsid w:val="00D00A1A"/>
    <w:rsid w:val="00D00CEE"/>
    <w:rsid w:val="00D00DA2"/>
    <w:rsid w:val="00D01835"/>
    <w:rsid w:val="00D018B1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D88"/>
    <w:rsid w:val="00D04E1C"/>
    <w:rsid w:val="00D05048"/>
    <w:rsid w:val="00D050C9"/>
    <w:rsid w:val="00D0521F"/>
    <w:rsid w:val="00D05476"/>
    <w:rsid w:val="00D05549"/>
    <w:rsid w:val="00D0597E"/>
    <w:rsid w:val="00D059D8"/>
    <w:rsid w:val="00D05A95"/>
    <w:rsid w:val="00D05BC2"/>
    <w:rsid w:val="00D05DC8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295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455"/>
    <w:rsid w:val="00D425E2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504CA"/>
    <w:rsid w:val="00D5059F"/>
    <w:rsid w:val="00D507BF"/>
    <w:rsid w:val="00D50890"/>
    <w:rsid w:val="00D50A31"/>
    <w:rsid w:val="00D50AA8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7A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A91"/>
    <w:rsid w:val="00D64D9A"/>
    <w:rsid w:val="00D65115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F14"/>
    <w:rsid w:val="00D72015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8B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860"/>
    <w:rsid w:val="00DD0A6F"/>
    <w:rsid w:val="00DD0BA5"/>
    <w:rsid w:val="00DD0C6B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214"/>
    <w:rsid w:val="00DD329C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1E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B40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788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BC"/>
    <w:rsid w:val="00E32ACF"/>
    <w:rsid w:val="00E32DD0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A06"/>
    <w:rsid w:val="00E35B61"/>
    <w:rsid w:val="00E3694F"/>
    <w:rsid w:val="00E369B2"/>
    <w:rsid w:val="00E36B7E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907"/>
    <w:rsid w:val="00E43A5B"/>
    <w:rsid w:val="00E43AD3"/>
    <w:rsid w:val="00E43B3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DC"/>
    <w:rsid w:val="00E52A06"/>
    <w:rsid w:val="00E52A2B"/>
    <w:rsid w:val="00E52B83"/>
    <w:rsid w:val="00E52C08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A3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5E61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85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060"/>
    <w:rsid w:val="00E8310C"/>
    <w:rsid w:val="00E83428"/>
    <w:rsid w:val="00E834CD"/>
    <w:rsid w:val="00E83C2F"/>
    <w:rsid w:val="00E83C4E"/>
    <w:rsid w:val="00E83FDD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B05"/>
    <w:rsid w:val="00E87D45"/>
    <w:rsid w:val="00E87D98"/>
    <w:rsid w:val="00E87E5F"/>
    <w:rsid w:val="00E901CB"/>
    <w:rsid w:val="00E901EC"/>
    <w:rsid w:val="00E90835"/>
    <w:rsid w:val="00E90926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1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6FB4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D"/>
    <w:rsid w:val="00EA39F4"/>
    <w:rsid w:val="00EA3AE5"/>
    <w:rsid w:val="00EA3B3F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24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269"/>
    <w:rsid w:val="00EC16C1"/>
    <w:rsid w:val="00EC16C2"/>
    <w:rsid w:val="00EC18D8"/>
    <w:rsid w:val="00EC1B08"/>
    <w:rsid w:val="00EC1B3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E30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E"/>
    <w:rsid w:val="00EC6CC7"/>
    <w:rsid w:val="00EC6F69"/>
    <w:rsid w:val="00EC7514"/>
    <w:rsid w:val="00EC75CF"/>
    <w:rsid w:val="00EC7699"/>
    <w:rsid w:val="00EC7769"/>
    <w:rsid w:val="00EC797B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42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127"/>
    <w:rsid w:val="00EE62C1"/>
    <w:rsid w:val="00EE6754"/>
    <w:rsid w:val="00EE6985"/>
    <w:rsid w:val="00EE69D5"/>
    <w:rsid w:val="00EE6C0E"/>
    <w:rsid w:val="00EE6C73"/>
    <w:rsid w:val="00EE6CD4"/>
    <w:rsid w:val="00EE6FC9"/>
    <w:rsid w:val="00EE7225"/>
    <w:rsid w:val="00EE77BF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87E"/>
    <w:rsid w:val="00EF6902"/>
    <w:rsid w:val="00EF693F"/>
    <w:rsid w:val="00EF6998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AA3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C3C"/>
    <w:rsid w:val="00F25CE5"/>
    <w:rsid w:val="00F25F8A"/>
    <w:rsid w:val="00F262F3"/>
    <w:rsid w:val="00F26342"/>
    <w:rsid w:val="00F26A4A"/>
    <w:rsid w:val="00F26AEF"/>
    <w:rsid w:val="00F272CC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A96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4DB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7CE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AD7"/>
    <w:rsid w:val="00F62C51"/>
    <w:rsid w:val="00F62E40"/>
    <w:rsid w:val="00F62E60"/>
    <w:rsid w:val="00F63028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B27"/>
    <w:rsid w:val="00F660A7"/>
    <w:rsid w:val="00F66286"/>
    <w:rsid w:val="00F66365"/>
    <w:rsid w:val="00F663DB"/>
    <w:rsid w:val="00F663FD"/>
    <w:rsid w:val="00F6658D"/>
    <w:rsid w:val="00F66987"/>
    <w:rsid w:val="00F66A82"/>
    <w:rsid w:val="00F66B78"/>
    <w:rsid w:val="00F66C9C"/>
    <w:rsid w:val="00F67208"/>
    <w:rsid w:val="00F67219"/>
    <w:rsid w:val="00F673C5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5B4"/>
    <w:rsid w:val="00F756FF"/>
    <w:rsid w:val="00F757E6"/>
    <w:rsid w:val="00F75E96"/>
    <w:rsid w:val="00F76119"/>
    <w:rsid w:val="00F761B9"/>
    <w:rsid w:val="00F7634E"/>
    <w:rsid w:val="00F765E2"/>
    <w:rsid w:val="00F76A58"/>
    <w:rsid w:val="00F76E12"/>
    <w:rsid w:val="00F771C5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C73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3BDCA8DC-17F8-42F4-A322-728D34F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7377292-766E-498D-8513-6A1EDD9BA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1203</TotalTime>
  <Pages>7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Nopparat, Buaprommee</cp:lastModifiedBy>
  <cp:revision>272</cp:revision>
  <cp:lastPrinted>2024-07-26T03:46:00Z</cp:lastPrinted>
  <dcterms:created xsi:type="dcterms:W3CDTF">2024-05-03T14:15:00Z</dcterms:created>
  <dcterms:modified xsi:type="dcterms:W3CDTF">2024-08-08T10:35:00Z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0fac6e1afb8090b2dd041be52ef593db97aa4b2293c29c79aa9312ee094cbdca</vt:lpwstr>
  </property>
</Properties>
</file>