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E9FA92" w14:textId="6A09DB1F" w:rsidR="00F53166" w:rsidRPr="00C07F18" w:rsidRDefault="009E4C64" w:rsidP="008B0504">
      <w:pPr>
        <w:spacing w:line="60" w:lineRule="atLeast"/>
        <w:ind w:left="547" w:hanging="547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sz w:val="28"/>
          <w:cs/>
        </w:rPr>
        <w:t>หมายเหตุประกอบงบการเงินระหว่างกาลแบบย่อเป็นส่วนหนึ่งของงบการเงินระหว่างกาลนี้</w:t>
      </w:r>
    </w:p>
    <w:p w14:paraId="2EDE12AC" w14:textId="02BE58F8" w:rsidR="00F53166" w:rsidRPr="00C07F18" w:rsidRDefault="009E4C64" w:rsidP="008B0504">
      <w:pPr>
        <w:spacing w:before="240" w:line="60" w:lineRule="atLeast"/>
        <w:ind w:left="547" w:hanging="547"/>
        <w:rPr>
          <w:rFonts w:asciiTheme="majorBidi" w:hAnsiTheme="majorBidi" w:cstheme="majorBidi"/>
          <w:sz w:val="28"/>
        </w:rPr>
      </w:pPr>
      <w:r w:rsidRPr="00C07F18">
        <w:rPr>
          <w:rFonts w:asciiTheme="majorBidi" w:hAnsiTheme="majorBidi" w:cstheme="majorBidi"/>
          <w:sz w:val="28"/>
          <w:cs/>
        </w:rPr>
        <w:t>คณะกรรมการบริษัทได้อนุมัติให้ออกงบ</w:t>
      </w:r>
      <w:r w:rsidRPr="0037751C">
        <w:rPr>
          <w:rFonts w:asciiTheme="majorBidi" w:hAnsiTheme="majorBidi" w:cstheme="majorBidi"/>
          <w:sz w:val="28"/>
          <w:cs/>
        </w:rPr>
        <w:t>การเงิน</w:t>
      </w:r>
      <w:r w:rsidRPr="00D73014">
        <w:rPr>
          <w:rFonts w:asciiTheme="majorBidi" w:hAnsiTheme="majorBidi" w:cstheme="majorBidi"/>
          <w:sz w:val="28"/>
          <w:cs/>
        </w:rPr>
        <w:t xml:space="preserve">ระหว่างกาลนี้เมื่อวันที่ </w:t>
      </w:r>
      <w:r w:rsidR="0087116B" w:rsidRPr="0087116B">
        <w:rPr>
          <w:rFonts w:asciiTheme="majorBidi" w:hAnsiTheme="majorBidi" w:cstheme="majorBidi"/>
          <w:sz w:val="28"/>
        </w:rPr>
        <w:t>14</w:t>
      </w:r>
      <w:r w:rsidR="00A46F6F" w:rsidRPr="0087116B">
        <w:rPr>
          <w:rFonts w:asciiTheme="majorBidi" w:hAnsiTheme="majorBidi" w:cstheme="majorBidi"/>
          <w:sz w:val="28"/>
        </w:rPr>
        <w:t xml:space="preserve"> </w:t>
      </w:r>
      <w:r w:rsidR="00A46F6F" w:rsidRPr="0087116B">
        <w:rPr>
          <w:rFonts w:asciiTheme="majorBidi" w:hAnsiTheme="majorBidi" w:cstheme="majorBidi" w:hint="cs"/>
          <w:sz w:val="28"/>
          <w:cs/>
        </w:rPr>
        <w:t xml:space="preserve">สิงหาคม </w:t>
      </w:r>
      <w:r w:rsidR="0087116B" w:rsidRPr="0087116B">
        <w:rPr>
          <w:rFonts w:asciiTheme="majorBidi" w:hAnsiTheme="majorBidi" w:cstheme="majorBidi"/>
          <w:sz w:val="28"/>
        </w:rPr>
        <w:t>2567</w:t>
      </w:r>
    </w:p>
    <w:p w14:paraId="462796B9" w14:textId="1922CFC1" w:rsidR="00D1149F" w:rsidRPr="00C07F18" w:rsidRDefault="009E4C64" w:rsidP="00081754">
      <w:pPr>
        <w:pStyle w:val="ListParagraph"/>
        <w:numPr>
          <w:ilvl w:val="0"/>
          <w:numId w:val="1"/>
        </w:numPr>
        <w:spacing w:before="240" w:line="360" w:lineRule="auto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14:paraId="733B5ACE" w14:textId="183E191D" w:rsidR="003D4A1D" w:rsidRPr="003D4A1D" w:rsidRDefault="00750698" w:rsidP="00E43998">
      <w:pPr>
        <w:pStyle w:val="ListParagraph"/>
        <w:tabs>
          <w:tab w:val="left" w:pos="9270"/>
        </w:tabs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</w:t>
      </w:r>
      <w:r w:rsidR="000478D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ออลล์ เอ็นเนอร์ยี่ </w:t>
      </w:r>
      <w:r w:rsidR="00221FD5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แอนด์ ยูทิลิตี้ จำกัด (มหาชน) 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(“บริษัท”) จดทะเบียนเป็นบริษัทจำกัด</w:t>
      </w:r>
      <w:r w:rsidR="008F6B5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เมื่อวันที่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</w:rPr>
        <w:t xml:space="preserve"> 18 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กันยายน 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</w:rPr>
        <w:t xml:space="preserve">2538 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ภายใต้กฎหมายแพ่งและพาณิชย์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ด้วยทุนจดทะเบียน 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ล้านบาท และได้แปรสภาพเป็นบริษัทมหาชนตามพระราชบัญญัติบริษัทมหาชนจำกัด พ.ศ. 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</w:rPr>
        <w:t>2535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เพื่อนำเข้าเป็นหลักทรัพย์จดทะเบียนในตลาดหลักทรัพย์แห่งประเทศไทย เมื่อวันที่</w:t>
      </w:r>
      <w:r w:rsidR="00016F1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</w:rPr>
        <w:t>11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D4A1D" w:rsidRPr="00E43998">
        <w:rPr>
          <w:rFonts w:asciiTheme="majorBidi" w:hAnsiTheme="majorBidi" w:cstheme="majorBidi"/>
          <w:color w:val="000000"/>
          <w:sz w:val="28"/>
          <w:cs/>
        </w:rPr>
        <w:t xml:space="preserve">กุมภาพันธ์ </w:t>
      </w:r>
      <w:r w:rsidR="003D4A1D" w:rsidRPr="00E43998">
        <w:rPr>
          <w:rFonts w:asciiTheme="majorBidi" w:hAnsiTheme="majorBidi" w:cstheme="majorBidi"/>
          <w:color w:val="000000"/>
          <w:sz w:val="28"/>
        </w:rPr>
        <w:t>2545</w:t>
      </w:r>
      <w:r w:rsidR="003D4A1D" w:rsidRPr="00E43998">
        <w:rPr>
          <w:rFonts w:asciiTheme="majorBidi" w:hAnsiTheme="majorBidi" w:cstheme="majorBidi"/>
          <w:color w:val="000000"/>
          <w:sz w:val="28"/>
          <w:cs/>
        </w:rPr>
        <w:t xml:space="preserve"> และเป็นบริษัทจดทะเบ</w:t>
      </w:r>
      <w:r w:rsidR="003D4A1D" w:rsidRPr="00E43998">
        <w:rPr>
          <w:rFonts w:asciiTheme="majorBidi" w:hAnsiTheme="majorBidi" w:cstheme="majorBidi" w:hint="cs"/>
          <w:color w:val="000000"/>
          <w:sz w:val="28"/>
          <w:cs/>
        </w:rPr>
        <w:t>ี</w:t>
      </w:r>
      <w:r w:rsidR="003D4A1D" w:rsidRPr="00E43998">
        <w:rPr>
          <w:rFonts w:asciiTheme="majorBidi" w:hAnsiTheme="majorBidi" w:cstheme="majorBidi"/>
          <w:color w:val="000000"/>
          <w:sz w:val="28"/>
          <w:cs/>
        </w:rPr>
        <w:t>ยนในตลาดหลักทรัพย์แห่งประเทศไทย บริษัทจัดตั้งและมีภูมิลำเนาในประเทศไทย</w:t>
      </w:r>
      <w:r w:rsidR="00016F17" w:rsidRPr="00E43998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 </w:t>
      </w:r>
      <w:r w:rsidR="003D4A1D" w:rsidRPr="00E43998">
        <w:rPr>
          <w:rFonts w:asciiTheme="majorBidi" w:hAnsiTheme="majorBidi" w:cstheme="majorBidi"/>
          <w:color w:val="000000"/>
          <w:spacing w:val="2"/>
          <w:sz w:val="28"/>
          <w:cs/>
        </w:rPr>
        <w:t>ที่</w:t>
      </w:r>
      <w:r w:rsidR="003D4A1D"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อยู่ตามที่จดทะเบียนของบริษัท</w:t>
      </w:r>
      <w:r w:rsidR="003D4A1D" w:rsidRPr="00B756B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อยู่ที่ </w:t>
      </w:r>
      <w:r w:rsidR="003D4A1D" w:rsidRPr="00B756B5">
        <w:rPr>
          <w:rFonts w:asciiTheme="majorBidi" w:hAnsiTheme="majorBidi" w:cstheme="majorBidi"/>
          <w:color w:val="000000"/>
          <w:spacing w:val="-2"/>
          <w:sz w:val="28"/>
        </w:rPr>
        <w:t>73</w:t>
      </w:r>
      <w:r w:rsidR="003D4A1D" w:rsidRPr="00B756B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อาคารมหาชล ซอยสุขุมวิท </w:t>
      </w:r>
      <w:r w:rsidR="003D4A1D" w:rsidRPr="00B756B5">
        <w:rPr>
          <w:rFonts w:asciiTheme="majorBidi" w:hAnsiTheme="majorBidi" w:cstheme="majorBidi"/>
          <w:color w:val="000000"/>
          <w:spacing w:val="-2"/>
          <w:sz w:val="28"/>
        </w:rPr>
        <w:t>62</w:t>
      </w:r>
      <w:r w:rsidR="003D4A1D" w:rsidRPr="00B756B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ถนนสุขุมวิท แขวงพระโขนงใต้ เขตพระโขนง กรุงเทพมหานคร</w:t>
      </w:r>
    </w:p>
    <w:p w14:paraId="47179323" w14:textId="77777777" w:rsidR="003D4A1D" w:rsidRPr="003D4A1D" w:rsidRDefault="003D4A1D" w:rsidP="003D4A1D">
      <w:pPr>
        <w:pStyle w:val="ListParagraph"/>
        <w:spacing w:after="120"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6E747AC2" w14:textId="77777777" w:rsidR="003D4A1D" w:rsidRDefault="003D4A1D" w:rsidP="003D4A1D">
      <w:pPr>
        <w:pStyle w:val="ListParagraph"/>
        <w:spacing w:line="0" w:lineRule="atLeas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ธุรกิจหลักของกลุ่มบริษัทคือ</w:t>
      </w:r>
      <w:r w:rsidRPr="003D4A1D">
        <w:rPr>
          <w:rFonts w:asciiTheme="majorBidi" w:hAnsiTheme="majorBidi" w:cstheme="majorBidi" w:hint="cs"/>
          <w:color w:val="000000"/>
          <w:spacing w:val="-2"/>
          <w:sz w:val="28"/>
          <w:cs/>
        </w:rPr>
        <w:t>ธุรกิจสถานี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จำหน่ายและสถานีบริการแก๊ส</w:t>
      </w:r>
      <w:r w:rsidRPr="003D4A1D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และน้ำมัน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ธุรกิจพลังงาน</w:t>
      </w:r>
      <w:r w:rsidRPr="003D4A1D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ทดแทน 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>ธุรกิจ</w:t>
      </w:r>
      <w:r w:rsidRPr="003D4A1D">
        <w:rPr>
          <w:rFonts w:asciiTheme="majorBidi" w:hAnsiTheme="majorBidi" w:cstheme="majorBidi" w:hint="cs"/>
          <w:color w:val="000000"/>
          <w:spacing w:val="-2"/>
          <w:sz w:val="28"/>
          <w:cs/>
        </w:rPr>
        <w:t>สาธารณูปโภค</w:t>
      </w:r>
      <w:r w:rsidRPr="003D4A1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และธุรกิจอื่น ๆ</w:t>
      </w:r>
    </w:p>
    <w:p w14:paraId="14140F1B" w14:textId="684C5D1E" w:rsidR="00D4528D" w:rsidRPr="00B92FE6" w:rsidRDefault="00D4528D" w:rsidP="00B92FE6">
      <w:pPr>
        <w:tabs>
          <w:tab w:val="left" w:pos="360"/>
          <w:tab w:val="left" w:pos="540"/>
        </w:tabs>
        <w:overflowPunct/>
        <w:spacing w:before="240"/>
        <w:ind w:left="360"/>
        <w:jc w:val="thaiDistribute"/>
        <w:textAlignment w:val="auto"/>
        <w:rPr>
          <w:rFonts w:asciiTheme="majorBidi" w:hAnsiTheme="majorBidi" w:cstheme="majorBidi"/>
          <w:color w:val="000000"/>
          <w:sz w:val="28"/>
        </w:rPr>
      </w:pP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เมื่อวันที่ </w:t>
      </w:r>
      <w:r w:rsidR="00F209E0" w:rsidRPr="00B92FE6">
        <w:rPr>
          <w:rFonts w:asciiTheme="majorBidi" w:hAnsiTheme="majorBidi" w:cstheme="majorBidi"/>
          <w:color w:val="000000"/>
          <w:sz w:val="28"/>
        </w:rPr>
        <w:t>24</w:t>
      </w: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 เมษายน </w:t>
      </w:r>
      <w:r w:rsidR="00F209E0" w:rsidRPr="00B92FE6">
        <w:rPr>
          <w:rFonts w:asciiTheme="majorBidi" w:hAnsiTheme="majorBidi" w:cstheme="majorBidi"/>
          <w:color w:val="000000"/>
          <w:sz w:val="28"/>
        </w:rPr>
        <w:t>2567</w:t>
      </w: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 ที่ประชุมสามัญผู้ถือหุ้นประจ</w:t>
      </w:r>
      <w:r w:rsidRPr="00B92FE6">
        <w:rPr>
          <w:rFonts w:asciiTheme="majorBidi" w:hAnsiTheme="majorBidi" w:cstheme="majorBidi" w:hint="cs"/>
          <w:color w:val="000000"/>
          <w:sz w:val="28"/>
          <w:cs/>
        </w:rPr>
        <w:t>ำ</w:t>
      </w: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ปี </w:t>
      </w:r>
      <w:r w:rsidR="00F65A3D" w:rsidRPr="00B92FE6">
        <w:rPr>
          <w:rFonts w:asciiTheme="majorBidi" w:hAnsiTheme="majorBidi" w:cstheme="majorBidi"/>
          <w:color w:val="000000"/>
          <w:sz w:val="28"/>
        </w:rPr>
        <w:t>2567</w:t>
      </w: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F209E0" w:rsidRPr="00B92FE6">
        <w:rPr>
          <w:rFonts w:asciiTheme="majorBidi" w:hAnsiTheme="majorBidi" w:cstheme="majorBidi" w:hint="cs"/>
          <w:color w:val="000000"/>
          <w:sz w:val="28"/>
          <w:cs/>
        </w:rPr>
        <w:t>ของ</w:t>
      </w:r>
      <w:r w:rsidRPr="00B92FE6">
        <w:rPr>
          <w:rFonts w:asciiTheme="majorBidi" w:hAnsiTheme="majorBidi" w:cstheme="majorBidi"/>
          <w:color w:val="000000"/>
          <w:sz w:val="28"/>
          <w:cs/>
        </w:rPr>
        <w:t>บริษัท</w:t>
      </w:r>
      <w:r w:rsidR="00691CD6" w:rsidRPr="00B92FE6">
        <w:rPr>
          <w:rFonts w:asciiTheme="majorBidi" w:hAnsiTheme="majorBidi" w:cstheme="majorBidi"/>
          <w:color w:val="000000"/>
          <w:sz w:val="28"/>
        </w:rPr>
        <w:t xml:space="preserve"> </w:t>
      </w:r>
      <w:r w:rsidR="00F3572C" w:rsidRPr="00B92FE6">
        <w:rPr>
          <w:rFonts w:asciiTheme="majorBidi" w:hAnsiTheme="majorBidi" w:cstheme="majorBidi" w:hint="cs"/>
          <w:color w:val="000000"/>
          <w:sz w:val="28"/>
          <w:cs/>
        </w:rPr>
        <w:t>ฯ</w:t>
      </w:r>
      <w:r w:rsidR="00D761B7" w:rsidRPr="00B92FE6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B92FE6">
        <w:rPr>
          <w:rFonts w:asciiTheme="majorBidi" w:hAnsiTheme="majorBidi" w:cstheme="majorBidi"/>
          <w:color w:val="000000"/>
          <w:sz w:val="28"/>
          <w:cs/>
        </w:rPr>
        <w:t>ได้มีมติอนุมัติการเปลี่ยนแปลงชื่อบริษัท</w:t>
      </w:r>
      <w:r w:rsidR="00B92FE6">
        <w:rPr>
          <w:rFonts w:asciiTheme="majorBidi" w:hAnsiTheme="majorBidi" w:cstheme="majorBidi" w:hint="cs"/>
          <w:color w:val="000000"/>
          <w:sz w:val="28"/>
          <w:cs/>
        </w:rPr>
        <w:t xml:space="preserve">       </w:t>
      </w: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ชื่อย่อหลักทรัพย์ </w:t>
      </w:r>
      <w:r w:rsidR="00E837C3">
        <w:rPr>
          <w:rFonts w:asciiTheme="majorBidi" w:hAnsiTheme="majorBidi" w:cstheme="majorBidi" w:hint="cs"/>
          <w:color w:val="000000"/>
          <w:sz w:val="28"/>
          <w:cs/>
        </w:rPr>
        <w:t>และ</w:t>
      </w:r>
      <w:r w:rsidRPr="00B92FE6">
        <w:rPr>
          <w:rFonts w:asciiTheme="majorBidi" w:hAnsiTheme="majorBidi" w:cstheme="majorBidi"/>
          <w:color w:val="000000"/>
          <w:sz w:val="28"/>
          <w:cs/>
        </w:rPr>
        <w:t>ตราประทับของบริษัท</w:t>
      </w:r>
      <w:r w:rsidR="00E837C3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จากเดิม </w:t>
      </w:r>
      <w:r w:rsidR="00AD2DE3" w:rsidRPr="00B92FE6">
        <w:rPr>
          <w:rFonts w:asciiTheme="majorBidi" w:hAnsiTheme="majorBidi" w:cstheme="majorBidi" w:hint="cs"/>
          <w:color w:val="000000"/>
          <w:sz w:val="28"/>
          <w:cs/>
        </w:rPr>
        <w:t>“</w:t>
      </w:r>
      <w:r w:rsidRPr="00B92FE6">
        <w:rPr>
          <w:rFonts w:asciiTheme="majorBidi" w:hAnsiTheme="majorBidi" w:cstheme="majorBidi"/>
          <w:color w:val="000000"/>
          <w:sz w:val="28"/>
          <w:cs/>
        </w:rPr>
        <w:t>บริษัท เซเว่น ยูทิลิตี้ส์</w:t>
      </w:r>
      <w:r w:rsidRPr="00B92FE6">
        <w:rPr>
          <w:rFonts w:asciiTheme="majorBidi" w:hAnsiTheme="majorBidi" w:cstheme="majorBidi"/>
          <w:color w:val="000000"/>
          <w:sz w:val="28"/>
        </w:rPr>
        <w:t xml:space="preserve"> </w:t>
      </w:r>
      <w:r w:rsidRPr="00B92FE6">
        <w:rPr>
          <w:rFonts w:asciiTheme="majorBidi" w:hAnsiTheme="majorBidi" w:cstheme="majorBidi"/>
          <w:color w:val="000000"/>
          <w:sz w:val="28"/>
          <w:cs/>
        </w:rPr>
        <w:t>แอนด์ พาวเวอร์ จ</w:t>
      </w:r>
      <w:r w:rsidRPr="00B92FE6">
        <w:rPr>
          <w:rFonts w:asciiTheme="majorBidi" w:hAnsiTheme="majorBidi" w:cstheme="majorBidi" w:hint="cs"/>
          <w:color w:val="000000"/>
          <w:sz w:val="28"/>
          <w:cs/>
        </w:rPr>
        <w:t>ำ</w:t>
      </w:r>
      <w:r w:rsidRPr="00B92FE6">
        <w:rPr>
          <w:rFonts w:asciiTheme="majorBidi" w:hAnsiTheme="majorBidi" w:cstheme="majorBidi"/>
          <w:color w:val="000000"/>
          <w:sz w:val="28"/>
          <w:cs/>
        </w:rPr>
        <w:t>กัด (มหาชน)</w:t>
      </w:r>
      <w:r w:rsidR="00AD2DE3" w:rsidRPr="00B92FE6">
        <w:rPr>
          <w:rFonts w:asciiTheme="majorBidi" w:hAnsiTheme="majorBidi" w:cstheme="majorBidi" w:hint="cs"/>
          <w:color w:val="000000"/>
          <w:sz w:val="28"/>
          <w:cs/>
        </w:rPr>
        <w:t>”</w:t>
      </w:r>
      <w:r w:rsidR="00B92FE6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E837C3">
        <w:rPr>
          <w:rFonts w:asciiTheme="majorBidi" w:hAnsiTheme="majorBidi" w:cstheme="majorBidi"/>
          <w:color w:val="000000"/>
          <w:sz w:val="28"/>
        </w:rPr>
        <w:t xml:space="preserve">           </w:t>
      </w: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ชื่อย่อหลักทรัพย์ </w:t>
      </w:r>
      <w:r w:rsidR="001A1CA2" w:rsidRPr="00B92FE6">
        <w:rPr>
          <w:rFonts w:asciiTheme="majorBidi" w:hAnsiTheme="majorBidi" w:cstheme="majorBidi" w:hint="cs"/>
          <w:color w:val="000000"/>
          <w:sz w:val="28"/>
          <w:cs/>
        </w:rPr>
        <w:t>“</w:t>
      </w:r>
      <w:r w:rsidR="00F209E0" w:rsidRPr="00B92FE6">
        <w:rPr>
          <w:rFonts w:asciiTheme="majorBidi" w:hAnsiTheme="majorBidi" w:cstheme="majorBidi"/>
          <w:color w:val="000000"/>
          <w:sz w:val="28"/>
        </w:rPr>
        <w:t>7</w:t>
      </w:r>
      <w:r w:rsidRPr="00B92FE6">
        <w:rPr>
          <w:rFonts w:asciiTheme="majorBidi" w:hAnsiTheme="majorBidi" w:cstheme="majorBidi"/>
          <w:color w:val="000000"/>
          <w:sz w:val="28"/>
        </w:rPr>
        <w:t>UP</w:t>
      </w:r>
      <w:r w:rsidR="001A1CA2" w:rsidRPr="00B92FE6">
        <w:rPr>
          <w:rFonts w:asciiTheme="majorBidi" w:hAnsiTheme="majorBidi" w:cstheme="majorBidi" w:hint="cs"/>
          <w:color w:val="000000"/>
          <w:sz w:val="28"/>
          <w:cs/>
        </w:rPr>
        <w:t>”</w:t>
      </w:r>
      <w:r w:rsidRPr="00B92FE6">
        <w:rPr>
          <w:rFonts w:asciiTheme="majorBidi" w:hAnsiTheme="majorBidi" w:cstheme="majorBidi"/>
          <w:color w:val="000000"/>
          <w:sz w:val="28"/>
        </w:rPr>
        <w:t xml:space="preserve"> </w:t>
      </w: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เปลี่ยนแปลงเป็น </w:t>
      </w:r>
      <w:r w:rsidR="00AD2DE3" w:rsidRPr="00B92FE6">
        <w:rPr>
          <w:rFonts w:asciiTheme="majorBidi" w:hAnsiTheme="majorBidi" w:cstheme="majorBidi" w:hint="cs"/>
          <w:color w:val="000000"/>
          <w:sz w:val="28"/>
          <w:cs/>
        </w:rPr>
        <w:t>“</w:t>
      </w:r>
      <w:r w:rsidRPr="00B92FE6">
        <w:rPr>
          <w:rFonts w:asciiTheme="majorBidi" w:hAnsiTheme="majorBidi" w:cstheme="majorBidi"/>
          <w:color w:val="000000"/>
          <w:sz w:val="28"/>
          <w:cs/>
        </w:rPr>
        <w:t>บริษัท ออลล์ เอ็นเนอร์ยี่ แอนด์ ยูทิลิตี้ จ</w:t>
      </w:r>
      <w:r w:rsidRPr="00B92FE6">
        <w:rPr>
          <w:rFonts w:asciiTheme="majorBidi" w:hAnsiTheme="majorBidi" w:cstheme="majorBidi" w:hint="cs"/>
          <w:color w:val="000000"/>
          <w:sz w:val="28"/>
          <w:cs/>
        </w:rPr>
        <w:t>ำ</w:t>
      </w:r>
      <w:r w:rsidRPr="00B92FE6">
        <w:rPr>
          <w:rFonts w:asciiTheme="majorBidi" w:hAnsiTheme="majorBidi" w:cstheme="majorBidi"/>
          <w:color w:val="000000"/>
          <w:sz w:val="28"/>
          <w:cs/>
        </w:rPr>
        <w:t>กัด</w:t>
      </w:r>
      <w:r w:rsidRPr="00B92FE6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B92FE6">
        <w:rPr>
          <w:rFonts w:asciiTheme="majorBidi" w:hAnsiTheme="majorBidi" w:cstheme="majorBidi"/>
          <w:color w:val="000000"/>
          <w:sz w:val="28"/>
        </w:rPr>
        <w:t>(</w:t>
      </w:r>
      <w:r w:rsidRPr="00B92FE6">
        <w:rPr>
          <w:rFonts w:asciiTheme="majorBidi" w:hAnsiTheme="majorBidi" w:cstheme="majorBidi"/>
          <w:color w:val="000000"/>
          <w:sz w:val="28"/>
          <w:cs/>
        </w:rPr>
        <w:t>มหาชน)</w:t>
      </w:r>
      <w:r w:rsidR="00AD2DE3" w:rsidRPr="00B92FE6">
        <w:rPr>
          <w:rFonts w:asciiTheme="majorBidi" w:hAnsiTheme="majorBidi" w:cstheme="majorBidi" w:hint="cs"/>
          <w:color w:val="000000"/>
          <w:sz w:val="28"/>
          <w:cs/>
        </w:rPr>
        <w:t>”</w:t>
      </w:r>
      <w:r w:rsidRPr="00B92FE6">
        <w:rPr>
          <w:rFonts w:asciiTheme="majorBidi" w:hAnsiTheme="majorBidi" w:cstheme="majorBidi"/>
          <w:color w:val="000000"/>
          <w:sz w:val="28"/>
          <w:cs/>
        </w:rPr>
        <w:t xml:space="preserve"> ชื่อย่อหลักทรัพย์ </w:t>
      </w:r>
      <w:r w:rsidR="001A1CA2" w:rsidRPr="00B92FE6">
        <w:rPr>
          <w:rFonts w:asciiTheme="majorBidi" w:hAnsiTheme="majorBidi" w:cstheme="majorBidi" w:hint="cs"/>
          <w:color w:val="000000"/>
          <w:sz w:val="28"/>
          <w:cs/>
        </w:rPr>
        <w:t>“</w:t>
      </w:r>
      <w:r w:rsidRPr="00B92FE6">
        <w:rPr>
          <w:rFonts w:asciiTheme="majorBidi" w:hAnsiTheme="majorBidi" w:cstheme="majorBidi"/>
          <w:color w:val="000000"/>
          <w:sz w:val="28"/>
        </w:rPr>
        <w:t>AE</w:t>
      </w:r>
      <w:r w:rsidR="001A1CA2" w:rsidRPr="00B92FE6">
        <w:rPr>
          <w:rFonts w:asciiTheme="majorBidi" w:hAnsiTheme="majorBidi" w:cstheme="majorBidi" w:hint="cs"/>
          <w:color w:val="000000"/>
          <w:sz w:val="28"/>
          <w:cs/>
        </w:rPr>
        <w:t>”</w:t>
      </w:r>
      <w:r w:rsidRPr="00B92FE6">
        <w:rPr>
          <w:rFonts w:asciiTheme="majorBidi" w:hAnsiTheme="majorBidi" w:cstheme="majorBidi"/>
          <w:color w:val="000000"/>
          <w:sz w:val="28"/>
        </w:rPr>
        <w:t xml:space="preserve"> </w:t>
      </w:r>
      <w:r w:rsidRPr="00B92FE6">
        <w:rPr>
          <w:rFonts w:asciiTheme="majorBidi" w:hAnsiTheme="majorBidi" w:cstheme="majorBidi"/>
          <w:color w:val="000000"/>
          <w:sz w:val="28"/>
          <w:cs/>
        </w:rPr>
        <w:t>เพื่อให้สอดคล้องกับธุรกิจของบริษัท แผนการด</w:t>
      </w:r>
      <w:r w:rsidR="008D5A5D" w:rsidRPr="00B92FE6">
        <w:rPr>
          <w:rFonts w:asciiTheme="majorBidi" w:hAnsiTheme="majorBidi" w:cstheme="majorBidi" w:hint="cs"/>
          <w:color w:val="000000"/>
          <w:sz w:val="28"/>
          <w:cs/>
        </w:rPr>
        <w:t>ำ</w:t>
      </w:r>
      <w:r w:rsidRPr="00B92FE6">
        <w:rPr>
          <w:rFonts w:asciiTheme="majorBidi" w:hAnsiTheme="majorBidi" w:cstheme="majorBidi"/>
          <w:color w:val="000000"/>
          <w:sz w:val="28"/>
          <w:cs/>
        </w:rPr>
        <w:t>เนินกิจการบริษัท รวมถึงการขยายการประกอบธุรกิจในอนาคตให้มีความหลากหลายมากขึ้น</w:t>
      </w:r>
      <w:r w:rsidR="00971CEF" w:rsidRPr="00B92FE6">
        <w:rPr>
          <w:rFonts w:asciiTheme="majorBidi" w:hAnsiTheme="majorBidi" w:cstheme="majorBidi"/>
          <w:color w:val="000000"/>
          <w:sz w:val="28"/>
        </w:rPr>
        <w:t xml:space="preserve"> </w:t>
      </w:r>
      <w:r w:rsidR="00971CEF" w:rsidRPr="00B92FE6">
        <w:rPr>
          <w:rFonts w:asciiTheme="majorBidi" w:hAnsiTheme="majorBidi" w:cstheme="majorBidi" w:hint="cs"/>
          <w:color w:val="000000"/>
          <w:sz w:val="28"/>
          <w:cs/>
        </w:rPr>
        <w:t>โดย</w:t>
      </w:r>
      <w:r w:rsidR="00747EBB" w:rsidRPr="00B92FE6">
        <w:rPr>
          <w:rFonts w:asciiTheme="majorBidi" w:hAnsiTheme="majorBidi" w:cstheme="majorBidi" w:hint="cs"/>
          <w:color w:val="000000"/>
          <w:sz w:val="28"/>
          <w:cs/>
        </w:rPr>
        <w:t>บริษัท</w:t>
      </w:r>
      <w:r w:rsidR="00D761B7" w:rsidRPr="00B92FE6">
        <w:rPr>
          <w:rFonts w:asciiTheme="majorBidi" w:hAnsiTheme="majorBidi" w:cstheme="majorBidi" w:hint="cs"/>
          <w:color w:val="000000"/>
          <w:sz w:val="28"/>
          <w:cs/>
        </w:rPr>
        <w:t xml:space="preserve"> ฯ </w:t>
      </w:r>
      <w:r w:rsidR="00747EBB" w:rsidRPr="00B92FE6">
        <w:rPr>
          <w:rFonts w:asciiTheme="majorBidi" w:hAnsiTheme="majorBidi" w:cstheme="majorBidi" w:hint="cs"/>
          <w:color w:val="000000"/>
          <w:sz w:val="28"/>
          <w:cs/>
        </w:rPr>
        <w:t xml:space="preserve">ได้จดทะเบียนเปลี่ยนชื่อกับกระทรวงพาณิชย์แล้วเมื่อวันที่ </w:t>
      </w:r>
      <w:r w:rsidR="005556B1" w:rsidRPr="00B92FE6">
        <w:rPr>
          <w:rFonts w:asciiTheme="majorBidi" w:hAnsiTheme="majorBidi" w:cstheme="majorBidi"/>
          <w:color w:val="000000"/>
          <w:sz w:val="28"/>
        </w:rPr>
        <w:t>9</w:t>
      </w:r>
      <w:r w:rsidR="00747EBB" w:rsidRPr="00B92FE6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5556B1" w:rsidRPr="00B92FE6">
        <w:rPr>
          <w:rFonts w:asciiTheme="majorBidi" w:hAnsiTheme="majorBidi" w:cstheme="majorBidi" w:hint="cs"/>
          <w:color w:val="000000"/>
          <w:sz w:val="28"/>
          <w:cs/>
        </w:rPr>
        <w:t xml:space="preserve">พฤษภาคม </w:t>
      </w:r>
      <w:r w:rsidR="005556B1" w:rsidRPr="00B92FE6">
        <w:rPr>
          <w:rFonts w:asciiTheme="majorBidi" w:hAnsiTheme="majorBidi" w:cstheme="majorBidi"/>
          <w:color w:val="000000"/>
          <w:sz w:val="28"/>
        </w:rPr>
        <w:t>2567</w:t>
      </w:r>
    </w:p>
    <w:p w14:paraId="466FDBF5" w14:textId="36CB40B6" w:rsidR="00F53166" w:rsidRPr="00C07F18" w:rsidRDefault="009E4C64" w:rsidP="0008175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เกณฑ์ในการจัดทำงบการเงินระหว่างกาล</w:t>
      </w:r>
    </w:p>
    <w:p w14:paraId="01FA9EEC" w14:textId="147A63FD" w:rsidR="00F53166" w:rsidRPr="00C07F18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มีการปัดเศษในหมายเหตุ</w:t>
      </w:r>
      <w:r w:rsidRPr="006A2FA2">
        <w:rPr>
          <w:rFonts w:asciiTheme="majorBidi" w:hAnsiTheme="majorBidi" w:cstheme="majorBidi"/>
          <w:color w:val="000000"/>
          <w:spacing w:val="2"/>
          <w:sz w:val="28"/>
          <w:cs/>
        </w:rPr>
        <w:t>ประกอบงบการเงินระหว่างกาลแบบย่อ เพื่อให้แสดงเป็นหลักพันบาทและงบการเงินนี้ได้จัดทำขึ้นตามมาตรฐานการบัญชีฉบับ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34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(ปรับปรุง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47F30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) เรื่อง “การรายงานทางการเงินระหว่างกาล” และวิธีปฏิบัติทางการบัญชีที่รับรองทั่วไป</w:t>
      </w:r>
      <w:r w:rsidR="00E837C3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             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F88C75D" w14:textId="201A2141" w:rsidR="00F53166" w:rsidRPr="00A52D52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A52D52">
        <w:rPr>
          <w:rFonts w:asciiTheme="majorBidi" w:hAnsiTheme="majorBidi" w:cstheme="majorBidi"/>
          <w:color w:val="000000"/>
          <w:sz w:val="28"/>
          <w:cs/>
        </w:rPr>
        <w:t xml:space="preserve">งบฐานะการเงินรวมและงบฐานะการเงินเฉพาะกิจการ ณ วันที่ </w:t>
      </w:r>
      <w:r w:rsidRPr="00A52D52">
        <w:rPr>
          <w:rFonts w:asciiTheme="majorBidi" w:hAnsiTheme="majorBidi" w:cstheme="majorBidi"/>
          <w:color w:val="000000"/>
          <w:sz w:val="28"/>
        </w:rPr>
        <w:t>31</w:t>
      </w:r>
      <w:r w:rsidRPr="00A52D52">
        <w:rPr>
          <w:rFonts w:asciiTheme="majorBidi" w:hAnsiTheme="majorBidi" w:cstheme="majorBidi"/>
          <w:color w:val="000000"/>
          <w:sz w:val="28"/>
          <w:cs/>
        </w:rPr>
        <w:t xml:space="preserve"> ธันวาคม </w:t>
      </w:r>
      <w:r w:rsidRPr="00A52D52">
        <w:rPr>
          <w:rFonts w:asciiTheme="majorBidi" w:hAnsiTheme="majorBidi" w:cstheme="majorBidi"/>
          <w:color w:val="000000"/>
          <w:sz w:val="28"/>
        </w:rPr>
        <w:t>256</w:t>
      </w:r>
      <w:r w:rsidR="00377D2B" w:rsidRPr="00A52D52">
        <w:rPr>
          <w:rFonts w:asciiTheme="majorBidi" w:hAnsiTheme="majorBidi" w:cstheme="majorBidi"/>
          <w:color w:val="000000"/>
          <w:sz w:val="28"/>
        </w:rPr>
        <w:t>6</w:t>
      </w:r>
      <w:r w:rsidRPr="00A52D52">
        <w:rPr>
          <w:rFonts w:asciiTheme="majorBidi" w:hAnsiTheme="majorBidi" w:cstheme="majorBidi"/>
          <w:color w:val="000000"/>
          <w:sz w:val="28"/>
          <w:cs/>
        </w:rPr>
        <w:t xml:space="preserve"> ซึ่งนำมาแสดงเปรียบเทียบได้มาจาก</w:t>
      </w:r>
      <w:r w:rsidR="00A52D52">
        <w:rPr>
          <w:rFonts w:asciiTheme="majorBidi" w:hAnsiTheme="majorBidi" w:cstheme="majorBidi"/>
          <w:color w:val="000000"/>
          <w:sz w:val="28"/>
        </w:rPr>
        <w:t xml:space="preserve">   </w:t>
      </w:r>
      <w:r w:rsidRPr="00A52D52">
        <w:rPr>
          <w:rFonts w:asciiTheme="majorBidi" w:hAnsiTheme="majorBidi" w:cstheme="majorBidi"/>
          <w:color w:val="000000"/>
          <w:sz w:val="28"/>
          <w:cs/>
        </w:rPr>
        <w:t>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562C7FE1" w14:textId="475A7E25" w:rsidR="000063B7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ผลการดำเนินงานซึ่งยังไม่ได้ตรวจสอบที่</w:t>
      </w:r>
      <w:r w:rsidRPr="009A0027">
        <w:rPr>
          <w:rFonts w:asciiTheme="majorBidi" w:hAnsiTheme="majorBidi" w:cstheme="majorBidi"/>
          <w:color w:val="000000"/>
          <w:spacing w:val="-2"/>
          <w:sz w:val="28"/>
          <w:cs/>
        </w:rPr>
        <w:t>ปรากฏใน</w:t>
      </w:r>
      <w:r w:rsidR="00014C41" w:rsidRPr="00014C41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รอบระยะเวลา</w:t>
      </w:r>
      <w:r w:rsidR="00C53B22" w:rsidRPr="009A0027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สามเดือน</w:t>
      </w:r>
      <w:r w:rsidR="00544BB0" w:rsidRPr="009A0027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และหกเดือน</w:t>
      </w:r>
      <w:r w:rsidRPr="009A002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146898" w:rsidRPr="009A0027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44BB0" w:rsidRPr="009A0027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53B22" w:rsidRPr="009A0027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544BB0" w:rsidRPr="009A0027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มิถุนายน</w:t>
      </w:r>
      <w:r w:rsidR="00C53B22" w:rsidRPr="009A0027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Pr="009A0027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77D2B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9A0027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3867B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</w:t>
      </w:r>
      <w:r w:rsidRPr="009A0027">
        <w:rPr>
          <w:rFonts w:asciiTheme="majorBidi" w:hAnsiTheme="majorBidi" w:cstheme="majorBidi"/>
          <w:color w:val="000000"/>
          <w:spacing w:val="-2"/>
          <w:sz w:val="28"/>
          <w:cs/>
        </w:rPr>
        <w:t>มิใช่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เครื่องบ่งชี</w:t>
      </w:r>
      <w:r w:rsidR="003E764B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้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และมิใช่การคาดการณ์ถึงผลการดำเนินงานเต็มปี</w:t>
      </w:r>
    </w:p>
    <w:p w14:paraId="5BAEE269" w14:textId="77777777" w:rsidR="000063B7" w:rsidRDefault="000063B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2273C4AF" w14:textId="254A10B9" w:rsidR="00F53166" w:rsidRPr="00C07F18" w:rsidRDefault="009E4C64" w:rsidP="00081754">
      <w:pPr>
        <w:pStyle w:val="ListParagraph"/>
        <w:numPr>
          <w:ilvl w:val="1"/>
          <w:numId w:val="2"/>
        </w:numPr>
        <w:tabs>
          <w:tab w:val="left" w:pos="990"/>
          <w:tab w:val="left" w:pos="918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-6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</w:t>
      </w:r>
      <w:r w:rsidR="009F68DC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</w:t>
      </w:r>
      <w:r w:rsidRPr="00C53EBB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แสดงไว้ ณ ที่นี้ เนื่องจากมิได้มีการกำหนดให้มีการเปิดเผยข้อมูลดังกล่าวในงบการเงินระหว่างกาล </w:t>
      </w:r>
      <w:r w:rsidR="00C53B22" w:rsidRPr="00C53EBB">
        <w:rPr>
          <w:rFonts w:asciiTheme="majorBidi" w:hAnsiTheme="majorBidi" w:cstheme="majorBidi"/>
          <w:color w:val="000000"/>
          <w:spacing w:val="-4"/>
          <w:sz w:val="28"/>
          <w:cs/>
          <w:lang w:val="en-GB"/>
        </w:rPr>
        <w:t>ดังนั้นงบการเงินระหว่างกาล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สำหรับ</w:t>
      </w:r>
      <w:r w:rsidR="00917975" w:rsidRPr="00917975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รอบระยะเวลา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สามเดือ</w:t>
      </w:r>
      <w:r w:rsidR="0004273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น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และหกเดือน</w:t>
      </w:r>
      <w:r w:rsidR="00042738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สิ้น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สุดวันที่ 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D49FE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 xml:space="preserve">มิถุนายน </w:t>
      </w:r>
      <w:r w:rsidR="00C56F95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61948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จึงควรอ่านประกอบกับงบการเงินสำหรับปีสิ้นสุด</w:t>
      </w:r>
      <w:r w:rsidR="00CC6A79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      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วันที่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31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61948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ซึ่งได้มีการตรวจสอบแล้ว</w:t>
      </w:r>
    </w:p>
    <w:p w14:paraId="02EB378F" w14:textId="3F2E7845" w:rsidR="00F53166" w:rsidRPr="00B47C93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z w:val="28"/>
        </w:rPr>
      </w:pPr>
      <w:r w:rsidRPr="00911EA5">
        <w:rPr>
          <w:rFonts w:asciiTheme="majorBidi" w:hAnsiTheme="majorBidi" w:cstheme="majorBidi"/>
          <w:color w:val="000000"/>
          <w:spacing w:val="-6"/>
          <w:sz w:val="28"/>
          <w:cs/>
        </w:rPr>
        <w:t>รายการบัญชีระหว่าง</w:t>
      </w:r>
      <w:r w:rsidR="00870450" w:rsidRPr="00911EA5">
        <w:rPr>
          <w:rFonts w:asciiTheme="majorBidi" w:hAnsiTheme="majorBidi" w:cstheme="majorBidi"/>
          <w:color w:val="000000"/>
          <w:spacing w:val="-6"/>
          <w:sz w:val="28"/>
          <w:cs/>
        </w:rPr>
        <w:t>กลุ่มบริษัท</w:t>
      </w:r>
      <w:r w:rsidRPr="00911EA5">
        <w:rPr>
          <w:rFonts w:asciiTheme="majorBidi" w:hAnsiTheme="majorBidi" w:cstheme="majorBidi"/>
          <w:color w:val="000000"/>
          <w:spacing w:val="-6"/>
          <w:sz w:val="28"/>
          <w:cs/>
        </w:rPr>
        <w:t>ที่มีสาระสำคัญได้ถูกตัดบัญชีออกจากงบการเงินระหว่างกาลรวมนี้แล้ว</w:t>
      </w:r>
      <w:r w:rsidR="004C1926" w:rsidRPr="00911EA5">
        <w:rPr>
          <w:rFonts w:asciiTheme="majorBidi" w:hAnsiTheme="majorBidi" w:cstheme="majorBidi"/>
          <w:color w:val="000000"/>
          <w:spacing w:val="-6"/>
          <w:sz w:val="28"/>
          <w:cs/>
        </w:rPr>
        <w:t xml:space="preserve"> </w:t>
      </w:r>
      <w:r w:rsidR="00C53B22" w:rsidRPr="00911EA5">
        <w:rPr>
          <w:rFonts w:asciiTheme="majorBidi" w:hAnsiTheme="majorBidi" w:cstheme="majorBidi"/>
          <w:color w:val="000000"/>
          <w:spacing w:val="-6"/>
          <w:sz w:val="28"/>
          <w:cs/>
          <w:lang w:val="en-GB"/>
        </w:rPr>
        <w:t>งบการเงินระหว่างกาลรวม</w:t>
      </w:r>
      <w:r w:rsidR="00C53B22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สำหรับ</w:t>
      </w:r>
      <w:r w:rsidR="00917975" w:rsidRPr="00917975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รอบระยะเวลา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สามเดือน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และหกเดือน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D49FE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61948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ได้จัดทำขึ้นโดยรวมงบการเงินระหว่างกาลของบริษัทย่อยสำหรับ</w:t>
      </w:r>
      <w:r w:rsidR="00917975" w:rsidRPr="00917975">
        <w:rPr>
          <w:rFonts w:asciiTheme="majorBidi" w:hAnsiTheme="majorBidi" w:hint="cs"/>
          <w:color w:val="000000"/>
          <w:spacing w:val="-2"/>
          <w:sz w:val="28"/>
          <w:cs/>
          <w:lang w:val="en-GB"/>
        </w:rPr>
        <w:t>รอบระยะเวลา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สามเดือน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และหกเดือน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D49FE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 xml:space="preserve"> </w:t>
      </w:r>
      <w:r w:rsidR="005D49FE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="007B5BC4"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61948">
        <w:rPr>
          <w:rFonts w:asciiTheme="majorBidi" w:hAnsiTheme="majorBidi" w:cstheme="majorBidi"/>
          <w:color w:val="000000"/>
          <w:spacing w:val="-2"/>
          <w:sz w:val="28"/>
        </w:rPr>
        <w:t xml:space="preserve">7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ซึ่งได้สอบทานแล้ว</w:t>
      </w:r>
    </w:p>
    <w:p w14:paraId="7E7D21C2" w14:textId="60F60D57" w:rsidR="00F53166" w:rsidRPr="00C07F18" w:rsidRDefault="009E4C64" w:rsidP="00081754">
      <w:pPr>
        <w:pStyle w:val="ListParagraph"/>
        <w:numPr>
          <w:ilvl w:val="1"/>
          <w:numId w:val="2"/>
        </w:numPr>
        <w:tabs>
          <w:tab w:val="left" w:pos="9360"/>
        </w:tabs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spacing w:val="4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ในการจัดทำงบการเงินให้เป็นไปตามมาตรฐานการรายงานทางการเงิน บริษัทต้องอาศัยดุลยพินิจของผู้บริหารในการกำหนดนโยบายการบัญชี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</w:t>
      </w:r>
      <w:r w:rsidR="00C958C4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</w:t>
      </w:r>
      <w:r w:rsidR="00A4727A" w:rsidRPr="00A4727A">
        <w:rPr>
          <w:rFonts w:asciiTheme="majorBidi" w:hAnsiTheme="majorBidi" w:hint="cs"/>
          <w:color w:val="000000"/>
          <w:spacing w:val="-2"/>
          <w:sz w:val="28"/>
          <w:cs/>
        </w:rPr>
        <w:t>รอบระยะเวลา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บัญชี ถึงแม้ว่าการประมาณการของผู้บริหารได้พิจารณาอย่างสมเหตุสมผลภายใต้เหตุการณ์ </w:t>
      </w:r>
      <w:r w:rsidR="00A4727A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   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ณ ขณะนั้นผลที่เกิดขึ้นจริงอาจมีความแตกต่างไปจากประมาณการนั้น</w:t>
      </w:r>
    </w:p>
    <w:p w14:paraId="2F1F55F0" w14:textId="60FD9E82" w:rsidR="00F53166" w:rsidRPr="00C07F18" w:rsidRDefault="009E4C64" w:rsidP="00BC259B">
      <w:pPr>
        <w:spacing w:after="120" w:line="400" w:lineRule="exact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</w:t>
      </w:r>
      <w:r w:rsidR="00E262F2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ซึ่งถือปฏิบัติเช่นเดียวกันในการจัดทำงบการเงินสำหรับปีสิ้นสุดวันที่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C07F1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61948">
        <w:rPr>
          <w:rFonts w:asciiTheme="majorBidi" w:hAnsiTheme="majorBidi" w:cstheme="majorBidi"/>
          <w:color w:val="000000"/>
          <w:spacing w:val="-2"/>
          <w:sz w:val="28"/>
        </w:rPr>
        <w:t>6</w:t>
      </w:r>
    </w:p>
    <w:p w14:paraId="6E2C1171" w14:textId="40892CEF" w:rsidR="00F53166" w:rsidRPr="00484244" w:rsidRDefault="009E4C64" w:rsidP="00081754">
      <w:pPr>
        <w:pStyle w:val="ListParagraph"/>
        <w:numPr>
          <w:ilvl w:val="1"/>
          <w:numId w:val="2"/>
        </w:numPr>
        <w:spacing w:before="120" w:after="120"/>
        <w:ind w:left="360" w:hanging="360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</w:rPr>
      </w:pPr>
      <w:r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ระหว่างกาลฉบับภาษาอังกฤษจัดทำขึ้นจากงบการเงินระหว่างกาลภาษาไทยที่จัดทำตามกฎหมายในกรณีที่มีเนื้อควา</w:t>
      </w:r>
      <w:r w:rsidR="005E31F1"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ม</w:t>
      </w:r>
      <w:r w:rsidRPr="00484244">
        <w:rPr>
          <w:rFonts w:asciiTheme="majorBidi" w:hAnsiTheme="majorBidi" w:cstheme="majorBidi"/>
          <w:color w:val="000000"/>
          <w:spacing w:val="-2"/>
          <w:sz w:val="28"/>
          <w:cs/>
        </w:rPr>
        <w:t>ขัดแย้งกันหรือมีการตีความแตกต่างกัน ให้ใช้งบการเงินระหว่างกาลฉบับภาษาไทยเป็นหลัก</w:t>
      </w:r>
    </w:p>
    <w:p w14:paraId="1D32C31A" w14:textId="4F5EFB8F" w:rsidR="00F53166" w:rsidRPr="00565E94" w:rsidRDefault="009D1999" w:rsidP="008E639D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565E94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743ADE5B" w14:textId="25A782D0" w:rsidR="000063B7" w:rsidRPr="00520831" w:rsidRDefault="00997E8D" w:rsidP="00520831">
      <w:pPr>
        <w:spacing w:before="24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565E94">
        <w:rPr>
          <w:rFonts w:asciiTheme="majorBidi" w:hAnsiTheme="majorBidi" w:cstheme="majorBidi"/>
          <w:spacing w:val="-2"/>
          <w:sz w:val="28"/>
          <w:cs/>
        </w:rPr>
        <w:t>งบ</w:t>
      </w:r>
      <w:r w:rsidRPr="00520831">
        <w:rPr>
          <w:rFonts w:asciiTheme="majorBidi" w:hAnsiTheme="majorBidi" w:cstheme="majorBidi"/>
          <w:color w:val="000000"/>
          <w:spacing w:val="-2"/>
          <w:sz w:val="28"/>
          <w:cs/>
        </w:rPr>
        <w:t>การเงินระหว่างกาลนี้จัดทำขึ้นโดยใช้</w:t>
      </w:r>
      <w:r w:rsidR="004249A9" w:rsidRPr="00520831">
        <w:rPr>
          <w:rFonts w:asciiTheme="majorBidi" w:hAnsiTheme="majorBidi" w:cstheme="majorBidi"/>
          <w:color w:val="000000"/>
          <w:spacing w:val="-2"/>
          <w:sz w:val="28"/>
          <w:cs/>
        </w:rPr>
        <w:t>หลักเกณฑ์</w:t>
      </w:r>
      <w:r w:rsidRPr="00520831">
        <w:rPr>
          <w:rFonts w:asciiTheme="majorBidi" w:hAnsiTheme="majorBidi" w:cstheme="majorBidi"/>
          <w:color w:val="000000"/>
          <w:spacing w:val="-2"/>
          <w:sz w:val="28"/>
          <w:cs/>
        </w:rPr>
        <w:t>นโยบายการบัญชีและวิธีการคำนวณเช่นเดียวกับที่ใช้ในงบการเงิ</w:t>
      </w:r>
      <w:r w:rsidR="00950868" w:rsidRPr="00520831">
        <w:rPr>
          <w:rFonts w:asciiTheme="majorBidi" w:hAnsiTheme="majorBidi" w:cstheme="majorBidi"/>
          <w:color w:val="000000"/>
          <w:spacing w:val="-2"/>
          <w:sz w:val="28"/>
          <w:cs/>
        </w:rPr>
        <w:t>น</w:t>
      </w:r>
      <w:r w:rsidR="00EB6CB3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สำหรับปีสิ้นสุดวันที่ </w:t>
      </w:r>
      <w:r w:rsidRPr="00520831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52083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266AC" w:rsidRPr="00520831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950868"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908FE" w:rsidRPr="00520831">
        <w:rPr>
          <w:rFonts w:asciiTheme="majorBidi" w:hAnsiTheme="majorBidi" w:cstheme="majorBidi"/>
          <w:color w:val="000000"/>
          <w:spacing w:val="-2"/>
          <w:sz w:val="28"/>
          <w:cs/>
        </w:rPr>
        <w:t>ยกเว้น</w:t>
      </w:r>
      <w:r w:rsidR="00A6709B" w:rsidRPr="00520831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3D04A9" w:rsidRPr="00520831">
        <w:rPr>
          <w:rFonts w:asciiTheme="majorBidi" w:hAnsiTheme="majorBidi" w:cstheme="majorBidi" w:hint="cs"/>
          <w:color w:val="000000"/>
          <w:spacing w:val="-2"/>
          <w:sz w:val="28"/>
          <w:cs/>
        </w:rPr>
        <w:t>การนำมาตรฐานการรายงานทางการเงินฉบับใหม่และฉบับปรับปรุง</w:t>
      </w:r>
      <w:r w:rsidR="00EB6CB3">
        <w:rPr>
          <w:rFonts w:asciiTheme="majorBidi" w:hAnsiTheme="majorBidi" w:cstheme="majorBidi"/>
          <w:color w:val="000000"/>
          <w:spacing w:val="-2"/>
          <w:sz w:val="28"/>
        </w:rPr>
        <w:t xml:space="preserve">     </w:t>
      </w:r>
      <w:r w:rsidR="003D04A9" w:rsidRPr="00520831">
        <w:rPr>
          <w:rFonts w:asciiTheme="majorBidi" w:hAnsiTheme="majorBidi" w:cstheme="majorBidi" w:hint="cs"/>
          <w:color w:val="000000"/>
          <w:spacing w:val="-2"/>
          <w:sz w:val="28"/>
          <w:cs/>
        </w:rPr>
        <w:t>มาถือปฏิบัติ</w:t>
      </w:r>
      <w:r w:rsidR="00EB6CB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3D04A9" w:rsidRPr="00520831">
        <w:rPr>
          <w:rFonts w:asciiTheme="majorBidi" w:hAnsiTheme="majorBidi" w:cstheme="majorBidi" w:hint="cs"/>
          <w:color w:val="000000"/>
          <w:spacing w:val="-2"/>
          <w:sz w:val="28"/>
          <w:cs/>
        </w:rPr>
        <w:t>ซึ่งมีผลบังคับใช้วันที่</w:t>
      </w:r>
      <w:r w:rsidR="003D04A9"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D04A9" w:rsidRPr="00520831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3D04A9"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D04A9" w:rsidRPr="00520831">
        <w:rPr>
          <w:rFonts w:asciiTheme="majorBidi" w:hAnsiTheme="majorBidi" w:cstheme="majorBidi" w:hint="cs"/>
          <w:color w:val="000000"/>
          <w:spacing w:val="-2"/>
          <w:sz w:val="28"/>
          <w:cs/>
        </w:rPr>
        <w:t>มกราคม</w:t>
      </w:r>
      <w:r w:rsidR="003D04A9"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D04A9" w:rsidRPr="0052083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5266AC" w:rsidRPr="00520831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3D04A9" w:rsidRPr="0052083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D04A9" w:rsidRPr="00520831">
        <w:rPr>
          <w:rFonts w:asciiTheme="majorBidi" w:hAnsiTheme="majorBidi" w:cstheme="majorBidi" w:hint="cs"/>
          <w:color w:val="000000"/>
          <w:spacing w:val="-2"/>
          <w:sz w:val="28"/>
          <w:cs/>
        </w:rPr>
        <w:t>ไม่มีผลกระทบที่มีนัยสำคัญต่อกลุ่ม</w:t>
      </w:r>
      <w:r w:rsidR="00FC305D" w:rsidRPr="00520831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</w:t>
      </w:r>
    </w:p>
    <w:p w14:paraId="09401482" w14:textId="77777777" w:rsidR="000063B7" w:rsidRDefault="000063B7">
      <w:pPr>
        <w:overflowPunct/>
        <w:autoSpaceDE/>
        <w:autoSpaceDN/>
        <w:adjustRightInd/>
        <w:textAlignment w:val="auto"/>
        <w:rPr>
          <w:rFonts w:asciiTheme="majorBidi" w:hAnsiTheme="majorBidi"/>
          <w:sz w:val="28"/>
          <w:cs/>
          <w:lang w:eastAsia="en-GB"/>
        </w:rPr>
      </w:pPr>
      <w:r>
        <w:rPr>
          <w:rFonts w:asciiTheme="majorBidi" w:hAnsiTheme="majorBidi"/>
          <w:sz w:val="28"/>
          <w:cs/>
          <w:lang w:eastAsia="en-GB"/>
        </w:rPr>
        <w:br w:type="page"/>
      </w:r>
    </w:p>
    <w:p w14:paraId="2818F7F9" w14:textId="6FCF068A" w:rsidR="00F53166" w:rsidRPr="00C07F18" w:rsidRDefault="009E4C64" w:rsidP="008E639D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C07F18">
        <w:rPr>
          <w:rFonts w:asciiTheme="majorBidi" w:hAnsiTheme="majorBidi" w:cstheme="majorBidi"/>
          <w:b/>
          <w:bCs/>
          <w:sz w:val="28"/>
          <w:cs/>
        </w:rPr>
        <w:t>รายการธุรกิจกับกิจการที่เกี่ยวข้องกัน</w:t>
      </w:r>
    </w:p>
    <w:p w14:paraId="776B1CE2" w14:textId="028D5496" w:rsidR="00F53166" w:rsidRPr="00AA629D" w:rsidRDefault="009E4C64" w:rsidP="006358B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AA629D">
        <w:rPr>
          <w:rFonts w:asciiTheme="majorBidi" w:hAnsiTheme="majorBidi" w:cstheme="majorBidi"/>
          <w:color w:val="000000"/>
          <w:sz w:val="28"/>
          <w:cs/>
        </w:rPr>
        <w:t>ในระหว่าง</w:t>
      </w:r>
      <w:r w:rsidR="00997163" w:rsidRPr="00AA629D">
        <w:rPr>
          <w:rFonts w:asciiTheme="majorBidi" w:hAnsiTheme="majorBidi" w:cstheme="majorBidi" w:hint="cs"/>
          <w:color w:val="000000"/>
          <w:sz w:val="28"/>
          <w:cs/>
          <w:lang w:val="en-GB"/>
        </w:rPr>
        <w:t>รอบระยะเวลา</w:t>
      </w:r>
      <w:r w:rsidR="00113203" w:rsidRPr="00AA629D">
        <w:rPr>
          <w:rFonts w:asciiTheme="majorBidi" w:hAnsiTheme="majorBidi" w:cstheme="majorBidi"/>
          <w:color w:val="000000"/>
          <w:sz w:val="28"/>
          <w:cs/>
          <w:lang w:val="en-GB"/>
        </w:rPr>
        <w:t>สามเดือน</w:t>
      </w:r>
      <w:r w:rsidR="00DF38A6" w:rsidRPr="00AA629D">
        <w:rPr>
          <w:rFonts w:asciiTheme="majorBidi" w:hAnsiTheme="majorBidi" w:cstheme="majorBidi" w:hint="cs"/>
          <w:color w:val="000000"/>
          <w:sz w:val="28"/>
          <w:cs/>
          <w:lang w:val="en-GB"/>
        </w:rPr>
        <w:t>และหกเดือน</w:t>
      </w:r>
      <w:r w:rsidR="00113203" w:rsidRPr="00AA629D">
        <w:rPr>
          <w:rFonts w:asciiTheme="majorBidi" w:hAnsiTheme="majorBidi" w:cstheme="majorBidi"/>
          <w:color w:val="000000"/>
          <w:sz w:val="28"/>
          <w:cs/>
        </w:rPr>
        <w:t xml:space="preserve">สิ้นสุดวันที่ </w:t>
      </w:r>
      <w:r w:rsidR="00113203" w:rsidRPr="00AA629D">
        <w:rPr>
          <w:rFonts w:asciiTheme="majorBidi" w:hAnsiTheme="majorBidi" w:cstheme="majorBidi"/>
          <w:color w:val="000000"/>
          <w:sz w:val="28"/>
        </w:rPr>
        <w:t>3</w:t>
      </w:r>
      <w:r w:rsidR="00DF38A6" w:rsidRPr="00AA629D">
        <w:rPr>
          <w:rFonts w:asciiTheme="majorBidi" w:hAnsiTheme="majorBidi" w:cstheme="majorBidi"/>
          <w:color w:val="000000"/>
          <w:sz w:val="28"/>
        </w:rPr>
        <w:t>0</w:t>
      </w:r>
      <w:r w:rsidR="00113203" w:rsidRPr="00AA629D">
        <w:rPr>
          <w:rFonts w:asciiTheme="majorBidi" w:hAnsiTheme="majorBidi" w:cstheme="majorBidi"/>
          <w:color w:val="000000"/>
          <w:sz w:val="28"/>
          <w:cs/>
          <w:lang w:val="en-GB"/>
        </w:rPr>
        <w:t xml:space="preserve"> </w:t>
      </w:r>
      <w:r w:rsidR="00DF38A6" w:rsidRPr="00AA629D">
        <w:rPr>
          <w:rFonts w:asciiTheme="majorBidi" w:hAnsiTheme="majorBidi" w:cstheme="majorBidi" w:hint="cs"/>
          <w:color w:val="000000"/>
          <w:sz w:val="28"/>
          <w:cs/>
        </w:rPr>
        <w:t xml:space="preserve">มิถุนายน </w:t>
      </w:r>
      <w:r w:rsidR="00113203" w:rsidRPr="00AA629D">
        <w:rPr>
          <w:rFonts w:asciiTheme="majorBidi" w:hAnsiTheme="majorBidi" w:cstheme="majorBidi"/>
          <w:color w:val="000000"/>
          <w:sz w:val="28"/>
        </w:rPr>
        <w:t>256</w:t>
      </w:r>
      <w:r w:rsidR="000842D4" w:rsidRPr="00AA629D">
        <w:rPr>
          <w:rFonts w:asciiTheme="majorBidi" w:hAnsiTheme="majorBidi" w:cstheme="majorBidi"/>
          <w:color w:val="000000"/>
          <w:sz w:val="28"/>
        </w:rPr>
        <w:t>7</w:t>
      </w:r>
      <w:r w:rsidR="00113203" w:rsidRPr="00AA629D">
        <w:rPr>
          <w:rFonts w:asciiTheme="majorBidi" w:hAnsiTheme="majorBidi" w:cstheme="majorBidi"/>
          <w:color w:val="000000"/>
          <w:sz w:val="28"/>
        </w:rPr>
        <w:t xml:space="preserve"> </w:t>
      </w:r>
      <w:r w:rsidRPr="00AA629D">
        <w:rPr>
          <w:rFonts w:asciiTheme="majorBidi" w:hAnsiTheme="majorBidi" w:cstheme="majorBidi"/>
          <w:color w:val="000000"/>
          <w:sz w:val="28"/>
          <w:cs/>
        </w:rPr>
        <w:t xml:space="preserve">และ </w:t>
      </w:r>
      <w:r w:rsidRPr="00AA629D">
        <w:rPr>
          <w:rFonts w:asciiTheme="majorBidi" w:hAnsiTheme="majorBidi" w:cstheme="majorBidi"/>
          <w:color w:val="000000"/>
          <w:sz w:val="28"/>
        </w:rPr>
        <w:t>256</w:t>
      </w:r>
      <w:r w:rsidR="000842D4" w:rsidRPr="00AA629D">
        <w:rPr>
          <w:rFonts w:asciiTheme="majorBidi" w:hAnsiTheme="majorBidi" w:cstheme="majorBidi"/>
          <w:color w:val="000000"/>
          <w:sz w:val="28"/>
        </w:rPr>
        <w:t>6</w:t>
      </w:r>
      <w:r w:rsidRPr="00AA629D">
        <w:rPr>
          <w:rFonts w:asciiTheme="majorBidi" w:hAnsiTheme="majorBidi" w:cstheme="majorBidi"/>
          <w:color w:val="000000"/>
          <w:sz w:val="28"/>
          <w:cs/>
        </w:rPr>
        <w:t xml:space="preserve"> กลุ่มบริษัทมีรายการธุรกิจที่สำคัญกับบุคคลหรือกิจการที่เกี่ยวข้องกัน</w:t>
      </w:r>
      <w:r w:rsidRPr="00AA629D">
        <w:rPr>
          <w:rFonts w:asciiTheme="majorBidi" w:hAnsiTheme="majorBidi" w:cstheme="majorBidi"/>
          <w:color w:val="000000"/>
          <w:sz w:val="28"/>
        </w:rPr>
        <w:t xml:space="preserve"> </w:t>
      </w:r>
      <w:r w:rsidRPr="00AA629D">
        <w:rPr>
          <w:rFonts w:asciiTheme="majorBidi" w:hAnsiTheme="majorBidi" w:cstheme="majorBidi"/>
          <w:color w:val="000000"/>
          <w:sz w:val="28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</w:t>
      </w:r>
      <w:r w:rsidRPr="00AA629D">
        <w:rPr>
          <w:rFonts w:asciiTheme="majorBidi" w:hAnsiTheme="majorBidi" w:cstheme="majorBidi"/>
          <w:color w:val="000000"/>
          <w:sz w:val="28"/>
        </w:rPr>
        <w:t xml:space="preserve"> </w:t>
      </w:r>
      <w:r w:rsidRPr="00AA629D">
        <w:rPr>
          <w:rFonts w:asciiTheme="majorBidi" w:hAnsiTheme="majorBidi" w:cstheme="majorBidi"/>
          <w:color w:val="000000"/>
          <w:sz w:val="28"/>
          <w:cs/>
        </w:rPr>
        <w:t xml:space="preserve">ซึ่งเป็นไปตามปกติธุรกิจโดยสามารถสรุปได้ดังนี้ </w:t>
      </w:r>
    </w:p>
    <w:p w14:paraId="7145CF9C" w14:textId="57733243" w:rsidR="00F53166" w:rsidRPr="00C07F18" w:rsidRDefault="009E4C64" w:rsidP="00BC259B">
      <w:pPr>
        <w:tabs>
          <w:tab w:val="left" w:pos="630"/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1.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การขายสินค้าระหว่างกันกำหนดราคาตามราคาตลาด</w:t>
      </w:r>
    </w:p>
    <w:p w14:paraId="432BA011" w14:textId="2D02B6EA" w:rsidR="00F53166" w:rsidRPr="00C07F18" w:rsidRDefault="009E4C64" w:rsidP="00BC259B">
      <w:pPr>
        <w:tabs>
          <w:tab w:val="left" w:pos="81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50E4C778" w14:textId="571436FE" w:rsidR="00F53166" w:rsidRPr="00F96506" w:rsidRDefault="009E4C64" w:rsidP="00490CC4">
      <w:pPr>
        <w:tabs>
          <w:tab w:val="left" w:pos="720"/>
        </w:tabs>
        <w:spacing w:before="120" w:after="120"/>
        <w:ind w:left="540" w:hanging="18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C07F18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เงินให้กู้ยืมระยะสั้นแก่กิจการที่เกี่ยวข้องกันคิดดอกเบี้ยใน</w:t>
      </w:r>
      <w:r w:rsidRPr="00F96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อัตราร้อยละ </w:t>
      </w:r>
      <w:r w:rsidR="00213252" w:rsidRPr="00F96506">
        <w:rPr>
          <w:rFonts w:asciiTheme="majorBidi" w:hAnsiTheme="majorBidi" w:cstheme="majorBidi"/>
          <w:color w:val="000000"/>
          <w:spacing w:val="-2"/>
          <w:sz w:val="28"/>
        </w:rPr>
        <w:t xml:space="preserve">0.075 </w:t>
      </w:r>
      <w:r w:rsidR="008171E7" w:rsidRPr="00F96506">
        <w:rPr>
          <w:rFonts w:asciiTheme="majorBidi" w:hAnsiTheme="majorBidi" w:cstheme="majorBidi"/>
          <w:color w:val="000000"/>
          <w:spacing w:val="-2"/>
          <w:sz w:val="28"/>
        </w:rPr>
        <w:t>-</w:t>
      </w:r>
      <w:r w:rsidR="00213252" w:rsidRPr="00F9650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D06744" w:rsidRPr="00F96506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0A2C9B" w:rsidRPr="00F96506">
        <w:rPr>
          <w:rFonts w:asciiTheme="majorBidi" w:hAnsiTheme="majorBidi" w:cstheme="majorBidi"/>
          <w:color w:val="000000"/>
          <w:spacing w:val="-2"/>
          <w:sz w:val="28"/>
        </w:rPr>
        <w:t>.0</w:t>
      </w:r>
      <w:r w:rsidR="00213252" w:rsidRPr="00F96506">
        <w:rPr>
          <w:rFonts w:asciiTheme="majorBidi" w:hAnsiTheme="majorBidi" w:cstheme="majorBidi"/>
          <w:color w:val="000000"/>
          <w:spacing w:val="-2"/>
          <w:sz w:val="28"/>
        </w:rPr>
        <w:t>5</w:t>
      </w:r>
      <w:r w:rsidRPr="00F96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ต่อปี</w:t>
      </w:r>
      <w:r w:rsidR="00BA5900" w:rsidRPr="00F96506">
        <w:rPr>
          <w:rFonts w:asciiTheme="majorBidi" w:hAnsiTheme="majorBidi" w:cstheme="majorBidi"/>
          <w:color w:val="000000"/>
          <w:spacing w:val="-2"/>
          <w:sz w:val="28"/>
        </w:rPr>
        <w:t xml:space="preserve"> (256</w:t>
      </w:r>
      <w:r w:rsidR="0075297D" w:rsidRPr="00F96506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F96506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Pr="00F96506">
        <w:rPr>
          <w:rFonts w:asciiTheme="majorBidi" w:hAnsiTheme="majorBidi" w:cstheme="majorBidi"/>
          <w:color w:val="000000"/>
          <w:spacing w:val="-2"/>
          <w:sz w:val="28"/>
          <w:cs/>
        </w:rPr>
        <w:t>ร้อยละ</w:t>
      </w:r>
      <w:r w:rsidRPr="00F9650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bookmarkStart w:id="0" w:name="_Hlk85451316"/>
      <w:r w:rsidR="009445C2" w:rsidRPr="00F96506">
        <w:rPr>
          <w:rFonts w:ascii="Angsana New" w:hAnsi="Angsana New" w:hint="eastAsia"/>
          <w:color w:val="000000"/>
          <w:spacing w:val="-2"/>
          <w:sz w:val="28"/>
        </w:rPr>
        <w:t>0.075 - 6.75</w:t>
      </w:r>
      <w:r w:rsidR="00C71C70" w:rsidRPr="00F96506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bookmarkEnd w:id="0"/>
      <w:r w:rsidRPr="00F96506">
        <w:rPr>
          <w:rFonts w:asciiTheme="majorBidi" w:hAnsiTheme="majorBidi" w:cstheme="majorBidi"/>
          <w:color w:val="000000"/>
          <w:spacing w:val="-2"/>
          <w:sz w:val="28"/>
          <w:cs/>
        </w:rPr>
        <w:t>ต่อปี</w:t>
      </w:r>
      <w:r w:rsidRPr="00F96506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p w14:paraId="6D8DB8CE" w14:textId="6765DAD1" w:rsidR="006F65FE" w:rsidRPr="00F96506" w:rsidRDefault="009E4C64" w:rsidP="00BC259B">
      <w:pPr>
        <w:tabs>
          <w:tab w:val="left" w:pos="72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F96506">
        <w:rPr>
          <w:rFonts w:asciiTheme="majorBidi" w:hAnsiTheme="majorBidi" w:cstheme="majorBidi"/>
          <w:color w:val="000000"/>
          <w:spacing w:val="-2"/>
          <w:sz w:val="28"/>
        </w:rPr>
        <w:t>4</w:t>
      </w:r>
      <w:r w:rsidRPr="00F96506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F96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F65FE" w:rsidRPr="00F96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เงินให้กู้ยืมระยะยาวแก่กิจการที่เกี่ยวข้องกันคิดดอกเบี้ยในอัตราร้อยละ </w:t>
      </w:r>
      <w:r w:rsidR="00213252" w:rsidRPr="00F96506">
        <w:rPr>
          <w:rFonts w:asciiTheme="majorBidi" w:hAnsiTheme="majorBidi" w:cstheme="majorBidi"/>
          <w:color w:val="000000"/>
          <w:spacing w:val="-2"/>
          <w:sz w:val="28"/>
        </w:rPr>
        <w:t>0.075</w:t>
      </w:r>
      <w:r w:rsidR="00567969" w:rsidRPr="00F96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6F65FE" w:rsidRPr="00F96506">
        <w:rPr>
          <w:rFonts w:asciiTheme="majorBidi" w:hAnsiTheme="majorBidi" w:cstheme="majorBidi"/>
          <w:color w:val="000000"/>
          <w:spacing w:val="-2"/>
          <w:sz w:val="28"/>
          <w:cs/>
        </w:rPr>
        <w:t>ต่อปี (</w:t>
      </w:r>
      <w:r w:rsidR="00B8353B" w:rsidRPr="00F96506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75297D" w:rsidRPr="00F96506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6F65FE" w:rsidRPr="00F96506">
        <w:rPr>
          <w:rFonts w:asciiTheme="majorBidi" w:hAnsiTheme="majorBidi" w:cstheme="majorBidi"/>
          <w:color w:val="000000"/>
          <w:spacing w:val="-2"/>
          <w:sz w:val="28"/>
          <w:cs/>
        </w:rPr>
        <w:t>:</w:t>
      </w:r>
      <w:r w:rsidR="00A9342F" w:rsidRPr="00F9650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A9342F" w:rsidRPr="00F96506">
        <w:rPr>
          <w:rFonts w:asciiTheme="majorBidi" w:hAnsiTheme="majorBidi" w:cstheme="majorBidi"/>
          <w:color w:val="000000"/>
          <w:spacing w:val="-2"/>
          <w:sz w:val="28"/>
          <w:cs/>
        </w:rPr>
        <w:t>ร้อยละ</w:t>
      </w:r>
      <w:r w:rsidR="006F65FE" w:rsidRPr="00F96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E45A8D" w:rsidRPr="00F96506">
        <w:rPr>
          <w:rFonts w:asciiTheme="majorBidi" w:hAnsiTheme="majorBidi" w:cstheme="majorBidi"/>
          <w:color w:val="000000"/>
          <w:spacing w:val="-2"/>
          <w:sz w:val="28"/>
        </w:rPr>
        <w:t xml:space="preserve">0.075 </w:t>
      </w:r>
      <w:r w:rsidR="00E45A8D" w:rsidRPr="00F96506">
        <w:rPr>
          <w:rFonts w:asciiTheme="majorBidi" w:hAnsiTheme="majorBidi" w:cstheme="majorBidi"/>
          <w:color w:val="000000"/>
          <w:spacing w:val="-2"/>
          <w:sz w:val="28"/>
          <w:cs/>
        </w:rPr>
        <w:t>ต่อปี</w:t>
      </w:r>
      <w:r w:rsidR="006F65FE" w:rsidRPr="00F96506">
        <w:rPr>
          <w:rFonts w:asciiTheme="majorBidi" w:hAnsiTheme="majorBidi" w:cstheme="majorBidi"/>
          <w:color w:val="000000"/>
          <w:spacing w:val="-2"/>
          <w:sz w:val="28"/>
          <w:cs/>
        </w:rPr>
        <w:t>)</w:t>
      </w:r>
    </w:p>
    <w:p w14:paraId="1D177118" w14:textId="3559B856" w:rsidR="00917745" w:rsidRPr="00F96506" w:rsidRDefault="00917745" w:rsidP="00BC259B">
      <w:pPr>
        <w:tabs>
          <w:tab w:val="left" w:pos="720"/>
          <w:tab w:val="left" w:pos="81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F96506">
        <w:rPr>
          <w:rFonts w:asciiTheme="majorBidi" w:hAnsiTheme="majorBidi" w:cstheme="majorBidi"/>
          <w:color w:val="000000"/>
          <w:spacing w:val="-2"/>
          <w:sz w:val="28"/>
        </w:rPr>
        <w:t>5.</w:t>
      </w:r>
      <w:r w:rsidR="006F65FE" w:rsidRPr="00F9650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F65FE" w:rsidRPr="00F96506">
        <w:rPr>
          <w:rFonts w:asciiTheme="majorBidi" w:hAnsiTheme="majorBidi" w:cstheme="majorBidi"/>
          <w:color w:val="000000"/>
          <w:spacing w:val="-8"/>
          <w:sz w:val="28"/>
          <w:cs/>
        </w:rPr>
        <w:t>เงินกู้ยืมระยะสั้นจาก</w:t>
      </w:r>
      <w:r w:rsidR="00542CBE">
        <w:rPr>
          <w:rFonts w:asciiTheme="majorBidi" w:hAnsiTheme="majorBidi" w:cstheme="majorBidi" w:hint="cs"/>
          <w:color w:val="000000"/>
          <w:spacing w:val="-8"/>
          <w:sz w:val="28"/>
          <w:cs/>
        </w:rPr>
        <w:t>บุคคลและ</w:t>
      </w:r>
      <w:r w:rsidR="006F65FE" w:rsidRPr="00F96506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กิจการที่เกี่ยวข้องกันคิดดอกเบี้ยในอัตราร้อยละ </w:t>
      </w:r>
      <w:r w:rsidR="00213252" w:rsidRPr="00F96506">
        <w:rPr>
          <w:rFonts w:asciiTheme="majorBidi" w:hAnsiTheme="majorBidi" w:cstheme="majorBidi"/>
          <w:color w:val="000000"/>
          <w:spacing w:val="-8"/>
          <w:sz w:val="28"/>
        </w:rPr>
        <w:t>0.075</w:t>
      </w:r>
      <w:r w:rsidR="004145D5">
        <w:rPr>
          <w:rFonts w:asciiTheme="majorBidi" w:hAnsiTheme="majorBidi" w:cstheme="majorBidi" w:hint="cs"/>
          <w:color w:val="000000"/>
          <w:spacing w:val="-8"/>
          <w:sz w:val="28"/>
          <w:cs/>
        </w:rPr>
        <w:t xml:space="preserve"> </w:t>
      </w:r>
      <w:r w:rsidR="00213252" w:rsidRPr="00F96506">
        <w:rPr>
          <w:rFonts w:asciiTheme="majorBidi" w:hAnsiTheme="majorBidi" w:cstheme="majorBidi"/>
          <w:color w:val="000000"/>
          <w:spacing w:val="-8"/>
          <w:sz w:val="28"/>
        </w:rPr>
        <w:t>-</w:t>
      </w:r>
      <w:r w:rsidR="004145D5">
        <w:rPr>
          <w:rFonts w:asciiTheme="majorBidi" w:hAnsiTheme="majorBidi" w:cstheme="majorBidi" w:hint="cs"/>
          <w:color w:val="000000"/>
          <w:spacing w:val="-8"/>
          <w:sz w:val="28"/>
          <w:cs/>
        </w:rPr>
        <w:t xml:space="preserve"> </w:t>
      </w:r>
      <w:r w:rsidR="00CA38FC" w:rsidRPr="00F96506">
        <w:rPr>
          <w:rFonts w:asciiTheme="majorBidi" w:hAnsiTheme="majorBidi" w:cstheme="majorBidi"/>
          <w:color w:val="000000"/>
          <w:spacing w:val="-8"/>
          <w:sz w:val="28"/>
        </w:rPr>
        <w:t>7.05</w:t>
      </w:r>
      <w:r w:rsidR="00567969" w:rsidRPr="00F96506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 </w:t>
      </w:r>
      <w:r w:rsidR="006F65FE" w:rsidRPr="00F96506">
        <w:rPr>
          <w:rFonts w:asciiTheme="majorBidi" w:hAnsiTheme="majorBidi" w:cstheme="majorBidi"/>
          <w:color w:val="000000"/>
          <w:spacing w:val="-8"/>
          <w:sz w:val="28"/>
          <w:cs/>
        </w:rPr>
        <w:t>ต่อปี (</w:t>
      </w:r>
      <w:r w:rsidR="00B8353B" w:rsidRPr="00F96506">
        <w:rPr>
          <w:rFonts w:asciiTheme="majorBidi" w:hAnsiTheme="majorBidi" w:cstheme="majorBidi"/>
          <w:color w:val="000000"/>
          <w:spacing w:val="-8"/>
          <w:sz w:val="28"/>
        </w:rPr>
        <w:t>256</w:t>
      </w:r>
      <w:r w:rsidR="00BB28C7" w:rsidRPr="00F96506">
        <w:rPr>
          <w:rFonts w:asciiTheme="majorBidi" w:hAnsiTheme="majorBidi" w:cstheme="majorBidi"/>
          <w:color w:val="000000"/>
          <w:spacing w:val="-8"/>
          <w:sz w:val="28"/>
        </w:rPr>
        <w:t>6</w:t>
      </w:r>
      <w:r w:rsidR="006F65FE" w:rsidRPr="00F96506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: ร้อยละ </w:t>
      </w:r>
      <w:r w:rsidR="002853B7" w:rsidRPr="00F96506">
        <w:rPr>
          <w:rFonts w:ascii="Angsana New" w:hAnsi="Angsana New"/>
          <w:color w:val="000000"/>
          <w:spacing w:val="-8"/>
          <w:sz w:val="28"/>
        </w:rPr>
        <w:t>0.075 - 6.</w:t>
      </w:r>
      <w:r w:rsidR="000F7268" w:rsidRPr="00F96506">
        <w:rPr>
          <w:rFonts w:ascii="Angsana New" w:hAnsi="Angsana New" w:hint="cs"/>
          <w:color w:val="000000"/>
          <w:spacing w:val="-8"/>
          <w:sz w:val="28"/>
          <w:cs/>
        </w:rPr>
        <w:t>2</w:t>
      </w:r>
      <w:r w:rsidR="00042738" w:rsidRPr="00F96506">
        <w:rPr>
          <w:rFonts w:ascii="Angsana New" w:hAnsi="Angsana New"/>
          <w:color w:val="000000"/>
          <w:spacing w:val="-8"/>
          <w:sz w:val="28"/>
        </w:rPr>
        <w:t>5</w:t>
      </w:r>
      <w:r w:rsidR="002853B7" w:rsidRPr="00F96506">
        <w:rPr>
          <w:rFonts w:ascii="Angsana New" w:hAnsi="Angsana New" w:hint="cs"/>
          <w:color w:val="000000"/>
          <w:spacing w:val="-8"/>
          <w:sz w:val="28"/>
        </w:rPr>
        <w:t xml:space="preserve"> </w:t>
      </w:r>
      <w:r w:rsidR="006F65FE" w:rsidRPr="00F96506">
        <w:rPr>
          <w:rFonts w:asciiTheme="majorBidi" w:hAnsiTheme="majorBidi" w:cstheme="majorBidi"/>
          <w:color w:val="000000"/>
          <w:spacing w:val="-8"/>
          <w:sz w:val="28"/>
          <w:cs/>
        </w:rPr>
        <w:t>ต่อปี)</w:t>
      </w:r>
    </w:p>
    <w:p w14:paraId="22A4531A" w14:textId="15E7ADCA" w:rsidR="00ED2989" w:rsidRPr="00F96506" w:rsidRDefault="00ED2989" w:rsidP="00BC259B">
      <w:pPr>
        <w:tabs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F96506">
        <w:rPr>
          <w:rFonts w:asciiTheme="majorBidi" w:hAnsiTheme="majorBidi" w:cstheme="majorBidi"/>
          <w:color w:val="000000"/>
          <w:spacing w:val="-2"/>
          <w:sz w:val="28"/>
        </w:rPr>
        <w:t>6.</w:t>
      </w:r>
      <w:r w:rsidRPr="00F96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047B4A" w:rsidRPr="00F96506">
        <w:rPr>
          <w:rFonts w:asciiTheme="majorBidi" w:hAnsiTheme="majorBidi" w:cstheme="majorBidi"/>
          <w:color w:val="000000"/>
          <w:spacing w:val="-8"/>
          <w:sz w:val="28"/>
          <w:cs/>
        </w:rPr>
        <w:t>เงินกู้ยืมระยะ</w:t>
      </w:r>
      <w:r w:rsidR="00047B4A" w:rsidRPr="00F96506">
        <w:rPr>
          <w:rFonts w:asciiTheme="majorBidi" w:hAnsiTheme="majorBidi" w:cstheme="majorBidi" w:hint="cs"/>
          <w:color w:val="000000"/>
          <w:spacing w:val="-8"/>
          <w:sz w:val="28"/>
          <w:cs/>
        </w:rPr>
        <w:t>ยาว</w:t>
      </w:r>
      <w:r w:rsidR="00047B4A" w:rsidRPr="00F96506">
        <w:rPr>
          <w:rFonts w:asciiTheme="majorBidi" w:hAnsiTheme="majorBidi" w:cstheme="majorBidi"/>
          <w:color w:val="000000"/>
          <w:spacing w:val="-8"/>
          <w:sz w:val="28"/>
          <w:cs/>
        </w:rPr>
        <w:t>จากกิจการที่เกี่ยวข้องกันคิดดอกเบี้ยในอัตราร้อยละ</w:t>
      </w:r>
      <w:r w:rsidR="00047B4A" w:rsidRPr="00F96506">
        <w:rPr>
          <w:rFonts w:asciiTheme="majorBidi" w:hAnsiTheme="majorBidi" w:cstheme="majorBidi" w:hint="cs"/>
          <w:color w:val="000000"/>
          <w:spacing w:val="-8"/>
          <w:sz w:val="28"/>
          <w:cs/>
        </w:rPr>
        <w:t xml:space="preserve"> </w:t>
      </w:r>
      <w:r w:rsidR="00047B4A" w:rsidRPr="00F96506">
        <w:rPr>
          <w:rFonts w:asciiTheme="majorBidi" w:hAnsiTheme="majorBidi" w:cstheme="majorBidi"/>
          <w:color w:val="000000"/>
          <w:spacing w:val="-8"/>
          <w:sz w:val="28"/>
        </w:rPr>
        <w:t xml:space="preserve">7.00 </w:t>
      </w:r>
      <w:r w:rsidR="00047B4A" w:rsidRPr="00F96506">
        <w:rPr>
          <w:rFonts w:asciiTheme="majorBidi" w:hAnsiTheme="majorBidi" w:cstheme="majorBidi" w:hint="cs"/>
          <w:color w:val="000000"/>
          <w:spacing w:val="-8"/>
          <w:sz w:val="28"/>
          <w:cs/>
        </w:rPr>
        <w:t>ต่อปี (</w:t>
      </w:r>
      <w:r w:rsidR="00047B4A" w:rsidRPr="00F96506">
        <w:rPr>
          <w:rFonts w:asciiTheme="majorBidi" w:hAnsiTheme="majorBidi" w:cstheme="majorBidi"/>
          <w:color w:val="000000"/>
          <w:spacing w:val="-8"/>
          <w:sz w:val="28"/>
        </w:rPr>
        <w:t>2566</w:t>
      </w:r>
      <w:r w:rsidR="00382026" w:rsidRPr="00F96506">
        <w:rPr>
          <w:rFonts w:asciiTheme="majorBidi" w:hAnsiTheme="majorBidi" w:cstheme="majorBidi"/>
          <w:color w:val="000000"/>
          <w:spacing w:val="-8"/>
          <w:sz w:val="28"/>
        </w:rPr>
        <w:t xml:space="preserve">: </w:t>
      </w:r>
      <w:r w:rsidR="00382026" w:rsidRPr="00F96506">
        <w:rPr>
          <w:rFonts w:asciiTheme="majorBidi" w:hAnsiTheme="majorBidi" w:cstheme="majorBidi" w:hint="cs"/>
          <w:color w:val="000000"/>
          <w:spacing w:val="-8"/>
          <w:sz w:val="28"/>
          <w:cs/>
        </w:rPr>
        <w:t xml:space="preserve">ร้อยละ </w:t>
      </w:r>
      <w:r w:rsidR="00382026" w:rsidRPr="00F96506">
        <w:rPr>
          <w:rFonts w:asciiTheme="majorBidi" w:hAnsiTheme="majorBidi" w:cstheme="majorBidi"/>
          <w:color w:val="000000"/>
          <w:spacing w:val="-8"/>
          <w:sz w:val="28"/>
        </w:rPr>
        <w:t xml:space="preserve">7.00 </w:t>
      </w:r>
      <w:r w:rsidR="00382026" w:rsidRPr="00F96506">
        <w:rPr>
          <w:rFonts w:asciiTheme="majorBidi" w:hAnsiTheme="majorBidi" w:cstheme="majorBidi" w:hint="cs"/>
          <w:color w:val="000000"/>
          <w:spacing w:val="-8"/>
          <w:sz w:val="28"/>
          <w:cs/>
        </w:rPr>
        <w:t>ต่อปี)</w:t>
      </w:r>
    </w:p>
    <w:p w14:paraId="7A1A979D" w14:textId="450CF65C" w:rsidR="002A3E95" w:rsidRDefault="00ED2989" w:rsidP="00BC259B">
      <w:pPr>
        <w:tabs>
          <w:tab w:val="left" w:pos="900"/>
        </w:tabs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F96506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9E4C64" w:rsidRPr="00F96506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23949" w:rsidRPr="00F9650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E4C64" w:rsidRPr="00F96506">
        <w:rPr>
          <w:rFonts w:asciiTheme="majorBidi" w:hAnsiTheme="majorBidi" w:cstheme="majorBidi"/>
          <w:color w:val="000000"/>
          <w:spacing w:val="-2"/>
          <w:sz w:val="28"/>
          <w:cs/>
        </w:rPr>
        <w:t>ค่าตอบแทนกรรมการและผู้บริหารกำหนดตามที่ประชุมผู้ถือหุ้นอนุมัติในราคาที่ตก</w:t>
      </w:r>
      <w:r w:rsidR="009E4C64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ลงกันตามสัญญา</w:t>
      </w:r>
    </w:p>
    <w:p w14:paraId="378B2714" w14:textId="77777777" w:rsidR="002A3E95" w:rsidRDefault="002A3E9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19D265AB" w14:textId="3FA001DF" w:rsidR="00231BC6" w:rsidRPr="00042340" w:rsidRDefault="009E4C64" w:rsidP="00231BC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60"/>
        <w:gridCol w:w="236"/>
        <w:gridCol w:w="4484"/>
      </w:tblGrid>
      <w:tr w:rsidR="00BF1124" w:rsidRPr="007B225A" w14:paraId="62B5B46F" w14:textId="77777777">
        <w:trPr>
          <w:trHeight w:val="20"/>
          <w:tblHeader/>
        </w:trPr>
        <w:tc>
          <w:tcPr>
            <w:tcW w:w="4460" w:type="dxa"/>
            <w:tcBorders>
              <w:bottom w:val="single" w:sz="4" w:space="0" w:color="auto"/>
            </w:tcBorders>
            <w:shd w:val="clear" w:color="auto" w:fill="auto"/>
          </w:tcPr>
          <w:p w14:paraId="3E3CA8B9" w14:textId="7A586F40" w:rsidR="00BF1124" w:rsidRPr="005855F2" w:rsidRDefault="00BF1124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br w:type="page"/>
            </w:r>
            <w:r w:rsidRPr="005855F2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5855F2">
              <w:rPr>
                <w:rFonts w:asciiTheme="majorBidi" w:hAnsiTheme="majorBidi" w:cstheme="majorBidi"/>
                <w:b/>
                <w:sz w:val="28"/>
                <w:lang w:val="en-GB"/>
              </w:rPr>
              <w:br w:type="page"/>
            </w:r>
            <w:r w:rsidRPr="005855F2">
              <w:rPr>
                <w:rFonts w:asciiTheme="majorBidi" w:hAnsiTheme="majorBidi" w:cstheme="majorBidi"/>
                <w:sz w:val="28"/>
              </w:rPr>
              <w:br w:type="page"/>
            </w:r>
            <w:r w:rsidR="0002529F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บริษัท</w:t>
            </w:r>
          </w:p>
        </w:tc>
        <w:tc>
          <w:tcPr>
            <w:tcW w:w="236" w:type="dxa"/>
          </w:tcPr>
          <w:p w14:paraId="38219786" w14:textId="77777777" w:rsidR="00BF1124" w:rsidRPr="005855F2" w:rsidRDefault="00BF1124">
            <w:pPr>
              <w:ind w:right="113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484" w:type="dxa"/>
            <w:tcBorders>
              <w:bottom w:val="single" w:sz="4" w:space="0" w:color="auto"/>
            </w:tcBorders>
            <w:shd w:val="clear" w:color="auto" w:fill="auto"/>
          </w:tcPr>
          <w:p w14:paraId="7BBED31B" w14:textId="77777777" w:rsidR="00BF1124" w:rsidRPr="005855F2" w:rsidRDefault="00BF112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ความสัมพันธ์</w:t>
            </w:r>
          </w:p>
        </w:tc>
      </w:tr>
      <w:tr w:rsidR="00520AA7" w:rsidRPr="007B225A" w14:paraId="0020054F" w14:textId="77777777">
        <w:trPr>
          <w:trHeight w:val="20"/>
        </w:trPr>
        <w:tc>
          <w:tcPr>
            <w:tcW w:w="4460" w:type="dxa"/>
            <w:tcBorders>
              <w:top w:val="single" w:sz="4" w:space="0" w:color="auto"/>
            </w:tcBorders>
            <w:shd w:val="clear" w:color="auto" w:fill="auto"/>
          </w:tcPr>
          <w:p w14:paraId="6FD7E974" w14:textId="79A4D9FD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236" w:type="dxa"/>
          </w:tcPr>
          <w:p w14:paraId="4923ECE5" w14:textId="77777777" w:rsidR="00520AA7" w:rsidRPr="005855F2" w:rsidRDefault="00520AA7" w:rsidP="00520AA7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tcBorders>
              <w:top w:val="single" w:sz="4" w:space="0" w:color="auto"/>
            </w:tcBorders>
            <w:shd w:val="clear" w:color="auto" w:fill="auto"/>
          </w:tcPr>
          <w:p w14:paraId="0243DA72" w14:textId="449FF089" w:rsidR="00520AA7" w:rsidRPr="005855F2" w:rsidRDefault="00520AA7" w:rsidP="00520AA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20AA7" w:rsidRPr="007B225A" w14:paraId="167849D8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67785C86" w14:textId="29AFC8AF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236" w:type="dxa"/>
          </w:tcPr>
          <w:p w14:paraId="0F8273B1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1A9D0FEA" w14:textId="6E3D588F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20AA7" w:rsidRPr="007B225A" w14:paraId="7C3A9C55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1FB5A209" w14:textId="799F7ECC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236" w:type="dxa"/>
          </w:tcPr>
          <w:p w14:paraId="16160073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651BF2B3" w14:textId="12ABDC43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20AA7" w:rsidRPr="007B225A" w14:paraId="0BC37FB7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6F8C6AE0" w14:textId="2F074732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เอ็นเนอร์ยี่ ฟอร์ โซไซตี้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78ED1945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3AEF5CAF" w14:textId="00402F75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20AA7" w:rsidRPr="007B225A" w14:paraId="0FF657B7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660756A9" w14:textId="3B5DB224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236" w:type="dxa"/>
          </w:tcPr>
          <w:p w14:paraId="429480AA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5618C97B" w14:textId="163339F1" w:rsidR="00520AA7" w:rsidRPr="005855F2" w:rsidRDefault="00520AA7" w:rsidP="00520AA7">
            <w:pPr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</w:tr>
      <w:tr w:rsidR="00520AA7" w:rsidRPr="007B225A" w14:paraId="4ACFCD26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788FCDC3" w14:textId="3A812DC1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236" w:type="dxa"/>
          </w:tcPr>
          <w:p w14:paraId="3FD59A37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008A0ADF" w14:textId="0061B4A0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520AA7" w:rsidRPr="007B225A" w14:paraId="18C63662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20FE173B" w14:textId="0C4FD32E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สตาร์ ปิโตรเลียม พลัส จำกัด</w:t>
            </w:r>
          </w:p>
        </w:tc>
        <w:tc>
          <w:tcPr>
            <w:tcW w:w="236" w:type="dxa"/>
          </w:tcPr>
          <w:p w14:paraId="4ECDEB01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CBD6486" w14:textId="2393F490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สตาร์ แก๊ส จำกัด</w:t>
            </w:r>
          </w:p>
        </w:tc>
      </w:tr>
      <w:tr w:rsidR="00520AA7" w:rsidRPr="007B225A" w14:paraId="784BD680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07210EF1" w14:textId="2B61F6E9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</w:t>
            </w:r>
            <w:r w:rsidR="00D7702C">
              <w:rPr>
                <w:rFonts w:asciiTheme="majorBidi" w:hAnsiTheme="majorBidi" w:cstheme="majorBidi" w:hint="cs"/>
                <w:sz w:val="28"/>
                <w:cs/>
              </w:rPr>
              <w:t>น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เนอร์ยี่ จำกัด</w:t>
            </w:r>
          </w:p>
        </w:tc>
        <w:tc>
          <w:tcPr>
            <w:tcW w:w="236" w:type="dxa"/>
          </w:tcPr>
          <w:p w14:paraId="1A46F604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2F58AF5A" w14:textId="435217BC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แคปปิตอล จำกัด</w:t>
            </w:r>
          </w:p>
        </w:tc>
      </w:tr>
      <w:tr w:rsidR="00520AA7" w:rsidRPr="007B225A" w14:paraId="1B4E66D3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1070DF4B" w14:textId="7ADED8C0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236" w:type="dxa"/>
          </w:tcPr>
          <w:p w14:paraId="5532FE36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204F3FC7" w14:textId="318573C8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520AA7" w:rsidRPr="007B225A" w14:paraId="3E493B16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29CB629A" w14:textId="538445F4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เอ็นเนอร์ยี่ รีโวลูชั่น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7A927F64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612E0A2D" w14:textId="07EA816F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520AA7" w:rsidRPr="007B225A" w14:paraId="1E103851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1A6C938F" w14:textId="0A62A3C7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อี อาร์ วี อินเตอร์เนชั่นแนล จำกัด</w:t>
            </w:r>
          </w:p>
        </w:tc>
        <w:tc>
          <w:tcPr>
            <w:tcW w:w="236" w:type="dxa"/>
          </w:tcPr>
          <w:p w14:paraId="5265A340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2034A0F9" w14:textId="696E55E1" w:rsidR="00520AA7" w:rsidRPr="005855F2" w:rsidRDefault="00520AA7" w:rsidP="00520AA7">
            <w:pPr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เฟอร์รั่ม เอ็นเนอร์ยี่ จำกัด</w:t>
            </w:r>
          </w:p>
        </w:tc>
      </w:tr>
      <w:tr w:rsidR="00520AA7" w:rsidRPr="007B225A" w14:paraId="123E8210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6F4D3651" w14:textId="5EEA5155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ไฮโดรเอ็นเตอร์ไพร์ส แอนด์ อะควอดีซายน์ จำกัด</w:t>
            </w:r>
          </w:p>
        </w:tc>
        <w:tc>
          <w:tcPr>
            <w:tcW w:w="236" w:type="dxa"/>
          </w:tcPr>
          <w:p w14:paraId="0029B8CA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5BA2DE7E" w14:textId="10DAB10E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บริษัทย่อยของ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บริษัท โกลด์ ชอร์ส จำกัด</w:t>
            </w:r>
          </w:p>
        </w:tc>
      </w:tr>
      <w:tr w:rsidR="00520AA7" w:rsidRPr="007B225A" w14:paraId="07F0AF96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03104C19" w14:textId="3680AD59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กรุงไทย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แลนด์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ดีวีลอปเมนท์</w:t>
            </w:r>
            <w:r w:rsidRPr="00495F81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95F81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236" w:type="dxa"/>
          </w:tcPr>
          <w:p w14:paraId="23441BF9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06F1DE7A" w14:textId="620CB0E5" w:rsidR="00520AA7" w:rsidRPr="005855F2" w:rsidRDefault="00520AA7" w:rsidP="00520AA7">
            <w:pPr>
              <w:ind w:left="211" w:hanging="211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  <w:r w:rsidRPr="005855F2">
              <w:rPr>
                <w:rFonts w:asciiTheme="majorBidi" w:hAnsiTheme="majorBidi" w:cstheme="majorBidi"/>
                <w:sz w:val="28"/>
                <w:cs/>
                <w:lang w:val="en-GB"/>
              </w:rPr>
              <w:t>ของบริษัท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อี อาร์ วี อินเตอร์เนชั่นแนล จำกัด</w:t>
            </w:r>
          </w:p>
        </w:tc>
      </w:tr>
      <w:tr w:rsidR="00520AA7" w:rsidRPr="007B225A" w14:paraId="6FFC4623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378CC8FC" w14:textId="3263E695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ซิสเต็ม แอนด์ ซอฟท์แวร์ เซอร์วิสเซส จำกัด</w:t>
            </w:r>
            <w:r w:rsidRPr="005855F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</w:tcPr>
          <w:p w14:paraId="2F074DEE" w14:textId="77777777" w:rsidR="00520AA7" w:rsidRPr="005855F2" w:rsidRDefault="00520AA7" w:rsidP="00520AA7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64569E5" w14:textId="28F9AB3B" w:rsidR="00520AA7" w:rsidRPr="005855F2" w:rsidRDefault="00520AA7" w:rsidP="00520AA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520AA7" w:rsidRPr="007B225A" w14:paraId="4822A44E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3C1BA5A6" w14:textId="1A18DF74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236" w:type="dxa"/>
          </w:tcPr>
          <w:p w14:paraId="0BAEB1BE" w14:textId="77777777" w:rsidR="00520AA7" w:rsidRPr="005855F2" w:rsidRDefault="00520AA7" w:rsidP="00520AA7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7E570BB" w14:textId="3B7CC205" w:rsidR="00520AA7" w:rsidRPr="005855F2" w:rsidRDefault="00520AA7" w:rsidP="00520AA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</w:tr>
      <w:tr w:rsidR="004411E2" w:rsidRPr="007B225A" w14:paraId="145701BE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3338A2D1" w14:textId="77777777" w:rsidR="004411E2" w:rsidRDefault="004411E2" w:rsidP="00520AA7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รีโซแนน</w:t>
            </w:r>
            <w:r w:rsidR="003C0434">
              <w:rPr>
                <w:rFonts w:asciiTheme="majorBidi" w:hAnsiTheme="majorBidi" w:cstheme="majorBidi" w:hint="cs"/>
                <w:sz w:val="28"/>
                <w:cs/>
              </w:rPr>
              <w:t>ซ์ อินดัสเทรียล วอเตอร์</w:t>
            </w:r>
          </w:p>
          <w:p w14:paraId="4C60E9B8" w14:textId="33771288" w:rsidR="003C0434" w:rsidRPr="005855F2" w:rsidRDefault="00DE5BF0" w:rsidP="00520AA7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="008E7424">
              <w:rPr>
                <w:rFonts w:asciiTheme="majorBidi" w:hAnsiTheme="majorBidi" w:cstheme="majorBidi" w:hint="cs"/>
                <w:sz w:val="28"/>
                <w:cs/>
              </w:rPr>
              <w:t>อิน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ฟราสทรัคเจอร์ เอเชีย จำกัด</w:t>
            </w:r>
          </w:p>
        </w:tc>
        <w:tc>
          <w:tcPr>
            <w:tcW w:w="236" w:type="dxa"/>
          </w:tcPr>
          <w:p w14:paraId="3CF30459" w14:textId="77777777" w:rsidR="004411E2" w:rsidRPr="005855F2" w:rsidRDefault="004411E2" w:rsidP="00520AA7">
            <w:pPr>
              <w:ind w:right="113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1DDCB78A" w14:textId="64AD98EE" w:rsidR="003C0434" w:rsidRPr="005855F2" w:rsidRDefault="003C0434" w:rsidP="003C0434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แซม</w:t>
            </w:r>
            <w:r w:rsidR="00F102DA">
              <w:rPr>
                <w:rFonts w:asciiTheme="majorBidi" w:hAnsiTheme="majorBidi" w:cstheme="majorBidi" w:hint="cs"/>
                <w:sz w:val="28"/>
                <w:cs/>
              </w:rPr>
              <w:t xml:space="preserve"> วอเตอร์ ซัพพลาย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จำกัด </w:t>
            </w:r>
          </w:p>
          <w:p w14:paraId="51FA8F44" w14:textId="3779E500" w:rsidR="004411E2" w:rsidRPr="005855F2" w:rsidRDefault="003C0434" w:rsidP="001674F5">
            <w:pPr>
              <w:ind w:left="140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520AA7" w:rsidRPr="007B225A" w14:paraId="713E7D90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74060D2A" w14:textId="27575734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ปาล์มทองคำ จำกัด</w:t>
            </w:r>
          </w:p>
        </w:tc>
        <w:tc>
          <w:tcPr>
            <w:tcW w:w="236" w:type="dxa"/>
          </w:tcPr>
          <w:p w14:paraId="2733F361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01EF6639" w14:textId="77777777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704DBC52" w14:textId="58315C37" w:rsidR="00520AA7" w:rsidRPr="005855F2" w:rsidRDefault="00520AA7" w:rsidP="00520AA7">
            <w:pPr>
              <w:ind w:left="140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520AA7" w:rsidRPr="007B225A" w14:paraId="7C5E75F8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5CB91D09" w14:textId="77777777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บริษัท การจัดการสิ่งแวดล้อมหาดใหญ่ จำกัด</w:t>
            </w:r>
          </w:p>
          <w:p w14:paraId="658EDEE4" w14:textId="77777777" w:rsidR="00520AA7" w:rsidRPr="005855F2" w:rsidRDefault="00520AA7" w:rsidP="00520AA7">
            <w:pPr>
              <w:ind w:left="-112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509C139" w14:textId="77777777" w:rsidR="00520AA7" w:rsidRPr="005855F2" w:rsidRDefault="00520AA7" w:rsidP="00520AA7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6AB5AC61" w14:textId="77777777" w:rsidR="00520AA7" w:rsidRPr="005855F2" w:rsidRDefault="00520AA7" w:rsidP="00520AA7">
            <w:pPr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 xml:space="preserve">ผู้ถือหุ้นของบริษัท พระแสงกรีน พาวเวอร์ จำกัด </w:t>
            </w:r>
          </w:p>
          <w:p w14:paraId="72CB4D39" w14:textId="7395DEFF" w:rsidR="00520AA7" w:rsidRPr="005855F2" w:rsidRDefault="00520AA7" w:rsidP="00FC49C7">
            <w:pPr>
              <w:ind w:left="14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F17244" w:rsidRPr="007B225A" w14:paraId="2E127545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38912D11" w14:textId="0E634F1E" w:rsidR="00F17244" w:rsidRPr="00973F12" w:rsidRDefault="00F17244" w:rsidP="00F17244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973F12">
              <w:rPr>
                <w:rFonts w:asciiTheme="majorBidi" w:hAnsiTheme="majorBidi" w:cstheme="majorBidi"/>
                <w:sz w:val="28"/>
                <w:cs/>
              </w:rPr>
              <w:t>บริษัท ดับบลิวพี</w:t>
            </w:r>
            <w:r w:rsidR="001E596F" w:rsidRPr="00973F1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973F12">
              <w:rPr>
                <w:rFonts w:asciiTheme="majorBidi" w:hAnsiTheme="majorBidi" w:cstheme="majorBidi"/>
                <w:sz w:val="28"/>
                <w:cs/>
              </w:rPr>
              <w:t>เอ็นเนอร์ยี่</w:t>
            </w:r>
            <w:r w:rsidR="001E596F" w:rsidRPr="00973F1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973F12">
              <w:rPr>
                <w:rFonts w:asciiTheme="majorBidi" w:hAnsiTheme="majorBidi" w:cstheme="majorBidi"/>
                <w:sz w:val="28"/>
                <w:cs/>
              </w:rPr>
              <w:t>จำกัด (มหาชน)</w:t>
            </w:r>
          </w:p>
        </w:tc>
        <w:tc>
          <w:tcPr>
            <w:tcW w:w="236" w:type="dxa"/>
          </w:tcPr>
          <w:p w14:paraId="347AA8E9" w14:textId="77777777" w:rsidR="00F17244" w:rsidRPr="00973F12" w:rsidRDefault="00F17244" w:rsidP="00F17244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01F0E108" w14:textId="77777777" w:rsidR="00CA2086" w:rsidRPr="00973F12" w:rsidRDefault="00F17244" w:rsidP="00EF3C3D">
            <w:pPr>
              <w:tabs>
                <w:tab w:val="left" w:pos="720"/>
              </w:tabs>
              <w:ind w:left="141" w:hanging="141"/>
              <w:jc w:val="thaiDistribute"/>
              <w:rPr>
                <w:rFonts w:ascii="Angsana New" w:hAnsi="Angsana New"/>
                <w:sz w:val="28"/>
              </w:rPr>
            </w:pPr>
            <w:r w:rsidRPr="00973F12">
              <w:rPr>
                <w:rFonts w:asciiTheme="majorBidi" w:hAnsiTheme="majorBidi" w:cstheme="majorBidi"/>
                <w:sz w:val="28"/>
                <w:cs/>
              </w:rPr>
              <w:t>ผู้ถือหุ้นร่วมของบริษัท</w:t>
            </w:r>
            <w:r w:rsidRPr="00973F1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73F12">
              <w:rPr>
                <w:rFonts w:ascii="Angsana New" w:hAnsi="Angsana New" w:hint="cs"/>
                <w:sz w:val="28"/>
                <w:cs/>
              </w:rPr>
              <w:t>ออลล์ เอ็นเนอร์ยี่ แอนด์</w:t>
            </w:r>
            <w:r w:rsidRPr="00973F12">
              <w:rPr>
                <w:rFonts w:ascii="Angsana New" w:hAnsi="Angsana New"/>
                <w:sz w:val="28"/>
                <w:cs/>
              </w:rPr>
              <w:t xml:space="preserve"> </w:t>
            </w:r>
            <w:r w:rsidR="00CA2086" w:rsidRPr="00973F12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  <w:p w14:paraId="60AED446" w14:textId="283B31C3" w:rsidR="00F17244" w:rsidRPr="00973F12" w:rsidRDefault="00F17244" w:rsidP="00FC49C7">
            <w:pPr>
              <w:tabs>
                <w:tab w:val="left" w:pos="720"/>
              </w:tabs>
              <w:ind w:left="141" w:firstLine="7"/>
              <w:jc w:val="thaiDistribute"/>
              <w:rPr>
                <w:rFonts w:ascii="Angsana New" w:hAnsi="Angsana New"/>
                <w:sz w:val="28"/>
                <w:cs/>
              </w:rPr>
            </w:pPr>
            <w:r w:rsidRPr="00973F12">
              <w:rPr>
                <w:rFonts w:ascii="Angsana New" w:hAnsi="Angsana New"/>
                <w:sz w:val="28"/>
                <w:cs/>
              </w:rPr>
              <w:t>ยูทิลิตี้ จำกัด (มหาชน)</w:t>
            </w:r>
          </w:p>
        </w:tc>
      </w:tr>
      <w:tr w:rsidR="00F17244" w:rsidRPr="007B225A" w14:paraId="41F676AA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347730A2" w14:textId="03DFD612" w:rsidR="00F17244" w:rsidRPr="00973F12" w:rsidRDefault="008467BB" w:rsidP="008F03CA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973F12">
              <w:rPr>
                <w:rFonts w:asciiTheme="majorBidi" w:hAnsiTheme="majorBidi" w:cstheme="majorBidi"/>
                <w:sz w:val="28"/>
                <w:cs/>
              </w:rPr>
              <w:t>บริษัท ไทยแก๊ส คอร์ปอเรชั่น จำกัด</w:t>
            </w:r>
          </w:p>
        </w:tc>
        <w:tc>
          <w:tcPr>
            <w:tcW w:w="236" w:type="dxa"/>
          </w:tcPr>
          <w:p w14:paraId="5B917AE3" w14:textId="77777777" w:rsidR="00F17244" w:rsidRPr="00973F12" w:rsidRDefault="00F17244" w:rsidP="00F17244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77242D9A" w14:textId="5B5E37A9" w:rsidR="00F17244" w:rsidRPr="00973F12" w:rsidRDefault="008F03CA" w:rsidP="005E3A9E">
            <w:pPr>
              <w:ind w:right="-103"/>
              <w:rPr>
                <w:rFonts w:asciiTheme="majorBidi" w:hAnsiTheme="majorBidi" w:cstheme="majorBidi"/>
                <w:sz w:val="28"/>
                <w:cs/>
              </w:rPr>
            </w:pPr>
            <w:r w:rsidRPr="00973F12">
              <w:rPr>
                <w:rFonts w:asciiTheme="majorBidi" w:hAnsiTheme="majorBidi" w:cstheme="majorBidi"/>
                <w:sz w:val="28"/>
                <w:cs/>
              </w:rPr>
              <w:t>บริษัทย่อยของบริษัท ดับบลิวพี</w:t>
            </w:r>
            <w:r w:rsidR="001E596F" w:rsidRPr="00973F1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973F12">
              <w:rPr>
                <w:rFonts w:asciiTheme="majorBidi" w:hAnsiTheme="majorBidi" w:cstheme="majorBidi"/>
                <w:sz w:val="28"/>
                <w:cs/>
              </w:rPr>
              <w:t>เอ็นเนอร์ยี่</w:t>
            </w:r>
            <w:r w:rsidR="008E454C" w:rsidRPr="00973F1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73F12">
              <w:rPr>
                <w:rFonts w:asciiTheme="majorBidi" w:hAnsiTheme="majorBidi" w:cstheme="majorBidi"/>
                <w:sz w:val="28"/>
                <w:cs/>
              </w:rPr>
              <w:t>จำกัด</w:t>
            </w:r>
            <w:r w:rsidR="005E3A9E" w:rsidRPr="00973F1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73F12">
              <w:rPr>
                <w:rFonts w:asciiTheme="majorBidi" w:hAnsiTheme="majorBidi" w:cstheme="majorBidi"/>
                <w:sz w:val="28"/>
                <w:cs/>
              </w:rPr>
              <w:t>(มหาชน)</w:t>
            </w:r>
          </w:p>
        </w:tc>
      </w:tr>
      <w:tr w:rsidR="00F17244" w:rsidRPr="007B225A" w14:paraId="1AE6FE62" w14:textId="77777777">
        <w:trPr>
          <w:trHeight w:val="20"/>
        </w:trPr>
        <w:tc>
          <w:tcPr>
            <w:tcW w:w="4460" w:type="dxa"/>
            <w:shd w:val="clear" w:color="auto" w:fill="auto"/>
          </w:tcPr>
          <w:p w14:paraId="4EE0AB72" w14:textId="29802253" w:rsidR="00F17244" w:rsidRPr="005855F2" w:rsidRDefault="00F17244" w:rsidP="00F17244">
            <w:pPr>
              <w:ind w:left="-112" w:right="-18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36" w:type="dxa"/>
          </w:tcPr>
          <w:p w14:paraId="1C1E141A" w14:textId="77777777" w:rsidR="00F17244" w:rsidRPr="005855F2" w:rsidRDefault="00F17244" w:rsidP="00F17244">
            <w:pPr>
              <w:ind w:right="11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484" w:type="dxa"/>
            <w:shd w:val="clear" w:color="auto" w:fill="auto"/>
          </w:tcPr>
          <w:p w14:paraId="48F5DB33" w14:textId="4470F086" w:rsidR="00F17244" w:rsidRPr="005855F2" w:rsidRDefault="00F17244" w:rsidP="00F17244">
            <w:pPr>
              <w:ind w:left="140" w:hanging="125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เป็นบุคคลที่เกี่ยวข้องกับกรรมการของบริษัทหรือกรรมการบริษัทร่วมกัน</w:t>
            </w:r>
          </w:p>
        </w:tc>
      </w:tr>
    </w:tbl>
    <w:p w14:paraId="3B0BA799" w14:textId="4E506F2A" w:rsidR="00F142A9" w:rsidRPr="0060271A" w:rsidRDefault="00F142A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18"/>
          <w:szCs w:val="18"/>
        </w:rPr>
      </w:pPr>
    </w:p>
    <w:p w14:paraId="4A41A4DA" w14:textId="77777777" w:rsidR="00FB22FF" w:rsidRDefault="00FB22F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547E7D91" w14:textId="5B64EF6A" w:rsidR="00F53166" w:rsidRPr="00042340" w:rsidRDefault="009E4C64" w:rsidP="0060271A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042340">
        <w:rPr>
          <w:rFonts w:asciiTheme="majorBidi" w:hAnsiTheme="majorBidi" w:cstheme="majorBidi"/>
          <w:color w:val="000000"/>
          <w:spacing w:val="-2"/>
          <w:sz w:val="28"/>
          <w:cs/>
        </w:rPr>
        <w:t>รายการธุรกิจที่สำคัญระหว่างบริษัทและกิจการที่เกี่ยวข้องกัน สามารถสรุปได้ดังนี้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170"/>
      </w:tblGrid>
      <w:tr w:rsidR="00323949" w:rsidRPr="007B225A" w14:paraId="4C774CE3" w14:textId="77777777" w:rsidTr="006358BF">
        <w:trPr>
          <w:tblHeader/>
        </w:trPr>
        <w:tc>
          <w:tcPr>
            <w:tcW w:w="4140" w:type="dxa"/>
          </w:tcPr>
          <w:p w14:paraId="3C1238CB" w14:textId="77777777" w:rsidR="00323949" w:rsidRPr="005855F2" w:rsidRDefault="0032394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2219A262" w14:textId="0A51BAE3" w:rsidR="00323949" w:rsidRPr="005855F2" w:rsidRDefault="00323949" w:rsidP="00323949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ล้านบาท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F53166" w:rsidRPr="007B225A" w14:paraId="54FC5D52" w14:textId="77777777" w:rsidTr="006358BF">
        <w:trPr>
          <w:tblHeader/>
        </w:trPr>
        <w:tc>
          <w:tcPr>
            <w:tcW w:w="4140" w:type="dxa"/>
          </w:tcPr>
          <w:p w14:paraId="631CDF97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050863DD" w14:textId="32431C28" w:rsidR="00F53166" w:rsidRPr="005855F2" w:rsidRDefault="0030002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สำหรับ</w:t>
            </w:r>
            <w:r w:rsidR="00997163" w:rsidRPr="00997163">
              <w:rPr>
                <w:rFonts w:asciiTheme="majorBidi" w:hAnsiTheme="majorBidi" w:hint="cs"/>
                <w:sz w:val="28"/>
                <w:cs/>
              </w:rPr>
              <w:t>รอบระยะเวลา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สามเดือนสิ้นสุดวันที่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3</w:t>
            </w:r>
            <w:r w:rsidR="005B370E"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5B370E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</w:tr>
      <w:tr w:rsidR="00F53166" w:rsidRPr="007B225A" w14:paraId="26B64A3F" w14:textId="77777777" w:rsidTr="006F45AF">
        <w:trPr>
          <w:tblHeader/>
        </w:trPr>
        <w:tc>
          <w:tcPr>
            <w:tcW w:w="4140" w:type="dxa"/>
          </w:tcPr>
          <w:p w14:paraId="31FE71E4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707DC22F" w14:textId="77777777" w:rsidR="00F53166" w:rsidRPr="005855F2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9BCABCD" w14:textId="77777777" w:rsidR="00F53166" w:rsidRPr="005855F2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198B20D" w14:textId="77777777" w:rsidR="00F53166" w:rsidRPr="005855F2" w:rsidRDefault="009E4C6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B225A" w14:paraId="7978934E" w14:textId="77777777" w:rsidTr="006F45AF">
        <w:trPr>
          <w:tblHeader/>
        </w:trPr>
        <w:tc>
          <w:tcPr>
            <w:tcW w:w="4140" w:type="dxa"/>
          </w:tcPr>
          <w:p w14:paraId="2D28C23C" w14:textId="77777777" w:rsidR="00F53166" w:rsidRPr="005855F2" w:rsidRDefault="00F53166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9B8B1" w14:textId="19DBF350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7C43E3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F7357C3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C4EB28" w14:textId="1B6FB481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9A681C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</w:tcPr>
          <w:p w14:paraId="0C23292F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953512" w14:textId="3B7591E8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5B1C64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A2222D7" w14:textId="77777777" w:rsidR="00F53166" w:rsidRPr="005855F2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2A72AC" w14:textId="1E7FA91C" w:rsidR="00F53166" w:rsidRPr="005855F2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5B1C64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F50FF0" w:rsidRPr="007B225A" w14:paraId="612D609A" w14:textId="77777777" w:rsidTr="006358BF">
        <w:tc>
          <w:tcPr>
            <w:tcW w:w="4140" w:type="dxa"/>
          </w:tcPr>
          <w:p w14:paraId="3BBECB8B" w14:textId="29699CD4" w:rsidR="00F50FF0" w:rsidRPr="005855F2" w:rsidRDefault="00DC64A4" w:rsidP="00DC64A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</w:t>
            </w:r>
            <w:r w:rsidR="00F50FF0"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ยการธุรกิจกับบริษัทย่อย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189CBF" w14:textId="77777777" w:rsidR="00F50FF0" w:rsidRPr="005855F2" w:rsidRDefault="00F50FF0" w:rsidP="00F50FF0">
            <w:pPr>
              <w:tabs>
                <w:tab w:val="decimal" w:pos="864"/>
              </w:tabs>
              <w:ind w:left="-115"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AF4878C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AAD782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721097C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4998899" w14:textId="77777777" w:rsidR="00F50FF0" w:rsidRPr="005855F2" w:rsidRDefault="00F50FF0" w:rsidP="00F50FF0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0AB4751" w14:textId="77777777" w:rsidR="00F50FF0" w:rsidRPr="005855F2" w:rsidRDefault="00F50FF0" w:rsidP="00F50FF0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D461D88" w14:textId="77777777" w:rsidR="00F50FF0" w:rsidRPr="005855F2" w:rsidRDefault="00F50FF0" w:rsidP="00F50FF0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A09ED" w:rsidRPr="007B225A" w14:paraId="76B3DA28" w14:textId="77777777" w:rsidTr="006358BF">
        <w:tc>
          <w:tcPr>
            <w:tcW w:w="4140" w:type="dxa"/>
            <w:vAlign w:val="bottom"/>
          </w:tcPr>
          <w:p w14:paraId="03F93704" w14:textId="3D8FAB2A" w:rsidR="003A09ED" w:rsidRPr="005855F2" w:rsidRDefault="003A09ED" w:rsidP="003A09ED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F8DB4D" w14:textId="66F5BD1B" w:rsidR="003A09ED" w:rsidRPr="005C424A" w:rsidRDefault="00505AEC" w:rsidP="003A09ED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BF20CEA" w14:textId="77777777" w:rsidR="003A09ED" w:rsidRPr="00234052" w:rsidRDefault="003A09ED" w:rsidP="003A09ED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E14808" w14:textId="43033CF3" w:rsidR="003A09ED" w:rsidRPr="00234052" w:rsidRDefault="003A09ED" w:rsidP="003A09ED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F866C5" w14:textId="77777777" w:rsidR="003A09ED" w:rsidRPr="00234052" w:rsidRDefault="003A09ED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B4EA11" w14:textId="213EF7C7" w:rsidR="003A09ED" w:rsidRPr="003A09ED" w:rsidRDefault="00505AEC" w:rsidP="003A09ED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</w:tcPr>
          <w:p w14:paraId="0210DD7E" w14:textId="77777777" w:rsidR="003A09ED" w:rsidRPr="00234052" w:rsidRDefault="003A09ED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9841BE" w14:textId="0C1853B7" w:rsidR="003A09ED" w:rsidRPr="00234052" w:rsidRDefault="00902CF9" w:rsidP="003A09ED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3A09ED" w:rsidRPr="007B225A" w14:paraId="7CAE609A" w14:textId="77777777" w:rsidTr="006358BF">
        <w:tc>
          <w:tcPr>
            <w:tcW w:w="4140" w:type="dxa"/>
          </w:tcPr>
          <w:p w14:paraId="371B39D9" w14:textId="6F8EE9BD" w:rsidR="003A09ED" w:rsidRPr="005855F2" w:rsidRDefault="003A09ED" w:rsidP="003A09ED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871C4A" w14:textId="7C649BE8" w:rsidR="003A09ED" w:rsidRPr="005C424A" w:rsidRDefault="00505AEC" w:rsidP="003A09ED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551049" w14:textId="77777777" w:rsidR="003A09ED" w:rsidRPr="00234052" w:rsidRDefault="003A09ED" w:rsidP="003A09ED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5E8C5A" w14:textId="14D42C08" w:rsidR="003A09ED" w:rsidRPr="00234052" w:rsidRDefault="003A09ED" w:rsidP="003A09ED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3B0546" w14:textId="77777777" w:rsidR="003A09ED" w:rsidRPr="00234052" w:rsidRDefault="003A09ED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46518F" w14:textId="07B44737" w:rsidR="003A09ED" w:rsidRPr="003A09ED" w:rsidRDefault="00505AEC" w:rsidP="003A09ED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80" w:type="dxa"/>
          </w:tcPr>
          <w:p w14:paraId="7FB389A0" w14:textId="77777777" w:rsidR="003A09ED" w:rsidRPr="00234052" w:rsidRDefault="003A09ED" w:rsidP="003A09ED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B3C58C" w14:textId="50402558" w:rsidR="003A09ED" w:rsidRPr="00234052" w:rsidRDefault="00902CF9" w:rsidP="003A09ED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3B39A8" w:rsidRPr="007B225A" w14:paraId="5D56368B" w14:textId="77777777" w:rsidTr="00E3371B">
        <w:trPr>
          <w:trHeight w:val="342"/>
        </w:trPr>
        <w:tc>
          <w:tcPr>
            <w:tcW w:w="4140" w:type="dxa"/>
          </w:tcPr>
          <w:p w14:paraId="09175D2E" w14:textId="77777777" w:rsidR="003B39A8" w:rsidRPr="005855F2" w:rsidRDefault="003B39A8" w:rsidP="003B39A8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5E7677" w14:textId="77777777" w:rsidR="003B39A8" w:rsidRDefault="003B39A8" w:rsidP="003B39A8">
            <w:pPr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2F39B62" w14:textId="77777777" w:rsidR="003B39A8" w:rsidRPr="00234052" w:rsidRDefault="003B39A8" w:rsidP="003B39A8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9CC482" w14:textId="77777777" w:rsidR="003B39A8" w:rsidRPr="00234052" w:rsidRDefault="003B39A8" w:rsidP="003B39A8">
            <w:pPr>
              <w:spacing w:line="240" w:lineRule="exact"/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72B9B1F" w14:textId="77777777" w:rsidR="003B39A8" w:rsidRPr="00234052" w:rsidRDefault="003B39A8" w:rsidP="003B39A8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EAE3AE" w14:textId="77777777" w:rsidR="003B39A8" w:rsidRDefault="003B39A8" w:rsidP="003B39A8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42D67F2" w14:textId="77777777" w:rsidR="003B39A8" w:rsidRPr="00234052" w:rsidRDefault="003B39A8" w:rsidP="003B39A8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CF991AC" w14:textId="77777777" w:rsidR="003B39A8" w:rsidRDefault="003B39A8" w:rsidP="003B39A8">
            <w:pPr>
              <w:tabs>
                <w:tab w:val="decimal" w:pos="805"/>
              </w:tabs>
              <w:spacing w:line="240" w:lineRule="exact"/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3371B" w:rsidRPr="007B225A" w14:paraId="70FD43C8" w14:textId="77777777" w:rsidTr="00E3371B">
        <w:trPr>
          <w:trHeight w:val="369"/>
        </w:trPr>
        <w:tc>
          <w:tcPr>
            <w:tcW w:w="4140" w:type="dxa"/>
          </w:tcPr>
          <w:p w14:paraId="3E41E366" w14:textId="0AB53020" w:rsidR="00E3371B" w:rsidRPr="005855F2" w:rsidRDefault="00E3371B" w:rsidP="0019736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รายการธุรกิจกับบริษัท</w:t>
            </w:r>
            <w:r w:rsidR="0015440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BDA3A3" w14:textId="77777777" w:rsidR="00E3371B" w:rsidRDefault="00E3371B" w:rsidP="003B39A8">
            <w:pPr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63B670E" w14:textId="77777777" w:rsidR="00E3371B" w:rsidRPr="00234052" w:rsidRDefault="00E3371B" w:rsidP="003B39A8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ED3877" w14:textId="77777777" w:rsidR="00E3371B" w:rsidRPr="00234052" w:rsidRDefault="00E3371B" w:rsidP="003B39A8">
            <w:pPr>
              <w:spacing w:line="240" w:lineRule="exact"/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A9BEAEE" w14:textId="77777777" w:rsidR="00E3371B" w:rsidRPr="00234052" w:rsidRDefault="00E3371B" w:rsidP="003B39A8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9081C5" w14:textId="77777777" w:rsidR="00E3371B" w:rsidRDefault="00E3371B" w:rsidP="003B39A8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4CF2181" w14:textId="77777777" w:rsidR="00E3371B" w:rsidRPr="00234052" w:rsidRDefault="00E3371B" w:rsidP="003B39A8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94541E1" w14:textId="77777777" w:rsidR="00E3371B" w:rsidRDefault="00E3371B" w:rsidP="003B39A8">
            <w:pPr>
              <w:tabs>
                <w:tab w:val="decimal" w:pos="805"/>
              </w:tabs>
              <w:spacing w:line="240" w:lineRule="exact"/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3371B" w:rsidRPr="007B225A" w14:paraId="6E62F5A8" w14:textId="77777777" w:rsidTr="00E3371B">
        <w:trPr>
          <w:trHeight w:val="351"/>
        </w:trPr>
        <w:tc>
          <w:tcPr>
            <w:tcW w:w="4140" w:type="dxa"/>
          </w:tcPr>
          <w:p w14:paraId="5CB6EAEC" w14:textId="2EFC6B48" w:rsidR="00E3371B" w:rsidRPr="005855F2" w:rsidRDefault="00664317" w:rsidP="00664317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5F3560" w14:textId="7A7290FA" w:rsidR="00E3371B" w:rsidRPr="0014215E" w:rsidRDefault="00E3371B" w:rsidP="00DE7303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14215E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F8F9552" w14:textId="77777777" w:rsidR="00E3371B" w:rsidRPr="0014215E" w:rsidRDefault="00E3371B" w:rsidP="003B39A8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601E91" w14:textId="1830CED1" w:rsidR="00E3371B" w:rsidRPr="00234052" w:rsidRDefault="00E3371B" w:rsidP="00DE7303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8167DC" w14:textId="77777777" w:rsidR="00E3371B" w:rsidRPr="00234052" w:rsidRDefault="00E3371B" w:rsidP="00DE7303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7A2BD3" w14:textId="237AF57B" w:rsidR="00E3371B" w:rsidRDefault="00E3371B" w:rsidP="00DE7303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78F033BC" w14:textId="77777777" w:rsidR="00E3371B" w:rsidRPr="00234052" w:rsidRDefault="00E3371B" w:rsidP="00DE7303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1FDBDB1" w14:textId="3F282316" w:rsidR="00E3371B" w:rsidRDefault="00E3371B" w:rsidP="00DE7303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3371B" w:rsidRPr="007B225A" w14:paraId="755BBAB3" w14:textId="77777777" w:rsidTr="006358BF">
        <w:tc>
          <w:tcPr>
            <w:tcW w:w="4140" w:type="dxa"/>
          </w:tcPr>
          <w:p w14:paraId="6EF7726F" w14:textId="77777777" w:rsidR="00E3371B" w:rsidRPr="005855F2" w:rsidRDefault="00E3371B" w:rsidP="003B39A8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EDF347" w14:textId="77777777" w:rsidR="00E3371B" w:rsidRDefault="00E3371B" w:rsidP="003B39A8">
            <w:pPr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49AB473" w14:textId="77777777" w:rsidR="00E3371B" w:rsidRPr="00234052" w:rsidRDefault="00E3371B" w:rsidP="003B39A8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096876" w14:textId="77777777" w:rsidR="00E3371B" w:rsidRPr="00234052" w:rsidRDefault="00E3371B" w:rsidP="003B39A8">
            <w:pPr>
              <w:spacing w:line="240" w:lineRule="exact"/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9F931B0" w14:textId="77777777" w:rsidR="00E3371B" w:rsidRPr="00234052" w:rsidRDefault="00E3371B" w:rsidP="003B39A8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F3F6F8" w14:textId="77777777" w:rsidR="00E3371B" w:rsidRDefault="00E3371B" w:rsidP="003B39A8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55564D40" w14:textId="77777777" w:rsidR="00E3371B" w:rsidRPr="00234052" w:rsidRDefault="00E3371B" w:rsidP="003B39A8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ADE8330" w14:textId="77777777" w:rsidR="00E3371B" w:rsidRDefault="00E3371B" w:rsidP="003B39A8">
            <w:pPr>
              <w:tabs>
                <w:tab w:val="decimal" w:pos="805"/>
              </w:tabs>
              <w:spacing w:line="240" w:lineRule="exact"/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44A1F" w:rsidRPr="007B225A" w14:paraId="64BAF311" w14:textId="77777777" w:rsidTr="00834A03">
        <w:trPr>
          <w:trHeight w:val="252"/>
        </w:trPr>
        <w:tc>
          <w:tcPr>
            <w:tcW w:w="4140" w:type="dxa"/>
            <w:vAlign w:val="bottom"/>
          </w:tcPr>
          <w:p w14:paraId="6AA8367D" w14:textId="70B5B4DE" w:rsidR="00F44A1F" w:rsidRPr="005855F2" w:rsidRDefault="00F44A1F" w:rsidP="00F44A1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4BFDB0" w14:textId="77777777" w:rsidR="00F44A1F" w:rsidRPr="005C424A" w:rsidRDefault="00F44A1F" w:rsidP="00F44A1F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B2FA98D" w14:textId="77777777" w:rsidR="00F44A1F" w:rsidRPr="00234052" w:rsidRDefault="00F44A1F" w:rsidP="00F44A1F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907026" w14:textId="77777777" w:rsidR="00F44A1F" w:rsidRPr="00234052" w:rsidRDefault="00F44A1F" w:rsidP="00F44A1F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610692" w14:textId="77777777" w:rsidR="00F44A1F" w:rsidRPr="00234052" w:rsidRDefault="00F44A1F" w:rsidP="00F44A1F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73534" w14:textId="77777777" w:rsidR="00F44A1F" w:rsidRPr="00676E46" w:rsidRDefault="00F44A1F" w:rsidP="00F44A1F">
            <w:pPr>
              <w:ind w:left="-18" w:right="91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80" w:type="dxa"/>
          </w:tcPr>
          <w:p w14:paraId="5814E077" w14:textId="77777777" w:rsidR="00F44A1F" w:rsidRPr="00234052" w:rsidRDefault="00F44A1F" w:rsidP="00F44A1F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F5FE86C" w14:textId="77777777" w:rsidR="00F44A1F" w:rsidRPr="00234052" w:rsidRDefault="00F44A1F" w:rsidP="00F44A1F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F44A1F" w:rsidRPr="007B225A" w14:paraId="0C036B64" w14:textId="77777777" w:rsidTr="006358BF">
        <w:trPr>
          <w:trHeight w:val="68"/>
        </w:trPr>
        <w:tc>
          <w:tcPr>
            <w:tcW w:w="4140" w:type="dxa"/>
            <w:vAlign w:val="bottom"/>
          </w:tcPr>
          <w:p w14:paraId="4499060D" w14:textId="7A3D8FE5" w:rsidR="00F44A1F" w:rsidRPr="005855F2" w:rsidRDefault="00F44A1F" w:rsidP="00F44A1F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ซื้อสินค้าและค่าใช้จ่ายในการ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ผลิต</w:t>
            </w:r>
            <w:r w:rsidR="0047152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/</w:t>
            </w:r>
            <w:r w:rsidR="0047152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F1DBAD" w14:textId="5840778E" w:rsidR="00F44A1F" w:rsidRPr="005C424A" w:rsidRDefault="00F74195" w:rsidP="00F44A1F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180" w:type="dxa"/>
            <w:shd w:val="clear" w:color="auto" w:fill="auto"/>
          </w:tcPr>
          <w:p w14:paraId="71B4DA0F" w14:textId="77777777" w:rsidR="00F44A1F" w:rsidRPr="00234052" w:rsidRDefault="00F44A1F" w:rsidP="00F44A1F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965A47" w14:textId="7EB8EDC5" w:rsidR="00F44A1F" w:rsidRPr="00234052" w:rsidRDefault="00F44A1F" w:rsidP="00F44A1F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6B663432" w14:textId="77777777" w:rsidR="00F44A1F" w:rsidRPr="00234052" w:rsidRDefault="00F44A1F" w:rsidP="00F44A1F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96122A" w14:textId="3C375D53" w:rsidR="00F44A1F" w:rsidRPr="001B79D8" w:rsidRDefault="00F74195" w:rsidP="00F44A1F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08AAA810" w14:textId="77777777" w:rsidR="00F44A1F" w:rsidRPr="001B79D8" w:rsidRDefault="00F44A1F" w:rsidP="00F44A1F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8F00459" w14:textId="4C91CBF3" w:rsidR="00F44A1F" w:rsidRPr="001B79D8" w:rsidRDefault="00F44A1F" w:rsidP="00F44A1F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1B79D8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9A3A78" w:rsidRPr="007B225A" w14:paraId="7F1B7A01" w14:textId="77777777" w:rsidTr="006358BF">
        <w:trPr>
          <w:trHeight w:val="68"/>
        </w:trPr>
        <w:tc>
          <w:tcPr>
            <w:tcW w:w="4140" w:type="dxa"/>
            <w:vAlign w:val="bottom"/>
          </w:tcPr>
          <w:p w14:paraId="57BDB44D" w14:textId="64F6627A" w:rsidR="009A3A78" w:rsidRPr="005855F2" w:rsidRDefault="009A3A78" w:rsidP="00F44A1F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BADC7E" w14:textId="4D26F338" w:rsidR="009A3A78" w:rsidRDefault="009A3A78" w:rsidP="00F44A1F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2A9A48A" w14:textId="77777777" w:rsidR="009A3A78" w:rsidRPr="00234052" w:rsidRDefault="009A3A78" w:rsidP="00F44A1F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1A2902" w14:textId="6A4D84BB" w:rsidR="009A3A78" w:rsidRDefault="009A3A78" w:rsidP="00F44A1F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73A41AA0" w14:textId="77777777" w:rsidR="009A3A78" w:rsidRPr="00234052" w:rsidRDefault="009A3A78" w:rsidP="00F44A1F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9E515A" w14:textId="3AE9EE86" w:rsidR="009A3A78" w:rsidRDefault="009A3A78" w:rsidP="00F44A1F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49A3D2D2" w14:textId="77777777" w:rsidR="009A3A78" w:rsidRPr="001B79D8" w:rsidRDefault="009A3A78" w:rsidP="00F44A1F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CDB9623" w14:textId="3B70566F" w:rsidR="009A3A78" w:rsidRPr="001B79D8" w:rsidRDefault="009A3A78" w:rsidP="00F44A1F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A3A78" w:rsidRPr="007B225A" w14:paraId="0E6CF413" w14:textId="77777777" w:rsidTr="006358BF">
        <w:trPr>
          <w:trHeight w:val="68"/>
        </w:trPr>
        <w:tc>
          <w:tcPr>
            <w:tcW w:w="4140" w:type="dxa"/>
            <w:vAlign w:val="bottom"/>
          </w:tcPr>
          <w:p w14:paraId="08B8ED36" w14:textId="77777777" w:rsidR="009A3A78" w:rsidRPr="005855F2" w:rsidRDefault="009A3A78" w:rsidP="00F44A1F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70F507" w14:textId="77777777" w:rsidR="009A3A78" w:rsidRDefault="009A3A78" w:rsidP="00F44A1F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74E12A" w14:textId="77777777" w:rsidR="009A3A78" w:rsidRPr="00234052" w:rsidRDefault="009A3A78" w:rsidP="00F44A1F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EED702" w14:textId="77777777" w:rsidR="009A3A78" w:rsidRDefault="009A3A78" w:rsidP="00F44A1F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0BB3DE5" w14:textId="77777777" w:rsidR="009A3A78" w:rsidRPr="00234052" w:rsidRDefault="009A3A78" w:rsidP="00F44A1F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424FB0" w14:textId="77777777" w:rsidR="009A3A78" w:rsidRDefault="009A3A78" w:rsidP="00F44A1F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CF7D013" w14:textId="77777777" w:rsidR="009A3A78" w:rsidRPr="001B79D8" w:rsidRDefault="009A3A78" w:rsidP="00F44A1F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9F6717F" w14:textId="77777777" w:rsidR="009A3A78" w:rsidRPr="001B79D8" w:rsidRDefault="009A3A78" w:rsidP="00F44A1F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A3A78" w:rsidRPr="007B225A" w14:paraId="3F31CDFE" w14:textId="77777777" w:rsidTr="006358BF">
        <w:trPr>
          <w:trHeight w:val="68"/>
        </w:trPr>
        <w:tc>
          <w:tcPr>
            <w:tcW w:w="4140" w:type="dxa"/>
            <w:vAlign w:val="bottom"/>
          </w:tcPr>
          <w:p w14:paraId="17D3C514" w14:textId="5A44F9BC" w:rsidR="009A3A78" w:rsidRPr="005855F2" w:rsidRDefault="009A3A78" w:rsidP="009A3A78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บุคคล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3C41CB" w14:textId="77777777" w:rsidR="009A3A78" w:rsidRDefault="009A3A78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CB4E50F" w14:textId="77777777" w:rsidR="009A3A78" w:rsidRPr="00234052" w:rsidRDefault="009A3A78" w:rsidP="009A3A7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C441E5" w14:textId="77777777" w:rsidR="009A3A78" w:rsidRDefault="009A3A78" w:rsidP="009A3A7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E20D90A" w14:textId="77777777" w:rsidR="009A3A78" w:rsidRPr="00234052" w:rsidRDefault="009A3A78" w:rsidP="009A3A78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332F38" w14:textId="77777777" w:rsidR="009A3A78" w:rsidRDefault="009A3A78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FA76857" w14:textId="77777777" w:rsidR="009A3A78" w:rsidRPr="001B79D8" w:rsidRDefault="009A3A78" w:rsidP="009A3A7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45A81C9" w14:textId="77777777" w:rsidR="009A3A78" w:rsidRPr="001B79D8" w:rsidRDefault="009A3A78" w:rsidP="009A3A78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A3A78" w:rsidRPr="007B225A" w14:paraId="60A841DD" w14:textId="77777777" w:rsidTr="006358BF">
        <w:trPr>
          <w:trHeight w:val="68"/>
        </w:trPr>
        <w:tc>
          <w:tcPr>
            <w:tcW w:w="4140" w:type="dxa"/>
            <w:vAlign w:val="bottom"/>
          </w:tcPr>
          <w:p w14:paraId="7CBB832D" w14:textId="2765EB03" w:rsidR="009A3A78" w:rsidRPr="009A3A78" w:rsidRDefault="009A3A78" w:rsidP="009A3A78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A4546D" w14:textId="5FB0AC4D" w:rsidR="009A3A78" w:rsidRDefault="009A3A78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7B47B5D5" w14:textId="77777777" w:rsidR="009A3A78" w:rsidRPr="00234052" w:rsidRDefault="009A3A78" w:rsidP="009A3A7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179D39" w14:textId="17CEE6DC" w:rsidR="009A3A78" w:rsidRDefault="009A3A78" w:rsidP="009A3A7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F75C76" w14:textId="77777777" w:rsidR="009A3A78" w:rsidRPr="00234052" w:rsidRDefault="009A3A78" w:rsidP="009A3A78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A30304" w14:textId="777B3413" w:rsidR="009A3A78" w:rsidRDefault="009A3A78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75B79CB9" w14:textId="77777777" w:rsidR="009A3A78" w:rsidRPr="001B79D8" w:rsidRDefault="009A3A78" w:rsidP="009A3A7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004511B" w14:textId="4C89B8E9" w:rsidR="009A3A78" w:rsidRPr="001B79D8" w:rsidRDefault="009A3A78" w:rsidP="009A3A78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A3A78" w:rsidRPr="007B225A" w14:paraId="6F9C6B8A" w14:textId="77777777" w:rsidTr="006358BF">
        <w:trPr>
          <w:trHeight w:val="68"/>
        </w:trPr>
        <w:tc>
          <w:tcPr>
            <w:tcW w:w="4140" w:type="dxa"/>
            <w:vAlign w:val="bottom"/>
          </w:tcPr>
          <w:p w14:paraId="1D27425B" w14:textId="77777777" w:rsidR="009A3A78" w:rsidRPr="005855F2" w:rsidRDefault="009A3A78" w:rsidP="009A3A78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2953C3" w14:textId="77777777" w:rsidR="009A3A78" w:rsidRDefault="009A3A78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A7F03E1" w14:textId="77777777" w:rsidR="009A3A78" w:rsidRPr="00234052" w:rsidRDefault="009A3A78" w:rsidP="009A3A7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C4B6BC" w14:textId="77777777" w:rsidR="009A3A78" w:rsidRDefault="009A3A78" w:rsidP="009A3A7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6A34EFF" w14:textId="77777777" w:rsidR="009A3A78" w:rsidRPr="00234052" w:rsidRDefault="009A3A78" w:rsidP="009A3A78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1A5A7E" w14:textId="77777777" w:rsidR="009A3A78" w:rsidRDefault="009A3A78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180E3CB0" w14:textId="77777777" w:rsidR="009A3A78" w:rsidRPr="001B79D8" w:rsidRDefault="009A3A78" w:rsidP="009A3A78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53AE627" w14:textId="77777777" w:rsidR="009A3A78" w:rsidRPr="001B79D8" w:rsidRDefault="009A3A78" w:rsidP="009A3A78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68560B4C" w14:textId="01EC1136" w:rsidR="001243C0" w:rsidRDefault="00D0719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 </w:t>
      </w:r>
    </w:p>
    <w:p w14:paraId="4A217E03" w14:textId="359F0B3A" w:rsidR="001243C0" w:rsidRPr="008320ED" w:rsidRDefault="009A3A7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br w:type="page"/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1080"/>
        <w:gridCol w:w="180"/>
        <w:gridCol w:w="1080"/>
        <w:gridCol w:w="180"/>
        <w:gridCol w:w="1080"/>
        <w:gridCol w:w="180"/>
        <w:gridCol w:w="1170"/>
      </w:tblGrid>
      <w:tr w:rsidR="00BB264A" w:rsidRPr="007B225A" w14:paraId="2C6AB57A" w14:textId="77777777" w:rsidTr="008A6859">
        <w:trPr>
          <w:tblHeader/>
        </w:trPr>
        <w:tc>
          <w:tcPr>
            <w:tcW w:w="4140" w:type="dxa"/>
          </w:tcPr>
          <w:p w14:paraId="72FE3A19" w14:textId="77777777" w:rsidR="00BB264A" w:rsidRPr="005855F2" w:rsidRDefault="00BB264A" w:rsidP="008A685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</w:tcPr>
          <w:p w14:paraId="1E07CDB1" w14:textId="77777777" w:rsidR="00BB264A" w:rsidRPr="005855F2" w:rsidRDefault="00BB264A" w:rsidP="008A6859">
            <w:pPr>
              <w:tabs>
                <w:tab w:val="left" w:pos="720"/>
                <w:tab w:val="left" w:pos="1440"/>
                <w:tab w:val="left" w:pos="2160"/>
              </w:tabs>
              <w:ind w:left="1440" w:hanging="144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855F2">
              <w:rPr>
                <w:rFonts w:asciiTheme="majorBidi" w:hAnsiTheme="majorBidi" w:cstheme="majorBidi"/>
                <w:caps/>
                <w:sz w:val="28"/>
                <w:cs/>
              </w:rPr>
              <w:t>ล้านบาท</w:t>
            </w:r>
            <w:r w:rsidRPr="005855F2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BB264A" w:rsidRPr="007B225A" w14:paraId="34AE78CA" w14:textId="77777777" w:rsidTr="008A6859">
        <w:trPr>
          <w:tblHeader/>
        </w:trPr>
        <w:tc>
          <w:tcPr>
            <w:tcW w:w="4140" w:type="dxa"/>
          </w:tcPr>
          <w:p w14:paraId="14C0C950" w14:textId="77777777" w:rsidR="00BB264A" w:rsidRPr="005855F2" w:rsidRDefault="00BB264A" w:rsidP="008A685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</w:tcPr>
          <w:p w14:paraId="42F7BA2F" w14:textId="4D555E2C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  <w:cs/>
              </w:rPr>
              <w:t>สำหรับ</w:t>
            </w:r>
            <w:r w:rsidR="000C2E99">
              <w:rPr>
                <w:rFonts w:asciiTheme="majorBidi" w:hAnsiTheme="majorBidi" w:hint="cs"/>
                <w:sz w:val="28"/>
                <w:cs/>
              </w:rPr>
              <w:t>รอบ</w:t>
            </w:r>
            <w:r w:rsidR="000C2E99">
              <w:rPr>
                <w:rFonts w:ascii="Angsana New" w:hAnsi="Angsana New" w:hint="cs"/>
                <w:sz w:val="28"/>
                <w:cs/>
              </w:rPr>
              <w:t>ระยะเวลา</w:t>
            </w:r>
            <w:r w:rsidR="005C424A">
              <w:rPr>
                <w:rFonts w:asciiTheme="majorBidi" w:hAnsiTheme="majorBidi" w:cstheme="majorBidi" w:hint="cs"/>
                <w:sz w:val="28"/>
                <w:cs/>
              </w:rPr>
              <w:t>หก</w:t>
            </w:r>
            <w:r w:rsidRPr="002D5555">
              <w:rPr>
                <w:rFonts w:asciiTheme="majorBidi" w:hAnsiTheme="majorBidi" w:cstheme="majorBidi"/>
                <w:sz w:val="28"/>
                <w:cs/>
              </w:rPr>
              <w:t>เดือนสิ้นสุดวันที่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</w:tr>
      <w:tr w:rsidR="00BB264A" w:rsidRPr="007B225A" w14:paraId="113C6C4D" w14:textId="77777777" w:rsidTr="006F45AF">
        <w:trPr>
          <w:tblHeader/>
        </w:trPr>
        <w:tc>
          <w:tcPr>
            <w:tcW w:w="4140" w:type="dxa"/>
          </w:tcPr>
          <w:p w14:paraId="245C9D73" w14:textId="77777777" w:rsidR="00BB264A" w:rsidRPr="005855F2" w:rsidRDefault="00BB264A" w:rsidP="008A6859">
            <w:pPr>
              <w:ind w:lef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101103DF" w14:textId="77777777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7CE333D" w14:textId="77777777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C9091F6" w14:textId="77777777" w:rsidR="00BB264A" w:rsidRPr="005855F2" w:rsidRDefault="00BB264A" w:rsidP="008A68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F7EE2" w:rsidRPr="007B225A" w14:paraId="57DBFDE6" w14:textId="77777777" w:rsidTr="006F45AF">
        <w:trPr>
          <w:tblHeader/>
        </w:trPr>
        <w:tc>
          <w:tcPr>
            <w:tcW w:w="4140" w:type="dxa"/>
          </w:tcPr>
          <w:p w14:paraId="561388F5" w14:textId="77777777" w:rsidR="00DF7EE2" w:rsidRPr="005855F2" w:rsidRDefault="00DF7EE2" w:rsidP="00DF7EE2">
            <w:pPr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A07AE" w14:textId="0DB5E4EF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875BD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2856E89" w14:textId="77777777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EE4CD1" w14:textId="702A28A3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875BD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</w:tcPr>
          <w:p w14:paraId="4805DFF7" w14:textId="77777777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6DF21B" w14:textId="663F75B0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875BD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8EDB473" w14:textId="77777777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23073EC" w14:textId="3856277B" w:rsidR="00DF7EE2" w:rsidRPr="005855F2" w:rsidRDefault="00DF7EE2" w:rsidP="00DF7E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</w:rPr>
              <w:t>256</w:t>
            </w:r>
            <w:r w:rsidR="00875BD9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BB264A" w:rsidRPr="007B225A" w14:paraId="0A87BA2E" w14:textId="77777777" w:rsidTr="008A6859">
        <w:tc>
          <w:tcPr>
            <w:tcW w:w="4140" w:type="dxa"/>
          </w:tcPr>
          <w:p w14:paraId="2DA8403D" w14:textId="77777777" w:rsidR="00BB264A" w:rsidRPr="005855F2" w:rsidRDefault="00BB264A" w:rsidP="0019736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  <w:r w:rsidRPr="00447006">
              <w:rPr>
                <w:rFonts w:asciiTheme="majorBidi" w:hAnsiTheme="majorBidi" w:cstheme="majorBidi"/>
                <w:b/>
                <w:bCs/>
                <w:sz w:val="28"/>
                <w:cs/>
              </w:rPr>
              <w:t>ธุรกิจกับบริษัทย่อย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B53C47" w14:textId="77777777" w:rsidR="00BB264A" w:rsidRPr="005855F2" w:rsidRDefault="00BB264A" w:rsidP="008A6859">
            <w:pPr>
              <w:tabs>
                <w:tab w:val="decimal" w:pos="864"/>
              </w:tabs>
              <w:ind w:left="-115"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05D63AA6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694B764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124C3CF1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1CA9337" w14:textId="77777777" w:rsidR="00BB264A" w:rsidRPr="005855F2" w:rsidRDefault="00BB264A" w:rsidP="008A6859">
            <w:pPr>
              <w:tabs>
                <w:tab w:val="decimal" w:pos="864"/>
              </w:tabs>
              <w:ind w:left="-108" w:right="91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237E5829" w14:textId="77777777" w:rsidR="00BB264A" w:rsidRPr="005855F2" w:rsidRDefault="00BB264A" w:rsidP="008A6859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108D2B1" w14:textId="77777777" w:rsidR="00BB264A" w:rsidRPr="005855F2" w:rsidRDefault="00BB264A" w:rsidP="008A6859">
            <w:pPr>
              <w:tabs>
                <w:tab w:val="decimal" w:pos="805"/>
              </w:tabs>
              <w:ind w:left="-108" w:right="9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2150C6" w:rsidRPr="007B225A" w14:paraId="47AAB5FE" w14:textId="77777777" w:rsidTr="008A6859">
        <w:tc>
          <w:tcPr>
            <w:tcW w:w="4140" w:type="dxa"/>
            <w:vAlign w:val="bottom"/>
          </w:tcPr>
          <w:p w14:paraId="13FE1D14" w14:textId="77777777" w:rsidR="002150C6" w:rsidRPr="005855F2" w:rsidRDefault="002150C6" w:rsidP="002150C6">
            <w:pPr>
              <w:ind w:right="-36"/>
              <w:rPr>
                <w:rFonts w:asciiTheme="majorBidi" w:hAnsiTheme="majorBidi" w:cstheme="majorBidi"/>
                <w:sz w:val="28"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AE3BBF" w14:textId="76DA8E83" w:rsidR="002150C6" w:rsidRPr="007D05D3" w:rsidRDefault="00263FBA" w:rsidP="002150C6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536B9B2" w14:textId="77777777" w:rsidR="002150C6" w:rsidRPr="00234052" w:rsidRDefault="002150C6" w:rsidP="002150C6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EBB0F" w14:textId="553D108A" w:rsidR="002150C6" w:rsidRPr="00234052" w:rsidRDefault="002150C6" w:rsidP="002150C6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BDAD651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5C86D0" w14:textId="69360460" w:rsidR="002150C6" w:rsidRPr="005C424A" w:rsidRDefault="00C7383A" w:rsidP="002150C6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0" w:type="dxa"/>
          </w:tcPr>
          <w:p w14:paraId="29ACCBE8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5173DCC" w14:textId="540DD17A" w:rsidR="002150C6" w:rsidRPr="00234052" w:rsidRDefault="00C53DAA" w:rsidP="002150C6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2150C6" w:rsidRPr="007B225A" w14:paraId="6A0EE181" w14:textId="77777777" w:rsidTr="008A6859">
        <w:tc>
          <w:tcPr>
            <w:tcW w:w="4140" w:type="dxa"/>
          </w:tcPr>
          <w:p w14:paraId="7B14A6EA" w14:textId="77777777" w:rsidR="002150C6" w:rsidRPr="005855F2" w:rsidRDefault="002150C6" w:rsidP="002150C6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545073" w14:textId="1250CDD0" w:rsidR="002150C6" w:rsidRPr="007D05D3" w:rsidRDefault="003F0A7A" w:rsidP="002150C6">
            <w:pPr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79F25EA" w14:textId="77777777" w:rsidR="002150C6" w:rsidRPr="00234052" w:rsidRDefault="002150C6" w:rsidP="002150C6">
            <w:pPr>
              <w:tabs>
                <w:tab w:val="decimal" w:pos="864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7E6F8E" w14:textId="651FBB1D" w:rsidR="002150C6" w:rsidRPr="00234052" w:rsidRDefault="002150C6" w:rsidP="002150C6">
            <w:pPr>
              <w:ind w:left="-18" w:right="9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34052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8A637F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17A87F" w14:textId="787D20B3" w:rsidR="002150C6" w:rsidRPr="005C424A" w:rsidRDefault="00C7383A" w:rsidP="002150C6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80" w:type="dxa"/>
          </w:tcPr>
          <w:p w14:paraId="1EA7F42B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C4EE75F" w14:textId="3891072B" w:rsidR="002150C6" w:rsidRPr="00234052" w:rsidRDefault="002150C6" w:rsidP="002150C6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C53DAA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2150C6" w:rsidRPr="007B225A" w14:paraId="72CC7E87" w14:textId="77777777" w:rsidTr="004E6D04">
        <w:trPr>
          <w:trHeight w:val="351"/>
        </w:trPr>
        <w:tc>
          <w:tcPr>
            <w:tcW w:w="4140" w:type="dxa"/>
            <w:vAlign w:val="bottom"/>
          </w:tcPr>
          <w:p w14:paraId="3B1108F4" w14:textId="77777777" w:rsidR="002150C6" w:rsidRPr="005855F2" w:rsidRDefault="002150C6" w:rsidP="002150C6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9153D5" w14:textId="77777777" w:rsidR="002150C6" w:rsidRPr="007D05D3" w:rsidRDefault="002150C6" w:rsidP="002150C6">
            <w:pPr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49DF08" w14:textId="77777777" w:rsidR="002150C6" w:rsidRPr="00234052" w:rsidRDefault="002150C6" w:rsidP="002150C6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FE08C7" w14:textId="77777777" w:rsidR="002150C6" w:rsidRPr="00234052" w:rsidRDefault="002150C6" w:rsidP="002150C6">
            <w:pPr>
              <w:spacing w:line="240" w:lineRule="exact"/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DA39017" w14:textId="77777777" w:rsidR="002150C6" w:rsidRPr="00234052" w:rsidRDefault="002150C6" w:rsidP="002150C6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DB7502" w14:textId="77777777" w:rsidR="002150C6" w:rsidRPr="005C424A" w:rsidRDefault="002150C6" w:rsidP="002150C6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C249F79" w14:textId="77777777" w:rsidR="002150C6" w:rsidRPr="00234052" w:rsidRDefault="002150C6" w:rsidP="002150C6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06C550" w14:textId="77777777" w:rsidR="002150C6" w:rsidRPr="00234052" w:rsidRDefault="002150C6" w:rsidP="002150C6">
            <w:pPr>
              <w:tabs>
                <w:tab w:val="decimal" w:pos="805"/>
              </w:tabs>
              <w:spacing w:line="240" w:lineRule="exact"/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5730F" w:rsidRPr="007B225A" w14:paraId="5503330D" w14:textId="77777777" w:rsidTr="004E6D04">
        <w:trPr>
          <w:trHeight w:val="369"/>
        </w:trPr>
        <w:tc>
          <w:tcPr>
            <w:tcW w:w="4140" w:type="dxa"/>
            <w:vAlign w:val="bottom"/>
          </w:tcPr>
          <w:p w14:paraId="4FC859DF" w14:textId="5D2CAA72" w:rsidR="0035730F" w:rsidRPr="005855F2" w:rsidRDefault="00956AB3" w:rsidP="00C53203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</w:t>
            </w:r>
            <w:r w:rsidRPr="00447006">
              <w:rPr>
                <w:rFonts w:asciiTheme="majorBidi" w:hAnsiTheme="majorBidi" w:cstheme="majorBidi"/>
                <w:b/>
                <w:bCs/>
                <w:sz w:val="28"/>
                <w:cs/>
              </w:rPr>
              <w:t>ธุรกิจกับบริษัท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2C926F" w14:textId="77777777" w:rsidR="0035730F" w:rsidRPr="007D05D3" w:rsidRDefault="0035730F" w:rsidP="002150C6">
            <w:pPr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CFA7EAC" w14:textId="77777777" w:rsidR="0035730F" w:rsidRPr="00234052" w:rsidRDefault="0035730F" w:rsidP="002150C6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DA57DD" w14:textId="77777777" w:rsidR="0035730F" w:rsidRPr="00234052" w:rsidRDefault="0035730F" w:rsidP="002150C6">
            <w:pPr>
              <w:spacing w:line="240" w:lineRule="exact"/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6988CA" w14:textId="77777777" w:rsidR="0035730F" w:rsidRPr="00234052" w:rsidRDefault="0035730F" w:rsidP="002150C6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B15625" w14:textId="77777777" w:rsidR="0035730F" w:rsidRPr="005C424A" w:rsidRDefault="0035730F" w:rsidP="002150C6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8429C16" w14:textId="77777777" w:rsidR="0035730F" w:rsidRPr="00234052" w:rsidRDefault="0035730F" w:rsidP="002150C6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E6ADF3F" w14:textId="77777777" w:rsidR="0035730F" w:rsidRPr="00234052" w:rsidRDefault="0035730F" w:rsidP="002150C6">
            <w:pPr>
              <w:tabs>
                <w:tab w:val="decimal" w:pos="805"/>
              </w:tabs>
              <w:spacing w:line="240" w:lineRule="exact"/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3D0E2D" w:rsidRPr="007B225A" w14:paraId="30F8D7F4" w14:textId="77777777" w:rsidTr="004E6D04">
        <w:trPr>
          <w:trHeight w:val="369"/>
        </w:trPr>
        <w:tc>
          <w:tcPr>
            <w:tcW w:w="4140" w:type="dxa"/>
            <w:vAlign w:val="bottom"/>
          </w:tcPr>
          <w:p w14:paraId="66637B81" w14:textId="2F51C669" w:rsidR="003D0E2D" w:rsidRPr="005855F2" w:rsidRDefault="00956AB3" w:rsidP="00664317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ดอกเบ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ี้ย</w:t>
            </w:r>
            <w:r w:rsidRPr="005855F2">
              <w:rPr>
                <w:rFonts w:asciiTheme="majorBidi" w:hAnsiTheme="majorBidi" w:cstheme="majorBidi"/>
                <w:sz w:val="28"/>
                <w:cs/>
              </w:rPr>
              <w:t>รับ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8601F9" w14:textId="6F356C01" w:rsidR="003D0E2D" w:rsidRPr="007D05D3" w:rsidRDefault="00956AB3" w:rsidP="002150C6">
            <w:pPr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D065578" w14:textId="77777777" w:rsidR="003D0E2D" w:rsidRPr="00234052" w:rsidRDefault="003D0E2D" w:rsidP="002150C6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09B648" w14:textId="6F7D559A" w:rsidR="003D0E2D" w:rsidRPr="00234052" w:rsidRDefault="00956AB3" w:rsidP="002150C6">
            <w:pPr>
              <w:spacing w:line="240" w:lineRule="exact"/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A2D242" w14:textId="77777777" w:rsidR="003D0E2D" w:rsidRPr="00234052" w:rsidRDefault="003D0E2D" w:rsidP="002150C6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68E93F" w14:textId="3649DCDF" w:rsidR="003D0E2D" w:rsidRPr="005C424A" w:rsidRDefault="00956AB3" w:rsidP="002150C6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2AC8E35D" w14:textId="77777777" w:rsidR="003D0E2D" w:rsidRPr="00234052" w:rsidRDefault="003D0E2D" w:rsidP="002150C6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7C73994" w14:textId="4AAB2E74" w:rsidR="003D0E2D" w:rsidRPr="00234052" w:rsidRDefault="00956AB3" w:rsidP="002150C6">
            <w:pPr>
              <w:tabs>
                <w:tab w:val="decimal" w:pos="805"/>
              </w:tabs>
              <w:spacing w:line="240" w:lineRule="exact"/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E6D04" w:rsidRPr="007B225A" w14:paraId="159AC972" w14:textId="77777777" w:rsidTr="004E6D04">
        <w:trPr>
          <w:trHeight w:val="369"/>
        </w:trPr>
        <w:tc>
          <w:tcPr>
            <w:tcW w:w="4140" w:type="dxa"/>
            <w:vAlign w:val="bottom"/>
          </w:tcPr>
          <w:p w14:paraId="5FD76589" w14:textId="77777777" w:rsidR="004E6D04" w:rsidRPr="005855F2" w:rsidRDefault="004E6D04" w:rsidP="002150C6">
            <w:pPr>
              <w:spacing w:line="240" w:lineRule="exact"/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5F28C9" w14:textId="77777777" w:rsidR="004E6D04" w:rsidRPr="007D05D3" w:rsidRDefault="004E6D04" w:rsidP="002150C6">
            <w:pPr>
              <w:spacing w:line="240" w:lineRule="exact"/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EAC9611" w14:textId="77777777" w:rsidR="004E6D04" w:rsidRPr="00234052" w:rsidRDefault="004E6D04" w:rsidP="002150C6">
            <w:pPr>
              <w:tabs>
                <w:tab w:val="decimal" w:pos="864"/>
              </w:tabs>
              <w:spacing w:line="240" w:lineRule="exact"/>
              <w:ind w:left="-108" w:right="-108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05C4FF" w14:textId="77777777" w:rsidR="004E6D04" w:rsidRPr="00234052" w:rsidRDefault="004E6D04" w:rsidP="002150C6">
            <w:pPr>
              <w:spacing w:line="240" w:lineRule="exact"/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E6334AB" w14:textId="77777777" w:rsidR="004E6D04" w:rsidRPr="00234052" w:rsidRDefault="004E6D04" w:rsidP="002150C6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E84949" w14:textId="77777777" w:rsidR="004E6D04" w:rsidRPr="005C424A" w:rsidRDefault="004E6D04" w:rsidP="002150C6">
            <w:pPr>
              <w:spacing w:line="240" w:lineRule="exact"/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0501BBD" w14:textId="77777777" w:rsidR="004E6D04" w:rsidRPr="00234052" w:rsidRDefault="004E6D04" w:rsidP="002150C6">
            <w:pPr>
              <w:tabs>
                <w:tab w:val="decimal" w:pos="864"/>
              </w:tabs>
              <w:spacing w:line="240" w:lineRule="exact"/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C44C734" w14:textId="77777777" w:rsidR="004E6D04" w:rsidRPr="00234052" w:rsidRDefault="004E6D04" w:rsidP="002150C6">
            <w:pPr>
              <w:tabs>
                <w:tab w:val="decimal" w:pos="805"/>
              </w:tabs>
              <w:spacing w:line="240" w:lineRule="exact"/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150C6" w:rsidRPr="007B225A" w14:paraId="273735A8" w14:textId="77777777" w:rsidTr="008A6859">
        <w:tc>
          <w:tcPr>
            <w:tcW w:w="4140" w:type="dxa"/>
            <w:vAlign w:val="bottom"/>
          </w:tcPr>
          <w:p w14:paraId="1CD55131" w14:textId="77777777" w:rsidR="002150C6" w:rsidRPr="005855F2" w:rsidRDefault="002150C6" w:rsidP="002150C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988FCE" w14:textId="77777777" w:rsidR="002150C6" w:rsidRPr="007D05D3" w:rsidRDefault="002150C6" w:rsidP="002150C6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DD1A4DA" w14:textId="77777777" w:rsidR="002150C6" w:rsidRPr="00234052" w:rsidRDefault="002150C6" w:rsidP="002150C6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AE4949" w14:textId="77777777" w:rsidR="002150C6" w:rsidRPr="00234052" w:rsidRDefault="002150C6" w:rsidP="002150C6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F3E6CBB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DE1B7A" w14:textId="77777777" w:rsidR="002150C6" w:rsidRPr="005C424A" w:rsidRDefault="002150C6" w:rsidP="002150C6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4BD0CD1E" w14:textId="77777777" w:rsidR="002150C6" w:rsidRPr="00234052" w:rsidRDefault="002150C6" w:rsidP="002150C6">
            <w:pPr>
              <w:tabs>
                <w:tab w:val="decimal" w:pos="864"/>
              </w:tabs>
              <w:ind w:left="-108"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459E1C6" w14:textId="77777777" w:rsidR="002150C6" w:rsidRPr="00234052" w:rsidRDefault="002150C6" w:rsidP="002150C6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150C6" w:rsidRPr="007B225A" w14:paraId="6FB7FF8A" w14:textId="77777777" w:rsidTr="008A6859">
        <w:trPr>
          <w:trHeight w:val="68"/>
        </w:trPr>
        <w:tc>
          <w:tcPr>
            <w:tcW w:w="4140" w:type="dxa"/>
            <w:vAlign w:val="bottom"/>
          </w:tcPr>
          <w:p w14:paraId="0C1247E0" w14:textId="5D6BF0CA" w:rsidR="002150C6" w:rsidRPr="005855F2" w:rsidRDefault="002150C6" w:rsidP="002150C6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sz w:val="28"/>
                <w:cs/>
              </w:rPr>
              <w:t>ซื้อสินค้าและค่าใช้จ่ายในการ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ผลิต</w:t>
            </w:r>
            <w:r w:rsidR="0047152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/</w:t>
            </w:r>
            <w:r w:rsidR="0047152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5C07AF" w14:textId="2B4ABEC3" w:rsidR="002150C6" w:rsidRPr="007D05D3" w:rsidRDefault="00DE6A8C" w:rsidP="002150C6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</w:t>
            </w:r>
          </w:p>
        </w:tc>
        <w:tc>
          <w:tcPr>
            <w:tcW w:w="180" w:type="dxa"/>
            <w:shd w:val="clear" w:color="auto" w:fill="auto"/>
          </w:tcPr>
          <w:p w14:paraId="499F9DF7" w14:textId="77777777" w:rsidR="002150C6" w:rsidRPr="00234052" w:rsidRDefault="002150C6" w:rsidP="002150C6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7BDAF6" w14:textId="5CC1BFC7" w:rsidR="002150C6" w:rsidRPr="00234052" w:rsidRDefault="002150C6" w:rsidP="002150C6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98BB4C2" w14:textId="77777777" w:rsidR="002150C6" w:rsidRPr="00234052" w:rsidRDefault="002150C6" w:rsidP="002150C6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A24274" w14:textId="7F8D9D5A" w:rsidR="002150C6" w:rsidRPr="005C424A" w:rsidRDefault="00263FBA" w:rsidP="002150C6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3EDC3D06" w14:textId="77777777" w:rsidR="002150C6" w:rsidRPr="00234052" w:rsidRDefault="002150C6" w:rsidP="001137C9">
            <w:pPr>
              <w:tabs>
                <w:tab w:val="decimal" w:pos="864"/>
              </w:tabs>
              <w:ind w:right="-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21DE3C7" w14:textId="3A583BC3" w:rsidR="002150C6" w:rsidRPr="00234052" w:rsidRDefault="002150C6" w:rsidP="002150C6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A3A78" w:rsidRPr="007B225A" w14:paraId="4F6AB747" w14:textId="77777777" w:rsidTr="008A6859">
        <w:trPr>
          <w:trHeight w:val="68"/>
        </w:trPr>
        <w:tc>
          <w:tcPr>
            <w:tcW w:w="4140" w:type="dxa"/>
            <w:vAlign w:val="bottom"/>
          </w:tcPr>
          <w:p w14:paraId="5FFFA551" w14:textId="48FA396F" w:rsidR="009A3A78" w:rsidRPr="005855F2" w:rsidRDefault="009A3A78" w:rsidP="009A3A78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75F1C9" w14:textId="577E38F6" w:rsidR="009A3A78" w:rsidRDefault="009A3A78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0C9924C" w14:textId="77777777" w:rsidR="009A3A78" w:rsidRPr="00234052" w:rsidRDefault="009A3A78" w:rsidP="009A3A7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FE4534" w14:textId="205C120E" w:rsidR="009A3A78" w:rsidRDefault="009A3A78" w:rsidP="009A3A7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48B19C54" w14:textId="77777777" w:rsidR="009A3A78" w:rsidRPr="00234052" w:rsidRDefault="009A3A78" w:rsidP="009A3A78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C72472" w14:textId="072D7104" w:rsidR="009A3A78" w:rsidRDefault="009A3A78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52CE12C3" w14:textId="77777777" w:rsidR="009A3A78" w:rsidRPr="00234052" w:rsidRDefault="009A3A78" w:rsidP="009A3A78">
            <w:pPr>
              <w:tabs>
                <w:tab w:val="decimal" w:pos="864"/>
              </w:tabs>
              <w:ind w:right="-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6B2AB84" w14:textId="75555654" w:rsidR="009A3A78" w:rsidRDefault="009A3A78" w:rsidP="009A3A78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A3A78" w:rsidRPr="007B225A" w14:paraId="7CB6B8E0" w14:textId="77777777" w:rsidTr="008A6859">
        <w:trPr>
          <w:trHeight w:val="68"/>
        </w:trPr>
        <w:tc>
          <w:tcPr>
            <w:tcW w:w="4140" w:type="dxa"/>
            <w:vAlign w:val="bottom"/>
          </w:tcPr>
          <w:p w14:paraId="7E326359" w14:textId="77777777" w:rsidR="009A3A78" w:rsidRPr="005855F2" w:rsidRDefault="009A3A78" w:rsidP="009A3A78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1A478A" w14:textId="77777777" w:rsidR="009A3A78" w:rsidRDefault="009A3A78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1375CDE" w14:textId="77777777" w:rsidR="009A3A78" w:rsidRPr="00234052" w:rsidRDefault="009A3A78" w:rsidP="009A3A7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F25B22" w14:textId="77777777" w:rsidR="009A3A78" w:rsidRDefault="009A3A78" w:rsidP="009A3A7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9F00D1" w14:textId="77777777" w:rsidR="009A3A78" w:rsidRPr="00234052" w:rsidRDefault="009A3A78" w:rsidP="009A3A78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EF3295" w14:textId="77777777" w:rsidR="009A3A78" w:rsidRDefault="009A3A78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0474641C" w14:textId="77777777" w:rsidR="009A3A78" w:rsidRPr="00234052" w:rsidRDefault="009A3A78" w:rsidP="009A3A78">
            <w:pPr>
              <w:tabs>
                <w:tab w:val="decimal" w:pos="864"/>
              </w:tabs>
              <w:ind w:right="-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03141D2" w14:textId="77777777" w:rsidR="009A3A78" w:rsidRDefault="009A3A78" w:rsidP="009A3A78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A3A78" w:rsidRPr="007B225A" w14:paraId="2AFEE0B2" w14:textId="77777777" w:rsidTr="008A6859">
        <w:trPr>
          <w:trHeight w:val="68"/>
        </w:trPr>
        <w:tc>
          <w:tcPr>
            <w:tcW w:w="4140" w:type="dxa"/>
            <w:vAlign w:val="bottom"/>
          </w:tcPr>
          <w:p w14:paraId="003F4715" w14:textId="2C36A3DB" w:rsidR="009A3A78" w:rsidRPr="005855F2" w:rsidRDefault="009A3A78" w:rsidP="009A3A78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บุคคล</w:t>
            </w:r>
            <w:r w:rsidRPr="005855F2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969978" w14:textId="77777777" w:rsidR="009A3A78" w:rsidRDefault="009A3A78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A8A43D9" w14:textId="77777777" w:rsidR="009A3A78" w:rsidRPr="00234052" w:rsidRDefault="009A3A78" w:rsidP="009A3A7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59A6F8" w14:textId="77777777" w:rsidR="009A3A78" w:rsidRDefault="009A3A78" w:rsidP="009A3A7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B673A8F" w14:textId="77777777" w:rsidR="009A3A78" w:rsidRPr="00234052" w:rsidRDefault="009A3A78" w:rsidP="009A3A78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3E37D9" w14:textId="77777777" w:rsidR="009A3A78" w:rsidRDefault="009A3A78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17F146A4" w14:textId="77777777" w:rsidR="009A3A78" w:rsidRPr="00234052" w:rsidRDefault="009A3A78" w:rsidP="009A3A78">
            <w:pPr>
              <w:tabs>
                <w:tab w:val="decimal" w:pos="864"/>
              </w:tabs>
              <w:ind w:right="-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E2FCE02" w14:textId="77777777" w:rsidR="009A3A78" w:rsidRDefault="009A3A78" w:rsidP="009A3A78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A3A78" w:rsidRPr="007B225A" w14:paraId="03096EB2" w14:textId="77777777" w:rsidTr="008A6859">
        <w:trPr>
          <w:trHeight w:val="68"/>
        </w:trPr>
        <w:tc>
          <w:tcPr>
            <w:tcW w:w="4140" w:type="dxa"/>
            <w:vAlign w:val="bottom"/>
          </w:tcPr>
          <w:p w14:paraId="072B9EB4" w14:textId="4738E0E6" w:rsidR="009A3A78" w:rsidRPr="005855F2" w:rsidRDefault="009A3A78" w:rsidP="009A3A78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740EE6" w14:textId="2DE6619D" w:rsidR="009A3A78" w:rsidRDefault="009A3A78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126C472D" w14:textId="77777777" w:rsidR="009A3A78" w:rsidRPr="00234052" w:rsidRDefault="009A3A78" w:rsidP="009A3A7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F356F9" w14:textId="7A3B9794" w:rsidR="009A3A78" w:rsidRDefault="009A3A78" w:rsidP="009A3A7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5C6F31" w14:textId="77777777" w:rsidR="009A3A78" w:rsidRPr="00234052" w:rsidRDefault="009A3A78" w:rsidP="009A3A78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227162" w14:textId="5B32F6E9" w:rsidR="009A3A78" w:rsidRDefault="009A3A78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</w:tcPr>
          <w:p w14:paraId="3D649A7D" w14:textId="77777777" w:rsidR="009A3A78" w:rsidRPr="00234052" w:rsidRDefault="009A3A78" w:rsidP="009A3A78">
            <w:pPr>
              <w:tabs>
                <w:tab w:val="decimal" w:pos="864"/>
              </w:tabs>
              <w:ind w:right="-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78777BD" w14:textId="4D372315" w:rsidR="009A3A78" w:rsidRDefault="009A3A78" w:rsidP="009A3A78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A3A78" w:rsidRPr="007B225A" w14:paraId="337A41AE" w14:textId="77777777" w:rsidTr="008A6859">
        <w:trPr>
          <w:trHeight w:val="68"/>
        </w:trPr>
        <w:tc>
          <w:tcPr>
            <w:tcW w:w="4140" w:type="dxa"/>
            <w:vAlign w:val="bottom"/>
          </w:tcPr>
          <w:p w14:paraId="5DFBDB1A" w14:textId="77777777" w:rsidR="009A3A78" w:rsidRPr="005855F2" w:rsidRDefault="009A3A78" w:rsidP="009A3A78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116836" w14:textId="77777777" w:rsidR="009A3A78" w:rsidRDefault="009A3A78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0D7AB73" w14:textId="77777777" w:rsidR="009A3A78" w:rsidRPr="00234052" w:rsidRDefault="009A3A78" w:rsidP="009A3A78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D9075C" w14:textId="77777777" w:rsidR="009A3A78" w:rsidRDefault="009A3A78" w:rsidP="009A3A78">
            <w:pPr>
              <w:ind w:left="-18" w:right="95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CFC312E" w14:textId="77777777" w:rsidR="009A3A78" w:rsidRPr="00234052" w:rsidRDefault="009A3A78" w:rsidP="009A3A78">
            <w:pPr>
              <w:tabs>
                <w:tab w:val="decimal" w:pos="864"/>
              </w:tabs>
              <w:ind w:right="-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F7ACF8" w14:textId="77777777" w:rsidR="009A3A78" w:rsidRDefault="009A3A78" w:rsidP="009A3A78">
            <w:pPr>
              <w:ind w:left="-18" w:right="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5B3784B" w14:textId="77777777" w:rsidR="009A3A78" w:rsidRPr="00234052" w:rsidRDefault="009A3A78" w:rsidP="009A3A78">
            <w:pPr>
              <w:tabs>
                <w:tab w:val="decimal" w:pos="864"/>
              </w:tabs>
              <w:ind w:right="-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11A92B0" w14:textId="77777777" w:rsidR="009A3A78" w:rsidRDefault="009A3A78" w:rsidP="009A3A78">
            <w:pPr>
              <w:tabs>
                <w:tab w:val="decimal" w:pos="805"/>
              </w:tabs>
              <w:ind w:left="-18"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69E16008" w14:textId="77777777" w:rsidR="001B09E4" w:rsidRDefault="001B09E4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1BE6D6E" w14:textId="77777777" w:rsidR="003C27CB" w:rsidRDefault="003C27CB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8A7520C" w14:textId="77777777" w:rsidR="003C27CB" w:rsidRDefault="003C27CB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E8F33B4" w14:textId="77777777" w:rsidR="003C27CB" w:rsidRDefault="003C27CB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992F18B" w14:textId="70DBD27A" w:rsidR="003C27CB" w:rsidRDefault="003C27CB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44E26C97" w14:textId="77777777" w:rsidR="009A3A78" w:rsidRDefault="009A3A7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025A076C" w14:textId="7897D1B9" w:rsidR="00F53166" w:rsidRPr="005855F2" w:rsidRDefault="009E4C64" w:rsidP="004D6755">
      <w:pPr>
        <w:spacing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t>ยอดคงค้างระหว่างบริษัทและ</w:t>
      </w:r>
      <w:r w:rsidR="00B356DA">
        <w:rPr>
          <w:rFonts w:asciiTheme="majorBidi" w:hAnsiTheme="majorBidi" w:cstheme="majorBidi" w:hint="cs"/>
          <w:color w:val="000000"/>
          <w:spacing w:val="-2"/>
          <w:sz w:val="28"/>
          <w:cs/>
        </w:rPr>
        <w:t>บุคคลหรือ</w:t>
      </w: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กิจการที่เกี่ยวข้องกัน ณ วันที่ </w:t>
      </w:r>
      <w:r w:rsidR="0026738D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A026D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26738D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A026D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987B5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F18FD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และวันที่ </w:t>
      </w:r>
      <w:r w:rsidR="00F87EF9" w:rsidRPr="00987B51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F87EF9"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987B51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F18FD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987B51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B356DA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          </w:t>
      </w:r>
      <w:r w:rsidRPr="00987B51">
        <w:rPr>
          <w:rFonts w:asciiTheme="majorBidi" w:hAnsiTheme="majorBidi" w:cstheme="majorBidi"/>
          <w:color w:val="000000"/>
          <w:spacing w:val="-2"/>
          <w:sz w:val="28"/>
          <w:cs/>
        </w:rPr>
        <w:t>มี</w:t>
      </w:r>
      <w:r w:rsidRPr="005855F2">
        <w:rPr>
          <w:rFonts w:asciiTheme="majorBidi" w:hAnsiTheme="majorBidi" w:cstheme="majorBidi"/>
          <w:color w:val="000000"/>
          <w:spacing w:val="-2"/>
          <w:sz w:val="28"/>
          <w:cs/>
        </w:rPr>
        <w:t>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6"/>
        <w:gridCol w:w="1080"/>
        <w:gridCol w:w="184"/>
        <w:gridCol w:w="1080"/>
        <w:gridCol w:w="180"/>
        <w:gridCol w:w="1080"/>
        <w:gridCol w:w="180"/>
        <w:gridCol w:w="1080"/>
      </w:tblGrid>
      <w:tr w:rsidR="00F53166" w:rsidRPr="008A17ED" w14:paraId="5D3D05D3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39BF548E" w14:textId="77777777" w:rsidR="00F53166" w:rsidRPr="008A17ED" w:rsidRDefault="00F53166">
            <w:pPr>
              <w:rPr>
                <w:rFonts w:asciiTheme="majorBidi" w:hAnsiTheme="majorBidi"/>
                <w:sz w:val="28"/>
              </w:rPr>
            </w:pPr>
          </w:p>
        </w:tc>
        <w:tc>
          <w:tcPr>
            <w:tcW w:w="2344" w:type="dxa"/>
            <w:gridSpan w:val="3"/>
            <w:shd w:val="clear" w:color="auto" w:fill="auto"/>
          </w:tcPr>
          <w:p w14:paraId="6F7F107B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224ED7C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3E810C8C" w14:textId="77777777" w:rsidR="00F53166" w:rsidRPr="008A17ED" w:rsidRDefault="009E4C64" w:rsidP="00B93F91">
            <w:pPr>
              <w:ind w:left="-108" w:right="4"/>
              <w:jc w:val="right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</w:rPr>
              <w:t>(</w:t>
            </w:r>
            <w:r w:rsidRPr="008A17ED">
              <w:rPr>
                <w:rFonts w:asciiTheme="majorBidi" w:hAnsiTheme="majorBidi"/>
                <w:sz w:val="28"/>
                <w:cs/>
              </w:rPr>
              <w:t>หน่วย</w:t>
            </w:r>
            <w:r w:rsidRPr="008A17ED">
              <w:rPr>
                <w:rFonts w:asciiTheme="majorBidi" w:hAnsiTheme="majorBidi"/>
                <w:sz w:val="28"/>
              </w:rPr>
              <w:t xml:space="preserve">: </w:t>
            </w:r>
            <w:r w:rsidRPr="008A17ED">
              <w:rPr>
                <w:rFonts w:asciiTheme="majorBidi" w:hAnsiTheme="majorBidi"/>
                <w:sz w:val="28"/>
                <w:cs/>
              </w:rPr>
              <w:t>พันบาท</w:t>
            </w:r>
            <w:r w:rsidRPr="008A17ED">
              <w:rPr>
                <w:rFonts w:asciiTheme="majorBidi" w:hAnsiTheme="majorBidi"/>
                <w:sz w:val="28"/>
              </w:rPr>
              <w:t>)</w:t>
            </w:r>
          </w:p>
        </w:tc>
      </w:tr>
      <w:tr w:rsidR="00F53166" w:rsidRPr="008A17ED" w14:paraId="55ED69B6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330838BD" w14:textId="77777777" w:rsidR="00F53166" w:rsidRPr="008A17ED" w:rsidRDefault="00F53166">
            <w:pPr>
              <w:rPr>
                <w:rFonts w:asciiTheme="majorBidi" w:hAnsiTheme="majorBidi"/>
                <w:sz w:val="28"/>
              </w:rPr>
            </w:pPr>
          </w:p>
        </w:tc>
        <w:tc>
          <w:tcPr>
            <w:tcW w:w="23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25F1C9" w14:textId="77777777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3941A625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A83284" w14:textId="77777777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8A17ED" w14:paraId="336EF36A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1BF5E8EE" w14:textId="77777777" w:rsidR="00F53166" w:rsidRPr="008A17ED" w:rsidRDefault="00F53166">
            <w:pPr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4D7B1AD" w14:textId="520EF3F2" w:rsidR="00F53166" w:rsidRPr="008A17ED" w:rsidRDefault="0016489C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</w:rPr>
              <w:t>3</w:t>
            </w:r>
            <w:r w:rsidR="00A026D0" w:rsidRPr="008A17ED">
              <w:rPr>
                <w:rFonts w:asciiTheme="majorBidi" w:hAnsiTheme="majorBidi" w:hint="cs"/>
                <w:sz w:val="28"/>
                <w:cs/>
              </w:rPr>
              <w:t>0</w:t>
            </w:r>
            <w:r w:rsidRPr="008A17ED">
              <w:rPr>
                <w:rFonts w:asciiTheme="majorBidi" w:hAnsiTheme="majorBidi"/>
                <w:sz w:val="28"/>
              </w:rPr>
              <w:t xml:space="preserve"> </w:t>
            </w:r>
            <w:r w:rsidR="00A026D0" w:rsidRPr="008A17ED">
              <w:rPr>
                <w:rFonts w:asciiTheme="majorBidi" w:hAnsiTheme="majorBidi" w:hint="cs"/>
                <w:sz w:val="28"/>
                <w:cs/>
              </w:rPr>
              <w:t>มิถุนายน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7B3403DF" w14:textId="77777777" w:rsidR="00F53166" w:rsidRPr="008A17ED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2544AB" w14:textId="77777777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</w:rPr>
              <w:t xml:space="preserve">31 </w:t>
            </w:r>
            <w:r w:rsidRPr="008A17ED">
              <w:rPr>
                <w:rFonts w:asciiTheme="majorBidi" w:hAnsi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DB483DF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DBA81F" w14:textId="49397111" w:rsidR="00F53166" w:rsidRPr="008A17ED" w:rsidRDefault="0016489C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3</w:t>
            </w:r>
            <w:r w:rsidR="00A026D0" w:rsidRPr="008A17ED">
              <w:rPr>
                <w:rFonts w:asciiTheme="majorBidi" w:hAnsiTheme="majorBidi"/>
                <w:sz w:val="28"/>
              </w:rPr>
              <w:t>0</w:t>
            </w:r>
            <w:r w:rsidRPr="008A17ED">
              <w:rPr>
                <w:rFonts w:asciiTheme="majorBidi" w:hAnsiTheme="majorBidi"/>
                <w:sz w:val="28"/>
              </w:rPr>
              <w:t xml:space="preserve"> </w:t>
            </w:r>
            <w:r w:rsidR="00A026D0" w:rsidRPr="008A17ED">
              <w:rPr>
                <w:rFonts w:asciiTheme="majorBidi" w:hAnsiTheme="majorBidi" w:hint="cs"/>
                <w:sz w:val="28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994303C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46AA2D" w14:textId="77777777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 xml:space="preserve">31 </w:t>
            </w:r>
            <w:r w:rsidRPr="008A17ED">
              <w:rPr>
                <w:rFonts w:asciiTheme="majorBidi" w:hAnsiTheme="majorBidi"/>
                <w:sz w:val="28"/>
                <w:cs/>
              </w:rPr>
              <w:t>ธันวาคม</w:t>
            </w:r>
          </w:p>
        </w:tc>
      </w:tr>
      <w:tr w:rsidR="00F53166" w:rsidRPr="008A17ED" w14:paraId="293FE705" w14:textId="77777777" w:rsidTr="007A1D4A">
        <w:trPr>
          <w:tblHeader/>
        </w:trPr>
        <w:tc>
          <w:tcPr>
            <w:tcW w:w="4226" w:type="dxa"/>
            <w:shd w:val="clear" w:color="auto" w:fill="auto"/>
          </w:tcPr>
          <w:p w14:paraId="0613CC25" w14:textId="77777777" w:rsidR="00F53166" w:rsidRPr="008A17ED" w:rsidRDefault="00F53166">
            <w:pPr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10D286" w14:textId="405C7920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 w:rsidR="00233BD0">
              <w:rPr>
                <w:rFonts w:asciiTheme="majorBidi" w:hAnsiTheme="majorBidi"/>
                <w:sz w:val="28"/>
              </w:rPr>
              <w:t>7</w:t>
            </w:r>
          </w:p>
        </w:tc>
        <w:tc>
          <w:tcPr>
            <w:tcW w:w="184" w:type="dxa"/>
            <w:shd w:val="clear" w:color="auto" w:fill="auto"/>
          </w:tcPr>
          <w:p w14:paraId="7836CA9C" w14:textId="77777777" w:rsidR="00F53166" w:rsidRPr="008A17ED" w:rsidRDefault="00F5316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59F3ECE" w14:textId="2223EDDB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 w:rsidR="00233BD0">
              <w:rPr>
                <w:rFonts w:asciiTheme="majorBidi" w:hAnsiTheme="majorBidi"/>
                <w:sz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40836A0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052C47" w14:textId="2793BA3E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 w:rsidR="00396F74">
              <w:rPr>
                <w:rFonts w:asciiTheme="majorBidi" w:hAnsiTheme="majorBidi"/>
                <w:sz w:val="28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4A57484" w14:textId="77777777" w:rsidR="00F53166" w:rsidRPr="008A17ED" w:rsidRDefault="00F53166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AFA242" w14:textId="1FF03775" w:rsidR="00F53166" w:rsidRPr="008A17ED" w:rsidRDefault="009E4C64">
            <w:pPr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256</w:t>
            </w:r>
            <w:r w:rsidR="00396F74">
              <w:rPr>
                <w:rFonts w:asciiTheme="majorBidi" w:hAnsiTheme="majorBidi"/>
                <w:sz w:val="28"/>
              </w:rPr>
              <w:t>6</w:t>
            </w:r>
          </w:p>
        </w:tc>
      </w:tr>
      <w:tr w:rsidR="00126870" w:rsidRPr="008A17ED" w14:paraId="74BDB7E5" w14:textId="77777777" w:rsidTr="007A1D4A">
        <w:tc>
          <w:tcPr>
            <w:tcW w:w="4226" w:type="dxa"/>
            <w:shd w:val="clear" w:color="auto" w:fill="auto"/>
            <w:vAlign w:val="bottom"/>
          </w:tcPr>
          <w:p w14:paraId="191F9415" w14:textId="39663AFE" w:rsidR="00126870" w:rsidRPr="008A17ED" w:rsidRDefault="00126870" w:rsidP="00126870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ลูกหนี้อื่น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 xml:space="preserve"> - 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กิจการที่เกี่ยวข้องกัน </w:t>
            </w:r>
            <w:r w:rsidRPr="008A17ED">
              <w:rPr>
                <w:rFonts w:asciiTheme="majorBidi" w:hAnsiTheme="majorBidi"/>
                <w:b/>
                <w:bCs/>
                <w:spacing w:val="-4"/>
                <w:sz w:val="28"/>
              </w:rPr>
              <w:t>(</w:t>
            </w:r>
            <w:r w:rsidRPr="008A17ED"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  <w:t xml:space="preserve">ดูหมายเหตุข้อ </w:t>
            </w:r>
            <w:r w:rsidRPr="008A17ED">
              <w:rPr>
                <w:rFonts w:asciiTheme="majorBidi" w:hAnsiTheme="majorBidi"/>
                <w:b/>
                <w:bCs/>
                <w:spacing w:val="-4"/>
                <w:sz w:val="28"/>
              </w:rPr>
              <w:t>6)</w:t>
            </w:r>
          </w:p>
        </w:tc>
        <w:tc>
          <w:tcPr>
            <w:tcW w:w="1080" w:type="dxa"/>
            <w:shd w:val="clear" w:color="auto" w:fill="auto"/>
          </w:tcPr>
          <w:p w14:paraId="13D271C3" w14:textId="77777777" w:rsidR="00126870" w:rsidRPr="008A17ED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C0DA9BA" w14:textId="77777777" w:rsidR="00126870" w:rsidRPr="008A17ED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287B89" w14:textId="77777777" w:rsidR="00126870" w:rsidRPr="008A17ED" w:rsidRDefault="00126870" w:rsidP="00126870">
            <w:pPr>
              <w:tabs>
                <w:tab w:val="decimal" w:pos="559"/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E1C584A" w14:textId="77777777" w:rsidR="00126870" w:rsidRPr="008A17ED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163F8E" w14:textId="77777777" w:rsidR="00126870" w:rsidRPr="008A17ED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73AE814" w14:textId="77777777" w:rsidR="00126870" w:rsidRPr="008A17ED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C72A95" w14:textId="77777777" w:rsidR="00126870" w:rsidRPr="008A17ED" w:rsidRDefault="00126870" w:rsidP="00126870">
            <w:pPr>
              <w:tabs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1A13CD" w:rsidRPr="008A17ED" w14:paraId="3F20D69E" w14:textId="77777777">
        <w:tc>
          <w:tcPr>
            <w:tcW w:w="4226" w:type="dxa"/>
            <w:shd w:val="clear" w:color="auto" w:fill="auto"/>
            <w:vAlign w:val="bottom"/>
          </w:tcPr>
          <w:p w14:paraId="5864E68E" w14:textId="4C381C96" w:rsidR="001A13CD" w:rsidRPr="008A17ED" w:rsidRDefault="001A13CD" w:rsidP="001A13CD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A8754D" w14:textId="6FF70C39" w:rsidR="001A13CD" w:rsidRPr="008A17ED" w:rsidRDefault="001A13CD" w:rsidP="001A13C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B2C3BEE" w14:textId="77777777" w:rsidR="001A13CD" w:rsidRPr="008A17ED" w:rsidRDefault="001A13CD" w:rsidP="001A13C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D21969" w14:textId="48AB6A4F" w:rsidR="001A13CD" w:rsidRPr="008A17ED" w:rsidRDefault="001A13CD" w:rsidP="001A13C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D75F981" w14:textId="77777777" w:rsidR="001A13CD" w:rsidRPr="008A17ED" w:rsidRDefault="001A13CD" w:rsidP="001A13C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548D0E" w14:textId="0E41C74E" w:rsidR="001A13CD" w:rsidRPr="008A17ED" w:rsidRDefault="00F36BE7" w:rsidP="00A6499E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493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492E0C3C" w14:textId="38DBB291" w:rsidR="001A13CD" w:rsidRPr="008A17ED" w:rsidRDefault="001A13CD" w:rsidP="001A13CD">
            <w:pPr>
              <w:ind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2656EA1" w14:textId="34293554" w:rsidR="001A13CD" w:rsidRPr="008A17ED" w:rsidRDefault="001A13CD" w:rsidP="001A13CD">
            <w:pPr>
              <w:tabs>
                <w:tab w:val="center" w:pos="486"/>
                <w:tab w:val="decimal" w:pos="900"/>
                <w:tab w:val="decimal" w:pos="950"/>
                <w:tab w:val="right" w:pos="99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503</w:t>
            </w:r>
          </w:p>
        </w:tc>
      </w:tr>
      <w:tr w:rsidR="00B56A9D" w:rsidRPr="008A17ED" w14:paraId="41C7E80F" w14:textId="77777777">
        <w:tc>
          <w:tcPr>
            <w:tcW w:w="4226" w:type="dxa"/>
            <w:shd w:val="clear" w:color="auto" w:fill="auto"/>
            <w:vAlign w:val="bottom"/>
          </w:tcPr>
          <w:p w14:paraId="41C82C3C" w14:textId="5D6636F5" w:rsidR="00B56A9D" w:rsidRPr="008A17ED" w:rsidRDefault="00B56A9D" w:rsidP="00B56A9D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5559CF" w14:textId="490F9310" w:rsidR="00B56A9D" w:rsidRPr="008A17ED" w:rsidRDefault="00F36BE7" w:rsidP="00B56A9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2</w:t>
            </w:r>
          </w:p>
        </w:tc>
        <w:tc>
          <w:tcPr>
            <w:tcW w:w="184" w:type="dxa"/>
            <w:shd w:val="clear" w:color="auto" w:fill="auto"/>
          </w:tcPr>
          <w:p w14:paraId="09013C57" w14:textId="77777777" w:rsidR="00B56A9D" w:rsidRPr="008A17ED" w:rsidRDefault="00B56A9D" w:rsidP="00B56A9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DFF7AB" w14:textId="199DBE6F" w:rsidR="00B56A9D" w:rsidRPr="008A17ED" w:rsidRDefault="00EB7F4A" w:rsidP="00B56A9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63785C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0921DD6" w14:textId="77777777" w:rsidR="00B56A9D" w:rsidRPr="008A17ED" w:rsidRDefault="00B56A9D" w:rsidP="00B56A9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5DE9BE" w14:textId="4DEB007B" w:rsidR="00B56A9D" w:rsidRPr="008A17ED" w:rsidRDefault="00F36BE7" w:rsidP="00B56A9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32D7643" w14:textId="77777777" w:rsidR="00B56A9D" w:rsidRPr="008A17ED" w:rsidRDefault="00B56A9D" w:rsidP="00B56A9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BDEF73" w14:textId="238DF797" w:rsidR="00B56A9D" w:rsidRPr="008A17ED" w:rsidRDefault="00DB7E07" w:rsidP="00B56A9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</w:t>
            </w:r>
          </w:p>
        </w:tc>
      </w:tr>
      <w:tr w:rsidR="00B56A9D" w:rsidRPr="008A17ED" w14:paraId="3237D0AC" w14:textId="77777777">
        <w:tc>
          <w:tcPr>
            <w:tcW w:w="4226" w:type="dxa"/>
            <w:shd w:val="clear" w:color="auto" w:fill="auto"/>
            <w:vAlign w:val="bottom"/>
          </w:tcPr>
          <w:p w14:paraId="137588B2" w14:textId="57672756" w:rsidR="00B56A9D" w:rsidRPr="008A17ED" w:rsidRDefault="00B56A9D" w:rsidP="00B56A9D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 w:hint="cs"/>
                <w:sz w:val="28"/>
                <w:cs/>
              </w:rPr>
              <w:t>บริษัทที่เกี่ยวข้องกัน</w:t>
            </w:r>
            <w:r w:rsidRPr="008A17ED">
              <w:rPr>
                <w:rFonts w:asciiTheme="majorBidi" w:hAnsiTheme="majorBidi"/>
                <w:sz w:val="28"/>
                <w:cs/>
              </w:rPr>
              <w:t xml:space="preserve"> (</w:t>
            </w:r>
            <w:r w:rsidRPr="008A17ED">
              <w:rPr>
                <w:rFonts w:asciiTheme="majorBidi" w:hAnsiTheme="majorBidi" w:hint="cs"/>
                <w:sz w:val="28"/>
                <w:cs/>
              </w:rPr>
              <w:t>มี</w:t>
            </w:r>
            <w:r w:rsidR="009D61E2">
              <w:rPr>
                <w:rFonts w:asciiTheme="majorBidi" w:hAnsiTheme="majorBidi" w:hint="cs"/>
                <w:sz w:val="28"/>
                <w:cs/>
              </w:rPr>
              <w:t>ผู้ถือหุ้น</w:t>
            </w:r>
            <w:r w:rsidRPr="008A17ED">
              <w:rPr>
                <w:rFonts w:asciiTheme="majorBidi" w:hAnsiTheme="majorBidi" w:hint="cs"/>
                <w:sz w:val="28"/>
                <w:cs/>
              </w:rPr>
              <w:t>ร่วมกัน</w:t>
            </w:r>
            <w:r w:rsidRPr="008A17ED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09D195" w14:textId="3EA57100" w:rsidR="00B56A9D" w:rsidRPr="008A17ED" w:rsidRDefault="00F36BE7" w:rsidP="00B56A9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4</w:t>
            </w:r>
          </w:p>
        </w:tc>
        <w:tc>
          <w:tcPr>
            <w:tcW w:w="184" w:type="dxa"/>
            <w:shd w:val="clear" w:color="auto" w:fill="auto"/>
          </w:tcPr>
          <w:p w14:paraId="56BA0E74" w14:textId="77777777" w:rsidR="00B56A9D" w:rsidRPr="008A17ED" w:rsidRDefault="00B56A9D" w:rsidP="00B56A9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C9635D" w14:textId="42C2A9C5" w:rsidR="00B56A9D" w:rsidRPr="008A17ED" w:rsidRDefault="00B56A9D" w:rsidP="00B56A9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AF5BDDA" w14:textId="77777777" w:rsidR="00B56A9D" w:rsidRPr="008A17ED" w:rsidRDefault="00B56A9D" w:rsidP="00B56A9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813096" w14:textId="00F258EC" w:rsidR="00B56A9D" w:rsidRPr="008A17ED" w:rsidRDefault="00A6499E" w:rsidP="00B56A9D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7319C8C" w14:textId="77777777" w:rsidR="00B56A9D" w:rsidRPr="008A17ED" w:rsidRDefault="00B56A9D" w:rsidP="00B56A9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4F6739" w14:textId="390AD81C" w:rsidR="00B56A9D" w:rsidRPr="008A17ED" w:rsidRDefault="00B56A9D" w:rsidP="00B56A9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56A9D" w:rsidRPr="008A17ED" w14:paraId="3DEA4717" w14:textId="77777777">
        <w:tc>
          <w:tcPr>
            <w:tcW w:w="4226" w:type="dxa"/>
            <w:shd w:val="clear" w:color="auto" w:fill="auto"/>
            <w:vAlign w:val="center"/>
          </w:tcPr>
          <w:p w14:paraId="343F346E" w14:textId="30FEED22" w:rsidR="00B56A9D" w:rsidRPr="008A17ED" w:rsidRDefault="00B56A9D" w:rsidP="00B56A9D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รวมลูกหนี้อื่น </w:t>
            </w:r>
            <w:r w:rsidR="00861F30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54B64" w14:textId="7BE78630" w:rsidR="00B56A9D" w:rsidRPr="008A17ED" w:rsidRDefault="00F36BE7" w:rsidP="00A6499E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6</w:t>
            </w:r>
          </w:p>
        </w:tc>
        <w:tc>
          <w:tcPr>
            <w:tcW w:w="184" w:type="dxa"/>
            <w:shd w:val="clear" w:color="auto" w:fill="auto"/>
          </w:tcPr>
          <w:p w14:paraId="3F784C44" w14:textId="77777777" w:rsidR="00B56A9D" w:rsidRPr="008A17ED" w:rsidRDefault="00B56A9D" w:rsidP="00B56A9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92361B" w14:textId="26C1F46B" w:rsidR="00B56A9D" w:rsidRPr="008A17ED" w:rsidRDefault="00EB7F4A" w:rsidP="00B56A9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</w:t>
            </w:r>
            <w:r w:rsidR="0063785C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AE3613C" w14:textId="77777777" w:rsidR="00B56A9D" w:rsidRPr="008A17ED" w:rsidRDefault="00B56A9D" w:rsidP="00B56A9D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95FD34" w14:textId="298B037E" w:rsidR="00B56A9D" w:rsidRPr="008A17ED" w:rsidRDefault="00F36BE7" w:rsidP="00B56A9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494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C7766DD" w14:textId="77777777" w:rsidR="00B56A9D" w:rsidRPr="008A17ED" w:rsidRDefault="00B56A9D" w:rsidP="00B56A9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E043ED" w14:textId="6BD9CF0F" w:rsidR="00B56A9D" w:rsidRPr="008A17ED" w:rsidRDefault="00DB7E07" w:rsidP="00B56A9D">
            <w:pPr>
              <w:tabs>
                <w:tab w:val="decimal" w:pos="98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514</w:t>
            </w:r>
          </w:p>
        </w:tc>
      </w:tr>
      <w:tr w:rsidR="003F18FD" w:rsidRPr="008A17ED" w14:paraId="3E989415" w14:textId="77777777" w:rsidTr="003F18FD">
        <w:tc>
          <w:tcPr>
            <w:tcW w:w="4226" w:type="dxa"/>
            <w:shd w:val="clear" w:color="auto" w:fill="auto"/>
            <w:vAlign w:val="center"/>
          </w:tcPr>
          <w:p w14:paraId="0E1EC7E4" w14:textId="77777777" w:rsidR="003F18FD" w:rsidRPr="008A17ED" w:rsidRDefault="003F18FD" w:rsidP="00DB7E07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72DCD" w14:textId="77777777" w:rsidR="003F18FD" w:rsidRPr="008A17ED" w:rsidRDefault="003F18FD" w:rsidP="00DB7E07">
            <w:pPr>
              <w:tabs>
                <w:tab w:val="decimal" w:pos="559"/>
                <w:tab w:val="left" w:pos="721"/>
              </w:tabs>
              <w:ind w:left="-108" w:right="87"/>
              <w:jc w:val="center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38D4DF40" w14:textId="77777777" w:rsidR="003F18FD" w:rsidRPr="008A17ED" w:rsidRDefault="003F18FD" w:rsidP="00DB7E07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5628E" w14:textId="77777777" w:rsidR="003F18FD" w:rsidRPr="00657820" w:rsidRDefault="003F18FD" w:rsidP="00DB7E07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D22C64A" w14:textId="77777777" w:rsidR="003F18FD" w:rsidRPr="008A17ED" w:rsidRDefault="003F18FD" w:rsidP="00DB7E07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DE384" w14:textId="77777777" w:rsidR="003F18FD" w:rsidRPr="008A17ED" w:rsidRDefault="003F18FD" w:rsidP="00DB7E07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17AE28AE" w14:textId="77777777" w:rsidR="003F18FD" w:rsidRPr="008A17ED" w:rsidRDefault="003F18FD" w:rsidP="00DB7E07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5B5A01" w14:textId="77777777" w:rsidR="003F18FD" w:rsidRPr="00657820" w:rsidRDefault="003F18FD" w:rsidP="00DB7E07">
            <w:pPr>
              <w:tabs>
                <w:tab w:val="decimal" w:pos="98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3F18FD" w:rsidRPr="008A17ED" w14:paraId="7E47123F" w14:textId="77777777" w:rsidTr="00C45346">
        <w:tc>
          <w:tcPr>
            <w:tcW w:w="4226" w:type="dxa"/>
            <w:shd w:val="clear" w:color="auto" w:fill="auto"/>
            <w:vAlign w:val="bottom"/>
          </w:tcPr>
          <w:p w14:paraId="35901B07" w14:textId="16B4FC12" w:rsidR="003F18FD" w:rsidRPr="008A17ED" w:rsidRDefault="003F18FD" w:rsidP="003F18FD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CD538B">
              <w:rPr>
                <w:rFonts w:asciiTheme="majorBidi" w:hAnsiTheme="majorBidi"/>
                <w:b/>
                <w:bCs/>
                <w:sz w:val="28"/>
                <w:cs/>
              </w:rPr>
              <w:t>รายได้ค้างรับ</w:t>
            </w:r>
            <w:r w:rsidRPr="00CD538B">
              <w:rPr>
                <w:rFonts w:asciiTheme="majorBidi" w:hAnsiTheme="majorBidi"/>
                <w:b/>
                <w:bCs/>
                <w:sz w:val="28"/>
              </w:rPr>
              <w:t xml:space="preserve"> - </w:t>
            </w:r>
            <w:r w:rsidRPr="00CD538B">
              <w:rPr>
                <w:rFonts w:asciiTheme="majorBidi" w:hAnsiTheme="majorBidi"/>
                <w:b/>
                <w:bCs/>
                <w:sz w:val="28"/>
                <w:cs/>
              </w:rPr>
              <w:t>กิจการที่เกี่ยวข้องกัน</w:t>
            </w:r>
            <w:r w:rsidRPr="00CD538B">
              <w:rPr>
                <w:rFonts w:asciiTheme="majorBidi" w:hAnsiTheme="majorBidi"/>
                <w:b/>
                <w:bCs/>
                <w:sz w:val="28"/>
              </w:rPr>
              <w:t xml:space="preserve"> (</w:t>
            </w:r>
            <w:r w:rsidRPr="00CD538B">
              <w:rPr>
                <w:rFonts w:asciiTheme="majorBidi" w:hAnsiTheme="majorBidi"/>
                <w:b/>
                <w:bCs/>
                <w:sz w:val="28"/>
                <w:cs/>
              </w:rPr>
              <w:t xml:space="preserve">ดูหมายเหตุข้อ </w:t>
            </w:r>
            <w:r>
              <w:rPr>
                <w:rFonts w:asciiTheme="majorBidi" w:hAnsiTheme="majorBidi"/>
                <w:b/>
                <w:bCs/>
                <w:sz w:val="28"/>
              </w:rPr>
              <w:t>6</w:t>
            </w:r>
            <w:r w:rsidRPr="00CD538B">
              <w:rPr>
                <w:rFonts w:asciiTheme="majorBidi" w:hAnsiTheme="majorBidi"/>
                <w:b/>
                <w:bCs/>
                <w:sz w:val="28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699E00" w14:textId="77777777" w:rsidR="003F18FD" w:rsidRPr="008A17ED" w:rsidRDefault="003F18FD" w:rsidP="003F18FD">
            <w:pPr>
              <w:tabs>
                <w:tab w:val="decimal" w:pos="559"/>
                <w:tab w:val="left" w:pos="721"/>
              </w:tabs>
              <w:ind w:left="-108" w:right="87"/>
              <w:jc w:val="center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2DF6AA0" w14:textId="77777777" w:rsidR="003F18FD" w:rsidRPr="008A17ED" w:rsidRDefault="003F18FD" w:rsidP="003F18F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0A4316" w14:textId="77777777" w:rsidR="003F18FD" w:rsidRPr="00657820" w:rsidRDefault="003F18FD" w:rsidP="003F18F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44BC56FE" w14:textId="77777777" w:rsidR="003F18FD" w:rsidRPr="008A17ED" w:rsidRDefault="003F18FD" w:rsidP="003F18FD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622A5D" w14:textId="77777777" w:rsidR="003F18FD" w:rsidRPr="008A17ED" w:rsidRDefault="003F18FD" w:rsidP="003F18F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8FFEE54" w14:textId="77777777" w:rsidR="003F18FD" w:rsidRPr="008A17ED" w:rsidRDefault="003F18FD" w:rsidP="003F18F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D66DD5D" w14:textId="77777777" w:rsidR="003F18FD" w:rsidRPr="00657820" w:rsidRDefault="003F18FD" w:rsidP="003F18FD">
            <w:pPr>
              <w:tabs>
                <w:tab w:val="decimal" w:pos="98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3F18FD" w:rsidRPr="008A17ED" w14:paraId="5995162A" w14:textId="77777777" w:rsidTr="00C45346">
        <w:tc>
          <w:tcPr>
            <w:tcW w:w="4226" w:type="dxa"/>
            <w:shd w:val="clear" w:color="auto" w:fill="auto"/>
            <w:vAlign w:val="bottom"/>
          </w:tcPr>
          <w:p w14:paraId="06861B5A" w14:textId="3836E966" w:rsidR="003F18FD" w:rsidRPr="008A17ED" w:rsidRDefault="003F18FD" w:rsidP="003F18FD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CD538B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3F73A" w14:textId="7FFB89B9" w:rsidR="003F18FD" w:rsidRPr="003F423A" w:rsidRDefault="003F423A" w:rsidP="003F423A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1BC05A5E" w14:textId="77777777" w:rsidR="003F18FD" w:rsidRPr="003F423A" w:rsidRDefault="003F18FD" w:rsidP="003F18F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78A03" w14:textId="47DC6F89" w:rsidR="003F18FD" w:rsidRPr="003F423A" w:rsidRDefault="00C943AB" w:rsidP="003F18F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F423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25661F7" w14:textId="77777777" w:rsidR="003F18FD" w:rsidRPr="003F423A" w:rsidRDefault="003F18FD" w:rsidP="003F18FD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92882" w14:textId="5BCD19C2" w:rsidR="003F18FD" w:rsidRPr="003F423A" w:rsidRDefault="003F423A" w:rsidP="003F18F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3F423A">
              <w:rPr>
                <w:rFonts w:asciiTheme="majorBidi" w:hAnsiTheme="majorBidi"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F93CCA8" w14:textId="77777777" w:rsidR="003F18FD" w:rsidRPr="003F423A" w:rsidRDefault="003F18FD" w:rsidP="003F18F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1F232C" w14:textId="7DADE079" w:rsidR="003F18FD" w:rsidRPr="003F423A" w:rsidRDefault="003F18FD" w:rsidP="003F18FD">
            <w:pPr>
              <w:tabs>
                <w:tab w:val="decimal" w:pos="980"/>
              </w:tabs>
              <w:ind w:left="-18" w:right="90"/>
              <w:rPr>
                <w:rFonts w:asciiTheme="majorBidi" w:hAnsiTheme="majorBidi" w:cstheme="majorBidi"/>
                <w:sz w:val="28"/>
              </w:rPr>
            </w:pPr>
            <w:r w:rsidRPr="003F423A"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  <w:tr w:rsidR="003F18FD" w:rsidRPr="008A17ED" w14:paraId="597AD400" w14:textId="77777777" w:rsidTr="00C45346">
        <w:tc>
          <w:tcPr>
            <w:tcW w:w="4226" w:type="dxa"/>
            <w:shd w:val="clear" w:color="auto" w:fill="auto"/>
            <w:vAlign w:val="bottom"/>
          </w:tcPr>
          <w:p w14:paraId="02F95811" w14:textId="2DA4C400" w:rsidR="003F18FD" w:rsidRPr="008A17ED" w:rsidRDefault="003F18FD" w:rsidP="003F18FD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CD538B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รวมรายได้ค้างรับ </w:t>
            </w:r>
            <w:r w:rsidRPr="00CD538B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CD538B">
              <w:rPr>
                <w:rFonts w:asciiTheme="majorBidi" w:hAnsi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B445AA" w14:textId="6E51793F" w:rsidR="003F18FD" w:rsidRPr="008A17ED" w:rsidRDefault="003F423A" w:rsidP="003F423A">
            <w:pPr>
              <w:tabs>
                <w:tab w:val="decimal" w:pos="559"/>
                <w:tab w:val="left" w:pos="721"/>
              </w:tabs>
              <w:ind w:left="-108" w:right="87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48E15B28" w14:textId="77777777" w:rsidR="003F18FD" w:rsidRPr="008A17ED" w:rsidRDefault="003F18FD" w:rsidP="003F18F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72FA8E" w14:textId="6EAFA805" w:rsidR="003F18FD" w:rsidRPr="00657820" w:rsidRDefault="00C943AB" w:rsidP="003F18F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E02D814" w14:textId="77777777" w:rsidR="003F18FD" w:rsidRPr="008A17ED" w:rsidRDefault="003F18FD" w:rsidP="003F18FD">
            <w:pPr>
              <w:tabs>
                <w:tab w:val="decimal" w:pos="882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E283D7A" w14:textId="66620A4E" w:rsidR="003F18FD" w:rsidRPr="008A17ED" w:rsidRDefault="003F423A" w:rsidP="003F18FD">
            <w:pPr>
              <w:tabs>
                <w:tab w:val="decimal" w:pos="900"/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8CB2C5D" w14:textId="77777777" w:rsidR="003F18FD" w:rsidRPr="008A17ED" w:rsidRDefault="003F18FD" w:rsidP="003F18FD">
            <w:pPr>
              <w:tabs>
                <w:tab w:val="decimal" w:pos="882"/>
                <w:tab w:val="decimal" w:pos="950"/>
              </w:tabs>
              <w:ind w:left="-1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1CAB8" w14:textId="3F283E17" w:rsidR="003F18FD" w:rsidRPr="00657820" w:rsidRDefault="003F18FD" w:rsidP="003F18FD">
            <w:pPr>
              <w:tabs>
                <w:tab w:val="decimal" w:pos="980"/>
              </w:tabs>
              <w:ind w:left="-18" w:right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D538B">
              <w:rPr>
                <w:rFonts w:asciiTheme="majorBidi" w:hAnsiTheme="majorBidi" w:cstheme="majorBidi"/>
                <w:b/>
                <w:bCs/>
                <w:sz w:val="28"/>
              </w:rPr>
              <w:t>90</w:t>
            </w:r>
          </w:p>
        </w:tc>
      </w:tr>
      <w:tr w:rsidR="00B06EBE" w:rsidRPr="008A17ED" w14:paraId="2ADF296E" w14:textId="77777777" w:rsidTr="00701BDC">
        <w:tc>
          <w:tcPr>
            <w:tcW w:w="4226" w:type="dxa"/>
            <w:shd w:val="clear" w:color="auto" w:fill="auto"/>
            <w:vAlign w:val="bottom"/>
          </w:tcPr>
          <w:p w14:paraId="65F6D43E" w14:textId="77777777" w:rsidR="00B06EBE" w:rsidRPr="008A17ED" w:rsidRDefault="00B06EBE" w:rsidP="00B06EBE">
            <w:pPr>
              <w:jc w:val="thaiDistribute"/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39474F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3571740C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7DBBBC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E981128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D72106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A1A8F76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FE891E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B06EBE" w:rsidRPr="008A17ED" w14:paraId="52170790" w14:textId="77777777" w:rsidTr="002F4313">
        <w:tc>
          <w:tcPr>
            <w:tcW w:w="4226" w:type="dxa"/>
            <w:shd w:val="clear" w:color="auto" w:fill="auto"/>
            <w:vAlign w:val="bottom"/>
          </w:tcPr>
          <w:p w14:paraId="47B4F4F9" w14:textId="30596A2A" w:rsidR="00B06EBE" w:rsidRPr="008A17ED" w:rsidRDefault="00B06EBE" w:rsidP="00B06EBE">
            <w:pPr>
              <w:jc w:val="thaiDistribute"/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</w:pPr>
            <w:r w:rsidRPr="008A17ED"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  <w:t>ดอกเบี้ยค้างรับ</w:t>
            </w:r>
            <w:r w:rsidRPr="008A17ED">
              <w:rPr>
                <w:rFonts w:asciiTheme="majorBidi" w:hAnsiTheme="majorBidi"/>
                <w:b/>
                <w:bCs/>
                <w:spacing w:val="-4"/>
                <w:sz w:val="28"/>
              </w:rPr>
              <w:t xml:space="preserve"> </w:t>
            </w:r>
            <w:r w:rsidRPr="008A17ED">
              <w:rPr>
                <w:rFonts w:asciiTheme="majorBidi" w:hAnsiTheme="majorBidi"/>
                <w:b/>
                <w:bCs/>
                <w:spacing w:val="-4"/>
                <w:sz w:val="28"/>
                <w:cs/>
              </w:rPr>
              <w:t>- กิจการที่เกี่ยวข้องกัน</w:t>
            </w:r>
            <w:r w:rsidRPr="008A17ED">
              <w:rPr>
                <w:rFonts w:asciiTheme="majorBidi" w:hAnsiTheme="majorBidi"/>
                <w:b/>
                <w:bCs/>
                <w:spacing w:val="-4"/>
                <w:sz w:val="28"/>
              </w:rPr>
              <w:t xml:space="preserve"> </w:t>
            </w:r>
            <w:r w:rsidRPr="008A17ED">
              <w:rPr>
                <w:rFonts w:asciiTheme="majorBidi" w:hAnsiTheme="majorBidi"/>
                <w:b/>
                <w:bCs/>
                <w:spacing w:val="-6"/>
                <w:sz w:val="28"/>
                <w:cs/>
              </w:rPr>
              <w:t xml:space="preserve">(ดูหมายเหตุข้อ </w:t>
            </w:r>
            <w:r w:rsidRPr="008A17ED">
              <w:rPr>
                <w:rFonts w:asciiTheme="majorBidi" w:hAnsiTheme="majorBidi"/>
                <w:b/>
                <w:bCs/>
                <w:spacing w:val="-6"/>
                <w:sz w:val="28"/>
              </w:rPr>
              <w:t>6</w:t>
            </w:r>
            <w:r w:rsidRPr="008A17ED">
              <w:rPr>
                <w:rFonts w:asciiTheme="majorBidi" w:hAnsiTheme="majorBidi"/>
                <w:b/>
                <w:bCs/>
                <w:spacing w:val="-6"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426D259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6060444C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28F8A4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6D78E0A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70BCAC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E02DE4F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177602" w14:textId="77777777" w:rsidR="00B06EBE" w:rsidRPr="008A17ED" w:rsidRDefault="00B06EBE" w:rsidP="00B06EB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5D55F4" w:rsidRPr="008A17ED" w14:paraId="38DF3336" w14:textId="77777777">
        <w:tc>
          <w:tcPr>
            <w:tcW w:w="4226" w:type="dxa"/>
            <w:shd w:val="clear" w:color="auto" w:fill="auto"/>
            <w:vAlign w:val="bottom"/>
          </w:tcPr>
          <w:p w14:paraId="3C61CD59" w14:textId="1D7C9F09" w:rsidR="005D55F4" w:rsidRPr="008A17ED" w:rsidRDefault="005D55F4" w:rsidP="005D55F4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643681" w14:textId="62098EA3" w:rsidR="005D55F4" w:rsidRPr="008A17ED" w:rsidRDefault="0071494E" w:rsidP="005D55F4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BDDEA17" w14:textId="77777777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540E0E" w14:textId="7E65A9CE" w:rsidR="005D55F4" w:rsidRPr="008A17ED" w:rsidRDefault="005D55F4" w:rsidP="005D55F4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CBE861" w14:textId="77777777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AE8FA5" w14:textId="56331F36" w:rsidR="005D55F4" w:rsidRPr="008A17ED" w:rsidRDefault="0071494E" w:rsidP="005D55F4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160,930</w:t>
            </w:r>
          </w:p>
        </w:tc>
        <w:tc>
          <w:tcPr>
            <w:tcW w:w="180" w:type="dxa"/>
            <w:shd w:val="clear" w:color="auto" w:fill="auto"/>
          </w:tcPr>
          <w:p w14:paraId="30AA8F23" w14:textId="77777777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2D6E55" w14:textId="3DE9AEB4" w:rsidR="005D55F4" w:rsidRPr="008A17ED" w:rsidRDefault="004C3DDD" w:rsidP="005D55F4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146</w:t>
            </w:r>
            <w:r w:rsidRPr="00657820">
              <w:rPr>
                <w:rFonts w:asciiTheme="majorBidi" w:hAnsiTheme="majorBidi" w:cstheme="majorBidi"/>
                <w:sz w:val="28"/>
              </w:rPr>
              <w:t>,576</w:t>
            </w:r>
          </w:p>
        </w:tc>
      </w:tr>
      <w:tr w:rsidR="005D55F4" w:rsidRPr="008A17ED" w14:paraId="5AF40184" w14:textId="77777777">
        <w:trPr>
          <w:trHeight w:val="288"/>
        </w:trPr>
        <w:tc>
          <w:tcPr>
            <w:tcW w:w="4226" w:type="dxa"/>
            <w:shd w:val="clear" w:color="auto" w:fill="auto"/>
            <w:vAlign w:val="bottom"/>
          </w:tcPr>
          <w:p w14:paraId="2EF5F1CC" w14:textId="504A2CE9" w:rsidR="005D55F4" w:rsidRPr="008A17ED" w:rsidRDefault="005D55F4" w:rsidP="005D55F4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0B0A63" w14:textId="06FBAC39" w:rsidR="005D55F4" w:rsidRPr="008A17ED" w:rsidRDefault="0071494E" w:rsidP="005D55F4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1,828</w:t>
            </w:r>
          </w:p>
        </w:tc>
        <w:tc>
          <w:tcPr>
            <w:tcW w:w="184" w:type="dxa"/>
            <w:shd w:val="clear" w:color="auto" w:fill="auto"/>
          </w:tcPr>
          <w:p w14:paraId="65803923" w14:textId="77777777" w:rsidR="005D55F4" w:rsidRPr="008A17ED" w:rsidRDefault="005D55F4" w:rsidP="005D55F4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E45962" w14:textId="5D3F4184" w:rsidR="005D55F4" w:rsidRPr="008A17ED" w:rsidRDefault="005D55F4" w:rsidP="005D55F4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</w:t>
            </w:r>
            <w:r w:rsidR="004C3DDD" w:rsidRPr="00657820">
              <w:rPr>
                <w:rFonts w:asciiTheme="majorBidi" w:hAnsiTheme="majorBidi" w:cstheme="majorBidi"/>
                <w:sz w:val="28"/>
              </w:rPr>
              <w:t>644</w:t>
            </w:r>
          </w:p>
        </w:tc>
        <w:tc>
          <w:tcPr>
            <w:tcW w:w="180" w:type="dxa"/>
            <w:shd w:val="clear" w:color="auto" w:fill="auto"/>
          </w:tcPr>
          <w:p w14:paraId="7F2612E7" w14:textId="77777777" w:rsidR="005D55F4" w:rsidRPr="008A17ED" w:rsidRDefault="005D55F4" w:rsidP="005D55F4">
            <w:pPr>
              <w:tabs>
                <w:tab w:val="decimal" w:pos="882"/>
                <w:tab w:val="decimal" w:pos="95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7E1433" w14:textId="664AE394" w:rsidR="005D55F4" w:rsidRPr="008A17ED" w:rsidRDefault="0071494E" w:rsidP="005D55F4">
            <w:pPr>
              <w:tabs>
                <w:tab w:val="decimal" w:pos="524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482</w:t>
            </w:r>
          </w:p>
        </w:tc>
        <w:tc>
          <w:tcPr>
            <w:tcW w:w="180" w:type="dxa"/>
            <w:shd w:val="clear" w:color="auto" w:fill="auto"/>
          </w:tcPr>
          <w:p w14:paraId="5ECAE9C8" w14:textId="77777777" w:rsidR="005D55F4" w:rsidRPr="008A17ED" w:rsidRDefault="005D55F4" w:rsidP="005D55F4">
            <w:pPr>
              <w:tabs>
                <w:tab w:val="decimal" w:pos="882"/>
                <w:tab w:val="decimal" w:pos="950"/>
              </w:tabs>
              <w:ind w:left="-126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978FDD" w14:textId="56C622FB" w:rsidR="005D55F4" w:rsidRPr="008A17ED" w:rsidRDefault="004C3DDD" w:rsidP="005D55F4">
            <w:pPr>
              <w:tabs>
                <w:tab w:val="decimal" w:pos="524"/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500</w:t>
            </w:r>
          </w:p>
        </w:tc>
      </w:tr>
      <w:tr w:rsidR="005D55F4" w:rsidRPr="008A17ED" w14:paraId="1B870019" w14:textId="77777777" w:rsidTr="007A1D4A">
        <w:tc>
          <w:tcPr>
            <w:tcW w:w="4226" w:type="dxa"/>
            <w:shd w:val="clear" w:color="auto" w:fill="auto"/>
            <w:vAlign w:val="bottom"/>
          </w:tcPr>
          <w:p w14:paraId="58C5F934" w14:textId="40685515" w:rsidR="005D55F4" w:rsidRPr="008A17ED" w:rsidRDefault="005D55F4" w:rsidP="005D55F4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CB8F7" w14:textId="4327223E" w:rsidR="005D55F4" w:rsidRPr="008A17ED" w:rsidRDefault="0071494E" w:rsidP="005D55F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1,828</w:t>
            </w:r>
          </w:p>
        </w:tc>
        <w:tc>
          <w:tcPr>
            <w:tcW w:w="184" w:type="dxa"/>
            <w:shd w:val="clear" w:color="auto" w:fill="auto"/>
          </w:tcPr>
          <w:p w14:paraId="6416B0FC" w14:textId="77777777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E6EB6" w14:textId="3A613794" w:rsidR="005D55F4" w:rsidRPr="008A17ED" w:rsidRDefault="004C3DDD" w:rsidP="005D55F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1,644</w:t>
            </w:r>
          </w:p>
        </w:tc>
        <w:tc>
          <w:tcPr>
            <w:tcW w:w="180" w:type="dxa"/>
            <w:shd w:val="clear" w:color="auto" w:fill="auto"/>
          </w:tcPr>
          <w:p w14:paraId="051EBC08" w14:textId="77777777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3CCD7" w14:textId="4E2A0CCB" w:rsidR="005D55F4" w:rsidRPr="008A17ED" w:rsidRDefault="0071494E" w:rsidP="005D55F4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161,412</w:t>
            </w:r>
          </w:p>
        </w:tc>
        <w:tc>
          <w:tcPr>
            <w:tcW w:w="180" w:type="dxa"/>
            <w:shd w:val="clear" w:color="auto" w:fill="auto"/>
          </w:tcPr>
          <w:p w14:paraId="09823EE7" w14:textId="77777777" w:rsidR="005D55F4" w:rsidRPr="008A17ED" w:rsidRDefault="005D55F4" w:rsidP="005D55F4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46CAC" w14:textId="45077331" w:rsidR="005D55F4" w:rsidRPr="008A17ED" w:rsidRDefault="004C3DDD" w:rsidP="005D55F4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147,076</w:t>
            </w:r>
          </w:p>
        </w:tc>
      </w:tr>
      <w:tr w:rsidR="005D55F4" w:rsidRPr="008A17ED" w14:paraId="00B35EF1" w14:textId="77777777" w:rsidTr="007A1D4A">
        <w:tc>
          <w:tcPr>
            <w:tcW w:w="4226" w:type="dxa"/>
            <w:shd w:val="clear" w:color="auto" w:fill="auto"/>
            <w:vAlign w:val="center"/>
          </w:tcPr>
          <w:p w14:paraId="33DE7754" w14:textId="1E24552B" w:rsidR="005D55F4" w:rsidRPr="008A17ED" w:rsidRDefault="005D55F4" w:rsidP="005D55F4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u w:val="single"/>
                <w:cs/>
              </w:rPr>
              <w:t>หัก</w:t>
            </w:r>
            <w:r w:rsidRPr="008A17ED">
              <w:rPr>
                <w:rFonts w:asciiTheme="majorBidi" w:hAnsiTheme="majorBidi"/>
                <w:sz w:val="28"/>
              </w:rPr>
              <w:t>:</w:t>
            </w:r>
            <w:r w:rsidRPr="008A17ED">
              <w:rPr>
                <w:rFonts w:asciiTheme="majorBidi" w:hAnsiTheme="majorBidi"/>
                <w:sz w:val="28"/>
                <w:cs/>
              </w:rPr>
              <w:t xml:space="preserve"> </w:t>
            </w:r>
            <w:r w:rsidR="00A03399" w:rsidRPr="00A03399">
              <w:rPr>
                <w:rFonts w:asciiTheme="majorBidi" w:hAnsiTheme="majorBidi"/>
                <w:sz w:val="28"/>
                <w:cs/>
              </w:rPr>
              <w:t>ค่าเผื่อ</w:t>
            </w:r>
            <w:r w:rsidR="00D77FF4" w:rsidRPr="00D77FF4">
              <w:rPr>
                <w:rFonts w:asciiTheme="majorBidi" w:hAnsiTheme="majorBidi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A9C61" w14:textId="4F598F25" w:rsidR="005D55F4" w:rsidRPr="008A17ED" w:rsidRDefault="0071494E" w:rsidP="005D55F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C6EB220" w14:textId="77777777" w:rsidR="005D55F4" w:rsidRPr="008A17ED" w:rsidRDefault="005D55F4" w:rsidP="005D55F4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23839" w14:textId="4C61424D" w:rsidR="005D55F4" w:rsidRPr="008A17ED" w:rsidRDefault="004C3DDD" w:rsidP="005D55F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2D48B9" w14:textId="77777777" w:rsidR="005D55F4" w:rsidRPr="008A17ED" w:rsidRDefault="005D55F4" w:rsidP="005D55F4">
            <w:pPr>
              <w:tabs>
                <w:tab w:val="decimal" w:pos="882"/>
                <w:tab w:val="decimal" w:pos="920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4D67E" w14:textId="13BA5DDB" w:rsidR="005D55F4" w:rsidRPr="008A17ED" w:rsidRDefault="0071494E" w:rsidP="005D55F4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(1,836)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ED151C" w14:textId="77777777" w:rsidR="005D55F4" w:rsidRPr="008A17ED" w:rsidRDefault="005D55F4" w:rsidP="005D55F4">
            <w:pPr>
              <w:tabs>
                <w:tab w:val="decimal" w:pos="882"/>
                <w:tab w:val="decimal" w:pos="920"/>
              </w:tabs>
              <w:ind w:left="-126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542C8" w14:textId="6F004E94" w:rsidR="005D55F4" w:rsidRPr="008A17ED" w:rsidRDefault="005D55F4" w:rsidP="005D55F4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="004C3DDD" w:rsidRPr="00657820">
              <w:rPr>
                <w:rFonts w:asciiTheme="majorBidi" w:hAnsiTheme="majorBidi" w:cstheme="majorBidi"/>
                <w:sz w:val="28"/>
              </w:rPr>
              <w:t>1,836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D55F4" w:rsidRPr="008A17ED" w14:paraId="1AD1F89D" w14:textId="77777777" w:rsidTr="007A1D4A">
        <w:tc>
          <w:tcPr>
            <w:tcW w:w="4226" w:type="dxa"/>
            <w:shd w:val="clear" w:color="auto" w:fill="auto"/>
            <w:vAlign w:val="bottom"/>
          </w:tcPr>
          <w:p w14:paraId="27BCBA5F" w14:textId="3BBE05E8" w:rsidR="005D55F4" w:rsidRPr="008A17ED" w:rsidRDefault="005D55F4" w:rsidP="005D55F4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รวมดอกเบี้ยค้างรับ 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 xml:space="preserve"> - 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B73A94" w14:textId="65B2C825" w:rsidR="005D55F4" w:rsidRPr="008A17ED" w:rsidRDefault="0071494E" w:rsidP="005D55F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1,828</w:t>
            </w:r>
          </w:p>
        </w:tc>
        <w:tc>
          <w:tcPr>
            <w:tcW w:w="184" w:type="dxa"/>
            <w:shd w:val="clear" w:color="auto" w:fill="auto"/>
          </w:tcPr>
          <w:p w14:paraId="04165889" w14:textId="77777777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7E099" w14:textId="18C4C439" w:rsidR="005D55F4" w:rsidRPr="008A17ED" w:rsidRDefault="005D55F4" w:rsidP="005D55F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</w:t>
            </w:r>
            <w:r w:rsidR="004C3DDD" w:rsidRPr="00657820">
              <w:rPr>
                <w:rFonts w:asciiTheme="majorBidi" w:hAnsiTheme="majorBidi" w:cstheme="majorBidi"/>
                <w:b/>
                <w:bCs/>
                <w:sz w:val="28"/>
              </w:rPr>
              <w:t>644</w:t>
            </w:r>
          </w:p>
        </w:tc>
        <w:tc>
          <w:tcPr>
            <w:tcW w:w="180" w:type="dxa"/>
            <w:shd w:val="clear" w:color="auto" w:fill="auto"/>
          </w:tcPr>
          <w:p w14:paraId="012247C8" w14:textId="77777777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7FE63" w14:textId="466E2E77" w:rsidR="005D55F4" w:rsidRPr="008A17ED" w:rsidRDefault="0071494E" w:rsidP="005D55F4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159,576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99B7D1" w14:textId="77777777" w:rsidR="005D55F4" w:rsidRPr="008A17ED" w:rsidRDefault="005D55F4" w:rsidP="005D55F4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44941" w14:textId="3EEE3BB5" w:rsidR="005D55F4" w:rsidRPr="008A17ED" w:rsidRDefault="004C3DDD" w:rsidP="005D55F4">
            <w:pPr>
              <w:tabs>
                <w:tab w:val="decimal" w:pos="90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145,240</w:t>
            </w:r>
          </w:p>
        </w:tc>
      </w:tr>
      <w:tr w:rsidR="005D55F4" w:rsidRPr="008A17ED" w14:paraId="72241D2F" w14:textId="77777777" w:rsidTr="003B5B1D">
        <w:trPr>
          <w:trHeight w:val="317"/>
        </w:trPr>
        <w:tc>
          <w:tcPr>
            <w:tcW w:w="4226" w:type="dxa"/>
            <w:shd w:val="clear" w:color="auto" w:fill="auto"/>
            <w:vAlign w:val="bottom"/>
          </w:tcPr>
          <w:p w14:paraId="5EEAC298" w14:textId="497EA968" w:rsidR="005D55F4" w:rsidRPr="0015790D" w:rsidRDefault="005D55F4" w:rsidP="0015790D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D1B4C6" w14:textId="77777777" w:rsidR="005D55F4" w:rsidRPr="0015790D" w:rsidRDefault="005D55F4" w:rsidP="0015790D">
            <w:pPr>
              <w:tabs>
                <w:tab w:val="decimal" w:pos="900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6348AF1" w14:textId="77777777" w:rsidR="005D55F4" w:rsidRPr="0015790D" w:rsidRDefault="005D55F4" w:rsidP="001579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23390F6" w14:textId="77777777" w:rsidR="005D55F4" w:rsidRPr="0015790D" w:rsidRDefault="005D55F4" w:rsidP="0015790D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E1D9252" w14:textId="77777777" w:rsidR="005D55F4" w:rsidRPr="0015790D" w:rsidRDefault="005D55F4" w:rsidP="001579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9F5909" w14:textId="77777777" w:rsidR="005D55F4" w:rsidRPr="0015790D" w:rsidRDefault="005D55F4" w:rsidP="0015790D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5B44F5" w14:textId="77777777" w:rsidR="005D55F4" w:rsidRPr="0015790D" w:rsidRDefault="005D55F4" w:rsidP="0015790D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6009881" w14:textId="77777777" w:rsidR="005D55F4" w:rsidRPr="0015790D" w:rsidRDefault="005D55F4" w:rsidP="0015790D">
            <w:pPr>
              <w:tabs>
                <w:tab w:val="decimal" w:pos="95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5D55F4" w:rsidRPr="008A17ED" w14:paraId="6A9E4773" w14:textId="77777777" w:rsidTr="007A1D4A">
        <w:tc>
          <w:tcPr>
            <w:tcW w:w="4226" w:type="dxa"/>
            <w:shd w:val="clear" w:color="auto" w:fill="auto"/>
            <w:vAlign w:val="bottom"/>
          </w:tcPr>
          <w:p w14:paraId="0588D278" w14:textId="644F09E0" w:rsidR="005D55F4" w:rsidRPr="008A17ED" w:rsidRDefault="005D55F4" w:rsidP="005D55F4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เจ้าหนี้การค้า - กิจการที่เกี่ยวข้องกัน (ดูหมายเหตุข้อ 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1</w:t>
            </w:r>
            <w:r w:rsidR="00C943AB">
              <w:rPr>
                <w:rFonts w:asciiTheme="majorBidi" w:hAnsiTheme="majorBidi"/>
                <w:b/>
                <w:bCs/>
                <w:sz w:val="28"/>
              </w:rPr>
              <w:t>9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3183DC0" w14:textId="77777777" w:rsidR="005D55F4" w:rsidRPr="008A17ED" w:rsidRDefault="005D55F4" w:rsidP="005D55F4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7C028FB" w14:textId="77777777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C8CAA1" w14:textId="77777777" w:rsidR="005D55F4" w:rsidRPr="008A17ED" w:rsidRDefault="005D55F4" w:rsidP="005D55F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9EFBFC0" w14:textId="77777777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A2A7C9" w14:textId="77777777" w:rsidR="005D55F4" w:rsidRPr="008A17ED" w:rsidRDefault="005D55F4" w:rsidP="005D55F4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2DD8F0" w14:textId="77777777" w:rsidR="005D55F4" w:rsidRPr="008A17ED" w:rsidRDefault="005D55F4" w:rsidP="005D55F4">
            <w:pPr>
              <w:tabs>
                <w:tab w:val="decimal" w:pos="882"/>
              </w:tabs>
              <w:ind w:left="-126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A89B89" w14:textId="77777777" w:rsidR="005D55F4" w:rsidRPr="008A17ED" w:rsidRDefault="005D55F4" w:rsidP="005D55F4">
            <w:pPr>
              <w:tabs>
                <w:tab w:val="decimal" w:pos="958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5D55F4" w:rsidRPr="008A17ED" w14:paraId="7700E76E" w14:textId="77777777" w:rsidTr="007A1D4A">
        <w:tc>
          <w:tcPr>
            <w:tcW w:w="4226" w:type="dxa"/>
            <w:shd w:val="clear" w:color="auto" w:fill="auto"/>
            <w:vAlign w:val="center"/>
          </w:tcPr>
          <w:p w14:paraId="067E2A06" w14:textId="7CDD240B" w:rsidR="005D55F4" w:rsidRPr="008A17ED" w:rsidRDefault="005D55F4" w:rsidP="005D55F4">
            <w:pPr>
              <w:ind w:right="-108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2620D" w14:textId="363DC9C0" w:rsidR="005D55F4" w:rsidRPr="008A17ED" w:rsidRDefault="00FC31AA" w:rsidP="005D55F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12,650</w:t>
            </w:r>
          </w:p>
        </w:tc>
        <w:tc>
          <w:tcPr>
            <w:tcW w:w="184" w:type="dxa"/>
            <w:shd w:val="clear" w:color="auto" w:fill="auto"/>
          </w:tcPr>
          <w:p w14:paraId="1206202A" w14:textId="77777777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2D3E0" w14:textId="4D160DD0" w:rsidR="005D55F4" w:rsidRPr="008A17ED" w:rsidRDefault="008C458E" w:rsidP="005D55F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2,444</w:t>
            </w:r>
          </w:p>
        </w:tc>
        <w:tc>
          <w:tcPr>
            <w:tcW w:w="180" w:type="dxa"/>
            <w:shd w:val="clear" w:color="auto" w:fill="auto"/>
          </w:tcPr>
          <w:p w14:paraId="3C8A857E" w14:textId="77777777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BAB77F" w14:textId="41335722" w:rsidR="005D55F4" w:rsidRPr="008A17ED" w:rsidRDefault="00FC31AA" w:rsidP="005D55F4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B0D7CB" w14:textId="77777777" w:rsidR="005D55F4" w:rsidRPr="008A17ED" w:rsidRDefault="005D55F4" w:rsidP="005D55F4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0293DE" w14:textId="77777777" w:rsidR="005D55F4" w:rsidRPr="008A17ED" w:rsidRDefault="005D55F4" w:rsidP="005D55F4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-</w:t>
            </w:r>
          </w:p>
        </w:tc>
      </w:tr>
      <w:tr w:rsidR="005D55F4" w:rsidRPr="008A17ED" w14:paraId="2DD66EFC" w14:textId="77777777" w:rsidTr="007A1D4A">
        <w:tc>
          <w:tcPr>
            <w:tcW w:w="4226" w:type="dxa"/>
            <w:shd w:val="clear" w:color="auto" w:fill="auto"/>
            <w:vAlign w:val="bottom"/>
          </w:tcPr>
          <w:p w14:paraId="3A1A7214" w14:textId="44E40C6A" w:rsidR="005D55F4" w:rsidRPr="008A17ED" w:rsidRDefault="005D55F4" w:rsidP="005D55F4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รวมเจ้าหนี้การค้า 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C6B8F" w14:textId="7D304E28" w:rsidR="005D55F4" w:rsidRPr="008A17ED" w:rsidRDefault="00FC31AA" w:rsidP="005D55F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12,650</w:t>
            </w:r>
          </w:p>
        </w:tc>
        <w:tc>
          <w:tcPr>
            <w:tcW w:w="184" w:type="dxa"/>
            <w:shd w:val="clear" w:color="auto" w:fill="auto"/>
          </w:tcPr>
          <w:p w14:paraId="05B20969" w14:textId="77777777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44618F" w14:textId="01BBDE5F" w:rsidR="005D55F4" w:rsidRPr="008A17ED" w:rsidRDefault="008C458E" w:rsidP="005D55F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2,444</w:t>
            </w:r>
          </w:p>
        </w:tc>
        <w:tc>
          <w:tcPr>
            <w:tcW w:w="180" w:type="dxa"/>
            <w:shd w:val="clear" w:color="auto" w:fill="auto"/>
          </w:tcPr>
          <w:p w14:paraId="6C9ECDB7" w14:textId="77777777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52308" w14:textId="69A27DE7" w:rsidR="005D55F4" w:rsidRPr="008A17ED" w:rsidRDefault="00FC31AA" w:rsidP="005D55F4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EE03AE" w14:textId="77777777" w:rsidR="005D55F4" w:rsidRPr="008A17ED" w:rsidRDefault="005D55F4" w:rsidP="005D55F4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E8AE5" w14:textId="77777777" w:rsidR="005D55F4" w:rsidRPr="008A17ED" w:rsidRDefault="005D55F4" w:rsidP="005D55F4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</w:tr>
      <w:tr w:rsidR="00BF15D8" w:rsidRPr="008A17ED" w14:paraId="3C9AA886" w14:textId="77777777" w:rsidTr="00BF15D8">
        <w:tc>
          <w:tcPr>
            <w:tcW w:w="4226" w:type="dxa"/>
            <w:shd w:val="clear" w:color="auto" w:fill="auto"/>
            <w:vAlign w:val="bottom"/>
          </w:tcPr>
          <w:p w14:paraId="615517C3" w14:textId="77777777" w:rsidR="00BF15D8" w:rsidRPr="008A17ED" w:rsidRDefault="00BF15D8" w:rsidP="0015790D">
            <w:pPr>
              <w:ind w:right="-108"/>
              <w:rPr>
                <w:rFonts w:asciiTheme="majorBidi" w:hAnsi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D6BE2" w14:textId="77777777" w:rsidR="00BF15D8" w:rsidRPr="008A17ED" w:rsidRDefault="00BF15D8" w:rsidP="0015790D">
            <w:pPr>
              <w:tabs>
                <w:tab w:val="decimal" w:pos="920"/>
              </w:tabs>
              <w:ind w:left="-1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EA080FD" w14:textId="77777777" w:rsidR="00BF15D8" w:rsidRPr="008A17ED" w:rsidRDefault="00BF15D8" w:rsidP="0015790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1331E" w14:textId="77777777" w:rsidR="00BF15D8" w:rsidRPr="0015790D" w:rsidRDefault="00BF15D8" w:rsidP="0015790D">
            <w:pPr>
              <w:tabs>
                <w:tab w:val="decimal" w:pos="920"/>
              </w:tabs>
              <w:ind w:left="-1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D92CB23" w14:textId="77777777" w:rsidR="00BF15D8" w:rsidRPr="008A17ED" w:rsidRDefault="00BF15D8" w:rsidP="0015790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387AAE5" w14:textId="77777777" w:rsidR="00BF15D8" w:rsidRPr="008A17ED" w:rsidRDefault="00BF15D8" w:rsidP="0015790D">
            <w:pPr>
              <w:tabs>
                <w:tab w:val="decimal" w:pos="539"/>
              </w:tabs>
              <w:ind w:left="-1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B40157" w14:textId="77777777" w:rsidR="00BF15D8" w:rsidRPr="008A17ED" w:rsidRDefault="00BF15D8" w:rsidP="0015790D">
            <w:pPr>
              <w:tabs>
                <w:tab w:val="decimal" w:pos="882"/>
              </w:tabs>
              <w:ind w:left="-1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A41A89" w14:textId="77777777" w:rsidR="00BF15D8" w:rsidRPr="008A17ED" w:rsidRDefault="00BF15D8" w:rsidP="0015790D">
            <w:pPr>
              <w:tabs>
                <w:tab w:val="decimal" w:pos="539"/>
              </w:tabs>
              <w:ind w:left="-1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BF15D8" w:rsidRPr="008A17ED" w14:paraId="7D83DD7C" w14:textId="77777777" w:rsidTr="00A973CB">
        <w:tc>
          <w:tcPr>
            <w:tcW w:w="4226" w:type="dxa"/>
            <w:shd w:val="clear" w:color="auto" w:fill="auto"/>
            <w:vAlign w:val="bottom"/>
          </w:tcPr>
          <w:p w14:paraId="01152395" w14:textId="77777777" w:rsidR="00F662DB" w:rsidRDefault="006B1110" w:rsidP="008C458E">
            <w:pPr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เจ้าหนี้อื่น - </w:t>
            </w:r>
            <w:r w:rsidR="00F662D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บุคคลและ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กิจการที่เกี่ยวข้องกัน </w:t>
            </w:r>
          </w:p>
          <w:p w14:paraId="773A26F9" w14:textId="395F5088" w:rsidR="00BF15D8" w:rsidRPr="008A17ED" w:rsidRDefault="00D7634D" w:rsidP="008C458E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 </w:t>
            </w:r>
            <w:r w:rsidR="006B1110" w:rsidRPr="00657820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6B1110"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ดู</w:t>
            </w:r>
            <w:r w:rsidR="006B1110" w:rsidRPr="0058513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หมายเหตุข้อ </w:t>
            </w:r>
            <w:r w:rsidR="006B1110" w:rsidRPr="00585132">
              <w:rPr>
                <w:rFonts w:asciiTheme="majorBidi" w:hAnsiTheme="majorBidi" w:cstheme="majorBidi"/>
                <w:b/>
                <w:bCs/>
                <w:sz w:val="28"/>
              </w:rPr>
              <w:t>19)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F60A48" w14:textId="77777777" w:rsidR="00BF15D8" w:rsidRPr="008A17ED" w:rsidRDefault="00BF15D8" w:rsidP="008C458E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55F52E51" w14:textId="77777777" w:rsidR="00BF15D8" w:rsidRPr="008A17ED" w:rsidRDefault="00BF15D8" w:rsidP="008C458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FEC22D" w14:textId="77777777" w:rsidR="00BF15D8" w:rsidRPr="00657820" w:rsidRDefault="00BF15D8" w:rsidP="008C458E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D6C0FA3" w14:textId="77777777" w:rsidR="00BF15D8" w:rsidRPr="008A17ED" w:rsidRDefault="00BF15D8" w:rsidP="008C458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A0D182" w14:textId="77777777" w:rsidR="00BF15D8" w:rsidRPr="008A17ED" w:rsidRDefault="00BF15D8" w:rsidP="008C458E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923447" w14:textId="77777777" w:rsidR="00BF15D8" w:rsidRPr="008A17ED" w:rsidRDefault="00BF15D8" w:rsidP="008C458E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EC6FA6" w14:textId="77777777" w:rsidR="00BF15D8" w:rsidRPr="008A17ED" w:rsidRDefault="00BF15D8" w:rsidP="008C458E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BF15D8" w:rsidRPr="008A17ED" w14:paraId="2F71CA16" w14:textId="77777777" w:rsidTr="00A973CB">
        <w:tc>
          <w:tcPr>
            <w:tcW w:w="4226" w:type="dxa"/>
            <w:shd w:val="clear" w:color="auto" w:fill="auto"/>
            <w:vAlign w:val="bottom"/>
          </w:tcPr>
          <w:p w14:paraId="1999990C" w14:textId="7B54897F" w:rsidR="00BF15D8" w:rsidRPr="008A17ED" w:rsidRDefault="00803F51" w:rsidP="008C458E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vAlign w:val="bottom"/>
          </w:tcPr>
          <w:p w14:paraId="34911104" w14:textId="7BB927AE" w:rsidR="00BF15D8" w:rsidRPr="00F80B0D" w:rsidRDefault="0057002A" w:rsidP="008C458E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F80B0D">
              <w:rPr>
                <w:rFonts w:asciiTheme="majorBidi" w:hAnsiTheme="majorBidi" w:hint="cs"/>
                <w:sz w:val="28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3C468E03" w14:textId="77777777" w:rsidR="00BF15D8" w:rsidRPr="00F80B0D" w:rsidRDefault="00BF15D8" w:rsidP="008C458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9C2CE78" w14:textId="5F613513" w:rsidR="00BF15D8" w:rsidRPr="00F80B0D" w:rsidRDefault="00803F51" w:rsidP="008C458E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F80B0D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177D970" w14:textId="77777777" w:rsidR="00BF15D8" w:rsidRPr="00F80B0D" w:rsidRDefault="00BF15D8" w:rsidP="008C458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DDD83AB" w14:textId="05B1082D" w:rsidR="00BF15D8" w:rsidRPr="00F80B0D" w:rsidRDefault="00A973CB" w:rsidP="008C458E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F80B0D">
              <w:rPr>
                <w:rFonts w:asciiTheme="majorBidi" w:hAnsi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10F2C4" w14:textId="77777777" w:rsidR="00BF15D8" w:rsidRPr="00F80B0D" w:rsidRDefault="00BF15D8" w:rsidP="008C458E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3E1328" w14:textId="7AE7F163" w:rsidR="00BF15D8" w:rsidRPr="00F80B0D" w:rsidRDefault="00803F51" w:rsidP="008C458E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F80B0D">
              <w:rPr>
                <w:rFonts w:asciiTheme="majorBidi" w:hAnsiTheme="majorBidi"/>
                <w:sz w:val="28"/>
              </w:rPr>
              <w:t>4</w:t>
            </w:r>
          </w:p>
        </w:tc>
      </w:tr>
      <w:tr w:rsidR="00FC31AA" w:rsidRPr="008A17ED" w14:paraId="45D65796" w14:textId="77777777" w:rsidTr="00F621EC">
        <w:tc>
          <w:tcPr>
            <w:tcW w:w="4226" w:type="dxa"/>
            <w:shd w:val="clear" w:color="auto" w:fill="auto"/>
            <w:vAlign w:val="bottom"/>
          </w:tcPr>
          <w:p w14:paraId="46A74229" w14:textId="65088853" w:rsidR="00FC31AA" w:rsidRPr="00657820" w:rsidRDefault="001D7FA5" w:rsidP="008C458E">
            <w:pPr>
              <w:ind w:right="-3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9A208EC" w14:textId="3231C0C0" w:rsidR="00FC31AA" w:rsidRPr="00F80B0D" w:rsidRDefault="0057002A" w:rsidP="008C458E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F80B0D">
              <w:rPr>
                <w:rFonts w:asciiTheme="majorBidi" w:hAnsiTheme="majorBidi" w:hint="cs"/>
                <w:sz w:val="28"/>
                <w:cs/>
              </w:rPr>
              <w:t>48</w:t>
            </w:r>
          </w:p>
        </w:tc>
        <w:tc>
          <w:tcPr>
            <w:tcW w:w="184" w:type="dxa"/>
            <w:shd w:val="clear" w:color="auto" w:fill="auto"/>
          </w:tcPr>
          <w:p w14:paraId="783CFA08" w14:textId="77777777" w:rsidR="00FC31AA" w:rsidRPr="00F80B0D" w:rsidRDefault="00FC31AA" w:rsidP="008C458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50FCDE" w14:textId="6BFA425E" w:rsidR="00FC31AA" w:rsidRPr="00F80B0D" w:rsidRDefault="004779F7" w:rsidP="008C458E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F80B0D">
              <w:rPr>
                <w:rFonts w:asciiTheme="majorBidi" w:hAnsi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01A324" w14:textId="77777777" w:rsidR="00FC31AA" w:rsidRPr="00F80B0D" w:rsidRDefault="00FC31AA" w:rsidP="008C458E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DC9BC1" w14:textId="73935DCB" w:rsidR="00FC31AA" w:rsidRPr="00F80B0D" w:rsidRDefault="00A973CB" w:rsidP="008C458E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F80B0D">
              <w:rPr>
                <w:rFonts w:asciiTheme="majorBidi" w:hAnsiTheme="majorBidi" w:hint="cs"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5028BB" w14:textId="77777777" w:rsidR="00FC31AA" w:rsidRPr="00F80B0D" w:rsidRDefault="00FC31AA" w:rsidP="008C458E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37842C" w14:textId="535F2F93" w:rsidR="00FC31AA" w:rsidRPr="00F80B0D" w:rsidRDefault="00A973CB" w:rsidP="008C458E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 w:rsidRPr="00F80B0D">
              <w:rPr>
                <w:rFonts w:asciiTheme="majorBidi" w:hAnsiTheme="majorBidi" w:hint="cs"/>
                <w:sz w:val="28"/>
                <w:cs/>
              </w:rPr>
              <w:t>-</w:t>
            </w:r>
          </w:p>
        </w:tc>
      </w:tr>
      <w:tr w:rsidR="00BF15D8" w:rsidRPr="008A17ED" w14:paraId="74C7590A" w14:textId="77777777" w:rsidTr="00F621EC">
        <w:trPr>
          <w:trHeight w:val="368"/>
        </w:trPr>
        <w:tc>
          <w:tcPr>
            <w:tcW w:w="4226" w:type="dxa"/>
            <w:shd w:val="clear" w:color="auto" w:fill="auto"/>
            <w:vAlign w:val="bottom"/>
          </w:tcPr>
          <w:p w14:paraId="50324C5B" w14:textId="69F8369D" w:rsidR="00BF15D8" w:rsidRPr="008A17ED" w:rsidRDefault="00803F51" w:rsidP="00B75B6B">
            <w:pPr>
              <w:ind w:right="-36"/>
              <w:jc w:val="thaiDistribute"/>
              <w:rPr>
                <w:rFonts w:asciiTheme="majorBidi" w:hAnsiTheme="majorBidi"/>
                <w:sz w:val="28"/>
              </w:rPr>
            </w:pPr>
            <w:r w:rsidRPr="00B75B6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</w:t>
            </w:r>
            <w:r w:rsidR="0037601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ี้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อ</w:t>
            </w:r>
            <w:r w:rsidR="0037601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ื่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น </w:t>
            </w:r>
            <w:r w:rsidR="00922B15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043CB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บุคคลและ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</w:t>
            </w:r>
            <w:r w:rsidR="0037601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ี่</w:t>
            </w: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4A81D05" w14:textId="0A6418C4" w:rsidR="00BF15D8" w:rsidRPr="00A973CB" w:rsidRDefault="0057002A" w:rsidP="0014111B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cs/>
              </w:rPr>
              <w:t>48</w:t>
            </w:r>
          </w:p>
        </w:tc>
        <w:tc>
          <w:tcPr>
            <w:tcW w:w="184" w:type="dxa"/>
            <w:shd w:val="clear" w:color="auto" w:fill="auto"/>
          </w:tcPr>
          <w:p w14:paraId="306E1A1D" w14:textId="77777777" w:rsidR="00BF15D8" w:rsidRPr="00A973CB" w:rsidRDefault="00BF15D8" w:rsidP="008C458E">
            <w:pPr>
              <w:tabs>
                <w:tab w:val="decimal" w:pos="882"/>
              </w:tabs>
              <w:spacing w:line="240" w:lineRule="exact"/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ECA773" w14:textId="2F3E14C9" w:rsidR="00BF15D8" w:rsidRPr="00A973CB" w:rsidRDefault="00803F51" w:rsidP="0014111B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A973CB"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E0A33F" w14:textId="77777777" w:rsidR="00BF15D8" w:rsidRPr="00A973CB" w:rsidRDefault="00BF15D8" w:rsidP="0014111B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371C4" w14:textId="77821E78" w:rsidR="00BF15D8" w:rsidRPr="00A973CB" w:rsidRDefault="00A973CB" w:rsidP="0014111B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A973CB">
              <w:rPr>
                <w:rFonts w:asciiTheme="majorBidi" w:hAnsiTheme="maj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9049C9" w14:textId="77777777" w:rsidR="00BF15D8" w:rsidRPr="00A973CB" w:rsidRDefault="00BF15D8" w:rsidP="0014111B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B9F34" w14:textId="2F244BCA" w:rsidR="00BF15D8" w:rsidRPr="00A973CB" w:rsidRDefault="00803F51" w:rsidP="0014111B">
            <w:pPr>
              <w:tabs>
                <w:tab w:val="decimal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A973CB">
              <w:rPr>
                <w:rFonts w:asciiTheme="majorBidi" w:hAnsiTheme="majorBidi"/>
                <w:b/>
                <w:bCs/>
                <w:sz w:val="28"/>
              </w:rPr>
              <w:t>4</w:t>
            </w:r>
          </w:p>
        </w:tc>
      </w:tr>
      <w:tr w:rsidR="0098377A" w:rsidRPr="008A17ED" w14:paraId="52DCD667" w14:textId="77777777" w:rsidTr="00B62F56">
        <w:tc>
          <w:tcPr>
            <w:tcW w:w="4226" w:type="dxa"/>
            <w:shd w:val="clear" w:color="auto" w:fill="auto"/>
            <w:vAlign w:val="bottom"/>
          </w:tcPr>
          <w:p w14:paraId="71CFF1CE" w14:textId="4799E39D" w:rsidR="0098377A" w:rsidRPr="0015790D" w:rsidRDefault="00036BC1" w:rsidP="0015790D">
            <w:pPr>
              <w:ind w:right="-108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ค่าใช้จ่ายค้างจ่าย </w:t>
            </w: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cs/>
              </w:rPr>
              <w:t>บุคคลและ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7C69F1" w14:textId="77777777" w:rsidR="0098377A" w:rsidRPr="00B62F56" w:rsidRDefault="0098377A" w:rsidP="0015790D">
            <w:pPr>
              <w:tabs>
                <w:tab w:val="decimal" w:pos="539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CF91101" w14:textId="77777777" w:rsidR="0098377A" w:rsidRPr="0015790D" w:rsidRDefault="0098377A" w:rsidP="0015790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0E0DA8" w14:textId="77777777" w:rsidR="0098377A" w:rsidRPr="0015790D" w:rsidRDefault="0098377A" w:rsidP="0015790D">
            <w:pPr>
              <w:tabs>
                <w:tab w:val="decimal" w:pos="920"/>
              </w:tabs>
              <w:ind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82ECC02" w14:textId="77777777" w:rsidR="0098377A" w:rsidRPr="0015790D" w:rsidRDefault="0098377A" w:rsidP="0015790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554ABB" w14:textId="77777777" w:rsidR="0098377A" w:rsidRPr="0015790D" w:rsidRDefault="0098377A" w:rsidP="0015790D">
            <w:pPr>
              <w:tabs>
                <w:tab w:val="decimal" w:pos="539"/>
              </w:tabs>
              <w:ind w:left="-1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20D840" w14:textId="77777777" w:rsidR="0098377A" w:rsidRPr="0015790D" w:rsidRDefault="0098377A" w:rsidP="0015790D">
            <w:pPr>
              <w:tabs>
                <w:tab w:val="decimal" w:pos="882"/>
              </w:tabs>
              <w:ind w:left="-1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414F3E1" w14:textId="77777777" w:rsidR="0098377A" w:rsidRPr="0015790D" w:rsidRDefault="0098377A" w:rsidP="0015790D">
            <w:pPr>
              <w:tabs>
                <w:tab w:val="decimal" w:pos="882"/>
              </w:tabs>
              <w:ind w:left="-1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98377A" w:rsidRPr="008A17ED" w14:paraId="6D687EEE" w14:textId="77777777" w:rsidTr="00E31EDE">
        <w:tc>
          <w:tcPr>
            <w:tcW w:w="4226" w:type="dxa"/>
            <w:shd w:val="clear" w:color="auto" w:fill="auto"/>
            <w:vAlign w:val="bottom"/>
          </w:tcPr>
          <w:p w14:paraId="21A616C0" w14:textId="16F5F5A7" w:rsidR="0098377A" w:rsidRPr="0015790D" w:rsidRDefault="00036BC1" w:rsidP="00036BC1">
            <w:pPr>
              <w:tabs>
                <w:tab w:val="left" w:pos="225"/>
              </w:tabs>
              <w:ind w:right="-108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cs/>
              </w:rPr>
              <w:t xml:space="preserve">     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Pr="008A17ED">
              <w:rPr>
                <w:rFonts w:asciiTheme="majorBidi" w:hAnsiTheme="majorBidi"/>
                <w:b/>
                <w:bCs/>
                <w:sz w:val="28"/>
              </w:rPr>
              <w:t>1</w:t>
            </w:r>
            <w:r>
              <w:rPr>
                <w:rFonts w:asciiTheme="majorBidi" w:hAnsiTheme="majorBidi"/>
                <w:b/>
                <w:bCs/>
                <w:sz w:val="28"/>
              </w:rPr>
              <w:t>9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BC394E5" w14:textId="77777777" w:rsidR="0098377A" w:rsidRPr="0015790D" w:rsidRDefault="0098377A" w:rsidP="0015790D">
            <w:pPr>
              <w:tabs>
                <w:tab w:val="decimal" w:pos="539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19340A88" w14:textId="77777777" w:rsidR="0098377A" w:rsidRPr="0015790D" w:rsidRDefault="0098377A" w:rsidP="0015790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84C843" w14:textId="77777777" w:rsidR="0098377A" w:rsidRPr="0015790D" w:rsidRDefault="0098377A" w:rsidP="0015790D">
            <w:pPr>
              <w:tabs>
                <w:tab w:val="decimal" w:pos="920"/>
              </w:tabs>
              <w:ind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D03AFC6" w14:textId="77777777" w:rsidR="0098377A" w:rsidRPr="0015790D" w:rsidRDefault="0098377A" w:rsidP="0015790D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7AF51A" w14:textId="77777777" w:rsidR="0098377A" w:rsidRPr="0015790D" w:rsidRDefault="0098377A" w:rsidP="0015790D">
            <w:pPr>
              <w:tabs>
                <w:tab w:val="decimal" w:pos="539"/>
              </w:tabs>
              <w:ind w:left="-1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19CCCC" w14:textId="77777777" w:rsidR="0098377A" w:rsidRPr="0015790D" w:rsidRDefault="0098377A" w:rsidP="0015790D">
            <w:pPr>
              <w:tabs>
                <w:tab w:val="decimal" w:pos="882"/>
              </w:tabs>
              <w:ind w:left="-1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D28C99" w14:textId="77777777" w:rsidR="0098377A" w:rsidRPr="0015790D" w:rsidRDefault="0098377A" w:rsidP="0015790D">
            <w:pPr>
              <w:tabs>
                <w:tab w:val="decimal" w:pos="882"/>
              </w:tabs>
              <w:ind w:left="-1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5D55F4" w:rsidRPr="008A17ED" w14:paraId="0AD1C31F" w14:textId="77777777">
        <w:tc>
          <w:tcPr>
            <w:tcW w:w="4226" w:type="dxa"/>
            <w:shd w:val="clear" w:color="auto" w:fill="auto"/>
            <w:vAlign w:val="bottom"/>
          </w:tcPr>
          <w:p w14:paraId="788E4C87" w14:textId="77777777" w:rsidR="005D55F4" w:rsidRPr="008A17ED" w:rsidRDefault="005D55F4" w:rsidP="005D55F4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080" w:type="dxa"/>
            <w:shd w:val="clear" w:color="auto" w:fill="auto"/>
          </w:tcPr>
          <w:p w14:paraId="061ADA9F" w14:textId="2395DBBF" w:rsidR="005D55F4" w:rsidRPr="008A17ED" w:rsidRDefault="00E345A7" w:rsidP="005D55F4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428</w:t>
            </w:r>
          </w:p>
        </w:tc>
        <w:tc>
          <w:tcPr>
            <w:tcW w:w="184" w:type="dxa"/>
            <w:shd w:val="clear" w:color="auto" w:fill="auto"/>
          </w:tcPr>
          <w:p w14:paraId="4F41B7BD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32AD6C" w14:textId="2BDCB7D6" w:rsidR="005D55F4" w:rsidRPr="008A17ED" w:rsidRDefault="003F18FD" w:rsidP="005D55F4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E33C0F4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27E3DBE" w14:textId="53C816BE" w:rsidR="005D55F4" w:rsidRPr="008A17ED" w:rsidRDefault="005146C1" w:rsidP="005D55F4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13411E" w14:textId="77777777" w:rsidR="005D55F4" w:rsidRPr="008A17ED" w:rsidRDefault="005D55F4" w:rsidP="005D55F4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B6045A" w14:textId="3F216220" w:rsidR="005D55F4" w:rsidRPr="008A17ED" w:rsidRDefault="005D55F4" w:rsidP="005D55F4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-</w:t>
            </w:r>
          </w:p>
        </w:tc>
      </w:tr>
      <w:tr w:rsidR="005D55F4" w:rsidRPr="008A17ED" w14:paraId="53CD2F7C" w14:textId="77777777">
        <w:tc>
          <w:tcPr>
            <w:tcW w:w="4226" w:type="dxa"/>
            <w:shd w:val="clear" w:color="auto" w:fill="auto"/>
            <w:vAlign w:val="bottom"/>
          </w:tcPr>
          <w:p w14:paraId="24D5402A" w14:textId="1C31A49A" w:rsidR="005D55F4" w:rsidRPr="008A17ED" w:rsidRDefault="005D55F4" w:rsidP="005D55F4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40B5BBC" w14:textId="63D564C1" w:rsidR="005D55F4" w:rsidRPr="008A17ED" w:rsidRDefault="00E345A7" w:rsidP="005D55F4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1,1</w:t>
            </w:r>
            <w:r w:rsidR="002F7EDF">
              <w:rPr>
                <w:rFonts w:asciiTheme="majorBidi" w:hAnsiTheme="majorBidi"/>
                <w:sz w:val="28"/>
              </w:rPr>
              <w:t>45</w:t>
            </w:r>
          </w:p>
        </w:tc>
        <w:tc>
          <w:tcPr>
            <w:tcW w:w="184" w:type="dxa"/>
            <w:shd w:val="clear" w:color="auto" w:fill="auto"/>
          </w:tcPr>
          <w:p w14:paraId="62CB08EC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222678" w14:textId="0FFFBEDA" w:rsidR="005D55F4" w:rsidRPr="008A17ED" w:rsidRDefault="005D55F4" w:rsidP="005D55F4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1,</w:t>
            </w:r>
            <w:r w:rsidR="003F18FD" w:rsidRPr="00657820">
              <w:rPr>
                <w:rFonts w:asciiTheme="majorBidi" w:hAnsiTheme="majorBidi" w:cstheme="majorBidi"/>
                <w:sz w:val="28"/>
              </w:rPr>
              <w:t>145</w:t>
            </w:r>
          </w:p>
        </w:tc>
        <w:tc>
          <w:tcPr>
            <w:tcW w:w="180" w:type="dxa"/>
            <w:shd w:val="clear" w:color="auto" w:fill="auto"/>
          </w:tcPr>
          <w:p w14:paraId="132A902E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2E9EC3B" w14:textId="3E1D6385" w:rsidR="005D55F4" w:rsidRPr="008A17ED" w:rsidRDefault="005146C1" w:rsidP="005D55F4">
            <w:pPr>
              <w:tabs>
                <w:tab w:val="decimal" w:pos="539"/>
              </w:tabs>
              <w:ind w:left="-1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188420" w14:textId="77777777" w:rsidR="005D55F4" w:rsidRPr="008A17ED" w:rsidRDefault="005D55F4" w:rsidP="005D55F4">
            <w:pPr>
              <w:tabs>
                <w:tab w:val="decimal" w:pos="882"/>
              </w:tabs>
              <w:ind w:left="-18" w:right="49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91A0A9" w14:textId="64F9F9DD" w:rsidR="005D55F4" w:rsidRPr="008A17ED" w:rsidRDefault="005D55F4" w:rsidP="005D55F4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="Angsana New" w:hAnsi="Angsana New"/>
                <w:sz w:val="28"/>
              </w:rPr>
              <w:t>-</w:t>
            </w:r>
          </w:p>
        </w:tc>
      </w:tr>
      <w:tr w:rsidR="005D55F4" w:rsidRPr="008A17ED" w14:paraId="44755E60" w14:textId="77777777">
        <w:tc>
          <w:tcPr>
            <w:tcW w:w="4226" w:type="dxa"/>
            <w:shd w:val="clear" w:color="auto" w:fill="auto"/>
            <w:vAlign w:val="bottom"/>
          </w:tcPr>
          <w:p w14:paraId="2C37283F" w14:textId="21A651B5" w:rsidR="005D55F4" w:rsidRPr="008A17ED" w:rsidRDefault="005D55F4" w:rsidP="005D55F4">
            <w:pPr>
              <w:ind w:right="-36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รวมค่าใช้จ่ายค้างจ่าย </w:t>
            </w:r>
            <w:r w:rsidR="000A48BB">
              <w:rPr>
                <w:rFonts w:asciiTheme="majorBidi" w:hAnsiTheme="majorBidi"/>
                <w:b/>
                <w:bCs/>
                <w:sz w:val="28"/>
              </w:rPr>
              <w:t>-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 </w:t>
            </w:r>
            <w:r w:rsidR="0042728B">
              <w:rPr>
                <w:rFonts w:asciiTheme="majorBidi" w:hAnsiTheme="majorBidi" w:hint="cs"/>
                <w:b/>
                <w:bCs/>
                <w:sz w:val="28"/>
                <w:cs/>
              </w:rPr>
              <w:t>บุคคลและ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FC443" w14:textId="430FC065" w:rsidR="005D55F4" w:rsidRPr="008A17ED" w:rsidRDefault="00E345A7" w:rsidP="005D55F4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1,573</w:t>
            </w:r>
          </w:p>
        </w:tc>
        <w:tc>
          <w:tcPr>
            <w:tcW w:w="184" w:type="dxa"/>
            <w:shd w:val="clear" w:color="auto" w:fill="auto"/>
          </w:tcPr>
          <w:p w14:paraId="06E93435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847E04" w14:textId="59F81184" w:rsidR="005D55F4" w:rsidRPr="008A17ED" w:rsidRDefault="005D55F4" w:rsidP="005D55F4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1,</w:t>
            </w:r>
            <w:r w:rsidR="003F18FD" w:rsidRPr="00657820">
              <w:rPr>
                <w:rFonts w:asciiTheme="majorBidi" w:hAnsiTheme="majorBidi" w:cstheme="majorBidi"/>
                <w:b/>
                <w:bCs/>
                <w:sz w:val="28"/>
              </w:rPr>
              <w:t>150</w:t>
            </w:r>
          </w:p>
        </w:tc>
        <w:tc>
          <w:tcPr>
            <w:tcW w:w="180" w:type="dxa"/>
            <w:shd w:val="clear" w:color="auto" w:fill="auto"/>
          </w:tcPr>
          <w:p w14:paraId="64E33219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5D054" w14:textId="087FBFC2" w:rsidR="005D55F4" w:rsidRPr="008A17ED" w:rsidRDefault="005146C1" w:rsidP="005D55F4">
            <w:pPr>
              <w:tabs>
                <w:tab w:val="decimal" w:pos="539"/>
                <w:tab w:val="left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163242" w14:textId="77777777" w:rsidR="005D55F4" w:rsidRPr="008A17ED" w:rsidRDefault="005D55F4" w:rsidP="005D55F4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2DEAC" w14:textId="6D8B09CE" w:rsidR="005D55F4" w:rsidRPr="008A17ED" w:rsidRDefault="005D55F4" w:rsidP="005D55F4">
            <w:pPr>
              <w:tabs>
                <w:tab w:val="decimal" w:pos="539"/>
              </w:tabs>
              <w:ind w:left="-18" w:right="102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  <w:tr w:rsidR="005D55F4" w:rsidRPr="008A17ED" w14:paraId="4AA324F0" w14:textId="77777777" w:rsidTr="001F4F92">
        <w:tc>
          <w:tcPr>
            <w:tcW w:w="4226" w:type="dxa"/>
            <w:shd w:val="clear" w:color="auto" w:fill="auto"/>
            <w:vAlign w:val="bottom"/>
          </w:tcPr>
          <w:p w14:paraId="184F5FEF" w14:textId="77777777" w:rsidR="005D55F4" w:rsidRPr="001F4F92" w:rsidRDefault="005D55F4" w:rsidP="005D55F4">
            <w:pPr>
              <w:ind w:right="-36"/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820122B" w14:textId="2653F178" w:rsidR="005D55F4" w:rsidRPr="001F4F92" w:rsidRDefault="005D55F4" w:rsidP="005D55F4">
            <w:pPr>
              <w:tabs>
                <w:tab w:val="decimal" w:pos="539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84" w:type="dxa"/>
            <w:shd w:val="clear" w:color="auto" w:fill="auto"/>
          </w:tcPr>
          <w:p w14:paraId="4165BF65" w14:textId="77777777" w:rsidR="005D55F4" w:rsidRPr="001F4F92" w:rsidRDefault="005D55F4" w:rsidP="005D55F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C57A9" w14:textId="77777777" w:rsidR="005D55F4" w:rsidRPr="001F4F92" w:rsidRDefault="005D55F4" w:rsidP="005D55F4">
            <w:pPr>
              <w:tabs>
                <w:tab w:val="decimal" w:pos="539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126BE3A9" w14:textId="77777777" w:rsidR="005D55F4" w:rsidRPr="001F4F92" w:rsidRDefault="005D55F4" w:rsidP="005D55F4">
            <w:pPr>
              <w:tabs>
                <w:tab w:val="decimal" w:pos="882"/>
              </w:tabs>
              <w:ind w:left="-108" w:right="-108"/>
              <w:jc w:val="center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98836" w14:textId="77777777" w:rsidR="005D55F4" w:rsidRPr="001F4F92" w:rsidRDefault="005D55F4" w:rsidP="005D55F4">
            <w:pPr>
              <w:tabs>
                <w:tab w:val="decimal" w:pos="539"/>
                <w:tab w:val="left" w:pos="882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18BB53D7" w14:textId="77777777" w:rsidR="005D55F4" w:rsidRPr="001F4F92" w:rsidRDefault="005D55F4" w:rsidP="005D55F4">
            <w:pPr>
              <w:tabs>
                <w:tab w:val="decimal" w:pos="882"/>
              </w:tabs>
              <w:ind w:left="-126" w:right="-108"/>
              <w:jc w:val="right"/>
              <w:rPr>
                <w:rFonts w:asciiTheme="majorBidi" w:hAnsi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C18E0" w14:textId="77777777" w:rsidR="005D55F4" w:rsidRPr="001F4F92" w:rsidRDefault="005D55F4" w:rsidP="005D55F4">
            <w:pPr>
              <w:tabs>
                <w:tab w:val="decimal" w:pos="539"/>
              </w:tabs>
              <w:ind w:left="-18" w:right="102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D55F4" w:rsidRPr="008A17ED" w14:paraId="002886EE" w14:textId="77777777" w:rsidTr="00201AB9">
        <w:tc>
          <w:tcPr>
            <w:tcW w:w="4226" w:type="dxa"/>
            <w:shd w:val="clear" w:color="auto" w:fill="auto"/>
            <w:vAlign w:val="bottom"/>
          </w:tcPr>
          <w:p w14:paraId="65B2664F" w14:textId="6E491B75" w:rsidR="005D55F4" w:rsidRPr="008A17ED" w:rsidRDefault="005D55F4" w:rsidP="005D55F4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ดอกเบี้ยค้างจ่าย - </w:t>
            </w:r>
            <w:r w:rsidR="001B03CE">
              <w:rPr>
                <w:rFonts w:asciiTheme="majorBidi" w:hAnsiTheme="majorBidi" w:hint="cs"/>
                <w:b/>
                <w:bCs/>
                <w:sz w:val="28"/>
                <w:cs/>
              </w:rPr>
              <w:t>บุคคลและ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  <w:p w14:paraId="080BD1F3" w14:textId="48DEAF0C" w:rsidR="005D55F4" w:rsidRPr="008A17ED" w:rsidRDefault="007113F2" w:rsidP="005D55F4">
            <w:pPr>
              <w:ind w:left="92"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cs/>
              </w:rPr>
              <w:t xml:space="preserve">   </w:t>
            </w:r>
            <w:r w:rsidR="005D55F4"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(ดูหมายเหตุข้อ </w:t>
            </w:r>
            <w:r w:rsidR="005D55F4" w:rsidRPr="008A17ED">
              <w:rPr>
                <w:rFonts w:asciiTheme="majorBidi" w:hAnsiTheme="majorBidi"/>
                <w:b/>
                <w:bCs/>
                <w:sz w:val="28"/>
              </w:rPr>
              <w:t>1</w:t>
            </w:r>
            <w:r w:rsidR="00B5785F">
              <w:rPr>
                <w:rFonts w:asciiTheme="majorBidi" w:hAnsiTheme="majorBidi"/>
                <w:b/>
                <w:bCs/>
                <w:sz w:val="28"/>
              </w:rPr>
              <w:t>9</w:t>
            </w:r>
            <w:r w:rsidR="005D55F4" w:rsidRPr="008A17ED">
              <w:rPr>
                <w:rFonts w:asciiTheme="majorBidi" w:hAnsi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882044F" w14:textId="77777777" w:rsidR="005D55F4" w:rsidRPr="008A17ED" w:rsidRDefault="005D55F4" w:rsidP="005D55F4">
            <w:pPr>
              <w:tabs>
                <w:tab w:val="decimal" w:pos="539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3EEC2AE8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536E8D1" w14:textId="77777777" w:rsidR="005D55F4" w:rsidRPr="008A17ED" w:rsidRDefault="005D55F4" w:rsidP="005D55F4">
            <w:pPr>
              <w:tabs>
                <w:tab w:val="decimal" w:pos="557"/>
              </w:tabs>
              <w:ind w:left="-108" w:right="90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8E47EF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6A6388" w14:textId="77777777" w:rsidR="005D55F4" w:rsidRPr="008A17ED" w:rsidRDefault="005D55F4" w:rsidP="005D55F4">
            <w:pPr>
              <w:tabs>
                <w:tab w:val="decimal" w:pos="882"/>
              </w:tabs>
              <w:ind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792BB9" w14:textId="77777777" w:rsidR="005D55F4" w:rsidRPr="008A17ED" w:rsidRDefault="005D55F4" w:rsidP="005D55F4">
            <w:pPr>
              <w:tabs>
                <w:tab w:val="decimal" w:pos="882"/>
              </w:tabs>
              <w:ind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8F57CF" w14:textId="77777777" w:rsidR="005D55F4" w:rsidRPr="008A17ED" w:rsidRDefault="005D55F4" w:rsidP="005D55F4">
            <w:pPr>
              <w:tabs>
                <w:tab w:val="decimal" w:pos="539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5D55F4" w:rsidRPr="008A17ED" w14:paraId="481E34E6" w14:textId="77777777" w:rsidTr="001B03CE">
        <w:tc>
          <w:tcPr>
            <w:tcW w:w="4226" w:type="dxa"/>
            <w:shd w:val="clear" w:color="auto" w:fill="auto"/>
            <w:vAlign w:val="bottom"/>
          </w:tcPr>
          <w:p w14:paraId="2DCD0D23" w14:textId="77777777" w:rsidR="005D55F4" w:rsidRPr="008A17ED" w:rsidRDefault="005D55F4" w:rsidP="005D55F4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7DC5CB" w14:textId="5AE294D9" w:rsidR="005D55F4" w:rsidRPr="008A17ED" w:rsidRDefault="00C54004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2A19C8F3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3EE1B4" w14:textId="0B986EAA" w:rsidR="005D55F4" w:rsidRPr="008A17ED" w:rsidRDefault="005D55F4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657E8D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51C9C0" w14:textId="7DC5240B" w:rsidR="005D55F4" w:rsidRPr="008A17ED" w:rsidRDefault="008C5CB1" w:rsidP="005D55F4">
            <w:pPr>
              <w:ind w:right="89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10,879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B497A0" w14:textId="5355DED1" w:rsidR="005D55F4" w:rsidRPr="008A17ED" w:rsidRDefault="005D55F4" w:rsidP="005D55F4">
            <w:pPr>
              <w:ind w:right="2"/>
              <w:jc w:val="right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29BC00" w14:textId="00CAD72E" w:rsidR="005D55F4" w:rsidRPr="008A17ED" w:rsidRDefault="005D55F4" w:rsidP="005D55F4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10,</w:t>
            </w:r>
            <w:r w:rsidR="003F18FD">
              <w:rPr>
                <w:rFonts w:asciiTheme="majorBidi" w:hAnsiTheme="majorBidi"/>
                <w:sz w:val="28"/>
              </w:rPr>
              <w:t>722</w:t>
            </w:r>
          </w:p>
        </w:tc>
      </w:tr>
      <w:tr w:rsidR="005D55F4" w:rsidRPr="008A17ED" w14:paraId="37A8955E" w14:textId="77777777" w:rsidTr="001B03CE">
        <w:tc>
          <w:tcPr>
            <w:tcW w:w="4226" w:type="dxa"/>
            <w:shd w:val="clear" w:color="auto" w:fill="auto"/>
            <w:vAlign w:val="bottom"/>
          </w:tcPr>
          <w:p w14:paraId="24EC2F99" w14:textId="730CB218" w:rsidR="005D55F4" w:rsidRPr="008A17ED" w:rsidRDefault="005D55F4" w:rsidP="005D55F4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 w:hint="cs"/>
                <w:sz w:val="28"/>
                <w:cs/>
              </w:rPr>
              <w:t>บ</w:t>
            </w:r>
            <w:r w:rsidR="002C5B82">
              <w:rPr>
                <w:rFonts w:asciiTheme="majorBidi" w:hAnsiTheme="majorBidi" w:hint="cs"/>
                <w:sz w:val="28"/>
                <w:cs/>
              </w:rPr>
              <w:t>ริษัท</w:t>
            </w:r>
            <w:r w:rsidRPr="008A17ED">
              <w:rPr>
                <w:rFonts w:asciiTheme="majorBidi" w:hAnsiTheme="majorBidi" w:hint="cs"/>
                <w:sz w:val="28"/>
                <w:cs/>
              </w:rPr>
              <w:t>ที่เกี่ยวข้องกัน</w:t>
            </w:r>
            <w:r w:rsidR="00B5785F">
              <w:rPr>
                <w:rFonts w:asciiTheme="majorBidi" w:hAnsiTheme="majorBidi"/>
                <w:sz w:val="28"/>
              </w:rPr>
              <w:t xml:space="preserve"> (</w:t>
            </w:r>
            <w:r w:rsidR="00B5785F">
              <w:rPr>
                <w:rFonts w:asciiTheme="majorBidi" w:hAnsiTheme="majorBidi" w:hint="cs"/>
                <w:sz w:val="28"/>
                <w:cs/>
              </w:rPr>
              <w:t>มีผู้ถือหุ้นร่วมกัน)</w:t>
            </w:r>
          </w:p>
        </w:tc>
        <w:tc>
          <w:tcPr>
            <w:tcW w:w="1080" w:type="dxa"/>
            <w:shd w:val="clear" w:color="auto" w:fill="auto"/>
          </w:tcPr>
          <w:p w14:paraId="13EAD45B" w14:textId="646CC66B" w:rsidR="005D55F4" w:rsidRPr="008A17ED" w:rsidRDefault="008C5CB1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4,685</w:t>
            </w:r>
          </w:p>
        </w:tc>
        <w:tc>
          <w:tcPr>
            <w:tcW w:w="184" w:type="dxa"/>
            <w:shd w:val="clear" w:color="auto" w:fill="auto"/>
          </w:tcPr>
          <w:p w14:paraId="32E15D62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C84688" w14:textId="5A8BEF30" w:rsidR="005D55F4" w:rsidRPr="008A17ED" w:rsidRDefault="003F18FD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10,084</w:t>
            </w:r>
          </w:p>
        </w:tc>
        <w:tc>
          <w:tcPr>
            <w:tcW w:w="180" w:type="dxa"/>
            <w:shd w:val="clear" w:color="auto" w:fill="auto"/>
          </w:tcPr>
          <w:p w14:paraId="40467F49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8DEFFB" w14:textId="0F04C0B8" w:rsidR="005D55F4" w:rsidRPr="008A17ED" w:rsidRDefault="008C5CB1" w:rsidP="005D55F4">
            <w:pPr>
              <w:ind w:right="89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3C4F91" w14:textId="77777777" w:rsidR="005D55F4" w:rsidRPr="008A17ED" w:rsidRDefault="005D55F4" w:rsidP="005D55F4">
            <w:pPr>
              <w:tabs>
                <w:tab w:val="decimal" w:pos="882"/>
              </w:tabs>
              <w:ind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C5505C" w14:textId="21C0359F" w:rsidR="005D55F4" w:rsidRPr="008A17ED" w:rsidRDefault="005D55F4" w:rsidP="005D55F4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-</w:t>
            </w:r>
          </w:p>
        </w:tc>
      </w:tr>
      <w:tr w:rsidR="008C5CB1" w:rsidRPr="008A17ED" w14:paraId="17465DE1" w14:textId="77777777" w:rsidTr="001B03CE">
        <w:tc>
          <w:tcPr>
            <w:tcW w:w="4226" w:type="dxa"/>
            <w:shd w:val="clear" w:color="auto" w:fill="auto"/>
            <w:vAlign w:val="bottom"/>
          </w:tcPr>
          <w:p w14:paraId="603EEB8C" w14:textId="4767BFAB" w:rsidR="008C5CB1" w:rsidRPr="008A17ED" w:rsidRDefault="001B03CE" w:rsidP="005D55F4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บุคคลที่เกี่ยวข้อง</w:t>
            </w:r>
            <w:r w:rsidR="00B21217">
              <w:rPr>
                <w:rFonts w:asciiTheme="majorBidi" w:hAnsiTheme="majorBidi" w:hint="cs"/>
                <w:sz w:val="28"/>
                <w:cs/>
              </w:rPr>
              <w:t>กัน</w:t>
            </w:r>
          </w:p>
        </w:tc>
        <w:tc>
          <w:tcPr>
            <w:tcW w:w="1080" w:type="dxa"/>
            <w:shd w:val="clear" w:color="auto" w:fill="auto"/>
          </w:tcPr>
          <w:p w14:paraId="68DF4C33" w14:textId="73FEBE5E" w:rsidR="008C5CB1" w:rsidRDefault="00AE0892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3,115</w:t>
            </w:r>
          </w:p>
        </w:tc>
        <w:tc>
          <w:tcPr>
            <w:tcW w:w="184" w:type="dxa"/>
            <w:shd w:val="clear" w:color="auto" w:fill="auto"/>
          </w:tcPr>
          <w:p w14:paraId="597B2169" w14:textId="77777777" w:rsidR="008C5CB1" w:rsidRPr="008A17ED" w:rsidRDefault="008C5CB1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BD8DA9" w14:textId="417527FE" w:rsidR="008C5CB1" w:rsidRDefault="00C54004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F08866" w14:textId="77777777" w:rsidR="008C5CB1" w:rsidRPr="008A17ED" w:rsidRDefault="008C5CB1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ADA280" w14:textId="05412029" w:rsidR="008C5CB1" w:rsidRDefault="00C54004" w:rsidP="005D55F4">
            <w:pPr>
              <w:ind w:right="89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3FBC46" w14:textId="77777777" w:rsidR="008C5CB1" w:rsidRPr="008A17ED" w:rsidRDefault="008C5CB1" w:rsidP="005D55F4">
            <w:pPr>
              <w:tabs>
                <w:tab w:val="decimal" w:pos="882"/>
              </w:tabs>
              <w:ind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26B6F9" w14:textId="54048C51" w:rsidR="008C5CB1" w:rsidRPr="008A17ED" w:rsidRDefault="00C54004" w:rsidP="005D55F4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</w:tr>
      <w:tr w:rsidR="005D55F4" w:rsidRPr="008A17ED" w14:paraId="64ABC1CF" w14:textId="77777777">
        <w:tc>
          <w:tcPr>
            <w:tcW w:w="4226" w:type="dxa"/>
            <w:shd w:val="clear" w:color="auto" w:fill="auto"/>
            <w:vAlign w:val="bottom"/>
          </w:tcPr>
          <w:p w14:paraId="2FEBD5FF" w14:textId="22F5422F" w:rsidR="005D55F4" w:rsidRPr="008A17ED" w:rsidRDefault="005D55F4" w:rsidP="005D55F4">
            <w:pPr>
              <w:ind w:right="-36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รวมดอกเบี้ยค้างจ่าย - </w:t>
            </w:r>
            <w:r w:rsidR="00E54669">
              <w:rPr>
                <w:rFonts w:asciiTheme="majorBidi" w:hAnsiTheme="majorBidi" w:hint="cs"/>
                <w:b/>
                <w:bCs/>
                <w:sz w:val="28"/>
                <w:cs/>
              </w:rPr>
              <w:t>บุคคลและ</w:t>
            </w: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7D67AA" w14:textId="0D7C06AB" w:rsidR="005D55F4" w:rsidRPr="008A17ED" w:rsidRDefault="00AE0892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7,800</w:t>
            </w:r>
          </w:p>
        </w:tc>
        <w:tc>
          <w:tcPr>
            <w:tcW w:w="184" w:type="dxa"/>
            <w:shd w:val="clear" w:color="auto" w:fill="auto"/>
          </w:tcPr>
          <w:p w14:paraId="36FE97EF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1787FC" w14:textId="2718F003" w:rsidR="005D55F4" w:rsidRPr="008A17ED" w:rsidRDefault="003F18FD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3F2E4A">
              <w:rPr>
                <w:rFonts w:asciiTheme="majorBidi" w:hAnsiTheme="majorBidi" w:cstheme="majorBidi"/>
                <w:b/>
                <w:bCs/>
                <w:sz w:val="28"/>
              </w:rPr>
              <w:t>10,084</w:t>
            </w:r>
          </w:p>
        </w:tc>
        <w:tc>
          <w:tcPr>
            <w:tcW w:w="180" w:type="dxa"/>
            <w:shd w:val="clear" w:color="auto" w:fill="auto"/>
          </w:tcPr>
          <w:p w14:paraId="01C8B86D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7D3F7" w14:textId="180F8702" w:rsidR="005D55F4" w:rsidRPr="008A17ED" w:rsidRDefault="008C5CB1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10,879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6B5E36" w14:textId="77777777" w:rsidR="005D55F4" w:rsidRPr="008A17ED" w:rsidRDefault="005D55F4" w:rsidP="005D55F4">
            <w:pPr>
              <w:tabs>
                <w:tab w:val="decimal" w:pos="882"/>
              </w:tabs>
              <w:ind w:left="-126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9FFEB" w14:textId="5A507EA3" w:rsidR="005D55F4" w:rsidRPr="008A17ED" w:rsidRDefault="005D55F4" w:rsidP="005D55F4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10,</w:t>
            </w:r>
            <w:r w:rsidR="003F18FD" w:rsidRPr="003F2E4A">
              <w:rPr>
                <w:rFonts w:asciiTheme="majorBidi" w:hAnsiTheme="majorBidi"/>
                <w:b/>
                <w:bCs/>
                <w:sz w:val="28"/>
              </w:rPr>
              <w:t>722</w:t>
            </w:r>
          </w:p>
        </w:tc>
      </w:tr>
      <w:tr w:rsidR="005D55F4" w:rsidRPr="008A17ED" w14:paraId="085AD762" w14:textId="77777777" w:rsidTr="00C81989">
        <w:trPr>
          <w:trHeight w:val="213"/>
        </w:trPr>
        <w:tc>
          <w:tcPr>
            <w:tcW w:w="4226" w:type="dxa"/>
            <w:shd w:val="clear" w:color="auto" w:fill="auto"/>
            <w:vAlign w:val="bottom"/>
          </w:tcPr>
          <w:p w14:paraId="15CC2CE7" w14:textId="77777777" w:rsidR="005D55F4" w:rsidRPr="008A17ED" w:rsidRDefault="005D55F4" w:rsidP="005D55F4">
            <w:pPr>
              <w:spacing w:line="240" w:lineRule="exact"/>
              <w:ind w:right="-36"/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4E348F9" w14:textId="6952665C" w:rsidR="005D55F4" w:rsidRPr="008A17ED" w:rsidRDefault="005D55F4" w:rsidP="005D55F4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E7354FF" w14:textId="77777777" w:rsidR="005D55F4" w:rsidRPr="008A17ED" w:rsidRDefault="005D55F4" w:rsidP="005D55F4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907AA1" w14:textId="77777777" w:rsidR="005D55F4" w:rsidRPr="008A17ED" w:rsidRDefault="005D55F4" w:rsidP="005D55F4">
            <w:pPr>
              <w:tabs>
                <w:tab w:val="decimal" w:pos="539"/>
              </w:tabs>
              <w:spacing w:line="240" w:lineRule="exact"/>
              <w:ind w:left="-108" w:right="90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6BD2A9C" w14:textId="77777777" w:rsidR="005D55F4" w:rsidRPr="008A17ED" w:rsidRDefault="005D55F4" w:rsidP="005D55F4">
            <w:pPr>
              <w:tabs>
                <w:tab w:val="decimal" w:pos="882"/>
              </w:tabs>
              <w:spacing w:line="240" w:lineRule="exact"/>
              <w:ind w:left="-108" w:right="-108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187E63" w14:textId="77777777" w:rsidR="005D55F4" w:rsidRPr="008A17ED" w:rsidRDefault="005D55F4" w:rsidP="005D55F4">
            <w:pPr>
              <w:tabs>
                <w:tab w:val="decimal" w:pos="539"/>
                <w:tab w:val="left" w:pos="882"/>
              </w:tabs>
              <w:spacing w:line="240" w:lineRule="exact"/>
              <w:ind w:left="-18" w:right="90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0B55C07" w14:textId="77777777" w:rsidR="005D55F4" w:rsidRPr="008A17ED" w:rsidRDefault="005D55F4" w:rsidP="005D55F4">
            <w:pPr>
              <w:tabs>
                <w:tab w:val="decimal" w:pos="882"/>
              </w:tabs>
              <w:spacing w:line="240" w:lineRule="exact"/>
              <w:ind w:left="-126" w:right="-108"/>
              <w:jc w:val="thaiDistribute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985DFE" w14:textId="77777777" w:rsidR="005D55F4" w:rsidRPr="008A17ED" w:rsidRDefault="005D55F4" w:rsidP="005D55F4">
            <w:pPr>
              <w:tabs>
                <w:tab w:val="decimal" w:pos="539"/>
              </w:tabs>
              <w:spacing w:line="240" w:lineRule="exact"/>
              <w:ind w:left="-18" w:right="102"/>
              <w:jc w:val="thaiDistribute"/>
              <w:rPr>
                <w:rFonts w:asciiTheme="majorBidi" w:hAnsiTheme="majorBidi"/>
                <w:sz w:val="28"/>
              </w:rPr>
            </w:pPr>
          </w:p>
        </w:tc>
      </w:tr>
      <w:tr w:rsidR="005D55F4" w:rsidRPr="008A17ED" w14:paraId="19FF3F61" w14:textId="77777777" w:rsidTr="007A1D4A">
        <w:tc>
          <w:tcPr>
            <w:tcW w:w="4226" w:type="dxa"/>
            <w:shd w:val="clear" w:color="auto" w:fill="auto"/>
            <w:vAlign w:val="bottom"/>
          </w:tcPr>
          <w:p w14:paraId="5A04F7FC" w14:textId="3655EAE3" w:rsidR="005D55F4" w:rsidRPr="008A17ED" w:rsidRDefault="005D55F4" w:rsidP="005D55F4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shd w:val="clear" w:color="auto" w:fill="auto"/>
          </w:tcPr>
          <w:p w14:paraId="0BAA7490" w14:textId="77777777" w:rsidR="005D55F4" w:rsidRPr="008A17ED" w:rsidRDefault="005D55F4" w:rsidP="005D55F4">
            <w:pPr>
              <w:tabs>
                <w:tab w:val="decimal" w:pos="539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4" w:type="dxa"/>
            <w:shd w:val="clear" w:color="auto" w:fill="auto"/>
          </w:tcPr>
          <w:p w14:paraId="25466F03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1D907F" w14:textId="77777777" w:rsidR="005D55F4" w:rsidRPr="008A17ED" w:rsidRDefault="005D55F4" w:rsidP="005D55F4">
            <w:pPr>
              <w:tabs>
                <w:tab w:val="decimal" w:pos="920"/>
              </w:tabs>
              <w:ind w:left="-1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B3D19C5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129F43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74C18E" w14:textId="77777777" w:rsidR="005D55F4" w:rsidRPr="008A17ED" w:rsidRDefault="005D55F4" w:rsidP="005D55F4">
            <w:pPr>
              <w:tabs>
                <w:tab w:val="decimal" w:pos="882"/>
              </w:tabs>
              <w:ind w:left="-126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3233EF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</w:tr>
      <w:tr w:rsidR="005D55F4" w:rsidRPr="008A17ED" w14:paraId="50655E6C" w14:textId="77777777" w:rsidTr="007A1D4A">
        <w:tc>
          <w:tcPr>
            <w:tcW w:w="4226" w:type="dxa"/>
            <w:shd w:val="clear" w:color="auto" w:fill="auto"/>
            <w:vAlign w:val="bottom"/>
          </w:tcPr>
          <w:p w14:paraId="702F20C3" w14:textId="77777777" w:rsidR="005D55F4" w:rsidRPr="008A17ED" w:rsidRDefault="005D55F4" w:rsidP="005D55F4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B08BF57" w14:textId="19DEB916" w:rsidR="005D55F4" w:rsidRPr="008A17ED" w:rsidRDefault="00FF005A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9A15906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E13503" w14:textId="653243E4" w:rsidR="005D55F4" w:rsidRPr="008A17ED" w:rsidRDefault="005D55F4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BB9B6C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461DDA" w14:textId="360AB28A" w:rsidR="005D55F4" w:rsidRPr="008A17ED" w:rsidRDefault="00FF005A" w:rsidP="005D55F4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340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F4270F" w14:textId="77777777" w:rsidR="005D55F4" w:rsidRPr="008A17ED" w:rsidRDefault="005D55F4" w:rsidP="005D55F4">
            <w:pPr>
              <w:tabs>
                <w:tab w:val="decimal" w:pos="882"/>
              </w:tabs>
              <w:ind w:left="-126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8B55BF" w14:textId="7ACA7521" w:rsidR="005D55F4" w:rsidRPr="008A17ED" w:rsidRDefault="003F18FD" w:rsidP="005D55F4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264</w:t>
            </w:r>
          </w:p>
        </w:tc>
      </w:tr>
      <w:tr w:rsidR="005D55F4" w:rsidRPr="008A17ED" w14:paraId="6B408D9E" w14:textId="77777777" w:rsidTr="007A1D4A">
        <w:tc>
          <w:tcPr>
            <w:tcW w:w="4226" w:type="dxa"/>
            <w:shd w:val="clear" w:color="auto" w:fill="auto"/>
            <w:vAlign w:val="bottom"/>
          </w:tcPr>
          <w:p w14:paraId="5BE42D80" w14:textId="77777777" w:rsidR="005D55F4" w:rsidRPr="008A17ED" w:rsidRDefault="005D55F4" w:rsidP="005D55F4">
            <w:pPr>
              <w:ind w:right="50"/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8A17ED">
              <w:rPr>
                <w:rFonts w:asciiTheme="majorBidi" w:hAnsiTheme="majorBidi"/>
                <w:sz w:val="28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5BB2604A" w14:textId="18560D93" w:rsidR="005D55F4" w:rsidRPr="008A17ED" w:rsidRDefault="00FF005A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10</w:t>
            </w:r>
          </w:p>
        </w:tc>
        <w:tc>
          <w:tcPr>
            <w:tcW w:w="184" w:type="dxa"/>
            <w:shd w:val="clear" w:color="auto" w:fill="auto"/>
          </w:tcPr>
          <w:p w14:paraId="6524DA16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CF6AB6" w14:textId="07D0E679" w:rsidR="005D55F4" w:rsidRPr="008A17ED" w:rsidRDefault="005D55F4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sz w:val="28"/>
              </w:rPr>
            </w:pPr>
            <w:r w:rsidRPr="008A17ED">
              <w:rPr>
                <w:rFonts w:asciiTheme="majorBidi" w:hAnsiTheme="majorBidi"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1D3DB777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B4008F" w14:textId="13B55E10" w:rsidR="005D55F4" w:rsidRPr="008A17ED" w:rsidRDefault="00FF005A" w:rsidP="005D55F4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864DDC" w14:textId="77777777" w:rsidR="005D55F4" w:rsidRPr="008A17ED" w:rsidRDefault="005D55F4" w:rsidP="005D55F4">
            <w:pPr>
              <w:tabs>
                <w:tab w:val="decimal" w:pos="882"/>
              </w:tabs>
              <w:ind w:left="-126" w:right="-108"/>
              <w:rPr>
                <w:rFonts w:asciiTheme="majorBidi" w:hAnsi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65B794" w14:textId="4563616A" w:rsidR="005D55F4" w:rsidRPr="008A17ED" w:rsidRDefault="005D55F4" w:rsidP="005D55F4">
            <w:pPr>
              <w:tabs>
                <w:tab w:val="decimal" w:pos="539"/>
              </w:tabs>
              <w:ind w:left="-108" w:right="94"/>
              <w:jc w:val="right"/>
              <w:rPr>
                <w:rFonts w:asciiTheme="majorBidi" w:hAnsi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5D55F4" w:rsidRPr="008A17ED" w14:paraId="020615A8" w14:textId="77777777" w:rsidTr="007A1D4A">
        <w:tc>
          <w:tcPr>
            <w:tcW w:w="4226" w:type="dxa"/>
            <w:shd w:val="clear" w:color="auto" w:fill="auto"/>
            <w:vAlign w:val="bottom"/>
          </w:tcPr>
          <w:p w14:paraId="09F2FF44" w14:textId="77777777" w:rsidR="005D55F4" w:rsidRPr="008A17ED" w:rsidRDefault="005D55F4" w:rsidP="005D55F4">
            <w:pPr>
              <w:ind w:right="50"/>
              <w:jc w:val="thaiDistribute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  <w:cs/>
              </w:rPr>
              <w:t xml:space="preserve">รวมเงินประกันรับค่าเช่าพื้นที่ - กิจการที่เกี่ยวข้องกัน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37829C" w14:textId="768579E8" w:rsidR="005D55F4" w:rsidRPr="008A17ED" w:rsidRDefault="00FF005A" w:rsidP="005D55F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10</w:t>
            </w:r>
          </w:p>
        </w:tc>
        <w:tc>
          <w:tcPr>
            <w:tcW w:w="184" w:type="dxa"/>
            <w:shd w:val="clear" w:color="auto" w:fill="auto"/>
          </w:tcPr>
          <w:p w14:paraId="4E9A6945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C56AAA" w14:textId="24009395" w:rsidR="005D55F4" w:rsidRPr="008A17ED" w:rsidRDefault="005D55F4" w:rsidP="005D55F4">
            <w:pPr>
              <w:tabs>
                <w:tab w:val="decimal" w:pos="882"/>
              </w:tabs>
              <w:ind w:left="-108" w:right="90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="Angsana New" w:hAnsi="Angsana New"/>
                <w:b/>
                <w:bCs/>
                <w:sz w:val="28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7499B320" w14:textId="77777777" w:rsidR="005D55F4" w:rsidRPr="008A17ED" w:rsidRDefault="005D55F4" w:rsidP="005D55F4">
            <w:pPr>
              <w:tabs>
                <w:tab w:val="decimal" w:pos="882"/>
              </w:tabs>
              <w:ind w:left="-108" w:right="-108"/>
              <w:rPr>
                <w:rFonts w:asciiTheme="majorBidi" w:hAnsiTheme="majorBidi"/>
                <w:b/>
                <w:bCs/>
                <w:sz w:val="28"/>
              </w:rPr>
            </w:pPr>
            <w:r w:rsidRPr="008A17ED">
              <w:rPr>
                <w:rFonts w:asciiTheme="majorBidi" w:hAnsiTheme="majorBidi"/>
                <w:b/>
                <w:bCs/>
                <w:sz w:val="2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79DBBE" w14:textId="619756B0" w:rsidR="005D55F4" w:rsidRPr="008A17ED" w:rsidRDefault="00FF005A" w:rsidP="005D55F4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>
              <w:rPr>
                <w:rFonts w:asciiTheme="majorBidi" w:hAnsiTheme="majorBidi"/>
                <w:b/>
                <w:bCs/>
                <w:sz w:val="28"/>
              </w:rPr>
              <w:t>350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EFF173" w14:textId="77777777" w:rsidR="005D55F4" w:rsidRPr="008A17ED" w:rsidRDefault="005D55F4" w:rsidP="005D55F4">
            <w:pPr>
              <w:tabs>
                <w:tab w:val="decimal" w:pos="882"/>
              </w:tabs>
              <w:ind w:left="-126" w:right="-108"/>
              <w:rPr>
                <w:rFonts w:asciiTheme="majorBidi" w:hAnsi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0E920F" w14:textId="716FB8FE" w:rsidR="005D55F4" w:rsidRPr="008A17ED" w:rsidRDefault="003F18FD" w:rsidP="005D55F4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274</w:t>
            </w:r>
          </w:p>
        </w:tc>
      </w:tr>
    </w:tbl>
    <w:p w14:paraId="0321914F" w14:textId="77777777" w:rsidR="007D0494" w:rsidRDefault="007D0494" w:rsidP="007D0494">
      <w:pPr>
        <w:tabs>
          <w:tab w:val="left" w:pos="360"/>
          <w:tab w:val="left" w:pos="450"/>
        </w:tabs>
        <w:overflowPunct/>
        <w:autoSpaceDE/>
        <w:autoSpaceDN/>
        <w:adjustRightInd/>
        <w:ind w:left="360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151E4448" w14:textId="77777777" w:rsidR="000A48BB" w:rsidRDefault="000A48BB" w:rsidP="007D0494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170AD2D9" w14:textId="77777777" w:rsidR="000A48BB" w:rsidRDefault="000A48BB" w:rsidP="007D0494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73AC7EE0" w14:textId="77777777" w:rsidR="000A48BB" w:rsidRDefault="000A48BB" w:rsidP="007D0494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1289F49F" w14:textId="77777777" w:rsidR="000A48BB" w:rsidRDefault="000A48BB" w:rsidP="007D0494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3B3E4DF5" w14:textId="77777777" w:rsidR="000A48BB" w:rsidRDefault="000A48BB" w:rsidP="003E4A89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01E368C0" w14:textId="77777777" w:rsidR="002A3F24" w:rsidRDefault="002A3F24" w:rsidP="003E4A89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jc w:val="thaiDistribute"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5BE59D82" w14:textId="77777777" w:rsidR="00B44111" w:rsidRDefault="00B4411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3701C8DD" w14:textId="3F737629" w:rsidR="007D0494" w:rsidRDefault="009E4C64" w:rsidP="007D0494">
      <w:pPr>
        <w:tabs>
          <w:tab w:val="left" w:pos="360"/>
          <w:tab w:val="left" w:pos="450"/>
        </w:tabs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 w:cstheme="majorBidi"/>
          <w:b/>
          <w:bCs/>
          <w:sz w:val="28"/>
          <w:cs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เงินให้กู้ยืมระยะสั้นแก่กิจการที่เกี่ยวข้องกัน</w:t>
      </w:r>
      <w:r w:rsidR="00C82DE1" w:rsidRPr="00B118B0">
        <w:rPr>
          <w:rFonts w:asciiTheme="majorBidi" w:hAnsiTheme="majorBidi" w:cstheme="majorBidi"/>
          <w:b/>
          <w:bCs/>
          <w:sz w:val="28"/>
          <w:cs/>
        </w:rPr>
        <w:t xml:space="preserve"> เงินให้กู้ยืมระ</w:t>
      </w:r>
      <w:r w:rsidR="001706E0">
        <w:rPr>
          <w:rFonts w:asciiTheme="majorBidi" w:hAnsiTheme="majorBidi" w:cstheme="majorBidi" w:hint="cs"/>
          <w:b/>
          <w:bCs/>
          <w:sz w:val="28"/>
          <w:cs/>
        </w:rPr>
        <w:t>ยะ</w:t>
      </w:r>
      <w:r w:rsidR="00C82DE1" w:rsidRPr="00B118B0">
        <w:rPr>
          <w:rFonts w:asciiTheme="majorBidi" w:hAnsiTheme="majorBidi" w:cstheme="majorBidi"/>
          <w:b/>
          <w:bCs/>
          <w:sz w:val="28"/>
          <w:cs/>
        </w:rPr>
        <w:t>ย</w:t>
      </w:r>
      <w:r w:rsidR="00E02500" w:rsidRPr="00B118B0">
        <w:rPr>
          <w:rFonts w:asciiTheme="majorBidi" w:hAnsiTheme="majorBidi" w:cstheme="majorBidi"/>
          <w:b/>
          <w:bCs/>
          <w:sz w:val="28"/>
          <w:cs/>
        </w:rPr>
        <w:t xml:space="preserve">าวแก่กิจการที่เกี่ยวข้องกัน </w:t>
      </w:r>
      <w:r w:rsidRPr="00B118B0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เงินกู้ยืมระยะสั้นจาก</w:t>
      </w:r>
      <w:r w:rsidR="00D23D41">
        <w:rPr>
          <w:rFonts w:asciiTheme="majorBidi" w:hAnsiTheme="majorBidi" w:cstheme="majorBidi" w:hint="cs"/>
          <w:b/>
          <w:bCs/>
          <w:sz w:val="28"/>
          <w:cs/>
        </w:rPr>
        <w:t>บุคคลและ</w:t>
      </w:r>
      <w:r w:rsidRPr="00B118B0">
        <w:rPr>
          <w:rFonts w:asciiTheme="majorBidi" w:hAnsiTheme="majorBidi" w:cstheme="majorBidi"/>
          <w:b/>
          <w:bCs/>
          <w:sz w:val="28"/>
          <w:cs/>
        </w:rPr>
        <w:t>กิจการที่เกี่ยวข้องกัน</w:t>
      </w:r>
      <w:r w:rsidR="001706E0">
        <w:rPr>
          <w:rFonts w:asciiTheme="majorBidi" w:hAnsiTheme="majorBidi" w:cstheme="majorBidi" w:hint="cs"/>
          <w:b/>
          <w:bCs/>
          <w:sz w:val="28"/>
          <w:cs/>
        </w:rPr>
        <w:t xml:space="preserve"> และเงินกู้</w:t>
      </w:r>
      <w:r w:rsidR="005A7A80">
        <w:rPr>
          <w:rFonts w:asciiTheme="majorBidi" w:hAnsiTheme="majorBidi" w:cstheme="majorBidi" w:hint="cs"/>
          <w:b/>
          <w:bCs/>
          <w:sz w:val="28"/>
          <w:cs/>
        </w:rPr>
        <w:t>ยืม</w:t>
      </w:r>
      <w:r w:rsidR="001706E0">
        <w:rPr>
          <w:rFonts w:asciiTheme="majorBidi" w:hAnsiTheme="majorBidi" w:cstheme="majorBidi" w:hint="cs"/>
          <w:b/>
          <w:bCs/>
          <w:sz w:val="28"/>
          <w:cs/>
        </w:rPr>
        <w:t>ระยะยาวจากกิจการ</w:t>
      </w:r>
      <w:r w:rsidR="00F30E23">
        <w:rPr>
          <w:rFonts w:asciiTheme="majorBidi" w:hAnsiTheme="majorBidi" w:cstheme="majorBidi" w:hint="cs"/>
          <w:b/>
          <w:bCs/>
          <w:sz w:val="28"/>
          <w:cs/>
        </w:rPr>
        <w:t>ที่เกี่ยวข้องกัน</w:t>
      </w:r>
    </w:p>
    <w:p w14:paraId="5A803713" w14:textId="41D3E53E" w:rsidR="00F53166" w:rsidRPr="00B118B0" w:rsidRDefault="009E4C64" w:rsidP="00D332B9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A44211">
        <w:rPr>
          <w:rFonts w:asciiTheme="majorBidi" w:hAnsiTheme="majorBidi" w:cstheme="majorBidi"/>
          <w:color w:val="000000"/>
          <w:spacing w:val="2"/>
          <w:sz w:val="28"/>
          <w:cs/>
        </w:rPr>
        <w:t>ยอดคงเหลือของเงินให้กู้ยืมระยะสั้นแก่กิจการที่เกี่ยวข้องกัน</w:t>
      </w:r>
      <w:r w:rsidRPr="00A44211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A44211">
        <w:rPr>
          <w:rFonts w:asciiTheme="majorBidi" w:hAnsiTheme="majorBidi" w:cstheme="majorBidi"/>
          <w:color w:val="000000"/>
          <w:spacing w:val="2"/>
          <w:sz w:val="28"/>
          <w:cs/>
        </w:rPr>
        <w:t>ณ วันที่</w:t>
      </w:r>
      <w:r w:rsidRPr="00A44211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="006B3F80" w:rsidRPr="00A44211">
        <w:rPr>
          <w:rFonts w:asciiTheme="majorBidi" w:hAnsiTheme="majorBidi" w:cstheme="majorBidi"/>
          <w:spacing w:val="2"/>
          <w:sz w:val="28"/>
        </w:rPr>
        <w:t>3</w:t>
      </w:r>
      <w:r w:rsidR="00BF1C06" w:rsidRPr="00A44211">
        <w:rPr>
          <w:rFonts w:asciiTheme="majorBidi" w:hAnsiTheme="majorBidi" w:cstheme="majorBidi"/>
          <w:spacing w:val="2"/>
          <w:sz w:val="28"/>
        </w:rPr>
        <w:t>0</w:t>
      </w:r>
      <w:r w:rsidR="006B3F80" w:rsidRPr="00A44211">
        <w:rPr>
          <w:rFonts w:asciiTheme="majorBidi" w:hAnsiTheme="majorBidi" w:cstheme="majorBidi"/>
          <w:spacing w:val="2"/>
          <w:sz w:val="28"/>
        </w:rPr>
        <w:t xml:space="preserve"> </w:t>
      </w:r>
      <w:r w:rsidR="00BF1C06" w:rsidRPr="00A44211">
        <w:rPr>
          <w:rFonts w:asciiTheme="majorBidi" w:hAnsiTheme="majorBidi" w:cstheme="majorBidi" w:hint="cs"/>
          <w:spacing w:val="2"/>
          <w:sz w:val="28"/>
          <w:cs/>
        </w:rPr>
        <w:t xml:space="preserve">มิถุนายน </w:t>
      </w:r>
      <w:r w:rsidRPr="00A44211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306408" w:rsidRPr="00A44211">
        <w:rPr>
          <w:rFonts w:asciiTheme="majorBidi" w:hAnsiTheme="majorBidi" w:cstheme="majorBidi"/>
          <w:color w:val="000000"/>
          <w:spacing w:val="2"/>
          <w:sz w:val="28"/>
        </w:rPr>
        <w:t xml:space="preserve">7 </w:t>
      </w:r>
      <w:r w:rsidRPr="00A44211">
        <w:rPr>
          <w:rFonts w:asciiTheme="majorBidi" w:hAnsiTheme="majorBidi" w:cstheme="majorBidi"/>
          <w:color w:val="000000"/>
          <w:spacing w:val="2"/>
          <w:sz w:val="28"/>
          <w:cs/>
        </w:rPr>
        <w:t>และ</w:t>
      </w:r>
      <w:r w:rsidR="000719DC" w:rsidRPr="00A44211">
        <w:rPr>
          <w:rFonts w:asciiTheme="majorBidi" w:hAnsiTheme="majorBidi" w:cstheme="majorBidi" w:hint="cs"/>
          <w:color w:val="000000"/>
          <w:spacing w:val="2"/>
          <w:sz w:val="28"/>
          <w:cs/>
        </w:rPr>
        <w:t>วันที่</w:t>
      </w:r>
      <w:r w:rsidR="00D332B9" w:rsidRPr="00A44211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Pr="00A44211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A44211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Pr="00A44211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306408" w:rsidRPr="00A44211">
        <w:rPr>
          <w:rFonts w:asciiTheme="majorBidi" w:hAnsiTheme="majorBidi" w:cstheme="majorBidi"/>
          <w:color w:val="000000"/>
          <w:spacing w:val="2"/>
          <w:sz w:val="28"/>
        </w:rPr>
        <w:t>6</w:t>
      </w:r>
      <w:r w:rsidR="00586A31" w:rsidRPr="00A44211">
        <w:rPr>
          <w:rFonts w:asciiTheme="majorBidi" w:hAnsiTheme="majorBidi" w:cstheme="majorBidi"/>
          <w:color w:val="000000"/>
          <w:spacing w:val="2"/>
          <w:sz w:val="28"/>
        </w:rPr>
        <w:t xml:space="preserve"> </w:t>
      </w:r>
      <w:r w:rsidR="00D332B9" w:rsidRPr="00A44211">
        <w:rPr>
          <w:rFonts w:asciiTheme="majorBidi" w:hAnsiTheme="majorBidi" w:cstheme="majorBidi"/>
          <w:color w:val="000000"/>
          <w:spacing w:val="2"/>
          <w:sz w:val="28"/>
          <w:cs/>
        </w:rPr>
        <w:t>รวมถึง</w:t>
      </w:r>
      <w:r w:rsidRPr="00A44211">
        <w:rPr>
          <w:rFonts w:asciiTheme="majorBidi" w:hAnsiTheme="majorBidi" w:cstheme="majorBidi"/>
          <w:color w:val="000000"/>
          <w:spacing w:val="2"/>
          <w:sz w:val="28"/>
          <w:cs/>
        </w:rPr>
        <w:t>การ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เคลื่อนไหวของเงินให้กู้ยืมระยะสั้นดังกล่าวมีรายละเอียดดังนี้ </w:t>
      </w:r>
    </w:p>
    <w:tbl>
      <w:tblPr>
        <w:tblW w:w="9180" w:type="dxa"/>
        <w:tblInd w:w="36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530"/>
        <w:gridCol w:w="90"/>
        <w:gridCol w:w="1080"/>
        <w:gridCol w:w="180"/>
        <w:gridCol w:w="1170"/>
        <w:gridCol w:w="90"/>
        <w:gridCol w:w="1080"/>
        <w:gridCol w:w="180"/>
        <w:gridCol w:w="1170"/>
      </w:tblGrid>
      <w:tr w:rsidR="00D332B9" w:rsidRPr="00B118B0" w14:paraId="0CF4AAF2" w14:textId="77777777" w:rsidTr="00F60247">
        <w:trPr>
          <w:trHeight w:val="80"/>
        </w:trPr>
        <w:tc>
          <w:tcPr>
            <w:tcW w:w="2520" w:type="dxa"/>
            <w:vAlign w:val="bottom"/>
          </w:tcPr>
          <w:p w14:paraId="0A2944FB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C48142B" w14:textId="77777777" w:rsidR="00D332B9" w:rsidRPr="00B118B0" w:rsidRDefault="00D332B9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43A9E4C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7D79A01" w14:textId="77777777" w:rsidR="00D332B9" w:rsidRPr="00B118B0" w:rsidRDefault="00D332B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nil"/>
            </w:tcBorders>
            <w:vAlign w:val="bottom"/>
          </w:tcPr>
          <w:p w14:paraId="253C14BF" w14:textId="3950929C" w:rsidR="00D332B9" w:rsidRPr="00B118B0" w:rsidRDefault="00D332B9" w:rsidP="00801454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53166" w:rsidRPr="00B118B0" w14:paraId="6F92C63C" w14:textId="77777777" w:rsidTr="00F60247">
        <w:trPr>
          <w:trHeight w:val="80"/>
        </w:trPr>
        <w:tc>
          <w:tcPr>
            <w:tcW w:w="2520" w:type="dxa"/>
            <w:vAlign w:val="bottom"/>
          </w:tcPr>
          <w:p w14:paraId="27AC5906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30CA780B" w14:textId="77777777" w:rsidR="00F53166" w:rsidRPr="00B118B0" w:rsidRDefault="00F53166">
            <w:pPr>
              <w:ind w:left="117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DF0B6D1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0A48C83B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10D04CF5" w14:textId="77777777" w:rsidR="00F53166" w:rsidRPr="00B118B0" w:rsidRDefault="009E4C64" w:rsidP="00C542EF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A03ECF" w:rsidRPr="00B118B0" w14:paraId="79428D76" w14:textId="77777777" w:rsidTr="00F60247">
        <w:trPr>
          <w:trHeight w:val="375"/>
        </w:trPr>
        <w:tc>
          <w:tcPr>
            <w:tcW w:w="2520" w:type="dxa"/>
            <w:vMerge w:val="restart"/>
            <w:vAlign w:val="bottom"/>
          </w:tcPr>
          <w:p w14:paraId="36CE7FBF" w14:textId="790E57AF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  <w:vAlign w:val="bottom"/>
          </w:tcPr>
          <w:p w14:paraId="2B078B98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5B830B73" w14:textId="5E51FBDD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  <w:tc>
          <w:tcPr>
            <w:tcW w:w="90" w:type="dxa"/>
            <w:vAlign w:val="bottom"/>
          </w:tcPr>
          <w:p w14:paraId="4D5B34AF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3F010BB8" w14:textId="11BF8B7E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มกราคม </w:t>
            </w: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833E1B">
              <w:rPr>
                <w:rFonts w:asciiTheme="majorBidi" w:hAnsiTheme="majorBidi" w:cstheme="majorBidi"/>
                <w:spacing w:val="-6"/>
                <w:sz w:val="28"/>
              </w:rPr>
              <w:t>7</w:t>
            </w:r>
          </w:p>
        </w:tc>
        <w:tc>
          <w:tcPr>
            <w:tcW w:w="180" w:type="dxa"/>
          </w:tcPr>
          <w:p w14:paraId="262B6C22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0A2DEF50" w14:textId="1B113D71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03ECF">
              <w:rPr>
                <w:rFonts w:asciiTheme="majorBidi" w:hAnsiTheme="majorBidi" w:hint="cs"/>
                <w:sz w:val="28"/>
                <w:cs/>
              </w:rPr>
              <w:t>ในระหว่าง</w:t>
            </w:r>
            <w:r w:rsidR="00F55040">
              <w:rPr>
                <w:rFonts w:asciiTheme="majorBidi" w:hAnsiTheme="majorBidi" w:hint="cs"/>
                <w:sz w:val="28"/>
                <w:cs/>
              </w:rPr>
              <w:t>รอบ</w:t>
            </w:r>
            <w:r w:rsidR="006A2566">
              <w:rPr>
                <w:rFonts w:ascii="Angsana New" w:hAnsi="Angsana New" w:hint="cs"/>
                <w:sz w:val="28"/>
                <w:cs/>
              </w:rPr>
              <w:t>ระยะเวลา</w:t>
            </w:r>
          </w:p>
        </w:tc>
        <w:tc>
          <w:tcPr>
            <w:tcW w:w="180" w:type="dxa"/>
            <w:vAlign w:val="bottom"/>
          </w:tcPr>
          <w:p w14:paraId="1F428DA8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70" w:type="dxa"/>
            <w:vMerge w:val="restart"/>
            <w:vAlign w:val="bottom"/>
          </w:tcPr>
          <w:p w14:paraId="591B2881" w14:textId="6ED85F0C" w:rsidR="0060271A" w:rsidRDefault="006B3F80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BF1C06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  <w:p w14:paraId="57412558" w14:textId="33ED0A35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="00833E1B">
              <w:rPr>
                <w:rFonts w:asciiTheme="majorBidi" w:hAnsiTheme="majorBidi" w:cstheme="majorBidi"/>
                <w:spacing w:val="-6"/>
                <w:sz w:val="28"/>
              </w:rPr>
              <w:t>7</w:t>
            </w:r>
          </w:p>
        </w:tc>
      </w:tr>
      <w:tr w:rsidR="00A03ECF" w:rsidRPr="00B118B0" w14:paraId="5D9CE519" w14:textId="77777777" w:rsidTr="00F60247">
        <w:trPr>
          <w:trHeight w:val="375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3E8C4B39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272EADD0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44CED1D0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D53FCD1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2A16B91D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44C8698C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85FBCC" w14:textId="65445A3D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4A199614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9F565B" w14:textId="37EBC3D8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80" w:type="dxa"/>
            <w:vAlign w:val="bottom"/>
          </w:tcPr>
          <w:p w14:paraId="45C0B9C6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bottom"/>
          </w:tcPr>
          <w:p w14:paraId="0DA3BD2B" w14:textId="77777777" w:rsidR="00A03ECF" w:rsidRPr="00B118B0" w:rsidRDefault="00A03ECF" w:rsidP="003741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1E58C4" w:rsidRPr="00B118B0" w14:paraId="5E295B43" w14:textId="77777777" w:rsidTr="00F60247">
        <w:trPr>
          <w:trHeight w:val="20"/>
        </w:trPr>
        <w:tc>
          <w:tcPr>
            <w:tcW w:w="2520" w:type="dxa"/>
          </w:tcPr>
          <w:p w14:paraId="0F54D20F" w14:textId="77777777" w:rsidR="001E58C4" w:rsidRDefault="001E58C4" w:rsidP="001E58C4">
            <w:pPr>
              <w:tabs>
                <w:tab w:val="left" w:pos="2160"/>
              </w:tabs>
              <w:ind w:left="273" w:hanging="273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ซิสเต็ม แอนด์ซอฟท์แวร์</w:t>
            </w:r>
          </w:p>
          <w:p w14:paraId="08A46689" w14:textId="46187882" w:rsidR="001E58C4" w:rsidRPr="00B118B0" w:rsidRDefault="001E58C4" w:rsidP="001C722E">
            <w:pPr>
              <w:tabs>
                <w:tab w:val="left" w:pos="2160"/>
              </w:tabs>
              <w:ind w:left="273" w:firstLine="91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เซอร์วิสเซส จำกัด</w:t>
            </w:r>
          </w:p>
        </w:tc>
        <w:tc>
          <w:tcPr>
            <w:tcW w:w="90" w:type="dxa"/>
          </w:tcPr>
          <w:p w14:paraId="2A588897" w14:textId="77777777" w:rsidR="001E58C4" w:rsidRPr="00B118B0" w:rsidRDefault="001E58C4" w:rsidP="001E58C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6D0E448" w14:textId="5453270B" w:rsidR="001E58C4" w:rsidRPr="00B118B0" w:rsidRDefault="001E58C4" w:rsidP="001E58C4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1B5826E2" w14:textId="77777777" w:rsidR="001E58C4" w:rsidRPr="00B118B0" w:rsidRDefault="001E58C4" w:rsidP="001E58C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E9BB85E" w14:textId="272C1027" w:rsidR="001E58C4" w:rsidRPr="00B118B0" w:rsidRDefault="001E58C4" w:rsidP="001E58C4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3,450</w:t>
            </w:r>
          </w:p>
        </w:tc>
        <w:tc>
          <w:tcPr>
            <w:tcW w:w="180" w:type="dxa"/>
            <w:tcBorders>
              <w:top w:val="nil"/>
            </w:tcBorders>
          </w:tcPr>
          <w:p w14:paraId="64203D4C" w14:textId="77777777" w:rsidR="001E58C4" w:rsidRPr="00B118B0" w:rsidRDefault="001E58C4" w:rsidP="001E58C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7DD8D4" w14:textId="57201CCF" w:rsidR="001E58C4" w:rsidRPr="00B118B0" w:rsidRDefault="00F73989" w:rsidP="001E58C4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6DB3B76" w14:textId="77777777" w:rsidR="001E58C4" w:rsidRPr="00B118B0" w:rsidRDefault="001E58C4" w:rsidP="001E58C4">
            <w:pPr>
              <w:tabs>
                <w:tab w:val="decimal" w:pos="808"/>
                <w:tab w:val="decimal" w:pos="1242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21D320" w14:textId="02348CDF" w:rsidR="001E58C4" w:rsidRPr="00B118B0" w:rsidRDefault="00F73989" w:rsidP="001E58C4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354A74E2" w14:textId="77777777" w:rsidR="001E58C4" w:rsidRPr="00B118B0" w:rsidRDefault="001E58C4" w:rsidP="001E58C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86204F" w14:textId="7A6EEADA" w:rsidR="001E58C4" w:rsidRPr="00B118B0" w:rsidRDefault="001868ED" w:rsidP="001E58C4">
            <w:pPr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3,850</w:t>
            </w:r>
          </w:p>
        </w:tc>
      </w:tr>
      <w:tr w:rsidR="001E58C4" w:rsidRPr="00B118B0" w14:paraId="7602BCE4" w14:textId="77777777" w:rsidTr="00F60247">
        <w:trPr>
          <w:trHeight w:val="20"/>
        </w:trPr>
        <w:tc>
          <w:tcPr>
            <w:tcW w:w="2520" w:type="dxa"/>
          </w:tcPr>
          <w:p w14:paraId="40D0AA70" w14:textId="5F528EB8" w:rsidR="001E58C4" w:rsidRPr="00B118B0" w:rsidRDefault="001E58C4" w:rsidP="001E58C4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0" w:type="dxa"/>
          </w:tcPr>
          <w:p w14:paraId="2027553E" w14:textId="77777777" w:rsidR="001E58C4" w:rsidRPr="00B118B0" w:rsidRDefault="001E58C4" w:rsidP="001E58C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1FFDFB19" w14:textId="7D3A2239" w:rsidR="001E58C4" w:rsidRPr="00B118B0" w:rsidRDefault="001E58C4" w:rsidP="001E58C4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6D96C42C" w14:textId="77777777" w:rsidR="001E58C4" w:rsidRPr="00B118B0" w:rsidRDefault="001E58C4" w:rsidP="001E58C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BF0C0DF" w14:textId="607463F6" w:rsidR="001E58C4" w:rsidRPr="00B118B0" w:rsidRDefault="001E58C4" w:rsidP="001E58C4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25,900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E2412A3" w14:textId="77777777" w:rsidR="001E58C4" w:rsidRPr="00B118B0" w:rsidRDefault="001E58C4" w:rsidP="001E58C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BD911" w14:textId="05FE15FB" w:rsidR="001E58C4" w:rsidRPr="00B118B0" w:rsidRDefault="00F73989" w:rsidP="001E58C4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AF36A13" w14:textId="77777777" w:rsidR="001E58C4" w:rsidRPr="00B118B0" w:rsidRDefault="001E58C4" w:rsidP="001E58C4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3908FC" w14:textId="67262716" w:rsidR="001E58C4" w:rsidRPr="00B118B0" w:rsidRDefault="00F73989" w:rsidP="001E58C4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(10,600)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A7A39" w14:textId="77777777" w:rsidR="001E58C4" w:rsidRPr="00B118B0" w:rsidRDefault="001E58C4" w:rsidP="001E58C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CFABE7" w14:textId="1FC818B2" w:rsidR="001E58C4" w:rsidRPr="00B118B0" w:rsidRDefault="001868ED" w:rsidP="001E58C4">
            <w:pPr>
              <w:tabs>
                <w:tab w:val="decimal" w:pos="808"/>
                <w:tab w:val="left" w:pos="901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15,300</w:t>
            </w:r>
          </w:p>
        </w:tc>
      </w:tr>
      <w:tr w:rsidR="001E58C4" w:rsidRPr="00B118B0" w14:paraId="2363F0BF" w14:textId="77777777" w:rsidTr="00F60247">
        <w:trPr>
          <w:trHeight w:val="20"/>
        </w:trPr>
        <w:tc>
          <w:tcPr>
            <w:tcW w:w="2520" w:type="dxa"/>
          </w:tcPr>
          <w:p w14:paraId="2DAACB87" w14:textId="77777777" w:rsidR="001E58C4" w:rsidRDefault="001E58C4" w:rsidP="001E58C4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/>
                <w:sz w:val="28"/>
              </w:rPr>
            </w:pPr>
            <w:r w:rsidRPr="00580EC3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กรุงไทย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แลนด์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</w:p>
          <w:p w14:paraId="22500C5B" w14:textId="5FE037F0" w:rsidR="001E58C4" w:rsidRPr="00B118B0" w:rsidRDefault="001E58C4" w:rsidP="001C722E">
            <w:pPr>
              <w:tabs>
                <w:tab w:val="left" w:pos="360"/>
                <w:tab w:val="left" w:pos="2160"/>
              </w:tabs>
              <w:ind w:left="162" w:firstLine="202"/>
              <w:rPr>
                <w:rFonts w:asciiTheme="majorBidi" w:hAnsiTheme="majorBidi" w:cstheme="majorBidi"/>
                <w:sz w:val="28"/>
                <w:cs/>
              </w:rPr>
            </w:pPr>
            <w:r w:rsidRPr="00580EC3">
              <w:rPr>
                <w:rFonts w:asciiTheme="majorBidi" w:hAnsiTheme="majorBidi" w:hint="cs"/>
                <w:sz w:val="28"/>
                <w:cs/>
              </w:rPr>
              <w:t>ดีวีลอปเมนท์</w:t>
            </w:r>
            <w:r w:rsidRPr="00580EC3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580EC3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73F6B18F" w14:textId="77777777" w:rsidR="001E58C4" w:rsidRPr="00B118B0" w:rsidRDefault="001E58C4" w:rsidP="001E58C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1C0B13F4" w14:textId="77777777" w:rsidR="001E58C4" w:rsidRDefault="001E58C4" w:rsidP="001E58C4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A06A51F" w14:textId="70093095" w:rsidR="001E58C4" w:rsidRPr="00B118B0" w:rsidRDefault="001E58C4" w:rsidP="001E58C4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  <w:vAlign w:val="bottom"/>
          </w:tcPr>
          <w:p w14:paraId="4BF97EF0" w14:textId="77777777" w:rsidR="001E58C4" w:rsidRPr="00B118B0" w:rsidRDefault="001E58C4" w:rsidP="001E58C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D878D83" w14:textId="6C2BAC41" w:rsidR="001E58C4" w:rsidRPr="00B118B0" w:rsidRDefault="001E58C4" w:rsidP="001E58C4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9,66</w:t>
            </w:r>
            <w:r w:rsidRPr="000F361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44CA9A4" w14:textId="77777777" w:rsidR="001E58C4" w:rsidRPr="00B118B0" w:rsidRDefault="001E58C4" w:rsidP="001E58C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C14C441" w14:textId="7F9DFD6B" w:rsidR="001E58C4" w:rsidRDefault="00F73989" w:rsidP="001E58C4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3B9DCFD" w14:textId="77777777" w:rsidR="001E58C4" w:rsidRPr="00B118B0" w:rsidRDefault="001E58C4" w:rsidP="001E58C4">
            <w:pPr>
              <w:tabs>
                <w:tab w:val="decimal" w:pos="808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C5F948D" w14:textId="3DB66284" w:rsidR="001E58C4" w:rsidRPr="00B118B0" w:rsidRDefault="00F73989" w:rsidP="001E58C4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D2B95D" w14:textId="77777777" w:rsidR="001E58C4" w:rsidRPr="00B118B0" w:rsidRDefault="001E58C4" w:rsidP="001E58C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1E2450" w14:textId="0480749E" w:rsidR="001E58C4" w:rsidRPr="00B118B0" w:rsidRDefault="001868ED" w:rsidP="001E58C4">
            <w:pPr>
              <w:tabs>
                <w:tab w:val="decimal" w:pos="808"/>
                <w:tab w:val="left" w:pos="901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9,664</w:t>
            </w:r>
          </w:p>
        </w:tc>
      </w:tr>
      <w:tr w:rsidR="001E58C4" w:rsidRPr="00B118B0" w14:paraId="0E4242F2" w14:textId="77777777" w:rsidTr="00F60247">
        <w:trPr>
          <w:trHeight w:val="20"/>
        </w:trPr>
        <w:tc>
          <w:tcPr>
            <w:tcW w:w="2520" w:type="dxa"/>
          </w:tcPr>
          <w:p w14:paraId="57F72D8A" w14:textId="77777777" w:rsidR="001E58C4" w:rsidRPr="00B118B0" w:rsidRDefault="001E58C4" w:rsidP="001E58C4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577D5438" w14:textId="77777777" w:rsidR="001E58C4" w:rsidRPr="00B118B0" w:rsidRDefault="001E58C4" w:rsidP="001E58C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7C5CA77" w14:textId="77777777" w:rsidR="001E58C4" w:rsidRPr="00B118B0" w:rsidRDefault="001E58C4" w:rsidP="001E58C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6900796E" w14:textId="77777777" w:rsidR="001E58C4" w:rsidRPr="00B118B0" w:rsidRDefault="001E58C4" w:rsidP="001E58C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8FDA7D" w14:textId="627C3C49" w:rsidR="001E58C4" w:rsidRPr="00B118B0" w:rsidRDefault="001E58C4" w:rsidP="001E58C4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39,014</w:t>
            </w:r>
          </w:p>
        </w:tc>
        <w:tc>
          <w:tcPr>
            <w:tcW w:w="180" w:type="dxa"/>
            <w:tcBorders>
              <w:top w:val="nil"/>
            </w:tcBorders>
          </w:tcPr>
          <w:p w14:paraId="15BA3315" w14:textId="77777777" w:rsidR="001E58C4" w:rsidRPr="00B118B0" w:rsidRDefault="001E58C4" w:rsidP="001E58C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9FDC51" w14:textId="592A0BAE" w:rsidR="001E58C4" w:rsidRPr="00B118B0" w:rsidRDefault="00F73989" w:rsidP="001E58C4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02AA75C" w14:textId="77777777" w:rsidR="001E58C4" w:rsidRPr="00B118B0" w:rsidRDefault="001E58C4" w:rsidP="001E58C4">
            <w:pPr>
              <w:tabs>
                <w:tab w:val="decimal" w:pos="770"/>
                <w:tab w:val="decimal" w:pos="1242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51CF04" w14:textId="7A8846F3" w:rsidR="001E58C4" w:rsidRPr="00B118B0" w:rsidRDefault="001868ED" w:rsidP="001E58C4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(10,600)</w:t>
            </w:r>
          </w:p>
        </w:tc>
        <w:tc>
          <w:tcPr>
            <w:tcW w:w="180" w:type="dxa"/>
            <w:tcBorders>
              <w:top w:val="nil"/>
            </w:tcBorders>
            <w:shd w:val="clear" w:color="auto" w:fill="auto"/>
            <w:vAlign w:val="bottom"/>
          </w:tcPr>
          <w:p w14:paraId="3DA79342" w14:textId="77777777" w:rsidR="001E58C4" w:rsidRPr="00B118B0" w:rsidRDefault="001E58C4" w:rsidP="001E58C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D4CF92" w14:textId="5753FDBA" w:rsidR="001E58C4" w:rsidRPr="00B118B0" w:rsidRDefault="001868ED" w:rsidP="001E58C4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28,814</w:t>
            </w:r>
          </w:p>
        </w:tc>
      </w:tr>
      <w:tr w:rsidR="001E58C4" w:rsidRPr="00B118B0" w14:paraId="1DD3742E" w14:textId="77777777" w:rsidTr="00F60247">
        <w:trPr>
          <w:trHeight w:val="720"/>
        </w:trPr>
        <w:tc>
          <w:tcPr>
            <w:tcW w:w="2520" w:type="dxa"/>
            <w:vAlign w:val="bottom"/>
          </w:tcPr>
          <w:p w14:paraId="7FD4AF6D" w14:textId="45613E1C" w:rsidR="001E58C4" w:rsidRPr="00B118B0" w:rsidRDefault="001E58C4" w:rsidP="00143566">
            <w:pPr>
              <w:tabs>
                <w:tab w:val="left" w:pos="2160"/>
              </w:tabs>
              <w:ind w:left="357" w:hanging="354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C662E6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77FF4" w:rsidRPr="00A03399">
              <w:rPr>
                <w:rFonts w:asciiTheme="majorBidi" w:hAnsiTheme="majorBidi"/>
                <w:sz w:val="28"/>
                <w:cs/>
              </w:rPr>
              <w:t>ค่าเผื่อ</w:t>
            </w:r>
            <w:r w:rsidR="00D77FF4" w:rsidRPr="00D77FF4">
              <w:rPr>
                <w:rFonts w:asciiTheme="majorBidi" w:hAnsiTheme="majorBidi" w:hint="cs"/>
                <w:sz w:val="28"/>
                <w:cs/>
              </w:rPr>
              <w:t>ผลขาดทุนด้านเครดิต</w:t>
            </w:r>
            <w:r w:rsidR="00D77FF4">
              <w:rPr>
                <w:rFonts w:asciiTheme="majorBidi" w:hAnsiTheme="majorBidi" w:hint="cs"/>
                <w:sz w:val="28"/>
                <w:cs/>
              </w:rPr>
              <w:t xml:space="preserve"> </w:t>
            </w:r>
            <w:r w:rsidR="00D77FF4" w:rsidRPr="00D77FF4">
              <w:rPr>
                <w:rFonts w:asciiTheme="majorBidi" w:hAnsiTheme="majorBidi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90" w:type="dxa"/>
            <w:vAlign w:val="bottom"/>
          </w:tcPr>
          <w:p w14:paraId="4671AF1F" w14:textId="77777777" w:rsidR="001E58C4" w:rsidRPr="00B118B0" w:rsidRDefault="001E58C4" w:rsidP="001E58C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549F8B5" w14:textId="77777777" w:rsidR="001E58C4" w:rsidRPr="00B118B0" w:rsidRDefault="001E58C4" w:rsidP="001E58C4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7F7AADCC" w14:textId="77777777" w:rsidR="001E58C4" w:rsidRPr="00B118B0" w:rsidRDefault="001E58C4" w:rsidP="001E58C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CE5225" w14:textId="5321B454" w:rsidR="001E58C4" w:rsidRPr="00B118B0" w:rsidRDefault="001E58C4" w:rsidP="001E58C4">
            <w:pPr>
              <w:tabs>
                <w:tab w:val="decimal" w:pos="557"/>
              </w:tabs>
              <w:ind w:left="-108"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DB604B1" w14:textId="77777777" w:rsidR="001E58C4" w:rsidRPr="00B118B0" w:rsidRDefault="001E58C4" w:rsidP="001E58C4">
            <w:pPr>
              <w:tabs>
                <w:tab w:val="decimal" w:pos="124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7D7A43" w14:textId="3D0EF75D" w:rsidR="001E58C4" w:rsidRPr="00B118B0" w:rsidRDefault="00F73989" w:rsidP="00700697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C2E156" w14:textId="77777777" w:rsidR="001E58C4" w:rsidRPr="00B118B0" w:rsidRDefault="001E58C4" w:rsidP="001E58C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807A44" w14:textId="5916C479" w:rsidR="001E58C4" w:rsidRPr="00B118B0" w:rsidRDefault="001868ED" w:rsidP="001E58C4">
            <w:pPr>
              <w:tabs>
                <w:tab w:val="decimal" w:pos="882"/>
              </w:tabs>
              <w:ind w:left="-108"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99A875" w14:textId="77777777" w:rsidR="001E58C4" w:rsidRPr="00B118B0" w:rsidRDefault="001E58C4" w:rsidP="001E58C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134476" w14:textId="4C399D9D" w:rsidR="001E58C4" w:rsidRPr="00B118B0" w:rsidRDefault="001868ED" w:rsidP="001E58C4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E58C4" w:rsidRPr="00B118B0" w14:paraId="58E927F1" w14:textId="77777777" w:rsidTr="00F60247">
        <w:trPr>
          <w:trHeight w:val="20"/>
        </w:trPr>
        <w:tc>
          <w:tcPr>
            <w:tcW w:w="2520" w:type="dxa"/>
            <w:tcBorders>
              <w:bottom w:val="nil"/>
            </w:tcBorders>
            <w:vAlign w:val="bottom"/>
          </w:tcPr>
          <w:p w14:paraId="2EA7AC42" w14:textId="77777777" w:rsidR="001E58C4" w:rsidRPr="00B118B0" w:rsidRDefault="001E58C4" w:rsidP="001E58C4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CDB6EAC" w14:textId="77777777" w:rsidR="001E58C4" w:rsidRPr="00B118B0" w:rsidRDefault="001E58C4" w:rsidP="001E58C4">
            <w:pPr>
              <w:tabs>
                <w:tab w:val="left" w:pos="36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8C59919" w14:textId="77777777" w:rsidR="001E58C4" w:rsidRPr="00B118B0" w:rsidRDefault="001E58C4" w:rsidP="001E58C4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281EC7BA" w14:textId="77777777" w:rsidR="001E58C4" w:rsidRPr="00B118B0" w:rsidRDefault="001E58C4" w:rsidP="001E58C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0DFE59" w14:textId="4F0FE55D" w:rsidR="001E58C4" w:rsidRPr="00B118B0" w:rsidRDefault="001E58C4" w:rsidP="001E58C4">
            <w:pPr>
              <w:tabs>
                <w:tab w:val="decimal" w:pos="99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F361F">
              <w:rPr>
                <w:rFonts w:ascii="Angsana New" w:hAnsi="Angsana New"/>
                <w:b/>
                <w:bCs/>
                <w:sz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</w:rPr>
              <w:t>9,014</w:t>
            </w:r>
          </w:p>
        </w:tc>
        <w:tc>
          <w:tcPr>
            <w:tcW w:w="180" w:type="dxa"/>
            <w:tcBorders>
              <w:bottom w:val="nil"/>
            </w:tcBorders>
          </w:tcPr>
          <w:p w14:paraId="3488DA39" w14:textId="77777777" w:rsidR="001E58C4" w:rsidRPr="00B118B0" w:rsidRDefault="001E58C4" w:rsidP="001E58C4">
            <w:pPr>
              <w:tabs>
                <w:tab w:val="decimal" w:pos="124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E6EC5B" w14:textId="4E08964B" w:rsidR="001E58C4" w:rsidRPr="00B118B0" w:rsidRDefault="001E58C4" w:rsidP="001E58C4">
            <w:pPr>
              <w:tabs>
                <w:tab w:val="decimal" w:pos="1240"/>
              </w:tabs>
              <w:ind w:right="8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17836EA" w14:textId="77777777" w:rsidR="001E58C4" w:rsidRPr="00B118B0" w:rsidRDefault="001E58C4" w:rsidP="001E58C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FB8F6F" w14:textId="3A7A9037" w:rsidR="001E58C4" w:rsidRPr="00B118B0" w:rsidRDefault="001E58C4" w:rsidP="001E58C4">
            <w:pPr>
              <w:tabs>
                <w:tab w:val="decimal" w:pos="124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ADAAD6C" w14:textId="77777777" w:rsidR="001E58C4" w:rsidRPr="00B118B0" w:rsidRDefault="001E58C4" w:rsidP="001E58C4">
            <w:pPr>
              <w:tabs>
                <w:tab w:val="decimal" w:pos="1240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805C8" w14:textId="38C62A9D" w:rsidR="001E58C4" w:rsidRPr="00B118B0" w:rsidRDefault="001868ED" w:rsidP="001E58C4">
            <w:pPr>
              <w:tabs>
                <w:tab w:val="decimal" w:pos="990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28,814</w:t>
            </w:r>
          </w:p>
        </w:tc>
      </w:tr>
    </w:tbl>
    <w:p w14:paraId="125BD6A0" w14:textId="6D1D405C" w:rsidR="00944504" w:rsidRDefault="00944504">
      <w:pPr>
        <w:rPr>
          <w:rFonts w:hint="eastAsia"/>
        </w:rPr>
      </w:pPr>
    </w:p>
    <w:p w14:paraId="163AEF1A" w14:textId="77777777" w:rsidR="00944504" w:rsidRDefault="00944504">
      <w:pPr>
        <w:overflowPunct/>
        <w:autoSpaceDE/>
        <w:autoSpaceDN/>
        <w:adjustRightInd/>
        <w:textAlignment w:val="auto"/>
        <w:rPr>
          <w:rFonts w:hint="eastAsia"/>
        </w:rPr>
      </w:pPr>
      <w:r>
        <w:rPr>
          <w:rFonts w:hint="eastAsia"/>
        </w:rPr>
        <w:br w:type="page"/>
      </w:r>
    </w:p>
    <w:tbl>
      <w:tblPr>
        <w:tblW w:w="917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530"/>
        <w:gridCol w:w="90"/>
        <w:gridCol w:w="1170"/>
        <w:gridCol w:w="90"/>
        <w:gridCol w:w="1170"/>
        <w:gridCol w:w="90"/>
        <w:gridCol w:w="1170"/>
        <w:gridCol w:w="90"/>
        <w:gridCol w:w="1161"/>
      </w:tblGrid>
      <w:tr w:rsidR="00667D4A" w:rsidRPr="00B118B0" w14:paraId="57A82798" w14:textId="77777777" w:rsidTr="00642733">
        <w:trPr>
          <w:trHeight w:val="20"/>
        </w:trPr>
        <w:tc>
          <w:tcPr>
            <w:tcW w:w="2520" w:type="dxa"/>
            <w:vAlign w:val="bottom"/>
          </w:tcPr>
          <w:p w14:paraId="55F11FDA" w14:textId="3E374DD9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65D180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B10305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9734FD5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41" w:type="dxa"/>
            <w:gridSpan w:val="7"/>
            <w:vAlign w:val="bottom"/>
          </w:tcPr>
          <w:p w14:paraId="2FCAA76F" w14:textId="7418CD4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667D4A" w:rsidRPr="00B118B0" w14:paraId="1A4CA563" w14:textId="77777777" w:rsidTr="00642733">
        <w:trPr>
          <w:trHeight w:val="20"/>
        </w:trPr>
        <w:tc>
          <w:tcPr>
            <w:tcW w:w="2520" w:type="dxa"/>
            <w:vAlign w:val="bottom"/>
          </w:tcPr>
          <w:p w14:paraId="24C72B9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7E0A956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0CCFB6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2D61408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41" w:type="dxa"/>
            <w:gridSpan w:val="7"/>
            <w:tcBorders>
              <w:bottom w:val="single" w:sz="4" w:space="0" w:color="auto"/>
            </w:tcBorders>
            <w:vAlign w:val="bottom"/>
          </w:tcPr>
          <w:p w14:paraId="49CB60C8" w14:textId="642FE7CE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67D4A" w:rsidRPr="00B118B0" w14:paraId="2F2B383D" w14:textId="77777777" w:rsidTr="00642733">
        <w:trPr>
          <w:trHeight w:val="20"/>
        </w:trPr>
        <w:tc>
          <w:tcPr>
            <w:tcW w:w="2520" w:type="dxa"/>
            <w:vMerge w:val="restart"/>
          </w:tcPr>
          <w:p w14:paraId="4A1A4690" w14:textId="1418B412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01F7AB2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6CCDB07D" w14:textId="4F6D545A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584A9812" w14:textId="29F88B3F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28C423F2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  <w:vAlign w:val="bottom"/>
          </w:tcPr>
          <w:p w14:paraId="095B25FB" w14:textId="12E00C49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88467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165F6E2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86CDB" w14:textId="61E002A8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</w:t>
            </w:r>
            <w:r w:rsidR="00F55040">
              <w:rPr>
                <w:rFonts w:asciiTheme="majorBidi" w:hAnsiTheme="majorBidi" w:hint="cs"/>
                <w:sz w:val="28"/>
                <w:cs/>
              </w:rPr>
              <w:t>รอบ</w:t>
            </w:r>
            <w:r w:rsidR="00F55040">
              <w:rPr>
                <w:rFonts w:ascii="Angsana New" w:hAnsi="Angsana New" w:hint="cs"/>
                <w:sz w:val="28"/>
                <w:cs/>
              </w:rPr>
              <w:t>ระยะเวลา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19DECF0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3DE9E380" w14:textId="64FBF5D3" w:rsidR="002F4313" w:rsidRDefault="00667D4A" w:rsidP="00667D4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BF1C06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  <w:p w14:paraId="2CCB82BF" w14:textId="5E8E2DB0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84671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667D4A" w:rsidRPr="00B118B0" w14:paraId="4EE95CBF" w14:textId="77777777" w:rsidTr="00642733">
        <w:trPr>
          <w:trHeight w:val="20"/>
        </w:trPr>
        <w:tc>
          <w:tcPr>
            <w:tcW w:w="2520" w:type="dxa"/>
            <w:vMerge/>
            <w:tcBorders>
              <w:bottom w:val="single" w:sz="4" w:space="0" w:color="auto"/>
            </w:tcBorders>
          </w:tcPr>
          <w:p w14:paraId="26B33999" w14:textId="06467C6B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7C12D97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  <w:vAlign w:val="bottom"/>
          </w:tcPr>
          <w:p w14:paraId="2CF5B240" w14:textId="0EE8D2CB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1E9900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bottom"/>
          </w:tcPr>
          <w:p w14:paraId="75D7552C" w14:textId="368BFEB9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A325083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42ACC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203BB18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7F74EB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15D615E" w14:textId="77777777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1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4C43F0E8" w14:textId="5EE31440" w:rsidR="00667D4A" w:rsidRPr="00B118B0" w:rsidRDefault="00667D4A" w:rsidP="00667D4A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57C5A" w:rsidRPr="00B118B0" w14:paraId="268D3C5A" w14:textId="77777777" w:rsidTr="00642733">
        <w:trPr>
          <w:trHeight w:val="180"/>
        </w:trPr>
        <w:tc>
          <w:tcPr>
            <w:tcW w:w="2520" w:type="dxa"/>
            <w:tcBorders>
              <w:top w:val="single" w:sz="4" w:space="0" w:color="auto"/>
            </w:tcBorders>
          </w:tcPr>
          <w:p w14:paraId="0BC8CECA" w14:textId="6E8EC792" w:rsidR="00357C5A" w:rsidRPr="00B118B0" w:rsidRDefault="00357C5A" w:rsidP="00357C5A">
            <w:pPr>
              <w:tabs>
                <w:tab w:val="left" w:pos="360"/>
                <w:tab w:val="left" w:pos="2160"/>
              </w:tabs>
              <w:ind w:left="162" w:right="-380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เฟอร์รั่ม เอ็นเนอร์ยี่ จำกัด</w:t>
            </w:r>
          </w:p>
        </w:tc>
        <w:tc>
          <w:tcPr>
            <w:tcW w:w="90" w:type="dxa"/>
          </w:tcPr>
          <w:p w14:paraId="339BE7B3" w14:textId="77777777" w:rsidR="00357C5A" w:rsidRPr="00B118B0" w:rsidRDefault="00357C5A" w:rsidP="00357C5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F111C7E" w14:textId="519DB5C1" w:rsidR="00357C5A" w:rsidRPr="00B118B0" w:rsidRDefault="00357C5A" w:rsidP="00357C5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6DFB510" w14:textId="77777777" w:rsidR="00357C5A" w:rsidRPr="00B118B0" w:rsidRDefault="00357C5A" w:rsidP="00357C5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FC2781" w14:textId="6F55EEE5" w:rsidR="00357C5A" w:rsidRPr="00B118B0" w:rsidRDefault="00357C5A" w:rsidP="00357C5A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318,800</w:t>
            </w:r>
          </w:p>
        </w:tc>
        <w:tc>
          <w:tcPr>
            <w:tcW w:w="90" w:type="dxa"/>
          </w:tcPr>
          <w:p w14:paraId="1D99066B" w14:textId="77777777" w:rsidR="00357C5A" w:rsidRPr="00B118B0" w:rsidRDefault="00357C5A" w:rsidP="00357C5A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88EFB" w14:textId="78212111" w:rsidR="00357C5A" w:rsidRPr="00B118B0" w:rsidRDefault="0047072D" w:rsidP="00357C5A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EDFA65" w14:textId="77777777" w:rsidR="00357C5A" w:rsidRPr="00B118B0" w:rsidRDefault="00357C5A" w:rsidP="00357C5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4C663" w14:textId="233D5903" w:rsidR="00357C5A" w:rsidRPr="00B118B0" w:rsidRDefault="0047072D" w:rsidP="00357C5A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(800)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D4DBD" w14:textId="77777777" w:rsidR="00357C5A" w:rsidRPr="00B118B0" w:rsidRDefault="00357C5A" w:rsidP="00357C5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882AD11" w14:textId="00058156" w:rsidR="00357C5A" w:rsidRPr="00B118B0" w:rsidRDefault="00DA6A4B" w:rsidP="005F4AB3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318,000</w:t>
            </w:r>
          </w:p>
        </w:tc>
      </w:tr>
      <w:tr w:rsidR="00357C5A" w:rsidRPr="00B118B0" w14:paraId="1D8D45EF" w14:textId="77777777" w:rsidTr="00642733">
        <w:trPr>
          <w:trHeight w:val="20"/>
        </w:trPr>
        <w:tc>
          <w:tcPr>
            <w:tcW w:w="2520" w:type="dxa"/>
          </w:tcPr>
          <w:p w14:paraId="0E0FAB5F" w14:textId="3EE16458" w:rsidR="00357C5A" w:rsidRPr="00B118B0" w:rsidRDefault="00357C5A" w:rsidP="00357C5A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0C934B6A" w14:textId="77777777" w:rsidR="00357C5A" w:rsidRPr="00B118B0" w:rsidRDefault="00357C5A" w:rsidP="00357C5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33E834B" w14:textId="2FAF034F" w:rsidR="00357C5A" w:rsidRPr="00B118B0" w:rsidRDefault="00357C5A" w:rsidP="00357C5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082E80C" w14:textId="77777777" w:rsidR="00357C5A" w:rsidRPr="00B118B0" w:rsidRDefault="00357C5A" w:rsidP="00357C5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775492E" w14:textId="69C615F5" w:rsidR="00357C5A" w:rsidRPr="00B118B0" w:rsidRDefault="00357C5A" w:rsidP="00357C5A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73,623</w:t>
            </w:r>
          </w:p>
        </w:tc>
        <w:tc>
          <w:tcPr>
            <w:tcW w:w="90" w:type="dxa"/>
          </w:tcPr>
          <w:p w14:paraId="5B11012F" w14:textId="77777777" w:rsidR="00357C5A" w:rsidRPr="00B118B0" w:rsidRDefault="00357C5A" w:rsidP="00357C5A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99B0EF" w14:textId="29FE833C" w:rsidR="00357C5A" w:rsidRPr="00B118B0" w:rsidRDefault="0047072D" w:rsidP="00357C5A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F9E104" w14:textId="77777777" w:rsidR="00357C5A" w:rsidRPr="00B118B0" w:rsidRDefault="00357C5A" w:rsidP="00357C5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3281A9" w14:textId="4239F103" w:rsidR="00357C5A" w:rsidRPr="00B118B0" w:rsidRDefault="0047072D" w:rsidP="00357C5A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(300)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65D55" w14:textId="77777777" w:rsidR="00357C5A" w:rsidRPr="00B118B0" w:rsidRDefault="00357C5A" w:rsidP="00357C5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1" w:type="dxa"/>
            <w:tcBorders>
              <w:left w:val="nil"/>
            </w:tcBorders>
            <w:shd w:val="clear" w:color="auto" w:fill="auto"/>
            <w:vAlign w:val="bottom"/>
          </w:tcPr>
          <w:p w14:paraId="5EF0BD92" w14:textId="6E5C80A1" w:rsidR="00357C5A" w:rsidRPr="00B118B0" w:rsidRDefault="00DA6A4B" w:rsidP="005F4AB3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73,323</w:t>
            </w:r>
          </w:p>
        </w:tc>
      </w:tr>
      <w:tr w:rsidR="00357C5A" w:rsidRPr="00B118B0" w14:paraId="56D8E1B1" w14:textId="77777777" w:rsidTr="00642733">
        <w:trPr>
          <w:trHeight w:val="20"/>
        </w:trPr>
        <w:tc>
          <w:tcPr>
            <w:tcW w:w="2520" w:type="dxa"/>
          </w:tcPr>
          <w:p w14:paraId="4243CF97" w14:textId="7C86F115" w:rsidR="00357C5A" w:rsidRPr="00B118B0" w:rsidRDefault="00357C5A" w:rsidP="00357C5A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2BA1FF8E" w14:textId="77777777" w:rsidR="00357C5A" w:rsidRPr="00B118B0" w:rsidRDefault="00357C5A" w:rsidP="00357C5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23C6B8F" w14:textId="092C355B" w:rsidR="00357C5A" w:rsidRPr="00B118B0" w:rsidRDefault="00357C5A" w:rsidP="00357C5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7EF61A30" w14:textId="77777777" w:rsidR="00357C5A" w:rsidRPr="00B118B0" w:rsidRDefault="00357C5A" w:rsidP="00357C5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781D92E" w14:textId="4FE5F6FD" w:rsidR="00357C5A" w:rsidRPr="00B118B0" w:rsidRDefault="00357C5A" w:rsidP="00357C5A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43,400</w:t>
            </w:r>
          </w:p>
        </w:tc>
        <w:tc>
          <w:tcPr>
            <w:tcW w:w="90" w:type="dxa"/>
          </w:tcPr>
          <w:p w14:paraId="69943D69" w14:textId="77777777" w:rsidR="00357C5A" w:rsidRPr="00B118B0" w:rsidRDefault="00357C5A" w:rsidP="00357C5A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173C04" w14:textId="23FD6A98" w:rsidR="00357C5A" w:rsidRPr="00B118B0" w:rsidRDefault="0047072D" w:rsidP="00357C5A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064BBA" w14:textId="77777777" w:rsidR="00357C5A" w:rsidRPr="00B118B0" w:rsidRDefault="00357C5A" w:rsidP="00357C5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B1FDC2" w14:textId="43DFEA6A" w:rsidR="00357C5A" w:rsidRPr="00B118B0" w:rsidRDefault="0047072D" w:rsidP="00357C5A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C8D039" w14:textId="77777777" w:rsidR="00357C5A" w:rsidRPr="00B118B0" w:rsidRDefault="00357C5A" w:rsidP="00357C5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1" w:type="dxa"/>
            <w:tcBorders>
              <w:left w:val="nil"/>
            </w:tcBorders>
            <w:shd w:val="clear" w:color="auto" w:fill="auto"/>
            <w:vAlign w:val="bottom"/>
          </w:tcPr>
          <w:p w14:paraId="7C1BFD7A" w14:textId="103B4356" w:rsidR="00357C5A" w:rsidRPr="00B118B0" w:rsidRDefault="00DA6A4B" w:rsidP="005F4AB3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43,400</w:t>
            </w:r>
          </w:p>
        </w:tc>
      </w:tr>
      <w:tr w:rsidR="00357C5A" w:rsidRPr="00B118B0" w14:paraId="33441840" w14:textId="77777777" w:rsidTr="00642733">
        <w:trPr>
          <w:trHeight w:val="20"/>
        </w:trPr>
        <w:tc>
          <w:tcPr>
            <w:tcW w:w="2520" w:type="dxa"/>
          </w:tcPr>
          <w:p w14:paraId="6D0711CA" w14:textId="3E391559" w:rsidR="00357C5A" w:rsidRPr="00B118B0" w:rsidRDefault="00357C5A" w:rsidP="00357C5A">
            <w:pPr>
              <w:tabs>
                <w:tab w:val="left" w:pos="360"/>
                <w:tab w:val="left" w:pos="2160"/>
              </w:tabs>
              <w:ind w:left="158" w:right="-115" w:hanging="158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9F159D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พระแสงกรีน พาวเวอร์ จำกัด</w:t>
            </w:r>
          </w:p>
        </w:tc>
        <w:tc>
          <w:tcPr>
            <w:tcW w:w="90" w:type="dxa"/>
          </w:tcPr>
          <w:p w14:paraId="3AF142C6" w14:textId="77777777" w:rsidR="00357C5A" w:rsidRPr="00B118B0" w:rsidRDefault="00357C5A" w:rsidP="00357C5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61394C8" w14:textId="7F8B157D" w:rsidR="00357C5A" w:rsidRPr="00B118B0" w:rsidRDefault="00357C5A" w:rsidP="00357C5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82A90F2" w14:textId="77777777" w:rsidR="00357C5A" w:rsidRPr="00B118B0" w:rsidRDefault="00357C5A" w:rsidP="00357C5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2B0F2EA" w14:textId="13734082" w:rsidR="00357C5A" w:rsidRPr="00B118B0" w:rsidRDefault="00357C5A" w:rsidP="00357C5A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2,626</w:t>
            </w:r>
          </w:p>
        </w:tc>
        <w:tc>
          <w:tcPr>
            <w:tcW w:w="90" w:type="dxa"/>
          </w:tcPr>
          <w:p w14:paraId="12F32960" w14:textId="77777777" w:rsidR="00357C5A" w:rsidRPr="00B118B0" w:rsidRDefault="00357C5A" w:rsidP="00357C5A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EA8113" w14:textId="4BEEFBDF" w:rsidR="00357C5A" w:rsidRPr="00B118B0" w:rsidRDefault="0047072D" w:rsidP="00357C5A">
            <w:pPr>
              <w:tabs>
                <w:tab w:val="decimal" w:pos="756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107D01" w14:textId="77777777" w:rsidR="00357C5A" w:rsidRPr="00B118B0" w:rsidRDefault="00357C5A" w:rsidP="00357C5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2D3E76" w14:textId="5F70E4ED" w:rsidR="00357C5A" w:rsidRPr="00B118B0" w:rsidRDefault="0047072D" w:rsidP="00357C5A">
            <w:pPr>
              <w:tabs>
                <w:tab w:val="decimal" w:pos="470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(500)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2B0CE" w14:textId="77777777" w:rsidR="00357C5A" w:rsidRPr="00B118B0" w:rsidRDefault="00357C5A" w:rsidP="00357C5A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1" w:type="dxa"/>
            <w:tcBorders>
              <w:left w:val="nil"/>
            </w:tcBorders>
            <w:shd w:val="clear" w:color="auto" w:fill="auto"/>
            <w:vAlign w:val="bottom"/>
          </w:tcPr>
          <w:p w14:paraId="24C4549D" w14:textId="14ED69EB" w:rsidR="00357C5A" w:rsidRPr="00B118B0" w:rsidRDefault="00DA6A4B" w:rsidP="005F4AB3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2,126</w:t>
            </w:r>
          </w:p>
        </w:tc>
      </w:tr>
      <w:tr w:rsidR="00357C5A" w:rsidRPr="00B118B0" w14:paraId="51B97B6D" w14:textId="77777777" w:rsidTr="00642733">
        <w:trPr>
          <w:trHeight w:val="20"/>
        </w:trPr>
        <w:tc>
          <w:tcPr>
            <w:tcW w:w="2520" w:type="dxa"/>
          </w:tcPr>
          <w:p w14:paraId="35850C1D" w14:textId="2B0D4EBE" w:rsidR="00357C5A" w:rsidRPr="009F159D" w:rsidRDefault="00357C5A" w:rsidP="00357C5A">
            <w:pPr>
              <w:tabs>
                <w:tab w:val="left" w:pos="360"/>
                <w:tab w:val="left" w:pos="2160"/>
              </w:tabs>
              <w:ind w:left="273" w:right="-108" w:hanging="273"/>
              <w:contextualSpacing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ธวัชภิญโญ จำกัด</w:t>
            </w:r>
          </w:p>
        </w:tc>
        <w:tc>
          <w:tcPr>
            <w:tcW w:w="90" w:type="dxa"/>
          </w:tcPr>
          <w:p w14:paraId="465B5B37" w14:textId="77777777" w:rsidR="00357C5A" w:rsidRPr="00B118B0" w:rsidRDefault="00357C5A" w:rsidP="00357C5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F96290A" w14:textId="6D4B191E" w:rsidR="00357C5A" w:rsidRPr="00B118B0" w:rsidRDefault="00357C5A" w:rsidP="00357C5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6BEABAF7" w14:textId="77777777" w:rsidR="00357C5A" w:rsidRPr="00B118B0" w:rsidRDefault="00357C5A" w:rsidP="00357C5A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FE1C6DC" w14:textId="5AF92393" w:rsidR="00357C5A" w:rsidRPr="00B118B0" w:rsidRDefault="00357C5A" w:rsidP="00357C5A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4,600</w:t>
            </w:r>
          </w:p>
        </w:tc>
        <w:tc>
          <w:tcPr>
            <w:tcW w:w="90" w:type="dxa"/>
          </w:tcPr>
          <w:p w14:paraId="5CF7733B" w14:textId="77777777" w:rsidR="00357C5A" w:rsidRPr="00B118B0" w:rsidRDefault="00357C5A" w:rsidP="00357C5A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8E7F5" w14:textId="2A416BC3" w:rsidR="00357C5A" w:rsidRPr="00B118B0" w:rsidRDefault="0047072D" w:rsidP="00357C5A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DEA588" w14:textId="77777777" w:rsidR="00357C5A" w:rsidRPr="00B118B0" w:rsidRDefault="00357C5A" w:rsidP="00357C5A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EEE452" w14:textId="640F6F86" w:rsidR="00357C5A" w:rsidRPr="00B118B0" w:rsidRDefault="0047072D" w:rsidP="00357C5A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(900)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7330B" w14:textId="77777777" w:rsidR="00357C5A" w:rsidRPr="00B118B0" w:rsidRDefault="00357C5A" w:rsidP="00357C5A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1" w:type="dxa"/>
            <w:tcBorders>
              <w:left w:val="nil"/>
            </w:tcBorders>
            <w:shd w:val="clear" w:color="auto" w:fill="auto"/>
            <w:vAlign w:val="bottom"/>
          </w:tcPr>
          <w:p w14:paraId="2858BB7B" w14:textId="36301169" w:rsidR="00357C5A" w:rsidRPr="00B118B0" w:rsidRDefault="00DA6A4B" w:rsidP="005F4AB3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3,700</w:t>
            </w:r>
          </w:p>
        </w:tc>
      </w:tr>
      <w:tr w:rsidR="00357C5A" w:rsidRPr="00B118B0" w14:paraId="334E75D8" w14:textId="77777777" w:rsidTr="00642733">
        <w:trPr>
          <w:trHeight w:val="20"/>
        </w:trPr>
        <w:tc>
          <w:tcPr>
            <w:tcW w:w="2520" w:type="dxa"/>
          </w:tcPr>
          <w:p w14:paraId="00F263A2" w14:textId="77777777" w:rsidR="00BA1A15" w:rsidRDefault="00357C5A" w:rsidP="00BA1A15">
            <w:pPr>
              <w:tabs>
                <w:tab w:val="left" w:pos="340"/>
                <w:tab w:val="left" w:pos="2160"/>
              </w:tabs>
              <w:ind w:left="267" w:right="-108" w:hanging="267"/>
              <w:contextualSpacing/>
              <w:rPr>
                <w:rFonts w:asciiTheme="majorBidi" w:hAnsiTheme="majorBidi"/>
                <w:sz w:val="28"/>
              </w:rPr>
            </w:pPr>
            <w:r w:rsidRPr="001F453E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อี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อาร์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วี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</w:p>
          <w:p w14:paraId="326A0764" w14:textId="7245F5C4" w:rsidR="00357C5A" w:rsidRPr="00BA1A15" w:rsidRDefault="00357C5A" w:rsidP="00BA1A15">
            <w:pPr>
              <w:tabs>
                <w:tab w:val="left" w:pos="340"/>
                <w:tab w:val="left" w:pos="2160"/>
              </w:tabs>
              <w:ind w:left="267" w:right="-108" w:firstLine="75"/>
              <w:contextualSpacing/>
              <w:rPr>
                <w:rFonts w:asciiTheme="majorBidi" w:hAnsiTheme="majorBidi"/>
                <w:sz w:val="28"/>
                <w:cs/>
              </w:rPr>
            </w:pPr>
            <w:r w:rsidRPr="001F453E">
              <w:rPr>
                <w:rFonts w:asciiTheme="majorBidi" w:hAnsiTheme="majorBidi" w:hint="cs"/>
                <w:sz w:val="28"/>
                <w:cs/>
              </w:rPr>
              <w:t>อินเตอร์เนชั่นแนล</w:t>
            </w:r>
            <w:r w:rsidRPr="001F453E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1F453E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28AA4A9E" w14:textId="77777777" w:rsidR="00357C5A" w:rsidRPr="00B118B0" w:rsidRDefault="00357C5A" w:rsidP="00357C5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7FD4739" w14:textId="48C51B64" w:rsidR="00357C5A" w:rsidRPr="00B118B0" w:rsidRDefault="00357C5A" w:rsidP="00357C5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AA2158C" w14:textId="77777777" w:rsidR="00357C5A" w:rsidRPr="00B118B0" w:rsidRDefault="00357C5A" w:rsidP="00357C5A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7216C67" w14:textId="20757359" w:rsidR="00357C5A" w:rsidRPr="00B118B0" w:rsidRDefault="00357C5A" w:rsidP="00357C5A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19,314</w:t>
            </w:r>
          </w:p>
        </w:tc>
        <w:tc>
          <w:tcPr>
            <w:tcW w:w="90" w:type="dxa"/>
          </w:tcPr>
          <w:p w14:paraId="5848B5BC" w14:textId="77777777" w:rsidR="00357C5A" w:rsidRPr="00B118B0" w:rsidRDefault="00357C5A" w:rsidP="00357C5A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70D31F" w14:textId="2ACFD1D6" w:rsidR="00357C5A" w:rsidRPr="00B118B0" w:rsidRDefault="0047072D" w:rsidP="00357C5A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6046B2" w14:textId="77777777" w:rsidR="00357C5A" w:rsidRPr="00B118B0" w:rsidRDefault="00357C5A" w:rsidP="00357C5A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84ED02" w14:textId="0BF04EC5" w:rsidR="00357C5A" w:rsidRPr="00B118B0" w:rsidRDefault="0047072D" w:rsidP="00357C5A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55778" w14:textId="77777777" w:rsidR="00357C5A" w:rsidRPr="00B118B0" w:rsidRDefault="00357C5A" w:rsidP="00357C5A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1" w:type="dxa"/>
            <w:tcBorders>
              <w:left w:val="nil"/>
            </w:tcBorders>
            <w:shd w:val="clear" w:color="auto" w:fill="auto"/>
            <w:vAlign w:val="bottom"/>
          </w:tcPr>
          <w:p w14:paraId="13796619" w14:textId="598C4008" w:rsidR="00357C5A" w:rsidRPr="00B118B0" w:rsidRDefault="00DA6A4B" w:rsidP="005F4AB3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19,314</w:t>
            </w:r>
          </w:p>
        </w:tc>
      </w:tr>
      <w:tr w:rsidR="00357C5A" w:rsidRPr="00B118B0" w14:paraId="20453CA7" w14:textId="77777777" w:rsidTr="00642733">
        <w:trPr>
          <w:trHeight w:val="20"/>
        </w:trPr>
        <w:tc>
          <w:tcPr>
            <w:tcW w:w="2520" w:type="dxa"/>
          </w:tcPr>
          <w:p w14:paraId="6FB8BE2B" w14:textId="6199E052" w:rsidR="00357C5A" w:rsidRPr="00B118B0" w:rsidRDefault="00357C5A" w:rsidP="0019288B">
            <w:pPr>
              <w:tabs>
                <w:tab w:val="left" w:pos="360"/>
                <w:tab w:val="left" w:pos="2160"/>
              </w:tabs>
              <w:ind w:left="270" w:right="-108" w:hanging="270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โกลด์ ชอร์ส จำกัด</w:t>
            </w:r>
          </w:p>
        </w:tc>
        <w:tc>
          <w:tcPr>
            <w:tcW w:w="90" w:type="dxa"/>
          </w:tcPr>
          <w:p w14:paraId="1D6469AA" w14:textId="77777777" w:rsidR="00357C5A" w:rsidRPr="00B118B0" w:rsidRDefault="00357C5A" w:rsidP="00357C5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03663EB" w14:textId="0A89EA96" w:rsidR="00357C5A" w:rsidRPr="00B118B0" w:rsidRDefault="00357C5A" w:rsidP="00357C5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31A3FAF3" w14:textId="77777777" w:rsidR="00357C5A" w:rsidRPr="00B118B0" w:rsidRDefault="00357C5A" w:rsidP="00357C5A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DF082D" w14:textId="54203850" w:rsidR="00357C5A" w:rsidRPr="00B118B0" w:rsidRDefault="00357C5A" w:rsidP="00357C5A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107,032</w:t>
            </w:r>
          </w:p>
        </w:tc>
        <w:tc>
          <w:tcPr>
            <w:tcW w:w="90" w:type="dxa"/>
            <w:shd w:val="clear" w:color="auto" w:fill="auto"/>
          </w:tcPr>
          <w:p w14:paraId="5949A6A0" w14:textId="77777777" w:rsidR="00357C5A" w:rsidRPr="00B118B0" w:rsidRDefault="00357C5A" w:rsidP="00357C5A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8A20C3" w14:textId="01B1C8DA" w:rsidR="00357C5A" w:rsidRDefault="0047072D" w:rsidP="00357C5A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17D479" w14:textId="77777777" w:rsidR="00357C5A" w:rsidRPr="00B118B0" w:rsidRDefault="00357C5A" w:rsidP="00357C5A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3EF4B6" w14:textId="5F909605" w:rsidR="00357C5A" w:rsidRPr="00B118B0" w:rsidRDefault="00FE409C" w:rsidP="00357C5A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(5,500)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E99EB" w14:textId="77777777" w:rsidR="00357C5A" w:rsidRPr="00B118B0" w:rsidRDefault="00357C5A" w:rsidP="00357C5A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1" w:type="dxa"/>
            <w:tcBorders>
              <w:left w:val="nil"/>
            </w:tcBorders>
            <w:shd w:val="clear" w:color="auto" w:fill="auto"/>
            <w:vAlign w:val="bottom"/>
          </w:tcPr>
          <w:p w14:paraId="42A3C83A" w14:textId="6FF74F4D" w:rsidR="00357C5A" w:rsidRPr="00B118B0" w:rsidRDefault="00DA6A4B" w:rsidP="005F4AB3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101,532</w:t>
            </w:r>
          </w:p>
        </w:tc>
      </w:tr>
      <w:tr w:rsidR="00357C5A" w:rsidRPr="00B118B0" w14:paraId="7F90AAB9" w14:textId="77777777" w:rsidTr="00642733">
        <w:trPr>
          <w:trHeight w:val="20"/>
        </w:trPr>
        <w:tc>
          <w:tcPr>
            <w:tcW w:w="2520" w:type="dxa"/>
          </w:tcPr>
          <w:p w14:paraId="7D769DBA" w14:textId="77777777" w:rsidR="00786B64" w:rsidRDefault="00357C5A" w:rsidP="001C722E">
            <w:pPr>
              <w:tabs>
                <w:tab w:val="left" w:pos="360"/>
                <w:tab w:val="left" w:pos="2160"/>
              </w:tabs>
              <w:ind w:left="364" w:right="-108" w:hanging="364"/>
              <w:contextualSpacing/>
              <w:rPr>
                <w:rFonts w:asciiTheme="majorBidi" w:hAnsiTheme="majorBidi"/>
                <w:sz w:val="28"/>
              </w:rPr>
            </w:pPr>
            <w:r w:rsidRPr="00663AA0">
              <w:rPr>
                <w:rFonts w:asciiTheme="majorBidi" w:hAnsiTheme="majorBidi" w:hint="cs"/>
                <w:sz w:val="28"/>
                <w:cs/>
              </w:rPr>
              <w:t>บริษัท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63AA0">
              <w:rPr>
                <w:rFonts w:asciiTheme="majorBidi" w:hAnsiTheme="majorBidi" w:hint="cs"/>
                <w:sz w:val="28"/>
                <w:cs/>
              </w:rPr>
              <w:t>ไฮโดรเอ็นเตอร์ไพร์ส</w:t>
            </w:r>
            <w:r w:rsidRPr="00663AA0">
              <w:rPr>
                <w:rFonts w:asciiTheme="majorBidi" w:hAnsiTheme="majorBidi"/>
                <w:sz w:val="28"/>
                <w:cs/>
              </w:rPr>
              <w:t xml:space="preserve"> </w:t>
            </w:r>
          </w:p>
          <w:p w14:paraId="1C919F6F" w14:textId="61BA773D" w:rsidR="00357C5A" w:rsidRPr="00B118B0" w:rsidRDefault="00357C5A" w:rsidP="00BA1A15">
            <w:pPr>
              <w:tabs>
                <w:tab w:val="left" w:pos="360"/>
                <w:tab w:val="left" w:pos="2160"/>
              </w:tabs>
              <w:ind w:left="364" w:right="-108" w:hanging="2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63AA0">
              <w:rPr>
                <w:rFonts w:asciiTheme="majorBidi" w:hAnsiTheme="majorBidi" w:hint="cs"/>
                <w:sz w:val="28"/>
                <w:cs/>
              </w:rPr>
              <w:t>แอนด์</w:t>
            </w:r>
            <w:r w:rsidRPr="00663AA0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663AA0">
              <w:rPr>
                <w:rFonts w:asciiTheme="majorBidi" w:hAnsiTheme="majorBidi" w:hint="cs"/>
                <w:sz w:val="28"/>
                <w:cs/>
              </w:rPr>
              <w:t>อะควอดีซายน์</w:t>
            </w:r>
            <w:r w:rsidRPr="00663AA0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663AA0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199E2684" w14:textId="77777777" w:rsidR="00357C5A" w:rsidRPr="00B118B0" w:rsidRDefault="00357C5A" w:rsidP="00357C5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3384A7A" w14:textId="53DC2D15" w:rsidR="00357C5A" w:rsidRPr="00B118B0" w:rsidRDefault="00357C5A" w:rsidP="00357C5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18E10D4" w14:textId="77777777" w:rsidR="00357C5A" w:rsidRPr="00B118B0" w:rsidRDefault="00357C5A" w:rsidP="00357C5A">
            <w:pPr>
              <w:tabs>
                <w:tab w:val="decimal" w:pos="72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2834B6" w14:textId="436ED0A4" w:rsidR="00357C5A" w:rsidRDefault="00357C5A" w:rsidP="00357C5A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54,518</w:t>
            </w:r>
          </w:p>
        </w:tc>
        <w:tc>
          <w:tcPr>
            <w:tcW w:w="90" w:type="dxa"/>
            <w:shd w:val="clear" w:color="auto" w:fill="auto"/>
          </w:tcPr>
          <w:p w14:paraId="1B7AFD97" w14:textId="77777777" w:rsidR="00357C5A" w:rsidRPr="00B118B0" w:rsidRDefault="00357C5A" w:rsidP="00357C5A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5F5622" w14:textId="1C72F8F6" w:rsidR="00357C5A" w:rsidRDefault="0047072D" w:rsidP="00357C5A">
            <w:pPr>
              <w:tabs>
                <w:tab w:val="decimal" w:pos="77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782CBE" w14:textId="77777777" w:rsidR="00357C5A" w:rsidRPr="00B118B0" w:rsidRDefault="00357C5A" w:rsidP="00357C5A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595F6D" w14:textId="1884450F" w:rsidR="00357C5A" w:rsidRPr="00B118B0" w:rsidRDefault="0047072D" w:rsidP="00357C5A">
            <w:pPr>
              <w:tabs>
                <w:tab w:val="decimal" w:pos="470"/>
              </w:tabs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E8960" w14:textId="77777777" w:rsidR="00357C5A" w:rsidRPr="00B118B0" w:rsidRDefault="00357C5A" w:rsidP="00357C5A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1" w:type="dxa"/>
            <w:tcBorders>
              <w:left w:val="nil"/>
            </w:tcBorders>
            <w:shd w:val="clear" w:color="auto" w:fill="auto"/>
            <w:vAlign w:val="bottom"/>
          </w:tcPr>
          <w:p w14:paraId="76D90B3A" w14:textId="29696583" w:rsidR="00357C5A" w:rsidRPr="00B118B0" w:rsidRDefault="00DA6A4B" w:rsidP="005F4AB3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54,518</w:t>
            </w:r>
          </w:p>
        </w:tc>
      </w:tr>
      <w:tr w:rsidR="00357C5A" w:rsidRPr="00B118B0" w14:paraId="7EE650D2" w14:textId="77777777" w:rsidTr="00642733">
        <w:trPr>
          <w:trHeight w:val="20"/>
        </w:trPr>
        <w:tc>
          <w:tcPr>
            <w:tcW w:w="2520" w:type="dxa"/>
          </w:tcPr>
          <w:p w14:paraId="27A33BAC" w14:textId="4B983A75" w:rsidR="00357C5A" w:rsidRPr="00B118B0" w:rsidRDefault="00357C5A" w:rsidP="00357C5A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4B2792">
              <w:rPr>
                <w:rFonts w:asciiTheme="majorBidi" w:hAnsiTheme="majorBidi" w:hint="cs"/>
                <w:sz w:val="28"/>
                <w:cs/>
              </w:rPr>
              <w:t>บริษัท</w:t>
            </w:r>
            <w:r w:rsidRPr="004B279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2792">
              <w:rPr>
                <w:rFonts w:asciiTheme="majorBidi" w:hAnsiTheme="majorBidi" w:hint="cs"/>
                <w:sz w:val="28"/>
                <w:cs/>
              </w:rPr>
              <w:t>ค้าไม้</w:t>
            </w:r>
            <w:r w:rsidRPr="004B279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2792">
              <w:rPr>
                <w:rFonts w:asciiTheme="majorBidi" w:hAnsiTheme="majorBidi" w:hint="cs"/>
                <w:sz w:val="28"/>
                <w:cs/>
              </w:rPr>
              <w:t>วังวิเศษ</w:t>
            </w:r>
            <w:r w:rsidRPr="004B2792">
              <w:rPr>
                <w:rFonts w:asciiTheme="majorBidi" w:hAnsiTheme="majorBidi"/>
                <w:sz w:val="28"/>
                <w:cs/>
              </w:rPr>
              <w:t xml:space="preserve"> </w:t>
            </w:r>
            <w:r w:rsidRPr="004B2792">
              <w:rPr>
                <w:rFonts w:asciiTheme="majorBidi" w:hAnsiTheme="majorBidi" w:hint="cs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3E044A93" w14:textId="77777777" w:rsidR="00357C5A" w:rsidRPr="00B118B0" w:rsidRDefault="00357C5A" w:rsidP="00357C5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D74551D" w14:textId="7D82690E" w:rsidR="00357C5A" w:rsidRPr="00B118B0" w:rsidRDefault="00357C5A" w:rsidP="00357C5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90" w:type="dxa"/>
          </w:tcPr>
          <w:p w14:paraId="1F7FAD21" w14:textId="77777777" w:rsidR="00357C5A" w:rsidRPr="00B118B0" w:rsidRDefault="00357C5A" w:rsidP="00357C5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5CB7E" w14:textId="75135EF5" w:rsidR="00357C5A" w:rsidRPr="00B118B0" w:rsidRDefault="00357C5A" w:rsidP="00357C5A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25,900</w:t>
            </w:r>
          </w:p>
        </w:tc>
        <w:tc>
          <w:tcPr>
            <w:tcW w:w="90" w:type="dxa"/>
            <w:shd w:val="clear" w:color="auto" w:fill="auto"/>
          </w:tcPr>
          <w:p w14:paraId="6BBD1561" w14:textId="77777777" w:rsidR="00357C5A" w:rsidRPr="00B118B0" w:rsidRDefault="00357C5A" w:rsidP="00357C5A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49680" w14:textId="01C5BDD4" w:rsidR="00357C5A" w:rsidRPr="00B118B0" w:rsidRDefault="0047072D" w:rsidP="00357C5A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CFD307" w14:textId="77777777" w:rsidR="00357C5A" w:rsidRPr="00B118B0" w:rsidRDefault="00357C5A" w:rsidP="00357C5A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063DA" w14:textId="77409A81" w:rsidR="00357C5A" w:rsidRPr="00B118B0" w:rsidRDefault="00FE409C" w:rsidP="00357C5A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(10,600)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8CEF2" w14:textId="77777777" w:rsidR="00357C5A" w:rsidRPr="00B118B0" w:rsidRDefault="00357C5A" w:rsidP="00357C5A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EB6819B" w14:textId="146300CB" w:rsidR="00357C5A" w:rsidRPr="00B118B0" w:rsidRDefault="008175E7" w:rsidP="005F4AB3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15,300</w:t>
            </w:r>
          </w:p>
        </w:tc>
      </w:tr>
      <w:tr w:rsidR="00357C5A" w:rsidRPr="00B118B0" w14:paraId="3C5F0096" w14:textId="77777777" w:rsidTr="00642733">
        <w:trPr>
          <w:trHeight w:val="20"/>
        </w:trPr>
        <w:tc>
          <w:tcPr>
            <w:tcW w:w="2520" w:type="dxa"/>
          </w:tcPr>
          <w:p w14:paraId="2B078DF5" w14:textId="58A07E47" w:rsidR="00357C5A" w:rsidRPr="00B118B0" w:rsidRDefault="00357C5A" w:rsidP="00357C5A">
            <w:pPr>
              <w:tabs>
                <w:tab w:val="left" w:pos="360"/>
                <w:tab w:val="left" w:pos="2160"/>
              </w:tabs>
              <w:ind w:left="162" w:hanging="16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5BDDB5FC" w14:textId="77777777" w:rsidR="00357C5A" w:rsidRPr="00B118B0" w:rsidRDefault="00357C5A" w:rsidP="00357C5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39B7769" w14:textId="77777777" w:rsidR="00357C5A" w:rsidRPr="00B118B0" w:rsidRDefault="00357C5A" w:rsidP="00357C5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5E40E271" w14:textId="77777777" w:rsidR="00357C5A" w:rsidRPr="00B118B0" w:rsidRDefault="00357C5A" w:rsidP="00357C5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3BE715" w14:textId="368A5BC8" w:rsidR="00357C5A" w:rsidRPr="004517A7" w:rsidRDefault="00357C5A" w:rsidP="00357C5A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649,813</w:t>
            </w:r>
          </w:p>
        </w:tc>
        <w:tc>
          <w:tcPr>
            <w:tcW w:w="90" w:type="dxa"/>
            <w:shd w:val="clear" w:color="auto" w:fill="auto"/>
          </w:tcPr>
          <w:p w14:paraId="671D0F41" w14:textId="77777777" w:rsidR="00357C5A" w:rsidRPr="00B118B0" w:rsidRDefault="00357C5A" w:rsidP="00357C5A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0DF2FEA" w14:textId="1A102AEF" w:rsidR="00357C5A" w:rsidRPr="00B118B0" w:rsidRDefault="0047072D" w:rsidP="00357C5A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3E1526" w14:textId="77777777" w:rsidR="00357C5A" w:rsidRPr="00B118B0" w:rsidRDefault="00357C5A" w:rsidP="00357C5A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1BE374A" w14:textId="00F53EA0" w:rsidR="00357C5A" w:rsidRPr="00B118B0" w:rsidRDefault="00FE409C" w:rsidP="00357C5A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(18,600)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BB552" w14:textId="77777777" w:rsidR="00357C5A" w:rsidRPr="00B118B0" w:rsidRDefault="00357C5A" w:rsidP="00357C5A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4E4807C5" w14:textId="51C09086" w:rsidR="00357C5A" w:rsidRPr="00B118B0" w:rsidRDefault="008175E7" w:rsidP="005F4AB3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631,213</w:t>
            </w:r>
          </w:p>
        </w:tc>
      </w:tr>
      <w:tr w:rsidR="00357C5A" w:rsidRPr="00B118B0" w14:paraId="374657D8" w14:textId="77777777" w:rsidTr="00642733">
        <w:trPr>
          <w:trHeight w:val="20"/>
        </w:trPr>
        <w:tc>
          <w:tcPr>
            <w:tcW w:w="2520" w:type="dxa"/>
          </w:tcPr>
          <w:p w14:paraId="0D5B66EA" w14:textId="6105F93A" w:rsidR="00357C5A" w:rsidRPr="00642733" w:rsidRDefault="00357C5A" w:rsidP="00FF1658">
            <w:pPr>
              <w:tabs>
                <w:tab w:val="left" w:pos="360"/>
                <w:tab w:val="left" w:pos="2160"/>
              </w:tabs>
              <w:ind w:left="357" w:hanging="342"/>
              <w:contextualSpacing/>
              <w:rPr>
                <w:rFonts w:asciiTheme="majorBidi" w:hAnsiTheme="majorBidi"/>
                <w:sz w:val="28"/>
                <w:cs/>
              </w:rPr>
            </w:pPr>
            <w:r w:rsidRPr="008B3C5D">
              <w:rPr>
                <w:rFonts w:asciiTheme="majorBidi" w:hAnsiTheme="majorBidi" w:hint="cs"/>
                <w:sz w:val="28"/>
                <w:u w:val="single"/>
                <w:cs/>
              </w:rPr>
              <w:t>หัก</w:t>
            </w:r>
            <w:r w:rsidRPr="002D3DAB">
              <w:rPr>
                <w:rFonts w:asciiTheme="majorBidi" w:hAnsiTheme="majorBidi"/>
                <w:sz w:val="28"/>
                <w:cs/>
              </w:rPr>
              <w:t xml:space="preserve">: </w:t>
            </w:r>
            <w:r w:rsidR="00FF1658" w:rsidRPr="00A03399">
              <w:rPr>
                <w:rFonts w:asciiTheme="majorBidi" w:hAnsiTheme="majorBidi"/>
                <w:sz w:val="28"/>
                <w:cs/>
              </w:rPr>
              <w:t>ค่าเผื่อ</w:t>
            </w:r>
            <w:r w:rsidR="00FF1658" w:rsidRPr="00D77FF4">
              <w:rPr>
                <w:rFonts w:asciiTheme="majorBidi" w:hAnsiTheme="majorBidi" w:hint="cs"/>
                <w:sz w:val="28"/>
                <w:cs/>
              </w:rPr>
              <w:t>ผลขาดทุนด้านเครดิต</w:t>
            </w:r>
            <w:r w:rsidR="00FF1658">
              <w:rPr>
                <w:rFonts w:asciiTheme="majorBidi" w:hAnsiTheme="majorBidi" w:hint="cs"/>
                <w:sz w:val="28"/>
                <w:cs/>
              </w:rPr>
              <w:t xml:space="preserve"> </w:t>
            </w:r>
            <w:r w:rsidR="00FF1658" w:rsidRPr="00D77FF4">
              <w:rPr>
                <w:rFonts w:asciiTheme="majorBidi" w:hAnsiTheme="majorBidi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90" w:type="dxa"/>
          </w:tcPr>
          <w:p w14:paraId="0687E080" w14:textId="77777777" w:rsidR="00357C5A" w:rsidRPr="00B118B0" w:rsidRDefault="00357C5A" w:rsidP="00357C5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5BC3889" w14:textId="77777777" w:rsidR="00357C5A" w:rsidRPr="00B118B0" w:rsidRDefault="00357C5A" w:rsidP="00357C5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40D1B5CA" w14:textId="77777777" w:rsidR="00357C5A" w:rsidRPr="00B118B0" w:rsidRDefault="00357C5A" w:rsidP="00357C5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7CDF0" w14:textId="2D803DCB" w:rsidR="00357C5A" w:rsidRPr="004517A7" w:rsidRDefault="00357C5A" w:rsidP="00357C5A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E45BF0" w14:textId="77777777" w:rsidR="00357C5A" w:rsidRPr="00B118B0" w:rsidRDefault="00357C5A" w:rsidP="00357C5A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7C14F" w14:textId="0C428438" w:rsidR="00357C5A" w:rsidRPr="00B118B0" w:rsidRDefault="006D5B93" w:rsidP="00357C5A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AFB33D" w14:textId="77777777" w:rsidR="00357C5A" w:rsidRPr="00B118B0" w:rsidRDefault="00357C5A" w:rsidP="00357C5A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C0633" w14:textId="6ED702D3" w:rsidR="00357C5A" w:rsidRPr="00B118B0" w:rsidRDefault="006D5B93" w:rsidP="00357C5A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06A09B" w14:textId="77777777" w:rsidR="00357C5A" w:rsidRPr="00B118B0" w:rsidRDefault="00357C5A" w:rsidP="00357C5A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94C1820" w14:textId="63754F60" w:rsidR="00357C5A" w:rsidRPr="00B118B0" w:rsidRDefault="008175E7" w:rsidP="005F4AB3">
            <w:pPr>
              <w:ind w:right="76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57C5A" w:rsidRPr="00EF3B4E" w14:paraId="690A3575" w14:textId="77777777" w:rsidTr="00642733">
        <w:trPr>
          <w:trHeight w:val="20"/>
        </w:trPr>
        <w:tc>
          <w:tcPr>
            <w:tcW w:w="2520" w:type="dxa"/>
          </w:tcPr>
          <w:p w14:paraId="3E8FF0B0" w14:textId="5A7C16E6" w:rsidR="00357C5A" w:rsidRPr="00B118B0" w:rsidRDefault="00357C5A" w:rsidP="00357C5A">
            <w:pPr>
              <w:tabs>
                <w:tab w:val="left" w:pos="360"/>
                <w:tab w:val="left" w:pos="2160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</w:tcPr>
          <w:p w14:paraId="33116DAD" w14:textId="77777777" w:rsidR="00357C5A" w:rsidRPr="00B118B0" w:rsidRDefault="00357C5A" w:rsidP="00357C5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EA9423E" w14:textId="77777777" w:rsidR="00357C5A" w:rsidRPr="00B118B0" w:rsidRDefault="00357C5A" w:rsidP="00357C5A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E5F076E" w14:textId="77777777" w:rsidR="00357C5A" w:rsidRPr="00B118B0" w:rsidRDefault="00357C5A" w:rsidP="00357C5A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AD0F08" w14:textId="4D935C07" w:rsidR="00357C5A" w:rsidRPr="004517A7" w:rsidRDefault="00357C5A" w:rsidP="00357C5A">
            <w:pPr>
              <w:tabs>
                <w:tab w:val="decimal" w:pos="63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649,813</w:t>
            </w:r>
          </w:p>
        </w:tc>
        <w:tc>
          <w:tcPr>
            <w:tcW w:w="90" w:type="dxa"/>
            <w:shd w:val="clear" w:color="auto" w:fill="auto"/>
          </w:tcPr>
          <w:p w14:paraId="70267A59" w14:textId="77777777" w:rsidR="00357C5A" w:rsidRPr="00B118B0" w:rsidRDefault="00357C5A" w:rsidP="00357C5A">
            <w:pPr>
              <w:tabs>
                <w:tab w:val="decimal" w:pos="792"/>
              </w:tabs>
              <w:ind w:right="-18"/>
              <w:contextualSpacing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F309D60" w14:textId="789DB19F" w:rsidR="00357C5A" w:rsidRPr="00747EFD" w:rsidRDefault="00357C5A" w:rsidP="00357C5A">
            <w:pPr>
              <w:tabs>
                <w:tab w:val="decimal" w:pos="470"/>
              </w:tabs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71214DC" w14:textId="77777777" w:rsidR="00357C5A" w:rsidRPr="00B118B0" w:rsidRDefault="00357C5A" w:rsidP="00357C5A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72378" w14:textId="54F2907B" w:rsidR="00357C5A" w:rsidRPr="00747EFD" w:rsidRDefault="00357C5A" w:rsidP="00357C5A">
            <w:pPr>
              <w:tabs>
                <w:tab w:val="decimal" w:pos="770"/>
              </w:tabs>
              <w:ind w:right="5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D8B3D8" w14:textId="77777777" w:rsidR="00357C5A" w:rsidRPr="00B118B0" w:rsidRDefault="00357C5A" w:rsidP="00357C5A">
            <w:pPr>
              <w:tabs>
                <w:tab w:val="decimal" w:pos="770"/>
              </w:tabs>
              <w:ind w:right="-9"/>
              <w:contextualSpacing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73784C0B" w14:textId="3920552A" w:rsidR="00357C5A" w:rsidRPr="00EF3B4E" w:rsidRDefault="008175E7" w:rsidP="005F4AB3">
            <w:pPr>
              <w:ind w:right="76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631,213</w:t>
            </w:r>
          </w:p>
        </w:tc>
      </w:tr>
    </w:tbl>
    <w:p w14:paraId="48F017F0" w14:textId="51B4B9D4" w:rsidR="00E02500" w:rsidRPr="00B118B0" w:rsidRDefault="00E02500" w:rsidP="00D31C89">
      <w:pPr>
        <w:spacing w:before="36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6485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ยอดคงเหลือของเงินให้กู้ยืมระยะยาวแก่กิจการที่เกี่ยวข้องกัน ณ วันที่ </w:t>
      </w:r>
      <w:r w:rsidR="006B3F80" w:rsidRPr="0026485C">
        <w:rPr>
          <w:rFonts w:asciiTheme="majorBidi" w:hAnsiTheme="majorBidi" w:cstheme="majorBidi"/>
          <w:spacing w:val="-4"/>
          <w:sz w:val="28"/>
        </w:rPr>
        <w:t>3</w:t>
      </w:r>
      <w:r w:rsidR="00BF1C06" w:rsidRPr="0026485C">
        <w:rPr>
          <w:rFonts w:asciiTheme="majorBidi" w:hAnsiTheme="majorBidi" w:cstheme="majorBidi"/>
          <w:spacing w:val="-4"/>
          <w:sz w:val="28"/>
        </w:rPr>
        <w:t>0</w:t>
      </w:r>
      <w:r w:rsidR="006B3F80" w:rsidRPr="0026485C">
        <w:rPr>
          <w:rFonts w:asciiTheme="majorBidi" w:hAnsiTheme="majorBidi" w:cstheme="majorBidi"/>
          <w:spacing w:val="-4"/>
          <w:sz w:val="28"/>
        </w:rPr>
        <w:t xml:space="preserve"> </w:t>
      </w:r>
      <w:r w:rsidR="00BF1C06" w:rsidRPr="0026485C">
        <w:rPr>
          <w:rFonts w:asciiTheme="majorBidi" w:hAnsiTheme="majorBidi" w:cstheme="majorBidi" w:hint="cs"/>
          <w:spacing w:val="-4"/>
          <w:sz w:val="28"/>
          <w:cs/>
        </w:rPr>
        <w:t xml:space="preserve">มิถุนายน </w:t>
      </w:r>
      <w:r w:rsidRPr="0026485C">
        <w:rPr>
          <w:rFonts w:asciiTheme="majorBidi" w:hAnsiTheme="majorBidi" w:cstheme="majorBidi"/>
          <w:color w:val="000000"/>
          <w:spacing w:val="-4"/>
          <w:sz w:val="28"/>
        </w:rPr>
        <w:t>256</w:t>
      </w:r>
      <w:r w:rsidR="00CF460A" w:rsidRPr="0026485C">
        <w:rPr>
          <w:rFonts w:asciiTheme="majorBidi" w:hAnsiTheme="majorBidi" w:cstheme="majorBidi"/>
          <w:color w:val="000000"/>
          <w:spacing w:val="-4"/>
          <w:sz w:val="28"/>
        </w:rPr>
        <w:t xml:space="preserve">7 </w:t>
      </w:r>
      <w:r w:rsidRPr="0026485C">
        <w:rPr>
          <w:rFonts w:asciiTheme="majorBidi" w:hAnsiTheme="majorBidi" w:cstheme="majorBidi"/>
          <w:color w:val="000000"/>
          <w:spacing w:val="-4"/>
          <w:sz w:val="28"/>
          <w:cs/>
        </w:rPr>
        <w:t>และ</w:t>
      </w:r>
      <w:r w:rsidR="000719DC" w:rsidRPr="0026485C">
        <w:rPr>
          <w:rFonts w:asciiTheme="majorBidi" w:hAnsiTheme="majorBidi" w:cstheme="majorBidi" w:hint="cs"/>
          <w:color w:val="000000"/>
          <w:spacing w:val="-4"/>
          <w:sz w:val="28"/>
          <w:cs/>
        </w:rPr>
        <w:t>วันที่</w:t>
      </w:r>
      <w:r w:rsidRPr="0026485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</w:t>
      </w:r>
      <w:r w:rsidRPr="0026485C">
        <w:rPr>
          <w:rFonts w:asciiTheme="majorBidi" w:hAnsiTheme="majorBidi" w:cstheme="majorBidi"/>
          <w:color w:val="000000"/>
          <w:spacing w:val="-4"/>
          <w:sz w:val="28"/>
        </w:rPr>
        <w:t xml:space="preserve">31 </w:t>
      </w:r>
      <w:r w:rsidRPr="0026485C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ธันวาคม </w:t>
      </w:r>
      <w:r w:rsidRPr="0026485C">
        <w:rPr>
          <w:rFonts w:asciiTheme="majorBidi" w:hAnsiTheme="majorBidi" w:cstheme="majorBidi"/>
          <w:color w:val="000000"/>
          <w:spacing w:val="-4"/>
          <w:sz w:val="28"/>
        </w:rPr>
        <w:t>256</w:t>
      </w:r>
      <w:r w:rsidR="00CF460A" w:rsidRPr="0026485C">
        <w:rPr>
          <w:rFonts w:asciiTheme="majorBidi" w:hAnsiTheme="majorBidi" w:cstheme="majorBidi"/>
          <w:color w:val="000000"/>
          <w:spacing w:val="-4"/>
          <w:sz w:val="28"/>
        </w:rPr>
        <w:t>6</w:t>
      </w:r>
      <w:r w:rsidR="0010367D" w:rsidRPr="0026485C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="00645A40">
        <w:rPr>
          <w:rFonts w:asciiTheme="majorBidi" w:hAnsiTheme="majorBidi" w:cstheme="majorBidi"/>
          <w:color w:val="000000"/>
          <w:spacing w:val="-4"/>
          <w:sz w:val="28"/>
        </w:rPr>
        <w:t xml:space="preserve">       </w:t>
      </w:r>
      <w:r w:rsidRPr="0026485C">
        <w:rPr>
          <w:rFonts w:asciiTheme="majorBidi" w:hAnsiTheme="majorBidi" w:cstheme="majorBidi"/>
          <w:color w:val="000000"/>
          <w:spacing w:val="-4"/>
          <w:sz w:val="28"/>
          <w:cs/>
        </w:rPr>
        <w:t>มีรายละเอียด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ดังนี้</w:t>
      </w:r>
    </w:p>
    <w:tbl>
      <w:tblPr>
        <w:tblW w:w="917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"/>
        <w:gridCol w:w="1440"/>
        <w:gridCol w:w="90"/>
        <w:gridCol w:w="1080"/>
        <w:gridCol w:w="90"/>
        <w:gridCol w:w="1170"/>
        <w:gridCol w:w="90"/>
        <w:gridCol w:w="1170"/>
        <w:gridCol w:w="90"/>
        <w:gridCol w:w="1161"/>
      </w:tblGrid>
      <w:tr w:rsidR="00E02500" w:rsidRPr="00B118B0" w14:paraId="3A89E12A" w14:textId="77777777" w:rsidTr="00642733">
        <w:trPr>
          <w:trHeight w:val="20"/>
        </w:trPr>
        <w:tc>
          <w:tcPr>
            <w:tcW w:w="2700" w:type="dxa"/>
            <w:vAlign w:val="bottom"/>
          </w:tcPr>
          <w:p w14:paraId="79ADD5A9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CEABFB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4C8903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D5065B1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51" w:type="dxa"/>
            <w:gridSpan w:val="7"/>
            <w:vAlign w:val="bottom"/>
          </w:tcPr>
          <w:p w14:paraId="205A12A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E02500" w:rsidRPr="00B118B0" w14:paraId="7FD733D1" w14:textId="77777777" w:rsidTr="00642733">
        <w:trPr>
          <w:trHeight w:val="20"/>
        </w:trPr>
        <w:tc>
          <w:tcPr>
            <w:tcW w:w="2700" w:type="dxa"/>
            <w:vAlign w:val="bottom"/>
          </w:tcPr>
          <w:p w14:paraId="568FDBF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7F5F55B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1D29C77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7C97D76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51" w:type="dxa"/>
            <w:gridSpan w:val="7"/>
            <w:tcBorders>
              <w:bottom w:val="single" w:sz="4" w:space="0" w:color="auto"/>
            </w:tcBorders>
            <w:vAlign w:val="bottom"/>
          </w:tcPr>
          <w:p w14:paraId="37DEF7D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02500" w:rsidRPr="00B118B0" w14:paraId="36BE5B36" w14:textId="77777777" w:rsidTr="00642733">
        <w:trPr>
          <w:trHeight w:val="20"/>
        </w:trPr>
        <w:tc>
          <w:tcPr>
            <w:tcW w:w="2700" w:type="dxa"/>
            <w:vMerge w:val="restart"/>
          </w:tcPr>
          <w:p w14:paraId="7DEBE005" w14:textId="086D3BC3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เงินให้กู้ยืมระยะยาวแก่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90" w:type="dxa"/>
          </w:tcPr>
          <w:p w14:paraId="5CFE0CD6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193F52AC" w14:textId="37C1B3D3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2D535DA9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723CF9AD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</w:tcPr>
          <w:p w14:paraId="28436786" w14:textId="1D43D2C3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C545C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CE734F4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E7541A" w14:textId="194AFDCF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</w:t>
            </w:r>
            <w:r w:rsidR="00562141">
              <w:rPr>
                <w:rFonts w:asciiTheme="majorBidi" w:hAnsiTheme="majorBidi" w:hint="cs"/>
                <w:sz w:val="28"/>
                <w:cs/>
              </w:rPr>
              <w:t>รอบ</w:t>
            </w:r>
            <w:r w:rsidR="00562141">
              <w:rPr>
                <w:rFonts w:ascii="Angsana New" w:hAnsi="Angsana New" w:hint="cs"/>
                <w:sz w:val="28"/>
                <w:cs/>
              </w:rPr>
              <w:t>ระยะเวลา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1922CA8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65526E30" w14:textId="1F294E3F" w:rsidR="009D72CE" w:rsidRDefault="006B3F80" w:rsidP="006D1DFD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sz w:val="28"/>
              </w:rPr>
              <w:t xml:space="preserve"> </w:t>
            </w:r>
            <w:r w:rsidR="00BF1C06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  <w:p w14:paraId="7FC8003F" w14:textId="6E1B4248" w:rsidR="00E02500" w:rsidRPr="00B118B0" w:rsidRDefault="006D1DFD" w:rsidP="006D1DFD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pacing w:val="-6"/>
                <w:sz w:val="28"/>
                <w:lang w:val="en-GB"/>
              </w:rPr>
              <w:t>25</w:t>
            </w:r>
            <w:r w:rsidR="00E02500" w:rsidRPr="00B118B0">
              <w:rPr>
                <w:rFonts w:asciiTheme="majorBidi" w:hAnsiTheme="majorBidi" w:cstheme="majorBidi"/>
                <w:sz w:val="28"/>
              </w:rPr>
              <w:t>6</w:t>
            </w:r>
            <w:r w:rsidR="00C545CC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E02500" w:rsidRPr="00B118B0" w14:paraId="08E08074" w14:textId="77777777" w:rsidTr="00642733">
        <w:trPr>
          <w:trHeight w:val="20"/>
        </w:trPr>
        <w:tc>
          <w:tcPr>
            <w:tcW w:w="2700" w:type="dxa"/>
            <w:vMerge/>
            <w:tcBorders>
              <w:bottom w:val="single" w:sz="4" w:space="0" w:color="auto"/>
            </w:tcBorders>
          </w:tcPr>
          <w:p w14:paraId="3FBDF6DE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5B46AB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bottom"/>
          </w:tcPr>
          <w:p w14:paraId="256F57B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B858C02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0D58F1D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8434330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75601B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CF4B337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8C22CA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51F891C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1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75DBB5F5" w14:textId="77777777" w:rsidR="00E02500" w:rsidRPr="00B118B0" w:rsidRDefault="00E02500" w:rsidP="00884BA8">
            <w:pPr>
              <w:tabs>
                <w:tab w:val="left" w:pos="360"/>
                <w:tab w:val="left" w:pos="2160"/>
              </w:tabs>
              <w:ind w:left="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A1DCB" w:rsidRPr="00B118B0" w14:paraId="3D2F4F5D" w14:textId="77777777" w:rsidTr="00642733">
        <w:trPr>
          <w:trHeight w:val="20"/>
        </w:trPr>
        <w:tc>
          <w:tcPr>
            <w:tcW w:w="2700" w:type="dxa"/>
          </w:tcPr>
          <w:p w14:paraId="182DB7A0" w14:textId="77777777" w:rsidR="00EA1DCB" w:rsidRPr="00B118B0" w:rsidRDefault="00EA1DCB" w:rsidP="00EA1DCB">
            <w:pPr>
              <w:tabs>
                <w:tab w:val="left" w:pos="360"/>
                <w:tab w:val="left" w:pos="2160"/>
              </w:tabs>
              <w:ind w:left="267" w:right="-110" w:hanging="26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bookmarkStart w:id="1" w:name="_Hlk78315268"/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2CEA393C" w14:textId="77777777" w:rsidR="00EA1DCB" w:rsidRPr="00B118B0" w:rsidRDefault="00EA1DCB" w:rsidP="00EA1DCB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0A290E8" w14:textId="77777777" w:rsidR="00EA1DCB" w:rsidRPr="00B118B0" w:rsidRDefault="00EA1DCB" w:rsidP="004B0DEC">
            <w:pP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  <w:vAlign w:val="bottom"/>
          </w:tcPr>
          <w:p w14:paraId="679DF383" w14:textId="77777777" w:rsidR="00EA1DCB" w:rsidRPr="00B118B0" w:rsidRDefault="00EA1DCB" w:rsidP="00EA1DCB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93E3A0" w14:textId="5484D82B" w:rsidR="00EA1DCB" w:rsidRPr="00B118B0" w:rsidRDefault="00EA1DCB" w:rsidP="00EA1DCB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7C55CB">
              <w:rPr>
                <w:rFonts w:ascii="Angsana New" w:hAnsi="Angsana New"/>
                <w:sz w:val="28"/>
              </w:rPr>
              <w:t>28,291</w:t>
            </w:r>
          </w:p>
        </w:tc>
        <w:tc>
          <w:tcPr>
            <w:tcW w:w="90" w:type="dxa"/>
            <w:vAlign w:val="bottom"/>
          </w:tcPr>
          <w:p w14:paraId="11902E58" w14:textId="77777777" w:rsidR="00EA1DCB" w:rsidRPr="00B118B0" w:rsidRDefault="00EA1DCB" w:rsidP="00EA1DCB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EA8CE" w14:textId="028A379A" w:rsidR="00EA1DCB" w:rsidRPr="00B118B0" w:rsidRDefault="00C1133F" w:rsidP="00EA1DCB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AEC193" w14:textId="77777777" w:rsidR="00EA1DCB" w:rsidRPr="00B118B0" w:rsidRDefault="00EA1DCB" w:rsidP="00EA1DCB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4FCF7" w14:textId="56C9B1CC" w:rsidR="00EA1DCB" w:rsidRPr="00B118B0" w:rsidRDefault="00C1133F" w:rsidP="00EA1DCB">
            <w:pPr>
              <w:tabs>
                <w:tab w:val="decimal" w:pos="807"/>
              </w:tabs>
              <w:spacing w:beforeLines="20" w:before="48" w:afterLines="20" w:after="48"/>
              <w:ind w:right="58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98465" w14:textId="77777777" w:rsidR="00EA1DCB" w:rsidRPr="00B118B0" w:rsidRDefault="00EA1DCB" w:rsidP="00EA1DCB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948E96A" w14:textId="7A9DC696" w:rsidR="00EA1DCB" w:rsidRPr="00B118B0" w:rsidRDefault="00C1133F" w:rsidP="00EA1DCB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28,291</w:t>
            </w:r>
          </w:p>
        </w:tc>
      </w:tr>
      <w:bookmarkEnd w:id="1"/>
      <w:tr w:rsidR="00EA1DCB" w:rsidRPr="00B118B0" w14:paraId="2CA382CC" w14:textId="77777777" w:rsidTr="00642733">
        <w:trPr>
          <w:trHeight w:val="20"/>
        </w:trPr>
        <w:tc>
          <w:tcPr>
            <w:tcW w:w="2700" w:type="dxa"/>
          </w:tcPr>
          <w:p w14:paraId="385668D7" w14:textId="23DD8A85" w:rsidR="00EA1DCB" w:rsidRPr="00B118B0" w:rsidRDefault="00EA1DCB" w:rsidP="00EA1DCB">
            <w:pPr>
              <w:tabs>
                <w:tab w:val="left" w:pos="360"/>
                <w:tab w:val="left" w:pos="2160"/>
              </w:tabs>
              <w:ind w:left="162" w:right="-110" w:hanging="162"/>
              <w:contextualSpacing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600CB42" w14:textId="77777777" w:rsidR="00EA1DCB" w:rsidRPr="00B118B0" w:rsidRDefault="00EA1DCB" w:rsidP="00EA1DC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78283EF" w14:textId="77777777" w:rsidR="00EA1DCB" w:rsidRPr="00B118B0" w:rsidRDefault="00EA1DCB" w:rsidP="00EA1DCB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50C434F" w14:textId="77777777" w:rsidR="00EA1DCB" w:rsidRPr="00B118B0" w:rsidRDefault="00EA1DCB" w:rsidP="00EA1DCB">
            <w:pPr>
              <w:tabs>
                <w:tab w:val="decimal" w:pos="1080"/>
              </w:tabs>
              <w:ind w:right="6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7F2595" w14:textId="56144CAC" w:rsidR="00EA1DCB" w:rsidRPr="00B118B0" w:rsidRDefault="00EA1DCB" w:rsidP="00EA1DCB">
            <w:pPr>
              <w:spacing w:beforeLines="20" w:before="48" w:afterLines="20" w:after="48"/>
              <w:ind w:right="5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C55CB">
              <w:rPr>
                <w:rFonts w:ascii="Angsana New" w:hAnsi="Angsana New"/>
                <w:b/>
                <w:bCs/>
                <w:sz w:val="28"/>
              </w:rPr>
              <w:t>28,291</w:t>
            </w:r>
          </w:p>
        </w:tc>
        <w:tc>
          <w:tcPr>
            <w:tcW w:w="90" w:type="dxa"/>
            <w:vAlign w:val="bottom"/>
          </w:tcPr>
          <w:p w14:paraId="12D1B6F3" w14:textId="77777777" w:rsidR="00EA1DCB" w:rsidRPr="00B118B0" w:rsidRDefault="00EA1DCB" w:rsidP="00EA1DCB">
            <w:pPr>
              <w:tabs>
                <w:tab w:val="decimal" w:pos="792"/>
              </w:tabs>
              <w:ind w:right="-18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43876" w14:textId="0B83B52A" w:rsidR="00EA1DCB" w:rsidRPr="00E75E6B" w:rsidRDefault="00C1133F" w:rsidP="00EA1DCB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D6B27A" w14:textId="77777777" w:rsidR="00EA1DCB" w:rsidRPr="00E75E6B" w:rsidRDefault="00EA1DCB" w:rsidP="00EA1DCB">
            <w:pPr>
              <w:tabs>
                <w:tab w:val="decimal" w:pos="792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9C139" w14:textId="12B6D005" w:rsidR="00EA1DCB" w:rsidRPr="00E75E6B" w:rsidRDefault="00C1133F" w:rsidP="00EA1DCB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BC66573" w14:textId="77777777" w:rsidR="00EA1DCB" w:rsidRPr="00E75E6B" w:rsidRDefault="00EA1DCB" w:rsidP="00EA1DCB">
            <w:pPr>
              <w:tabs>
                <w:tab w:val="decimal" w:pos="770"/>
              </w:tabs>
              <w:spacing w:beforeLines="20" w:before="48" w:afterLines="20" w:after="48"/>
              <w:ind w:right="-9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452EBA07" w14:textId="3AA96E7E" w:rsidR="00EA1DCB" w:rsidRPr="00E75E6B" w:rsidRDefault="00C1133F" w:rsidP="00EA1DCB">
            <w:pPr>
              <w:tabs>
                <w:tab w:val="decimal" w:pos="470"/>
              </w:tabs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28,291</w:t>
            </w:r>
          </w:p>
        </w:tc>
      </w:tr>
    </w:tbl>
    <w:p w14:paraId="70DFA479" w14:textId="17917998" w:rsidR="007D08A1" w:rsidRPr="005E6B73" w:rsidRDefault="007D08A1" w:rsidP="0095748F">
      <w:pPr>
        <w:spacing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12"/>
          <w:szCs w:val="12"/>
        </w:rPr>
      </w:pPr>
    </w:p>
    <w:p w14:paraId="48432BD9" w14:textId="77777777" w:rsidR="005C6B97" w:rsidRDefault="005C6B9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6A0361A7" w14:textId="5EE404C2" w:rsidR="00D33585" w:rsidRPr="00B118B0" w:rsidRDefault="00D33585" w:rsidP="0039223E">
      <w:pPr>
        <w:spacing w:after="120"/>
        <w:ind w:left="360" w:right="-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ยอดคงเหลือของเงินกู้ยืมระยะสั้น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จากบุคคล</w:t>
      </w:r>
      <w:r w:rsidR="009D61E2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และกิจการ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ที่เกี่ยวข้องกัน ณ 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0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7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วันที่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4B482A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มีรายละเอียดดังนี้</w:t>
      </w:r>
    </w:p>
    <w:tbl>
      <w:tblPr>
        <w:tblW w:w="918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4"/>
        <w:gridCol w:w="1596"/>
        <w:gridCol w:w="90"/>
        <w:gridCol w:w="1080"/>
        <w:gridCol w:w="108"/>
        <w:gridCol w:w="1152"/>
        <w:gridCol w:w="90"/>
        <w:gridCol w:w="1170"/>
        <w:gridCol w:w="90"/>
        <w:gridCol w:w="1089"/>
      </w:tblGrid>
      <w:tr w:rsidR="00A03002" w:rsidRPr="00B118B0" w14:paraId="70D8604F" w14:textId="77777777" w:rsidTr="00CD083C">
        <w:trPr>
          <w:trHeight w:val="20"/>
        </w:trPr>
        <w:tc>
          <w:tcPr>
            <w:tcW w:w="2610" w:type="dxa"/>
            <w:vAlign w:val="bottom"/>
          </w:tcPr>
          <w:p w14:paraId="76E193FA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" w:type="dxa"/>
          </w:tcPr>
          <w:p w14:paraId="46F6CD50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96" w:type="dxa"/>
            <w:vAlign w:val="bottom"/>
          </w:tcPr>
          <w:p w14:paraId="052F5AB2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4B70FF9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9" w:type="dxa"/>
            <w:gridSpan w:val="7"/>
            <w:vAlign w:val="bottom"/>
          </w:tcPr>
          <w:p w14:paraId="7DEC647F" w14:textId="77777777" w:rsidR="00A03002" w:rsidRPr="00B118B0" w:rsidRDefault="00A03002" w:rsidP="0090467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7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A03002" w:rsidRPr="00B118B0" w14:paraId="4B1D3C3E" w14:textId="77777777" w:rsidTr="00CD083C">
        <w:trPr>
          <w:trHeight w:val="20"/>
        </w:trPr>
        <w:tc>
          <w:tcPr>
            <w:tcW w:w="2610" w:type="dxa"/>
            <w:vAlign w:val="bottom"/>
          </w:tcPr>
          <w:p w14:paraId="37F3A06D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" w:type="dxa"/>
          </w:tcPr>
          <w:p w14:paraId="185E3477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96" w:type="dxa"/>
            <w:vAlign w:val="bottom"/>
          </w:tcPr>
          <w:p w14:paraId="710F7BEA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7A11B32B" w14:textId="77777777" w:rsidR="00A03002" w:rsidRPr="00B118B0" w:rsidRDefault="00A03002" w:rsidP="0090467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9" w:type="dxa"/>
            <w:gridSpan w:val="7"/>
            <w:tcBorders>
              <w:bottom w:val="single" w:sz="4" w:space="0" w:color="auto"/>
            </w:tcBorders>
            <w:vAlign w:val="bottom"/>
          </w:tcPr>
          <w:p w14:paraId="14137FDF" w14:textId="4D554442" w:rsidR="00A03002" w:rsidRPr="00B118B0" w:rsidRDefault="00A03002" w:rsidP="00904679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="00AA4CFC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A03002" w:rsidRPr="00B118B0" w14:paraId="441600AA" w14:textId="77777777" w:rsidTr="00CD083C">
        <w:trPr>
          <w:trHeight w:val="20"/>
        </w:trPr>
        <w:tc>
          <w:tcPr>
            <w:tcW w:w="2610" w:type="dxa"/>
            <w:vMerge w:val="restart"/>
            <w:vAlign w:val="bottom"/>
          </w:tcPr>
          <w:p w14:paraId="6E48AFC1" w14:textId="77777777" w:rsidR="00A03002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0F284CAD" w14:textId="758B616B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ที่เกี่ยวข้องกัน </w:t>
            </w:r>
          </w:p>
        </w:tc>
        <w:tc>
          <w:tcPr>
            <w:tcW w:w="114" w:type="dxa"/>
          </w:tcPr>
          <w:p w14:paraId="18123CDA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96" w:type="dxa"/>
            <w:vMerge w:val="restart"/>
            <w:vAlign w:val="bottom"/>
          </w:tcPr>
          <w:p w14:paraId="0EB52CEC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57891646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412872A4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47C2D70B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08" w:type="dxa"/>
          </w:tcPr>
          <w:p w14:paraId="18C09631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vAlign w:val="bottom"/>
          </w:tcPr>
          <w:p w14:paraId="2F4E9D6F" w14:textId="49ADAC93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</w:t>
            </w:r>
            <w:r w:rsidR="00E5392F">
              <w:rPr>
                <w:rFonts w:asciiTheme="majorBidi" w:hAnsiTheme="majorBidi" w:hint="cs"/>
                <w:sz w:val="28"/>
                <w:cs/>
              </w:rPr>
              <w:t>รอบ</w:t>
            </w:r>
            <w:r w:rsidR="00E5392F">
              <w:rPr>
                <w:rFonts w:ascii="Angsana New" w:hAnsi="Angsana New" w:hint="cs"/>
                <w:sz w:val="28"/>
                <w:cs/>
              </w:rPr>
              <w:t>ระยะเวลา</w:t>
            </w:r>
          </w:p>
        </w:tc>
        <w:tc>
          <w:tcPr>
            <w:tcW w:w="90" w:type="dxa"/>
            <w:tcBorders>
              <w:right w:val="nil"/>
            </w:tcBorders>
          </w:tcPr>
          <w:p w14:paraId="75FA77AC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9" w:type="dxa"/>
            <w:vMerge w:val="restart"/>
            <w:tcBorders>
              <w:left w:val="nil"/>
            </w:tcBorders>
            <w:vAlign w:val="bottom"/>
          </w:tcPr>
          <w:p w14:paraId="24CE0536" w14:textId="77777777" w:rsidR="00A03002" w:rsidRDefault="00A03002" w:rsidP="00A03002">
            <w:pPr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  <w:p w14:paraId="0EAAA8AF" w14:textId="77777777" w:rsidR="00A03002" w:rsidRPr="00B118B0" w:rsidRDefault="00A03002" w:rsidP="00A0300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A03002" w:rsidRPr="00B118B0" w14:paraId="08356C1B" w14:textId="77777777" w:rsidTr="00CD083C">
        <w:trPr>
          <w:trHeight w:val="20"/>
        </w:trPr>
        <w:tc>
          <w:tcPr>
            <w:tcW w:w="2610" w:type="dxa"/>
            <w:vMerge/>
            <w:tcBorders>
              <w:bottom w:val="single" w:sz="4" w:space="0" w:color="auto"/>
            </w:tcBorders>
            <w:vAlign w:val="bottom"/>
          </w:tcPr>
          <w:p w14:paraId="1B24515A" w14:textId="77777777" w:rsidR="00A03002" w:rsidRPr="00B118B0" w:rsidRDefault="00A03002" w:rsidP="00A03002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" w:type="dxa"/>
          </w:tcPr>
          <w:p w14:paraId="5B51AA22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96" w:type="dxa"/>
            <w:vMerge/>
            <w:tcBorders>
              <w:bottom w:val="single" w:sz="4" w:space="0" w:color="auto"/>
            </w:tcBorders>
            <w:vAlign w:val="bottom"/>
          </w:tcPr>
          <w:p w14:paraId="66F8BC48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F5BFF81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3765E08A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</w:tcPr>
          <w:p w14:paraId="5A63DE88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45CDD6D" w14:textId="77777777" w:rsidR="00A03002" w:rsidRPr="00B118B0" w:rsidRDefault="00A03002" w:rsidP="00A03002">
            <w:pPr>
              <w:tabs>
                <w:tab w:val="left" w:pos="159"/>
                <w:tab w:val="left" w:pos="360"/>
                <w:tab w:val="left" w:pos="2160"/>
              </w:tabs>
              <w:ind w:left="69" w:hanging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9A76628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06D1EA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</w:tcPr>
          <w:p w14:paraId="2EAFDF7E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9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2C1DA450" w14:textId="77777777" w:rsidR="00A03002" w:rsidRPr="00B118B0" w:rsidRDefault="00A03002" w:rsidP="00A0300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03002" w:rsidRPr="00B118B0" w14:paraId="4AF80DFD" w14:textId="77777777" w:rsidTr="00CD083C">
        <w:trPr>
          <w:trHeight w:val="20"/>
        </w:trPr>
        <w:tc>
          <w:tcPr>
            <w:tcW w:w="2610" w:type="dxa"/>
            <w:vAlign w:val="bottom"/>
          </w:tcPr>
          <w:p w14:paraId="500A462C" w14:textId="77777777" w:rsidR="00A03002" w:rsidRDefault="00A03002" w:rsidP="00A03002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กรรมการของบริษัทย่อย</w:t>
            </w:r>
          </w:p>
          <w:p w14:paraId="6171A57E" w14:textId="3532DF3A" w:rsidR="00A03002" w:rsidRPr="00B118B0" w:rsidRDefault="00A03002" w:rsidP="00A03002">
            <w:pPr>
              <w:tabs>
                <w:tab w:val="left" w:pos="360"/>
                <w:tab w:val="left" w:pos="2160"/>
              </w:tabs>
              <w:ind w:left="177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      </w:t>
            </w:r>
            <w:r w:rsidRPr="005769EF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 w:rsidRPr="005769EF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114" w:type="dxa"/>
          </w:tcPr>
          <w:p w14:paraId="5FE6CD5B" w14:textId="77777777" w:rsidR="00A03002" w:rsidRPr="00B118B0" w:rsidRDefault="00A03002" w:rsidP="00A0300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96" w:type="dxa"/>
            <w:vAlign w:val="bottom"/>
          </w:tcPr>
          <w:p w14:paraId="3460FC31" w14:textId="47E97653" w:rsidR="00A03002" w:rsidRPr="00B118B0" w:rsidRDefault="00A03002" w:rsidP="00627964">
            <w:pPr>
              <w:ind w:left="-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07B7BF5E" w14:textId="77777777" w:rsidR="00A03002" w:rsidRPr="00B118B0" w:rsidRDefault="00A03002" w:rsidP="00A03002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F352B47" w14:textId="4FB72B0D" w:rsidR="00A03002" w:rsidRPr="00B118B0" w:rsidRDefault="00645A17" w:rsidP="00A0300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" w:type="dxa"/>
            <w:vAlign w:val="bottom"/>
          </w:tcPr>
          <w:p w14:paraId="25CA0A20" w14:textId="77777777" w:rsidR="00A03002" w:rsidRPr="00B118B0" w:rsidRDefault="00A03002" w:rsidP="00A03002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F34477" w14:textId="2BB8FBBA" w:rsidR="00A03002" w:rsidRPr="00B118B0" w:rsidRDefault="00645A17" w:rsidP="00A0300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967713" w14:textId="77777777" w:rsidR="00A03002" w:rsidRPr="00B118B0" w:rsidRDefault="00A03002" w:rsidP="00A03002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62F8AD" w14:textId="77777777" w:rsidR="00A03002" w:rsidRPr="00DC29FB" w:rsidRDefault="00A03002" w:rsidP="00A03002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7BEB10CF" w14:textId="77777777" w:rsidR="00A03002" w:rsidRPr="00B118B0" w:rsidRDefault="00A03002" w:rsidP="00A03002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left w:val="nil"/>
            </w:tcBorders>
            <w:shd w:val="clear" w:color="auto" w:fill="auto"/>
            <w:vAlign w:val="bottom"/>
          </w:tcPr>
          <w:p w14:paraId="03F0E118" w14:textId="763B677E" w:rsidR="00A03002" w:rsidRPr="00B118B0" w:rsidRDefault="00645A17" w:rsidP="00A0300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20,000</w:t>
            </w:r>
          </w:p>
        </w:tc>
      </w:tr>
      <w:tr w:rsidR="00A03002" w:rsidRPr="00B118B0" w14:paraId="2E2165B5" w14:textId="77777777" w:rsidTr="00C166B0">
        <w:trPr>
          <w:trHeight w:val="20"/>
        </w:trPr>
        <w:tc>
          <w:tcPr>
            <w:tcW w:w="2610" w:type="dxa"/>
            <w:vAlign w:val="bottom"/>
          </w:tcPr>
          <w:p w14:paraId="3222B258" w14:textId="6F87FD24" w:rsidR="00A03002" w:rsidRDefault="00A03002" w:rsidP="00A03002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กรรมการของกิจการที่เกี่ยวข้องกัน</w:t>
            </w:r>
          </w:p>
          <w:p w14:paraId="39462823" w14:textId="131115BD" w:rsidR="00A03002" w:rsidRPr="00B118B0" w:rsidRDefault="00A03002" w:rsidP="00A03002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      </w:t>
            </w:r>
            <w:r w:rsidRPr="005769EF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 w:rsidRPr="005769EF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  <w:r w:rsidR="00C84AA3">
              <w:rPr>
                <w:rFonts w:asciiTheme="majorBidi" w:hAnsiTheme="majorBidi" w:cstheme="majorBidi"/>
                <w:spacing w:val="-6"/>
                <w:sz w:val="28"/>
              </w:rPr>
              <w:t>*</w:t>
            </w:r>
          </w:p>
        </w:tc>
        <w:tc>
          <w:tcPr>
            <w:tcW w:w="114" w:type="dxa"/>
          </w:tcPr>
          <w:p w14:paraId="537E868E" w14:textId="77777777" w:rsidR="00A03002" w:rsidRPr="00B118B0" w:rsidRDefault="00A03002" w:rsidP="00A0300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96" w:type="dxa"/>
          </w:tcPr>
          <w:p w14:paraId="37FCC622" w14:textId="77777777" w:rsidR="00A03002" w:rsidRDefault="00A03002" w:rsidP="00627964">
            <w:pPr>
              <w:spacing w:line="276" w:lineRule="auto"/>
              <w:ind w:left="-20" w:firstLine="18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749EA4E" w14:textId="7591C698" w:rsidR="00A03002" w:rsidRPr="00B118B0" w:rsidRDefault="00645A17" w:rsidP="00627964">
            <w:pPr>
              <w:ind w:left="-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69AE9803" w14:textId="77777777" w:rsidR="00A03002" w:rsidRPr="00B118B0" w:rsidRDefault="00A03002" w:rsidP="00A03002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0A97A9" w14:textId="4296B329" w:rsidR="00A03002" w:rsidRDefault="00645A17" w:rsidP="00A0300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55,500</w:t>
            </w:r>
          </w:p>
        </w:tc>
        <w:tc>
          <w:tcPr>
            <w:tcW w:w="108" w:type="dxa"/>
            <w:vAlign w:val="bottom"/>
          </w:tcPr>
          <w:p w14:paraId="33690FCD" w14:textId="77777777" w:rsidR="00A03002" w:rsidRPr="00B118B0" w:rsidRDefault="00A03002" w:rsidP="00A03002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00A68" w14:textId="1D60FF6E" w:rsidR="00A03002" w:rsidRDefault="00645A17" w:rsidP="00A0300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EC16F2" w14:textId="77777777" w:rsidR="00A03002" w:rsidRPr="00B118B0" w:rsidRDefault="00A03002" w:rsidP="00A03002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8E940" w14:textId="77777777" w:rsidR="00A03002" w:rsidRDefault="00A03002" w:rsidP="00A03002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3E5923F4" w14:textId="77777777" w:rsidR="00A03002" w:rsidRPr="00B118B0" w:rsidRDefault="00A03002" w:rsidP="00A03002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CC50A19" w14:textId="4F244E22" w:rsidR="00A03002" w:rsidRPr="00B118B0" w:rsidRDefault="00645A17" w:rsidP="00A0300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65,500</w:t>
            </w:r>
          </w:p>
        </w:tc>
      </w:tr>
      <w:tr w:rsidR="00A03002" w:rsidRPr="00162E71" w14:paraId="488711CC" w14:textId="77777777" w:rsidTr="00C166B0">
        <w:trPr>
          <w:trHeight w:val="20"/>
        </w:trPr>
        <w:tc>
          <w:tcPr>
            <w:tcW w:w="2610" w:type="dxa"/>
            <w:vAlign w:val="bottom"/>
          </w:tcPr>
          <w:p w14:paraId="524797B6" w14:textId="77777777" w:rsidR="00A03002" w:rsidRPr="00B118B0" w:rsidRDefault="00A03002" w:rsidP="00A03002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114" w:type="dxa"/>
          </w:tcPr>
          <w:p w14:paraId="1F93FB7C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96" w:type="dxa"/>
            <w:vAlign w:val="bottom"/>
          </w:tcPr>
          <w:p w14:paraId="0B2379C6" w14:textId="77777777" w:rsidR="00A03002" w:rsidRPr="00B118B0" w:rsidRDefault="00A03002" w:rsidP="00A03002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6B035D78" w14:textId="77777777" w:rsidR="00A03002" w:rsidRPr="00B118B0" w:rsidRDefault="00A03002" w:rsidP="00A03002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5BBCD" w14:textId="63C1E97C" w:rsidR="00A03002" w:rsidRPr="00961A85" w:rsidRDefault="00645A17" w:rsidP="00097392">
            <w:pPr>
              <w:tabs>
                <w:tab w:val="decimal" w:pos="881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97392">
              <w:rPr>
                <w:rFonts w:asciiTheme="majorBidi" w:hAnsiTheme="majorBidi" w:cstheme="majorBidi"/>
                <w:b/>
                <w:bCs/>
                <w:sz w:val="28"/>
              </w:rPr>
              <w:t>55,500</w:t>
            </w:r>
          </w:p>
        </w:tc>
        <w:tc>
          <w:tcPr>
            <w:tcW w:w="108" w:type="dxa"/>
          </w:tcPr>
          <w:p w14:paraId="71A2A75F" w14:textId="77777777" w:rsidR="00A03002" w:rsidRPr="00961A85" w:rsidRDefault="00A03002" w:rsidP="00A03002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BEA1E" w14:textId="52CAE76B" w:rsidR="00A03002" w:rsidRPr="00961A85" w:rsidRDefault="00645A17" w:rsidP="00A03002">
            <w:pPr>
              <w:tabs>
                <w:tab w:val="decimal" w:pos="881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30,000</w:t>
            </w:r>
          </w:p>
        </w:tc>
        <w:tc>
          <w:tcPr>
            <w:tcW w:w="90" w:type="dxa"/>
            <w:shd w:val="clear" w:color="auto" w:fill="auto"/>
          </w:tcPr>
          <w:p w14:paraId="66512516" w14:textId="77777777" w:rsidR="00A03002" w:rsidRPr="00961A85" w:rsidRDefault="00A03002" w:rsidP="00A03002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8B2EE" w14:textId="77777777" w:rsidR="00A03002" w:rsidRPr="00961A85" w:rsidRDefault="00A03002" w:rsidP="00A03002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32C52A8E" w14:textId="77777777" w:rsidR="00A03002" w:rsidRPr="00961A85" w:rsidRDefault="00A03002" w:rsidP="00A03002">
            <w:pPr>
              <w:tabs>
                <w:tab w:val="decimal" w:pos="732"/>
              </w:tabs>
              <w:spacing w:beforeLines="20" w:before="48" w:afterLines="20" w:after="48"/>
              <w:ind w:right="7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0FE581C" w14:textId="45E87AFA" w:rsidR="00A03002" w:rsidRPr="00162E71" w:rsidRDefault="00645A17" w:rsidP="00A0300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85,500</w:t>
            </w:r>
          </w:p>
        </w:tc>
      </w:tr>
      <w:tr w:rsidR="00C166B0" w:rsidRPr="002679C9" w14:paraId="1EFE0DDA" w14:textId="77777777" w:rsidTr="00C166B0">
        <w:trPr>
          <w:trHeight w:val="150"/>
        </w:trPr>
        <w:tc>
          <w:tcPr>
            <w:tcW w:w="2610" w:type="dxa"/>
            <w:vAlign w:val="bottom"/>
          </w:tcPr>
          <w:p w14:paraId="39F9DCFD" w14:textId="77777777" w:rsidR="00C166B0" w:rsidRPr="002679C9" w:rsidRDefault="00C166B0" w:rsidP="00A03002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14" w:type="dxa"/>
          </w:tcPr>
          <w:p w14:paraId="419FB418" w14:textId="77777777" w:rsidR="00C166B0" w:rsidRPr="002679C9" w:rsidRDefault="00C166B0" w:rsidP="00A03002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96" w:type="dxa"/>
            <w:vAlign w:val="bottom"/>
          </w:tcPr>
          <w:p w14:paraId="26CCE2EC" w14:textId="77777777" w:rsidR="00C166B0" w:rsidRPr="002679C9" w:rsidRDefault="00C166B0" w:rsidP="00A03002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vAlign w:val="bottom"/>
          </w:tcPr>
          <w:p w14:paraId="1D2A4849" w14:textId="77777777" w:rsidR="00C166B0" w:rsidRPr="002679C9" w:rsidRDefault="00C166B0" w:rsidP="00A03002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A23D61B" w14:textId="77777777" w:rsidR="00C166B0" w:rsidRPr="002679C9" w:rsidRDefault="00C166B0" w:rsidP="00097392">
            <w:pPr>
              <w:tabs>
                <w:tab w:val="decimal" w:pos="881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" w:type="dxa"/>
          </w:tcPr>
          <w:p w14:paraId="4BD9D5D9" w14:textId="77777777" w:rsidR="00C166B0" w:rsidRPr="002679C9" w:rsidRDefault="00C166B0" w:rsidP="00A03002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7EEDD266" w14:textId="77777777" w:rsidR="00C166B0" w:rsidRPr="002679C9" w:rsidRDefault="00C166B0" w:rsidP="00A03002">
            <w:pPr>
              <w:tabs>
                <w:tab w:val="decimal" w:pos="881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" w:type="dxa"/>
            <w:shd w:val="clear" w:color="auto" w:fill="auto"/>
          </w:tcPr>
          <w:p w14:paraId="04AD9AD4" w14:textId="77777777" w:rsidR="00C166B0" w:rsidRPr="002679C9" w:rsidRDefault="00C166B0" w:rsidP="00A03002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196F97" w14:textId="77777777" w:rsidR="00C166B0" w:rsidRPr="002679C9" w:rsidRDefault="00C166B0" w:rsidP="00A03002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51DAACA6" w14:textId="77777777" w:rsidR="00C166B0" w:rsidRPr="002679C9" w:rsidRDefault="00C166B0" w:rsidP="00A03002">
            <w:pPr>
              <w:tabs>
                <w:tab w:val="decimal" w:pos="732"/>
              </w:tabs>
              <w:spacing w:beforeLines="20" w:before="48" w:afterLines="20" w:after="48"/>
              <w:ind w:right="7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</w:tcBorders>
            <w:shd w:val="clear" w:color="auto" w:fill="auto"/>
            <w:vAlign w:val="bottom"/>
          </w:tcPr>
          <w:p w14:paraId="4D1E505E" w14:textId="77777777" w:rsidR="00C166B0" w:rsidRPr="002679C9" w:rsidRDefault="00C166B0" w:rsidP="00A03002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</w:tbl>
    <w:p w14:paraId="243DEE09" w14:textId="081DBC88" w:rsidR="00A03002" w:rsidRPr="000255FE" w:rsidRDefault="000255FE" w:rsidP="000255FE">
      <w:pPr>
        <w:spacing w:after="120"/>
        <w:ind w:left="360" w:right="9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*</w:t>
      </w:r>
      <w:r w:rsidR="00FA47A8">
        <w:rPr>
          <w:rFonts w:asciiTheme="majorBidi" w:hAnsiTheme="majorBidi" w:cstheme="majorBidi" w:hint="cs"/>
          <w:color w:val="000000"/>
          <w:spacing w:val="-2"/>
          <w:sz w:val="28"/>
          <w:cs/>
        </w:rPr>
        <w:t>เมื่อ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>1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มกราคม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2567 </w:t>
      </w:r>
      <w:r w:rsidR="00B6157F">
        <w:rPr>
          <w:rFonts w:asciiTheme="majorBidi" w:hAnsiTheme="majorBidi" w:cstheme="majorBidi" w:hint="cs"/>
          <w:color w:val="000000"/>
          <w:spacing w:val="-2"/>
          <w:sz w:val="28"/>
          <w:cs/>
        </w:rPr>
        <w:t>ยัง</w:t>
      </w:r>
      <w:r w:rsidR="00FA47A8">
        <w:rPr>
          <w:rFonts w:asciiTheme="majorBidi" w:hAnsiTheme="majorBidi" w:cstheme="majorBidi" w:hint="cs"/>
          <w:color w:val="000000"/>
          <w:spacing w:val="-2"/>
          <w:sz w:val="28"/>
          <w:cs/>
        </w:rPr>
        <w:t>ไม่ถือเ</w:t>
      </w:r>
      <w:r w:rsidR="00B6157F">
        <w:rPr>
          <w:rFonts w:asciiTheme="majorBidi" w:hAnsiTheme="majorBidi" w:cstheme="majorBidi" w:hint="cs"/>
          <w:color w:val="000000"/>
          <w:spacing w:val="-2"/>
          <w:sz w:val="28"/>
          <w:cs/>
        </w:rPr>
        <w:t>ป็น</w:t>
      </w:r>
      <w:r w:rsidR="00FA47A8">
        <w:rPr>
          <w:rFonts w:asciiTheme="majorBidi" w:hAnsiTheme="majorBidi" w:cstheme="majorBidi" w:hint="cs"/>
          <w:color w:val="000000"/>
          <w:spacing w:val="-2"/>
          <w:sz w:val="28"/>
          <w:cs/>
        </w:rPr>
        <w:t>บุคคลที่เกี่ยวข้องกัน</w:t>
      </w:r>
    </w:p>
    <w:tbl>
      <w:tblPr>
        <w:tblW w:w="918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90"/>
        <w:gridCol w:w="1620"/>
        <w:gridCol w:w="90"/>
        <w:gridCol w:w="1080"/>
        <w:gridCol w:w="108"/>
        <w:gridCol w:w="1152"/>
        <w:gridCol w:w="90"/>
        <w:gridCol w:w="1170"/>
        <w:gridCol w:w="90"/>
        <w:gridCol w:w="1089"/>
      </w:tblGrid>
      <w:tr w:rsidR="00245C41" w:rsidRPr="00B118B0" w14:paraId="7569C325" w14:textId="77777777" w:rsidTr="008D04E0">
        <w:trPr>
          <w:trHeight w:val="20"/>
        </w:trPr>
        <w:tc>
          <w:tcPr>
            <w:tcW w:w="2610" w:type="dxa"/>
            <w:vAlign w:val="bottom"/>
          </w:tcPr>
          <w:p w14:paraId="29FDE8A1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CD23F42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8D1877D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1947AF50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9" w:type="dxa"/>
            <w:gridSpan w:val="7"/>
            <w:vAlign w:val="bottom"/>
          </w:tcPr>
          <w:p w14:paraId="6E1D4EED" w14:textId="678039BB" w:rsidR="00245C41" w:rsidRPr="00B118B0" w:rsidRDefault="00245C41" w:rsidP="00245C4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47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F53166" w:rsidRPr="00B118B0" w14:paraId="52EB8810" w14:textId="77777777" w:rsidTr="008D04E0">
        <w:trPr>
          <w:trHeight w:val="20"/>
        </w:trPr>
        <w:tc>
          <w:tcPr>
            <w:tcW w:w="2610" w:type="dxa"/>
            <w:vAlign w:val="bottom"/>
          </w:tcPr>
          <w:p w14:paraId="74D326C0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6DBF71D0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2E8878AA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F0C977C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779" w:type="dxa"/>
            <w:gridSpan w:val="7"/>
            <w:tcBorders>
              <w:bottom w:val="single" w:sz="4" w:space="0" w:color="auto"/>
            </w:tcBorders>
            <w:vAlign w:val="bottom"/>
          </w:tcPr>
          <w:p w14:paraId="1DBAE64A" w14:textId="4C9E1373" w:rsidR="00F53166" w:rsidRPr="00B118B0" w:rsidRDefault="009E4C64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="00D33585">
              <w:rPr>
                <w:rFonts w:asciiTheme="majorBidi" w:hAnsiTheme="majorBidi" w:cstheme="majorBidi" w:hint="cs"/>
                <w:sz w:val="28"/>
                <w:cs/>
              </w:rPr>
              <w:t>เฉพาะกิจการ</w:t>
            </w:r>
          </w:p>
        </w:tc>
      </w:tr>
      <w:tr w:rsidR="002A3E23" w:rsidRPr="00B118B0" w14:paraId="087870A9" w14:textId="77777777" w:rsidTr="008D04E0">
        <w:trPr>
          <w:trHeight w:val="20"/>
        </w:trPr>
        <w:tc>
          <w:tcPr>
            <w:tcW w:w="2610" w:type="dxa"/>
            <w:vMerge w:val="restart"/>
            <w:vAlign w:val="bottom"/>
          </w:tcPr>
          <w:p w14:paraId="7D558CD4" w14:textId="77777777" w:rsidR="005603ED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  <w:p w14:paraId="2FD53A21" w14:textId="3C461301" w:rsidR="002A3E23" w:rsidRPr="00B118B0" w:rsidRDefault="00FB4CC6" w:rsidP="005603ED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กิจการ</w:t>
            </w:r>
            <w:r w:rsidR="002A3E23" w:rsidRPr="00B118B0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90" w:type="dxa"/>
          </w:tcPr>
          <w:p w14:paraId="2FF92CA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4E2015B4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375D0B12" w14:textId="3FED7069" w:rsidR="002A3E23" w:rsidRPr="00B118B0" w:rsidRDefault="002A3E23" w:rsidP="0042638F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</w:tcPr>
          <w:p w14:paraId="1579FC3E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71823F69" w14:textId="5CADB8A6" w:rsidR="002A3E23" w:rsidRPr="00B118B0" w:rsidRDefault="002A3E23" w:rsidP="00B321CA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E10EA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08" w:type="dxa"/>
          </w:tcPr>
          <w:p w14:paraId="3C2017A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vAlign w:val="bottom"/>
          </w:tcPr>
          <w:p w14:paraId="5CBA08EA" w14:textId="495D82F3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</w:t>
            </w:r>
            <w:r w:rsidR="00EE5B81">
              <w:rPr>
                <w:rFonts w:asciiTheme="majorBidi" w:hAnsiTheme="majorBidi" w:hint="cs"/>
                <w:sz w:val="28"/>
                <w:cs/>
              </w:rPr>
              <w:t>รอบ</w:t>
            </w:r>
            <w:r w:rsidR="00EE5B81">
              <w:rPr>
                <w:rFonts w:ascii="Angsana New" w:hAnsi="Angsana New" w:hint="cs"/>
                <w:sz w:val="28"/>
                <w:cs/>
              </w:rPr>
              <w:t>ระยะเวลา</w:t>
            </w:r>
          </w:p>
        </w:tc>
        <w:tc>
          <w:tcPr>
            <w:tcW w:w="90" w:type="dxa"/>
            <w:tcBorders>
              <w:right w:val="nil"/>
            </w:tcBorders>
          </w:tcPr>
          <w:p w14:paraId="6098812D" w14:textId="77777777" w:rsidR="002A3E23" w:rsidRPr="00B118B0" w:rsidRDefault="002A3E23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9" w:type="dxa"/>
            <w:vMerge w:val="restart"/>
            <w:tcBorders>
              <w:left w:val="nil"/>
            </w:tcBorders>
            <w:vAlign w:val="bottom"/>
          </w:tcPr>
          <w:p w14:paraId="26E82C1F" w14:textId="62B6C1BB" w:rsidR="009D72CE" w:rsidRDefault="00FC2685" w:rsidP="00B321CA">
            <w:pPr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cs/>
                <w:lang w:val="en-GB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</w:t>
            </w:r>
            <w:r w:rsidR="00BF1C0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  <w:p w14:paraId="2FFD5B6E" w14:textId="6368F005" w:rsidR="002A3E23" w:rsidRPr="00B118B0" w:rsidRDefault="002A3E23" w:rsidP="00B321C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10EA8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2A3E23" w:rsidRPr="00B118B0" w14:paraId="51D54CAC" w14:textId="77777777" w:rsidTr="008D04E0">
        <w:trPr>
          <w:trHeight w:val="20"/>
        </w:trPr>
        <w:tc>
          <w:tcPr>
            <w:tcW w:w="2610" w:type="dxa"/>
            <w:vMerge/>
            <w:tcBorders>
              <w:bottom w:val="single" w:sz="4" w:space="0" w:color="auto"/>
            </w:tcBorders>
            <w:vAlign w:val="bottom"/>
          </w:tcPr>
          <w:p w14:paraId="084C2DF3" w14:textId="0C7D0237" w:rsidR="002A3E23" w:rsidRPr="00B118B0" w:rsidRDefault="002A3E23" w:rsidP="008E1FB5">
            <w:pPr>
              <w:tabs>
                <w:tab w:val="left" w:pos="360"/>
                <w:tab w:val="left" w:pos="2160"/>
                <w:tab w:val="left" w:pos="243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F24A910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bottom"/>
          </w:tcPr>
          <w:p w14:paraId="1FD2CD1D" w14:textId="197E27FB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2112BDB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5C099A7D" w14:textId="448A4AF5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</w:tcPr>
          <w:p w14:paraId="2848D46B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64D0D46" w14:textId="77777777" w:rsidR="002A3E23" w:rsidRPr="00B118B0" w:rsidRDefault="002A3E23" w:rsidP="00AE3383">
            <w:pPr>
              <w:tabs>
                <w:tab w:val="left" w:pos="159"/>
                <w:tab w:val="left" w:pos="360"/>
                <w:tab w:val="left" w:pos="2160"/>
              </w:tabs>
              <w:ind w:left="69" w:hanging="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B0FF903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9EC56A" w14:textId="77777777" w:rsidR="002A3E23" w:rsidRPr="00B118B0" w:rsidRDefault="002A3E23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</w:tcPr>
          <w:p w14:paraId="10EA3BF4" w14:textId="77777777" w:rsidR="002A3E23" w:rsidRPr="00B118B0" w:rsidRDefault="002A3E23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9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0ACAFEE2" w14:textId="158491A3" w:rsidR="002A3E23" w:rsidRPr="00B118B0" w:rsidRDefault="002A3E2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602B8" w:rsidRPr="00B118B0" w14:paraId="18B47479" w14:textId="77777777" w:rsidTr="008D04E0">
        <w:trPr>
          <w:trHeight w:val="20"/>
        </w:trPr>
        <w:tc>
          <w:tcPr>
            <w:tcW w:w="2610" w:type="dxa"/>
            <w:vAlign w:val="bottom"/>
          </w:tcPr>
          <w:p w14:paraId="1E632B48" w14:textId="77777777" w:rsidR="008602B8" w:rsidRDefault="008602B8" w:rsidP="008602B8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บริษัท เอ็นเนอร์ยี่ ฟอร์ </w:t>
            </w:r>
          </w:p>
          <w:p w14:paraId="06CCA427" w14:textId="1431CDBA" w:rsidR="008602B8" w:rsidRPr="00B118B0" w:rsidRDefault="00AD2691" w:rsidP="008602B8">
            <w:pPr>
              <w:tabs>
                <w:tab w:val="left" w:pos="360"/>
                <w:tab w:val="left" w:pos="2160"/>
              </w:tabs>
              <w:ind w:left="177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 </w:t>
            </w:r>
            <w:r w:rsidR="008602B8"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โซไซตี้ จำกัด</w:t>
            </w:r>
            <w:r w:rsidR="008602B8" w:rsidRPr="005769EF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="008602B8"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(ดูหมายเหตุข้อ </w:t>
            </w:r>
            <w:r w:rsidR="008602B8" w:rsidRPr="005769EF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 w:rsidR="008602B8"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="008602B8"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07B060FF" w14:textId="77777777" w:rsidR="008602B8" w:rsidRPr="00B118B0" w:rsidRDefault="008602B8" w:rsidP="008602B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6AE7B8A" w14:textId="27069051" w:rsidR="008602B8" w:rsidRPr="00B118B0" w:rsidRDefault="008602B8" w:rsidP="00A0093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556C3A27" w14:textId="77777777" w:rsidR="008602B8" w:rsidRPr="00B118B0" w:rsidRDefault="008602B8" w:rsidP="008602B8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865DFBE" w14:textId="16E403FE" w:rsidR="008602B8" w:rsidRPr="00B118B0" w:rsidRDefault="008602B8" w:rsidP="008602B8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64,040</w:t>
            </w:r>
          </w:p>
        </w:tc>
        <w:tc>
          <w:tcPr>
            <w:tcW w:w="108" w:type="dxa"/>
            <w:vAlign w:val="bottom"/>
          </w:tcPr>
          <w:p w14:paraId="4B8FAAF7" w14:textId="77777777" w:rsidR="008602B8" w:rsidRPr="00B118B0" w:rsidRDefault="008602B8" w:rsidP="008602B8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4905C4" w14:textId="40FCF631" w:rsidR="008602B8" w:rsidRPr="00B118B0" w:rsidRDefault="00813CFB" w:rsidP="008602B8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AB8908" w14:textId="0AE8CDBF" w:rsidR="008602B8" w:rsidRPr="00B118B0" w:rsidRDefault="008602B8" w:rsidP="008602B8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3B514F" w14:textId="677E69F5" w:rsidR="008602B8" w:rsidRPr="00DC29FB" w:rsidRDefault="00813CFB" w:rsidP="008602B8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BE791E5" w14:textId="77777777" w:rsidR="008602B8" w:rsidRPr="00B118B0" w:rsidRDefault="008602B8" w:rsidP="008602B8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left w:val="nil"/>
            </w:tcBorders>
            <w:shd w:val="clear" w:color="auto" w:fill="auto"/>
            <w:vAlign w:val="bottom"/>
          </w:tcPr>
          <w:p w14:paraId="0960C424" w14:textId="2B1B1002" w:rsidR="008602B8" w:rsidRPr="00B118B0" w:rsidRDefault="00813CFB" w:rsidP="008602B8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64,540</w:t>
            </w:r>
          </w:p>
        </w:tc>
      </w:tr>
      <w:tr w:rsidR="008602B8" w:rsidRPr="00B118B0" w14:paraId="7D727805" w14:textId="77777777" w:rsidTr="008D04E0">
        <w:trPr>
          <w:trHeight w:val="20"/>
        </w:trPr>
        <w:tc>
          <w:tcPr>
            <w:tcW w:w="2610" w:type="dxa"/>
            <w:vAlign w:val="bottom"/>
          </w:tcPr>
          <w:p w14:paraId="1B1B9362" w14:textId="77777777" w:rsidR="008602B8" w:rsidRPr="005769EF" w:rsidRDefault="008602B8" w:rsidP="008602B8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pacing w:val="-6"/>
                <w:sz w:val="28"/>
              </w:rPr>
            </w:pP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รีโวลูชั่น จำกัด</w:t>
            </w:r>
          </w:p>
          <w:p w14:paraId="604ACF80" w14:textId="071218A6" w:rsidR="008602B8" w:rsidRPr="00B118B0" w:rsidRDefault="008602B8" w:rsidP="008602B8">
            <w:pPr>
              <w:tabs>
                <w:tab w:val="left" w:pos="360"/>
                <w:tab w:val="left" w:pos="2160"/>
              </w:tabs>
              <w:ind w:left="162" w:hanging="162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5769EF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AD2691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   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(ดูหมายเหตุข้อ</w:t>
            </w:r>
            <w:r w:rsidRPr="005769EF">
              <w:rPr>
                <w:rFonts w:asciiTheme="majorBidi" w:hAnsiTheme="majorBidi" w:cstheme="majorBidi"/>
                <w:spacing w:val="-6"/>
                <w:sz w:val="28"/>
              </w:rPr>
              <w:t xml:space="preserve"> 2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5769EF">
              <w:rPr>
                <w:rFonts w:asciiTheme="majorBidi" w:hAnsiTheme="majorBidi" w:cstheme="majorBidi"/>
                <w:spacing w:val="-6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31075710" w14:textId="77777777" w:rsidR="008602B8" w:rsidRPr="00B118B0" w:rsidRDefault="008602B8" w:rsidP="008602B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14:paraId="41DB40E7" w14:textId="77777777" w:rsidR="008602B8" w:rsidRDefault="008602B8" w:rsidP="00A0093D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1A3DA6E" w14:textId="1355B0B7" w:rsidR="008602B8" w:rsidRPr="00B118B0" w:rsidRDefault="008602B8" w:rsidP="00A0093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05FF6ABB" w14:textId="77777777" w:rsidR="008602B8" w:rsidRPr="00B118B0" w:rsidRDefault="008602B8" w:rsidP="008602B8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2AE4753" w14:textId="4479F367" w:rsidR="008602B8" w:rsidRDefault="008602B8" w:rsidP="008602B8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17,950</w:t>
            </w:r>
          </w:p>
        </w:tc>
        <w:tc>
          <w:tcPr>
            <w:tcW w:w="108" w:type="dxa"/>
            <w:vAlign w:val="bottom"/>
          </w:tcPr>
          <w:p w14:paraId="62F313C0" w14:textId="77777777" w:rsidR="008602B8" w:rsidRPr="00B118B0" w:rsidRDefault="008602B8" w:rsidP="008602B8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498A13" w14:textId="437D7B69" w:rsidR="008602B8" w:rsidRDefault="00813CFB" w:rsidP="008602B8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42CA79" w14:textId="77777777" w:rsidR="008602B8" w:rsidRPr="00B118B0" w:rsidRDefault="008602B8" w:rsidP="008602B8">
            <w:pPr>
              <w:tabs>
                <w:tab w:val="decimal" w:pos="792"/>
                <w:tab w:val="decimal" w:pos="900"/>
              </w:tabs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5E8069" w14:textId="77B3CF17" w:rsidR="008602B8" w:rsidRDefault="00813CFB" w:rsidP="008602B8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1771311C" w14:textId="77777777" w:rsidR="008602B8" w:rsidRPr="00B118B0" w:rsidRDefault="008602B8" w:rsidP="008602B8">
            <w:pPr>
              <w:tabs>
                <w:tab w:val="decimal" w:pos="732"/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tcBorders>
              <w:left w:val="nil"/>
            </w:tcBorders>
            <w:shd w:val="clear" w:color="auto" w:fill="auto"/>
            <w:vAlign w:val="bottom"/>
          </w:tcPr>
          <w:p w14:paraId="6C75C77A" w14:textId="02ACFE15" w:rsidR="008602B8" w:rsidRPr="00B118B0" w:rsidRDefault="00813CFB" w:rsidP="008602B8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17,950</w:t>
            </w:r>
          </w:p>
        </w:tc>
      </w:tr>
      <w:tr w:rsidR="008602B8" w:rsidRPr="00162E71" w14:paraId="2C856D12" w14:textId="77777777" w:rsidTr="008D04E0">
        <w:trPr>
          <w:trHeight w:val="20"/>
        </w:trPr>
        <w:tc>
          <w:tcPr>
            <w:tcW w:w="2610" w:type="dxa"/>
            <w:vAlign w:val="bottom"/>
          </w:tcPr>
          <w:p w14:paraId="03AC3467" w14:textId="77777777" w:rsidR="008602B8" w:rsidRPr="00B118B0" w:rsidRDefault="008602B8" w:rsidP="008602B8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pacing w:val="-6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3EF4A509" w14:textId="77777777" w:rsidR="008602B8" w:rsidRPr="00B118B0" w:rsidRDefault="008602B8" w:rsidP="008602B8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2BE397DB" w14:textId="77777777" w:rsidR="008602B8" w:rsidRPr="00B118B0" w:rsidRDefault="008602B8" w:rsidP="008602B8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bottom"/>
          </w:tcPr>
          <w:p w14:paraId="086EB911" w14:textId="77777777" w:rsidR="008602B8" w:rsidRPr="00B118B0" w:rsidRDefault="008602B8" w:rsidP="008602B8">
            <w:pPr>
              <w:tabs>
                <w:tab w:val="decimal" w:pos="792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7D943" w14:textId="5CEDAA22" w:rsidR="008602B8" w:rsidRPr="00961A85" w:rsidRDefault="00D14A7C" w:rsidP="00097392">
            <w:pPr>
              <w:tabs>
                <w:tab w:val="decimal" w:pos="881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97392">
              <w:rPr>
                <w:rFonts w:asciiTheme="majorBidi" w:hAnsiTheme="majorBidi" w:cstheme="majorBidi"/>
                <w:b/>
                <w:bCs/>
                <w:sz w:val="28"/>
              </w:rPr>
              <w:t>81,990</w:t>
            </w:r>
          </w:p>
        </w:tc>
        <w:tc>
          <w:tcPr>
            <w:tcW w:w="108" w:type="dxa"/>
          </w:tcPr>
          <w:p w14:paraId="5DD04D78" w14:textId="77777777" w:rsidR="008602B8" w:rsidRPr="00961A85" w:rsidRDefault="008602B8" w:rsidP="008602B8">
            <w:pPr>
              <w:tabs>
                <w:tab w:val="decimal" w:pos="795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B681F0" w14:textId="79F20ABF" w:rsidR="008602B8" w:rsidRPr="00961A85" w:rsidRDefault="00813CFB" w:rsidP="008602B8">
            <w:pPr>
              <w:tabs>
                <w:tab w:val="decimal" w:pos="881"/>
              </w:tabs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49AA5E31" w14:textId="77777777" w:rsidR="008602B8" w:rsidRPr="00961A85" w:rsidRDefault="008602B8" w:rsidP="008602B8">
            <w:pPr>
              <w:tabs>
                <w:tab w:val="decimal" w:pos="792"/>
                <w:tab w:val="decimal" w:pos="9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1F4DC5" w14:textId="481CA58F" w:rsidR="008602B8" w:rsidRPr="00961A85" w:rsidRDefault="00813CFB" w:rsidP="008602B8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363DF581" w14:textId="77777777" w:rsidR="008602B8" w:rsidRPr="00961A85" w:rsidRDefault="008602B8" w:rsidP="008602B8">
            <w:pPr>
              <w:tabs>
                <w:tab w:val="decimal" w:pos="732"/>
              </w:tabs>
              <w:spacing w:beforeLines="20" w:before="48" w:afterLines="20" w:after="48"/>
              <w:ind w:right="70"/>
              <w:contextualSpacing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03F8C12" w14:textId="03D8F3FB" w:rsidR="008602B8" w:rsidRPr="00162E71" w:rsidRDefault="007E67FD" w:rsidP="008602B8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  <w:r w:rsidR="00813CFB">
              <w:rPr>
                <w:rFonts w:asciiTheme="majorBidi" w:hAnsiTheme="majorBidi" w:cstheme="majorBidi"/>
                <w:b/>
                <w:bCs/>
                <w:sz w:val="28"/>
              </w:rPr>
              <w:t>2,490</w:t>
            </w:r>
          </w:p>
        </w:tc>
      </w:tr>
    </w:tbl>
    <w:p w14:paraId="17AE95A6" w14:textId="748C68E9" w:rsidR="005411FC" w:rsidRDefault="005411FC" w:rsidP="00162E71">
      <w:pPr>
        <w:tabs>
          <w:tab w:val="decimal" w:pos="990"/>
        </w:tabs>
        <w:ind w:right="90"/>
        <w:jc w:val="right"/>
        <w:rPr>
          <w:rFonts w:asciiTheme="majorBidi" w:hAnsiTheme="majorBidi" w:cstheme="majorBidi"/>
          <w:sz w:val="28"/>
        </w:rPr>
      </w:pPr>
    </w:p>
    <w:p w14:paraId="6D20EE86" w14:textId="6F225D62" w:rsidR="009B538B" w:rsidRDefault="00D3358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4"/>
          <w:sz w:val="28"/>
        </w:rPr>
      </w:pPr>
      <w:r>
        <w:rPr>
          <w:rFonts w:asciiTheme="majorBidi" w:hAnsiTheme="majorBidi" w:cstheme="majorBidi"/>
          <w:color w:val="000000"/>
          <w:spacing w:val="-4"/>
          <w:sz w:val="28"/>
          <w:cs/>
        </w:rPr>
        <w:br w:type="page"/>
      </w:r>
    </w:p>
    <w:p w14:paraId="38B946A1" w14:textId="771AAB31" w:rsidR="004434C8" w:rsidRDefault="009B538B" w:rsidP="00627964">
      <w:pPr>
        <w:spacing w:after="120"/>
        <w:ind w:left="36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color w:val="000000"/>
          <w:spacing w:val="-4"/>
          <w:sz w:val="28"/>
          <w:cs/>
        </w:rPr>
        <w:t>ย</w:t>
      </w:r>
      <w:r w:rsidR="00B8714B" w:rsidRPr="005A60E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อดคงเหลือของเงินกู้ยืมระยะยาวจากกิจการที่เกี่ยวข้องกัน ณ วันที่ </w:t>
      </w:r>
      <w:r w:rsidR="00B8714B" w:rsidRPr="005A60E0">
        <w:rPr>
          <w:rFonts w:asciiTheme="majorBidi" w:hAnsiTheme="majorBidi" w:cstheme="majorBidi"/>
          <w:color w:val="000000"/>
          <w:spacing w:val="-4"/>
          <w:sz w:val="28"/>
        </w:rPr>
        <w:t xml:space="preserve">30 </w:t>
      </w:r>
      <w:r w:rsidR="00B8714B" w:rsidRPr="005A60E0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มิถุนายน </w:t>
      </w:r>
      <w:r w:rsidR="00B8714B" w:rsidRPr="005A60E0">
        <w:rPr>
          <w:rFonts w:asciiTheme="majorBidi" w:hAnsiTheme="majorBidi" w:cstheme="majorBidi"/>
          <w:color w:val="000000"/>
          <w:spacing w:val="-4"/>
          <w:sz w:val="28"/>
        </w:rPr>
        <w:t xml:space="preserve">2567 </w:t>
      </w:r>
      <w:r w:rsidR="00B8714B" w:rsidRPr="005A60E0">
        <w:rPr>
          <w:rFonts w:asciiTheme="majorBidi" w:hAnsiTheme="majorBidi" w:cstheme="majorBidi"/>
          <w:color w:val="000000"/>
          <w:spacing w:val="-4"/>
          <w:sz w:val="28"/>
          <w:cs/>
        </w:rPr>
        <w:t>และ</w:t>
      </w:r>
      <w:r w:rsidR="00B8714B" w:rsidRPr="005A60E0">
        <w:rPr>
          <w:rFonts w:asciiTheme="majorBidi" w:hAnsiTheme="majorBidi" w:cstheme="majorBidi" w:hint="cs"/>
          <w:color w:val="000000"/>
          <w:spacing w:val="-4"/>
          <w:sz w:val="28"/>
          <w:cs/>
        </w:rPr>
        <w:t>วันที่</w:t>
      </w:r>
      <w:r w:rsidR="00B8714B" w:rsidRPr="005A60E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</w:t>
      </w:r>
      <w:r w:rsidR="00B8714B" w:rsidRPr="005A60E0">
        <w:rPr>
          <w:rFonts w:asciiTheme="majorBidi" w:hAnsiTheme="majorBidi" w:cstheme="majorBidi"/>
          <w:color w:val="000000"/>
          <w:spacing w:val="-4"/>
          <w:sz w:val="28"/>
        </w:rPr>
        <w:t xml:space="preserve">31 </w:t>
      </w:r>
      <w:r w:rsidR="00B8714B" w:rsidRPr="005A60E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ธันวาคม </w:t>
      </w:r>
      <w:r w:rsidR="00B8714B" w:rsidRPr="005A60E0">
        <w:rPr>
          <w:rFonts w:asciiTheme="majorBidi" w:hAnsiTheme="majorBidi" w:cstheme="majorBidi"/>
          <w:color w:val="000000"/>
          <w:spacing w:val="-4"/>
          <w:sz w:val="28"/>
        </w:rPr>
        <w:t xml:space="preserve">2566 </w:t>
      </w:r>
      <w:r w:rsidR="00B8714B" w:rsidRPr="005A60E0">
        <w:rPr>
          <w:rFonts w:asciiTheme="majorBidi" w:hAnsiTheme="majorBidi" w:cstheme="majorBidi"/>
          <w:color w:val="000000"/>
          <w:spacing w:val="-4"/>
          <w:sz w:val="28"/>
          <w:cs/>
        </w:rPr>
        <w:t>มีรายละเอียด</w:t>
      </w:r>
      <w:r w:rsidR="00B8714B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ดังนี้</w:t>
      </w:r>
    </w:p>
    <w:tbl>
      <w:tblPr>
        <w:tblW w:w="9081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0"/>
        <w:gridCol w:w="1620"/>
        <w:gridCol w:w="90"/>
        <w:gridCol w:w="1080"/>
        <w:gridCol w:w="90"/>
        <w:gridCol w:w="1170"/>
        <w:gridCol w:w="90"/>
        <w:gridCol w:w="1170"/>
        <w:gridCol w:w="90"/>
        <w:gridCol w:w="1071"/>
      </w:tblGrid>
      <w:tr w:rsidR="00245C41" w:rsidRPr="00B118B0" w14:paraId="74A991AB" w14:textId="77777777" w:rsidTr="00A8376F">
        <w:trPr>
          <w:trHeight w:val="20"/>
        </w:trPr>
        <w:tc>
          <w:tcPr>
            <w:tcW w:w="2520" w:type="dxa"/>
            <w:vAlign w:val="bottom"/>
          </w:tcPr>
          <w:p w14:paraId="2FF55401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7F7F498B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0AEEDF2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70B2023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761" w:type="dxa"/>
            <w:gridSpan w:val="7"/>
            <w:vAlign w:val="bottom"/>
          </w:tcPr>
          <w:p w14:paraId="5D8470A3" w14:textId="328EFED2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245C41" w:rsidRPr="00B118B0" w14:paraId="58DF4CFE" w14:textId="77777777" w:rsidTr="001E46A9">
        <w:trPr>
          <w:trHeight w:val="396"/>
        </w:trPr>
        <w:tc>
          <w:tcPr>
            <w:tcW w:w="2520" w:type="dxa"/>
            <w:vAlign w:val="bottom"/>
          </w:tcPr>
          <w:p w14:paraId="449CBC32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4BEC9E02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F769661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1373F76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761" w:type="dxa"/>
            <w:gridSpan w:val="7"/>
            <w:tcBorders>
              <w:bottom w:val="single" w:sz="4" w:space="0" w:color="auto"/>
            </w:tcBorders>
            <w:vAlign w:val="bottom"/>
          </w:tcPr>
          <w:p w14:paraId="62E72766" w14:textId="4363BC64" w:rsidR="00245C41" w:rsidRPr="00B118B0" w:rsidRDefault="00245C41" w:rsidP="001E46A9">
            <w:pPr>
              <w:tabs>
                <w:tab w:val="left" w:pos="360"/>
                <w:tab w:val="left" w:pos="2160"/>
              </w:tabs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 w:rsidR="006611FC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245C41" w:rsidRPr="00B118B0" w14:paraId="3F4C9E4B" w14:textId="77777777" w:rsidTr="001E46A9">
        <w:trPr>
          <w:trHeight w:val="350"/>
        </w:trPr>
        <w:tc>
          <w:tcPr>
            <w:tcW w:w="2520" w:type="dxa"/>
            <w:vMerge w:val="restart"/>
            <w:vAlign w:val="bottom"/>
          </w:tcPr>
          <w:p w14:paraId="648CE556" w14:textId="387AE7F4" w:rsidR="00245C41" w:rsidRPr="00B118B0" w:rsidRDefault="00245C41" w:rsidP="00182A9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</w:t>
            </w:r>
            <w:r w:rsidR="00D2590F">
              <w:rPr>
                <w:rFonts w:asciiTheme="majorBidi" w:hAnsiTheme="majorBidi" w:cstheme="majorBidi" w:hint="cs"/>
                <w:sz w:val="28"/>
                <w:cs/>
              </w:rPr>
              <w:t>ยาว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จาก</w:t>
            </w:r>
          </w:p>
          <w:p w14:paraId="6F88983D" w14:textId="0C471233" w:rsidR="00245C41" w:rsidRPr="00B118B0" w:rsidRDefault="00245C41" w:rsidP="00182A9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90" w:type="dxa"/>
          </w:tcPr>
          <w:p w14:paraId="7669CDDC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4684D3EE" w14:textId="77777777" w:rsidR="00245C41" w:rsidRPr="00B118B0" w:rsidRDefault="00245C41" w:rsidP="00182A9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ลักษณะ</w:t>
            </w:r>
          </w:p>
          <w:p w14:paraId="4B8C062C" w14:textId="70C32C92" w:rsidR="00245C41" w:rsidRPr="00B118B0" w:rsidRDefault="00245C41" w:rsidP="00182A9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ความสัมพันธ์</w:t>
            </w:r>
          </w:p>
        </w:tc>
        <w:tc>
          <w:tcPr>
            <w:tcW w:w="90" w:type="dxa"/>
            <w:vAlign w:val="bottom"/>
          </w:tcPr>
          <w:p w14:paraId="569E1C2D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</w:tcBorders>
            <w:vAlign w:val="bottom"/>
          </w:tcPr>
          <w:p w14:paraId="0B10E7D2" w14:textId="6DAC7617" w:rsidR="00245C41" w:rsidRPr="00B118B0" w:rsidRDefault="00245C41" w:rsidP="00182A9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52152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FDE3A3A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C8724" w14:textId="3EEC420E" w:rsidR="00245C41" w:rsidRPr="00B118B0" w:rsidRDefault="00245C41" w:rsidP="001E46A9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ในระหว่าง</w:t>
            </w:r>
            <w:r w:rsidR="00CC7049">
              <w:rPr>
                <w:rFonts w:asciiTheme="majorBidi" w:hAnsiTheme="majorBidi" w:hint="cs"/>
                <w:sz w:val="28"/>
                <w:cs/>
              </w:rPr>
              <w:t>รอบ</w:t>
            </w:r>
            <w:r w:rsidR="00CC7049">
              <w:rPr>
                <w:rFonts w:ascii="Angsana New" w:hAnsi="Angsana New" w:hint="cs"/>
                <w:sz w:val="28"/>
                <w:cs/>
              </w:rPr>
              <w:t>ระยะเวลา</w:t>
            </w:r>
          </w:p>
        </w:tc>
        <w:tc>
          <w:tcPr>
            <w:tcW w:w="90" w:type="dxa"/>
            <w:tcBorders>
              <w:top w:val="single" w:sz="4" w:space="0" w:color="auto"/>
              <w:right w:val="nil"/>
            </w:tcBorders>
            <w:vAlign w:val="bottom"/>
          </w:tcPr>
          <w:p w14:paraId="21D359C8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nil"/>
            </w:tcBorders>
            <w:vAlign w:val="bottom"/>
          </w:tcPr>
          <w:p w14:paraId="1BBDA76B" w14:textId="5B27B1A3" w:rsidR="00245C41" w:rsidRDefault="00245C41" w:rsidP="00182A96">
            <w:pPr>
              <w:jc w:val="center"/>
              <w:rPr>
                <w:rFonts w:asciiTheme="majorBidi" w:hAnsiTheme="majorBidi" w:cstheme="majorBidi"/>
                <w:color w:val="000000"/>
                <w:spacing w:val="-2"/>
                <w:sz w:val="28"/>
                <w:lang w:val="en-GB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  <w:p w14:paraId="67B38DEE" w14:textId="5A96EF62" w:rsidR="00245C41" w:rsidRPr="00B118B0" w:rsidRDefault="00245C41" w:rsidP="00182A9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52152E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245C41" w:rsidRPr="00B118B0" w14:paraId="25734EC5" w14:textId="77777777" w:rsidTr="000B7D1E">
        <w:trPr>
          <w:trHeight w:val="404"/>
        </w:trPr>
        <w:tc>
          <w:tcPr>
            <w:tcW w:w="2520" w:type="dxa"/>
            <w:vMerge/>
            <w:tcBorders>
              <w:bottom w:val="single" w:sz="4" w:space="0" w:color="auto"/>
            </w:tcBorders>
            <w:vAlign w:val="bottom"/>
          </w:tcPr>
          <w:p w14:paraId="2341EFDC" w14:textId="7E84EC13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184ADE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bottom"/>
          </w:tcPr>
          <w:p w14:paraId="23D6297E" w14:textId="3BC9A090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511BF39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vAlign w:val="bottom"/>
          </w:tcPr>
          <w:p w14:paraId="6C190D01" w14:textId="5449D60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840CF35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4FB60F" w14:textId="77777777" w:rsidR="00245C41" w:rsidRPr="00B118B0" w:rsidRDefault="00245C41" w:rsidP="00182A9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90" w:type="dxa"/>
            <w:vAlign w:val="bottom"/>
          </w:tcPr>
          <w:p w14:paraId="6DFB1443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0555A8" w14:textId="77777777" w:rsidR="00245C41" w:rsidRPr="00B118B0" w:rsidRDefault="00245C41" w:rsidP="00182A96">
            <w:pPr>
              <w:tabs>
                <w:tab w:val="left" w:pos="36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90" w:type="dxa"/>
            <w:tcBorders>
              <w:right w:val="nil"/>
            </w:tcBorders>
            <w:vAlign w:val="bottom"/>
          </w:tcPr>
          <w:p w14:paraId="1A30BBDC" w14:textId="77777777" w:rsidR="00245C41" w:rsidRPr="00B118B0" w:rsidRDefault="00245C41" w:rsidP="00245C41">
            <w:pPr>
              <w:tabs>
                <w:tab w:val="left" w:pos="360"/>
                <w:tab w:val="left" w:pos="2160"/>
              </w:tabs>
              <w:spacing w:line="320" w:lineRule="exact"/>
              <w:ind w:lef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71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07B76AFC" w14:textId="125B07D8" w:rsidR="00245C41" w:rsidRPr="00B118B0" w:rsidRDefault="00245C41" w:rsidP="00245C4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3C1E60" w:rsidRPr="00B118B0" w14:paraId="076D7C6A" w14:textId="77777777" w:rsidTr="00A8376F">
        <w:trPr>
          <w:trHeight w:val="64"/>
        </w:trPr>
        <w:tc>
          <w:tcPr>
            <w:tcW w:w="2520" w:type="dxa"/>
            <w:tcBorders>
              <w:top w:val="single" w:sz="4" w:space="0" w:color="auto"/>
            </w:tcBorders>
          </w:tcPr>
          <w:p w14:paraId="526FCC69" w14:textId="77777777" w:rsidR="003C1E60" w:rsidRPr="00657820" w:rsidRDefault="003C1E60" w:rsidP="003C1E60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บริษัท รีโซแนนซ์ อินดัสเทรียล </w:t>
            </w:r>
          </w:p>
          <w:p w14:paraId="2601A76C" w14:textId="77777777" w:rsidR="003C1E60" w:rsidRPr="00657820" w:rsidRDefault="003C1E60" w:rsidP="003C1E60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      วอเตอร์ อินฟราสทรัคเจอร์</w:t>
            </w:r>
          </w:p>
          <w:p w14:paraId="28809475" w14:textId="77777777" w:rsidR="003C1E60" w:rsidRPr="00657820" w:rsidRDefault="003C1E60" w:rsidP="003C1E60">
            <w:pPr>
              <w:tabs>
                <w:tab w:val="left" w:pos="360"/>
                <w:tab w:val="left" w:pos="2160"/>
              </w:tabs>
              <w:ind w:right="-110"/>
              <w:contextualSpacing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      เอเชีย จำกัด</w:t>
            </w:r>
          </w:p>
          <w:p w14:paraId="1066FF12" w14:textId="67CC0526" w:rsidR="003C1E60" w:rsidRPr="005769EF" w:rsidRDefault="003C1E60" w:rsidP="003C1E60">
            <w:pPr>
              <w:tabs>
                <w:tab w:val="left" w:pos="360"/>
                <w:tab w:val="left" w:pos="2160"/>
              </w:tabs>
              <w:spacing w:line="276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        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49EE1A5B" w14:textId="77777777" w:rsidR="003C1E60" w:rsidRPr="00B118B0" w:rsidRDefault="003C1E60" w:rsidP="003C1E6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D3068B7" w14:textId="52BD3DEE" w:rsidR="003C1E60" w:rsidRPr="00B118B0" w:rsidRDefault="003C1E60" w:rsidP="00D2590F">
            <w:pPr>
              <w:spacing w:line="276" w:lineRule="auto"/>
              <w:ind w:left="-8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บริษัทที่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br/>
              <w:t>เกี่ยวข้องกัน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br/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ผู้ถือหุ้นร่วม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กัน</w:t>
            </w:r>
          </w:p>
        </w:tc>
        <w:tc>
          <w:tcPr>
            <w:tcW w:w="90" w:type="dxa"/>
            <w:vAlign w:val="bottom"/>
          </w:tcPr>
          <w:p w14:paraId="34FD2529" w14:textId="77777777" w:rsidR="003C1E60" w:rsidRPr="00B118B0" w:rsidRDefault="003C1E60" w:rsidP="003C1E60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9C7CB7" w14:textId="77777777" w:rsidR="003C1E60" w:rsidRPr="00657820" w:rsidRDefault="003C1E60" w:rsidP="003C1E60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44E858F" w14:textId="2369272A" w:rsidR="003C1E60" w:rsidRPr="00B118B0" w:rsidRDefault="003C1E60" w:rsidP="003C1E60">
            <w:pPr>
              <w:tabs>
                <w:tab w:val="decimal" w:pos="99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144,053</w:t>
            </w:r>
          </w:p>
        </w:tc>
        <w:tc>
          <w:tcPr>
            <w:tcW w:w="90" w:type="dxa"/>
            <w:vAlign w:val="bottom"/>
          </w:tcPr>
          <w:p w14:paraId="3599F414" w14:textId="77777777" w:rsidR="003C1E60" w:rsidRPr="00B118B0" w:rsidRDefault="003C1E60" w:rsidP="003C1E60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394C5" w14:textId="595BBC64" w:rsidR="003C1E60" w:rsidRPr="00B118B0" w:rsidRDefault="00D0131D" w:rsidP="003C1E60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13ED568" w14:textId="7BBFE43E" w:rsidR="003C1E60" w:rsidRPr="00B118B0" w:rsidRDefault="003C1E60" w:rsidP="003C1E60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EEC68" w14:textId="6AF1F7DA" w:rsidR="003C1E60" w:rsidRPr="00B118B0" w:rsidRDefault="00D0131D" w:rsidP="003C1E60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(10,000)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23C2E858" w14:textId="77777777" w:rsidR="003C1E60" w:rsidRPr="00B118B0" w:rsidRDefault="003C1E60" w:rsidP="003C1E60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6901E90" w14:textId="59E39273" w:rsidR="003C1E60" w:rsidRPr="00B118B0" w:rsidRDefault="005B5CB0" w:rsidP="003C1E60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134,053</w:t>
            </w:r>
          </w:p>
        </w:tc>
      </w:tr>
      <w:tr w:rsidR="003C1E60" w:rsidRPr="00B118B0" w14:paraId="530E1D46" w14:textId="77777777" w:rsidTr="00A8376F">
        <w:trPr>
          <w:trHeight w:val="64"/>
        </w:trPr>
        <w:tc>
          <w:tcPr>
            <w:tcW w:w="2520" w:type="dxa"/>
          </w:tcPr>
          <w:p w14:paraId="03D9DD43" w14:textId="71CF187F" w:rsidR="003C1E60" w:rsidRPr="00D25ED0" w:rsidRDefault="003C1E60" w:rsidP="00D25ED0">
            <w:pPr>
              <w:tabs>
                <w:tab w:val="left" w:pos="360"/>
                <w:tab w:val="left" w:pos="2160"/>
              </w:tabs>
              <w:ind w:right="-110" w:firstLine="9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5A1446">
              <w:rPr>
                <w:rFonts w:asciiTheme="majorBidi" w:hAnsiTheme="majorBidi" w:cstheme="majorBidi"/>
                <w:sz w:val="28"/>
              </w:rPr>
              <w:t>: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</w:t>
            </w:r>
            <w:r w:rsidR="00D25ED0">
              <w:rPr>
                <w:rFonts w:asciiTheme="majorBidi" w:hAnsiTheme="majorBidi" w:cstheme="majorBidi"/>
                <w:sz w:val="28"/>
                <w:cs/>
              </w:rPr>
              <w:br/>
            </w:r>
            <w:r w:rsidR="00D25ED0"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ภาย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ใน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หนึ่งปี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D25ED0">
              <w:rPr>
                <w:rFonts w:asciiTheme="majorBidi" w:hAnsiTheme="majorBidi" w:cstheme="majorBidi"/>
                <w:sz w:val="28"/>
                <w:cs/>
              </w:rPr>
              <w:br/>
            </w:r>
            <w:r w:rsidR="00D25ED0"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ดูหมายเหตุข้อ 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2</w:t>
            </w:r>
            <w:r>
              <w:rPr>
                <w:rFonts w:asciiTheme="majorBidi" w:hAnsiTheme="majorBidi" w:cstheme="majorBidi"/>
                <w:spacing w:val="-6"/>
                <w:sz w:val="28"/>
              </w:rPr>
              <w:t>1</w:t>
            </w:r>
            <w:r w:rsidRPr="00657820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0" w:type="dxa"/>
          </w:tcPr>
          <w:p w14:paraId="580A156D" w14:textId="77777777" w:rsidR="003C1E60" w:rsidRPr="00B118B0" w:rsidRDefault="003C1E60" w:rsidP="003C1E6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14:paraId="15E4D862" w14:textId="61805D86" w:rsidR="003C1E60" w:rsidRPr="00B118B0" w:rsidRDefault="003C1E60" w:rsidP="003C1E60">
            <w:pPr>
              <w:spacing w:line="276" w:lineRule="auto"/>
              <w:ind w:left="-88" w:firstLine="180"/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</w:p>
        </w:tc>
        <w:tc>
          <w:tcPr>
            <w:tcW w:w="90" w:type="dxa"/>
            <w:vAlign w:val="bottom"/>
          </w:tcPr>
          <w:p w14:paraId="074DDCA8" w14:textId="77777777" w:rsidR="003C1E60" w:rsidRPr="00B118B0" w:rsidRDefault="003C1E60" w:rsidP="003C1E60">
            <w:pPr>
              <w:tabs>
                <w:tab w:val="decimal" w:pos="792"/>
              </w:tabs>
              <w:spacing w:line="276" w:lineRule="auto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116BD39" w14:textId="14102FF5" w:rsidR="003C1E60" w:rsidRPr="00B118B0" w:rsidRDefault="003C1E60" w:rsidP="00813C6A">
            <w:pPr>
              <w:spacing w:beforeLines="20" w:before="48" w:afterLines="20" w:after="48"/>
              <w:ind w:right="70"/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(144,053)</w:t>
            </w:r>
          </w:p>
        </w:tc>
        <w:tc>
          <w:tcPr>
            <w:tcW w:w="90" w:type="dxa"/>
            <w:vAlign w:val="bottom"/>
          </w:tcPr>
          <w:p w14:paraId="70660347" w14:textId="77777777" w:rsidR="003C1E60" w:rsidRPr="00B118B0" w:rsidRDefault="003C1E60" w:rsidP="003C1E60">
            <w:pPr>
              <w:tabs>
                <w:tab w:val="decimal" w:pos="795"/>
              </w:tabs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98B740" w14:textId="2F571F9F" w:rsidR="003C1E60" w:rsidRPr="00B118B0" w:rsidRDefault="00D0131D" w:rsidP="003C1E60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BAE0DA" w14:textId="77777777" w:rsidR="003C1E60" w:rsidRPr="00B118B0" w:rsidRDefault="003C1E60" w:rsidP="003C1E60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50D36D" w14:textId="56A8C12B" w:rsidR="003C1E60" w:rsidRPr="00B118B0" w:rsidRDefault="005B5CB0" w:rsidP="003C1E60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CCBDA55" w14:textId="77777777" w:rsidR="003C1E60" w:rsidRPr="00B118B0" w:rsidRDefault="003C1E60" w:rsidP="003C1E60">
            <w:pPr>
              <w:tabs>
                <w:tab w:val="decimal" w:pos="766"/>
              </w:tabs>
              <w:ind w:right="-14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71" w:type="dxa"/>
            <w:tcBorders>
              <w:left w:val="nil"/>
            </w:tcBorders>
            <w:shd w:val="clear" w:color="auto" w:fill="auto"/>
            <w:vAlign w:val="bottom"/>
          </w:tcPr>
          <w:p w14:paraId="6383D1A2" w14:textId="3C762A13" w:rsidR="003C1E60" w:rsidRPr="00B118B0" w:rsidRDefault="005B5CB0" w:rsidP="003C1E60">
            <w:pPr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(134,053)</w:t>
            </w:r>
          </w:p>
        </w:tc>
      </w:tr>
      <w:tr w:rsidR="00186C39" w:rsidRPr="00B118B0" w14:paraId="2A314FAC" w14:textId="77777777" w:rsidTr="00395C79">
        <w:trPr>
          <w:trHeight w:val="403"/>
        </w:trPr>
        <w:tc>
          <w:tcPr>
            <w:tcW w:w="2520" w:type="dxa"/>
            <w:vAlign w:val="bottom"/>
          </w:tcPr>
          <w:p w14:paraId="245B999B" w14:textId="477F71D1" w:rsidR="00186C39" w:rsidRPr="00B118B0" w:rsidRDefault="00186C39" w:rsidP="00395C79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6"/>
                <w:sz w:val="28"/>
                <w:cs/>
              </w:rPr>
              <w:t>สุทธิ</w:t>
            </w:r>
          </w:p>
        </w:tc>
        <w:tc>
          <w:tcPr>
            <w:tcW w:w="90" w:type="dxa"/>
          </w:tcPr>
          <w:p w14:paraId="03CC4E43" w14:textId="77777777" w:rsidR="00186C39" w:rsidRPr="00395C79" w:rsidRDefault="00186C39" w:rsidP="00395C79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586833A2" w14:textId="77777777" w:rsidR="00186C39" w:rsidRPr="00395C79" w:rsidRDefault="00186C39" w:rsidP="00395C79">
            <w:pPr>
              <w:tabs>
                <w:tab w:val="left" w:pos="360"/>
                <w:tab w:val="left" w:pos="2160"/>
              </w:tabs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0" w:type="dxa"/>
            <w:vAlign w:val="bottom"/>
          </w:tcPr>
          <w:p w14:paraId="49B2559F" w14:textId="77777777" w:rsidR="00186C39" w:rsidRPr="00395C79" w:rsidRDefault="00186C39" w:rsidP="00395C79">
            <w:pPr>
              <w:tabs>
                <w:tab w:val="decimal" w:pos="792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29220" w14:textId="5E41A106" w:rsidR="00186C39" w:rsidRPr="00395C79" w:rsidRDefault="00186C39" w:rsidP="00395C79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395C79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70E4F5D" w14:textId="77777777" w:rsidR="00186C39" w:rsidRPr="00395C79" w:rsidRDefault="00186C39" w:rsidP="00395C79">
            <w:pPr>
              <w:tabs>
                <w:tab w:val="decimal" w:pos="795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4F4EE3" w14:textId="3C64E1B1" w:rsidR="00186C39" w:rsidRPr="00395C79" w:rsidRDefault="00186C39" w:rsidP="00395C79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395C79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F607CF" w14:textId="77777777" w:rsidR="00186C39" w:rsidRPr="00395C79" w:rsidRDefault="00186C39" w:rsidP="00395C79">
            <w:pPr>
              <w:tabs>
                <w:tab w:val="decimal" w:pos="766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5908E2" w14:textId="23077281" w:rsidR="00186C39" w:rsidRPr="00395C79" w:rsidRDefault="00186C39" w:rsidP="00395C79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395C79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-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  <w:vAlign w:val="bottom"/>
          </w:tcPr>
          <w:p w14:paraId="6F53DE05" w14:textId="77777777" w:rsidR="00186C39" w:rsidRPr="00395C79" w:rsidRDefault="00186C39" w:rsidP="00395C79">
            <w:pPr>
              <w:tabs>
                <w:tab w:val="decimal" w:pos="766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B6800C3" w14:textId="6FC07735" w:rsidR="00186C39" w:rsidRPr="00395C79" w:rsidRDefault="00186C39" w:rsidP="00395C79">
            <w:pPr>
              <w:ind w:right="86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395C79"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  <w:t>-</w:t>
            </w:r>
          </w:p>
        </w:tc>
      </w:tr>
    </w:tbl>
    <w:p w14:paraId="431DEA2C" w14:textId="77777777" w:rsidR="005A15CA" w:rsidRDefault="005A15CA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  <w:cs/>
        </w:rPr>
      </w:pPr>
    </w:p>
    <w:p w14:paraId="5510CDB1" w14:textId="77777777" w:rsidR="006B4DBD" w:rsidRDefault="006B4DBD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  <w:cs/>
        </w:rPr>
      </w:pPr>
    </w:p>
    <w:p w14:paraId="210BB360" w14:textId="77777777" w:rsidR="00D33585" w:rsidRDefault="00D3358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35BB86AB" w14:textId="10E44A86" w:rsidR="00F53166" w:rsidRPr="007A206C" w:rsidRDefault="009E4C64" w:rsidP="004A699C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 w:cstheme="majorBidi"/>
          <w:b/>
          <w:bCs/>
          <w:sz w:val="28"/>
        </w:rPr>
      </w:pPr>
      <w:r w:rsidRPr="00FF1D85">
        <w:rPr>
          <w:rFonts w:asciiTheme="majorBidi" w:hAnsiTheme="majorBidi" w:cstheme="majorBidi"/>
          <w:b/>
          <w:bCs/>
          <w:sz w:val="28"/>
          <w:cs/>
        </w:rPr>
        <w:t>ค่าตอบแทนกรรมการและผู้บริหาร</w:t>
      </w:r>
    </w:p>
    <w:p w14:paraId="205AF151" w14:textId="4F63AD0A" w:rsidR="00F53166" w:rsidRPr="007A206C" w:rsidRDefault="009E4C64" w:rsidP="0083352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ในระหว่าง</w:t>
      </w:r>
      <w:r w:rsidR="00CC7049">
        <w:rPr>
          <w:rFonts w:asciiTheme="majorBidi" w:hAnsiTheme="majorBidi" w:hint="cs"/>
          <w:sz w:val="28"/>
          <w:cs/>
        </w:rPr>
        <w:t>รอบ</w:t>
      </w:r>
      <w:r w:rsidR="00CC7049">
        <w:rPr>
          <w:rFonts w:ascii="Angsana New" w:hAnsi="Angsana New" w:hint="cs"/>
          <w:sz w:val="28"/>
          <w:cs/>
        </w:rPr>
        <w:t>ระยะเวลา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สามเดือน</w:t>
      </w:r>
      <w:r w:rsidR="00BF1C06">
        <w:rPr>
          <w:rFonts w:asciiTheme="majorBidi" w:hAnsiTheme="majorBidi" w:cstheme="majorBidi" w:hint="cs"/>
          <w:color w:val="000000"/>
          <w:spacing w:val="-2"/>
          <w:sz w:val="28"/>
          <w:cs/>
          <w:lang w:val="en-GB"/>
        </w:rPr>
        <w:t>และหกเดือน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cs/>
          <w:lang w:val="en-GB"/>
        </w:rPr>
        <w:t>สิ้นสุดวันที่</w:t>
      </w:r>
      <w:r w:rsidR="006D1DFD" w:rsidRPr="007A206C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="00BF1C06"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E0315A" w:rsidRPr="00902AC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BF1C06">
        <w:rPr>
          <w:rFonts w:asciiTheme="majorBidi" w:hAnsiTheme="majorBidi" w:cstheme="majorBidi" w:hint="cs"/>
          <w:color w:val="000000"/>
          <w:spacing w:val="-2"/>
          <w:sz w:val="28"/>
          <w:cs/>
        </w:rPr>
        <w:t>มิถุนายน</w:t>
      </w:r>
      <w:r w:rsidR="00E0315A" w:rsidRPr="00902AC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33965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080658"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A33965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7A206C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มีค่าใช้จ่ายผลประโยชน์พนักงา</w:t>
      </w:r>
      <w:r w:rsidR="0048138B"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น</w:t>
      </w: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ที่ให้แก่กรรมการและผู้บริหาร ดังต่อไปนี้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1170"/>
        <w:gridCol w:w="90"/>
        <w:gridCol w:w="1170"/>
        <w:gridCol w:w="90"/>
        <w:gridCol w:w="1170"/>
      </w:tblGrid>
      <w:tr w:rsidR="004A699C" w:rsidRPr="007A206C" w14:paraId="421BD2F7" w14:textId="77777777" w:rsidTr="00711A4B">
        <w:tc>
          <w:tcPr>
            <w:tcW w:w="4140" w:type="dxa"/>
            <w:vAlign w:val="bottom"/>
          </w:tcPr>
          <w:p w14:paraId="06235BB8" w14:textId="77777777" w:rsidR="004A699C" w:rsidRPr="007A206C" w:rsidRDefault="004A699C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5824849" w14:textId="38EDDBC9" w:rsidR="004A699C" w:rsidRPr="007A206C" w:rsidRDefault="004A699C" w:rsidP="004D57BF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7A206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F53166" w:rsidRPr="007A206C" w14:paraId="08E0EFAC" w14:textId="77777777" w:rsidTr="00711A4B">
        <w:tc>
          <w:tcPr>
            <w:tcW w:w="4140" w:type="dxa"/>
            <w:vAlign w:val="bottom"/>
          </w:tcPr>
          <w:p w14:paraId="79067890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vAlign w:val="bottom"/>
          </w:tcPr>
          <w:p w14:paraId="209E8255" w14:textId="3AE94494" w:rsidR="00F53166" w:rsidRPr="007A206C" w:rsidRDefault="00BB5D81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4D57BF">
              <w:rPr>
                <w:rFonts w:asciiTheme="majorBidi" w:hAnsiTheme="majorBidi" w:cstheme="majorBidi"/>
                <w:sz w:val="28"/>
                <w:cs/>
              </w:rPr>
              <w:t>สำหรับ</w:t>
            </w:r>
            <w:r w:rsidR="00CC7049">
              <w:rPr>
                <w:rFonts w:asciiTheme="majorBidi" w:hAnsiTheme="majorBidi" w:hint="cs"/>
                <w:sz w:val="28"/>
                <w:cs/>
              </w:rPr>
              <w:t>รอบ</w:t>
            </w:r>
            <w:r w:rsidR="00CC7049">
              <w:rPr>
                <w:rFonts w:ascii="Angsana New" w:hAnsi="Angsana New" w:hint="cs"/>
                <w:sz w:val="28"/>
                <w:cs/>
              </w:rPr>
              <w:t>ระยะเวลา</w:t>
            </w:r>
            <w:r w:rsidRPr="004D57BF">
              <w:rPr>
                <w:rFonts w:asciiTheme="majorBidi" w:hAnsiTheme="majorBidi" w:cstheme="majorBidi"/>
                <w:sz w:val="28"/>
                <w:cs/>
              </w:rPr>
              <w:t xml:space="preserve">สามเดือนสิ้นสุดวันที่ </w:t>
            </w:r>
            <w:r w:rsidRPr="004D57BF">
              <w:rPr>
                <w:rFonts w:asciiTheme="majorBidi" w:hAnsiTheme="majorBidi" w:cstheme="majorBidi"/>
                <w:sz w:val="28"/>
              </w:rPr>
              <w:t>3</w:t>
            </w:r>
            <w:r w:rsidR="00BF1C06">
              <w:rPr>
                <w:rFonts w:asciiTheme="majorBidi" w:hAnsiTheme="majorBidi" w:cstheme="majorBidi"/>
                <w:sz w:val="28"/>
              </w:rPr>
              <w:t>0</w:t>
            </w:r>
            <w:r w:rsidRPr="004D57BF">
              <w:rPr>
                <w:rFonts w:asciiTheme="majorBidi" w:hAnsiTheme="majorBidi" w:cstheme="majorBidi"/>
                <w:sz w:val="28"/>
              </w:rPr>
              <w:t xml:space="preserve"> </w:t>
            </w:r>
            <w:r w:rsidR="00BF1C06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</w:tr>
      <w:tr w:rsidR="00F53166" w:rsidRPr="007A206C" w14:paraId="349A403D" w14:textId="77777777" w:rsidTr="00711A4B">
        <w:tc>
          <w:tcPr>
            <w:tcW w:w="4140" w:type="dxa"/>
            <w:vAlign w:val="bottom"/>
          </w:tcPr>
          <w:p w14:paraId="3F40A433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9351D" w14:textId="7777777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4914E31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F9504" w14:textId="77777777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7A206C" w14:paraId="3D687550" w14:textId="77777777" w:rsidTr="00711A4B">
        <w:tc>
          <w:tcPr>
            <w:tcW w:w="4140" w:type="dxa"/>
            <w:vAlign w:val="bottom"/>
          </w:tcPr>
          <w:p w14:paraId="7D470512" w14:textId="77777777" w:rsidR="00F53166" w:rsidRPr="007A206C" w:rsidRDefault="00F53166" w:rsidP="004D57BF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689ED" w14:textId="05FCF4DB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A3396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20B3493E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0C555" w14:textId="0692DBE1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A3396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DB5966B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13F00" w14:textId="2565CC2B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A3396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A9076A3" w14:textId="77777777" w:rsidR="00F53166" w:rsidRPr="007A206C" w:rsidRDefault="00F53166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991AE" w14:textId="5A35519D" w:rsidR="00F53166" w:rsidRPr="007A206C" w:rsidRDefault="009E4C64" w:rsidP="004D57BF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</w:rPr>
              <w:t>256</w:t>
            </w:r>
            <w:r w:rsidR="00A33965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A33965" w:rsidRPr="007A206C" w14:paraId="1523EDE9" w14:textId="77777777" w:rsidTr="00711A4B">
        <w:trPr>
          <w:trHeight w:val="188"/>
        </w:trPr>
        <w:tc>
          <w:tcPr>
            <w:tcW w:w="4140" w:type="dxa"/>
            <w:shd w:val="clear" w:color="auto" w:fill="auto"/>
            <w:vAlign w:val="center"/>
          </w:tcPr>
          <w:p w14:paraId="75EF5203" w14:textId="77777777" w:rsidR="00A33965" w:rsidRPr="007A206C" w:rsidRDefault="00A33965" w:rsidP="00A33965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AD8EC" w14:textId="59A9766B" w:rsidR="00A33965" w:rsidRPr="007A206C" w:rsidRDefault="00054876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3,632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DD3456" w14:textId="77777777" w:rsidR="00A33965" w:rsidRPr="007A206C" w:rsidRDefault="00A33965" w:rsidP="00A33965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398CB" w14:textId="4F6FD240" w:rsidR="00A33965" w:rsidRPr="007A206C" w:rsidRDefault="00A33965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42E201" w14:textId="77777777" w:rsidR="00A33965" w:rsidRPr="007A206C" w:rsidRDefault="00A33965" w:rsidP="00A33965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5D440" w14:textId="3C4DEAE9" w:rsidR="00A33965" w:rsidRPr="007A206C" w:rsidRDefault="000D7B56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FF6E03" w14:textId="77777777" w:rsidR="00A33965" w:rsidRPr="007A206C" w:rsidRDefault="00A33965" w:rsidP="00A33965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7024CD" w14:textId="3CE332B6" w:rsidR="00A33965" w:rsidRPr="007A206C" w:rsidRDefault="00A33965" w:rsidP="00A33965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3,099</w:t>
            </w:r>
          </w:p>
        </w:tc>
      </w:tr>
      <w:tr w:rsidR="00A33965" w:rsidRPr="007A206C" w14:paraId="5ED01DBC" w14:textId="77777777" w:rsidTr="00711A4B">
        <w:trPr>
          <w:trHeight w:val="360"/>
        </w:trPr>
        <w:tc>
          <w:tcPr>
            <w:tcW w:w="4140" w:type="dxa"/>
            <w:shd w:val="clear" w:color="auto" w:fill="auto"/>
            <w:vAlign w:val="center"/>
          </w:tcPr>
          <w:p w14:paraId="34F4C54C" w14:textId="77777777" w:rsidR="00A33965" w:rsidRPr="007A206C" w:rsidRDefault="00A33965" w:rsidP="00A33965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9772E" w14:textId="7A2D5064" w:rsidR="00A33965" w:rsidRPr="00821BC2" w:rsidRDefault="000D7B56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21BC2">
              <w:rPr>
                <w:rFonts w:asciiTheme="majorBidi" w:hAnsiTheme="majorBidi" w:cstheme="majorBidi"/>
                <w:sz w:val="28"/>
              </w:rPr>
              <w:t>831</w:t>
            </w:r>
          </w:p>
        </w:tc>
        <w:tc>
          <w:tcPr>
            <w:tcW w:w="90" w:type="dxa"/>
            <w:shd w:val="clear" w:color="auto" w:fill="auto"/>
          </w:tcPr>
          <w:p w14:paraId="7A3D2831" w14:textId="77777777" w:rsidR="00A33965" w:rsidRPr="00821BC2" w:rsidRDefault="00A33965" w:rsidP="00A33965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4D66F" w14:textId="658AA838" w:rsidR="00A33965" w:rsidRPr="00821BC2" w:rsidRDefault="00A33965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21BC2">
              <w:rPr>
                <w:rFonts w:asciiTheme="majorBidi" w:hAnsiTheme="majorBidi" w:cstheme="majorBidi"/>
                <w:sz w:val="28"/>
              </w:rPr>
              <w:t>923</w:t>
            </w:r>
          </w:p>
        </w:tc>
        <w:tc>
          <w:tcPr>
            <w:tcW w:w="90" w:type="dxa"/>
            <w:shd w:val="clear" w:color="auto" w:fill="auto"/>
          </w:tcPr>
          <w:p w14:paraId="07F159E0" w14:textId="77777777" w:rsidR="00A33965" w:rsidRPr="00821BC2" w:rsidRDefault="00A33965" w:rsidP="00A33965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D8C1A" w14:textId="16607CB0" w:rsidR="00A33965" w:rsidRPr="00821BC2" w:rsidRDefault="000D7B56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21BC2">
              <w:rPr>
                <w:rFonts w:asciiTheme="majorBidi" w:hAnsiTheme="majorBidi" w:cstheme="majorBidi"/>
                <w:sz w:val="28"/>
              </w:rPr>
              <w:t>39</w:t>
            </w:r>
            <w:r w:rsidR="006E38BB" w:rsidRPr="00821BC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EB3BC2E" w14:textId="77777777" w:rsidR="00A33965" w:rsidRPr="00821BC2" w:rsidRDefault="00A33965" w:rsidP="00A33965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A47E3" w14:textId="4315EB6C" w:rsidR="00A33965" w:rsidRPr="00821BC2" w:rsidRDefault="00A33965" w:rsidP="00A33965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21BC2">
              <w:rPr>
                <w:rFonts w:asciiTheme="majorBidi" w:hAnsiTheme="majorBidi" w:cstheme="majorBidi"/>
                <w:sz w:val="28"/>
              </w:rPr>
              <w:t>466</w:t>
            </w:r>
          </w:p>
        </w:tc>
      </w:tr>
      <w:tr w:rsidR="00A33965" w:rsidRPr="007A206C" w14:paraId="2A6A909A" w14:textId="77777777" w:rsidTr="00711A4B">
        <w:tc>
          <w:tcPr>
            <w:tcW w:w="4140" w:type="dxa"/>
            <w:shd w:val="clear" w:color="auto" w:fill="auto"/>
            <w:vAlign w:val="center"/>
          </w:tcPr>
          <w:p w14:paraId="3AC18E73" w14:textId="77777777" w:rsidR="00A33965" w:rsidRPr="007A206C" w:rsidRDefault="00A33965" w:rsidP="00A33965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5A6D0" w14:textId="259B2DF7" w:rsidR="00A33965" w:rsidRPr="00821BC2" w:rsidRDefault="000D7B56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21BC2">
              <w:rPr>
                <w:rFonts w:asciiTheme="majorBidi" w:hAnsiTheme="majorBidi" w:cstheme="majorBidi"/>
                <w:b/>
                <w:bCs/>
                <w:sz w:val="28"/>
              </w:rPr>
              <w:t>4,463</w:t>
            </w:r>
          </w:p>
        </w:tc>
        <w:tc>
          <w:tcPr>
            <w:tcW w:w="90" w:type="dxa"/>
            <w:shd w:val="clear" w:color="auto" w:fill="auto"/>
          </w:tcPr>
          <w:p w14:paraId="393029AD" w14:textId="77777777" w:rsidR="00A33965" w:rsidRPr="00821BC2" w:rsidRDefault="00A33965" w:rsidP="00A33965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C3655" w14:textId="0B608E2B" w:rsidR="00A33965" w:rsidRPr="00821BC2" w:rsidRDefault="00A33965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21BC2">
              <w:rPr>
                <w:rFonts w:asciiTheme="majorBidi" w:hAnsiTheme="majorBidi" w:cstheme="majorBidi"/>
                <w:b/>
                <w:bCs/>
                <w:sz w:val="28"/>
              </w:rPr>
              <w:t>5,294</w:t>
            </w:r>
          </w:p>
        </w:tc>
        <w:tc>
          <w:tcPr>
            <w:tcW w:w="90" w:type="dxa"/>
            <w:shd w:val="clear" w:color="auto" w:fill="auto"/>
          </w:tcPr>
          <w:p w14:paraId="59D5D060" w14:textId="77777777" w:rsidR="00A33965" w:rsidRPr="00821BC2" w:rsidRDefault="00A33965" w:rsidP="00A33965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4E041F" w14:textId="08D25D39" w:rsidR="00A33965" w:rsidRPr="00821BC2" w:rsidRDefault="000D7B56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21BC2">
              <w:rPr>
                <w:rFonts w:asciiTheme="majorBidi" w:hAnsiTheme="majorBidi" w:cstheme="majorBidi"/>
                <w:b/>
                <w:bCs/>
                <w:sz w:val="28"/>
              </w:rPr>
              <w:t>2,76</w:t>
            </w:r>
            <w:r w:rsidR="00270278" w:rsidRPr="00821BC2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514F18A6" w14:textId="77777777" w:rsidR="00A33965" w:rsidRPr="00821BC2" w:rsidRDefault="00A33965" w:rsidP="00A33965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84D86" w14:textId="71E606BF" w:rsidR="00A33965" w:rsidRPr="00821BC2" w:rsidRDefault="00A33965" w:rsidP="00A33965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21BC2">
              <w:rPr>
                <w:rFonts w:asciiTheme="majorBidi" w:hAnsiTheme="majorBidi" w:cstheme="majorBidi"/>
                <w:b/>
                <w:bCs/>
                <w:sz w:val="28"/>
              </w:rPr>
              <w:t>3,565</w:t>
            </w:r>
          </w:p>
        </w:tc>
      </w:tr>
      <w:tr w:rsidR="00A33965" w:rsidRPr="007A206C" w14:paraId="3E3796FD" w14:textId="77777777" w:rsidTr="00711A4B">
        <w:trPr>
          <w:trHeight w:val="213"/>
        </w:trPr>
        <w:tc>
          <w:tcPr>
            <w:tcW w:w="4140" w:type="dxa"/>
            <w:vAlign w:val="bottom"/>
          </w:tcPr>
          <w:p w14:paraId="16CDB410" w14:textId="77777777" w:rsidR="00A33965" w:rsidRPr="007A206C" w:rsidRDefault="00A33965" w:rsidP="00A33965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6C817A24" w14:textId="2F4FE629" w:rsidR="00A33965" w:rsidRPr="00821BC2" w:rsidRDefault="00A33965" w:rsidP="00A33965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</w:tr>
      <w:tr w:rsidR="00A33965" w:rsidRPr="007A206C" w14:paraId="36806939" w14:textId="77777777" w:rsidTr="00711A4B">
        <w:trPr>
          <w:trHeight w:val="213"/>
        </w:trPr>
        <w:tc>
          <w:tcPr>
            <w:tcW w:w="4140" w:type="dxa"/>
            <w:vAlign w:val="bottom"/>
          </w:tcPr>
          <w:p w14:paraId="1EBC4C18" w14:textId="77777777" w:rsidR="00A33965" w:rsidRPr="007A206C" w:rsidRDefault="00A33965" w:rsidP="00A33965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38BFF0AA" w14:textId="77777777" w:rsidR="00A33965" w:rsidRPr="00821BC2" w:rsidRDefault="00A33965" w:rsidP="00A33965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  <w:r w:rsidRPr="00821BC2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A33965" w:rsidRPr="007A206C" w14:paraId="67AC0E4A" w14:textId="77777777" w:rsidTr="00711A4B">
        <w:trPr>
          <w:trHeight w:val="213"/>
        </w:trPr>
        <w:tc>
          <w:tcPr>
            <w:tcW w:w="4140" w:type="dxa"/>
            <w:vAlign w:val="bottom"/>
          </w:tcPr>
          <w:p w14:paraId="775183C6" w14:textId="77777777" w:rsidR="00A33965" w:rsidRPr="007A206C" w:rsidRDefault="00A33965" w:rsidP="00A33965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0D393B7E" w14:textId="38B66BD3" w:rsidR="00A33965" w:rsidRPr="00821BC2" w:rsidRDefault="00A33965" w:rsidP="00A33965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center"/>
              <w:rPr>
                <w:rFonts w:asciiTheme="majorBidi" w:hAnsiTheme="majorBidi" w:cstheme="majorBidi"/>
                <w:caps/>
                <w:sz w:val="28"/>
              </w:rPr>
            </w:pPr>
            <w:r w:rsidRPr="00821BC2">
              <w:rPr>
                <w:rFonts w:asciiTheme="majorBidi" w:hAnsiTheme="majorBidi" w:cstheme="majorBidi"/>
                <w:caps/>
                <w:sz w:val="28"/>
                <w:cs/>
              </w:rPr>
              <w:t>สำหรับ</w:t>
            </w:r>
            <w:r w:rsidR="00EF50B0">
              <w:rPr>
                <w:rFonts w:asciiTheme="majorBidi" w:hAnsiTheme="majorBidi" w:hint="cs"/>
                <w:sz w:val="28"/>
                <w:cs/>
              </w:rPr>
              <w:t>รอบ</w:t>
            </w:r>
            <w:r w:rsidR="00EF50B0">
              <w:rPr>
                <w:rFonts w:ascii="Angsana New" w:hAnsi="Angsana New" w:hint="cs"/>
                <w:sz w:val="28"/>
                <w:cs/>
              </w:rPr>
              <w:t>ระยะเวลา</w:t>
            </w:r>
            <w:r w:rsidRPr="00821BC2">
              <w:rPr>
                <w:rFonts w:asciiTheme="majorBidi" w:hAnsiTheme="majorBidi" w:cstheme="majorBidi" w:hint="cs"/>
                <w:caps/>
                <w:sz w:val="28"/>
                <w:cs/>
              </w:rPr>
              <w:t>หก</w:t>
            </w:r>
            <w:r w:rsidRPr="00821BC2">
              <w:rPr>
                <w:rFonts w:asciiTheme="majorBidi" w:hAnsiTheme="majorBidi" w:cstheme="majorBidi"/>
                <w:caps/>
                <w:sz w:val="28"/>
                <w:cs/>
              </w:rPr>
              <w:t xml:space="preserve">เดือนสิ้นสุดวันที่ </w:t>
            </w:r>
            <w:r w:rsidRPr="00821BC2">
              <w:rPr>
                <w:rFonts w:asciiTheme="majorBidi" w:hAnsiTheme="majorBidi" w:cstheme="majorBidi"/>
                <w:caps/>
                <w:sz w:val="28"/>
              </w:rPr>
              <w:t xml:space="preserve">30 </w:t>
            </w:r>
            <w:r w:rsidRPr="00821BC2">
              <w:rPr>
                <w:rFonts w:asciiTheme="majorBidi" w:hAnsiTheme="majorBidi" w:cstheme="majorBidi" w:hint="cs"/>
                <w:caps/>
                <w:sz w:val="28"/>
                <w:cs/>
              </w:rPr>
              <w:t>มิถุนายน</w:t>
            </w:r>
          </w:p>
        </w:tc>
      </w:tr>
      <w:tr w:rsidR="00A33965" w:rsidRPr="007A206C" w14:paraId="33C1E9CB" w14:textId="77777777" w:rsidTr="00711A4B">
        <w:tc>
          <w:tcPr>
            <w:tcW w:w="4140" w:type="dxa"/>
            <w:vAlign w:val="bottom"/>
          </w:tcPr>
          <w:p w14:paraId="4EAD0B97" w14:textId="77777777" w:rsidR="00A33965" w:rsidRPr="007A206C" w:rsidRDefault="00A33965" w:rsidP="00A33965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29079" w14:textId="77777777" w:rsidR="00A33965" w:rsidRPr="00821BC2" w:rsidRDefault="00A33965" w:rsidP="00A33965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821BC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A8D4C05" w14:textId="77777777" w:rsidR="00A33965" w:rsidRPr="00821BC2" w:rsidRDefault="00A33965" w:rsidP="00A33965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A4265" w14:textId="77777777" w:rsidR="00A33965" w:rsidRPr="00821BC2" w:rsidRDefault="00A33965" w:rsidP="00A33965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821BC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33965" w:rsidRPr="007A206C" w14:paraId="1416AC44" w14:textId="77777777" w:rsidTr="00711A4B">
        <w:tc>
          <w:tcPr>
            <w:tcW w:w="4140" w:type="dxa"/>
            <w:vAlign w:val="bottom"/>
          </w:tcPr>
          <w:p w14:paraId="3132E711" w14:textId="77777777" w:rsidR="00A33965" w:rsidRPr="007A206C" w:rsidRDefault="00A33965" w:rsidP="00A33965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7343F" w14:textId="3132E92B" w:rsidR="00A33965" w:rsidRPr="00821BC2" w:rsidRDefault="00A33965" w:rsidP="00A33965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821BC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2FC09C9" w14:textId="77777777" w:rsidR="00A33965" w:rsidRPr="00821BC2" w:rsidRDefault="00A33965" w:rsidP="00A33965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04700" w14:textId="55C593FB" w:rsidR="00A33965" w:rsidRPr="00821BC2" w:rsidRDefault="00A33965" w:rsidP="00A33965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821BC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D80A2D1" w14:textId="77777777" w:rsidR="00A33965" w:rsidRPr="00821BC2" w:rsidRDefault="00A33965" w:rsidP="00A33965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30146" w14:textId="574D830F" w:rsidR="00A33965" w:rsidRPr="00821BC2" w:rsidRDefault="00A33965" w:rsidP="00A33965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821BC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278489A3" w14:textId="77777777" w:rsidR="00A33965" w:rsidRPr="00821BC2" w:rsidRDefault="00A33965" w:rsidP="00A33965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0F654" w14:textId="608B719F" w:rsidR="00A33965" w:rsidRPr="00821BC2" w:rsidRDefault="00A33965" w:rsidP="00A33965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821BC2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A33965" w:rsidRPr="007A206C" w14:paraId="34940300" w14:textId="77777777" w:rsidTr="00711A4B">
        <w:trPr>
          <w:trHeight w:val="188"/>
        </w:trPr>
        <w:tc>
          <w:tcPr>
            <w:tcW w:w="4140" w:type="dxa"/>
            <w:shd w:val="clear" w:color="auto" w:fill="auto"/>
            <w:vAlign w:val="center"/>
          </w:tcPr>
          <w:p w14:paraId="44DB6593" w14:textId="77777777" w:rsidR="00A33965" w:rsidRPr="007A206C" w:rsidRDefault="00A33965" w:rsidP="00A33965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48D13" w14:textId="51E9A204" w:rsidR="00A33965" w:rsidRPr="00821BC2" w:rsidRDefault="000D7B56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21BC2">
              <w:rPr>
                <w:rFonts w:asciiTheme="majorBidi" w:hAnsiTheme="majorBidi" w:cstheme="majorBidi"/>
                <w:sz w:val="28"/>
              </w:rPr>
              <w:t>7,866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34CF1F" w14:textId="77777777" w:rsidR="00A33965" w:rsidRPr="00821BC2" w:rsidRDefault="00A33965" w:rsidP="00A33965">
            <w:pPr>
              <w:tabs>
                <w:tab w:val="decimal" w:pos="1004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A9B18" w14:textId="43310D78" w:rsidR="00A33965" w:rsidRPr="00821BC2" w:rsidRDefault="00A33965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21BC2">
              <w:rPr>
                <w:rFonts w:asciiTheme="majorBidi" w:hAnsiTheme="majorBidi" w:cstheme="majorBidi"/>
                <w:sz w:val="28"/>
              </w:rPr>
              <w:t>8,319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1CE8D1" w14:textId="77777777" w:rsidR="00A33965" w:rsidRPr="00821BC2" w:rsidRDefault="00A33965" w:rsidP="00A33965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C98EE" w14:textId="7D453B89" w:rsidR="00A33965" w:rsidRPr="00821BC2" w:rsidRDefault="000D7B56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21BC2">
              <w:rPr>
                <w:rFonts w:asciiTheme="majorBidi" w:hAnsiTheme="majorBidi" w:cstheme="majorBidi"/>
                <w:sz w:val="28"/>
              </w:rPr>
              <w:t>5,335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23B7BA" w14:textId="77777777" w:rsidR="00A33965" w:rsidRPr="00821BC2" w:rsidRDefault="00A33965" w:rsidP="00A33965">
            <w:pPr>
              <w:tabs>
                <w:tab w:val="decimal" w:pos="1004"/>
              </w:tabs>
              <w:ind w:lef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C4F89" w14:textId="2932F65E" w:rsidR="00A33965" w:rsidRPr="00821BC2" w:rsidRDefault="00A33965" w:rsidP="00A33965">
            <w:pPr>
              <w:tabs>
                <w:tab w:val="decimal" w:pos="927"/>
                <w:tab w:val="left" w:pos="1064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21BC2">
              <w:rPr>
                <w:rFonts w:asciiTheme="majorBidi" w:hAnsiTheme="majorBidi" w:cstheme="majorBidi"/>
                <w:sz w:val="28"/>
              </w:rPr>
              <w:t>5,967</w:t>
            </w:r>
          </w:p>
        </w:tc>
      </w:tr>
      <w:tr w:rsidR="00A33965" w:rsidRPr="007A206C" w14:paraId="4C2524E8" w14:textId="77777777" w:rsidTr="00711A4B">
        <w:trPr>
          <w:trHeight w:val="360"/>
        </w:trPr>
        <w:tc>
          <w:tcPr>
            <w:tcW w:w="4140" w:type="dxa"/>
            <w:shd w:val="clear" w:color="auto" w:fill="auto"/>
            <w:vAlign w:val="center"/>
          </w:tcPr>
          <w:p w14:paraId="2D43F4BD" w14:textId="77777777" w:rsidR="00A33965" w:rsidRPr="007A206C" w:rsidRDefault="00A33965" w:rsidP="00A33965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7A206C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0B30E" w14:textId="20056213" w:rsidR="00A33965" w:rsidRPr="00821BC2" w:rsidRDefault="000D7B56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21BC2">
              <w:rPr>
                <w:rFonts w:asciiTheme="majorBidi" w:hAnsiTheme="majorBidi" w:cstheme="majorBidi"/>
                <w:sz w:val="28"/>
              </w:rPr>
              <w:t>1,662</w:t>
            </w:r>
          </w:p>
        </w:tc>
        <w:tc>
          <w:tcPr>
            <w:tcW w:w="90" w:type="dxa"/>
            <w:shd w:val="clear" w:color="auto" w:fill="auto"/>
          </w:tcPr>
          <w:p w14:paraId="52B1E2FF" w14:textId="77777777" w:rsidR="00A33965" w:rsidRPr="00821BC2" w:rsidRDefault="00A33965" w:rsidP="00A33965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E3259" w14:textId="34AC02C1" w:rsidR="00A33965" w:rsidRPr="00821BC2" w:rsidRDefault="00A33965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21BC2">
              <w:rPr>
                <w:rFonts w:asciiTheme="majorBidi" w:hAnsiTheme="majorBidi" w:cstheme="majorBidi"/>
                <w:sz w:val="28"/>
              </w:rPr>
              <w:t>1,705</w:t>
            </w:r>
          </w:p>
        </w:tc>
        <w:tc>
          <w:tcPr>
            <w:tcW w:w="90" w:type="dxa"/>
            <w:shd w:val="clear" w:color="auto" w:fill="auto"/>
          </w:tcPr>
          <w:p w14:paraId="71BE2E69" w14:textId="77777777" w:rsidR="00A33965" w:rsidRPr="00821BC2" w:rsidRDefault="00A33965" w:rsidP="00A33965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7672F" w14:textId="6DD537A2" w:rsidR="00A33965" w:rsidRPr="00821BC2" w:rsidRDefault="000D7B56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821BC2">
              <w:rPr>
                <w:rFonts w:asciiTheme="majorBidi" w:hAnsiTheme="majorBidi" w:cstheme="majorBidi"/>
                <w:sz w:val="28"/>
              </w:rPr>
              <w:t>795</w:t>
            </w:r>
          </w:p>
        </w:tc>
        <w:tc>
          <w:tcPr>
            <w:tcW w:w="90" w:type="dxa"/>
            <w:shd w:val="clear" w:color="auto" w:fill="auto"/>
          </w:tcPr>
          <w:p w14:paraId="3F0E456C" w14:textId="77777777" w:rsidR="00A33965" w:rsidRPr="00821BC2" w:rsidRDefault="00A33965" w:rsidP="00A33965">
            <w:pPr>
              <w:tabs>
                <w:tab w:val="decimal" w:pos="1004"/>
              </w:tabs>
              <w:ind w:lef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A27CA" w14:textId="71D54598" w:rsidR="00A33965" w:rsidRPr="00821BC2" w:rsidRDefault="00A33965" w:rsidP="00A33965">
            <w:pPr>
              <w:tabs>
                <w:tab w:val="decimal" w:pos="945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821BC2">
              <w:rPr>
                <w:rFonts w:asciiTheme="majorBidi" w:hAnsiTheme="majorBidi" w:cstheme="majorBidi"/>
                <w:sz w:val="28"/>
              </w:rPr>
              <w:t>802</w:t>
            </w:r>
          </w:p>
        </w:tc>
      </w:tr>
      <w:tr w:rsidR="00A33965" w:rsidRPr="007A206C" w14:paraId="4B0A657F" w14:textId="77777777" w:rsidTr="00711A4B">
        <w:tc>
          <w:tcPr>
            <w:tcW w:w="4140" w:type="dxa"/>
            <w:shd w:val="clear" w:color="auto" w:fill="auto"/>
            <w:vAlign w:val="center"/>
          </w:tcPr>
          <w:p w14:paraId="4805BEC8" w14:textId="77777777" w:rsidR="00A33965" w:rsidRPr="007A206C" w:rsidRDefault="00A33965" w:rsidP="00A33965">
            <w:pPr>
              <w:tabs>
                <w:tab w:val="right" w:pos="8100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A206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74EB14" w14:textId="264BC399" w:rsidR="00A33965" w:rsidRPr="007A206C" w:rsidRDefault="000D7B56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9,528</w:t>
            </w:r>
          </w:p>
        </w:tc>
        <w:tc>
          <w:tcPr>
            <w:tcW w:w="90" w:type="dxa"/>
            <w:shd w:val="clear" w:color="auto" w:fill="auto"/>
          </w:tcPr>
          <w:p w14:paraId="636B31BC" w14:textId="77777777" w:rsidR="00A33965" w:rsidRPr="007A206C" w:rsidRDefault="00A33965" w:rsidP="00A33965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5FE07A" w14:textId="02FB4721" w:rsidR="00A33965" w:rsidRPr="007A206C" w:rsidRDefault="00A33965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10,024</w:t>
            </w:r>
          </w:p>
        </w:tc>
        <w:tc>
          <w:tcPr>
            <w:tcW w:w="90" w:type="dxa"/>
            <w:shd w:val="clear" w:color="auto" w:fill="auto"/>
          </w:tcPr>
          <w:p w14:paraId="5333605E" w14:textId="77777777" w:rsidR="00A33965" w:rsidRPr="007A206C" w:rsidRDefault="00A33965" w:rsidP="00A33965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04CAE4" w14:textId="18CC779E" w:rsidR="00A33965" w:rsidRPr="007A206C" w:rsidRDefault="000D7B56" w:rsidP="00A33965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6,130</w:t>
            </w:r>
          </w:p>
        </w:tc>
        <w:tc>
          <w:tcPr>
            <w:tcW w:w="90" w:type="dxa"/>
            <w:shd w:val="clear" w:color="auto" w:fill="auto"/>
          </w:tcPr>
          <w:p w14:paraId="53E87760" w14:textId="77777777" w:rsidR="00A33965" w:rsidRPr="007A206C" w:rsidRDefault="00A33965" w:rsidP="00A33965">
            <w:pPr>
              <w:tabs>
                <w:tab w:val="decimal" w:pos="1004"/>
              </w:tabs>
              <w:ind w:left="-108" w:firstLine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38831B" w14:textId="1452ACD9" w:rsidR="00A33965" w:rsidRPr="007A206C" w:rsidRDefault="00A33965" w:rsidP="00A33965">
            <w:pPr>
              <w:tabs>
                <w:tab w:val="decimal" w:pos="927"/>
              </w:tabs>
              <w:ind w:left="-108" w:right="90" w:firstLine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6,769</w:t>
            </w:r>
          </w:p>
        </w:tc>
      </w:tr>
      <w:tr w:rsidR="00A33965" w:rsidRPr="007A206C" w14:paraId="08788C31" w14:textId="77777777" w:rsidTr="00711A4B">
        <w:trPr>
          <w:trHeight w:val="213"/>
        </w:trPr>
        <w:tc>
          <w:tcPr>
            <w:tcW w:w="4140" w:type="dxa"/>
            <w:vAlign w:val="bottom"/>
          </w:tcPr>
          <w:p w14:paraId="68E485F0" w14:textId="77777777" w:rsidR="00A33965" w:rsidRPr="007A206C" w:rsidRDefault="00A33965" w:rsidP="00A33965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1F328FF" w14:textId="77777777" w:rsidR="00A33965" w:rsidRPr="007A206C" w:rsidRDefault="00A33965" w:rsidP="00A33965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</w:tr>
    </w:tbl>
    <w:p w14:paraId="61CCECD6" w14:textId="77777777" w:rsidR="00D04ABD" w:rsidRDefault="00D04ABD" w:rsidP="00E56C3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450" w:right="-43"/>
        <w:rPr>
          <w:rFonts w:asciiTheme="majorBidi" w:hAnsiTheme="majorBidi" w:cstheme="majorBidi"/>
          <w:b/>
          <w:bCs/>
          <w:sz w:val="28"/>
        </w:rPr>
      </w:pPr>
    </w:p>
    <w:p w14:paraId="6A9B72EF" w14:textId="097ED563" w:rsidR="00F53166" w:rsidRPr="007A206C" w:rsidRDefault="009E4C64" w:rsidP="00711A4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360" w:right="-43"/>
        <w:rPr>
          <w:rFonts w:asciiTheme="majorBidi" w:hAnsiTheme="majorBidi" w:cstheme="majorBidi"/>
          <w:b/>
          <w:bCs/>
          <w:sz w:val="28"/>
          <w:cs/>
        </w:rPr>
      </w:pPr>
      <w:r w:rsidRPr="007A206C">
        <w:rPr>
          <w:rFonts w:asciiTheme="majorBidi" w:hAnsiTheme="majorBidi" w:cstheme="majorBidi"/>
          <w:b/>
          <w:bCs/>
          <w:sz w:val="28"/>
          <w:cs/>
        </w:rPr>
        <w:t>ภาระค้ำประกันกับกิจการที่เกี่ยวข้องกัน</w:t>
      </w:r>
    </w:p>
    <w:p w14:paraId="3AA34E35" w14:textId="164EF4B5" w:rsidR="004F0276" w:rsidRDefault="009E4C64" w:rsidP="00711A4B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7A206C">
        <w:rPr>
          <w:rFonts w:asciiTheme="majorBidi" w:hAnsiTheme="majorBidi" w:cstheme="majorBidi"/>
          <w:color w:val="000000"/>
          <w:spacing w:val="-2"/>
          <w:sz w:val="28"/>
          <w:cs/>
        </w:rPr>
        <w:t>บริษัทมีภาระการค้ำประกันกับกิจการที่เกี่ยวข้องกันตามที่กล่าวไว้ในหมายเหตุ</w:t>
      </w:r>
      <w:r w:rsidRPr="00D73014">
        <w:rPr>
          <w:rFonts w:asciiTheme="majorBidi" w:hAnsiTheme="majorBidi" w:cstheme="majorBidi"/>
          <w:color w:val="000000"/>
          <w:spacing w:val="-2"/>
          <w:sz w:val="28"/>
          <w:cs/>
        </w:rPr>
        <w:t>ประกอบงบการเงิน</w:t>
      </w:r>
      <w:r w:rsidRPr="00D7301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D7301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ข้อ </w:t>
      </w:r>
      <w:r w:rsidR="002C09AC">
        <w:rPr>
          <w:rFonts w:asciiTheme="majorBidi" w:hAnsiTheme="majorBidi" w:cstheme="majorBidi"/>
          <w:color w:val="000000"/>
          <w:spacing w:val="-2"/>
          <w:sz w:val="28"/>
        </w:rPr>
        <w:t>20</w:t>
      </w:r>
    </w:p>
    <w:p w14:paraId="79858E05" w14:textId="77777777" w:rsidR="00107B9F" w:rsidRDefault="00107B9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br w:type="page"/>
      </w:r>
    </w:p>
    <w:p w14:paraId="560BB199" w14:textId="6D2702E5" w:rsidR="002403B3" w:rsidRPr="00237E45" w:rsidRDefault="002403B3" w:rsidP="00081754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  <w:bookmarkStart w:id="2" w:name="_Hlk39673225"/>
      <w:r w:rsidRPr="00237E45">
        <w:rPr>
          <w:rFonts w:asciiTheme="majorBidi" w:hAnsiTheme="majorBidi" w:cstheme="majorBidi"/>
          <w:b/>
          <w:bCs/>
          <w:sz w:val="28"/>
          <w:cs/>
        </w:rPr>
        <w:t>ข้อมูลเพิ่มเติมเกี่ยวกับกระแสเงินสด</w:t>
      </w:r>
      <w:r w:rsidRPr="00237E45">
        <w:rPr>
          <w:rFonts w:asciiTheme="majorBidi" w:hAnsiTheme="majorBidi" w:cstheme="majorBidi"/>
          <w:b/>
          <w:bCs/>
          <w:sz w:val="28"/>
        </w:rPr>
        <w:t xml:space="preserve"> </w:t>
      </w:r>
    </w:p>
    <w:p w14:paraId="5CF76655" w14:textId="546CB195" w:rsidR="002403B3" w:rsidRPr="00237E45" w:rsidRDefault="003344F2" w:rsidP="006358BF">
      <w:pPr>
        <w:tabs>
          <w:tab w:val="left" w:pos="360"/>
          <w:tab w:val="left" w:pos="630"/>
        </w:tabs>
        <w:spacing w:before="120"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.1</w:t>
      </w:r>
      <w:r w:rsidR="00AA5409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   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เงินสดและรายการเทียบเท่าเงินสด ณ วันที่ </w:t>
      </w:r>
      <w:r w:rsidR="00CC2C16" w:rsidRPr="00B118B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5C754C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C2C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5C754C">
        <w:rPr>
          <w:rFonts w:asciiTheme="majorBidi" w:hAnsiTheme="majorBidi" w:cstheme="majorBidi" w:hint="cs"/>
          <w:color w:val="000000"/>
          <w:spacing w:val="-2"/>
          <w:sz w:val="28"/>
          <w:cs/>
        </w:rPr>
        <w:t>มิถุนายน</w:t>
      </w:r>
      <w:r w:rsidR="00CC2C16" w:rsidRPr="00B118B0">
        <w:rPr>
          <w:rFonts w:asciiTheme="majorBidi" w:hAnsiTheme="majorBidi" w:cstheme="majorBidi"/>
          <w:color w:val="000000"/>
          <w:spacing w:val="-2"/>
          <w:sz w:val="28"/>
          <w:lang w:val="en-GB"/>
        </w:rPr>
        <w:t xml:space="preserve">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347261">
        <w:rPr>
          <w:rFonts w:asciiTheme="majorBidi" w:hAnsiTheme="majorBidi" w:cstheme="majorBidi"/>
          <w:color w:val="000000" w:themeColor="text1"/>
          <w:spacing w:val="-2"/>
          <w:sz w:val="28"/>
        </w:rPr>
        <w:t>7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และวันที่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31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ธันวาคม 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347261"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2403B3" w:rsidRPr="00237E45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260"/>
        <w:gridCol w:w="90"/>
        <w:gridCol w:w="1260"/>
        <w:gridCol w:w="90"/>
        <w:gridCol w:w="1170"/>
        <w:gridCol w:w="90"/>
        <w:gridCol w:w="1350"/>
      </w:tblGrid>
      <w:tr w:rsidR="002403B3" w:rsidRPr="00237E45" w14:paraId="1AD8173E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B67B089" w14:textId="77777777" w:rsidR="002403B3" w:rsidRPr="0002372B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EC4134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E1BAA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C8364E" w14:textId="77777777" w:rsidR="002403B3" w:rsidRPr="0002372B" w:rsidRDefault="002403B3" w:rsidP="001376C8">
            <w:pPr>
              <w:tabs>
                <w:tab w:val="left" w:pos="900"/>
                <w:tab w:val="left" w:pos="2160"/>
                <w:tab w:val="right" w:pos="8100"/>
              </w:tabs>
              <w:ind w:left="360" w:hanging="360"/>
              <w:jc w:val="right"/>
              <w:rPr>
                <w:rFonts w:asciiTheme="majorBidi" w:hAnsiTheme="majorBidi" w:cstheme="majorBidi"/>
                <w:caps/>
                <w:sz w:val="28"/>
              </w:rPr>
            </w:pPr>
            <w:r w:rsidRPr="0002372B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2403B3" w:rsidRPr="00237E45" w14:paraId="34926B92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F00753F" w14:textId="77777777" w:rsidR="002403B3" w:rsidRPr="0002372B" w:rsidRDefault="002403B3" w:rsidP="00BA2D3C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ED5EA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  <w:r w:rsidRPr="0002372B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15EBB" w14:textId="77777777" w:rsidR="002403B3" w:rsidRPr="0002372B" w:rsidRDefault="002403B3" w:rsidP="00BA2D3C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1BF4FC" w14:textId="77777777" w:rsidR="002403B3" w:rsidRPr="0002372B" w:rsidRDefault="002403B3" w:rsidP="00BA2D3C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E1665" w:rsidRPr="00237E45" w14:paraId="07C36501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0359BF9" w14:textId="77777777" w:rsidR="007E1665" w:rsidRPr="0002372B" w:rsidRDefault="007E1665" w:rsidP="007E1665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BB658" w14:textId="1623CBF9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02372B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  <w:p w14:paraId="24428A6A" w14:textId="2668CA09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 w:rsidR="00114C8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4D881" w14:textId="7777777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19247" w14:textId="7777777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372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58D5AB85" w14:textId="45E4F6B0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 w:rsidR="00347261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2205BB" w14:textId="7777777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C71A7" w14:textId="7777777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02372B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  <w:p w14:paraId="7305D22F" w14:textId="2AB9EF20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 w:rsidR="00B810B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D3CC6" w14:textId="7777777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F1F2D6" w14:textId="77777777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2372B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  <w:p w14:paraId="6EA9EBAE" w14:textId="46D1F5B4" w:rsidR="007E1665" w:rsidRPr="0002372B" w:rsidRDefault="007E1665" w:rsidP="007E166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</w:rPr>
              <w:t>256</w:t>
            </w:r>
            <w:r w:rsidR="003D4729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977E43" w:rsidRPr="00237E45" w14:paraId="3DBCE5CB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E069554" w14:textId="77777777" w:rsidR="00977E43" w:rsidRPr="0002372B" w:rsidRDefault="00977E43" w:rsidP="00977E43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0237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เงินสดใน</w:t>
            </w:r>
            <w:r w:rsidRPr="0002372B">
              <w:rPr>
                <w:b w:val="0"/>
                <w:bCs w:val="0"/>
                <w:sz w:val="28"/>
                <w:szCs w:val="28"/>
                <w:cs/>
              </w:rPr>
              <w:t>มือ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B99AD" w14:textId="68294061" w:rsidR="00977E43" w:rsidRPr="0002372B" w:rsidRDefault="005A537E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</w:t>
            </w:r>
            <w:r w:rsidR="00DA78CB">
              <w:rPr>
                <w:rFonts w:asciiTheme="majorBidi" w:hAnsiTheme="majorBidi" w:cstheme="majorBidi"/>
                <w:sz w:val="28"/>
              </w:rPr>
              <w:t>627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633387" w14:textId="77777777" w:rsidR="00977E43" w:rsidRPr="0002372B" w:rsidRDefault="00977E43" w:rsidP="00977E4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C85ED" w14:textId="4F0B050A" w:rsidR="00977E43" w:rsidRPr="0002372B" w:rsidRDefault="00977E43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657820">
              <w:rPr>
                <w:rFonts w:asciiTheme="majorBidi" w:hAnsiTheme="majorBidi" w:cstheme="majorBidi"/>
                <w:sz w:val="28"/>
              </w:rPr>
              <w:t>,616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6AC4AC" w14:textId="77777777" w:rsidR="00977E43" w:rsidRPr="0002372B" w:rsidRDefault="00977E43" w:rsidP="00977E43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7995B" w14:textId="403CEBC7" w:rsidR="00977E43" w:rsidRPr="0002372B" w:rsidRDefault="00DA78CB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930B9C" w14:textId="77777777" w:rsidR="00977E43" w:rsidRPr="0002372B" w:rsidRDefault="00977E43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310C97" w14:textId="02478CC3" w:rsidR="00977E43" w:rsidRPr="0002372B" w:rsidRDefault="00977E43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977E43" w:rsidRPr="00237E45" w14:paraId="604395A7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2C87251" w14:textId="77777777" w:rsidR="00977E43" w:rsidRPr="0002372B" w:rsidRDefault="00977E43" w:rsidP="00977E43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2372B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5189" w14:textId="47E9B994" w:rsidR="00977E43" w:rsidRPr="0002372B" w:rsidRDefault="00DA78CB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84,079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02D2E0" w14:textId="77777777" w:rsidR="00977E43" w:rsidRPr="0002372B" w:rsidRDefault="00977E43" w:rsidP="00977E4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60E0F9" w14:textId="7BF4CBDF" w:rsidR="00977E43" w:rsidRPr="0002372B" w:rsidRDefault="00977E43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112,211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A38533" w14:textId="77777777" w:rsidR="00977E43" w:rsidRPr="0002372B" w:rsidRDefault="00977E43" w:rsidP="00977E43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39E014" w14:textId="179F9D92" w:rsidR="00977E43" w:rsidRPr="0002372B" w:rsidRDefault="00DA78CB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4,544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561DFC" w14:textId="77777777" w:rsidR="00977E43" w:rsidRPr="0002372B" w:rsidRDefault="00977E43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C9014B" w14:textId="3D21EAFF" w:rsidR="00977E43" w:rsidRPr="0002372B" w:rsidRDefault="00BC7FA1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5,20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977E43" w:rsidRPr="00003722" w14:paraId="7012E879" w14:textId="77777777" w:rsidTr="006358BF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BD107BB" w14:textId="007A9EF1" w:rsidR="00977E43" w:rsidRPr="0002372B" w:rsidRDefault="00977E43" w:rsidP="00977E43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7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223F2A" w14:textId="70A350A3" w:rsidR="00977E43" w:rsidRPr="0002372B" w:rsidRDefault="00DA78CB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88,706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DE0ADE" w14:textId="77777777" w:rsidR="00977E43" w:rsidRPr="0002372B" w:rsidRDefault="00977E43" w:rsidP="00977E43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53D3F9" w14:textId="5FD06ED6" w:rsidR="00977E43" w:rsidRPr="0002372B" w:rsidRDefault="00875A0F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114,827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F7AB75" w14:textId="77777777" w:rsidR="00977E43" w:rsidRPr="0002372B" w:rsidRDefault="00977E43" w:rsidP="00977E43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798398" w14:textId="4AD52C57" w:rsidR="00977E43" w:rsidRPr="0002372B" w:rsidRDefault="00DA78CB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4,564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BA1AC2" w14:textId="77777777" w:rsidR="00977E43" w:rsidRPr="0002372B" w:rsidRDefault="00977E43" w:rsidP="00977E4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A17BB1" w14:textId="43A4CF55" w:rsidR="00977E43" w:rsidRPr="0002372B" w:rsidRDefault="00B810B6" w:rsidP="00B810B6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5,22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</w:tr>
    </w:tbl>
    <w:p w14:paraId="7FDB75E9" w14:textId="77777777" w:rsidR="006C0ED6" w:rsidRPr="00003722" w:rsidRDefault="006C0ED6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highlight w:val="cyan"/>
        </w:rPr>
      </w:pPr>
    </w:p>
    <w:p w14:paraId="200C999D" w14:textId="5865E549" w:rsidR="00B16CFE" w:rsidRPr="00EB4071" w:rsidRDefault="00B16CFE" w:rsidP="00B16CFE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</w:rPr>
      </w:pPr>
      <w:r w:rsidRPr="00306D0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ณ วันที่ </w:t>
      </w:r>
      <w:r w:rsidRPr="00306D06">
        <w:rPr>
          <w:rFonts w:asciiTheme="majorBidi" w:hAnsiTheme="majorBidi" w:cstheme="majorBidi"/>
          <w:color w:val="000000"/>
          <w:spacing w:val="2"/>
          <w:sz w:val="28"/>
        </w:rPr>
        <w:t xml:space="preserve">30 </w:t>
      </w:r>
      <w:r w:rsidRPr="00306D06">
        <w:rPr>
          <w:rFonts w:asciiTheme="majorBidi" w:hAnsiTheme="majorBidi" w:cstheme="majorBidi" w:hint="cs"/>
          <w:color w:val="000000"/>
          <w:spacing w:val="2"/>
          <w:sz w:val="28"/>
          <w:cs/>
        </w:rPr>
        <w:t xml:space="preserve">มิถุนายน </w:t>
      </w:r>
      <w:r w:rsidRPr="00306D06">
        <w:rPr>
          <w:rFonts w:asciiTheme="majorBidi" w:hAnsiTheme="majorBidi" w:cstheme="majorBidi"/>
          <w:color w:val="000000"/>
          <w:spacing w:val="2"/>
          <w:sz w:val="28"/>
        </w:rPr>
        <w:t>256</w:t>
      </w:r>
      <w:r w:rsidR="00FA4E07" w:rsidRPr="00306D06">
        <w:rPr>
          <w:rFonts w:asciiTheme="majorBidi" w:hAnsiTheme="majorBidi" w:cstheme="majorBidi"/>
          <w:color w:val="000000"/>
          <w:spacing w:val="2"/>
          <w:sz w:val="28"/>
        </w:rPr>
        <w:t>7</w:t>
      </w:r>
      <w:r w:rsidRPr="00306D06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</w:t>
      </w:r>
      <w:r w:rsidRPr="00306D0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ดอกเบี้ยเงินฝากประจำธนาคารในงบการเงินรวมและงบการเงินเฉพาะกิจการคิดอัตราดอกเบี้ยร้อย</w:t>
      </w:r>
      <w:r w:rsidRPr="00702EC3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ละ</w:t>
      </w:r>
      <w:r w:rsidR="00306D06" w:rsidRPr="00702EC3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 xml:space="preserve"> </w:t>
      </w:r>
      <w:r w:rsidRPr="00702EC3">
        <w:rPr>
          <w:rFonts w:asciiTheme="majorBidi" w:hAnsiTheme="majorBidi" w:cstheme="majorBidi"/>
          <w:color w:val="000000" w:themeColor="text1"/>
          <w:spacing w:val="-4"/>
          <w:sz w:val="28"/>
        </w:rPr>
        <w:t>0.15 - 0.</w:t>
      </w:r>
      <w:r w:rsidR="00702EC3" w:rsidRPr="00702EC3">
        <w:rPr>
          <w:rFonts w:asciiTheme="majorBidi" w:hAnsiTheme="majorBidi" w:cstheme="majorBidi"/>
          <w:color w:val="000000" w:themeColor="text1"/>
          <w:spacing w:val="-4"/>
          <w:sz w:val="28"/>
        </w:rPr>
        <w:t>6</w:t>
      </w:r>
      <w:r w:rsidRPr="00702EC3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0 </w:t>
      </w:r>
      <w:r w:rsidRPr="00702EC3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 xml:space="preserve">และ </w:t>
      </w:r>
      <w:r w:rsidRPr="00702EC3">
        <w:rPr>
          <w:rFonts w:ascii="Angsana New" w:hAnsi="Angsana New"/>
          <w:color w:val="000000"/>
          <w:spacing w:val="-4"/>
          <w:sz w:val="28"/>
        </w:rPr>
        <w:t>0.15 - 0.</w:t>
      </w:r>
      <w:r w:rsidR="00702EC3" w:rsidRPr="00702EC3">
        <w:rPr>
          <w:rFonts w:ascii="Angsana New" w:hAnsi="Angsana New"/>
          <w:color w:val="000000"/>
          <w:spacing w:val="-4"/>
          <w:sz w:val="28"/>
        </w:rPr>
        <w:t>5</w:t>
      </w:r>
      <w:r w:rsidR="006E77A8" w:rsidRPr="00702EC3">
        <w:rPr>
          <w:rFonts w:ascii="Angsana New" w:hAnsi="Angsana New"/>
          <w:color w:val="000000"/>
          <w:spacing w:val="-4"/>
          <w:sz w:val="28"/>
        </w:rPr>
        <w:t>0</w:t>
      </w:r>
      <w:r w:rsidRPr="00702EC3">
        <w:rPr>
          <w:rFonts w:ascii="Angsana New" w:hAnsi="Angsana New" w:hint="cs"/>
          <w:color w:val="000000"/>
          <w:spacing w:val="-4"/>
          <w:sz w:val="28"/>
        </w:rPr>
        <w:t xml:space="preserve"> </w:t>
      </w:r>
      <w:r w:rsidRPr="00702EC3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>ต่อปี ตามลำดับ</w:t>
      </w:r>
      <w:r w:rsidRPr="00FA4E07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 xml:space="preserve"> (</w:t>
      </w:r>
      <w:r w:rsidRPr="00FA4E07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31 </w:t>
      </w:r>
      <w:r w:rsidRPr="00FA4E07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 xml:space="preserve">ธันวาคม </w:t>
      </w:r>
      <w:r w:rsidRPr="00FA4E07">
        <w:rPr>
          <w:rFonts w:asciiTheme="majorBidi" w:hAnsiTheme="majorBidi" w:cstheme="majorBidi"/>
          <w:color w:val="000000" w:themeColor="text1"/>
          <w:spacing w:val="-4"/>
          <w:sz w:val="28"/>
        </w:rPr>
        <w:t>256</w:t>
      </w:r>
      <w:r w:rsidR="00FA4E07" w:rsidRPr="00FA4E07">
        <w:rPr>
          <w:rFonts w:asciiTheme="majorBidi" w:hAnsiTheme="majorBidi" w:cstheme="majorBidi"/>
          <w:color w:val="000000" w:themeColor="text1"/>
          <w:spacing w:val="-4"/>
          <w:sz w:val="28"/>
        </w:rPr>
        <w:t>6</w:t>
      </w:r>
      <w:r w:rsidRPr="00FA4E07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: </w:t>
      </w:r>
      <w:r w:rsidRPr="00FA4E07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 xml:space="preserve">อัตราดอกเบี้ยร้อยละ </w:t>
      </w:r>
      <w:r w:rsidRPr="00FA4E07">
        <w:rPr>
          <w:rFonts w:asciiTheme="majorBidi" w:hAnsiTheme="majorBidi" w:cstheme="majorBidi"/>
          <w:color w:val="000000" w:themeColor="text1"/>
          <w:spacing w:val="-4"/>
          <w:sz w:val="28"/>
        </w:rPr>
        <w:t>0.15 - 0.</w:t>
      </w:r>
      <w:r w:rsidR="00FA4E07" w:rsidRPr="00FA4E07">
        <w:rPr>
          <w:rFonts w:asciiTheme="majorBidi" w:hAnsiTheme="majorBidi" w:cstheme="majorBidi"/>
          <w:color w:val="000000" w:themeColor="text1"/>
          <w:spacing w:val="-4"/>
          <w:sz w:val="28"/>
        </w:rPr>
        <w:t>60</w:t>
      </w:r>
      <w:r w:rsidRPr="00FA4E07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 </w:t>
      </w:r>
      <w:r w:rsidRPr="00FA4E07">
        <w:rPr>
          <w:rFonts w:asciiTheme="majorBidi" w:hAnsiTheme="majorBidi" w:cstheme="majorBidi"/>
          <w:color w:val="000000" w:themeColor="text1"/>
          <w:spacing w:val="-4"/>
          <w:sz w:val="28"/>
          <w:cs/>
        </w:rPr>
        <w:t xml:space="preserve">และ </w:t>
      </w:r>
      <w:r w:rsidRPr="00FA4E07">
        <w:rPr>
          <w:rFonts w:asciiTheme="majorBidi" w:hAnsiTheme="majorBidi" w:cstheme="majorBidi"/>
          <w:color w:val="000000" w:themeColor="text1"/>
          <w:spacing w:val="-4"/>
          <w:sz w:val="28"/>
        </w:rPr>
        <w:t>0.15 - 0.</w:t>
      </w:r>
      <w:r w:rsidR="00FA4E07" w:rsidRPr="00FA4E07">
        <w:rPr>
          <w:rFonts w:asciiTheme="majorBidi" w:hAnsiTheme="majorBidi" w:cstheme="majorBidi"/>
          <w:color w:val="000000" w:themeColor="text1"/>
          <w:spacing w:val="-4"/>
          <w:sz w:val="28"/>
        </w:rPr>
        <w:t>5</w:t>
      </w:r>
      <w:r w:rsidRPr="00FA4E07">
        <w:rPr>
          <w:rFonts w:asciiTheme="majorBidi" w:hAnsiTheme="majorBidi" w:cstheme="majorBidi"/>
          <w:color w:val="000000" w:themeColor="text1"/>
          <w:spacing w:val="-4"/>
          <w:sz w:val="28"/>
        </w:rPr>
        <w:t xml:space="preserve">0 </w:t>
      </w:r>
      <w:r w:rsidRPr="00FA4E07">
        <w:rPr>
          <w:rFonts w:asciiTheme="majorBidi" w:hAnsiTheme="majorBidi" w:cstheme="majorBidi" w:hint="cs"/>
          <w:color w:val="000000" w:themeColor="text1"/>
          <w:spacing w:val="-4"/>
          <w:sz w:val="28"/>
          <w:cs/>
        </w:rPr>
        <w:t>ต่อปี ตามลำดับ)</w:t>
      </w:r>
    </w:p>
    <w:p w14:paraId="7BFCDF0B" w14:textId="2F0592A5" w:rsidR="00E4735F" w:rsidRPr="00151FBE" w:rsidRDefault="00E4735F" w:rsidP="00AE3FC6">
      <w:pPr>
        <w:ind w:left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60613A83" w14:textId="7D4682F6" w:rsidR="002403B3" w:rsidRPr="00C93D51" w:rsidRDefault="00AE1464" w:rsidP="001E7FEB">
      <w:pPr>
        <w:tabs>
          <w:tab w:val="left" w:pos="360"/>
        </w:tabs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294A3D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AA5409" w:rsidRPr="00294A3D">
        <w:rPr>
          <w:rFonts w:asciiTheme="majorBidi" w:hAnsiTheme="majorBidi" w:cstheme="majorBidi"/>
          <w:color w:val="000000" w:themeColor="text1"/>
          <w:spacing w:val="-2"/>
          <w:sz w:val="28"/>
        </w:rPr>
        <w:t>.2 </w:t>
      </w:r>
      <w:r w:rsidR="007B246E" w:rsidRPr="00294A3D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 </w:t>
      </w:r>
      <w:r w:rsidR="00AA5409" w:rsidRPr="00294A3D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เงินสดจ่ายเพื่อซื้อ</w:t>
      </w:r>
      <w:r w:rsidR="00294A3D" w:rsidRPr="00294A3D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ที่ดิน อาคาร </w:t>
      </w:r>
      <w:r w:rsidR="00AA5409" w:rsidRPr="00294A3D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อุปกรณ์</w:t>
      </w:r>
      <w:r w:rsidR="009F757A" w:rsidRPr="00294A3D">
        <w:rPr>
          <w:rFonts w:asciiTheme="majorBidi" w:hAnsiTheme="majorBidi" w:hint="cs"/>
          <w:color w:val="000000" w:themeColor="text1"/>
          <w:spacing w:val="-2"/>
          <w:sz w:val="28"/>
          <w:cs/>
        </w:rPr>
        <w:t>และงานระหว่างก่อสร้าง</w:t>
      </w:r>
      <w:r w:rsidR="00AA5409" w:rsidRPr="00294A3D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สำหรับ</w:t>
      </w:r>
      <w:r w:rsidR="00674F2C">
        <w:rPr>
          <w:rFonts w:asciiTheme="majorBidi" w:hAnsiTheme="majorBidi" w:hint="cs"/>
          <w:sz w:val="28"/>
          <w:cs/>
        </w:rPr>
        <w:t>รอบ</w:t>
      </w:r>
      <w:r w:rsidR="00674F2C">
        <w:rPr>
          <w:rFonts w:ascii="Angsana New" w:hAnsi="Angsana New" w:hint="cs"/>
          <w:sz w:val="28"/>
          <w:cs/>
        </w:rPr>
        <w:t>ระยะเวลา</w:t>
      </w:r>
      <w:r w:rsidR="00CA3879" w:rsidRPr="00294A3D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หกเดือน</w:t>
      </w:r>
      <w:r w:rsidR="006D1DFD" w:rsidRPr="00294A3D">
        <w:rPr>
          <w:rFonts w:asciiTheme="majorBidi" w:hAnsiTheme="majorBidi" w:cstheme="majorBidi"/>
          <w:sz w:val="28"/>
          <w:cs/>
          <w:lang w:val="en-GB"/>
        </w:rPr>
        <w:t xml:space="preserve">สิ้นสุดวันที่ </w:t>
      </w:r>
      <w:r w:rsidR="00EC14A8" w:rsidRPr="00294A3D">
        <w:rPr>
          <w:rFonts w:asciiTheme="majorBidi" w:hAnsiTheme="majorBidi" w:cstheme="majorBidi"/>
          <w:color w:val="000000" w:themeColor="text1"/>
          <w:spacing w:val="-2"/>
          <w:sz w:val="28"/>
        </w:rPr>
        <w:t>3</w:t>
      </w:r>
      <w:r w:rsidR="00CA3879" w:rsidRPr="00294A3D">
        <w:rPr>
          <w:rFonts w:asciiTheme="majorBidi" w:hAnsiTheme="majorBidi" w:cstheme="majorBidi"/>
          <w:color w:val="000000" w:themeColor="text1"/>
          <w:spacing w:val="-2"/>
          <w:sz w:val="28"/>
        </w:rPr>
        <w:t>0</w:t>
      </w:r>
      <w:r w:rsidR="00EC14A8" w:rsidRPr="00294A3D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="00CA3879" w:rsidRPr="00294A3D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>มิถุนายน</w:t>
      </w:r>
      <w:r w:rsidR="00EC14A8" w:rsidRPr="00294A3D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="00AA5409" w:rsidRPr="00294A3D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D96E41" w:rsidRPr="00294A3D">
        <w:rPr>
          <w:rFonts w:asciiTheme="majorBidi" w:hAnsiTheme="majorBidi" w:cstheme="majorBidi"/>
          <w:color w:val="000000" w:themeColor="text1"/>
          <w:spacing w:val="-2"/>
          <w:sz w:val="28"/>
        </w:rPr>
        <w:t>7</w:t>
      </w:r>
      <w:r w:rsidR="00AA5409" w:rsidRPr="00294A3D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และสำหรับปีสิ้นสุดวันที่ </w:t>
      </w:r>
      <w:r w:rsidR="00AA5409" w:rsidRPr="00294A3D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AA5409" w:rsidRPr="00294A3D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9F4FB1" w:rsidRPr="00294A3D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E13F7D" w:rsidRPr="00294A3D"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9F4FB1" w:rsidRPr="00294A3D"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มีรายละเอียดดังนี้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350"/>
        <w:gridCol w:w="90"/>
        <w:gridCol w:w="1172"/>
        <w:gridCol w:w="90"/>
        <w:gridCol w:w="1348"/>
        <w:gridCol w:w="85"/>
        <w:gridCol w:w="1175"/>
      </w:tblGrid>
      <w:tr w:rsidR="00AA5409" w:rsidRPr="00167350" w14:paraId="762E23CD" w14:textId="77777777" w:rsidTr="004A00F2">
        <w:trPr>
          <w:cantSplit/>
          <w:trHeight w:val="108"/>
        </w:trPr>
        <w:tc>
          <w:tcPr>
            <w:tcW w:w="3960" w:type="dxa"/>
          </w:tcPr>
          <w:p w14:paraId="5657512C" w14:textId="77777777" w:rsidR="00AA5409" w:rsidRPr="008B7DC1" w:rsidRDefault="00AA5409" w:rsidP="00E54490">
            <w:pPr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2612" w:type="dxa"/>
            <w:gridSpan w:val="3"/>
            <w:vAlign w:val="center"/>
          </w:tcPr>
          <w:p w14:paraId="6ED1F2E7" w14:textId="77777777" w:rsidR="00AA5409" w:rsidRPr="00167350" w:rsidRDefault="00AA5409" w:rsidP="00E54490">
            <w:pPr>
              <w:tabs>
                <w:tab w:val="left" w:pos="2160"/>
              </w:tabs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vAlign w:val="center"/>
          </w:tcPr>
          <w:p w14:paraId="076073AB" w14:textId="77777777" w:rsidR="00AA5409" w:rsidRPr="00167350" w:rsidRDefault="00AA5409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08" w:type="dxa"/>
            <w:gridSpan w:val="3"/>
            <w:vAlign w:val="center"/>
          </w:tcPr>
          <w:p w14:paraId="1A422264" w14:textId="77777777" w:rsidR="00AA5409" w:rsidRPr="00167350" w:rsidRDefault="00AA5409" w:rsidP="00032414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67350">
              <w:rPr>
                <w:rFonts w:asciiTheme="majorBidi" w:hAnsiTheme="majorBidi"/>
                <w:caps/>
                <w:sz w:val="26"/>
                <w:szCs w:val="26"/>
                <w:cs/>
              </w:rPr>
              <w:t>(หน่วย: พันบาท)</w:t>
            </w:r>
          </w:p>
        </w:tc>
      </w:tr>
      <w:tr w:rsidR="00AA5409" w:rsidRPr="00167350" w14:paraId="331B5174" w14:textId="77777777" w:rsidTr="004A00F2">
        <w:trPr>
          <w:cantSplit/>
          <w:trHeight w:val="108"/>
        </w:trPr>
        <w:tc>
          <w:tcPr>
            <w:tcW w:w="3960" w:type="dxa"/>
          </w:tcPr>
          <w:p w14:paraId="632068A1" w14:textId="77777777" w:rsidR="00AA5409" w:rsidRPr="008B7DC1" w:rsidRDefault="00AA5409" w:rsidP="00E54490">
            <w:pPr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  <w:vAlign w:val="center"/>
          </w:tcPr>
          <w:p w14:paraId="6D5ADDC0" w14:textId="77777777" w:rsidR="00AA5409" w:rsidRPr="00167350" w:rsidRDefault="00AA5409" w:rsidP="00E821F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51F9F2DA" w14:textId="77777777" w:rsidR="00AA5409" w:rsidRPr="00167350" w:rsidRDefault="00AA5409" w:rsidP="00E821F3">
            <w:pPr>
              <w:ind w:left="-126" w:firstLine="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8" w:type="dxa"/>
            <w:gridSpan w:val="3"/>
            <w:tcBorders>
              <w:bottom w:val="single" w:sz="4" w:space="0" w:color="auto"/>
            </w:tcBorders>
            <w:vAlign w:val="center"/>
          </w:tcPr>
          <w:p w14:paraId="7CE688CE" w14:textId="77777777" w:rsidR="00AA5409" w:rsidRPr="00167350" w:rsidRDefault="00AA5409" w:rsidP="00E821F3">
            <w:pPr>
              <w:ind w:left="-297" w:firstLine="29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1B6A" w:rsidRPr="00167350" w14:paraId="56DF460C" w14:textId="77777777" w:rsidTr="004A00F2">
        <w:trPr>
          <w:cantSplit/>
          <w:trHeight w:val="1187"/>
        </w:trPr>
        <w:tc>
          <w:tcPr>
            <w:tcW w:w="3960" w:type="dxa"/>
          </w:tcPr>
          <w:p w14:paraId="3A10AA7B" w14:textId="77777777" w:rsidR="00AA5409" w:rsidRPr="008B7DC1" w:rsidRDefault="00AA5409" w:rsidP="00E54490">
            <w:pPr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45536" w14:textId="77777777" w:rsidR="00F22D25" w:rsidRDefault="00222A39" w:rsidP="00725F4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167350">
              <w:rPr>
                <w:rFonts w:asciiTheme="majorBidi" w:hAnsiTheme="majorBidi" w:hint="cs"/>
                <w:sz w:val="26"/>
                <w:szCs w:val="26"/>
                <w:cs/>
              </w:rPr>
              <w:t>รอบ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ระยะเวลาหก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ดือนสิ้นสุดวันที่ </w:t>
            </w:r>
          </w:p>
          <w:p w14:paraId="1DBA6A74" w14:textId="2D1BD843" w:rsidR="00E2307F" w:rsidRPr="00167350" w:rsidRDefault="00222A39" w:rsidP="00BD6AF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30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516FCEC3" w14:textId="7355D874" w:rsidR="00EA3380" w:rsidRPr="00167350" w:rsidRDefault="00C0691E" w:rsidP="00E2307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256</w:t>
            </w:r>
            <w:r w:rsidR="00AA10E8" w:rsidRPr="0016735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95BE48F" w14:textId="77777777" w:rsidR="00AA5409" w:rsidRPr="00167350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95814" w14:textId="64C89E88" w:rsidR="004532AA" w:rsidRPr="00167350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  <w:p w14:paraId="655C13FE" w14:textId="3B0403FA" w:rsidR="00AA5409" w:rsidRPr="00167350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  <w:p w14:paraId="1877F382" w14:textId="77777777" w:rsidR="00AA5409" w:rsidRPr="00167350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31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4CC57BD9" w14:textId="204CF227" w:rsidR="00AA5409" w:rsidRPr="00167350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256</w:t>
            </w:r>
            <w:r w:rsidR="00E9737A" w:rsidRPr="0016735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0" w:type="dxa"/>
            <w:vAlign w:val="bottom"/>
          </w:tcPr>
          <w:p w14:paraId="4F2D0175" w14:textId="77777777" w:rsidR="00AA5409" w:rsidRPr="00167350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B4231" w14:textId="77777777" w:rsidR="00BB2D82" w:rsidRDefault="00BB2D82" w:rsidP="00BB2D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167350">
              <w:rPr>
                <w:rFonts w:asciiTheme="majorBidi" w:hAnsiTheme="majorBidi" w:hint="cs"/>
                <w:sz w:val="26"/>
                <w:szCs w:val="26"/>
                <w:cs/>
              </w:rPr>
              <w:t>รอบ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ระยะเวลาหก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ดือนสิ้นสุดวันที่ </w:t>
            </w:r>
          </w:p>
          <w:p w14:paraId="3F874C89" w14:textId="77777777" w:rsidR="00BB2D82" w:rsidRPr="00167350" w:rsidRDefault="00BB2D82" w:rsidP="00BB2D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30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1BCAD8BF" w14:textId="4C5CA524" w:rsidR="00AA5409" w:rsidRPr="00167350" w:rsidRDefault="00AA5409" w:rsidP="00E230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256</w:t>
            </w:r>
            <w:r w:rsidR="00AA10E8" w:rsidRPr="0016735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5" w:type="dxa"/>
            <w:tcBorders>
              <w:top w:val="single" w:sz="4" w:space="0" w:color="auto"/>
            </w:tcBorders>
            <w:vAlign w:val="bottom"/>
          </w:tcPr>
          <w:p w14:paraId="4FE9CEE8" w14:textId="77777777" w:rsidR="00AA5409" w:rsidRPr="00167350" w:rsidRDefault="00AA5409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FAC4E" w14:textId="60C7AC32" w:rsidR="004532AA" w:rsidRPr="00167350" w:rsidRDefault="00AA5409" w:rsidP="00AA54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  <w:p w14:paraId="6165D618" w14:textId="7B54AAF6" w:rsidR="00AA5409" w:rsidRPr="00167350" w:rsidRDefault="00AA5409" w:rsidP="00AA54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  <w:p w14:paraId="1AD34012" w14:textId="77777777" w:rsidR="00AA5409" w:rsidRPr="00167350" w:rsidRDefault="00AA5409" w:rsidP="00AA54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31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4E7AC4DE" w14:textId="01481EEF" w:rsidR="00AA5409" w:rsidRPr="00167350" w:rsidRDefault="00AA5409" w:rsidP="00AA540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256</w:t>
            </w:r>
            <w:r w:rsidR="00AA10E8" w:rsidRPr="00167350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AA5409" w:rsidRPr="00167350" w14:paraId="2FBC3CDE" w14:textId="77777777" w:rsidTr="004A00F2">
        <w:trPr>
          <w:cantSplit/>
        </w:trPr>
        <w:tc>
          <w:tcPr>
            <w:tcW w:w="3960" w:type="dxa"/>
          </w:tcPr>
          <w:p w14:paraId="21DEEB93" w14:textId="730F4B7D" w:rsidR="00294A3D" w:rsidRPr="00167350" w:rsidRDefault="00AA5409" w:rsidP="00AA5409">
            <w:pPr>
              <w:ind w:left="85" w:right="108"/>
              <w:jc w:val="thaiDistribute"/>
              <w:rPr>
                <w:rFonts w:asciiTheme="majorBidi" w:eastAsia="MS Mincho" w:hAnsiTheme="majorBidi"/>
                <w:sz w:val="26"/>
                <w:szCs w:val="26"/>
              </w:rPr>
            </w:pPr>
            <w:r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เจ้าหนี้ค่าซื้อ</w:t>
            </w:r>
            <w:r w:rsidR="009D3456"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ที่ดิน อาคาร </w:t>
            </w:r>
            <w:r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อุปกรณ์</w:t>
            </w:r>
            <w:r w:rsidR="0093231B"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>และงานระหว่าง</w:t>
            </w:r>
            <w:r w:rsidR="00294A3D"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</w:t>
            </w:r>
          </w:p>
          <w:p w14:paraId="4E8F2C8D" w14:textId="59FA742E" w:rsidR="00AA5409" w:rsidRPr="00167350" w:rsidRDefault="0093231B" w:rsidP="00A533B8">
            <w:pPr>
              <w:ind w:left="618" w:right="108"/>
              <w:jc w:val="thaiDistribute"/>
              <w:rPr>
                <w:rFonts w:asciiTheme="majorBidi" w:eastAsia="MS Mincho" w:hAnsiTheme="majorBidi"/>
                <w:sz w:val="26"/>
                <w:szCs w:val="26"/>
              </w:rPr>
            </w:pPr>
            <w:r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>ก่อสร้าง</w:t>
            </w:r>
            <w:r w:rsidR="00AA5409"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ยกมา</w:t>
            </w:r>
            <w:r w:rsidR="00294A3D"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</w:t>
            </w:r>
            <w:r w:rsidR="00294A3D"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(บันทึกเป็นส่วนหนึ่งของ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5ACF02B" w14:textId="77777777" w:rsidR="00AA5409" w:rsidRPr="008B7DC1" w:rsidRDefault="00AA5409" w:rsidP="00E54490">
            <w:pPr>
              <w:tabs>
                <w:tab w:val="decimal" w:pos="798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6867E62" w14:textId="77777777" w:rsidR="00AA5409" w:rsidRPr="008B7DC1" w:rsidRDefault="00AA5409" w:rsidP="00E54490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0AB4A7E" w14:textId="77777777" w:rsidR="00AA5409" w:rsidRPr="008B7DC1" w:rsidRDefault="00AA5409" w:rsidP="00C1042D">
            <w:pPr>
              <w:tabs>
                <w:tab w:val="decimal" w:pos="798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655BC43" w14:textId="77777777" w:rsidR="00AA5409" w:rsidRPr="008B7DC1" w:rsidRDefault="00AA5409" w:rsidP="00E54490">
            <w:pPr>
              <w:tabs>
                <w:tab w:val="decimal" w:pos="841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42240CD0" w14:textId="77777777" w:rsidR="00AA5409" w:rsidRPr="008B7DC1" w:rsidRDefault="00AA5409" w:rsidP="00E54490">
            <w:pPr>
              <w:tabs>
                <w:tab w:val="decimal" w:pos="841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85" w:type="dxa"/>
          </w:tcPr>
          <w:p w14:paraId="7C0C636C" w14:textId="77777777" w:rsidR="00AA5409" w:rsidRPr="008B7DC1" w:rsidRDefault="00AA5409" w:rsidP="00E54490">
            <w:pPr>
              <w:ind w:left="-90" w:right="-10"/>
              <w:jc w:val="center"/>
              <w:rPr>
                <w:rFonts w:asciiTheme="majorBidi" w:eastAsia="MS Mincho" w:hAnsi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024F1A9A" w14:textId="77777777" w:rsidR="00AA5409" w:rsidRPr="008B7DC1" w:rsidRDefault="00AA5409" w:rsidP="00BC62FE">
            <w:pPr>
              <w:tabs>
                <w:tab w:val="decimal" w:pos="841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FB1232" w:rsidRPr="00167350" w14:paraId="490D9BAC" w14:textId="77777777" w:rsidTr="004A00F2">
        <w:trPr>
          <w:cantSplit/>
        </w:trPr>
        <w:tc>
          <w:tcPr>
            <w:tcW w:w="3960" w:type="dxa"/>
          </w:tcPr>
          <w:p w14:paraId="6377EFF5" w14:textId="7C06E7A5" w:rsidR="00FB1232" w:rsidRPr="00167350" w:rsidRDefault="00FB1232" w:rsidP="00A533B8">
            <w:pPr>
              <w:ind w:left="618" w:right="63"/>
              <w:rPr>
                <w:rFonts w:asciiTheme="majorBidi" w:eastAsia="MS Mincho" w:hAnsiTheme="majorBidi"/>
                <w:sz w:val="26"/>
                <w:szCs w:val="26"/>
              </w:rPr>
            </w:pPr>
            <w:r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>หมุนเวียน</w:t>
            </w:r>
            <w:r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อื่น)</w:t>
            </w:r>
          </w:p>
        </w:tc>
        <w:tc>
          <w:tcPr>
            <w:tcW w:w="1350" w:type="dxa"/>
            <w:vAlign w:val="bottom"/>
          </w:tcPr>
          <w:p w14:paraId="0B3D7CA6" w14:textId="6A5348C9" w:rsidR="00FB1232" w:rsidRPr="00167350" w:rsidRDefault="00636A39" w:rsidP="00FB123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67350">
              <w:rPr>
                <w:rFonts w:asciiTheme="majorBidi" w:hAnsiTheme="majorBidi"/>
                <w:sz w:val="26"/>
                <w:szCs w:val="26"/>
              </w:rPr>
              <w:t>3,</w:t>
            </w:r>
            <w:r w:rsidR="00FF1F00" w:rsidRPr="00167350">
              <w:rPr>
                <w:rFonts w:asciiTheme="majorBidi" w:hAnsiTheme="majorBidi"/>
                <w:sz w:val="26"/>
                <w:szCs w:val="26"/>
              </w:rPr>
              <w:t>087</w:t>
            </w:r>
          </w:p>
        </w:tc>
        <w:tc>
          <w:tcPr>
            <w:tcW w:w="90" w:type="dxa"/>
            <w:vAlign w:val="bottom"/>
          </w:tcPr>
          <w:p w14:paraId="50E39C55" w14:textId="77777777" w:rsidR="00FB1232" w:rsidRPr="008B7DC1" w:rsidRDefault="00FB1232" w:rsidP="00FB1232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46F15347" w14:textId="3033A4F1" w:rsidR="00FB1232" w:rsidRPr="008B7DC1" w:rsidRDefault="00FB1232" w:rsidP="00FB123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67350">
              <w:rPr>
                <w:rFonts w:asciiTheme="majorBidi" w:hAnsiTheme="majorBidi" w:cstheme="majorBidi"/>
                <w:sz w:val="26"/>
                <w:szCs w:val="26"/>
              </w:rPr>
              <w:t>7,986</w:t>
            </w:r>
          </w:p>
        </w:tc>
        <w:tc>
          <w:tcPr>
            <w:tcW w:w="90" w:type="dxa"/>
            <w:vAlign w:val="bottom"/>
          </w:tcPr>
          <w:p w14:paraId="3314A1F0" w14:textId="77777777" w:rsidR="00FB1232" w:rsidRPr="008B7DC1" w:rsidRDefault="00FB1232" w:rsidP="00FB1232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3995312E" w14:textId="62D07A83" w:rsidR="00FB1232" w:rsidRPr="00167350" w:rsidRDefault="00FF1F00" w:rsidP="00DB3DD1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735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dxa"/>
            <w:vAlign w:val="bottom"/>
          </w:tcPr>
          <w:p w14:paraId="2B8C8602" w14:textId="77777777" w:rsidR="00FB1232" w:rsidRPr="008B7DC1" w:rsidRDefault="00FB1232" w:rsidP="00FB1232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48FDBB77" w14:textId="10A85325" w:rsidR="00FB1232" w:rsidRPr="008B7DC1" w:rsidRDefault="00FB1232" w:rsidP="00FB1232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67350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FB1232" w:rsidRPr="00167350" w14:paraId="3CB4EE03" w14:textId="77777777" w:rsidTr="004A00F2">
        <w:trPr>
          <w:cantSplit/>
        </w:trPr>
        <w:tc>
          <w:tcPr>
            <w:tcW w:w="3960" w:type="dxa"/>
          </w:tcPr>
          <w:p w14:paraId="2A19EE5A" w14:textId="3F9FD84C" w:rsidR="00FB1232" w:rsidRPr="00167350" w:rsidRDefault="0066764F" w:rsidP="005D6B6F">
            <w:pPr>
              <w:tabs>
                <w:tab w:val="left" w:pos="513"/>
              </w:tabs>
              <w:ind w:left="85"/>
              <w:jc w:val="thaiDistribute"/>
              <w:rPr>
                <w:rFonts w:asciiTheme="majorBidi" w:eastAsia="MS Mincho" w:hAnsiTheme="majorBidi"/>
                <w:sz w:val="26"/>
                <w:szCs w:val="26"/>
                <w:u w:val="single"/>
              </w:rPr>
            </w:pPr>
            <w:r w:rsidRPr="00167350">
              <w:rPr>
                <w:rFonts w:asciiTheme="majorBidi" w:eastAsia="MS Mincho" w:hAnsiTheme="majorBidi" w:hint="cs"/>
                <w:sz w:val="26"/>
                <w:szCs w:val="26"/>
                <w:u w:val="single"/>
                <w:cs/>
              </w:rPr>
              <w:t>เพิ่ม</w:t>
            </w:r>
            <w:r w:rsidR="00FB1232" w:rsidRPr="00167350">
              <w:rPr>
                <w:rFonts w:asciiTheme="majorBidi" w:eastAsia="MS Mincho" w:hAnsiTheme="majorBidi"/>
                <w:sz w:val="26"/>
                <w:szCs w:val="26"/>
              </w:rPr>
              <w:t>:</w:t>
            </w:r>
            <w:r w:rsidR="00FB1232"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 </w:t>
            </w:r>
            <w:r w:rsidR="005D6B6F"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</w:t>
            </w:r>
            <w:r w:rsidR="00FB1232"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</w:t>
            </w:r>
            <w:r w:rsidR="00A533B8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</w:t>
            </w:r>
            <w:r w:rsidR="00FB1232"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ซื้อ</w:t>
            </w:r>
            <w:r w:rsidR="009D3456"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ที่ดิน อาคาร </w:t>
            </w:r>
            <w:r w:rsidR="00FB1232"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อุปกรณ์</w:t>
            </w:r>
            <w:r w:rsidR="00FB1232"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>และงานระหว่างก่อสร้าง</w:t>
            </w:r>
          </w:p>
        </w:tc>
        <w:tc>
          <w:tcPr>
            <w:tcW w:w="1350" w:type="dxa"/>
            <w:vAlign w:val="bottom"/>
          </w:tcPr>
          <w:p w14:paraId="3FD9B681" w14:textId="10D325BD" w:rsidR="00FB1232" w:rsidRPr="00167350" w:rsidRDefault="00FF1F00" w:rsidP="00FB123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67350">
              <w:rPr>
                <w:rFonts w:asciiTheme="majorBidi" w:hAnsiTheme="majorBidi"/>
                <w:sz w:val="26"/>
                <w:szCs w:val="26"/>
              </w:rPr>
              <w:t>22,94</w:t>
            </w:r>
            <w:r w:rsidR="00294F52" w:rsidRPr="00167350">
              <w:rPr>
                <w:rFonts w:asciiTheme="majorBidi" w:hAnsiTheme="majorBidi"/>
                <w:sz w:val="26"/>
                <w:szCs w:val="26"/>
              </w:rPr>
              <w:t>0</w:t>
            </w:r>
          </w:p>
        </w:tc>
        <w:tc>
          <w:tcPr>
            <w:tcW w:w="90" w:type="dxa"/>
            <w:vAlign w:val="bottom"/>
          </w:tcPr>
          <w:p w14:paraId="1E3B5B77" w14:textId="77777777" w:rsidR="00FB1232" w:rsidRPr="008B7DC1" w:rsidRDefault="00FB1232" w:rsidP="00FB1232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6630AD95" w14:textId="1565EA8C" w:rsidR="00FB1232" w:rsidRPr="008B7DC1" w:rsidRDefault="00FB1232" w:rsidP="00FB123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167350">
              <w:rPr>
                <w:rFonts w:asciiTheme="majorBidi" w:hAnsiTheme="majorBidi" w:cstheme="majorBidi"/>
                <w:sz w:val="26"/>
                <w:szCs w:val="26"/>
              </w:rPr>
              <w:t>31,163</w:t>
            </w:r>
          </w:p>
        </w:tc>
        <w:tc>
          <w:tcPr>
            <w:tcW w:w="90" w:type="dxa"/>
          </w:tcPr>
          <w:p w14:paraId="748026A9" w14:textId="77777777" w:rsidR="00FB1232" w:rsidRPr="008B7DC1" w:rsidRDefault="00FB1232" w:rsidP="00FB1232">
            <w:pPr>
              <w:tabs>
                <w:tab w:val="decimal" w:pos="841"/>
                <w:tab w:val="decimal" w:pos="887"/>
              </w:tabs>
              <w:ind w:right="94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7358130F" w14:textId="4F43D73E" w:rsidR="00FB1232" w:rsidRPr="00167350" w:rsidRDefault="00FF1F00" w:rsidP="00DB3DD1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7350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85" w:type="dxa"/>
          </w:tcPr>
          <w:p w14:paraId="14E0156C" w14:textId="77777777" w:rsidR="00FB1232" w:rsidRPr="008B7DC1" w:rsidRDefault="00FB1232" w:rsidP="00FB1232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3A28428" w14:textId="6B2FE8A8" w:rsidR="00FB1232" w:rsidRPr="008B7DC1" w:rsidRDefault="00FB1232" w:rsidP="00FB1232">
            <w:pPr>
              <w:tabs>
                <w:tab w:val="decimal" w:pos="887"/>
                <w:tab w:val="decimal" w:pos="1030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67350">
              <w:rPr>
                <w:rFonts w:asciiTheme="majorBidi" w:hAnsiTheme="majorBidi" w:cstheme="majorBidi"/>
                <w:sz w:val="26"/>
                <w:szCs w:val="26"/>
              </w:rPr>
              <w:t>165</w:t>
            </w:r>
          </w:p>
        </w:tc>
      </w:tr>
      <w:tr w:rsidR="00FB1232" w:rsidRPr="00167350" w14:paraId="46952886" w14:textId="77777777" w:rsidTr="004A00F2">
        <w:trPr>
          <w:cantSplit/>
        </w:trPr>
        <w:tc>
          <w:tcPr>
            <w:tcW w:w="3960" w:type="dxa"/>
          </w:tcPr>
          <w:p w14:paraId="041BD01F" w14:textId="18CEDA5B" w:rsidR="00FB1232" w:rsidRPr="00167350" w:rsidRDefault="00FB1232" w:rsidP="00BE0FF3">
            <w:pPr>
              <w:ind w:left="618" w:hanging="540"/>
              <w:rPr>
                <w:rFonts w:asciiTheme="majorBidi" w:eastAsia="MS Mincho" w:hAnsiTheme="majorBidi"/>
                <w:sz w:val="26"/>
                <w:szCs w:val="26"/>
              </w:rPr>
            </w:pPr>
            <w:r w:rsidRPr="00167350">
              <w:rPr>
                <w:rFonts w:asciiTheme="majorBidi" w:eastAsia="MS Mincho" w:hAnsiTheme="majorBidi"/>
                <w:sz w:val="26"/>
                <w:szCs w:val="26"/>
                <w:u w:val="single"/>
                <w:cs/>
              </w:rPr>
              <w:t>หัก</w:t>
            </w:r>
            <w:r w:rsidRPr="00167350">
              <w:rPr>
                <w:rFonts w:asciiTheme="majorBidi" w:eastAsia="MS Mincho" w:hAnsiTheme="majorBidi"/>
                <w:sz w:val="26"/>
                <w:szCs w:val="26"/>
              </w:rPr>
              <w:t>:</w:t>
            </w:r>
            <w:r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    </w:t>
            </w:r>
            <w:r w:rsidR="00A533B8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</w:t>
            </w:r>
            <w:r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เงินสดจ่ายเพื่อซื้อ</w:t>
            </w:r>
            <w:r w:rsidR="009D3456"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ที่ดิน อาคาร </w:t>
            </w:r>
            <w:r w:rsidRPr="00167350">
              <w:rPr>
                <w:rFonts w:asciiTheme="majorBidi" w:eastAsia="MS Mincho" w:hAnsiTheme="majorBidi"/>
                <w:sz w:val="26"/>
                <w:szCs w:val="26"/>
                <w:cs/>
              </w:rPr>
              <w:t>อุปกรณ์</w:t>
            </w:r>
            <w:r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>และ</w:t>
            </w:r>
            <w:r w:rsidR="009D3456"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</w:t>
            </w:r>
            <w:r w:rsidR="00BE0FF3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    </w:t>
            </w:r>
            <w:r w:rsidR="00A533B8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 </w:t>
            </w:r>
            <w:r w:rsidRPr="00167350">
              <w:rPr>
                <w:rFonts w:asciiTheme="majorBidi" w:eastAsia="MS Mincho" w:hAnsiTheme="majorBidi" w:hint="cs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350" w:type="dxa"/>
            <w:vAlign w:val="bottom"/>
          </w:tcPr>
          <w:p w14:paraId="3A0BDF5F" w14:textId="4637E5E2" w:rsidR="00FB1232" w:rsidRPr="00167350" w:rsidRDefault="00FF1F00" w:rsidP="00FB123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67350">
              <w:rPr>
                <w:rFonts w:asciiTheme="majorBidi" w:hAnsiTheme="majorBidi"/>
                <w:sz w:val="26"/>
                <w:szCs w:val="26"/>
              </w:rPr>
              <w:t>(23,69</w:t>
            </w:r>
            <w:r w:rsidR="00294F52" w:rsidRPr="00167350">
              <w:rPr>
                <w:rFonts w:asciiTheme="majorBidi" w:hAnsiTheme="majorBidi"/>
                <w:sz w:val="26"/>
                <w:szCs w:val="26"/>
              </w:rPr>
              <w:t>5</w:t>
            </w:r>
            <w:r w:rsidRPr="00167350">
              <w:rPr>
                <w:rFonts w:asciiTheme="majorBidi" w:hAnsi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74851C7F" w14:textId="77777777" w:rsidR="00FB1232" w:rsidRPr="008B7DC1" w:rsidRDefault="00FB1232" w:rsidP="00FB1232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2" w:type="dxa"/>
            <w:vAlign w:val="bottom"/>
          </w:tcPr>
          <w:p w14:paraId="31A31DF0" w14:textId="16A30869" w:rsidR="00FB1232" w:rsidRPr="008B7DC1" w:rsidRDefault="00FB1232" w:rsidP="00FB123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67350">
              <w:rPr>
                <w:rFonts w:asciiTheme="majorBidi" w:hAnsiTheme="majorBidi" w:cstheme="majorBidi"/>
                <w:sz w:val="26"/>
                <w:szCs w:val="26"/>
              </w:rPr>
              <w:t>(36,062)</w:t>
            </w:r>
          </w:p>
        </w:tc>
        <w:tc>
          <w:tcPr>
            <w:tcW w:w="90" w:type="dxa"/>
            <w:vAlign w:val="bottom"/>
          </w:tcPr>
          <w:p w14:paraId="59C045F2" w14:textId="77777777" w:rsidR="00FB1232" w:rsidRPr="008B7DC1" w:rsidRDefault="00FB1232" w:rsidP="00FB1232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348" w:type="dxa"/>
            <w:vAlign w:val="bottom"/>
          </w:tcPr>
          <w:p w14:paraId="404832E0" w14:textId="4683A105" w:rsidR="00FB1232" w:rsidRPr="00167350" w:rsidRDefault="00DB3DD1" w:rsidP="00DB3DD1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7350">
              <w:rPr>
                <w:rFonts w:asciiTheme="majorBidi" w:hAnsiTheme="majorBidi" w:cstheme="majorBidi"/>
                <w:sz w:val="26"/>
                <w:szCs w:val="26"/>
              </w:rPr>
              <w:t>(52)</w:t>
            </w:r>
          </w:p>
        </w:tc>
        <w:tc>
          <w:tcPr>
            <w:tcW w:w="85" w:type="dxa"/>
            <w:vAlign w:val="bottom"/>
          </w:tcPr>
          <w:p w14:paraId="2CD48CAC" w14:textId="77777777" w:rsidR="00FB1232" w:rsidRPr="008B7DC1" w:rsidRDefault="00FB1232" w:rsidP="00FB1232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71257F65" w14:textId="3C826A47" w:rsidR="00FB1232" w:rsidRPr="008B7DC1" w:rsidRDefault="00FB1232" w:rsidP="00FB1232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167350">
              <w:rPr>
                <w:rFonts w:asciiTheme="majorBidi" w:hAnsiTheme="majorBidi" w:cstheme="majorBidi"/>
                <w:sz w:val="26"/>
                <w:szCs w:val="26"/>
              </w:rPr>
              <w:t>(165)</w:t>
            </w:r>
          </w:p>
        </w:tc>
      </w:tr>
      <w:tr w:rsidR="00FB1232" w:rsidRPr="00167350" w14:paraId="39591A9E" w14:textId="77777777" w:rsidTr="004A00F2">
        <w:trPr>
          <w:cantSplit/>
        </w:trPr>
        <w:tc>
          <w:tcPr>
            <w:tcW w:w="3960" w:type="dxa"/>
          </w:tcPr>
          <w:p w14:paraId="6EEEB5CA" w14:textId="77777777" w:rsidR="004443FD" w:rsidRPr="00167350" w:rsidRDefault="00FB1232" w:rsidP="004443FD">
            <w:pPr>
              <w:ind w:left="625" w:right="108" w:hanging="540"/>
              <w:jc w:val="thaiDistribute"/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  <w:r w:rsidRPr="00167350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เจ้าหนี้ค่าซื้อ</w:t>
            </w:r>
            <w:r w:rsidR="004443FD" w:rsidRPr="00167350">
              <w:rPr>
                <w:rFonts w:asciiTheme="majorBidi" w:eastAsia="MS Mincho" w:hAnsiTheme="majorBidi" w:hint="cs"/>
                <w:b/>
                <w:bCs/>
                <w:sz w:val="26"/>
                <w:szCs w:val="26"/>
                <w:cs/>
              </w:rPr>
              <w:t xml:space="preserve">ที่ดิน อาคาร </w:t>
            </w:r>
            <w:r w:rsidRPr="00167350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อุปกรณ์</w:t>
            </w:r>
            <w:r w:rsidRPr="00167350">
              <w:rPr>
                <w:rFonts w:asciiTheme="majorBidi" w:eastAsia="MS Mincho" w:hAnsiTheme="majorBidi" w:hint="cs"/>
                <w:b/>
                <w:bCs/>
                <w:sz w:val="26"/>
                <w:szCs w:val="26"/>
                <w:cs/>
              </w:rPr>
              <w:t>และงานระหว่าง</w:t>
            </w:r>
          </w:p>
          <w:p w14:paraId="3FAF40B9" w14:textId="394032EE" w:rsidR="00FB1232" w:rsidRPr="00167350" w:rsidRDefault="00FB1232" w:rsidP="004443FD">
            <w:pPr>
              <w:ind w:left="1255" w:right="108" w:hanging="630"/>
              <w:jc w:val="thaiDistribute"/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  <w:r w:rsidRPr="00167350">
              <w:rPr>
                <w:rFonts w:asciiTheme="majorBidi" w:eastAsia="MS Mincho" w:hAnsiTheme="majorBidi" w:hint="cs"/>
                <w:b/>
                <w:bCs/>
                <w:sz w:val="26"/>
                <w:szCs w:val="26"/>
                <w:cs/>
              </w:rPr>
              <w:t>ก่อสร้าง</w:t>
            </w:r>
            <w:r w:rsidRPr="00167350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ยกไป</w:t>
            </w:r>
            <w:r w:rsidR="004443FD" w:rsidRPr="00167350">
              <w:rPr>
                <w:rFonts w:asciiTheme="majorBidi" w:eastAsia="MS Mincho" w:hAnsi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4443FD" w:rsidRPr="00167350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(บันทึกเป็นส่วนหนึ่งของ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52C14A" w14:textId="77777777" w:rsidR="00FB1232" w:rsidRPr="00167350" w:rsidRDefault="00FB1232" w:rsidP="00FB1232">
            <w:pPr>
              <w:ind w:right="180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1ECE03AF" w14:textId="77777777" w:rsidR="00FB1232" w:rsidRPr="008B7DC1" w:rsidRDefault="00FB1232" w:rsidP="00FB1232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701535" w14:textId="77777777" w:rsidR="00FB1232" w:rsidRPr="008B7DC1" w:rsidRDefault="00FB1232" w:rsidP="00FB1232">
            <w:pPr>
              <w:ind w:right="180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6EA7AC7" w14:textId="77777777" w:rsidR="00FB1232" w:rsidRPr="008B7DC1" w:rsidRDefault="00FB1232" w:rsidP="00FB1232">
            <w:pPr>
              <w:tabs>
                <w:tab w:val="decimal" w:pos="841"/>
              </w:tabs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50D0B" w14:textId="77777777" w:rsidR="00FB1232" w:rsidRPr="00167350" w:rsidRDefault="00FB1232" w:rsidP="00DB3DD1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dxa"/>
            <w:tcBorders>
              <w:left w:val="nil"/>
              <w:bottom w:val="nil"/>
              <w:right w:val="nil"/>
            </w:tcBorders>
          </w:tcPr>
          <w:p w14:paraId="2182364A" w14:textId="77777777" w:rsidR="00FB1232" w:rsidRPr="008B7DC1" w:rsidRDefault="00FB1232" w:rsidP="00FB1232">
            <w:pPr>
              <w:ind w:left="-90" w:right="180"/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697FD0" w14:textId="77777777" w:rsidR="00FB1232" w:rsidRPr="008B7DC1" w:rsidRDefault="00FB1232" w:rsidP="00FB1232">
            <w:pPr>
              <w:tabs>
                <w:tab w:val="decimal" w:pos="841"/>
              </w:tabs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FB1232" w:rsidRPr="00167350" w14:paraId="5B615832" w14:textId="77777777" w:rsidTr="004A00F2">
        <w:trPr>
          <w:cantSplit/>
        </w:trPr>
        <w:tc>
          <w:tcPr>
            <w:tcW w:w="3960" w:type="dxa"/>
          </w:tcPr>
          <w:p w14:paraId="2A5EE0E3" w14:textId="0DA5B697" w:rsidR="00FB1232" w:rsidRPr="00167350" w:rsidRDefault="00FB1232" w:rsidP="004443FD">
            <w:pPr>
              <w:ind w:left="625" w:right="63"/>
              <w:rPr>
                <w:rFonts w:asciiTheme="majorBidi" w:eastAsia="MS Mincho" w:hAnsiTheme="majorBidi"/>
                <w:b/>
                <w:bCs/>
                <w:sz w:val="26"/>
                <w:szCs w:val="26"/>
              </w:rPr>
            </w:pPr>
            <w:r w:rsidRPr="00167350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Pr="00167350">
              <w:rPr>
                <w:rFonts w:asciiTheme="majorBidi" w:eastAsia="MS Mincho" w:hAnsiTheme="majorBidi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167350">
              <w:rPr>
                <w:rFonts w:asciiTheme="majorBidi" w:eastAsia="MS Mincho" w:hAnsiTheme="majorBidi"/>
                <w:b/>
                <w:bCs/>
                <w:sz w:val="26"/>
                <w:szCs w:val="26"/>
                <w:cs/>
              </w:rPr>
              <w:t>อื่น)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E634DE" w14:textId="5C73D573" w:rsidR="00FB1232" w:rsidRPr="00167350" w:rsidRDefault="00FF1F00" w:rsidP="00FB1232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167350">
              <w:rPr>
                <w:rFonts w:asciiTheme="majorBidi" w:hAnsiTheme="majorBidi"/>
                <w:b/>
                <w:bCs/>
                <w:sz w:val="26"/>
                <w:szCs w:val="26"/>
              </w:rPr>
              <w:t>2,332</w:t>
            </w:r>
          </w:p>
        </w:tc>
        <w:tc>
          <w:tcPr>
            <w:tcW w:w="90" w:type="dxa"/>
            <w:vAlign w:val="bottom"/>
          </w:tcPr>
          <w:p w14:paraId="5E86D84D" w14:textId="77777777" w:rsidR="00FB1232" w:rsidRPr="008B7DC1" w:rsidRDefault="00FB1232" w:rsidP="00FB1232">
            <w:pPr>
              <w:tabs>
                <w:tab w:val="decimal" w:pos="798"/>
                <w:tab w:val="decimal" w:pos="887"/>
              </w:tabs>
              <w:ind w:right="94"/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24EFE4" w14:textId="7F53BFB5" w:rsidR="00FB1232" w:rsidRPr="008B7DC1" w:rsidRDefault="00FB1232" w:rsidP="00186C39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16735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3,087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13E994" w14:textId="77777777" w:rsidR="00FB1232" w:rsidRPr="008B7DC1" w:rsidRDefault="00FB1232" w:rsidP="00FB1232">
            <w:pPr>
              <w:tabs>
                <w:tab w:val="decimal" w:pos="841"/>
              </w:tabs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0F48E08" w14:textId="42C51276" w:rsidR="00FB1232" w:rsidRPr="00167350" w:rsidRDefault="00DB3DD1" w:rsidP="00DB3DD1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6735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50F9BCBF" w14:textId="77777777" w:rsidR="00FB1232" w:rsidRPr="008B7DC1" w:rsidRDefault="00FB1232" w:rsidP="00FB1232">
            <w:pPr>
              <w:ind w:left="-90" w:right="180"/>
              <w:jc w:val="right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CAD530" w14:textId="05A5055A" w:rsidR="00FB1232" w:rsidRPr="008B7DC1" w:rsidRDefault="00FB1232" w:rsidP="00FB1232">
            <w:pPr>
              <w:tabs>
                <w:tab w:val="decimal" w:pos="841"/>
              </w:tabs>
              <w:jc w:val="center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8B7DC1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18D30344" w14:textId="77777777" w:rsidR="007E63EB" w:rsidRDefault="007E63EB" w:rsidP="004A00F2">
      <w:pPr>
        <w:spacing w:before="120" w:after="120"/>
        <w:ind w:left="360" w:hanging="360"/>
        <w:jc w:val="right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7AFDACAA" w14:textId="44C2556B" w:rsidR="006D7DE0" w:rsidRPr="007F1A8C" w:rsidRDefault="006D7DE0" w:rsidP="00C709F6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5.3</w:t>
      </w:r>
      <w:r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pacing w:val="-2"/>
          <w:sz w:val="28"/>
          <w:cs/>
        </w:rPr>
        <w:t xml:space="preserve">  </w:t>
      </w:r>
      <w:r w:rsidRPr="00983A83">
        <w:rPr>
          <w:rFonts w:asciiTheme="majorBidi" w:hAnsiTheme="majorBidi" w:cstheme="majorBidi"/>
          <w:color w:val="000000" w:themeColor="text1"/>
          <w:spacing w:val="-8"/>
          <w:sz w:val="28"/>
          <w:cs/>
        </w:rPr>
        <w:t>เงินสดจ่ายเพื่อซื้อสินทรัพย์ไม่มีตัวตน</w:t>
      </w:r>
      <w:r w:rsidR="000F1644" w:rsidRPr="00294A3D">
        <w:rPr>
          <w:rFonts w:asciiTheme="majorBidi" w:hAnsiTheme="majorBidi" w:hint="cs"/>
          <w:color w:val="000000" w:themeColor="text1"/>
          <w:spacing w:val="-2"/>
          <w:sz w:val="28"/>
          <w:cs/>
        </w:rPr>
        <w:t>และงานระหว่างก่อสร้าง</w:t>
      </w:r>
      <w:r w:rsidRPr="00983A83">
        <w:rPr>
          <w:rFonts w:asciiTheme="majorBidi" w:hAnsiTheme="majorBidi" w:cstheme="majorBidi"/>
          <w:color w:val="000000" w:themeColor="text1"/>
          <w:spacing w:val="-8"/>
          <w:sz w:val="28"/>
          <w:cs/>
        </w:rPr>
        <w:t>สำหรับ</w:t>
      </w:r>
      <w:r w:rsidR="004B2C07">
        <w:rPr>
          <w:rFonts w:asciiTheme="majorBidi" w:hAnsiTheme="majorBidi" w:hint="cs"/>
          <w:sz w:val="28"/>
          <w:cs/>
        </w:rPr>
        <w:t>รอบ</w:t>
      </w:r>
      <w:r w:rsidR="004B2C07">
        <w:rPr>
          <w:rFonts w:ascii="Angsana New" w:hAnsi="Angsana New" w:hint="cs"/>
          <w:sz w:val="28"/>
          <w:cs/>
        </w:rPr>
        <w:t>ระยะเวลา</w:t>
      </w:r>
      <w:r w:rsidR="00C874A9" w:rsidRPr="00983A83">
        <w:rPr>
          <w:rFonts w:asciiTheme="majorBidi" w:hAnsiTheme="majorBidi" w:cstheme="majorBidi" w:hint="cs"/>
          <w:color w:val="000000" w:themeColor="text1"/>
          <w:spacing w:val="-8"/>
          <w:sz w:val="28"/>
          <w:cs/>
        </w:rPr>
        <w:t>หก</w:t>
      </w:r>
      <w:r w:rsidRPr="00983A83">
        <w:rPr>
          <w:rFonts w:asciiTheme="majorBidi" w:hAnsiTheme="majorBidi" w:cstheme="majorBidi"/>
          <w:color w:val="000000" w:themeColor="text1"/>
          <w:spacing w:val="-8"/>
          <w:sz w:val="28"/>
          <w:cs/>
        </w:rPr>
        <w:t>เดือนสิ้นสุดวันที่</w:t>
      </w:r>
      <w:r w:rsidRPr="00983A83">
        <w:rPr>
          <w:rFonts w:asciiTheme="majorBidi" w:hAnsiTheme="majorBidi" w:cstheme="majorBidi"/>
          <w:color w:val="000000" w:themeColor="text1"/>
          <w:spacing w:val="-8"/>
          <w:sz w:val="28"/>
        </w:rPr>
        <w:t xml:space="preserve"> 3</w:t>
      </w:r>
      <w:r w:rsidR="00816564" w:rsidRPr="00983A83">
        <w:rPr>
          <w:rFonts w:asciiTheme="majorBidi" w:hAnsiTheme="majorBidi" w:cstheme="majorBidi"/>
          <w:color w:val="000000" w:themeColor="text1"/>
          <w:spacing w:val="-8"/>
          <w:sz w:val="28"/>
        </w:rPr>
        <w:t>0</w:t>
      </w:r>
      <w:r w:rsidRPr="00983A83">
        <w:rPr>
          <w:rFonts w:asciiTheme="majorBidi" w:hAnsiTheme="majorBidi" w:cstheme="majorBidi"/>
          <w:color w:val="000000" w:themeColor="text1"/>
          <w:spacing w:val="-8"/>
          <w:sz w:val="28"/>
        </w:rPr>
        <w:t xml:space="preserve"> </w:t>
      </w:r>
      <w:r w:rsidRPr="00983A83">
        <w:rPr>
          <w:rFonts w:asciiTheme="majorBidi" w:hAnsiTheme="majorBidi" w:cstheme="majorBidi" w:hint="cs"/>
          <w:color w:val="000000" w:themeColor="text1"/>
          <w:spacing w:val="-8"/>
          <w:sz w:val="28"/>
          <w:cs/>
        </w:rPr>
        <w:t xml:space="preserve">มิถุนายน </w:t>
      </w:r>
      <w:r w:rsidRPr="00983A83">
        <w:rPr>
          <w:rFonts w:asciiTheme="majorBidi" w:hAnsiTheme="majorBidi" w:cstheme="majorBidi"/>
          <w:color w:val="000000" w:themeColor="text1"/>
          <w:spacing w:val="-8"/>
          <w:sz w:val="28"/>
        </w:rPr>
        <w:t xml:space="preserve">2567 </w:t>
      </w:r>
      <w:r w:rsidRPr="00983A83">
        <w:rPr>
          <w:rFonts w:asciiTheme="majorBidi" w:hAnsiTheme="majorBidi" w:cstheme="majorBidi"/>
          <w:color w:val="000000" w:themeColor="text1"/>
          <w:spacing w:val="-8"/>
          <w:sz w:val="28"/>
          <w:cs/>
        </w:rPr>
        <w:t>และ</w:t>
      </w:r>
      <w:r w:rsidR="00086149">
        <w:rPr>
          <w:rFonts w:asciiTheme="majorBidi" w:hAnsiTheme="majorBidi" w:cstheme="majorBidi" w:hint="cs"/>
          <w:color w:val="000000" w:themeColor="text1"/>
          <w:spacing w:val="-8"/>
          <w:sz w:val="28"/>
          <w:cs/>
        </w:rPr>
        <w:t xml:space="preserve">             </w:t>
      </w:r>
      <w:r w:rsidRPr="00983A83">
        <w:rPr>
          <w:rFonts w:asciiTheme="majorBidi" w:hAnsiTheme="majorBidi" w:cstheme="majorBidi"/>
          <w:color w:val="000000" w:themeColor="text1"/>
          <w:spacing w:val="-8"/>
          <w:sz w:val="28"/>
          <w:cs/>
        </w:rPr>
        <w:t xml:space="preserve">สำหรับปีสิ้นสุดวันที่ </w:t>
      </w:r>
      <w:r w:rsidRPr="00983A83">
        <w:rPr>
          <w:rFonts w:asciiTheme="majorBidi" w:hAnsiTheme="majorBidi" w:cstheme="majorBidi"/>
          <w:color w:val="000000" w:themeColor="text1"/>
          <w:spacing w:val="-8"/>
          <w:sz w:val="28"/>
        </w:rPr>
        <w:t xml:space="preserve">31 </w:t>
      </w:r>
      <w:r w:rsidRPr="00983A83">
        <w:rPr>
          <w:rFonts w:asciiTheme="majorBidi" w:hAnsiTheme="majorBidi" w:cstheme="majorBidi"/>
          <w:color w:val="000000" w:themeColor="text1"/>
          <w:spacing w:val="-8"/>
          <w:sz w:val="28"/>
          <w:cs/>
        </w:rPr>
        <w:t xml:space="preserve">ธันวาคม </w:t>
      </w:r>
      <w:r w:rsidRPr="00983A83">
        <w:rPr>
          <w:rFonts w:asciiTheme="majorBidi" w:hAnsiTheme="majorBidi" w:cstheme="majorBidi"/>
          <w:color w:val="000000" w:themeColor="text1"/>
          <w:spacing w:val="-8"/>
          <w:sz w:val="28"/>
        </w:rPr>
        <w:t>2566</w:t>
      </w: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มีดังนี้</w:t>
      </w:r>
    </w:p>
    <w:tbl>
      <w:tblPr>
        <w:tblW w:w="9278" w:type="dxa"/>
        <w:tblInd w:w="2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2"/>
        <w:gridCol w:w="1350"/>
        <w:gridCol w:w="96"/>
        <w:gridCol w:w="1164"/>
        <w:gridCol w:w="82"/>
        <w:gridCol w:w="1358"/>
        <w:gridCol w:w="84"/>
        <w:gridCol w:w="1202"/>
      </w:tblGrid>
      <w:tr w:rsidR="006D7DE0" w:rsidRPr="004A00F2" w14:paraId="158B66C4" w14:textId="77777777" w:rsidTr="00522119">
        <w:trPr>
          <w:cantSplit/>
          <w:trHeight w:val="108"/>
        </w:trPr>
        <w:tc>
          <w:tcPr>
            <w:tcW w:w="3942" w:type="dxa"/>
          </w:tcPr>
          <w:p w14:paraId="70D5DD75" w14:textId="77777777" w:rsidR="006D7DE0" w:rsidRPr="004A00F2" w:rsidRDefault="006D7DE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579DBA54" w14:textId="77777777" w:rsidR="006D7DE0" w:rsidRPr="004A00F2" w:rsidRDefault="006D7DE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" w:type="dxa"/>
            <w:vAlign w:val="center"/>
          </w:tcPr>
          <w:p w14:paraId="590206D9" w14:textId="77777777" w:rsidR="006D7DE0" w:rsidRPr="004A00F2" w:rsidRDefault="006D7DE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44" w:type="dxa"/>
            <w:gridSpan w:val="3"/>
            <w:vAlign w:val="center"/>
          </w:tcPr>
          <w:p w14:paraId="3DCDA6F9" w14:textId="77777777" w:rsidR="006D7DE0" w:rsidRPr="004A00F2" w:rsidRDefault="006D7DE0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caps/>
                <w:sz w:val="26"/>
                <w:szCs w:val="26"/>
                <w:lang w:val="en-GB"/>
              </w:rPr>
              <w:t>(</w:t>
            </w:r>
            <w:r w:rsidRPr="004A00F2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หน่วย: พันบาท)</w:t>
            </w:r>
          </w:p>
        </w:tc>
      </w:tr>
      <w:tr w:rsidR="006D7DE0" w:rsidRPr="004A00F2" w14:paraId="1E00FB56" w14:textId="77777777" w:rsidTr="00522119">
        <w:trPr>
          <w:cantSplit/>
          <w:trHeight w:val="108"/>
        </w:trPr>
        <w:tc>
          <w:tcPr>
            <w:tcW w:w="3942" w:type="dxa"/>
          </w:tcPr>
          <w:p w14:paraId="1FF22B8C" w14:textId="77777777" w:rsidR="006D7DE0" w:rsidRPr="004A00F2" w:rsidRDefault="006D7DE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center"/>
          </w:tcPr>
          <w:p w14:paraId="287D5222" w14:textId="77777777" w:rsidR="006D7DE0" w:rsidRPr="004A00F2" w:rsidRDefault="006D7DE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2" w:type="dxa"/>
            <w:vAlign w:val="center"/>
          </w:tcPr>
          <w:p w14:paraId="6AC4A5A3" w14:textId="77777777" w:rsidR="006D7DE0" w:rsidRPr="004A00F2" w:rsidRDefault="006D7DE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44" w:type="dxa"/>
            <w:gridSpan w:val="3"/>
            <w:tcBorders>
              <w:bottom w:val="single" w:sz="4" w:space="0" w:color="auto"/>
            </w:tcBorders>
            <w:vAlign w:val="center"/>
          </w:tcPr>
          <w:p w14:paraId="15133C67" w14:textId="77777777" w:rsidR="006D7DE0" w:rsidRPr="004A00F2" w:rsidRDefault="006D7DE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92F58" w:rsidRPr="004A00F2" w14:paraId="028F7747" w14:textId="77777777" w:rsidTr="00233E3F">
        <w:trPr>
          <w:cantSplit/>
        </w:trPr>
        <w:tc>
          <w:tcPr>
            <w:tcW w:w="3942" w:type="dxa"/>
          </w:tcPr>
          <w:p w14:paraId="26B6C366" w14:textId="77777777" w:rsidR="006D7DE0" w:rsidRPr="004A00F2" w:rsidRDefault="006D7DE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D7AFC" w14:textId="47599CCC" w:rsidR="00522119" w:rsidRDefault="00522119" w:rsidP="005221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167350">
              <w:rPr>
                <w:rFonts w:asciiTheme="majorBidi" w:hAnsiTheme="majorBidi" w:hint="cs"/>
                <w:sz w:val="26"/>
                <w:szCs w:val="26"/>
                <w:cs/>
              </w:rPr>
              <w:t>รอบ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ระยะเวลาหก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>ดือนสิ้นสุดวันที่</w:t>
            </w:r>
          </w:p>
          <w:p w14:paraId="0E93CA26" w14:textId="77777777" w:rsidR="00522119" w:rsidRPr="00167350" w:rsidRDefault="00522119" w:rsidP="005221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30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6D0FCFBB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6" w:type="dxa"/>
            <w:tcBorders>
              <w:top w:val="single" w:sz="4" w:space="0" w:color="auto"/>
            </w:tcBorders>
            <w:vAlign w:val="bottom"/>
          </w:tcPr>
          <w:p w14:paraId="12A121E9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EAD8D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  <w:p w14:paraId="4474E61F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</w:p>
          <w:p w14:paraId="53ACFC51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A0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E588D16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82" w:type="dxa"/>
            <w:vAlign w:val="bottom"/>
          </w:tcPr>
          <w:p w14:paraId="162960C8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EECF0" w14:textId="53E10E95" w:rsidR="00522119" w:rsidRDefault="00522119" w:rsidP="005221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167350">
              <w:rPr>
                <w:rFonts w:asciiTheme="majorBidi" w:hAnsiTheme="majorBidi" w:hint="cs"/>
                <w:sz w:val="26"/>
                <w:szCs w:val="26"/>
                <w:cs/>
              </w:rPr>
              <w:t>รอบ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ระยะเวลาหก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>ดือนสิ้นสุดวันที่</w:t>
            </w:r>
          </w:p>
          <w:p w14:paraId="3E34BBC8" w14:textId="77777777" w:rsidR="00522119" w:rsidRPr="00167350" w:rsidRDefault="00522119" w:rsidP="005221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30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64650444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1261A309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84D30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  <w:p w14:paraId="2775F7C4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</w:p>
          <w:p w14:paraId="73AEDF0F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A00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16B03FE2" w14:textId="77777777" w:rsidR="006D7DE0" w:rsidRPr="004A00F2" w:rsidRDefault="006D7DE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892F58" w:rsidRPr="004A00F2" w14:paraId="32CB0037" w14:textId="77777777" w:rsidTr="00522119">
        <w:trPr>
          <w:cantSplit/>
        </w:trPr>
        <w:tc>
          <w:tcPr>
            <w:tcW w:w="3942" w:type="dxa"/>
          </w:tcPr>
          <w:p w14:paraId="54DF9EC8" w14:textId="4D25745E" w:rsidR="006D7DE0" w:rsidRPr="004A00F2" w:rsidRDefault="006D7DE0" w:rsidP="00A13CA6">
            <w:pPr>
              <w:ind w:left="583" w:right="108" w:hanging="504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เจ้าหนี้ค่าซื้อสินทรัพย์ไม่มีตัวตน</w:t>
            </w:r>
            <w:r w:rsidR="007843ED" w:rsidRPr="004A00F2"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  <w:cs/>
              </w:rPr>
              <w:t>และงานระหว่</w:t>
            </w:r>
            <w:r w:rsidR="007D533B" w:rsidRPr="004A00F2"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  <w:cs/>
              </w:rPr>
              <w:t>าง</w:t>
            </w:r>
            <w:r w:rsidR="007843ED" w:rsidRPr="004A00F2"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  <w:cs/>
              </w:rPr>
              <w:t>ก่อสร้าง</w:t>
            </w:r>
            <w:r w:rsidRPr="004A00F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ยกมา</w:t>
            </w:r>
            <w:r w:rsidR="00E46AC5" w:rsidRPr="004A00F2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(</w:t>
            </w:r>
            <w:r w:rsidR="00E46AC5" w:rsidRPr="004A00F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บันทึกเป็นส่วนหนึ่งของ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1DB3D25" w14:textId="77777777" w:rsidR="006D7DE0" w:rsidRPr="004A00F2" w:rsidRDefault="006D7DE0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dxa"/>
            <w:vAlign w:val="bottom"/>
          </w:tcPr>
          <w:p w14:paraId="72C580CA" w14:textId="77777777" w:rsidR="006D7DE0" w:rsidRPr="004A00F2" w:rsidRDefault="006D7DE0">
            <w:pPr>
              <w:tabs>
                <w:tab w:val="decimal" w:pos="798"/>
              </w:tabs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1DEAC91C" w14:textId="77777777" w:rsidR="006D7DE0" w:rsidRPr="004A00F2" w:rsidRDefault="006D7DE0">
            <w:pPr>
              <w:tabs>
                <w:tab w:val="decimal" w:pos="798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dxa"/>
          </w:tcPr>
          <w:p w14:paraId="5331F73C" w14:textId="77777777" w:rsidR="006D7DE0" w:rsidRPr="004A00F2" w:rsidRDefault="006D7DE0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3EE69E40" w14:textId="77777777" w:rsidR="006D7DE0" w:rsidRPr="004A00F2" w:rsidRDefault="006D7DE0">
            <w:pPr>
              <w:tabs>
                <w:tab w:val="decimal" w:pos="84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</w:tcPr>
          <w:p w14:paraId="3051D4D8" w14:textId="77777777" w:rsidR="006D7DE0" w:rsidRPr="004A00F2" w:rsidRDefault="006D7DE0">
            <w:pPr>
              <w:ind w:left="-90" w:right="-1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</w:tcPr>
          <w:p w14:paraId="4E5F22E8" w14:textId="77777777" w:rsidR="006D7DE0" w:rsidRPr="004A00F2" w:rsidRDefault="006D7DE0">
            <w:pPr>
              <w:ind w:right="-225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BA7939" w:rsidRPr="004A00F2" w14:paraId="7FB3F783" w14:textId="77777777" w:rsidTr="00522119">
        <w:trPr>
          <w:cantSplit/>
        </w:trPr>
        <w:tc>
          <w:tcPr>
            <w:tcW w:w="3942" w:type="dxa"/>
          </w:tcPr>
          <w:p w14:paraId="5035EC68" w14:textId="2E23CC17" w:rsidR="00BA7939" w:rsidRPr="004A00F2" w:rsidRDefault="00B07F1E" w:rsidP="00A13CA6">
            <w:pPr>
              <w:ind w:left="592" w:right="63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="00E46AC5" w:rsidRPr="004A00F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และ</w:t>
            </w:r>
            <w:r w:rsidR="00BA7939" w:rsidRPr="004A00F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เจ้าหนี้หมุนเวียนอื่น)</w:t>
            </w:r>
          </w:p>
        </w:tc>
        <w:tc>
          <w:tcPr>
            <w:tcW w:w="1350" w:type="dxa"/>
            <w:vAlign w:val="bottom"/>
          </w:tcPr>
          <w:p w14:paraId="3FBB221B" w14:textId="3339EF30" w:rsidR="00BA7939" w:rsidRPr="004A00F2" w:rsidRDefault="00BA7939" w:rsidP="00BA7939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7,467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091834DD" w14:textId="77777777" w:rsidR="00BA7939" w:rsidRPr="004A00F2" w:rsidRDefault="00BA7939" w:rsidP="00BA7939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0B0A79B" w14:textId="77777777" w:rsidR="00BA7939" w:rsidRPr="004A00F2" w:rsidRDefault="00BA7939" w:rsidP="00BA7939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141A83F5" w14:textId="77777777" w:rsidR="00BA7939" w:rsidRPr="004A00F2" w:rsidRDefault="00BA7939" w:rsidP="00BA7939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58450CA5" w14:textId="0CFD5C58" w:rsidR="00BA7939" w:rsidRPr="004A00F2" w:rsidRDefault="00BA7939" w:rsidP="00BA7939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C02F596" w14:textId="77777777" w:rsidR="00BA7939" w:rsidRPr="004A00F2" w:rsidRDefault="00BA7939" w:rsidP="00BA7939">
            <w:pPr>
              <w:ind w:left="-90" w:right="18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8946358" w14:textId="77777777" w:rsidR="00BA7939" w:rsidRPr="004A00F2" w:rsidRDefault="00BA7939" w:rsidP="00BA7939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13CA6" w:rsidRPr="004A00F2" w14:paraId="5C4AF0A5" w14:textId="77777777" w:rsidTr="00522119">
        <w:trPr>
          <w:cantSplit/>
        </w:trPr>
        <w:tc>
          <w:tcPr>
            <w:tcW w:w="3942" w:type="dxa"/>
          </w:tcPr>
          <w:p w14:paraId="362B66E9" w14:textId="10CCCE7B" w:rsidR="00A13CA6" w:rsidRPr="004A00F2" w:rsidRDefault="00A13CA6" w:rsidP="00CA5602">
            <w:pPr>
              <w:tabs>
                <w:tab w:val="left" w:pos="394"/>
              </w:tabs>
              <w:ind w:left="589" w:right="108" w:hanging="510"/>
              <w:jc w:val="thaiDistribute"/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</w:rPr>
            </w:pPr>
            <w:r w:rsidRPr="004A00F2">
              <w:rPr>
                <w:rFonts w:asciiTheme="majorBidi" w:eastAsia="MS Mincho" w:hAnsiTheme="majorBidi" w:hint="cs"/>
                <w:sz w:val="26"/>
                <w:szCs w:val="26"/>
                <w:u w:val="single"/>
                <w:cs/>
              </w:rPr>
              <w:t>เพิ่ม</w:t>
            </w:r>
            <w:r w:rsidRPr="004A00F2">
              <w:rPr>
                <w:rFonts w:asciiTheme="majorBidi" w:eastAsia="MS Mincho" w:hAnsiTheme="majorBidi"/>
                <w:sz w:val="26"/>
                <w:szCs w:val="26"/>
              </w:rPr>
              <w:t>:</w:t>
            </w:r>
            <w:r w:rsidRPr="004A00F2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 </w:t>
            </w:r>
            <w:r w:rsidR="000E0A9D" w:rsidRPr="004A00F2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</w:t>
            </w:r>
            <w:r w:rsidR="00CA5602">
              <w:rPr>
                <w:rFonts w:asciiTheme="majorBidi" w:eastAsia="MS Mincho" w:hAnsiTheme="majorBidi" w:hint="cs"/>
                <w:sz w:val="26"/>
                <w:szCs w:val="26"/>
                <w:cs/>
              </w:rPr>
              <w:t xml:space="preserve"> </w:t>
            </w:r>
            <w:r w:rsidRPr="004A00F2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  <w:t>ซื้อ</w:t>
            </w:r>
            <w:r w:rsidR="0021219C" w:rsidRPr="004A00F2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  <w:t>สินทรัพย์ไม่มีตัวตน</w:t>
            </w:r>
            <w:r w:rsidR="000E0A9D" w:rsidRPr="004A00F2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  <w:br/>
            </w:r>
            <w:r w:rsidR="0021219C" w:rsidRPr="004A00F2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  <w:t>และงานระหว่า</w:t>
            </w:r>
            <w:r w:rsidR="00BD0E98" w:rsidRPr="004A00F2">
              <w:rPr>
                <w:rFonts w:asciiTheme="majorBidi" w:eastAsia="MS Mincho" w:hAnsiTheme="majorBidi" w:cstheme="majorBidi" w:hint="cs"/>
                <w:spacing w:val="-2"/>
                <w:sz w:val="26"/>
                <w:szCs w:val="26"/>
                <w:cs/>
              </w:rPr>
              <w:t>ง</w:t>
            </w:r>
            <w:r w:rsidR="0021219C" w:rsidRPr="004A00F2">
              <w:rPr>
                <w:rFonts w:asciiTheme="majorBidi" w:hAnsiTheme="majorBidi" w:cstheme="majorBidi"/>
                <w:color w:val="000000" w:themeColor="text1"/>
                <w:spacing w:val="-2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50" w:type="dxa"/>
            <w:vAlign w:val="bottom"/>
          </w:tcPr>
          <w:p w14:paraId="3A17B81C" w14:textId="5099E445" w:rsidR="00A13CA6" w:rsidRPr="004A00F2" w:rsidRDefault="00A13CA6" w:rsidP="00A13CA6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12,148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3AFEDE3E" w14:textId="77777777" w:rsidR="00A13CA6" w:rsidRPr="004A00F2" w:rsidRDefault="00A13CA6" w:rsidP="00A13CA6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5EA0C2B8" w14:textId="77777777" w:rsidR="00A13CA6" w:rsidRPr="004A00F2" w:rsidRDefault="00A13CA6" w:rsidP="00A13CA6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28,822</w:t>
            </w:r>
          </w:p>
        </w:tc>
        <w:tc>
          <w:tcPr>
            <w:tcW w:w="82" w:type="dxa"/>
            <w:shd w:val="clear" w:color="auto" w:fill="auto"/>
          </w:tcPr>
          <w:p w14:paraId="585AF0A6" w14:textId="77777777" w:rsidR="00A13CA6" w:rsidRPr="004A00F2" w:rsidRDefault="00A13CA6" w:rsidP="00A13CA6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33CEE80C" w14:textId="6ECC561C" w:rsidR="00A13CA6" w:rsidRPr="004A00F2" w:rsidRDefault="00A13CA6" w:rsidP="00A13CA6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3A8E2BD" w14:textId="77777777" w:rsidR="00A13CA6" w:rsidRPr="004A00F2" w:rsidRDefault="00A13CA6" w:rsidP="00A13CA6">
            <w:pPr>
              <w:ind w:left="-90"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10F1FFD" w14:textId="77777777" w:rsidR="00A13CA6" w:rsidRPr="004A00F2" w:rsidRDefault="00A13CA6" w:rsidP="00A13CA6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</w:tr>
      <w:tr w:rsidR="00A13CA6" w:rsidRPr="004A00F2" w14:paraId="12BA002F" w14:textId="77777777" w:rsidTr="00522119">
        <w:trPr>
          <w:cantSplit/>
        </w:trPr>
        <w:tc>
          <w:tcPr>
            <w:tcW w:w="3942" w:type="dxa"/>
          </w:tcPr>
          <w:p w14:paraId="2D769544" w14:textId="6D8B9831" w:rsidR="00A13CA6" w:rsidRPr="004A00F2" w:rsidRDefault="00A13CA6" w:rsidP="00BD0E98">
            <w:pPr>
              <w:tabs>
                <w:tab w:val="left" w:pos="326"/>
                <w:tab w:val="left" w:pos="601"/>
              </w:tabs>
              <w:ind w:left="85" w:right="108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eastAsia="MS Mincho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A00F2">
              <w:rPr>
                <w:rFonts w:asciiTheme="majorBidi" w:eastAsia="MS Mincho" w:hAnsiTheme="majorBidi" w:cstheme="majorBidi"/>
                <w:sz w:val="26"/>
                <w:szCs w:val="26"/>
              </w:rPr>
              <w:t>:</w:t>
            </w:r>
            <w:r w:rsidRPr="004A00F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  </w:t>
            </w:r>
            <w:r w:rsidR="00BD0E98" w:rsidRPr="004A00F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4A00F2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  <w:t>เงินสดจ่ายเพื่อ</w:t>
            </w:r>
            <w:r w:rsidRPr="004A00F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ซื้อสินทรัพย์ไม่มีตัวตน</w:t>
            </w:r>
          </w:p>
          <w:p w14:paraId="41FECB93" w14:textId="41A03E2E" w:rsidR="00A13CA6" w:rsidRPr="004A00F2" w:rsidRDefault="00BD0E98" w:rsidP="00CA5602">
            <w:pPr>
              <w:tabs>
                <w:tab w:val="left" w:pos="601"/>
                <w:tab w:val="left" w:pos="750"/>
              </w:tabs>
              <w:ind w:right="108" w:firstLine="535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</w:t>
            </w:r>
            <w:r w:rsidR="00A13CA6" w:rsidRPr="004A00F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และงานระหว่างก่อสร้าง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546353" w14:textId="77777777" w:rsidR="00A13CA6" w:rsidRPr="004A00F2" w:rsidRDefault="00A13CA6" w:rsidP="00A13CA6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D493E0" w14:textId="2D78EE22" w:rsidR="00A13CA6" w:rsidRPr="004A00F2" w:rsidRDefault="00A13CA6" w:rsidP="00A13CA6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(15,359)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0439F18A" w14:textId="77777777" w:rsidR="00A13CA6" w:rsidRPr="004A00F2" w:rsidRDefault="00A13CA6" w:rsidP="00A13CA6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3DF3E398" w14:textId="47408AB3" w:rsidR="00A13CA6" w:rsidRPr="004A00F2" w:rsidRDefault="00A13CA6" w:rsidP="00A13CA6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(21,</w:t>
            </w:r>
            <w:r w:rsidR="00632D03" w:rsidRPr="004A00F2">
              <w:rPr>
                <w:rFonts w:asciiTheme="majorBidi" w:hAnsiTheme="majorBidi" w:cstheme="majorBidi"/>
                <w:sz w:val="26"/>
                <w:szCs w:val="26"/>
              </w:rPr>
              <w:t>355</w:t>
            </w:r>
            <w:r w:rsidRPr="004A00F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506F1B5B" w14:textId="77777777" w:rsidR="00A13CA6" w:rsidRPr="004A00F2" w:rsidRDefault="00A13CA6" w:rsidP="00A13CA6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5179436E" w14:textId="30106E94" w:rsidR="00A13CA6" w:rsidRPr="004A00F2" w:rsidRDefault="00A13CA6" w:rsidP="00A13CA6">
            <w:pPr>
              <w:tabs>
                <w:tab w:val="decimal" w:pos="1030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41CB6D7" w14:textId="77777777" w:rsidR="00A13CA6" w:rsidRPr="004A00F2" w:rsidRDefault="00A13CA6" w:rsidP="00A13CA6">
            <w:pPr>
              <w:ind w:left="-90"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C9F34D0" w14:textId="77777777" w:rsidR="00A13CA6" w:rsidRPr="004A00F2" w:rsidRDefault="00A13CA6" w:rsidP="00A13CA6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sz w:val="26"/>
                <w:szCs w:val="26"/>
              </w:rPr>
              <w:t>(167)</w:t>
            </w:r>
          </w:p>
        </w:tc>
      </w:tr>
      <w:tr w:rsidR="00A13CA6" w:rsidRPr="004A00F2" w14:paraId="3C70AE62" w14:textId="77777777" w:rsidTr="00522119">
        <w:trPr>
          <w:cantSplit/>
        </w:trPr>
        <w:tc>
          <w:tcPr>
            <w:tcW w:w="3942" w:type="dxa"/>
          </w:tcPr>
          <w:p w14:paraId="04A5BEC7" w14:textId="62F2D4D7" w:rsidR="00A13CA6" w:rsidRPr="004A00F2" w:rsidRDefault="00A13CA6" w:rsidP="00BD0E98">
            <w:pPr>
              <w:ind w:left="592" w:right="108" w:hanging="522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4A00F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เจ้าหนี้ค่าซื้อสินทรัพย์ไม่มีตัวตนและงานระหว่างก่อสร้างยกไป</w:t>
            </w:r>
            <w:r w:rsidRPr="004A00F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 xml:space="preserve"> (</w:t>
            </w:r>
            <w:r w:rsidRPr="004A00F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บันทึกเป็นส่ว</w:t>
            </w:r>
            <w:r w:rsidRPr="004A00F2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น</w:t>
            </w:r>
            <w:r w:rsidRPr="004A00F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ของ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49881" w14:textId="77777777" w:rsidR="00A13CA6" w:rsidRPr="004A00F2" w:rsidRDefault="00A13CA6" w:rsidP="00A13CA6">
            <w:pPr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" w:type="dxa"/>
            <w:shd w:val="clear" w:color="auto" w:fill="auto"/>
            <w:vAlign w:val="bottom"/>
          </w:tcPr>
          <w:p w14:paraId="10AB8042" w14:textId="77777777" w:rsidR="00A13CA6" w:rsidRPr="004A00F2" w:rsidRDefault="00A13CA6" w:rsidP="00A13CA6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40CF7" w14:textId="77777777" w:rsidR="00A13CA6" w:rsidRPr="004A00F2" w:rsidRDefault="00A13CA6" w:rsidP="00A13CA6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5220EA" w14:textId="77777777" w:rsidR="00A13CA6" w:rsidRPr="004A00F2" w:rsidRDefault="00A13CA6" w:rsidP="00A13CA6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5B243" w14:textId="77777777" w:rsidR="00A13CA6" w:rsidRPr="004A00F2" w:rsidRDefault="00A13CA6" w:rsidP="00A13CA6">
            <w:pPr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54748E" w14:textId="77777777" w:rsidR="00A13CA6" w:rsidRPr="004A00F2" w:rsidRDefault="00A13CA6" w:rsidP="00A13CA6">
            <w:pPr>
              <w:ind w:left="-90"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8389D" w14:textId="77777777" w:rsidR="00A13CA6" w:rsidRPr="004A00F2" w:rsidRDefault="00A13CA6" w:rsidP="00A13CA6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3CA6" w:rsidRPr="004A00F2" w14:paraId="1B4711DB" w14:textId="77777777" w:rsidTr="00522119">
        <w:trPr>
          <w:cantSplit/>
        </w:trPr>
        <w:tc>
          <w:tcPr>
            <w:tcW w:w="3942" w:type="dxa"/>
          </w:tcPr>
          <w:p w14:paraId="03712C0F" w14:textId="18DC2A54" w:rsidR="00A13CA6" w:rsidRPr="004A00F2" w:rsidRDefault="00A13CA6" w:rsidP="00BD0E98">
            <w:pPr>
              <w:ind w:left="592" w:right="63" w:hanging="5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4A00F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เจ้าหนี้การค้าและเจ้าหนี้หมุนเวียนอื่น)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B3FB97" w14:textId="10C5BD57" w:rsidR="00A13CA6" w:rsidRPr="004A00F2" w:rsidRDefault="00A13CA6" w:rsidP="00A13CA6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4,256</w:t>
            </w:r>
          </w:p>
        </w:tc>
        <w:tc>
          <w:tcPr>
            <w:tcW w:w="96" w:type="dxa"/>
            <w:shd w:val="clear" w:color="auto" w:fill="auto"/>
            <w:vAlign w:val="bottom"/>
          </w:tcPr>
          <w:p w14:paraId="3EC795EA" w14:textId="77777777" w:rsidR="00A13CA6" w:rsidRPr="004A00F2" w:rsidRDefault="00A13CA6" w:rsidP="00A13CA6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CF057B" w14:textId="17EA4024" w:rsidR="00A13CA6" w:rsidRPr="004A00F2" w:rsidRDefault="00A13CA6" w:rsidP="00A13CA6">
            <w:pPr>
              <w:tabs>
                <w:tab w:val="decimal" w:pos="798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A00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</w:t>
            </w:r>
            <w:r w:rsidR="00632D03" w:rsidRPr="004A00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467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12007F" w14:textId="77777777" w:rsidR="00A13CA6" w:rsidRPr="004A00F2" w:rsidRDefault="00A13CA6" w:rsidP="00A13CA6">
            <w:pPr>
              <w:tabs>
                <w:tab w:val="decimal" w:pos="841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A9E68C" w14:textId="016EE7BB" w:rsidR="00A13CA6" w:rsidRPr="004A00F2" w:rsidRDefault="00A13CA6" w:rsidP="00A13CA6">
            <w:pPr>
              <w:ind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FE5D9B" w14:textId="77777777" w:rsidR="00A13CA6" w:rsidRPr="004A00F2" w:rsidRDefault="00A13CA6" w:rsidP="00A13CA6">
            <w:pPr>
              <w:ind w:left="-90"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59C77D" w14:textId="77777777" w:rsidR="00A13CA6" w:rsidRPr="004A00F2" w:rsidRDefault="00A13CA6" w:rsidP="00A13CA6">
            <w:pPr>
              <w:tabs>
                <w:tab w:val="decimal" w:pos="991"/>
              </w:tabs>
              <w:ind w:right="18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A00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1084B363" w14:textId="77777777" w:rsidR="006D7DE0" w:rsidRDefault="006D7DE0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3E3F38A3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5D4B876A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74A9B028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70C68CDF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064CA599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65EA83D7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13AE3265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73443C0C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46815FDF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16EABD78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08D5E920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401BCA24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33A523D1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18A21E38" w14:textId="77777777" w:rsidR="00136135" w:rsidRDefault="00136135" w:rsidP="006D7DE0">
      <w:pPr>
        <w:overflowPunct/>
        <w:autoSpaceDE/>
        <w:autoSpaceDN/>
        <w:adjustRightInd/>
        <w:ind w:left="360" w:hanging="360"/>
        <w:jc w:val="thaiDistribute"/>
        <w:textAlignment w:val="auto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62471103" w14:textId="05835FC6" w:rsidR="002403B3" w:rsidRPr="007F1A8C" w:rsidRDefault="007D7054" w:rsidP="00B3354A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</w:t>
      </w:r>
      <w:r w:rsidR="006D7DE0">
        <w:rPr>
          <w:rFonts w:asciiTheme="majorBidi" w:hAnsiTheme="majorBidi" w:cstheme="majorBidi"/>
          <w:color w:val="000000" w:themeColor="text1"/>
          <w:spacing w:val="-2"/>
          <w:sz w:val="28"/>
        </w:rPr>
        <w:t>4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 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รายการที่ไม่เกี่ยวข้องกับเงินสดสำหรับ</w:t>
      </w:r>
      <w:r w:rsidR="00AF3C2F">
        <w:rPr>
          <w:rFonts w:asciiTheme="majorBidi" w:hAnsiTheme="majorBidi" w:hint="cs"/>
          <w:sz w:val="28"/>
          <w:cs/>
        </w:rPr>
        <w:t>รอบ</w:t>
      </w:r>
      <w:r w:rsidR="00AF3C2F">
        <w:rPr>
          <w:rFonts w:ascii="Angsana New" w:hAnsi="Angsana New" w:hint="cs"/>
          <w:sz w:val="28"/>
          <w:cs/>
        </w:rPr>
        <w:t>ระยะเวลา</w:t>
      </w:r>
      <w:r w:rsidR="00D94EFA">
        <w:rPr>
          <w:rFonts w:asciiTheme="majorBidi" w:hAnsiTheme="majorBidi" w:cstheme="majorBidi" w:hint="cs"/>
          <w:sz w:val="28"/>
          <w:cs/>
          <w:lang w:val="en-GB"/>
        </w:rPr>
        <w:t>หก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="006D1DFD" w:rsidRPr="007F1A8C">
        <w:rPr>
          <w:rFonts w:asciiTheme="majorBidi" w:hAnsiTheme="majorBidi" w:cstheme="majorBidi"/>
          <w:sz w:val="28"/>
          <w:lang w:val="en-GB"/>
        </w:rPr>
        <w:t xml:space="preserve"> </w:t>
      </w:r>
      <w:r w:rsidR="006D1DFD" w:rsidRPr="007F1A8C">
        <w:rPr>
          <w:rFonts w:asciiTheme="majorBidi" w:hAnsiTheme="majorBidi" w:cstheme="majorBidi"/>
          <w:sz w:val="28"/>
        </w:rPr>
        <w:t>3</w:t>
      </w:r>
      <w:r w:rsidR="00D94EFA">
        <w:rPr>
          <w:rFonts w:asciiTheme="majorBidi" w:hAnsiTheme="majorBidi" w:cstheme="majorBidi"/>
          <w:sz w:val="28"/>
        </w:rPr>
        <w:t>0</w:t>
      </w:r>
      <w:r w:rsidR="00762259">
        <w:rPr>
          <w:rFonts w:asciiTheme="majorBidi" w:hAnsiTheme="majorBidi" w:cstheme="majorBidi"/>
          <w:sz w:val="28"/>
        </w:rPr>
        <w:t xml:space="preserve"> </w:t>
      </w:r>
      <w:r w:rsidR="00D94EFA">
        <w:rPr>
          <w:rFonts w:asciiTheme="majorBidi" w:hAnsiTheme="majorBidi" w:cstheme="majorBidi" w:hint="cs"/>
          <w:sz w:val="28"/>
          <w:cs/>
        </w:rPr>
        <w:t>มิถุนายน</w:t>
      </w:r>
      <w:r w:rsidR="006D1DFD" w:rsidRPr="007F1A8C">
        <w:rPr>
          <w:rFonts w:asciiTheme="majorBidi" w:hAnsiTheme="majorBidi" w:cstheme="majorBidi"/>
          <w:color w:val="000000" w:themeColor="text1"/>
          <w:spacing w:val="-2"/>
          <w:sz w:val="28"/>
          <w:lang w:val="en-GB"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6D7DE0">
        <w:rPr>
          <w:rFonts w:asciiTheme="majorBidi" w:hAnsiTheme="majorBidi" w:cstheme="majorBidi"/>
          <w:color w:val="000000" w:themeColor="text1"/>
          <w:spacing w:val="-2"/>
          <w:sz w:val="28"/>
        </w:rPr>
        <w:t>7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และสำหรับปีสิ้นสุดวันที่</w:t>
      </w:r>
      <w:r w:rsidR="00F44B2F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 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31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ธันวาคม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6D7DE0">
        <w:rPr>
          <w:rFonts w:asciiTheme="majorBidi" w:hAnsiTheme="majorBidi" w:cstheme="majorBidi"/>
          <w:color w:val="000000" w:themeColor="text1"/>
          <w:spacing w:val="-2"/>
          <w:sz w:val="28"/>
        </w:rPr>
        <w:t>6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 xml:space="preserve"> </w:t>
      </w:r>
      <w:r w:rsidR="000D7B8A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มีดังนี้</w:t>
      </w: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8"/>
        <w:gridCol w:w="1440"/>
        <w:gridCol w:w="59"/>
        <w:gridCol w:w="1236"/>
        <w:gridCol w:w="54"/>
        <w:gridCol w:w="1351"/>
        <w:gridCol w:w="92"/>
        <w:gridCol w:w="1350"/>
      </w:tblGrid>
      <w:tr w:rsidR="000D7B8A" w:rsidRPr="00CB6B22" w14:paraId="33F58921" w14:textId="77777777" w:rsidTr="00233E3F">
        <w:trPr>
          <w:cantSplit/>
        </w:trPr>
        <w:tc>
          <w:tcPr>
            <w:tcW w:w="3688" w:type="dxa"/>
          </w:tcPr>
          <w:p w14:paraId="24B538C4" w14:textId="77777777" w:rsidR="000D7B8A" w:rsidRPr="00CB6B22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3"/>
            <w:vAlign w:val="center"/>
          </w:tcPr>
          <w:p w14:paraId="574F7398" w14:textId="77777777" w:rsidR="000D7B8A" w:rsidRPr="00CB6B22" w:rsidRDefault="000D7B8A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" w:type="dxa"/>
            <w:vAlign w:val="center"/>
          </w:tcPr>
          <w:p w14:paraId="1E12777F" w14:textId="77777777" w:rsidR="000D7B8A" w:rsidRPr="00CB6B22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93" w:type="dxa"/>
            <w:gridSpan w:val="3"/>
            <w:vAlign w:val="center"/>
          </w:tcPr>
          <w:p w14:paraId="457EFE7B" w14:textId="77777777" w:rsidR="000D7B8A" w:rsidRPr="00CB6B22" w:rsidRDefault="000D7B8A" w:rsidP="00F41B7B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caps/>
                <w:sz w:val="26"/>
                <w:szCs w:val="26"/>
                <w:lang w:val="en-GB"/>
              </w:rPr>
            </w:pPr>
            <w:r w:rsidRPr="00CB6B22">
              <w:rPr>
                <w:rFonts w:asciiTheme="majorBidi" w:hAnsiTheme="majorBidi" w:cstheme="majorBidi"/>
                <w:caps/>
                <w:sz w:val="26"/>
                <w:szCs w:val="26"/>
                <w:cs/>
                <w:lang w:val="en-GB"/>
              </w:rPr>
              <w:t>(หน่วย: พันบาท)</w:t>
            </w:r>
          </w:p>
        </w:tc>
      </w:tr>
      <w:tr w:rsidR="000D7B8A" w:rsidRPr="00CB6B22" w14:paraId="42F2E7B0" w14:textId="77777777" w:rsidTr="00233E3F">
        <w:trPr>
          <w:cantSplit/>
        </w:trPr>
        <w:tc>
          <w:tcPr>
            <w:tcW w:w="3688" w:type="dxa"/>
          </w:tcPr>
          <w:p w14:paraId="6D9A85A9" w14:textId="77777777" w:rsidR="000D7B8A" w:rsidRPr="00CB6B22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3"/>
            <w:tcBorders>
              <w:bottom w:val="single" w:sz="4" w:space="0" w:color="auto"/>
            </w:tcBorders>
            <w:vAlign w:val="center"/>
          </w:tcPr>
          <w:p w14:paraId="5C0699F5" w14:textId="77777777" w:rsidR="000D7B8A" w:rsidRPr="00CB6B22" w:rsidRDefault="000D7B8A" w:rsidP="00E54490">
            <w:pP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6B2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54" w:type="dxa"/>
            <w:vAlign w:val="center"/>
          </w:tcPr>
          <w:p w14:paraId="044D25B2" w14:textId="77777777" w:rsidR="000D7B8A" w:rsidRPr="00CB6B22" w:rsidRDefault="000D7B8A" w:rsidP="00E54490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93" w:type="dxa"/>
            <w:gridSpan w:val="3"/>
            <w:tcBorders>
              <w:bottom w:val="single" w:sz="4" w:space="0" w:color="auto"/>
            </w:tcBorders>
            <w:vAlign w:val="center"/>
          </w:tcPr>
          <w:p w14:paraId="1EABE167" w14:textId="77777777" w:rsidR="000D7B8A" w:rsidRPr="00CB6B22" w:rsidRDefault="000D7B8A" w:rsidP="00E54490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6B2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22A" w:rsidRPr="00CB6B22" w14:paraId="5F00FBCF" w14:textId="77777777" w:rsidTr="00233E3F">
        <w:trPr>
          <w:cantSplit/>
        </w:trPr>
        <w:tc>
          <w:tcPr>
            <w:tcW w:w="3688" w:type="dxa"/>
          </w:tcPr>
          <w:p w14:paraId="7BAF1869" w14:textId="77777777" w:rsidR="000D7B8A" w:rsidRPr="00CB6B22" w:rsidRDefault="000D7B8A" w:rsidP="00E54490">
            <w:pPr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E6D7B" w14:textId="4034AA67" w:rsidR="00FC1AD8" w:rsidRDefault="00FC1AD8" w:rsidP="00FC1AD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167350">
              <w:rPr>
                <w:rFonts w:asciiTheme="majorBidi" w:hAnsiTheme="majorBidi" w:hint="cs"/>
                <w:sz w:val="26"/>
                <w:szCs w:val="26"/>
                <w:cs/>
              </w:rPr>
              <w:t>รอบ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ระยะเวลาหก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>ดือนสิ้นสุดวันที่</w:t>
            </w:r>
          </w:p>
          <w:p w14:paraId="737ACB6A" w14:textId="77777777" w:rsidR="00FC1AD8" w:rsidRPr="00167350" w:rsidRDefault="00FC1AD8" w:rsidP="00FC1AD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30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0096183D" w14:textId="48DAA981" w:rsidR="000D7B8A" w:rsidRPr="00CB6B22" w:rsidRDefault="000D7B8A" w:rsidP="008148D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6B22">
              <w:rPr>
                <w:rFonts w:ascii="Angsana New" w:hAnsi="Angsana New"/>
                <w:sz w:val="26"/>
                <w:szCs w:val="26"/>
              </w:rPr>
              <w:t>256</w:t>
            </w:r>
            <w:r w:rsidR="00FB1232" w:rsidRPr="00CB6B22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59" w:type="dxa"/>
            <w:tcBorders>
              <w:top w:val="single" w:sz="4" w:space="0" w:color="auto"/>
            </w:tcBorders>
            <w:vAlign w:val="bottom"/>
          </w:tcPr>
          <w:p w14:paraId="192C99E7" w14:textId="77777777" w:rsidR="000D7B8A" w:rsidRPr="00CB6B22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AB5D7" w14:textId="6D8553DC" w:rsidR="00F644E6" w:rsidRPr="00CB6B22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6B22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  <w:p w14:paraId="5F19002B" w14:textId="38BED83F" w:rsidR="000D7B8A" w:rsidRPr="00CB6B22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6B22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  <w:p w14:paraId="5D286160" w14:textId="77777777" w:rsidR="000D7B8A" w:rsidRPr="00CB6B22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6B22">
              <w:rPr>
                <w:rFonts w:ascii="Angsana New" w:hAnsi="Angsana New"/>
                <w:sz w:val="26"/>
                <w:szCs w:val="26"/>
              </w:rPr>
              <w:t>31</w:t>
            </w:r>
            <w:r w:rsidRPr="00CB6B22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712C89AC" w14:textId="3F65F18A" w:rsidR="000D7B8A" w:rsidRPr="00CB6B22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6B22">
              <w:rPr>
                <w:rFonts w:ascii="Angsana New" w:hAnsi="Angsana New"/>
                <w:sz w:val="26"/>
                <w:szCs w:val="26"/>
              </w:rPr>
              <w:t>256</w:t>
            </w:r>
            <w:r w:rsidR="00FB1232" w:rsidRPr="00CB6B2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54" w:type="dxa"/>
            <w:vAlign w:val="bottom"/>
          </w:tcPr>
          <w:p w14:paraId="54AA779B" w14:textId="77777777" w:rsidR="000D7B8A" w:rsidRPr="00CB6B22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C3AF3" w14:textId="3F7A0689" w:rsidR="00FC1AD8" w:rsidRDefault="00FC1AD8" w:rsidP="00FC1AD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Pr="00167350">
              <w:rPr>
                <w:rFonts w:asciiTheme="majorBidi" w:hAnsiTheme="majorBidi" w:hint="cs"/>
                <w:sz w:val="26"/>
                <w:szCs w:val="26"/>
                <w:cs/>
              </w:rPr>
              <w:t>รอบ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ระยะเวลาหก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>ดือนสิ้นสุดวันที่</w:t>
            </w:r>
          </w:p>
          <w:p w14:paraId="591E591D" w14:textId="77777777" w:rsidR="00FC1AD8" w:rsidRPr="00167350" w:rsidRDefault="00FC1AD8" w:rsidP="00FC1AD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30</w:t>
            </w:r>
            <w:r w:rsidRPr="001673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67350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  <w:p w14:paraId="6F792F3B" w14:textId="7C4D8965" w:rsidR="000D7B8A" w:rsidRPr="00CB6B22" w:rsidRDefault="00F41B7B" w:rsidP="00F41B7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67350">
              <w:rPr>
                <w:rFonts w:ascii="Angsana New" w:hAnsi="Angsana New"/>
                <w:sz w:val="26"/>
                <w:szCs w:val="26"/>
              </w:rPr>
              <w:t>256</w:t>
            </w:r>
            <w:r w:rsidRPr="00167350">
              <w:rPr>
                <w:rFonts w:ascii="Angsana New" w:hAnsi="Angsana New" w:hint="cs"/>
                <w:sz w:val="26"/>
                <w:szCs w:val="26"/>
              </w:rPr>
              <w:t>7</w:t>
            </w:r>
          </w:p>
        </w:tc>
        <w:tc>
          <w:tcPr>
            <w:tcW w:w="92" w:type="dxa"/>
            <w:tcBorders>
              <w:top w:val="single" w:sz="4" w:space="0" w:color="auto"/>
            </w:tcBorders>
            <w:vAlign w:val="bottom"/>
          </w:tcPr>
          <w:p w14:paraId="1715E997" w14:textId="77777777" w:rsidR="000D7B8A" w:rsidRPr="00CB6B22" w:rsidRDefault="000D7B8A" w:rsidP="00E544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7C7C8" w14:textId="2DDC7AD5" w:rsidR="00F644E6" w:rsidRPr="00CB6B22" w:rsidRDefault="000D7B8A" w:rsidP="000D7B8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6B22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  <w:p w14:paraId="3F81D91A" w14:textId="63C0746F" w:rsidR="000D7B8A" w:rsidRPr="00CB6B22" w:rsidRDefault="000D7B8A" w:rsidP="0062117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6B22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</w:p>
          <w:p w14:paraId="73729BC6" w14:textId="77777777" w:rsidR="000D7B8A" w:rsidRPr="00CB6B22" w:rsidRDefault="000D7B8A" w:rsidP="000D7B8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6B22">
              <w:rPr>
                <w:rFonts w:ascii="Angsana New" w:hAnsi="Angsana New"/>
                <w:sz w:val="26"/>
                <w:szCs w:val="26"/>
              </w:rPr>
              <w:t>31</w:t>
            </w:r>
            <w:r w:rsidRPr="00CB6B22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315D2FD6" w14:textId="6CD03D85" w:rsidR="000D7B8A" w:rsidRPr="00CB6B22" w:rsidRDefault="000D7B8A" w:rsidP="000D7B8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B6B22">
              <w:rPr>
                <w:rFonts w:ascii="Angsana New" w:hAnsi="Angsana New"/>
                <w:sz w:val="26"/>
                <w:szCs w:val="26"/>
              </w:rPr>
              <w:t>256</w:t>
            </w:r>
            <w:r w:rsidR="00B81F7C" w:rsidRPr="00CB6B22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67622A" w:rsidRPr="00CB6B22" w14:paraId="07286DB7" w14:textId="77777777" w:rsidTr="00233E3F">
        <w:trPr>
          <w:cantSplit/>
        </w:trPr>
        <w:tc>
          <w:tcPr>
            <w:tcW w:w="3688" w:type="dxa"/>
          </w:tcPr>
          <w:p w14:paraId="43C91096" w14:textId="406EFF3A" w:rsidR="000D7B8A" w:rsidRPr="00CB6B22" w:rsidRDefault="000D7B8A" w:rsidP="000D7B8A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CB6B2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หนี้สินระยะยาว</w:t>
            </w:r>
            <w:r w:rsidR="00871DB8" w:rsidRPr="00CB6B2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ตาม</w:t>
            </w:r>
            <w:r w:rsidRPr="00CB6B2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สัญญาเช่า</w:t>
            </w:r>
            <w:r w:rsidR="00E76747" w:rsidRPr="00CB6B2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เงินทุน</w:t>
            </w:r>
            <w:r w:rsidRPr="00CB6B2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ยกมา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8E22E9" w14:textId="77777777" w:rsidR="000D7B8A" w:rsidRPr="00CB6B22" w:rsidRDefault="000D7B8A" w:rsidP="00E54490">
            <w:pPr>
              <w:tabs>
                <w:tab w:val="decimal" w:pos="107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dxa"/>
            <w:vAlign w:val="bottom"/>
          </w:tcPr>
          <w:p w14:paraId="4EDE0502" w14:textId="77777777" w:rsidR="000D7B8A" w:rsidRPr="00CB6B22" w:rsidRDefault="000D7B8A" w:rsidP="00E54490">
            <w:pPr>
              <w:tabs>
                <w:tab w:val="decimal" w:pos="798"/>
              </w:tabs>
              <w:ind w:right="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3672F8B1" w14:textId="77777777" w:rsidR="000D7B8A" w:rsidRPr="00CB6B22" w:rsidRDefault="000D7B8A" w:rsidP="00E5449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" w:type="dxa"/>
          </w:tcPr>
          <w:p w14:paraId="73BB6568" w14:textId="77777777" w:rsidR="000D7B8A" w:rsidRPr="00CB6B22" w:rsidRDefault="000D7B8A" w:rsidP="00E54490">
            <w:pPr>
              <w:tabs>
                <w:tab w:val="decimal" w:pos="84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772E2F14" w14:textId="77777777" w:rsidR="000D7B8A" w:rsidRPr="00CB6B22" w:rsidRDefault="000D7B8A" w:rsidP="00E54490">
            <w:pPr>
              <w:tabs>
                <w:tab w:val="decimal" w:pos="107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dxa"/>
          </w:tcPr>
          <w:p w14:paraId="41D10C79" w14:textId="77777777" w:rsidR="000D7B8A" w:rsidRPr="00CB6B22" w:rsidRDefault="000D7B8A" w:rsidP="00E54490">
            <w:pPr>
              <w:ind w:left="-90" w:right="-10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D861B1" w14:textId="77777777" w:rsidR="000D7B8A" w:rsidRPr="00CB6B22" w:rsidRDefault="000D7B8A" w:rsidP="00E5449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7622A" w:rsidRPr="00CB6B22" w14:paraId="7DC0D2C0" w14:textId="77777777" w:rsidTr="00233E3F">
        <w:trPr>
          <w:cantSplit/>
        </w:trPr>
        <w:tc>
          <w:tcPr>
            <w:tcW w:w="3688" w:type="dxa"/>
          </w:tcPr>
          <w:p w14:paraId="3505B19D" w14:textId="0E5D9D1F" w:rsidR="00E37714" w:rsidRPr="00CB6B22" w:rsidRDefault="00E37714" w:rsidP="00A52117">
            <w:pPr>
              <w:ind w:left="549" w:right="63" w:hanging="9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CB6B2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(รวมส่วนของหนี้สินระยะยาว</w:t>
            </w:r>
            <w:r w:rsidR="00D732AF" w:rsidRPr="00CB6B2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ตามสัญญาเช่า</w:t>
            </w:r>
            <w:r w:rsidR="00E76747" w:rsidRPr="00CB6B2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เ</w:t>
            </w:r>
            <w:r w:rsidR="00D732AF" w:rsidRPr="00CB6B2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งินทุน</w:t>
            </w:r>
            <w:r w:rsidRPr="00CB6B2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ที่ถึงกำหนดชำระภายในหนึ่งปี)</w:t>
            </w:r>
          </w:p>
        </w:tc>
        <w:tc>
          <w:tcPr>
            <w:tcW w:w="1440" w:type="dxa"/>
            <w:vAlign w:val="bottom"/>
          </w:tcPr>
          <w:p w14:paraId="367BAD5A" w14:textId="72BA6D8F" w:rsidR="00E37714" w:rsidRPr="00CB6B22" w:rsidRDefault="00BA7939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6B22">
              <w:rPr>
                <w:rFonts w:asciiTheme="majorBidi" w:hAnsiTheme="majorBidi" w:cstheme="majorBidi"/>
                <w:sz w:val="26"/>
                <w:szCs w:val="26"/>
              </w:rPr>
              <w:t>148,221</w:t>
            </w:r>
          </w:p>
        </w:tc>
        <w:tc>
          <w:tcPr>
            <w:tcW w:w="59" w:type="dxa"/>
            <w:vAlign w:val="bottom"/>
          </w:tcPr>
          <w:p w14:paraId="41B61CF4" w14:textId="77777777" w:rsidR="00E37714" w:rsidRPr="00CB6B22" w:rsidRDefault="00E37714" w:rsidP="00E37714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14:paraId="02818C85" w14:textId="142882E6" w:rsidR="00E37714" w:rsidRPr="00CB6B22" w:rsidRDefault="00E37714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6B2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151,704</w:t>
            </w:r>
          </w:p>
        </w:tc>
        <w:tc>
          <w:tcPr>
            <w:tcW w:w="54" w:type="dxa"/>
            <w:vAlign w:val="bottom"/>
          </w:tcPr>
          <w:p w14:paraId="3EF86F8E" w14:textId="77777777" w:rsidR="00E37714" w:rsidRPr="00CB6B22" w:rsidRDefault="00E37714" w:rsidP="00E37714">
            <w:pPr>
              <w:tabs>
                <w:tab w:val="decimal" w:pos="810"/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5BDC7EFE" w14:textId="26662E3D" w:rsidR="00E37714" w:rsidRPr="00CB6B22" w:rsidRDefault="00E74175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6B22">
              <w:rPr>
                <w:rFonts w:asciiTheme="majorBidi" w:hAnsiTheme="majorBidi" w:cstheme="majorBidi"/>
                <w:sz w:val="26"/>
                <w:szCs w:val="26"/>
              </w:rPr>
              <w:t>4,630</w:t>
            </w:r>
          </w:p>
        </w:tc>
        <w:tc>
          <w:tcPr>
            <w:tcW w:w="92" w:type="dxa"/>
            <w:vAlign w:val="bottom"/>
          </w:tcPr>
          <w:p w14:paraId="3500B00A" w14:textId="77777777" w:rsidR="00E37714" w:rsidRPr="00CB6B22" w:rsidRDefault="00E37714" w:rsidP="00E37714">
            <w:pPr>
              <w:tabs>
                <w:tab w:val="decimal" w:pos="810"/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66E3A55" w14:textId="66BD57D3" w:rsidR="00E37714" w:rsidRPr="00CB6B22" w:rsidRDefault="00E37714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6B22">
              <w:rPr>
                <w:rFonts w:asciiTheme="majorBidi" w:hAnsiTheme="majorBidi" w:cstheme="majorBidi"/>
                <w:sz w:val="26"/>
                <w:szCs w:val="26"/>
              </w:rPr>
              <w:t>930</w:t>
            </w:r>
          </w:p>
        </w:tc>
      </w:tr>
      <w:tr w:rsidR="0067622A" w:rsidRPr="00CB6B22" w14:paraId="568AE10D" w14:textId="77777777" w:rsidTr="00233E3F">
        <w:trPr>
          <w:cantSplit/>
        </w:trPr>
        <w:tc>
          <w:tcPr>
            <w:tcW w:w="3688" w:type="dxa"/>
          </w:tcPr>
          <w:p w14:paraId="71804C0B" w14:textId="0AE2D4A9" w:rsidR="00621079" w:rsidRPr="00CB6B22" w:rsidRDefault="001E2085" w:rsidP="00E37714">
            <w:pPr>
              <w:tabs>
                <w:tab w:val="left" w:pos="535"/>
              </w:tabs>
              <w:ind w:left="85"/>
              <w:jc w:val="thaiDistribute"/>
              <w:rPr>
                <w:rFonts w:asciiTheme="majorBidi" w:eastAsia="MS Mincho" w:hAnsiTheme="majorBidi"/>
                <w:sz w:val="26"/>
                <w:szCs w:val="26"/>
              </w:rPr>
            </w:pPr>
            <w:r w:rsidRPr="00CB6B22">
              <w:rPr>
                <w:rFonts w:asciiTheme="majorBidi" w:eastAsia="MS Mincho" w:hAnsiTheme="majorBidi" w:cstheme="majorBidi" w:hint="cs"/>
                <w:sz w:val="26"/>
                <w:szCs w:val="26"/>
                <w:u w:val="single"/>
                <w:cs/>
              </w:rPr>
              <w:t>เพิ่ม</w:t>
            </w:r>
            <w:r w:rsidR="00E37714" w:rsidRPr="00CB6B22">
              <w:rPr>
                <w:rFonts w:asciiTheme="majorBidi" w:eastAsia="MS Mincho" w:hAnsiTheme="majorBidi" w:cstheme="majorBidi"/>
                <w:sz w:val="26"/>
                <w:szCs w:val="26"/>
              </w:rPr>
              <w:t>:</w:t>
            </w:r>
            <w:r w:rsidR="00E37714" w:rsidRPr="00CB6B2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 xml:space="preserve"> </w:t>
            </w:r>
            <w:r w:rsidR="00E37714" w:rsidRPr="00CB6B2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</w:t>
            </w:r>
            <w:r w:rsidR="001026E6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</w:t>
            </w:r>
            <w:r w:rsidR="00E37714" w:rsidRPr="00CB6B2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หนี้สินระยะยาว</w:t>
            </w:r>
            <w:r w:rsidR="00E37714" w:rsidRPr="00CB6B22">
              <w:rPr>
                <w:rFonts w:asciiTheme="majorBidi" w:eastAsia="MS Mincho" w:hAnsiTheme="majorBidi" w:hint="cs"/>
                <w:sz w:val="26"/>
                <w:szCs w:val="26"/>
                <w:cs/>
              </w:rPr>
              <w:t>ตามสัญญาเช่าเงินทุน</w:t>
            </w:r>
          </w:p>
          <w:p w14:paraId="095D4799" w14:textId="3B051B5B" w:rsidR="00E37714" w:rsidRPr="00CB6B22" w:rsidRDefault="00EC3162" w:rsidP="001026E6">
            <w:pPr>
              <w:tabs>
                <w:tab w:val="left" w:pos="535"/>
              </w:tabs>
              <w:ind w:left="85"/>
              <w:jc w:val="thaiDistribut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B6B2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         </w:t>
            </w:r>
            <w:r w:rsidR="001026E6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 xml:space="preserve"> </w:t>
            </w:r>
            <w:r w:rsidR="00E37714" w:rsidRPr="00CB6B2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ระหว่าง</w:t>
            </w:r>
            <w:r w:rsidR="00CB6B22">
              <w:rPr>
                <w:rFonts w:asciiTheme="majorBidi" w:eastAsia="MS Mincho" w:hAnsiTheme="majorBidi" w:cstheme="majorBidi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vAlign w:val="bottom"/>
          </w:tcPr>
          <w:p w14:paraId="5A907D11" w14:textId="691C6385" w:rsidR="00E37714" w:rsidRPr="00CB6B22" w:rsidRDefault="00BA7939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6B22">
              <w:rPr>
                <w:rFonts w:asciiTheme="majorBidi" w:hAnsiTheme="majorBidi" w:cstheme="majorBidi"/>
                <w:sz w:val="26"/>
                <w:szCs w:val="26"/>
              </w:rPr>
              <w:t>13,424</w:t>
            </w:r>
          </w:p>
        </w:tc>
        <w:tc>
          <w:tcPr>
            <w:tcW w:w="59" w:type="dxa"/>
            <w:vAlign w:val="bottom"/>
          </w:tcPr>
          <w:p w14:paraId="741ACFC3" w14:textId="77777777" w:rsidR="00E37714" w:rsidRPr="00CB6B22" w:rsidRDefault="00E37714" w:rsidP="00E37714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14:paraId="43A15CD5" w14:textId="37BC1A29" w:rsidR="00E37714" w:rsidRPr="00CB6B22" w:rsidRDefault="00E37714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6B22">
              <w:rPr>
                <w:rFonts w:asciiTheme="majorBidi" w:hAnsiTheme="majorBidi" w:cstheme="majorBidi"/>
                <w:sz w:val="26"/>
                <w:szCs w:val="26"/>
              </w:rPr>
              <w:t>4,661</w:t>
            </w:r>
          </w:p>
        </w:tc>
        <w:tc>
          <w:tcPr>
            <w:tcW w:w="54" w:type="dxa"/>
          </w:tcPr>
          <w:p w14:paraId="20732DEC" w14:textId="77777777" w:rsidR="00E37714" w:rsidRPr="00CB6B22" w:rsidRDefault="00E37714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7DB588B4" w14:textId="4DF7DF42" w:rsidR="00E37714" w:rsidRPr="00CB6B22" w:rsidRDefault="00E74175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6B22">
              <w:rPr>
                <w:rFonts w:asciiTheme="majorBidi" w:hAnsiTheme="majorBidi" w:cstheme="majorBidi"/>
                <w:sz w:val="26"/>
                <w:szCs w:val="26"/>
              </w:rPr>
              <w:t>13,424</w:t>
            </w:r>
          </w:p>
        </w:tc>
        <w:tc>
          <w:tcPr>
            <w:tcW w:w="92" w:type="dxa"/>
          </w:tcPr>
          <w:p w14:paraId="384A56A7" w14:textId="77777777" w:rsidR="00E37714" w:rsidRPr="00CB6B22" w:rsidRDefault="00E37714" w:rsidP="00E37714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6EB28DA" w14:textId="72548AEC" w:rsidR="00E37714" w:rsidRPr="00CB6B22" w:rsidRDefault="00E37714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6B22">
              <w:rPr>
                <w:rFonts w:asciiTheme="majorBidi" w:hAnsiTheme="majorBidi" w:cstheme="majorBidi"/>
                <w:sz w:val="26"/>
                <w:szCs w:val="26"/>
              </w:rPr>
              <w:t>4,447</w:t>
            </w:r>
          </w:p>
        </w:tc>
      </w:tr>
      <w:tr w:rsidR="0067622A" w:rsidRPr="00CB6B22" w14:paraId="5B4A9F22" w14:textId="77777777" w:rsidTr="00233E3F">
        <w:trPr>
          <w:cantSplit/>
        </w:trPr>
        <w:tc>
          <w:tcPr>
            <w:tcW w:w="3688" w:type="dxa"/>
          </w:tcPr>
          <w:p w14:paraId="321DA7DF" w14:textId="2F1BC99D" w:rsidR="00E37714" w:rsidRPr="00CB6B22" w:rsidRDefault="008C664D" w:rsidP="00285805">
            <w:pPr>
              <w:tabs>
                <w:tab w:val="left" w:pos="535"/>
              </w:tabs>
              <w:ind w:firstLine="85"/>
              <w:jc w:val="thaiDistribute"/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</w:pPr>
            <w:r w:rsidRPr="00CB6B22">
              <w:rPr>
                <w:rFonts w:asciiTheme="majorBidi" w:eastAsia="MS Mincho" w:hAnsiTheme="majorBidi" w:cstheme="majorBidi" w:hint="cs"/>
                <w:sz w:val="26"/>
                <w:szCs w:val="26"/>
                <w:u w:val="single"/>
                <w:cs/>
              </w:rPr>
              <w:t>หัก</w:t>
            </w:r>
            <w:r w:rsidR="00E37714" w:rsidRPr="00CB6B22">
              <w:rPr>
                <w:rFonts w:asciiTheme="majorBidi" w:eastAsia="MS Mincho" w:hAnsiTheme="majorBidi" w:cstheme="majorBidi"/>
                <w:sz w:val="26"/>
                <w:szCs w:val="26"/>
              </w:rPr>
              <w:t>:</w:t>
            </w:r>
            <w:r w:rsidR="00E37714" w:rsidRPr="00CB6B22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ab/>
            </w:r>
            <w:r w:rsidR="00E37714" w:rsidRPr="00CB6B22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  <w:t>เงินสดจ่าย</w:t>
            </w:r>
            <w:r w:rsidR="00E37714" w:rsidRPr="00CB6B22">
              <w:rPr>
                <w:rFonts w:asciiTheme="majorBidi" w:eastAsia="MS Mincho" w:hAnsiTheme="majorBidi" w:cstheme="majorBidi" w:hint="cs"/>
                <w:spacing w:val="-2"/>
                <w:sz w:val="26"/>
                <w:szCs w:val="26"/>
                <w:cs/>
              </w:rPr>
              <w:t>หนี้สินตามสัญญาเช่าเงินทุน</w:t>
            </w:r>
          </w:p>
        </w:tc>
        <w:tc>
          <w:tcPr>
            <w:tcW w:w="1440" w:type="dxa"/>
            <w:vAlign w:val="bottom"/>
          </w:tcPr>
          <w:p w14:paraId="36BDF6E5" w14:textId="06FD2CAB" w:rsidR="00E37714" w:rsidRPr="00CB6B22" w:rsidRDefault="00BA7939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6B2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94346" w:rsidRPr="00CB6B22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CB6B2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94346" w:rsidRPr="00CB6B22">
              <w:rPr>
                <w:rFonts w:asciiTheme="majorBidi" w:hAnsiTheme="majorBidi" w:cstheme="majorBidi"/>
                <w:sz w:val="26"/>
                <w:szCs w:val="26"/>
              </w:rPr>
              <w:t>114</w:t>
            </w:r>
            <w:r w:rsidRPr="00CB6B2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dxa"/>
            <w:vAlign w:val="bottom"/>
          </w:tcPr>
          <w:p w14:paraId="30B583B6" w14:textId="77777777" w:rsidR="00E37714" w:rsidRPr="00CB6B22" w:rsidRDefault="00E37714" w:rsidP="00E37714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6" w:type="dxa"/>
            <w:vAlign w:val="bottom"/>
          </w:tcPr>
          <w:p w14:paraId="3E8AB2C3" w14:textId="4BE79F7C" w:rsidR="00E37714" w:rsidRPr="00CB6B22" w:rsidRDefault="00E37714" w:rsidP="00E37714">
            <w:pPr>
              <w:tabs>
                <w:tab w:val="decimal" w:pos="887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6B22">
              <w:rPr>
                <w:rFonts w:asciiTheme="majorBidi" w:hAnsiTheme="majorBidi" w:cstheme="majorBidi"/>
                <w:sz w:val="26"/>
                <w:szCs w:val="26"/>
              </w:rPr>
              <w:t>(8,144)</w:t>
            </w:r>
          </w:p>
        </w:tc>
        <w:tc>
          <w:tcPr>
            <w:tcW w:w="54" w:type="dxa"/>
          </w:tcPr>
          <w:p w14:paraId="69F8ADEA" w14:textId="77777777" w:rsidR="00E37714" w:rsidRPr="00CB6B22" w:rsidRDefault="00E37714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0434EA5D" w14:textId="20988AC3" w:rsidR="00E37714" w:rsidRPr="00CB6B22" w:rsidRDefault="00E74175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6B22">
              <w:rPr>
                <w:rFonts w:asciiTheme="majorBidi" w:hAnsiTheme="majorBidi" w:cstheme="majorBidi"/>
                <w:sz w:val="26"/>
                <w:szCs w:val="26"/>
              </w:rPr>
              <w:t>(2,611)</w:t>
            </w:r>
          </w:p>
        </w:tc>
        <w:tc>
          <w:tcPr>
            <w:tcW w:w="92" w:type="dxa"/>
          </w:tcPr>
          <w:p w14:paraId="7D0FAB07" w14:textId="77777777" w:rsidR="00E37714" w:rsidRPr="00CB6B22" w:rsidRDefault="00E37714" w:rsidP="00E37714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21230D" w14:textId="4E62A578" w:rsidR="00E37714" w:rsidRPr="00CB6B22" w:rsidRDefault="00E37714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6B22">
              <w:rPr>
                <w:rFonts w:asciiTheme="majorBidi" w:hAnsiTheme="majorBidi" w:cstheme="majorBidi"/>
                <w:sz w:val="26"/>
                <w:szCs w:val="26"/>
              </w:rPr>
              <w:t>(747)</w:t>
            </w:r>
          </w:p>
        </w:tc>
      </w:tr>
      <w:tr w:rsidR="0067622A" w:rsidRPr="00CB6B22" w14:paraId="664C71E9" w14:textId="77777777" w:rsidTr="00233E3F">
        <w:trPr>
          <w:cantSplit/>
        </w:trPr>
        <w:tc>
          <w:tcPr>
            <w:tcW w:w="3688" w:type="dxa"/>
          </w:tcPr>
          <w:p w14:paraId="28E88FDB" w14:textId="3F6B432A" w:rsidR="00E37714" w:rsidRPr="00CB6B22" w:rsidRDefault="00E37714" w:rsidP="00E37714">
            <w:pPr>
              <w:ind w:left="85" w:right="108"/>
              <w:jc w:val="thaiDistribut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  <w:r w:rsidRPr="00CB6B2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หนี้สินระยะยาว</w:t>
            </w:r>
            <w:r w:rsidR="00D8135C" w:rsidRPr="00CB6B22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ตาม</w:t>
            </w:r>
            <w:r w:rsidRPr="00CB6B2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สัญญาเช่า</w:t>
            </w:r>
            <w:r w:rsidR="00263B72" w:rsidRPr="00CB6B22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เงินทุน</w:t>
            </w:r>
            <w:r w:rsidRPr="00CB6B2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ยกไป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3A01E" w14:textId="77777777" w:rsidR="00E37714" w:rsidRPr="00CB6B22" w:rsidRDefault="00E37714" w:rsidP="00E37714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dxa"/>
            <w:vAlign w:val="bottom"/>
          </w:tcPr>
          <w:p w14:paraId="43829DC1" w14:textId="77777777" w:rsidR="00E37714" w:rsidRPr="00CB6B22" w:rsidRDefault="00E37714" w:rsidP="00E37714">
            <w:pPr>
              <w:tabs>
                <w:tab w:val="decimal" w:pos="798"/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EABC86" w14:textId="65E2A3D0" w:rsidR="00E37714" w:rsidRPr="00CB6B22" w:rsidRDefault="00E37714" w:rsidP="00E37714">
            <w:pPr>
              <w:tabs>
                <w:tab w:val="decimal" w:pos="99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" w:type="dxa"/>
            <w:tcBorders>
              <w:top w:val="nil"/>
              <w:left w:val="nil"/>
              <w:bottom w:val="nil"/>
              <w:right w:val="nil"/>
            </w:tcBorders>
          </w:tcPr>
          <w:p w14:paraId="3C4F1821" w14:textId="77777777" w:rsidR="00E37714" w:rsidRPr="00CB6B22" w:rsidRDefault="00E37714" w:rsidP="00E37714">
            <w:pPr>
              <w:tabs>
                <w:tab w:val="decimal" w:pos="841"/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5D6D59" w14:textId="77777777" w:rsidR="00E37714" w:rsidRPr="00CB6B22" w:rsidRDefault="00E37714" w:rsidP="00E37714">
            <w:pPr>
              <w:tabs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3838D47C" w14:textId="77777777" w:rsidR="00E37714" w:rsidRPr="00CB6B22" w:rsidRDefault="00E37714" w:rsidP="00E37714">
            <w:pPr>
              <w:tabs>
                <w:tab w:val="decimal" w:pos="1060"/>
              </w:tabs>
              <w:ind w:left="-90"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3C7B20" w14:textId="6A4B9AC9" w:rsidR="00E37714" w:rsidRPr="00CB6B22" w:rsidRDefault="00E37714" w:rsidP="00E37714">
            <w:pPr>
              <w:tabs>
                <w:tab w:val="decimal" w:pos="901"/>
                <w:tab w:val="decimal" w:pos="1060"/>
              </w:tabs>
              <w:ind w:right="-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7622A" w:rsidRPr="00CB6B22" w14:paraId="323B5F6E" w14:textId="77777777" w:rsidTr="00233E3F">
        <w:trPr>
          <w:cantSplit/>
        </w:trPr>
        <w:tc>
          <w:tcPr>
            <w:tcW w:w="3688" w:type="dxa"/>
          </w:tcPr>
          <w:p w14:paraId="24004857" w14:textId="63275F83" w:rsidR="00E37714" w:rsidRPr="00CB6B22" w:rsidRDefault="00E37714" w:rsidP="005012FC">
            <w:pPr>
              <w:ind w:left="531" w:right="63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CB6B2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(รวมส่วนของหนี้สินระยะยาว</w:t>
            </w:r>
            <w:r w:rsidR="005A4473" w:rsidRPr="00CB6B22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ตามสัญญา</w:t>
            </w:r>
            <w:r w:rsidR="00A75987" w:rsidRPr="00CB6B22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เช่า</w:t>
            </w:r>
            <w:r w:rsidR="006915A9" w:rsidRPr="00CB6B22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 xml:space="preserve">    </w:t>
            </w:r>
            <w:r w:rsidR="00A75987" w:rsidRPr="00CB6B22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เงินลงทุน</w:t>
            </w:r>
            <w:r w:rsidRPr="00CB6B2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ที่ถึงกำหนดชำ</w:t>
            </w:r>
            <w:r w:rsidRPr="00CB6B22">
              <w:rPr>
                <w:rFonts w:asciiTheme="majorBidi" w:eastAsia="MS Mincho" w:hAnsiTheme="majorBidi" w:cstheme="majorBidi" w:hint="cs"/>
                <w:b/>
                <w:bCs/>
                <w:sz w:val="26"/>
                <w:szCs w:val="26"/>
                <w:cs/>
              </w:rPr>
              <w:t>ระ</w:t>
            </w:r>
            <w:r w:rsidRPr="00CB6B22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ภายในหนึ่งปี)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E3F99D" w14:textId="71184E9E" w:rsidR="00E37714" w:rsidRPr="00CB6B22" w:rsidRDefault="00E74175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6B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</w:t>
            </w:r>
            <w:r w:rsidR="00A94346" w:rsidRPr="00CB6B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CB6B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94346" w:rsidRPr="00CB6B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531</w:t>
            </w:r>
          </w:p>
        </w:tc>
        <w:tc>
          <w:tcPr>
            <w:tcW w:w="59" w:type="dxa"/>
            <w:vAlign w:val="bottom"/>
          </w:tcPr>
          <w:p w14:paraId="79EBC4DD" w14:textId="77777777" w:rsidR="00E37714" w:rsidRPr="00CB6B22" w:rsidRDefault="00E37714" w:rsidP="00E37714">
            <w:pPr>
              <w:tabs>
                <w:tab w:val="decimal" w:pos="798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3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EC4167" w14:textId="59ED65FB" w:rsidR="00E37714" w:rsidRPr="00CB6B22" w:rsidRDefault="00E37714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6B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148,221</w:t>
            </w:r>
          </w:p>
        </w:tc>
        <w:tc>
          <w:tcPr>
            <w:tcW w:w="54" w:type="dxa"/>
            <w:tcBorders>
              <w:top w:val="nil"/>
              <w:left w:val="nil"/>
              <w:right w:val="nil"/>
            </w:tcBorders>
          </w:tcPr>
          <w:p w14:paraId="5695F4A4" w14:textId="77777777" w:rsidR="00E37714" w:rsidRPr="00CB6B22" w:rsidRDefault="00E37714" w:rsidP="00E37714">
            <w:pPr>
              <w:tabs>
                <w:tab w:val="decimal" w:pos="841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1D72AD1" w14:textId="0C105FFE" w:rsidR="00E37714" w:rsidRPr="00CB6B22" w:rsidRDefault="00E74175" w:rsidP="00E37714">
            <w:pPr>
              <w:tabs>
                <w:tab w:val="decimal" w:pos="887"/>
                <w:tab w:val="decimal" w:pos="1165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6B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15,443</w:t>
            </w:r>
          </w:p>
        </w:tc>
        <w:tc>
          <w:tcPr>
            <w:tcW w:w="92" w:type="dxa"/>
            <w:tcBorders>
              <w:top w:val="nil"/>
              <w:left w:val="nil"/>
              <w:right w:val="nil"/>
            </w:tcBorders>
          </w:tcPr>
          <w:p w14:paraId="46927BB4" w14:textId="77777777" w:rsidR="00E37714" w:rsidRPr="00CB6B22" w:rsidRDefault="00E37714" w:rsidP="00E37714">
            <w:pPr>
              <w:tabs>
                <w:tab w:val="decimal" w:pos="887"/>
              </w:tabs>
              <w:ind w:left="-90"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A071D1" w14:textId="020B4F52" w:rsidR="00E37714" w:rsidRPr="00CB6B22" w:rsidRDefault="00E37714" w:rsidP="00E37714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6B2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4,630</w:t>
            </w:r>
          </w:p>
        </w:tc>
      </w:tr>
    </w:tbl>
    <w:p w14:paraId="4C2DDAAB" w14:textId="77777777" w:rsidR="00F96061" w:rsidRDefault="00F96061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2DFD8969" w14:textId="77777777" w:rsidR="00F96061" w:rsidRDefault="00F96061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309E0D1D" w14:textId="77777777" w:rsidR="00F96061" w:rsidRDefault="00F96061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0963F6FC" w14:textId="77777777" w:rsidR="00F96061" w:rsidRDefault="00F96061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3293FCEB" w14:textId="77777777" w:rsidR="00F96061" w:rsidRDefault="00F96061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1811C085" w14:textId="77777777" w:rsidR="00F96061" w:rsidRDefault="00F96061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0D7C075B" w14:textId="77777777" w:rsidR="00F96061" w:rsidRDefault="00F96061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3B7C2808" w14:textId="77777777" w:rsidR="00F96061" w:rsidRDefault="00F96061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38BF0FB3" w14:textId="77777777" w:rsidR="00F96061" w:rsidRDefault="00F96061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29E1D190" w14:textId="77777777" w:rsidR="00F96061" w:rsidRDefault="00F96061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18E2171B" w14:textId="77777777" w:rsidR="00F96061" w:rsidRDefault="00F96061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0ABE2BEB" w14:textId="77777777" w:rsidR="00F96061" w:rsidRDefault="00F96061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</w:p>
    <w:p w14:paraId="53AACC8C" w14:textId="4AF52993" w:rsidR="002403B3" w:rsidRPr="007F1A8C" w:rsidRDefault="007D7054" w:rsidP="005B4635">
      <w:pPr>
        <w:tabs>
          <w:tab w:val="left" w:pos="360"/>
        </w:tabs>
        <w:spacing w:after="12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</w:rPr>
      </w:pPr>
      <w:r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.</w:t>
      </w:r>
      <w:r w:rsidR="009A45B4">
        <w:rPr>
          <w:rFonts w:asciiTheme="majorBidi" w:hAnsiTheme="majorBidi" w:cstheme="majorBidi"/>
          <w:color w:val="000000" w:themeColor="text1"/>
          <w:spacing w:val="-2"/>
          <w:sz w:val="28"/>
        </w:rPr>
        <w:t>5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ab/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>การเปลี่ยนแปลงในหนี้สินที่เกิดจากกิจกรรมจัดหาเงินสำหรับ</w:t>
      </w:r>
      <w:r w:rsidR="00501869">
        <w:rPr>
          <w:rFonts w:asciiTheme="majorBidi" w:hAnsiTheme="majorBidi" w:cstheme="majorBidi" w:hint="cs"/>
          <w:sz w:val="28"/>
          <w:cs/>
          <w:lang w:val="en-GB"/>
        </w:rPr>
        <w:t>รอบระยะเวลา</w:t>
      </w:r>
      <w:r w:rsidR="00F813F2">
        <w:rPr>
          <w:rFonts w:asciiTheme="majorBidi" w:hAnsiTheme="majorBidi" w:cstheme="majorBidi" w:hint="cs"/>
          <w:sz w:val="28"/>
          <w:cs/>
          <w:lang w:val="en-GB"/>
        </w:rPr>
        <w:t>หก</w:t>
      </w:r>
      <w:r w:rsidR="006D1DFD" w:rsidRPr="007F1A8C">
        <w:rPr>
          <w:rFonts w:asciiTheme="majorBidi" w:hAnsiTheme="majorBidi" w:cstheme="majorBidi"/>
          <w:sz w:val="28"/>
          <w:cs/>
          <w:lang w:val="en-GB"/>
        </w:rPr>
        <w:t>เดือนสิ้นสุดวันที่</w:t>
      </w:r>
      <w:r w:rsidR="006D1DFD" w:rsidRPr="007F1A8C">
        <w:rPr>
          <w:rFonts w:asciiTheme="majorBidi" w:hAnsiTheme="majorBidi" w:cstheme="majorBidi"/>
          <w:sz w:val="28"/>
          <w:lang w:val="en-GB"/>
        </w:rPr>
        <w:t xml:space="preserve"> </w:t>
      </w:r>
      <w:r w:rsidR="00762259">
        <w:rPr>
          <w:rFonts w:asciiTheme="majorBidi" w:hAnsiTheme="majorBidi" w:cstheme="majorBidi"/>
          <w:sz w:val="28"/>
        </w:rPr>
        <w:t>3</w:t>
      </w:r>
      <w:r w:rsidR="00F813F2">
        <w:rPr>
          <w:rFonts w:asciiTheme="majorBidi" w:hAnsiTheme="majorBidi" w:cstheme="majorBidi"/>
          <w:sz w:val="28"/>
        </w:rPr>
        <w:t>0</w:t>
      </w:r>
      <w:r w:rsidR="00762259">
        <w:rPr>
          <w:rFonts w:asciiTheme="majorBidi" w:hAnsiTheme="majorBidi" w:cstheme="majorBidi"/>
          <w:sz w:val="28"/>
        </w:rPr>
        <w:t xml:space="preserve"> </w:t>
      </w:r>
      <w:r w:rsidR="00F813F2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</w:rPr>
        <w:t>256</w:t>
      </w:r>
      <w:r w:rsidR="009A45B4">
        <w:rPr>
          <w:rFonts w:asciiTheme="majorBidi" w:hAnsiTheme="majorBidi" w:cstheme="majorBidi"/>
          <w:color w:val="000000" w:themeColor="text1"/>
          <w:spacing w:val="-2"/>
          <w:sz w:val="28"/>
        </w:rPr>
        <w:t>7</w:t>
      </w:r>
      <w:r w:rsidR="00806EA2" w:rsidRPr="007F1A8C">
        <w:rPr>
          <w:rFonts w:asciiTheme="majorBidi" w:hAnsiTheme="majorBidi" w:cstheme="majorBidi"/>
          <w:color w:val="000000" w:themeColor="text1"/>
          <w:spacing w:val="-2"/>
          <w:sz w:val="28"/>
          <w:cs/>
        </w:rPr>
        <w:t xml:space="preserve"> มีดังนี้</w:t>
      </w:r>
    </w:p>
    <w:tbl>
      <w:tblPr>
        <w:tblW w:w="918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3"/>
        <w:gridCol w:w="1254"/>
        <w:gridCol w:w="60"/>
        <w:gridCol w:w="160"/>
        <w:gridCol w:w="130"/>
        <w:gridCol w:w="415"/>
        <w:gridCol w:w="710"/>
        <w:gridCol w:w="179"/>
        <w:gridCol w:w="580"/>
        <w:gridCol w:w="586"/>
        <w:gridCol w:w="179"/>
        <w:gridCol w:w="1254"/>
      </w:tblGrid>
      <w:tr w:rsidR="004353E2" w:rsidRPr="007F1A8C" w14:paraId="6AEB9EE9" w14:textId="77777777" w:rsidTr="007C1B45">
        <w:trPr>
          <w:trHeight w:val="80"/>
        </w:trPr>
        <w:tc>
          <w:tcPr>
            <w:tcW w:w="3673" w:type="dxa"/>
          </w:tcPr>
          <w:p w14:paraId="0E621658" w14:textId="77777777" w:rsidR="004353E2" w:rsidRPr="007F1A8C" w:rsidRDefault="004353E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</w:tcPr>
          <w:p w14:paraId="5A7FFDD5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20" w:type="dxa"/>
            <w:gridSpan w:val="2"/>
          </w:tcPr>
          <w:p w14:paraId="77CD63D4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0" w:type="dxa"/>
          </w:tcPr>
          <w:p w14:paraId="0641E2E6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304" w:type="dxa"/>
            <w:gridSpan w:val="3"/>
          </w:tcPr>
          <w:p w14:paraId="2F38B099" w14:textId="77777777" w:rsidR="004353E2" w:rsidRPr="007F1A8C" w:rsidRDefault="004353E2" w:rsidP="00E54490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599" w:type="dxa"/>
            <w:gridSpan w:val="4"/>
            <w:vAlign w:val="center"/>
          </w:tcPr>
          <w:p w14:paraId="63FFE471" w14:textId="699C60C1" w:rsidR="004353E2" w:rsidRPr="007F1A8C" w:rsidRDefault="004353E2" w:rsidP="00001A39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4353E2" w:rsidRPr="007F1A8C" w14:paraId="5854C179" w14:textId="77777777" w:rsidTr="007C1B45">
        <w:trPr>
          <w:trHeight w:val="80"/>
        </w:trPr>
        <w:tc>
          <w:tcPr>
            <w:tcW w:w="3673" w:type="dxa"/>
          </w:tcPr>
          <w:p w14:paraId="6C3C4501" w14:textId="77777777" w:rsidR="004353E2" w:rsidRPr="007F1A8C" w:rsidRDefault="004353E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07" w:type="dxa"/>
            <w:gridSpan w:val="11"/>
            <w:tcBorders>
              <w:bottom w:val="single" w:sz="4" w:space="0" w:color="auto"/>
            </w:tcBorders>
          </w:tcPr>
          <w:p w14:paraId="5F303B03" w14:textId="2CDB97F4" w:rsidR="004353E2" w:rsidRPr="007F1A8C" w:rsidRDefault="004353E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A2FD2" w:rsidRPr="00003722" w14:paraId="3EA4B1E2" w14:textId="77777777" w:rsidTr="007C1B45">
        <w:trPr>
          <w:trHeight w:val="80"/>
        </w:trPr>
        <w:tc>
          <w:tcPr>
            <w:tcW w:w="3673" w:type="dxa"/>
          </w:tcPr>
          <w:p w14:paraId="39C2C0C1" w14:textId="77777777" w:rsidR="00DA2FD2" w:rsidRPr="007F1A8C" w:rsidRDefault="00DA2FD2" w:rsidP="00E54490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7F6972C4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05F84D6" w14:textId="77777777" w:rsidR="006D15C1" w:rsidRDefault="00DA2FD2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635F998" w14:textId="29726DC8" w:rsidR="00DA2FD2" w:rsidRPr="007F1A8C" w:rsidRDefault="00DA2FD2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3056B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20" w:type="dxa"/>
            <w:gridSpan w:val="2"/>
            <w:tcBorders>
              <w:top w:val="single" w:sz="4" w:space="0" w:color="auto"/>
            </w:tcBorders>
          </w:tcPr>
          <w:p w14:paraId="7FEEA0AB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A3E794" w14:textId="77777777" w:rsidR="00CD2E94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79F7DB00" w14:textId="77777777" w:rsidR="00CD2E94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6E954C38" w14:textId="34997EB8" w:rsidR="00DA2FD2" w:rsidRPr="007F1A8C" w:rsidRDefault="00CD2E94" w:rsidP="00CD2E9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3B198034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9E040" w14:textId="65213ADD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7D60B92C" w14:textId="77777777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6D0E0FFE" w14:textId="1FE2E7BE" w:rsidR="00DA2FD2" w:rsidRPr="007F1A8C" w:rsidRDefault="00DA2FD2" w:rsidP="00E54490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2D56C7F" w14:textId="56E3C48E" w:rsidR="00EF063E" w:rsidRPr="00912A05" w:rsidRDefault="00EF063E" w:rsidP="007904D9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12A05">
              <w:rPr>
                <w:rFonts w:asciiTheme="majorBidi" w:hAnsiTheme="majorBidi" w:cstheme="majorBidi"/>
                <w:sz w:val="28"/>
              </w:rPr>
              <w:t>3</w:t>
            </w:r>
            <w:r w:rsidR="00F813F2">
              <w:rPr>
                <w:rFonts w:asciiTheme="majorBidi" w:hAnsiTheme="majorBidi" w:cstheme="majorBidi"/>
                <w:sz w:val="28"/>
              </w:rPr>
              <w:t>0</w:t>
            </w:r>
            <w:r w:rsidRPr="00912A05">
              <w:rPr>
                <w:rFonts w:asciiTheme="majorBidi" w:hAnsiTheme="majorBidi" w:cstheme="majorBidi"/>
                <w:sz w:val="28"/>
              </w:rPr>
              <w:t xml:space="preserve"> </w:t>
            </w:r>
            <w:r w:rsidR="00F813F2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  <w:p w14:paraId="4142E700" w14:textId="28622FE7" w:rsidR="00DA2FD2" w:rsidRPr="007F1A8C" w:rsidRDefault="00DA2FD2" w:rsidP="007904D9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 w:rsidR="003056BE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4219F3" w:rsidRPr="00003722" w14:paraId="0234C680" w14:textId="77777777" w:rsidTr="007C1B45">
        <w:trPr>
          <w:trHeight w:val="80"/>
        </w:trPr>
        <w:tc>
          <w:tcPr>
            <w:tcW w:w="3673" w:type="dxa"/>
          </w:tcPr>
          <w:p w14:paraId="4F48FE7F" w14:textId="6F97417B" w:rsidR="004219F3" w:rsidRPr="00EF6072" w:rsidRDefault="004219F3" w:rsidP="004219F3">
            <w:pPr>
              <w:ind w:left="350" w:right="65" w:hanging="260"/>
              <w:rPr>
                <w:rFonts w:asciiTheme="majorBidi" w:hAnsiTheme="majorBidi" w:cstheme="majorBidi"/>
                <w:sz w:val="28"/>
                <w:cs/>
              </w:rPr>
            </w:pPr>
            <w:r w:rsidRPr="00EF6072">
              <w:rPr>
                <w:rFonts w:asciiTheme="majorBidi" w:hAnsiTheme="majorBidi" w:cstheme="majorBidi"/>
                <w:sz w:val="28"/>
                <w:cs/>
              </w:rPr>
              <w:t>เงิน</w:t>
            </w:r>
            <w:r w:rsidR="0020131C">
              <w:rPr>
                <w:rFonts w:asciiTheme="majorBidi" w:hAnsiTheme="majorBidi" w:cstheme="majorBidi" w:hint="cs"/>
                <w:sz w:val="28"/>
                <w:cs/>
              </w:rPr>
              <w:t>เบิกเกินบัญชี</w:t>
            </w:r>
            <w:r w:rsidRPr="00EF6072">
              <w:rPr>
                <w:rFonts w:asciiTheme="majorBidi" w:hAnsiTheme="majorBidi" w:cstheme="majorBidi"/>
                <w:sz w:val="28"/>
                <w:cs/>
              </w:rPr>
              <w:t>จากสถาบันการเงิน</w:t>
            </w:r>
            <w:r w:rsidRPr="00EF6072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EF6072">
              <w:rPr>
                <w:rFonts w:asciiTheme="majorBidi" w:hAnsiTheme="majorBidi" w:cstheme="majorBidi"/>
                <w:sz w:val="28"/>
              </w:rPr>
              <w:t>(</w:t>
            </w:r>
            <w:r w:rsidRPr="00A94FBC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A94FBC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8</w:t>
            </w:r>
            <w:r w:rsidRPr="00EF607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54" w:type="dxa"/>
            <w:vAlign w:val="bottom"/>
          </w:tcPr>
          <w:p w14:paraId="3E582E58" w14:textId="203975FB" w:rsidR="004219F3" w:rsidRPr="00E40DC0" w:rsidRDefault="004219F3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0" w:type="dxa"/>
            <w:gridSpan w:val="2"/>
            <w:vAlign w:val="bottom"/>
          </w:tcPr>
          <w:p w14:paraId="2F8B8249" w14:textId="77777777" w:rsidR="004219F3" w:rsidRPr="007F1A8C" w:rsidRDefault="004219F3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5" w:type="dxa"/>
            <w:gridSpan w:val="3"/>
            <w:vAlign w:val="bottom"/>
          </w:tcPr>
          <w:p w14:paraId="57F6C880" w14:textId="24D08997" w:rsidR="004219F3" w:rsidRPr="007F1A8C" w:rsidRDefault="007E6455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940</w:t>
            </w:r>
          </w:p>
        </w:tc>
        <w:tc>
          <w:tcPr>
            <w:tcW w:w="179" w:type="dxa"/>
            <w:vAlign w:val="bottom"/>
          </w:tcPr>
          <w:p w14:paraId="3AAE80D1" w14:textId="77777777" w:rsidR="004219F3" w:rsidRPr="007F1A8C" w:rsidRDefault="004219F3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3176AADF" w14:textId="40302E11" w:rsidR="004219F3" w:rsidRPr="007F1A8C" w:rsidRDefault="007C1B45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" w:type="dxa"/>
            <w:vAlign w:val="bottom"/>
          </w:tcPr>
          <w:p w14:paraId="3879B115" w14:textId="77777777" w:rsidR="004219F3" w:rsidRPr="007F1A8C" w:rsidRDefault="004219F3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vAlign w:val="bottom"/>
          </w:tcPr>
          <w:p w14:paraId="1E0A0A2B" w14:textId="03189AB8" w:rsidR="004219F3" w:rsidRPr="007F1A8C" w:rsidRDefault="00C66033" w:rsidP="004219F3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940</w:t>
            </w:r>
          </w:p>
        </w:tc>
      </w:tr>
      <w:tr w:rsidR="00280C8A" w:rsidRPr="00003722" w14:paraId="53FA3061" w14:textId="77777777" w:rsidTr="00280C8A">
        <w:trPr>
          <w:trHeight w:val="80"/>
        </w:trPr>
        <w:tc>
          <w:tcPr>
            <w:tcW w:w="3673" w:type="dxa"/>
          </w:tcPr>
          <w:p w14:paraId="335462FC" w14:textId="4F10FF5B" w:rsidR="00280C8A" w:rsidRPr="00EF6072" w:rsidRDefault="00280C8A" w:rsidP="00280C8A">
            <w:pPr>
              <w:ind w:left="350" w:right="65" w:hanging="26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เงินกู้ยืมระยะยาวจากสถาบันการเงิน </w:t>
            </w:r>
            <w:r>
              <w:rPr>
                <w:rFonts w:asciiTheme="majorBidi" w:hAnsiTheme="majorBidi" w:cstheme="majorBidi"/>
                <w:sz w:val="28"/>
              </w:rPr>
              <w:br/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 w:val="28"/>
              </w:rPr>
              <w:t>20)</w:t>
            </w:r>
          </w:p>
        </w:tc>
        <w:tc>
          <w:tcPr>
            <w:tcW w:w="1254" w:type="dxa"/>
          </w:tcPr>
          <w:p w14:paraId="5A213241" w14:textId="77777777" w:rsidR="00280C8A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7663ECE" w14:textId="4691CC8B" w:rsidR="00280C8A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45,898</w:t>
            </w:r>
          </w:p>
        </w:tc>
        <w:tc>
          <w:tcPr>
            <w:tcW w:w="220" w:type="dxa"/>
            <w:gridSpan w:val="2"/>
          </w:tcPr>
          <w:p w14:paraId="388435D6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5" w:type="dxa"/>
            <w:gridSpan w:val="3"/>
          </w:tcPr>
          <w:p w14:paraId="6260BDAC" w14:textId="77777777" w:rsidR="00280C8A" w:rsidRDefault="00280C8A" w:rsidP="00280C8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31213C8" w14:textId="34594CC5" w:rsidR="00280C8A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(5,497)</w:t>
            </w:r>
          </w:p>
        </w:tc>
        <w:tc>
          <w:tcPr>
            <w:tcW w:w="179" w:type="dxa"/>
          </w:tcPr>
          <w:p w14:paraId="278DAC9C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gridSpan w:val="2"/>
          </w:tcPr>
          <w:p w14:paraId="60E300E0" w14:textId="77777777" w:rsidR="00280C8A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123A50F" w14:textId="7FA56D02" w:rsidR="00280C8A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" w:type="dxa"/>
          </w:tcPr>
          <w:p w14:paraId="4F7FCF65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</w:tcPr>
          <w:p w14:paraId="0853EB8D" w14:textId="77777777" w:rsidR="00280C8A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5443034" w14:textId="16804396" w:rsidR="00280C8A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40,401</w:t>
            </w:r>
          </w:p>
        </w:tc>
      </w:tr>
      <w:tr w:rsidR="00280C8A" w:rsidRPr="00003722" w14:paraId="799A185A" w14:textId="77777777" w:rsidTr="000A6C64">
        <w:trPr>
          <w:trHeight w:val="80"/>
        </w:trPr>
        <w:tc>
          <w:tcPr>
            <w:tcW w:w="3673" w:type="dxa"/>
          </w:tcPr>
          <w:p w14:paraId="3DAFDCCA" w14:textId="4AA34BA9" w:rsidR="00280C8A" w:rsidRPr="00C64F96" w:rsidRDefault="00280C8A" w:rsidP="00280C8A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C64F96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C64F96">
              <w:rPr>
                <w:rFonts w:asciiTheme="majorBidi" w:hAnsiTheme="majorBidi" w:cstheme="majorBidi"/>
                <w:sz w:val="28"/>
              </w:rPr>
              <w:t>(</w:t>
            </w:r>
            <w:r w:rsidRPr="00C64F96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C64F96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C64F96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54" w:type="dxa"/>
          </w:tcPr>
          <w:p w14:paraId="1EB60562" w14:textId="7C265FE2" w:rsidR="00280C8A" w:rsidRPr="00C64F96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96,913</w:t>
            </w:r>
          </w:p>
        </w:tc>
        <w:tc>
          <w:tcPr>
            <w:tcW w:w="220" w:type="dxa"/>
            <w:gridSpan w:val="2"/>
          </w:tcPr>
          <w:p w14:paraId="4BF63DD4" w14:textId="77777777" w:rsidR="00280C8A" w:rsidRPr="00C64F96" w:rsidRDefault="00280C8A" w:rsidP="00280C8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5" w:type="dxa"/>
            <w:gridSpan w:val="3"/>
            <w:tcBorders>
              <w:bottom w:val="nil"/>
            </w:tcBorders>
            <w:shd w:val="clear" w:color="auto" w:fill="auto"/>
          </w:tcPr>
          <w:p w14:paraId="47F93C78" w14:textId="6997D77A" w:rsidR="00280C8A" w:rsidRPr="00C64F96" w:rsidRDefault="00280C8A" w:rsidP="00280C8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30,000</w:t>
            </w:r>
          </w:p>
        </w:tc>
        <w:tc>
          <w:tcPr>
            <w:tcW w:w="179" w:type="dxa"/>
          </w:tcPr>
          <w:p w14:paraId="6DD5A9FF" w14:textId="77777777" w:rsidR="00280C8A" w:rsidRPr="00C64F96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gridSpan w:val="2"/>
          </w:tcPr>
          <w:p w14:paraId="3F91A674" w14:textId="136419C5" w:rsidR="00280C8A" w:rsidRPr="00C64F96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" w:type="dxa"/>
          </w:tcPr>
          <w:p w14:paraId="0BF937AE" w14:textId="77777777" w:rsidR="00280C8A" w:rsidRPr="00C64F96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bottom w:val="nil"/>
            </w:tcBorders>
          </w:tcPr>
          <w:p w14:paraId="3C99F6B3" w14:textId="01A5C572" w:rsidR="00280C8A" w:rsidRPr="00C64F96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126,913</w:t>
            </w:r>
          </w:p>
        </w:tc>
      </w:tr>
      <w:tr w:rsidR="00280C8A" w:rsidRPr="00003722" w14:paraId="58DDF510" w14:textId="77777777" w:rsidTr="000A6C64">
        <w:trPr>
          <w:trHeight w:val="80"/>
        </w:trPr>
        <w:tc>
          <w:tcPr>
            <w:tcW w:w="3673" w:type="dxa"/>
          </w:tcPr>
          <w:p w14:paraId="3B9E75B3" w14:textId="1C711F43" w:rsidR="00280C8A" w:rsidRPr="007F1A8C" w:rsidRDefault="00280C8A" w:rsidP="00280C8A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020916">
              <w:rPr>
                <w:rFonts w:asciiTheme="majorBidi" w:hAnsiTheme="majorBidi" w:cstheme="majorBidi"/>
                <w:sz w:val="28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ยาว</w:t>
            </w:r>
            <w:r w:rsidRPr="0002091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020916">
              <w:rPr>
                <w:rFonts w:asciiTheme="majorBidi" w:hAnsiTheme="majorBidi" w:cstheme="majorBidi"/>
                <w:sz w:val="28"/>
              </w:rPr>
              <w:t>(</w:t>
            </w:r>
            <w:r w:rsidRPr="00020916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020916">
              <w:rPr>
                <w:rFonts w:asciiTheme="majorBidi" w:hAnsiTheme="majorBidi" w:cstheme="majorBidi"/>
                <w:sz w:val="28"/>
              </w:rPr>
              <w:t>21)</w:t>
            </w:r>
          </w:p>
        </w:tc>
        <w:tc>
          <w:tcPr>
            <w:tcW w:w="1254" w:type="dxa"/>
          </w:tcPr>
          <w:p w14:paraId="491630B7" w14:textId="211CEAA7" w:rsidR="00280C8A" w:rsidRPr="00E40DC0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144,053</w:t>
            </w:r>
          </w:p>
        </w:tc>
        <w:tc>
          <w:tcPr>
            <w:tcW w:w="220" w:type="dxa"/>
            <w:gridSpan w:val="2"/>
          </w:tcPr>
          <w:p w14:paraId="7357AA67" w14:textId="77777777" w:rsidR="00280C8A" w:rsidRPr="007F1A8C" w:rsidRDefault="00280C8A" w:rsidP="00280C8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5" w:type="dxa"/>
            <w:gridSpan w:val="3"/>
            <w:tcBorders>
              <w:bottom w:val="nil"/>
            </w:tcBorders>
          </w:tcPr>
          <w:p w14:paraId="05312E07" w14:textId="3A902615" w:rsidR="00280C8A" w:rsidRPr="007F1A8C" w:rsidRDefault="00280C8A" w:rsidP="00280C8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(10,000)</w:t>
            </w:r>
          </w:p>
        </w:tc>
        <w:tc>
          <w:tcPr>
            <w:tcW w:w="179" w:type="dxa"/>
          </w:tcPr>
          <w:p w14:paraId="4ABF78B7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gridSpan w:val="2"/>
          </w:tcPr>
          <w:p w14:paraId="2E86EAD5" w14:textId="023D5B02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" w:type="dxa"/>
          </w:tcPr>
          <w:p w14:paraId="08EBCBDE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bottom w:val="nil"/>
            </w:tcBorders>
          </w:tcPr>
          <w:p w14:paraId="58F8B8FF" w14:textId="63710AE2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134,053</w:t>
            </w:r>
          </w:p>
        </w:tc>
      </w:tr>
      <w:tr w:rsidR="00280C8A" w:rsidRPr="00003722" w14:paraId="04F5BD97" w14:textId="77777777" w:rsidTr="000A6C64">
        <w:trPr>
          <w:trHeight w:val="80"/>
        </w:trPr>
        <w:tc>
          <w:tcPr>
            <w:tcW w:w="3673" w:type="dxa"/>
          </w:tcPr>
          <w:p w14:paraId="25327642" w14:textId="54164AE3" w:rsidR="00280C8A" w:rsidRPr="007F1A8C" w:rsidRDefault="00280C8A" w:rsidP="00280C8A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หนี้สิน</w:t>
            </w:r>
            <w:r>
              <w:rPr>
                <w:rFonts w:ascii="Angsana New" w:hAnsi="Angsana New" w:hint="cs"/>
                <w:sz w:val="28"/>
                <w:cs/>
              </w:rPr>
              <w:t>ตาม</w:t>
            </w:r>
            <w:r w:rsidRPr="004517A7">
              <w:rPr>
                <w:rFonts w:ascii="Angsana New" w:hAnsi="Angsana New" w:hint="cs"/>
                <w:sz w:val="28"/>
                <w:cs/>
              </w:rPr>
              <w:t>สัญญาเช่า</w:t>
            </w:r>
            <w:r>
              <w:rPr>
                <w:rFonts w:ascii="Angsana New" w:hAnsi="Angsana New" w:hint="cs"/>
                <w:sz w:val="28"/>
                <w:cs/>
              </w:rPr>
              <w:t>เงินทุน</w:t>
            </w:r>
          </w:p>
        </w:tc>
        <w:tc>
          <w:tcPr>
            <w:tcW w:w="1254" w:type="dxa"/>
          </w:tcPr>
          <w:p w14:paraId="1BEF8EEE" w14:textId="76AE07AD" w:rsidR="00280C8A" w:rsidRPr="00E40DC0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148,221</w:t>
            </w:r>
          </w:p>
        </w:tc>
        <w:tc>
          <w:tcPr>
            <w:tcW w:w="220" w:type="dxa"/>
            <w:gridSpan w:val="2"/>
          </w:tcPr>
          <w:p w14:paraId="0A16F3B7" w14:textId="77777777" w:rsidR="00280C8A" w:rsidRPr="007F1A8C" w:rsidRDefault="00280C8A" w:rsidP="00280C8A">
            <w:pPr>
              <w:tabs>
                <w:tab w:val="decimal" w:pos="830"/>
              </w:tabs>
              <w:snapToGrid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5" w:type="dxa"/>
            <w:gridSpan w:val="3"/>
            <w:tcBorders>
              <w:bottom w:val="nil"/>
            </w:tcBorders>
          </w:tcPr>
          <w:p w14:paraId="504B08D7" w14:textId="633B17D7" w:rsidR="00280C8A" w:rsidRPr="007F1A8C" w:rsidRDefault="00280C8A" w:rsidP="00280C8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(10,114)</w:t>
            </w:r>
          </w:p>
        </w:tc>
        <w:tc>
          <w:tcPr>
            <w:tcW w:w="179" w:type="dxa"/>
          </w:tcPr>
          <w:p w14:paraId="493C883F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gridSpan w:val="2"/>
          </w:tcPr>
          <w:p w14:paraId="699F0BC6" w14:textId="2AB5AEB5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13,424</w:t>
            </w:r>
          </w:p>
        </w:tc>
        <w:tc>
          <w:tcPr>
            <w:tcW w:w="179" w:type="dxa"/>
          </w:tcPr>
          <w:p w14:paraId="61A4980E" w14:textId="77777777" w:rsidR="00280C8A" w:rsidRPr="007F1A8C" w:rsidRDefault="00280C8A" w:rsidP="00280C8A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bottom w:val="nil"/>
            </w:tcBorders>
          </w:tcPr>
          <w:p w14:paraId="5D32E7DC" w14:textId="4434FD75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151,531</w:t>
            </w:r>
          </w:p>
        </w:tc>
      </w:tr>
      <w:tr w:rsidR="00280C8A" w:rsidRPr="00003722" w14:paraId="610960E8" w14:textId="77777777" w:rsidTr="000A6C64">
        <w:trPr>
          <w:trHeight w:val="80"/>
        </w:trPr>
        <w:tc>
          <w:tcPr>
            <w:tcW w:w="3673" w:type="dxa"/>
          </w:tcPr>
          <w:p w14:paraId="005B7C2D" w14:textId="77777777" w:rsidR="00280C8A" w:rsidRPr="004517A7" w:rsidRDefault="00280C8A" w:rsidP="00280C8A">
            <w:pPr>
              <w:ind w:left="350" w:right="65" w:hanging="23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4" w:type="dxa"/>
          </w:tcPr>
          <w:p w14:paraId="50B78B4F" w14:textId="77777777" w:rsidR="00280C8A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0" w:type="dxa"/>
            <w:gridSpan w:val="2"/>
          </w:tcPr>
          <w:p w14:paraId="2C68420C" w14:textId="77777777" w:rsidR="00280C8A" w:rsidRPr="007F1A8C" w:rsidRDefault="00280C8A" w:rsidP="00280C8A">
            <w:pPr>
              <w:tabs>
                <w:tab w:val="decimal" w:pos="830"/>
              </w:tabs>
              <w:snapToGrid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5" w:type="dxa"/>
            <w:gridSpan w:val="3"/>
            <w:tcBorders>
              <w:bottom w:val="nil"/>
            </w:tcBorders>
          </w:tcPr>
          <w:p w14:paraId="36BAA140" w14:textId="77777777" w:rsidR="00280C8A" w:rsidRDefault="00280C8A" w:rsidP="00280C8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</w:tcPr>
          <w:p w14:paraId="30C8D464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gridSpan w:val="2"/>
          </w:tcPr>
          <w:p w14:paraId="2388C663" w14:textId="77777777" w:rsidR="00280C8A" w:rsidRDefault="00280C8A" w:rsidP="00280C8A">
            <w:pPr>
              <w:snapToGrid w:val="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</w:tcPr>
          <w:p w14:paraId="512F976F" w14:textId="77777777" w:rsidR="00280C8A" w:rsidRPr="007F1A8C" w:rsidRDefault="00280C8A" w:rsidP="00280C8A">
            <w:pPr>
              <w:snapToGrid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bottom w:val="nil"/>
            </w:tcBorders>
          </w:tcPr>
          <w:p w14:paraId="29D16481" w14:textId="77777777" w:rsidR="00280C8A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280C8A" w:rsidRPr="00003722" w14:paraId="3E2F6B9A" w14:textId="77777777" w:rsidTr="007C1B45">
        <w:trPr>
          <w:trHeight w:val="80"/>
        </w:trPr>
        <w:tc>
          <w:tcPr>
            <w:tcW w:w="3673" w:type="dxa"/>
          </w:tcPr>
          <w:p w14:paraId="655C28F1" w14:textId="293DF906" w:rsidR="00280C8A" w:rsidRPr="007F1A8C" w:rsidRDefault="00280C8A" w:rsidP="00280C8A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1254" w:type="dxa"/>
          </w:tcPr>
          <w:p w14:paraId="1B9B8696" w14:textId="77777777" w:rsidR="00280C8A" w:rsidRPr="007F1A8C" w:rsidRDefault="00280C8A" w:rsidP="00280C8A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60" w:type="dxa"/>
          </w:tcPr>
          <w:p w14:paraId="3886E496" w14:textId="77777777" w:rsidR="00280C8A" w:rsidRPr="007F1A8C" w:rsidRDefault="00280C8A" w:rsidP="00280C8A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705" w:type="dxa"/>
            <w:gridSpan w:val="3"/>
          </w:tcPr>
          <w:p w14:paraId="29FC1BE5" w14:textId="77777777" w:rsidR="00280C8A" w:rsidRPr="007F1A8C" w:rsidRDefault="00280C8A" w:rsidP="00280C8A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1469" w:type="dxa"/>
            <w:gridSpan w:val="3"/>
          </w:tcPr>
          <w:p w14:paraId="47C6EC05" w14:textId="77777777" w:rsidR="00280C8A" w:rsidRPr="007F1A8C" w:rsidRDefault="00280C8A" w:rsidP="00280C8A">
            <w:pPr>
              <w:jc w:val="right"/>
              <w:rPr>
                <w:rFonts w:asciiTheme="majorBidi" w:hAnsiTheme="majorBidi" w:cstheme="majorBidi"/>
                <w:caps/>
                <w:sz w:val="28"/>
                <w:cs/>
              </w:rPr>
            </w:pPr>
          </w:p>
        </w:tc>
        <w:tc>
          <w:tcPr>
            <w:tcW w:w="2019" w:type="dxa"/>
            <w:gridSpan w:val="3"/>
            <w:vAlign w:val="center"/>
          </w:tcPr>
          <w:p w14:paraId="35594EC3" w14:textId="77777777" w:rsidR="00280C8A" w:rsidRPr="007F1A8C" w:rsidRDefault="00280C8A" w:rsidP="00280C8A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caps/>
                <w:sz w:val="28"/>
                <w:cs/>
              </w:rPr>
              <w:t>(หน่วย: พันบาท)</w:t>
            </w:r>
          </w:p>
        </w:tc>
      </w:tr>
      <w:tr w:rsidR="00280C8A" w:rsidRPr="00003722" w14:paraId="06EC6EE9" w14:textId="77777777" w:rsidTr="007C1B45">
        <w:trPr>
          <w:trHeight w:val="80"/>
        </w:trPr>
        <w:tc>
          <w:tcPr>
            <w:tcW w:w="3673" w:type="dxa"/>
          </w:tcPr>
          <w:p w14:paraId="3C3FC7D7" w14:textId="77777777" w:rsidR="00280C8A" w:rsidRPr="007F1A8C" w:rsidRDefault="00280C8A" w:rsidP="00280C8A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507" w:type="dxa"/>
            <w:gridSpan w:val="11"/>
            <w:tcBorders>
              <w:bottom w:val="single" w:sz="4" w:space="0" w:color="auto"/>
            </w:tcBorders>
          </w:tcPr>
          <w:p w14:paraId="75E25539" w14:textId="0B529625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80C8A" w:rsidRPr="00003722" w14:paraId="67CE0698" w14:textId="77777777" w:rsidTr="007C1B45">
        <w:trPr>
          <w:trHeight w:val="80"/>
        </w:trPr>
        <w:tc>
          <w:tcPr>
            <w:tcW w:w="3673" w:type="dxa"/>
          </w:tcPr>
          <w:p w14:paraId="37F97DB8" w14:textId="77777777" w:rsidR="00280C8A" w:rsidRPr="007F1A8C" w:rsidRDefault="00280C8A" w:rsidP="00280C8A">
            <w:pPr>
              <w:tabs>
                <w:tab w:val="left" w:pos="2160"/>
              </w:tabs>
              <w:ind w:right="65" w:firstLine="4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7958C485" w14:textId="77777777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2390DE52" w14:textId="77777777" w:rsidR="00280C8A" w:rsidRDefault="00280C8A" w:rsidP="00280C8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1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5D7829DC" w14:textId="6220F0A7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20" w:type="dxa"/>
            <w:gridSpan w:val="2"/>
            <w:tcBorders>
              <w:top w:val="single" w:sz="4" w:space="0" w:color="auto"/>
            </w:tcBorders>
          </w:tcPr>
          <w:p w14:paraId="65EACD63" w14:textId="77777777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11A67C" w14:textId="77777777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  <w:p w14:paraId="212CBD7D" w14:textId="77777777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จากกิจกรรม</w:t>
            </w:r>
          </w:p>
          <w:p w14:paraId="6599EDF5" w14:textId="4C6E211A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จัดหาเงิน</w:t>
            </w: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5D4AC2B8" w14:textId="77777777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CEA35" w14:textId="1ECDB8BA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การเปลี่ยนแปลง</w:t>
            </w:r>
            <w:r w:rsidRPr="007F1A8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7F1A8C">
              <w:rPr>
                <w:rFonts w:asciiTheme="majorBidi" w:hAnsiTheme="majorBidi" w:cstheme="majorBidi"/>
                <w:sz w:val="28"/>
                <w:cs/>
              </w:rPr>
              <w:t>ที่ไม่ใช่เงินสด</w:t>
            </w: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2851B32B" w14:textId="77777777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</w:tcPr>
          <w:p w14:paraId="3DA496EA" w14:textId="77777777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7F1A8C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61EB9F85" w14:textId="25A5D78C" w:rsidR="00280C8A" w:rsidRPr="00DC63E6" w:rsidRDefault="00280C8A" w:rsidP="00280C8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63E6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DC63E6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  <w:p w14:paraId="6E3E519E" w14:textId="7677E5E2" w:rsidR="00280C8A" w:rsidRPr="007F1A8C" w:rsidRDefault="00280C8A" w:rsidP="00280C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F1A8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280C8A" w:rsidRPr="00003722" w14:paraId="4FE87514" w14:textId="77777777" w:rsidTr="000A6C64">
        <w:trPr>
          <w:trHeight w:val="80"/>
        </w:trPr>
        <w:tc>
          <w:tcPr>
            <w:tcW w:w="3673" w:type="dxa"/>
          </w:tcPr>
          <w:p w14:paraId="44E2CAE7" w14:textId="40BE52FA" w:rsidR="00280C8A" w:rsidRPr="00EF6072" w:rsidRDefault="00280C8A" w:rsidP="00280C8A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EF6072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เงินกู้ยืมระยะสั้น </w:t>
            </w:r>
            <w:r w:rsidRPr="00EF6072">
              <w:rPr>
                <w:rFonts w:asciiTheme="majorBidi" w:hAnsiTheme="majorBidi" w:cstheme="majorBidi"/>
                <w:sz w:val="28"/>
              </w:rPr>
              <w:t>(</w:t>
            </w:r>
            <w:r w:rsidRPr="000C483B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0C483B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0C483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54" w:type="dxa"/>
          </w:tcPr>
          <w:p w14:paraId="4B8EEC90" w14:textId="5AF03413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81,990</w:t>
            </w:r>
          </w:p>
        </w:tc>
        <w:tc>
          <w:tcPr>
            <w:tcW w:w="220" w:type="dxa"/>
            <w:gridSpan w:val="2"/>
          </w:tcPr>
          <w:p w14:paraId="451638B0" w14:textId="77777777" w:rsidR="00280C8A" w:rsidRPr="007F1A8C" w:rsidRDefault="00280C8A" w:rsidP="00280C8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5" w:type="dxa"/>
            <w:gridSpan w:val="3"/>
            <w:tcBorders>
              <w:top w:val="nil"/>
              <w:bottom w:val="nil"/>
            </w:tcBorders>
          </w:tcPr>
          <w:p w14:paraId="008992C1" w14:textId="4A93243C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500</w:t>
            </w:r>
          </w:p>
        </w:tc>
        <w:tc>
          <w:tcPr>
            <w:tcW w:w="179" w:type="dxa"/>
            <w:tcBorders>
              <w:top w:val="nil"/>
              <w:bottom w:val="nil"/>
            </w:tcBorders>
            <w:vAlign w:val="bottom"/>
          </w:tcPr>
          <w:p w14:paraId="38CFAF49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gridSpan w:val="2"/>
            <w:tcBorders>
              <w:top w:val="nil"/>
              <w:bottom w:val="nil"/>
            </w:tcBorders>
            <w:vAlign w:val="bottom"/>
          </w:tcPr>
          <w:p w14:paraId="12844DB4" w14:textId="09E1E319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9" w:type="dxa"/>
            <w:tcBorders>
              <w:top w:val="nil"/>
              <w:bottom w:val="nil"/>
            </w:tcBorders>
            <w:vAlign w:val="bottom"/>
          </w:tcPr>
          <w:p w14:paraId="78A5AA95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08C38596" w14:textId="39D1ECA1" w:rsidR="00280C8A" w:rsidRPr="007F1A8C" w:rsidRDefault="00280C8A" w:rsidP="00280C8A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82,490</w:t>
            </w:r>
          </w:p>
        </w:tc>
      </w:tr>
      <w:tr w:rsidR="00280C8A" w:rsidRPr="00003722" w14:paraId="2583144E" w14:textId="77777777" w:rsidTr="000A6C64">
        <w:trPr>
          <w:trHeight w:val="80"/>
        </w:trPr>
        <w:tc>
          <w:tcPr>
            <w:tcW w:w="3673" w:type="dxa"/>
          </w:tcPr>
          <w:p w14:paraId="75756624" w14:textId="01C29DB4" w:rsidR="00280C8A" w:rsidRPr="007F1A8C" w:rsidRDefault="00280C8A" w:rsidP="00280C8A">
            <w:pPr>
              <w:ind w:left="350" w:right="65" w:hanging="238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หนี้สิน</w:t>
            </w:r>
            <w:r>
              <w:rPr>
                <w:rFonts w:ascii="Angsana New" w:hAnsi="Angsana New" w:hint="cs"/>
                <w:sz w:val="28"/>
                <w:cs/>
              </w:rPr>
              <w:t>ตาม</w:t>
            </w:r>
            <w:r w:rsidRPr="004517A7">
              <w:rPr>
                <w:rFonts w:ascii="Angsana New" w:hAnsi="Angsana New" w:hint="cs"/>
                <w:sz w:val="28"/>
                <w:cs/>
              </w:rPr>
              <w:t>สัญญาเช่า</w:t>
            </w:r>
            <w:r>
              <w:rPr>
                <w:rFonts w:ascii="Angsana New" w:hAnsi="Angsana New" w:hint="cs"/>
                <w:sz w:val="28"/>
                <w:cs/>
              </w:rPr>
              <w:t>เงินทุน</w:t>
            </w:r>
          </w:p>
        </w:tc>
        <w:tc>
          <w:tcPr>
            <w:tcW w:w="1254" w:type="dxa"/>
          </w:tcPr>
          <w:p w14:paraId="33DC5828" w14:textId="5205B1FD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4,630</w:t>
            </w:r>
          </w:p>
        </w:tc>
        <w:tc>
          <w:tcPr>
            <w:tcW w:w="220" w:type="dxa"/>
            <w:gridSpan w:val="2"/>
          </w:tcPr>
          <w:p w14:paraId="272ED1B9" w14:textId="77777777" w:rsidR="00280C8A" w:rsidRPr="007F1A8C" w:rsidRDefault="00280C8A" w:rsidP="00280C8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5" w:type="dxa"/>
            <w:gridSpan w:val="3"/>
            <w:tcBorders>
              <w:top w:val="nil"/>
              <w:bottom w:val="nil"/>
            </w:tcBorders>
          </w:tcPr>
          <w:p w14:paraId="4A305BDB" w14:textId="456FBF52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(2,611)</w:t>
            </w:r>
          </w:p>
        </w:tc>
        <w:tc>
          <w:tcPr>
            <w:tcW w:w="179" w:type="dxa"/>
            <w:tcBorders>
              <w:top w:val="nil"/>
              <w:bottom w:val="nil"/>
            </w:tcBorders>
          </w:tcPr>
          <w:p w14:paraId="3C40BC7F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gridSpan w:val="2"/>
            <w:tcBorders>
              <w:top w:val="nil"/>
              <w:bottom w:val="nil"/>
            </w:tcBorders>
          </w:tcPr>
          <w:p w14:paraId="1A8C291C" w14:textId="6B0B76AB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13,424</w:t>
            </w:r>
          </w:p>
        </w:tc>
        <w:tc>
          <w:tcPr>
            <w:tcW w:w="179" w:type="dxa"/>
            <w:tcBorders>
              <w:top w:val="nil"/>
              <w:bottom w:val="nil"/>
            </w:tcBorders>
          </w:tcPr>
          <w:p w14:paraId="0E11C9E7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top w:val="nil"/>
              <w:bottom w:val="nil"/>
            </w:tcBorders>
          </w:tcPr>
          <w:p w14:paraId="5B7B5545" w14:textId="31D45BB5" w:rsidR="00280C8A" w:rsidRPr="007F1A8C" w:rsidRDefault="00280C8A" w:rsidP="00280C8A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15,443</w:t>
            </w:r>
          </w:p>
        </w:tc>
      </w:tr>
      <w:tr w:rsidR="00280C8A" w:rsidRPr="00003722" w14:paraId="1A1C32AA" w14:textId="77777777" w:rsidTr="000C18B3">
        <w:trPr>
          <w:trHeight w:val="49"/>
        </w:trPr>
        <w:tc>
          <w:tcPr>
            <w:tcW w:w="3673" w:type="dxa"/>
          </w:tcPr>
          <w:p w14:paraId="4443173D" w14:textId="77777777" w:rsidR="00280C8A" w:rsidRPr="004517A7" w:rsidRDefault="00280C8A" w:rsidP="00280C8A">
            <w:pPr>
              <w:ind w:right="6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4" w:type="dxa"/>
          </w:tcPr>
          <w:p w14:paraId="5CDF6283" w14:textId="77777777" w:rsidR="00280C8A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0" w:type="dxa"/>
            <w:gridSpan w:val="2"/>
          </w:tcPr>
          <w:p w14:paraId="00D33640" w14:textId="77777777" w:rsidR="00280C8A" w:rsidRPr="007F1A8C" w:rsidRDefault="00280C8A" w:rsidP="00280C8A">
            <w:pPr>
              <w:tabs>
                <w:tab w:val="decimal" w:pos="830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5" w:type="dxa"/>
            <w:gridSpan w:val="3"/>
          </w:tcPr>
          <w:p w14:paraId="41D4F5FD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</w:tcPr>
          <w:p w14:paraId="21EDC25B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6" w:type="dxa"/>
            <w:gridSpan w:val="2"/>
          </w:tcPr>
          <w:p w14:paraId="3945DB06" w14:textId="77777777" w:rsidR="00280C8A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</w:tcPr>
          <w:p w14:paraId="47F05756" w14:textId="77777777" w:rsidR="00280C8A" w:rsidRPr="007F1A8C" w:rsidRDefault="00280C8A" w:rsidP="00280C8A">
            <w:pPr>
              <w:tabs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</w:tcPr>
          <w:p w14:paraId="6A535621" w14:textId="77777777" w:rsidR="00280C8A" w:rsidRPr="007F1A8C" w:rsidRDefault="00280C8A" w:rsidP="00280C8A">
            <w:pPr>
              <w:tabs>
                <w:tab w:val="decimal" w:pos="805"/>
                <w:tab w:val="decimal" w:pos="887"/>
              </w:tabs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bookmarkEnd w:id="2"/>
    </w:tbl>
    <w:p w14:paraId="5A4BBB8C" w14:textId="77777777" w:rsidR="000C18B3" w:rsidRDefault="000C18B3" w:rsidP="000C18B3">
      <w:pPr>
        <w:pStyle w:val="ListParagraph"/>
        <w:spacing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50826F49" w14:textId="77777777" w:rsidR="000C18B3" w:rsidRDefault="000C18B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C5A70F3" w14:textId="2666CAE5" w:rsidR="00151816" w:rsidRPr="00B118B0" w:rsidRDefault="009E4C64" w:rsidP="00081754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ลูกหนี้การค้าและลูกหนี้หมุนเวียนอื่น</w:t>
      </w:r>
    </w:p>
    <w:p w14:paraId="56D44540" w14:textId="4534C35B" w:rsidR="00F53166" w:rsidRPr="00B118B0" w:rsidRDefault="009E4C64" w:rsidP="00077166">
      <w:pPr>
        <w:pStyle w:val="ListParagraph"/>
        <w:numPr>
          <w:ilvl w:val="1"/>
          <w:numId w:val="30"/>
        </w:numPr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spacing w:val="-6"/>
          <w:sz w:val="28"/>
          <w:cs/>
        </w:rPr>
        <w:t>ลูกหนี้การค้าและ</w:t>
      </w:r>
      <w:r w:rsidRPr="00077166">
        <w:rPr>
          <w:rFonts w:asciiTheme="majorBidi" w:hAnsiTheme="majorBidi" w:cstheme="majorBidi"/>
          <w:color w:val="000000"/>
          <w:spacing w:val="-2"/>
          <w:sz w:val="28"/>
          <w:cs/>
        </w:rPr>
        <w:t>ลูกหนี้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หมุนเวียนอื่น ณ วันที่ </w:t>
      </w:r>
      <w:r w:rsidR="00DC63E6">
        <w:rPr>
          <w:rFonts w:asciiTheme="majorBidi" w:hAnsiTheme="majorBidi" w:cstheme="majorBidi"/>
          <w:spacing w:val="-6"/>
          <w:sz w:val="28"/>
        </w:rPr>
        <w:t>3</w:t>
      </w:r>
      <w:r w:rsidR="00707A60">
        <w:rPr>
          <w:rFonts w:asciiTheme="majorBidi" w:hAnsiTheme="majorBidi" w:cstheme="majorBidi"/>
          <w:spacing w:val="-6"/>
          <w:sz w:val="28"/>
        </w:rPr>
        <w:t>0</w:t>
      </w:r>
      <w:r w:rsidR="00EF063E" w:rsidRPr="002F684A">
        <w:rPr>
          <w:rFonts w:ascii="Angsana New" w:hAnsi="Angsana New"/>
          <w:szCs w:val="24"/>
        </w:rPr>
        <w:t xml:space="preserve"> </w:t>
      </w:r>
      <w:r w:rsidR="00707A60">
        <w:rPr>
          <w:rFonts w:ascii="Angsana New" w:hAnsi="Angsana New" w:hint="cs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2136B7">
        <w:rPr>
          <w:rFonts w:asciiTheme="majorBidi" w:hAnsiTheme="majorBidi" w:cstheme="majorBidi"/>
          <w:spacing w:val="-6"/>
          <w:sz w:val="28"/>
        </w:rPr>
        <w:t>7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Pr="00B118B0">
        <w:rPr>
          <w:rFonts w:asciiTheme="majorBidi" w:hAnsiTheme="majorBidi" w:cstheme="majorBidi"/>
          <w:spacing w:val="-6"/>
          <w:sz w:val="28"/>
        </w:rPr>
        <w:t xml:space="preserve">31 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spacing w:val="-6"/>
          <w:sz w:val="28"/>
        </w:rPr>
        <w:t>256</w:t>
      </w:r>
      <w:r w:rsidR="002136B7">
        <w:rPr>
          <w:rFonts w:asciiTheme="majorBidi" w:hAnsiTheme="majorBidi" w:cstheme="majorBidi"/>
          <w:spacing w:val="-6"/>
          <w:sz w:val="28"/>
        </w:rPr>
        <w:t>6</w:t>
      </w:r>
      <w:r w:rsidRPr="00B118B0">
        <w:rPr>
          <w:rFonts w:asciiTheme="majorBidi" w:hAnsiTheme="majorBidi" w:cstheme="majorBidi"/>
          <w:spacing w:val="-6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180"/>
        <w:gridCol w:w="1080"/>
        <w:gridCol w:w="90"/>
        <w:gridCol w:w="1170"/>
      </w:tblGrid>
      <w:tr w:rsidR="009C6FF8" w:rsidRPr="00B118B0" w14:paraId="0643FA6E" w14:textId="77777777" w:rsidTr="00547D61">
        <w:trPr>
          <w:tblHeader/>
        </w:trPr>
        <w:tc>
          <w:tcPr>
            <w:tcW w:w="9090" w:type="dxa"/>
            <w:gridSpan w:val="8"/>
          </w:tcPr>
          <w:p w14:paraId="5C8570C4" w14:textId="529685D4" w:rsidR="009C6FF8" w:rsidRPr="00B118B0" w:rsidRDefault="009C6FF8" w:rsidP="009C6FF8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B118B0" w14:paraId="56F6DE99" w14:textId="77777777" w:rsidTr="00547D61">
        <w:trPr>
          <w:tblHeader/>
        </w:trPr>
        <w:tc>
          <w:tcPr>
            <w:tcW w:w="4230" w:type="dxa"/>
          </w:tcPr>
          <w:p w14:paraId="6B1233DF" w14:textId="77777777" w:rsidR="00F53166" w:rsidRPr="00B118B0" w:rsidRDefault="00F53166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16338E49" w14:textId="77777777" w:rsidR="00F53166" w:rsidRPr="00B118B0" w:rsidRDefault="009E4C64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A30619E" w14:textId="77777777" w:rsidR="00F53166" w:rsidRPr="00B118B0" w:rsidRDefault="00F53166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025958A1" w14:textId="77777777" w:rsidR="00F53166" w:rsidRPr="00B118B0" w:rsidRDefault="009E4C64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D1DFD" w:rsidRPr="00B118B0" w14:paraId="39214489" w14:textId="77777777" w:rsidTr="008B7DC1">
        <w:trPr>
          <w:tblHeader/>
        </w:trPr>
        <w:tc>
          <w:tcPr>
            <w:tcW w:w="4230" w:type="dxa"/>
          </w:tcPr>
          <w:p w14:paraId="6364809C" w14:textId="77777777" w:rsidR="006D1DFD" w:rsidRPr="00B118B0" w:rsidRDefault="006D1DFD" w:rsidP="006D1DFD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487A056" w14:textId="06AE8FF7" w:rsidR="006D1DFD" w:rsidRPr="00B118B0" w:rsidRDefault="00EF063E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707A60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1346F062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54E68D5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vAlign w:val="center"/>
          </w:tcPr>
          <w:p w14:paraId="7DCB64A3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20ABC1F" w14:textId="03091FA4" w:rsidR="006D1DFD" w:rsidRPr="00B118B0" w:rsidRDefault="00EF063E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707A60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1403A9CB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75E6500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6D1DFD" w:rsidRPr="00B118B0" w14:paraId="6064DFDB" w14:textId="77777777" w:rsidTr="008B7DC1">
        <w:trPr>
          <w:tblHeader/>
        </w:trPr>
        <w:tc>
          <w:tcPr>
            <w:tcW w:w="4230" w:type="dxa"/>
          </w:tcPr>
          <w:p w14:paraId="488BA21A" w14:textId="77777777" w:rsidR="006D1DFD" w:rsidRPr="00B118B0" w:rsidRDefault="006D1DFD" w:rsidP="006D1DFD">
            <w:pPr>
              <w:tabs>
                <w:tab w:val="left" w:pos="180"/>
                <w:tab w:val="left" w:pos="216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B07C0ED" w14:textId="322938DD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A367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vAlign w:val="center"/>
          </w:tcPr>
          <w:p w14:paraId="6547B027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87A3E5C" w14:textId="4C537096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E3552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vAlign w:val="center"/>
          </w:tcPr>
          <w:p w14:paraId="63A44AA9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A8A5836" w14:textId="528168CE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33BA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vAlign w:val="center"/>
          </w:tcPr>
          <w:p w14:paraId="43B6CAA5" w14:textId="7777777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B393411" w14:textId="4B860EF7" w:rsidR="006D1DFD" w:rsidRPr="00B118B0" w:rsidRDefault="006D1DFD" w:rsidP="008B7DC1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E3552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3601A0" w:rsidRPr="00B118B0" w14:paraId="37FFADAF" w14:textId="77777777">
        <w:tc>
          <w:tcPr>
            <w:tcW w:w="4230" w:type="dxa"/>
          </w:tcPr>
          <w:p w14:paraId="54F3EF33" w14:textId="768571C1" w:rsidR="003601A0" w:rsidRPr="00ED6D91" w:rsidRDefault="003601A0" w:rsidP="003601A0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bookmarkStart w:id="3" w:name="_Hlk86676280"/>
            <w:r w:rsidRPr="00ED6D91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34FD22AD" w14:textId="1982463C" w:rsidR="003601A0" w:rsidRPr="00ED6D91" w:rsidRDefault="0037659B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30,496</w:t>
            </w:r>
          </w:p>
        </w:tc>
        <w:tc>
          <w:tcPr>
            <w:tcW w:w="90" w:type="dxa"/>
            <w:shd w:val="clear" w:color="auto" w:fill="auto"/>
          </w:tcPr>
          <w:p w14:paraId="59654BC1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DF2AF3" w14:textId="432554FD" w:rsidR="003601A0" w:rsidRPr="00ED6D91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32,767</w:t>
            </w:r>
          </w:p>
        </w:tc>
        <w:tc>
          <w:tcPr>
            <w:tcW w:w="180" w:type="dxa"/>
            <w:shd w:val="clear" w:color="auto" w:fill="auto"/>
          </w:tcPr>
          <w:p w14:paraId="52B526D4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2E21EB" w14:textId="675960E3" w:rsidR="003601A0" w:rsidRPr="00ED6D91" w:rsidRDefault="005C009C" w:rsidP="003601A0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2000A8" w14:textId="77777777" w:rsidR="003601A0" w:rsidRPr="00ED6D91" w:rsidRDefault="003601A0" w:rsidP="003601A0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A7A6CC" w14:textId="0A7CB6D2" w:rsidR="003601A0" w:rsidRPr="00ED6D91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601A0" w:rsidRPr="00B118B0" w14:paraId="401DB500" w14:textId="77777777">
        <w:tc>
          <w:tcPr>
            <w:tcW w:w="4230" w:type="dxa"/>
          </w:tcPr>
          <w:p w14:paraId="533A757D" w14:textId="7869F1D2" w:rsidR="003601A0" w:rsidRPr="004E25B1" w:rsidRDefault="003601A0" w:rsidP="003601A0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ลูกหนี้อื่น - กิจการที่เกี่ยวข้องกัน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ดูหมายเหตุข้อ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4)</w:t>
            </w:r>
          </w:p>
        </w:tc>
        <w:tc>
          <w:tcPr>
            <w:tcW w:w="1170" w:type="dxa"/>
            <w:shd w:val="clear" w:color="auto" w:fill="auto"/>
          </w:tcPr>
          <w:p w14:paraId="442B47C1" w14:textId="5F75430A" w:rsidR="003601A0" w:rsidRPr="00ED6D91" w:rsidRDefault="00522324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01ACD31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42C777" w14:textId="7B7484AC" w:rsidR="003601A0" w:rsidRPr="00ED6D91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1DAA3989" w14:textId="77777777" w:rsidR="003601A0" w:rsidRPr="00ED6D91" w:rsidRDefault="003601A0" w:rsidP="003601A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A8A850" w14:textId="349759B9" w:rsidR="003601A0" w:rsidRPr="00ED6D91" w:rsidRDefault="005C009C" w:rsidP="003601A0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6EF7B1" w14:textId="77777777" w:rsidR="003601A0" w:rsidRPr="00ED6D91" w:rsidRDefault="003601A0" w:rsidP="003601A0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FC2B95" w14:textId="20FD7495" w:rsidR="003601A0" w:rsidRPr="00ED6D91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514</w:t>
            </w:r>
          </w:p>
        </w:tc>
      </w:tr>
      <w:tr w:rsidR="003601A0" w:rsidRPr="00B118B0" w14:paraId="30E54D4E" w14:textId="77777777">
        <w:tc>
          <w:tcPr>
            <w:tcW w:w="4230" w:type="dxa"/>
          </w:tcPr>
          <w:p w14:paraId="119C9865" w14:textId="0CE91181" w:rsidR="003601A0" w:rsidRPr="004E25B1" w:rsidRDefault="003601A0" w:rsidP="003601A0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="005D78EE">
              <w:rPr>
                <w:rFonts w:asciiTheme="majorBidi" w:hAnsiTheme="majorBidi" w:cstheme="majorBidi"/>
                <w:sz w:val="28"/>
              </w:rPr>
              <w:t>-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D5FD264" w14:textId="0D538AEE" w:rsidR="003601A0" w:rsidRPr="00ED6D91" w:rsidRDefault="00522324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76,45</w:t>
            </w:r>
            <w:r w:rsidR="000742EB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19244D31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F724A9" w14:textId="2B2EB110" w:rsidR="003601A0" w:rsidRPr="00ED6D91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77,495</w:t>
            </w:r>
          </w:p>
        </w:tc>
        <w:tc>
          <w:tcPr>
            <w:tcW w:w="180" w:type="dxa"/>
            <w:shd w:val="clear" w:color="auto" w:fill="auto"/>
          </w:tcPr>
          <w:p w14:paraId="644F1F94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34955E" w14:textId="2D59E92C" w:rsidR="003601A0" w:rsidRPr="00ED6D91" w:rsidRDefault="005C009C" w:rsidP="003601A0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F67B3C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9A7A2C" w14:textId="40CCEE75" w:rsidR="003601A0" w:rsidRPr="00ED6D91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272</w:t>
            </w:r>
          </w:p>
        </w:tc>
      </w:tr>
      <w:tr w:rsidR="003601A0" w:rsidRPr="00B118B0" w14:paraId="619E0467" w14:textId="77777777">
        <w:tc>
          <w:tcPr>
            <w:tcW w:w="4230" w:type="dxa"/>
          </w:tcPr>
          <w:p w14:paraId="14128765" w14:textId="648D8CFD" w:rsidR="003601A0" w:rsidRPr="004E25B1" w:rsidRDefault="003601A0" w:rsidP="003601A0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รายได้ค้างรับ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ง </w:t>
            </w:r>
            <w:r w:rsidRPr="004E25B1">
              <w:rPr>
                <w:rFonts w:asciiTheme="majorBidi" w:hAnsiTheme="majorBidi" w:cstheme="majorBidi"/>
                <w:sz w:val="28"/>
              </w:rPr>
              <w:t>(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ดูหมายเหตุข้อ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4)</w:t>
            </w:r>
          </w:p>
        </w:tc>
        <w:tc>
          <w:tcPr>
            <w:tcW w:w="1170" w:type="dxa"/>
            <w:shd w:val="clear" w:color="auto" w:fill="auto"/>
          </w:tcPr>
          <w:p w14:paraId="70878C91" w14:textId="60CE77C6" w:rsidR="003601A0" w:rsidRPr="00ED6D91" w:rsidRDefault="00522324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062C13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1899D1" w14:textId="20A7E821" w:rsidR="003601A0" w:rsidRPr="00ED6D91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38E8BC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CB3458" w14:textId="6D530417" w:rsidR="003601A0" w:rsidRPr="00ED6D91" w:rsidRDefault="005C009C" w:rsidP="003601A0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684296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205488" w14:textId="34A8CC86" w:rsidR="003601A0" w:rsidRPr="00ED6D91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90</w:t>
            </w:r>
          </w:p>
        </w:tc>
      </w:tr>
      <w:tr w:rsidR="003601A0" w:rsidRPr="00B118B0" w14:paraId="32C0C654" w14:textId="77777777">
        <w:tc>
          <w:tcPr>
            <w:tcW w:w="4230" w:type="dxa"/>
          </w:tcPr>
          <w:p w14:paraId="27CC9F67" w14:textId="496EF15B" w:rsidR="003601A0" w:rsidRPr="004E25B1" w:rsidRDefault="003601A0" w:rsidP="003601A0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รายได้ค้างรับ </w:t>
            </w:r>
            <w:r w:rsidRPr="004E25B1">
              <w:rPr>
                <w:rFonts w:asciiTheme="majorBidi" w:hAnsiTheme="majorBidi" w:cstheme="majorBidi"/>
                <w:sz w:val="28"/>
              </w:rPr>
              <w:t>-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00C0C8E" w14:textId="642B453A" w:rsidR="003601A0" w:rsidRDefault="00522324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6,297</w:t>
            </w:r>
          </w:p>
        </w:tc>
        <w:tc>
          <w:tcPr>
            <w:tcW w:w="90" w:type="dxa"/>
            <w:shd w:val="clear" w:color="auto" w:fill="auto"/>
          </w:tcPr>
          <w:p w14:paraId="194A9122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AE8E68" w14:textId="6480FDB9" w:rsidR="003601A0" w:rsidRPr="00657820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5,436</w:t>
            </w:r>
          </w:p>
        </w:tc>
        <w:tc>
          <w:tcPr>
            <w:tcW w:w="180" w:type="dxa"/>
            <w:shd w:val="clear" w:color="auto" w:fill="auto"/>
          </w:tcPr>
          <w:p w14:paraId="2F9A0971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690FD7" w14:textId="24D0CEA8" w:rsidR="003601A0" w:rsidRDefault="005C009C" w:rsidP="003601A0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917224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D48A0C" w14:textId="4ABAFDEE" w:rsidR="003601A0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2</w:t>
            </w:r>
          </w:p>
        </w:tc>
      </w:tr>
      <w:tr w:rsidR="003601A0" w:rsidRPr="00B118B0" w14:paraId="539D6409" w14:textId="77777777">
        <w:tc>
          <w:tcPr>
            <w:tcW w:w="4230" w:type="dxa"/>
          </w:tcPr>
          <w:p w14:paraId="21331FF8" w14:textId="33D0EC6F" w:rsidR="003601A0" w:rsidRPr="004E25B1" w:rsidRDefault="003601A0" w:rsidP="003601A0">
            <w:pPr>
              <w:tabs>
                <w:tab w:val="left" w:pos="0"/>
                <w:tab w:val="left" w:pos="270"/>
                <w:tab w:val="center" w:pos="458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ดอกเบี้ยค้างรับ </w:t>
            </w:r>
            <w:r w:rsidR="00327874">
              <w:rPr>
                <w:rFonts w:asciiTheme="majorBidi" w:hAnsiTheme="majorBidi" w:cstheme="majorBidi"/>
                <w:sz w:val="28"/>
              </w:rPr>
              <w:t>-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 </w:t>
            </w:r>
            <w:r w:rsidRPr="004E25B1">
              <w:rPr>
                <w:rFonts w:asciiTheme="majorBidi" w:hAnsiTheme="majorBidi" w:cstheme="majorBidi"/>
                <w:sz w:val="28"/>
              </w:rPr>
              <w:t>(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4E25B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170" w:type="dxa"/>
            <w:shd w:val="clear" w:color="auto" w:fill="auto"/>
          </w:tcPr>
          <w:p w14:paraId="7EA3F9A6" w14:textId="7C095DF8" w:rsidR="003601A0" w:rsidRPr="00ED6D91" w:rsidRDefault="00632DA4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1,828</w:t>
            </w:r>
          </w:p>
        </w:tc>
        <w:tc>
          <w:tcPr>
            <w:tcW w:w="90" w:type="dxa"/>
            <w:shd w:val="clear" w:color="auto" w:fill="auto"/>
          </w:tcPr>
          <w:p w14:paraId="3B069F14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90E6FE" w14:textId="66D89C94" w:rsidR="003601A0" w:rsidRPr="00ED6D91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1,644</w:t>
            </w:r>
          </w:p>
        </w:tc>
        <w:tc>
          <w:tcPr>
            <w:tcW w:w="180" w:type="dxa"/>
            <w:shd w:val="clear" w:color="auto" w:fill="auto"/>
          </w:tcPr>
          <w:p w14:paraId="6531487E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1432D1" w14:textId="67F1344B" w:rsidR="003601A0" w:rsidRPr="00ED6D91" w:rsidRDefault="005C009C" w:rsidP="003601A0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161,</w:t>
            </w:r>
            <w:r w:rsidR="00544C51">
              <w:rPr>
                <w:rFonts w:asciiTheme="majorBidi" w:hAnsiTheme="majorBidi" w:cstheme="majorBidi"/>
                <w:sz w:val="28"/>
              </w:rPr>
              <w:t>412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1A2A78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F8DCBB" w14:textId="2D7982AB" w:rsidR="003601A0" w:rsidRPr="00ED6D91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7D50D2">
              <w:rPr>
                <w:rFonts w:asciiTheme="majorBidi" w:hAnsiTheme="majorBidi" w:cstheme="majorBidi"/>
                <w:sz w:val="28"/>
              </w:rPr>
              <w:t>147,076</w:t>
            </w:r>
          </w:p>
        </w:tc>
      </w:tr>
      <w:tr w:rsidR="003601A0" w:rsidRPr="00B118B0" w14:paraId="01A40FFB" w14:textId="77777777">
        <w:tc>
          <w:tcPr>
            <w:tcW w:w="4230" w:type="dxa"/>
          </w:tcPr>
          <w:p w14:paraId="499C11B7" w14:textId="7C1819FF" w:rsidR="003601A0" w:rsidRPr="00B118B0" w:rsidRDefault="003601A0" w:rsidP="003601A0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ดอกเบี้ยค้างรับ -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บุคคลและ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3606EAE" w14:textId="50EDBC0E" w:rsidR="003601A0" w:rsidRDefault="00632DA4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5,176</w:t>
            </w:r>
          </w:p>
        </w:tc>
        <w:tc>
          <w:tcPr>
            <w:tcW w:w="90" w:type="dxa"/>
            <w:shd w:val="clear" w:color="auto" w:fill="auto"/>
          </w:tcPr>
          <w:p w14:paraId="2582AA7B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D2FD0A" w14:textId="1EFBD2ED" w:rsidR="003601A0" w:rsidRPr="00657820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4,907</w:t>
            </w:r>
          </w:p>
        </w:tc>
        <w:tc>
          <w:tcPr>
            <w:tcW w:w="180" w:type="dxa"/>
            <w:shd w:val="clear" w:color="auto" w:fill="auto"/>
          </w:tcPr>
          <w:p w14:paraId="59421FA1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C449C4" w14:textId="00A44F09" w:rsidR="003601A0" w:rsidRDefault="00544C51" w:rsidP="003601A0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4EBBB7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8461AD" w14:textId="2996B623" w:rsidR="003601A0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7D50D2">
              <w:rPr>
                <w:rFonts w:asciiTheme="majorBidi" w:hAnsiTheme="majorBidi" w:cstheme="majorBidi"/>
                <w:sz w:val="28"/>
              </w:rPr>
              <w:t>2,091</w:t>
            </w:r>
          </w:p>
        </w:tc>
      </w:tr>
      <w:tr w:rsidR="003601A0" w:rsidRPr="00B118B0" w14:paraId="74341DC8" w14:textId="77777777">
        <w:tc>
          <w:tcPr>
            <w:tcW w:w="4230" w:type="dxa"/>
          </w:tcPr>
          <w:p w14:paraId="7D808BA5" w14:textId="56BF3BFC" w:rsidR="003601A0" w:rsidRPr="00B118B0" w:rsidRDefault="003601A0" w:rsidP="003601A0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ภาษีซื้อรอเรียกคืน</w:t>
            </w:r>
          </w:p>
        </w:tc>
        <w:tc>
          <w:tcPr>
            <w:tcW w:w="1170" w:type="dxa"/>
            <w:shd w:val="clear" w:color="auto" w:fill="auto"/>
          </w:tcPr>
          <w:p w14:paraId="0A646251" w14:textId="68A0E287" w:rsidR="003601A0" w:rsidRPr="00ED6D91" w:rsidRDefault="007030AA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21,064</w:t>
            </w:r>
          </w:p>
        </w:tc>
        <w:tc>
          <w:tcPr>
            <w:tcW w:w="90" w:type="dxa"/>
            <w:shd w:val="clear" w:color="auto" w:fill="auto"/>
          </w:tcPr>
          <w:p w14:paraId="1361D890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BB47BA" w14:textId="13ABE6E0" w:rsidR="003601A0" w:rsidRPr="00ED6D91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22,696</w:t>
            </w:r>
          </w:p>
        </w:tc>
        <w:tc>
          <w:tcPr>
            <w:tcW w:w="180" w:type="dxa"/>
            <w:shd w:val="clear" w:color="auto" w:fill="auto"/>
          </w:tcPr>
          <w:p w14:paraId="63ECFDF2" w14:textId="77777777" w:rsidR="003601A0" w:rsidRPr="00ED6D91" w:rsidRDefault="003601A0" w:rsidP="003601A0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AC6309" w14:textId="1ED27112" w:rsidR="003601A0" w:rsidRPr="00ED6D91" w:rsidRDefault="00544C51" w:rsidP="003601A0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2E9FEFD" w14:textId="77777777" w:rsidR="003601A0" w:rsidRPr="00ED6D91" w:rsidRDefault="003601A0" w:rsidP="003601A0">
            <w:pPr>
              <w:tabs>
                <w:tab w:val="decimal" w:pos="100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5574E8" w14:textId="53FAEE26" w:rsidR="003601A0" w:rsidRPr="00ED6D91" w:rsidRDefault="003601A0" w:rsidP="003601A0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3,093</w:t>
            </w:r>
          </w:p>
        </w:tc>
      </w:tr>
      <w:bookmarkEnd w:id="3"/>
      <w:tr w:rsidR="00014553" w:rsidRPr="00B118B0" w14:paraId="59731BA1" w14:textId="77777777">
        <w:tc>
          <w:tcPr>
            <w:tcW w:w="4230" w:type="dxa"/>
          </w:tcPr>
          <w:p w14:paraId="1D720809" w14:textId="5BD358A9" w:rsidR="00014553" w:rsidRPr="00B118B0" w:rsidRDefault="00014553" w:rsidP="0001455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ภาษีซื้อรอใช้สิทธิ</w:t>
            </w:r>
          </w:p>
        </w:tc>
        <w:tc>
          <w:tcPr>
            <w:tcW w:w="1170" w:type="dxa"/>
            <w:shd w:val="clear" w:color="auto" w:fill="auto"/>
          </w:tcPr>
          <w:p w14:paraId="6DB01CEB" w14:textId="7D33F9D5" w:rsidR="00014553" w:rsidRPr="00ED6D91" w:rsidRDefault="007030AA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1,533</w:t>
            </w:r>
          </w:p>
        </w:tc>
        <w:tc>
          <w:tcPr>
            <w:tcW w:w="90" w:type="dxa"/>
            <w:shd w:val="clear" w:color="auto" w:fill="auto"/>
          </w:tcPr>
          <w:p w14:paraId="15F5D167" w14:textId="77777777" w:rsidR="00014553" w:rsidRPr="00ED6D91" w:rsidRDefault="00014553" w:rsidP="0001455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C230AC" w14:textId="2680F868" w:rsidR="00014553" w:rsidRPr="00ED6D91" w:rsidRDefault="00014553" w:rsidP="00014553">
            <w:pPr>
              <w:tabs>
                <w:tab w:val="center" w:pos="495"/>
                <w:tab w:val="decimal" w:pos="631"/>
                <w:tab w:val="right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2,096</w:t>
            </w:r>
          </w:p>
        </w:tc>
        <w:tc>
          <w:tcPr>
            <w:tcW w:w="180" w:type="dxa"/>
            <w:shd w:val="clear" w:color="auto" w:fill="auto"/>
          </w:tcPr>
          <w:p w14:paraId="6C98C48F" w14:textId="77777777" w:rsidR="00014553" w:rsidRPr="00ED6D91" w:rsidRDefault="00014553" w:rsidP="0001455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02FBEF" w14:textId="6B09FA0F" w:rsidR="00014553" w:rsidRPr="00ED6D91" w:rsidRDefault="00544C51" w:rsidP="0001455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E56B5C" w14:textId="77777777" w:rsidR="00014553" w:rsidRPr="00ED6D91" w:rsidRDefault="00014553" w:rsidP="00014553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9B96E9" w14:textId="2CAC1BDE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120</w:t>
            </w:r>
          </w:p>
        </w:tc>
      </w:tr>
      <w:tr w:rsidR="00014553" w:rsidRPr="00B118B0" w14:paraId="665B7958" w14:textId="77777777">
        <w:tc>
          <w:tcPr>
            <w:tcW w:w="4230" w:type="dxa"/>
          </w:tcPr>
          <w:p w14:paraId="2C7F4077" w14:textId="6CC0B280" w:rsidR="00014553" w:rsidRPr="00B118B0" w:rsidRDefault="00014553" w:rsidP="0001455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ภาษีเงินได้ถูกหัก ณ ที่จ่ายรอใช้สิทธิ</w:t>
            </w:r>
          </w:p>
        </w:tc>
        <w:tc>
          <w:tcPr>
            <w:tcW w:w="1170" w:type="dxa"/>
            <w:shd w:val="clear" w:color="auto" w:fill="auto"/>
          </w:tcPr>
          <w:p w14:paraId="7718C37C" w14:textId="12C07ED4" w:rsidR="00014553" w:rsidRPr="00ED6D91" w:rsidRDefault="007030AA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5,428</w:t>
            </w:r>
          </w:p>
        </w:tc>
        <w:tc>
          <w:tcPr>
            <w:tcW w:w="90" w:type="dxa"/>
            <w:shd w:val="clear" w:color="auto" w:fill="auto"/>
          </w:tcPr>
          <w:p w14:paraId="06AB143E" w14:textId="77777777" w:rsidR="00014553" w:rsidRPr="00ED6D91" w:rsidRDefault="00014553" w:rsidP="0001455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4AB2C0" w14:textId="25B862AC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5,002</w:t>
            </w:r>
          </w:p>
        </w:tc>
        <w:tc>
          <w:tcPr>
            <w:tcW w:w="180" w:type="dxa"/>
            <w:shd w:val="clear" w:color="auto" w:fill="auto"/>
          </w:tcPr>
          <w:p w14:paraId="43491B7B" w14:textId="77777777" w:rsidR="00014553" w:rsidRPr="00ED6D91" w:rsidRDefault="00014553" w:rsidP="0001455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D544FF" w14:textId="0F99CFC1" w:rsidR="00014553" w:rsidRPr="00ED6D91" w:rsidRDefault="00544C51" w:rsidP="0001455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1,381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C0E0EA" w14:textId="77777777" w:rsidR="00014553" w:rsidRPr="00ED6D91" w:rsidRDefault="00014553" w:rsidP="0001455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A75313" w14:textId="191D2056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1,666</w:t>
            </w:r>
          </w:p>
        </w:tc>
      </w:tr>
      <w:tr w:rsidR="00014553" w:rsidRPr="00B118B0" w14:paraId="7DECD93C" w14:textId="77777777">
        <w:tc>
          <w:tcPr>
            <w:tcW w:w="4230" w:type="dxa"/>
            <w:vAlign w:val="bottom"/>
          </w:tcPr>
          <w:p w14:paraId="3F5B1428" w14:textId="5E66BF91" w:rsidR="00014553" w:rsidRPr="008C343E" w:rsidRDefault="00014553" w:rsidP="00014553">
            <w:pPr>
              <w:tabs>
                <w:tab w:val="left" w:pos="0"/>
                <w:tab w:val="left" w:pos="270"/>
                <w:tab w:val="left" w:pos="2160"/>
              </w:tabs>
              <w:ind w:right="-383"/>
              <w:rPr>
                <w:rFonts w:asciiTheme="majorBidi" w:hAnsiTheme="majorBidi"/>
                <w:sz w:val="28"/>
                <w:cs/>
              </w:rPr>
            </w:pPr>
            <w:r w:rsidRPr="00C25865">
              <w:rPr>
                <w:rFonts w:asciiTheme="majorBidi" w:hAnsiTheme="majorBidi" w:hint="cs"/>
                <w:sz w:val="28"/>
                <w:cs/>
              </w:rPr>
              <w:t>เงินจ่ายล่วงหน้า</w:t>
            </w:r>
            <w:r>
              <w:rPr>
                <w:rFonts w:asciiTheme="majorBidi" w:hAnsiTheme="majorBidi" w:hint="cs"/>
                <w:sz w:val="28"/>
                <w:cs/>
              </w:rPr>
              <w:t>พนักงาน</w:t>
            </w:r>
          </w:p>
        </w:tc>
        <w:tc>
          <w:tcPr>
            <w:tcW w:w="1170" w:type="dxa"/>
            <w:shd w:val="clear" w:color="auto" w:fill="auto"/>
          </w:tcPr>
          <w:p w14:paraId="3421177C" w14:textId="7DCE48C1" w:rsidR="00014553" w:rsidRPr="00ED6D91" w:rsidRDefault="007030AA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D3B307" w14:textId="77777777" w:rsidR="00014553" w:rsidRPr="00ED6D91" w:rsidRDefault="00014553" w:rsidP="0001455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B08664" w14:textId="0B06ED1E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224</w:t>
            </w:r>
          </w:p>
        </w:tc>
        <w:tc>
          <w:tcPr>
            <w:tcW w:w="180" w:type="dxa"/>
            <w:shd w:val="clear" w:color="auto" w:fill="auto"/>
          </w:tcPr>
          <w:p w14:paraId="4A6AD2C8" w14:textId="77777777" w:rsidR="00014553" w:rsidRPr="00ED6D91" w:rsidRDefault="00014553" w:rsidP="0001455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23A942" w14:textId="1AC3DE0E" w:rsidR="00014553" w:rsidRPr="00ED6D91" w:rsidRDefault="00544C51" w:rsidP="0001455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82E8BE" w14:textId="77777777" w:rsidR="00014553" w:rsidRPr="00ED6D91" w:rsidRDefault="00014553" w:rsidP="0001455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55F3C14" w14:textId="5CC7EDE1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</w:tr>
      <w:tr w:rsidR="00014553" w:rsidRPr="00B118B0" w14:paraId="103BE776" w14:textId="77777777">
        <w:tc>
          <w:tcPr>
            <w:tcW w:w="4230" w:type="dxa"/>
            <w:vAlign w:val="bottom"/>
          </w:tcPr>
          <w:p w14:paraId="4565EC73" w14:textId="2DDBABBF" w:rsidR="00014553" w:rsidRPr="00B118B0" w:rsidRDefault="00014553" w:rsidP="00014553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  <w:shd w:val="clear" w:color="auto" w:fill="auto"/>
          </w:tcPr>
          <w:p w14:paraId="0567AD06" w14:textId="7323BFCC" w:rsidR="00014553" w:rsidRPr="00ED6D91" w:rsidRDefault="007030AA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3,985</w:t>
            </w:r>
          </w:p>
        </w:tc>
        <w:tc>
          <w:tcPr>
            <w:tcW w:w="90" w:type="dxa"/>
            <w:shd w:val="clear" w:color="auto" w:fill="auto"/>
          </w:tcPr>
          <w:p w14:paraId="1EF78BE9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E99E28" w14:textId="197F6D66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3,080</w:t>
            </w:r>
          </w:p>
        </w:tc>
        <w:tc>
          <w:tcPr>
            <w:tcW w:w="180" w:type="dxa"/>
            <w:shd w:val="clear" w:color="auto" w:fill="auto"/>
          </w:tcPr>
          <w:p w14:paraId="18EA9311" w14:textId="77777777" w:rsidR="00014553" w:rsidRPr="00ED6D91" w:rsidRDefault="00014553" w:rsidP="0001455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B36E55" w14:textId="320CCB7C" w:rsidR="00014553" w:rsidRPr="00ED6D91" w:rsidRDefault="00544C51" w:rsidP="0001455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EDF4D2" w14:textId="77777777" w:rsidR="00014553" w:rsidRPr="00ED6D91" w:rsidRDefault="00014553" w:rsidP="0001455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7D4409C" w14:textId="2C0F8FB9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398</w:t>
            </w:r>
          </w:p>
        </w:tc>
      </w:tr>
      <w:tr w:rsidR="00014553" w:rsidRPr="00B118B0" w14:paraId="30274B16" w14:textId="77777777">
        <w:tc>
          <w:tcPr>
            <w:tcW w:w="4230" w:type="dxa"/>
            <w:vAlign w:val="bottom"/>
          </w:tcPr>
          <w:p w14:paraId="6B473369" w14:textId="5F589467" w:rsidR="00014553" w:rsidRPr="00B118B0" w:rsidRDefault="00014553" w:rsidP="00014553">
            <w:pPr>
              <w:tabs>
                <w:tab w:val="left" w:pos="0"/>
                <w:tab w:val="left" w:pos="36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643AC4" w14:textId="44A4CB70" w:rsidR="00014553" w:rsidRPr="00ED6D91" w:rsidRDefault="007030AA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2,769</w:t>
            </w:r>
          </w:p>
        </w:tc>
        <w:tc>
          <w:tcPr>
            <w:tcW w:w="90" w:type="dxa"/>
            <w:shd w:val="clear" w:color="auto" w:fill="auto"/>
          </w:tcPr>
          <w:p w14:paraId="04536F65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E78CFC" w14:textId="08F1204B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2,275</w:t>
            </w:r>
          </w:p>
        </w:tc>
        <w:tc>
          <w:tcPr>
            <w:tcW w:w="180" w:type="dxa"/>
            <w:shd w:val="clear" w:color="auto" w:fill="auto"/>
          </w:tcPr>
          <w:p w14:paraId="71AB3246" w14:textId="77777777" w:rsidR="00014553" w:rsidRPr="00ED6D91" w:rsidRDefault="00014553" w:rsidP="0001455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9E2C88" w14:textId="2FE720A0" w:rsidR="00014553" w:rsidRPr="00ED6D91" w:rsidRDefault="00544C51" w:rsidP="0001455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2A2677" w14:textId="77777777" w:rsidR="00014553" w:rsidRPr="00ED6D91" w:rsidRDefault="00014553" w:rsidP="00014553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F05997" w14:textId="403AFC24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14553" w:rsidRPr="00B118B0" w14:paraId="2F7D9B3E" w14:textId="77777777">
        <w:tc>
          <w:tcPr>
            <w:tcW w:w="4230" w:type="dxa"/>
            <w:vAlign w:val="bottom"/>
          </w:tcPr>
          <w:p w14:paraId="1F83FCC9" w14:textId="5805CBFD" w:rsidR="00014553" w:rsidRPr="00B118B0" w:rsidRDefault="00014553" w:rsidP="0001455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229192" w14:textId="45E12B24" w:rsidR="00014553" w:rsidRPr="00ED6D91" w:rsidRDefault="007030AA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155,03</w:t>
            </w:r>
            <w:r w:rsidR="000742EB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D515F16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E556F3F" w14:textId="6D9A5647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157,637</w:t>
            </w:r>
          </w:p>
        </w:tc>
        <w:tc>
          <w:tcPr>
            <w:tcW w:w="180" w:type="dxa"/>
            <w:shd w:val="clear" w:color="auto" w:fill="auto"/>
          </w:tcPr>
          <w:p w14:paraId="266A105A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214564" w14:textId="4F5A3AAA" w:rsidR="00014553" w:rsidRPr="00ED6D91" w:rsidRDefault="00544C51" w:rsidP="0001455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170,664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D8704C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2B84ECD" w14:textId="241B6E26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155,322</w:t>
            </w:r>
          </w:p>
        </w:tc>
      </w:tr>
      <w:tr w:rsidR="00014553" w:rsidRPr="00B118B0" w14:paraId="28077E06" w14:textId="77777777">
        <w:tc>
          <w:tcPr>
            <w:tcW w:w="4230" w:type="dxa"/>
            <w:vAlign w:val="center"/>
          </w:tcPr>
          <w:p w14:paraId="4BD8E7ED" w14:textId="1068F06C" w:rsidR="00014553" w:rsidRPr="00B118B0" w:rsidRDefault="00014553" w:rsidP="00014553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74A38">
              <w:rPr>
                <w:rFonts w:asciiTheme="majorBidi" w:hAnsiTheme="majorBidi" w:cstheme="majorBidi"/>
                <w:sz w:val="28"/>
              </w:rPr>
              <w:t>:</w:t>
            </w:r>
            <w:r w:rsidRPr="00D74A38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863E5" w:rsidRPr="00A03399">
              <w:rPr>
                <w:rFonts w:asciiTheme="majorBidi" w:hAnsiTheme="majorBidi"/>
                <w:sz w:val="28"/>
                <w:cs/>
              </w:rPr>
              <w:t>ค่าเผื่อ</w:t>
            </w:r>
            <w:r w:rsidR="00D863E5" w:rsidRPr="00D77FF4">
              <w:rPr>
                <w:rFonts w:asciiTheme="majorBidi" w:hAnsiTheme="majorBidi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</w:tcPr>
          <w:p w14:paraId="5B4653BA" w14:textId="4771B833" w:rsidR="00014553" w:rsidRPr="00ED6D91" w:rsidRDefault="007030AA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(27</w:t>
            </w:r>
            <w:r w:rsidR="001A6D7D">
              <w:rPr>
                <w:rFonts w:asciiTheme="majorBidi" w:hAnsiTheme="majorBidi" w:cstheme="majorBidi"/>
                <w:sz w:val="28"/>
              </w:rPr>
              <w:t>,343)</w:t>
            </w:r>
          </w:p>
        </w:tc>
        <w:tc>
          <w:tcPr>
            <w:tcW w:w="90" w:type="dxa"/>
          </w:tcPr>
          <w:p w14:paraId="3406DE3D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889192" w14:textId="1C484099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(25,913)</w:t>
            </w:r>
          </w:p>
        </w:tc>
        <w:tc>
          <w:tcPr>
            <w:tcW w:w="180" w:type="dxa"/>
          </w:tcPr>
          <w:p w14:paraId="4045457C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C878FC5" w14:textId="5A3967C3" w:rsidR="00014553" w:rsidRPr="00ED6D91" w:rsidRDefault="005D6E8F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(1,836)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A35DB8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14F3DEE" w14:textId="5AC54553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(1,836)</w:t>
            </w:r>
          </w:p>
        </w:tc>
      </w:tr>
      <w:tr w:rsidR="00014553" w:rsidRPr="00B118B0" w14:paraId="123C8B75" w14:textId="77777777">
        <w:tc>
          <w:tcPr>
            <w:tcW w:w="4230" w:type="dxa"/>
            <w:vAlign w:val="bottom"/>
          </w:tcPr>
          <w:p w14:paraId="23857ED6" w14:textId="6A6F7378" w:rsidR="00014553" w:rsidRPr="00B118B0" w:rsidRDefault="00014553" w:rsidP="0067633E">
            <w:pPr>
              <w:tabs>
                <w:tab w:val="left" w:pos="451"/>
                <w:tab w:val="left" w:pos="2160"/>
              </w:tabs>
              <w:ind w:left="360" w:right="-383" w:firstLine="3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ค่าเผื่อการลดมูลค่าของภาษีซื้อและภาษีเงินได้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819804" w14:textId="58A081B5" w:rsidR="00014553" w:rsidRPr="00ED6D91" w:rsidRDefault="00014553" w:rsidP="00014553">
            <w:pPr>
              <w:tabs>
                <w:tab w:val="decimal" w:pos="108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B5EAB93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DD8C04" w14:textId="742E4B79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73A2C048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B30895" w14:textId="024708B9" w:rsidR="00014553" w:rsidRPr="00ED6D91" w:rsidRDefault="00014553" w:rsidP="00014553">
            <w:pPr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C7677B9" w14:textId="77777777" w:rsidR="00014553" w:rsidRPr="00ED6D91" w:rsidRDefault="00014553" w:rsidP="00014553">
            <w:pPr>
              <w:tabs>
                <w:tab w:val="decimal" w:pos="810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7DB9150B" w14:textId="2F1264FB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14553" w:rsidRPr="00B118B0" w14:paraId="48F8F732" w14:textId="77777777">
        <w:tc>
          <w:tcPr>
            <w:tcW w:w="4230" w:type="dxa"/>
            <w:vAlign w:val="bottom"/>
          </w:tcPr>
          <w:p w14:paraId="2F07F7E0" w14:textId="57E7D75B" w:rsidR="00014553" w:rsidRPr="00B118B0" w:rsidRDefault="00014553" w:rsidP="00886BB5">
            <w:pPr>
              <w:tabs>
                <w:tab w:val="left" w:pos="0"/>
                <w:tab w:val="left" w:pos="2160"/>
              </w:tabs>
              <w:ind w:right="-38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    </w:t>
            </w:r>
            <w:r w:rsidR="00886BB5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ถูกหัก ณ ที่จ่ายรอเรียกคืน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24222F" w14:textId="5DCAAF9E" w:rsidR="00014553" w:rsidRPr="00ED6D91" w:rsidRDefault="001A6D7D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(4,430)</w:t>
            </w:r>
          </w:p>
        </w:tc>
        <w:tc>
          <w:tcPr>
            <w:tcW w:w="90" w:type="dxa"/>
          </w:tcPr>
          <w:p w14:paraId="28C87D92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59E564" w14:textId="10A3C2CD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(4,430)</w:t>
            </w:r>
          </w:p>
        </w:tc>
        <w:tc>
          <w:tcPr>
            <w:tcW w:w="180" w:type="dxa"/>
          </w:tcPr>
          <w:p w14:paraId="322AC4DE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9FA98A" w14:textId="674E7C07" w:rsidR="00014553" w:rsidRPr="00ED6D91" w:rsidRDefault="005D6E8F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458DCD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D8923D" w14:textId="171B1ED0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14553" w:rsidRPr="00B118B0" w14:paraId="0A5245D8" w14:textId="77777777">
        <w:tc>
          <w:tcPr>
            <w:tcW w:w="4230" w:type="dxa"/>
          </w:tcPr>
          <w:p w14:paraId="79CED54A" w14:textId="4B58912C" w:rsidR="00014553" w:rsidRPr="00B118B0" w:rsidRDefault="00B50409" w:rsidP="00014553">
            <w:pPr>
              <w:tabs>
                <w:tab w:val="left" w:pos="442"/>
                <w:tab w:val="left" w:pos="2160"/>
              </w:tabs>
              <w:ind w:left="262" w:right="-383" w:hanging="2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  <w:r w:rsidR="00014553"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ลูกหนี้การค้าและลูกหนี้หมุนเวียนอื่น </w:t>
            </w:r>
            <w:r w:rsidR="00014553" w:rsidRPr="00B118B0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="00014553"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EA70FC" w14:textId="4397C586" w:rsidR="00014553" w:rsidRPr="00ED6D91" w:rsidRDefault="001A6D7D" w:rsidP="00014553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123,2</w:t>
            </w:r>
            <w:r w:rsidR="000742EB">
              <w:rPr>
                <w:rFonts w:asciiTheme="majorBidi" w:hAnsiTheme="majorBidi" w:cstheme="majorBidi"/>
                <w:b/>
                <w:bCs/>
                <w:sz w:val="28"/>
              </w:rPr>
              <w:t>59</w:t>
            </w:r>
          </w:p>
        </w:tc>
        <w:tc>
          <w:tcPr>
            <w:tcW w:w="90" w:type="dxa"/>
          </w:tcPr>
          <w:p w14:paraId="7321CEEA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F16693" w14:textId="20A94CD2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127,294</w:t>
            </w:r>
          </w:p>
        </w:tc>
        <w:tc>
          <w:tcPr>
            <w:tcW w:w="180" w:type="dxa"/>
          </w:tcPr>
          <w:p w14:paraId="6A563D35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B639B" w14:textId="4DD0525F" w:rsidR="00014553" w:rsidRPr="00ED6D91" w:rsidRDefault="005D6E8F" w:rsidP="00014553">
            <w:pPr>
              <w:tabs>
                <w:tab w:val="decimal" w:pos="1002"/>
              </w:tabs>
              <w:ind w:right="8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168,828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2C6E70" w14:textId="77777777" w:rsidR="00014553" w:rsidRPr="00ED6D91" w:rsidRDefault="00014553" w:rsidP="00014553">
            <w:pPr>
              <w:tabs>
                <w:tab w:val="decimal" w:pos="100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B0611E" w14:textId="089A2188" w:rsidR="00014553" w:rsidRPr="00ED6D91" w:rsidRDefault="00014553" w:rsidP="00014553">
            <w:pPr>
              <w:tabs>
                <w:tab w:val="decimal" w:pos="631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153,486</w:t>
            </w:r>
          </w:p>
        </w:tc>
      </w:tr>
    </w:tbl>
    <w:p w14:paraId="4859EF7A" w14:textId="3C76821B" w:rsidR="000872D3" w:rsidRDefault="000872D3" w:rsidP="0053708C">
      <w:pPr>
        <w:spacing w:before="240" w:line="240" w:lineRule="atLeast"/>
        <w:rPr>
          <w:rFonts w:asciiTheme="majorBidi" w:hAnsiTheme="majorBidi" w:cstheme="majorBidi"/>
          <w:spacing w:val="-6"/>
          <w:sz w:val="28"/>
        </w:rPr>
      </w:pPr>
    </w:p>
    <w:p w14:paraId="296A1C6D" w14:textId="77777777" w:rsidR="000872D3" w:rsidRDefault="000872D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28"/>
        </w:rPr>
      </w:pPr>
      <w:r>
        <w:rPr>
          <w:rFonts w:asciiTheme="majorBidi" w:hAnsiTheme="majorBidi" w:cstheme="majorBidi"/>
          <w:spacing w:val="-6"/>
          <w:sz w:val="28"/>
        </w:rPr>
        <w:br w:type="page"/>
      </w:r>
    </w:p>
    <w:p w14:paraId="0CAD6C1C" w14:textId="5038B847" w:rsidR="00F53166" w:rsidRPr="0053708C" w:rsidRDefault="009E4C64" w:rsidP="002C6423">
      <w:pPr>
        <w:pStyle w:val="ListParagraph"/>
        <w:numPr>
          <w:ilvl w:val="1"/>
          <w:numId w:val="30"/>
        </w:numPr>
        <w:spacing w:before="240" w:line="240" w:lineRule="atLeast"/>
        <w:ind w:left="360"/>
        <w:rPr>
          <w:rFonts w:asciiTheme="majorBidi" w:hAnsiTheme="majorBidi" w:cstheme="majorBidi"/>
          <w:spacing w:val="-6"/>
          <w:sz w:val="28"/>
        </w:rPr>
      </w:pPr>
      <w:r w:rsidRPr="0053708C">
        <w:rPr>
          <w:rFonts w:asciiTheme="majorBidi" w:hAnsiTheme="majorBidi" w:cstheme="majorBidi"/>
          <w:spacing w:val="-6"/>
          <w:sz w:val="28"/>
          <w:cs/>
        </w:rPr>
        <w:t xml:space="preserve">การวิเคราะห์อายุของลูกหนี้การค้า ณ วันที่ </w:t>
      </w:r>
      <w:r w:rsidR="00EF063E" w:rsidRPr="00665BBD">
        <w:rPr>
          <w:rFonts w:asciiTheme="majorBidi" w:hAnsiTheme="majorBidi" w:cstheme="majorBidi"/>
          <w:spacing w:val="-6"/>
          <w:sz w:val="28"/>
        </w:rPr>
        <w:t>3</w:t>
      </w:r>
      <w:r w:rsidR="00707A60" w:rsidRPr="00665BBD">
        <w:rPr>
          <w:rFonts w:asciiTheme="majorBidi" w:hAnsiTheme="majorBidi" w:cstheme="majorBidi"/>
          <w:spacing w:val="-6"/>
          <w:sz w:val="28"/>
        </w:rPr>
        <w:t>0</w:t>
      </w:r>
      <w:r w:rsidR="00EF063E" w:rsidRPr="00665BBD">
        <w:rPr>
          <w:rFonts w:asciiTheme="majorBidi" w:hAnsiTheme="majorBidi" w:cstheme="majorBidi"/>
          <w:spacing w:val="-6"/>
          <w:sz w:val="28"/>
        </w:rPr>
        <w:t xml:space="preserve"> </w:t>
      </w:r>
      <w:r w:rsidR="00707A60" w:rsidRPr="00665BBD">
        <w:rPr>
          <w:rFonts w:asciiTheme="majorBidi" w:hAnsiTheme="majorBidi" w:cstheme="majorBidi" w:hint="cs"/>
          <w:spacing w:val="-6"/>
          <w:sz w:val="28"/>
          <w:cs/>
        </w:rPr>
        <w:t xml:space="preserve">มิถุนายน </w:t>
      </w:r>
      <w:r w:rsidRPr="0053708C">
        <w:rPr>
          <w:rFonts w:asciiTheme="majorBidi" w:hAnsiTheme="majorBidi" w:cstheme="majorBidi"/>
          <w:spacing w:val="-6"/>
          <w:sz w:val="28"/>
        </w:rPr>
        <w:t>256</w:t>
      </w:r>
      <w:r w:rsidR="00132E83">
        <w:rPr>
          <w:rFonts w:asciiTheme="majorBidi" w:hAnsiTheme="majorBidi" w:cstheme="majorBidi"/>
          <w:spacing w:val="-6"/>
          <w:sz w:val="28"/>
        </w:rPr>
        <w:t>7</w:t>
      </w:r>
      <w:r w:rsidRPr="0053708C">
        <w:rPr>
          <w:rFonts w:asciiTheme="majorBidi" w:hAnsiTheme="majorBidi" w:cstheme="majorBidi"/>
          <w:spacing w:val="-6"/>
          <w:sz w:val="28"/>
          <w:cs/>
        </w:rPr>
        <w:t xml:space="preserve"> และวันที่ </w:t>
      </w:r>
      <w:r w:rsidRPr="0053708C">
        <w:rPr>
          <w:rFonts w:asciiTheme="majorBidi" w:hAnsiTheme="majorBidi" w:cstheme="majorBidi"/>
          <w:spacing w:val="-6"/>
          <w:sz w:val="28"/>
        </w:rPr>
        <w:t xml:space="preserve">31 </w:t>
      </w:r>
      <w:r w:rsidRPr="0053708C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53708C">
        <w:rPr>
          <w:rFonts w:asciiTheme="majorBidi" w:hAnsiTheme="majorBidi" w:cstheme="majorBidi"/>
          <w:spacing w:val="-6"/>
          <w:sz w:val="28"/>
        </w:rPr>
        <w:t>256</w:t>
      </w:r>
      <w:r w:rsidR="00132E83">
        <w:rPr>
          <w:rFonts w:asciiTheme="majorBidi" w:hAnsiTheme="majorBidi" w:cstheme="majorBidi"/>
          <w:spacing w:val="-6"/>
          <w:sz w:val="28"/>
        </w:rPr>
        <w:t>6</w:t>
      </w:r>
      <w:r w:rsidRPr="0053708C">
        <w:rPr>
          <w:rFonts w:asciiTheme="majorBidi" w:hAnsiTheme="majorBidi" w:cstheme="majorBidi"/>
          <w:spacing w:val="-6"/>
          <w:sz w:val="28"/>
        </w:rPr>
        <w:t xml:space="preserve"> </w:t>
      </w:r>
      <w:r w:rsidRPr="0053708C">
        <w:rPr>
          <w:rFonts w:asciiTheme="majorBidi" w:hAnsiTheme="majorBidi" w:cstheme="majorBidi"/>
          <w:spacing w:val="-6"/>
          <w:sz w:val="28"/>
          <w:cs/>
        </w:rPr>
        <w:t>มีดังนี้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180"/>
        <w:gridCol w:w="1080"/>
        <w:gridCol w:w="90"/>
        <w:gridCol w:w="1080"/>
      </w:tblGrid>
      <w:tr w:rsidR="002541A7" w:rsidRPr="00B118B0" w14:paraId="6ECB3850" w14:textId="77777777" w:rsidTr="00547D61">
        <w:trPr>
          <w:trHeight w:val="20"/>
        </w:trPr>
        <w:tc>
          <w:tcPr>
            <w:tcW w:w="4320" w:type="dxa"/>
          </w:tcPr>
          <w:p w14:paraId="7A2A6543" w14:textId="4B9E527A" w:rsidR="002541A7" w:rsidRPr="00B118B0" w:rsidRDefault="002541A7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77BAA29" w14:textId="77777777" w:rsidR="002541A7" w:rsidRPr="00B118B0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</w:tcPr>
          <w:p w14:paraId="6E3BB33E" w14:textId="77777777" w:rsidR="002541A7" w:rsidRPr="00B118B0" w:rsidRDefault="002541A7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3585540" w14:textId="4D250179" w:rsidR="002541A7" w:rsidRPr="00B118B0" w:rsidRDefault="002541A7" w:rsidP="002C0580">
            <w:pPr>
              <w:tabs>
                <w:tab w:val="left" w:pos="540"/>
              </w:tabs>
              <w:overflowPunct/>
              <w:autoSpaceDE/>
              <w:autoSpaceDN/>
              <w:adjustRightInd/>
              <w:ind w:right="4"/>
              <w:jc w:val="right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53166" w:rsidRPr="00B118B0" w14:paraId="67B9F530" w14:textId="77777777" w:rsidTr="00547D61">
        <w:trPr>
          <w:trHeight w:val="20"/>
        </w:trPr>
        <w:tc>
          <w:tcPr>
            <w:tcW w:w="4320" w:type="dxa"/>
          </w:tcPr>
          <w:p w14:paraId="76545399" w14:textId="77777777" w:rsidR="00F53166" w:rsidRPr="00B118B0" w:rsidRDefault="00F53166" w:rsidP="002C0580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2BC9EC4F" w14:textId="77777777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777EF2" w14:textId="77777777" w:rsidR="00F53166" w:rsidRPr="00B118B0" w:rsidRDefault="00F53166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3F97C7DF" w14:textId="77777777" w:rsidR="00F53166" w:rsidRPr="00B118B0" w:rsidRDefault="009E4C64" w:rsidP="002C0580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56EB1" w:rsidRPr="00B118B0" w14:paraId="5A880E83" w14:textId="77777777" w:rsidTr="00547D61">
        <w:trPr>
          <w:trHeight w:val="20"/>
        </w:trPr>
        <w:tc>
          <w:tcPr>
            <w:tcW w:w="4320" w:type="dxa"/>
          </w:tcPr>
          <w:p w14:paraId="06FBE73B" w14:textId="77777777" w:rsidR="00C56EB1" w:rsidRPr="00B118B0" w:rsidRDefault="00C56EB1" w:rsidP="00C56EB1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58C77D" w14:textId="743E3271" w:rsidR="00C56EB1" w:rsidRPr="00B118B0" w:rsidRDefault="00EF063E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707A60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55F024A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8630C5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5A3B19A5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9F17DC" w14:textId="1B7B12E7" w:rsidR="00C56EB1" w:rsidRPr="00B118B0" w:rsidRDefault="00EF063E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707A60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707A60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C3D975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29F7ED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C56EB1" w:rsidRPr="00B118B0" w14:paraId="3D4D6727" w14:textId="77777777" w:rsidTr="00547D61">
        <w:trPr>
          <w:trHeight w:val="20"/>
        </w:trPr>
        <w:tc>
          <w:tcPr>
            <w:tcW w:w="4320" w:type="dxa"/>
          </w:tcPr>
          <w:p w14:paraId="370DDD72" w14:textId="77777777" w:rsidR="00C56EB1" w:rsidRPr="00B118B0" w:rsidRDefault="00C56EB1" w:rsidP="00C56EB1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31911B" w14:textId="1B8840DD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C388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66D32839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E7FFF8" w14:textId="120BAE8F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29524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</w:tcPr>
          <w:p w14:paraId="7789EB60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619C9F" w14:textId="3AA9D77F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C388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4D0ECF97" w14:textId="77777777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070C44" w14:textId="0ED72243" w:rsidR="00C56EB1" w:rsidRPr="00B118B0" w:rsidRDefault="00C56EB1" w:rsidP="00C56EB1">
            <w:pPr>
              <w:spacing w:before="20" w:after="20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C3886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4E3B75" w:rsidRPr="00B118B0" w14:paraId="075C3280" w14:textId="77777777" w:rsidTr="000A6C64">
        <w:trPr>
          <w:trHeight w:val="20"/>
        </w:trPr>
        <w:tc>
          <w:tcPr>
            <w:tcW w:w="4320" w:type="dxa"/>
          </w:tcPr>
          <w:p w14:paraId="7EE37BB5" w14:textId="20C596A1" w:rsidR="004E3B75" w:rsidRPr="00B118B0" w:rsidRDefault="004E3B75" w:rsidP="004E3B75">
            <w:pPr>
              <w:tabs>
                <w:tab w:val="left" w:pos="2160"/>
              </w:tabs>
              <w:spacing w:before="20" w:after="20"/>
              <w:ind w:left="-90" w:firstLine="9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99FEC1" w14:textId="6173474E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20,805</w:t>
            </w:r>
          </w:p>
        </w:tc>
        <w:tc>
          <w:tcPr>
            <w:tcW w:w="90" w:type="dxa"/>
          </w:tcPr>
          <w:p w14:paraId="37F6B4BC" w14:textId="77777777" w:rsidR="004E3B75" w:rsidRPr="00ED6D91" w:rsidRDefault="004E3B75" w:rsidP="004E3B7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2DA0CEA" w14:textId="03C8F133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22,821</w:t>
            </w:r>
          </w:p>
        </w:tc>
        <w:tc>
          <w:tcPr>
            <w:tcW w:w="180" w:type="dxa"/>
          </w:tcPr>
          <w:p w14:paraId="6A35F5B5" w14:textId="77777777" w:rsidR="004E3B75" w:rsidRPr="00ED6D91" w:rsidRDefault="004E3B75" w:rsidP="004E3B7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E7B18D" w14:textId="0F4303EA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20988B" w14:textId="77777777" w:rsidR="004E3B75" w:rsidRPr="00ED6D91" w:rsidRDefault="004E3B75" w:rsidP="004E3B7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18EB36" w14:textId="5BC52341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4E3B75" w:rsidRPr="00B118B0" w14:paraId="5B7413E9" w14:textId="77777777" w:rsidTr="000A6C64">
        <w:trPr>
          <w:trHeight w:val="20"/>
        </w:trPr>
        <w:tc>
          <w:tcPr>
            <w:tcW w:w="4320" w:type="dxa"/>
          </w:tcPr>
          <w:p w14:paraId="70C70548" w14:textId="75BF2BA3" w:rsidR="004E3B75" w:rsidRPr="00B118B0" w:rsidRDefault="004E3B75" w:rsidP="004E3B75">
            <w:pPr>
              <w:tabs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shd w:val="clear" w:color="auto" w:fill="auto"/>
          </w:tcPr>
          <w:p w14:paraId="210B152C" w14:textId="062BC4FC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052A718" w14:textId="77777777" w:rsidR="004E3B75" w:rsidRPr="00ED6D91" w:rsidRDefault="004E3B75" w:rsidP="004E3B7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BD8B24" w14:textId="3A811C69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378261BF" w14:textId="77777777" w:rsidR="004E3B75" w:rsidRPr="00ED6D91" w:rsidRDefault="004E3B75" w:rsidP="004E3B7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0FB3335" w14:textId="4776FAD2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6FA7E82" w14:textId="77777777" w:rsidR="004E3B75" w:rsidRPr="00ED6D91" w:rsidRDefault="004E3B75" w:rsidP="004E3B7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D568BE5" w14:textId="50A0E4D1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E3B75" w:rsidRPr="00B118B0" w14:paraId="1361C087" w14:textId="77777777" w:rsidTr="000A6C64">
        <w:trPr>
          <w:trHeight w:val="20"/>
        </w:trPr>
        <w:tc>
          <w:tcPr>
            <w:tcW w:w="4320" w:type="dxa"/>
          </w:tcPr>
          <w:p w14:paraId="443E1552" w14:textId="3133F130" w:rsidR="004E3B75" w:rsidRPr="00B118B0" w:rsidRDefault="004E3B75" w:rsidP="004E3B75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ab/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>3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2E97E3E" w14:textId="6C792F2A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8,248</w:t>
            </w:r>
          </w:p>
        </w:tc>
        <w:tc>
          <w:tcPr>
            <w:tcW w:w="90" w:type="dxa"/>
          </w:tcPr>
          <w:p w14:paraId="646FF8F6" w14:textId="77777777" w:rsidR="004E3B75" w:rsidRPr="00ED6D91" w:rsidRDefault="004E3B75" w:rsidP="004E3B7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E66125" w14:textId="17E2ACA9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8,578</w:t>
            </w:r>
          </w:p>
        </w:tc>
        <w:tc>
          <w:tcPr>
            <w:tcW w:w="180" w:type="dxa"/>
          </w:tcPr>
          <w:p w14:paraId="2F46D11F" w14:textId="77777777" w:rsidR="004E3B75" w:rsidRPr="00ED6D91" w:rsidRDefault="004E3B75" w:rsidP="004E3B7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5FD028A" w14:textId="18F9EF6B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7639F9" w14:textId="77777777" w:rsidR="004E3B75" w:rsidRPr="00ED6D91" w:rsidRDefault="004E3B75" w:rsidP="004E3B7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6BB2C3" w14:textId="02CCA4C6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4E3B75" w:rsidRPr="00B118B0" w14:paraId="04F9CCE1" w14:textId="77777777" w:rsidTr="000A6C64">
        <w:trPr>
          <w:trHeight w:val="20"/>
        </w:trPr>
        <w:tc>
          <w:tcPr>
            <w:tcW w:w="4320" w:type="dxa"/>
          </w:tcPr>
          <w:p w14:paraId="4E8A4057" w14:textId="32BFA419" w:rsidR="004E3B75" w:rsidRPr="00B118B0" w:rsidRDefault="004E3B75" w:rsidP="004E3B75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ab/>
              <w:t xml:space="preserve">3 - 6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0F62E2FE" w14:textId="28E7996D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</w:t>
            </w:r>
          </w:p>
        </w:tc>
        <w:tc>
          <w:tcPr>
            <w:tcW w:w="90" w:type="dxa"/>
          </w:tcPr>
          <w:p w14:paraId="33A812B9" w14:textId="77777777" w:rsidR="004E3B75" w:rsidRPr="00ED6D91" w:rsidRDefault="004E3B75" w:rsidP="004E3B7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216396" w14:textId="0AD1B6F2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36</w:t>
            </w:r>
          </w:p>
        </w:tc>
        <w:tc>
          <w:tcPr>
            <w:tcW w:w="180" w:type="dxa"/>
          </w:tcPr>
          <w:p w14:paraId="56138402" w14:textId="77777777" w:rsidR="004E3B75" w:rsidRPr="00ED6D91" w:rsidRDefault="004E3B75" w:rsidP="004E3B7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F1E767A" w14:textId="47629351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89D129" w14:textId="77777777" w:rsidR="004E3B75" w:rsidRPr="00ED6D91" w:rsidRDefault="004E3B75" w:rsidP="004E3B7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98987E4" w14:textId="66339BC6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4E3B75" w:rsidRPr="00B118B0" w14:paraId="108E8D22" w14:textId="77777777" w:rsidTr="000A6C64">
        <w:trPr>
          <w:trHeight w:val="243"/>
        </w:trPr>
        <w:tc>
          <w:tcPr>
            <w:tcW w:w="4320" w:type="dxa"/>
          </w:tcPr>
          <w:p w14:paraId="7C395087" w14:textId="1619D981" w:rsidR="004E3B75" w:rsidRPr="00B118B0" w:rsidRDefault="004E3B75" w:rsidP="004E3B75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ab/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6 - 12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5B59E038" w14:textId="071F7529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90" w:type="dxa"/>
          </w:tcPr>
          <w:p w14:paraId="71324CF8" w14:textId="77777777" w:rsidR="004E3B75" w:rsidRPr="00ED6D91" w:rsidRDefault="004E3B75" w:rsidP="004E3B7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407255" w14:textId="5DC0618C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42</w:t>
            </w:r>
          </w:p>
        </w:tc>
        <w:tc>
          <w:tcPr>
            <w:tcW w:w="180" w:type="dxa"/>
          </w:tcPr>
          <w:p w14:paraId="617571CF" w14:textId="77777777" w:rsidR="004E3B75" w:rsidRPr="00ED6D91" w:rsidRDefault="004E3B75" w:rsidP="004E3B7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07E9068" w14:textId="2BBA7427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2ADF61" w14:textId="77777777" w:rsidR="004E3B75" w:rsidRPr="00ED6D91" w:rsidRDefault="004E3B75" w:rsidP="004E3B7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8440F64" w14:textId="4A0E700B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4E3B75" w:rsidRPr="00B118B0" w14:paraId="520DB590" w14:textId="77777777" w:rsidTr="000A6C64">
        <w:trPr>
          <w:trHeight w:val="243"/>
        </w:trPr>
        <w:tc>
          <w:tcPr>
            <w:tcW w:w="4320" w:type="dxa"/>
          </w:tcPr>
          <w:p w14:paraId="566A2966" w14:textId="117235FB" w:rsidR="004E3B75" w:rsidRPr="00B118B0" w:rsidRDefault="004E3B75" w:rsidP="004E3B75">
            <w:pPr>
              <w:tabs>
                <w:tab w:val="left" w:pos="162"/>
                <w:tab w:val="left" w:pos="360"/>
                <w:tab w:val="left" w:pos="2160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</w:rPr>
              <w:t>12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C31395" w14:textId="044D08DA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1,326</w:t>
            </w:r>
          </w:p>
        </w:tc>
        <w:tc>
          <w:tcPr>
            <w:tcW w:w="90" w:type="dxa"/>
          </w:tcPr>
          <w:p w14:paraId="73D319B0" w14:textId="77777777" w:rsidR="004E3B75" w:rsidRPr="00ED6D91" w:rsidRDefault="004E3B75" w:rsidP="004E3B7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8D579F" w14:textId="03445BA5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1,290</w:t>
            </w:r>
          </w:p>
        </w:tc>
        <w:tc>
          <w:tcPr>
            <w:tcW w:w="180" w:type="dxa"/>
          </w:tcPr>
          <w:p w14:paraId="3D672AC8" w14:textId="77777777" w:rsidR="004E3B75" w:rsidRPr="00ED6D91" w:rsidRDefault="004E3B75" w:rsidP="004E3B7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E10117" w14:textId="2B06BAF6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F39F4F" w14:textId="77777777" w:rsidR="004E3B75" w:rsidRPr="00ED6D91" w:rsidRDefault="004E3B75" w:rsidP="004E3B7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3345E9" w14:textId="74F1EF2B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sz w:val="28"/>
              </w:rPr>
            </w:pPr>
            <w:r w:rsidRPr="00ED6D91">
              <w:rPr>
                <w:rFonts w:ascii="Angsana New" w:hAnsi="Angsana New"/>
                <w:sz w:val="28"/>
              </w:rPr>
              <w:t>-</w:t>
            </w:r>
          </w:p>
        </w:tc>
      </w:tr>
      <w:tr w:rsidR="004E3B75" w:rsidRPr="00B118B0" w14:paraId="6430A7E9" w14:textId="77777777" w:rsidTr="000A6C64">
        <w:trPr>
          <w:trHeight w:val="20"/>
        </w:trPr>
        <w:tc>
          <w:tcPr>
            <w:tcW w:w="4320" w:type="dxa"/>
          </w:tcPr>
          <w:p w14:paraId="52FE8295" w14:textId="658DA60A" w:rsidR="004E3B75" w:rsidRPr="00B118B0" w:rsidRDefault="004E3B75" w:rsidP="004E3B75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F7CDD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8E48232" w14:textId="30B03269" w:rsidR="004E3B75" w:rsidRPr="00502E08" w:rsidRDefault="004E3B75" w:rsidP="004E3B7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30,496</w:t>
            </w:r>
          </w:p>
        </w:tc>
        <w:tc>
          <w:tcPr>
            <w:tcW w:w="90" w:type="dxa"/>
          </w:tcPr>
          <w:p w14:paraId="41637980" w14:textId="77777777" w:rsidR="004E3B75" w:rsidRPr="00ED6D91" w:rsidRDefault="004E3B75" w:rsidP="004E3B7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390C54" w14:textId="733C60DA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32,767</w:t>
            </w:r>
          </w:p>
        </w:tc>
        <w:tc>
          <w:tcPr>
            <w:tcW w:w="180" w:type="dxa"/>
          </w:tcPr>
          <w:p w14:paraId="479AAA69" w14:textId="77777777" w:rsidR="004E3B75" w:rsidRPr="00ED6D91" w:rsidRDefault="004E3B75" w:rsidP="004E3B7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886B51" w14:textId="3C3F2B16" w:rsidR="004E3B75" w:rsidRPr="00701E0B" w:rsidRDefault="004E3B75" w:rsidP="004E3B75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 w:rsidRPr="00632B2E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89CEDA" w14:textId="77777777" w:rsidR="004E3B75" w:rsidRPr="00ED6D91" w:rsidRDefault="004E3B75" w:rsidP="004E3B7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D16587" w14:textId="007143C7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32B2E">
              <w:rPr>
                <w:rFonts w:ascii="Angsana New" w:hAnsi="Angsana New"/>
                <w:sz w:val="28"/>
              </w:rPr>
              <w:t>-</w:t>
            </w:r>
          </w:p>
        </w:tc>
      </w:tr>
      <w:tr w:rsidR="004E3B75" w:rsidRPr="00B118B0" w14:paraId="15265075" w14:textId="77777777" w:rsidTr="000A6C64">
        <w:trPr>
          <w:trHeight w:val="20"/>
        </w:trPr>
        <w:tc>
          <w:tcPr>
            <w:tcW w:w="4320" w:type="dxa"/>
          </w:tcPr>
          <w:p w14:paraId="4EF3B3AA" w14:textId="7CDACAD8" w:rsidR="004E3B75" w:rsidRPr="00372A27" w:rsidRDefault="004E3B75" w:rsidP="00372A27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 w:rsidRPr="004517A7">
              <w:rPr>
                <w:rFonts w:ascii="Angsana New" w:hAnsi="Angsana New" w:hint="cs"/>
                <w:sz w:val="28"/>
              </w:rPr>
              <w:t>:</w:t>
            </w:r>
            <w:r w:rsidRPr="004517A7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70197" w:rsidRPr="00A03399">
              <w:rPr>
                <w:rFonts w:asciiTheme="majorBidi" w:hAnsiTheme="majorBidi"/>
                <w:sz w:val="28"/>
                <w:cs/>
              </w:rPr>
              <w:t>ค่าเผื่อ</w:t>
            </w:r>
            <w:r w:rsidR="00B70197" w:rsidRPr="00D77FF4">
              <w:rPr>
                <w:rFonts w:asciiTheme="majorBidi" w:hAnsiTheme="majorBidi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406529" w14:textId="45240DD1" w:rsidR="004E3B75" w:rsidRPr="00502E08" w:rsidRDefault="004E3B75" w:rsidP="004E3B7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(2,984)</w:t>
            </w:r>
          </w:p>
        </w:tc>
        <w:tc>
          <w:tcPr>
            <w:tcW w:w="90" w:type="dxa"/>
          </w:tcPr>
          <w:p w14:paraId="1F75BF05" w14:textId="77777777" w:rsidR="004E3B75" w:rsidRPr="00ED6D91" w:rsidRDefault="004E3B75" w:rsidP="004E3B7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32DF6AA" w14:textId="6E9362DA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(1,787)</w:t>
            </w:r>
          </w:p>
        </w:tc>
        <w:tc>
          <w:tcPr>
            <w:tcW w:w="180" w:type="dxa"/>
          </w:tcPr>
          <w:p w14:paraId="155C950D" w14:textId="77777777" w:rsidR="004E3B75" w:rsidRPr="00ED6D91" w:rsidRDefault="004E3B75" w:rsidP="004E3B7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CEDD88" w14:textId="5E64BBEA" w:rsidR="004E3B75" w:rsidRPr="00701E0B" w:rsidRDefault="004E3B75" w:rsidP="004E3B75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="Angsana New" w:hAnsi="Angsana New"/>
                <w:sz w:val="28"/>
              </w:rPr>
            </w:pPr>
            <w:r w:rsidRPr="00FF28D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1571A9" w14:textId="77777777" w:rsidR="004E3B75" w:rsidRPr="00ED6D91" w:rsidRDefault="004E3B75" w:rsidP="004E3B7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B656A1" w14:textId="1441E636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F28D8">
              <w:rPr>
                <w:rFonts w:ascii="Angsana New" w:hAnsi="Angsana New"/>
                <w:sz w:val="28"/>
              </w:rPr>
              <w:t>-</w:t>
            </w:r>
          </w:p>
        </w:tc>
      </w:tr>
      <w:tr w:rsidR="004E3B75" w:rsidRPr="00B118B0" w14:paraId="5AEFB673" w14:textId="77777777" w:rsidTr="000A6C64">
        <w:trPr>
          <w:trHeight w:val="20"/>
        </w:trPr>
        <w:tc>
          <w:tcPr>
            <w:tcW w:w="4320" w:type="dxa"/>
          </w:tcPr>
          <w:p w14:paraId="212A2598" w14:textId="671D530D" w:rsidR="004E3B75" w:rsidRPr="00B118B0" w:rsidRDefault="004E3B75" w:rsidP="004E3B75">
            <w:pPr>
              <w:tabs>
                <w:tab w:val="left" w:pos="180"/>
                <w:tab w:val="left" w:pos="2160"/>
              </w:tabs>
              <w:spacing w:before="20" w:after="20"/>
              <w:ind w:left="90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87F37" w14:textId="5451115E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27,512</w:t>
            </w:r>
          </w:p>
        </w:tc>
        <w:tc>
          <w:tcPr>
            <w:tcW w:w="90" w:type="dxa"/>
          </w:tcPr>
          <w:p w14:paraId="3EB5B443" w14:textId="77777777" w:rsidR="004E3B75" w:rsidRPr="00ED6D91" w:rsidRDefault="004E3B75" w:rsidP="004E3B7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9EE6E" w14:textId="7F61003B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30,980</w:t>
            </w:r>
          </w:p>
        </w:tc>
        <w:tc>
          <w:tcPr>
            <w:tcW w:w="180" w:type="dxa"/>
          </w:tcPr>
          <w:p w14:paraId="3849B6AC" w14:textId="77777777" w:rsidR="004E3B75" w:rsidRPr="00ED6D91" w:rsidRDefault="004E3B75" w:rsidP="004E3B7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6964E" w14:textId="5989E070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8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67E1A08" w14:textId="77777777" w:rsidR="004E3B75" w:rsidRPr="00ED6D91" w:rsidRDefault="004E3B75" w:rsidP="004E3B75">
            <w:pPr>
              <w:tabs>
                <w:tab w:val="decimal" w:pos="1002"/>
              </w:tabs>
              <w:spacing w:before="20" w:after="2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B2D735" w14:textId="342B7E47" w:rsidR="004E3B75" w:rsidRPr="00ED6D91" w:rsidRDefault="004E3B75" w:rsidP="004E3B75">
            <w:pPr>
              <w:tabs>
                <w:tab w:val="decimal" w:pos="631"/>
              </w:tabs>
              <w:spacing w:before="20" w:after="20"/>
              <w:ind w:right="9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</w:tr>
    </w:tbl>
    <w:p w14:paraId="39AD0B8D" w14:textId="38F8EB4F" w:rsidR="002906F4" w:rsidRDefault="002906F4" w:rsidP="002906F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40680F50" w14:textId="77777777" w:rsidR="002906F4" w:rsidRDefault="002906F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790BC927" w14:textId="001B1A58" w:rsidR="00530E9E" w:rsidRPr="00B118B0" w:rsidRDefault="00530E9E" w:rsidP="008E639D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เงินให้กู้ยืมระยะสั้น</w:t>
      </w:r>
      <w:r w:rsidR="00C0165A" w:rsidRPr="00B118B0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B118B0">
        <w:rPr>
          <w:rFonts w:asciiTheme="majorBidi" w:hAnsiTheme="majorBidi" w:cstheme="majorBidi"/>
          <w:b/>
          <w:bCs/>
          <w:sz w:val="28"/>
          <w:cs/>
        </w:rPr>
        <w:t>และเงินให้กู้ยืมระยะยาว</w:t>
      </w:r>
    </w:p>
    <w:p w14:paraId="5430D234" w14:textId="2D22194A" w:rsidR="00530E9E" w:rsidRPr="00B118B0" w:rsidRDefault="00530E9E" w:rsidP="00530E9E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เงินให้กู้ยืมระยะสั้นและเงินให้กู้ยืมระยะยาว ณ วันที่ </w:t>
      </w:r>
      <w:r w:rsidR="008C7382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07A60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8C7382" w:rsidRPr="002D5555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707A6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C74E3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3C74E3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990"/>
        <w:gridCol w:w="180"/>
        <w:gridCol w:w="1080"/>
        <w:gridCol w:w="90"/>
        <w:gridCol w:w="1080"/>
      </w:tblGrid>
      <w:tr w:rsidR="00530E9E" w:rsidRPr="00A44108" w14:paraId="0D063B6B" w14:textId="77777777" w:rsidTr="002911FC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FD0A9A" w14:textId="77777777" w:rsidR="00530E9E" w:rsidRPr="00A44108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8C9D7F" w14:textId="77777777" w:rsidR="00530E9E" w:rsidRPr="00A44108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2EC2E" w14:textId="77777777" w:rsidR="00530E9E" w:rsidRPr="00A44108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B486C" w14:textId="77777777" w:rsidR="00530E9E" w:rsidRPr="00A44108" w:rsidRDefault="00530E9E" w:rsidP="00A11E99">
            <w:pPr>
              <w:tabs>
                <w:tab w:val="left" w:pos="2160"/>
              </w:tabs>
              <w:ind w:left="-297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4108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530E9E" w:rsidRPr="00A44108" w14:paraId="200DAEF8" w14:textId="77777777" w:rsidTr="002911FC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223CBB" w14:textId="77777777" w:rsidR="00530E9E" w:rsidRPr="00A44108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80A901" w14:textId="77777777" w:rsidR="00530E9E" w:rsidRPr="00A44108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410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04163" w14:textId="77777777" w:rsidR="00530E9E" w:rsidRPr="00A44108" w:rsidRDefault="00530E9E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394B61" w14:textId="77777777" w:rsidR="00530E9E" w:rsidRPr="00A44108" w:rsidRDefault="00530E9E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410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30E9E" w:rsidRPr="00A44108" w14:paraId="6CD2241A" w14:textId="77777777" w:rsidTr="00F7505A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7FE14B1" w14:textId="77777777" w:rsidR="00530E9E" w:rsidRPr="00A44108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6CB7C5" w14:textId="231B9C4F" w:rsidR="00530E9E" w:rsidRPr="00A44108" w:rsidRDefault="008C7382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410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707A60" w:rsidRPr="00A4410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A4410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</w:t>
            </w:r>
            <w:r w:rsidR="00707A60" w:rsidRPr="00A4410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D2E8DE" w14:textId="77777777" w:rsidR="00530E9E" w:rsidRPr="00A44108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3C607E" w14:textId="77777777" w:rsidR="00530E9E" w:rsidRPr="00A44108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4410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EA56D" w14:textId="77777777" w:rsidR="00530E9E" w:rsidRPr="00A44108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2D36C4" w14:textId="4FA6A5D3" w:rsidR="00530E9E" w:rsidRPr="00A44108" w:rsidRDefault="008C7382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707A60" w:rsidRPr="00A4410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A4410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 </w:t>
            </w:r>
            <w:r w:rsidR="00707A60" w:rsidRPr="00A4410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9AD3E5" w14:textId="77777777" w:rsidR="00530E9E" w:rsidRPr="00A44108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BFD81A" w14:textId="77777777" w:rsidR="00530E9E" w:rsidRPr="00A44108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44108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530E9E" w:rsidRPr="00A44108" w14:paraId="73D24B46" w14:textId="77777777" w:rsidTr="00F7505A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4BFDE4C" w14:textId="77777777" w:rsidR="00530E9E" w:rsidRPr="00A44108" w:rsidRDefault="00530E9E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BFF654" w14:textId="73562A13" w:rsidR="00530E9E" w:rsidRPr="00A44108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256</w:t>
            </w:r>
            <w:r w:rsidR="00D639C7" w:rsidRPr="00A4410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9E3DB" w14:textId="77777777" w:rsidR="00530E9E" w:rsidRPr="00A44108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87459E" w14:textId="4EF1F124" w:rsidR="00530E9E" w:rsidRPr="00A44108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256</w:t>
            </w:r>
            <w:r w:rsidR="0012204C" w:rsidRPr="00A4410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677F2" w14:textId="77777777" w:rsidR="00530E9E" w:rsidRPr="00A44108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B44592" w14:textId="66809CEF" w:rsidR="00530E9E" w:rsidRPr="00A44108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256</w:t>
            </w:r>
            <w:r w:rsidR="00D639C7" w:rsidRPr="00A44108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DD6E4" w14:textId="77777777" w:rsidR="00530E9E" w:rsidRPr="00A44108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89D58C" w14:textId="64BA24A0" w:rsidR="00530E9E" w:rsidRPr="00A44108" w:rsidRDefault="00530E9E" w:rsidP="00F7505A">
            <w:pPr>
              <w:spacing w:before="20" w:after="20" w:line="2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256</w:t>
            </w:r>
            <w:r w:rsidR="0012204C" w:rsidRPr="00A44108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12204C" w:rsidRPr="00A44108" w14:paraId="437075F1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6244814" w14:textId="77777777" w:rsidR="0012204C" w:rsidRPr="00A44108" w:rsidRDefault="0012204C" w:rsidP="0012204C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441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  <w:r w:rsidRPr="00A441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  <w:p w14:paraId="5AB114D5" w14:textId="0BD84493" w:rsidR="0012204C" w:rsidRPr="00A44108" w:rsidRDefault="0012204C" w:rsidP="0018049A">
            <w:pPr>
              <w:pStyle w:val="Heading5"/>
              <w:keepNext w:val="0"/>
              <w:spacing w:line="240" w:lineRule="auto"/>
              <w:ind w:left="357" w:right="58" w:firstLine="0"/>
              <w:rPr>
                <w:b w:val="0"/>
                <w:bCs w:val="0"/>
                <w:sz w:val="28"/>
                <w:szCs w:val="28"/>
                <w:cs/>
              </w:rPr>
            </w:pPr>
            <w:r w:rsidRPr="00A44108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(ดูหมายเหตุข้อ </w:t>
            </w:r>
            <w:r w:rsidRPr="00A441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Pr="00A44108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92384" w14:textId="6DCB4CA8" w:rsidR="0012204C" w:rsidRPr="00A44108" w:rsidRDefault="00EE334E" w:rsidP="0012204C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A44108">
              <w:rPr>
                <w:rFonts w:ascii="Angsana New" w:hAnsi="Angsana New" w:hint="eastAsia"/>
                <w:sz w:val="28"/>
              </w:rPr>
              <w:t>28,814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46DA0" w14:textId="77777777" w:rsidR="0012204C" w:rsidRPr="00A44108" w:rsidRDefault="0012204C" w:rsidP="0012204C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E5177" w14:textId="5E31907B" w:rsidR="0012204C" w:rsidRPr="00A44108" w:rsidRDefault="0012204C" w:rsidP="0012204C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39,014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20DE" w14:textId="77777777" w:rsidR="0012204C" w:rsidRPr="00A44108" w:rsidRDefault="0012204C" w:rsidP="0012204C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1B653" w14:textId="00DD73DA" w:rsidR="0012204C" w:rsidRPr="00A44108" w:rsidRDefault="008B3AE3" w:rsidP="0012204C">
            <w:pPr>
              <w:ind w:right="90"/>
              <w:jc w:val="right"/>
              <w:rPr>
                <w:rFonts w:asciiTheme="majorBidi" w:hAnsiTheme="majorBidi"/>
                <w:sz w:val="28"/>
              </w:rPr>
            </w:pPr>
            <w:r w:rsidRPr="00A44108">
              <w:rPr>
                <w:rFonts w:asciiTheme="majorBidi" w:hAnsiTheme="majorBidi" w:hint="eastAsia"/>
                <w:sz w:val="28"/>
              </w:rPr>
              <w:t>631,213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C412F" w14:textId="77777777" w:rsidR="0012204C" w:rsidRPr="00A44108" w:rsidRDefault="0012204C" w:rsidP="0012204C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4FEF" w14:textId="5795CB12" w:rsidR="0012204C" w:rsidRPr="00A44108" w:rsidRDefault="0012204C" w:rsidP="0012204C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649,813</w:t>
            </w:r>
          </w:p>
        </w:tc>
      </w:tr>
      <w:tr w:rsidR="008B3AE3" w:rsidRPr="00A44108" w14:paraId="0476F8DA" w14:textId="77777777" w:rsidTr="003F1BED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53A587E" w14:textId="7C1181A9" w:rsidR="003B6032" w:rsidRDefault="008B3AE3" w:rsidP="008B3AE3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441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A441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: </w:t>
            </w:r>
            <w:r w:rsidR="00B70197" w:rsidRPr="00B70197">
              <w:rPr>
                <w:rFonts w:asciiTheme="majorBidi" w:hAnsiTheme="majorBidi"/>
                <w:b w:val="0"/>
                <w:bCs w:val="0"/>
                <w:sz w:val="24"/>
                <w:szCs w:val="28"/>
                <w:cs/>
              </w:rPr>
              <w:t>ค่าเผื่อ</w:t>
            </w:r>
            <w:r w:rsidR="00B70197" w:rsidRPr="00B70197">
              <w:rPr>
                <w:rFonts w:asciiTheme="majorBidi" w:hAnsiTheme="majorBidi" w:hint="cs"/>
                <w:b w:val="0"/>
                <w:bCs w:val="0"/>
                <w:sz w:val="24"/>
                <w:szCs w:val="28"/>
                <w:cs/>
              </w:rPr>
              <w:t>ผลขาดทุนด้านเครดิตที่คาดว่าจะเกิดขึ้น</w:t>
            </w:r>
          </w:p>
          <w:p w14:paraId="089A279F" w14:textId="3512D8B2" w:rsidR="008B3AE3" w:rsidRPr="00A44108" w:rsidRDefault="008B3AE3" w:rsidP="0018049A">
            <w:pPr>
              <w:pStyle w:val="Heading5"/>
              <w:keepNext w:val="0"/>
              <w:tabs>
                <w:tab w:val="left" w:pos="438"/>
              </w:tabs>
              <w:spacing w:line="240" w:lineRule="auto"/>
              <w:ind w:left="357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08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(ดูหมายเหตุข้อ </w:t>
            </w:r>
            <w:r w:rsidRPr="00A441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  <w:r w:rsidRPr="00A44108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EC38C" w14:textId="21687F9D" w:rsidR="008B3AE3" w:rsidRPr="00A44108" w:rsidRDefault="008B3AE3" w:rsidP="003F1BED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A1F6" w14:textId="77777777" w:rsidR="008B3AE3" w:rsidRPr="00A44108" w:rsidRDefault="008B3AE3" w:rsidP="008B3AE3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21482" w14:textId="19AC98B8" w:rsidR="008B3AE3" w:rsidRPr="00A44108" w:rsidRDefault="008B3AE3" w:rsidP="008B3AE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BDA2" w14:textId="77777777" w:rsidR="008B3AE3" w:rsidRPr="00A44108" w:rsidRDefault="008B3AE3" w:rsidP="008B3AE3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CB3CF" w14:textId="7F381B4C" w:rsidR="008B3AE3" w:rsidRPr="00A44108" w:rsidRDefault="008B3AE3" w:rsidP="008B3AE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B02BC" w14:textId="77777777" w:rsidR="008B3AE3" w:rsidRPr="00A44108" w:rsidRDefault="008B3AE3" w:rsidP="008B3AE3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4CDC6" w14:textId="12D30E12" w:rsidR="008B3AE3" w:rsidRPr="00A44108" w:rsidRDefault="008B3AE3" w:rsidP="008B3AE3">
            <w:pPr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B3AE3" w:rsidRPr="00A44108" w14:paraId="55E0994F" w14:textId="77777777" w:rsidTr="006117E0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3358774" w14:textId="0A536167" w:rsidR="008B3AE3" w:rsidRPr="00A44108" w:rsidRDefault="00E45999" w:rsidP="008B3AE3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0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="008B3AE3" w:rsidRPr="00A4410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  <w:r w:rsidR="008B3AE3" w:rsidRPr="00A4410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8B3AE3" w:rsidRPr="00A4410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9A5931" w14:textId="304F51FA" w:rsidR="008B3AE3" w:rsidRPr="00A44108" w:rsidRDefault="008B3AE3" w:rsidP="008B3AE3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44108">
              <w:rPr>
                <w:rFonts w:ascii="Angsana New" w:hAnsi="Angsana New" w:hint="eastAsia"/>
                <w:b/>
                <w:bCs/>
                <w:sz w:val="28"/>
              </w:rPr>
              <w:t>28,814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C5D6F" w14:textId="77777777" w:rsidR="008B3AE3" w:rsidRPr="00A44108" w:rsidRDefault="008B3AE3" w:rsidP="008B3AE3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791A61" w14:textId="740A1138" w:rsidR="008B3AE3" w:rsidRPr="00A44108" w:rsidRDefault="008B3AE3" w:rsidP="008B3AE3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4108">
              <w:rPr>
                <w:rFonts w:asciiTheme="majorBidi" w:hAnsiTheme="majorBidi" w:cstheme="majorBidi"/>
                <w:b/>
                <w:bCs/>
                <w:sz w:val="28"/>
              </w:rPr>
              <w:t>39,014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5D7C7" w14:textId="77777777" w:rsidR="008B3AE3" w:rsidRPr="00A44108" w:rsidRDefault="008B3AE3" w:rsidP="008B3AE3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63AD49" w14:textId="1A2FB64A" w:rsidR="008B3AE3" w:rsidRPr="00A44108" w:rsidRDefault="008B3AE3" w:rsidP="008B3AE3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4108">
              <w:rPr>
                <w:rFonts w:asciiTheme="majorBidi" w:hAnsiTheme="majorBidi" w:cstheme="majorBidi" w:hint="eastAsia"/>
                <w:b/>
                <w:bCs/>
                <w:sz w:val="28"/>
              </w:rPr>
              <w:t>631,213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B81A4" w14:textId="77777777" w:rsidR="008B3AE3" w:rsidRPr="00A44108" w:rsidRDefault="008B3AE3" w:rsidP="008B3AE3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A94C4B" w14:textId="471FB13B" w:rsidR="008B3AE3" w:rsidRPr="00A44108" w:rsidRDefault="008B3AE3" w:rsidP="008B3AE3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4108">
              <w:rPr>
                <w:rFonts w:asciiTheme="majorBidi" w:hAnsiTheme="majorBidi" w:cstheme="majorBidi"/>
                <w:b/>
                <w:bCs/>
                <w:sz w:val="28"/>
              </w:rPr>
              <w:t>649,813</w:t>
            </w:r>
          </w:p>
        </w:tc>
      </w:tr>
      <w:tr w:rsidR="008B3AE3" w:rsidRPr="00A44108" w14:paraId="404212F4" w14:textId="77777777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4665127" w14:textId="4844C6D3" w:rsidR="008B3AE3" w:rsidRPr="00A44108" w:rsidRDefault="008B3AE3" w:rsidP="008B3AE3">
            <w:pPr>
              <w:rPr>
                <w:rFonts w:hint="eastAsia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441CC3" w14:textId="77777777" w:rsidR="008B3AE3" w:rsidRPr="00A44108" w:rsidRDefault="008B3AE3" w:rsidP="008B3AE3">
            <w:pPr>
              <w:tabs>
                <w:tab w:val="decimal" w:pos="990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102547" w14:textId="77777777" w:rsidR="008B3AE3" w:rsidRPr="00A44108" w:rsidRDefault="008B3AE3" w:rsidP="008B3AE3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A72F6BA" w14:textId="77777777" w:rsidR="008B3AE3" w:rsidRPr="00A44108" w:rsidRDefault="008B3AE3" w:rsidP="008B3AE3">
            <w:pPr>
              <w:tabs>
                <w:tab w:val="decimal" w:pos="902"/>
              </w:tabs>
              <w:ind w:right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770008E" w14:textId="77777777" w:rsidR="008B3AE3" w:rsidRPr="00A44108" w:rsidRDefault="008B3AE3" w:rsidP="008B3AE3">
            <w:pPr>
              <w:tabs>
                <w:tab w:val="decimal" w:pos="841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23043" w14:textId="77777777" w:rsidR="008B3AE3" w:rsidRPr="00A44108" w:rsidRDefault="008B3AE3" w:rsidP="008B3AE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924AA9" w14:textId="77777777" w:rsidR="008B3AE3" w:rsidRPr="00A44108" w:rsidRDefault="008B3AE3" w:rsidP="008B3AE3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7472ACF" w14:textId="77777777" w:rsidR="008B3AE3" w:rsidRPr="00A44108" w:rsidRDefault="008B3AE3" w:rsidP="008B3AE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B3AE3" w:rsidRPr="00A44108" w14:paraId="698A3D2E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1DDE69E" w14:textId="05D07DD9" w:rsidR="008B3AE3" w:rsidRPr="00A44108" w:rsidRDefault="008B3AE3" w:rsidP="008B3AE3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A441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เงินให้กู้ยืมระยะสั้นแก่บุคคลที่ไม่เกี่ยวข้องกัน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51C47" w14:textId="463E5A16" w:rsidR="008B3AE3" w:rsidRPr="00A44108" w:rsidRDefault="008B3AE3" w:rsidP="008B3AE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19,400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ACAAE" w14:textId="77777777" w:rsidR="008B3AE3" w:rsidRPr="00A44108" w:rsidRDefault="008B3AE3" w:rsidP="008B3AE3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247D" w14:textId="57BD9EFB" w:rsidR="008B3AE3" w:rsidRPr="00A44108" w:rsidRDefault="008B3AE3" w:rsidP="008B3AE3">
            <w:pPr>
              <w:ind w:right="90"/>
              <w:jc w:val="right"/>
              <w:rPr>
                <w:rFonts w:ascii="Angsana New" w:hAnsi="Angsana New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19,400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AC0DA" w14:textId="77777777" w:rsidR="008B3AE3" w:rsidRPr="00A44108" w:rsidRDefault="008B3AE3" w:rsidP="008B3AE3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5452F" w14:textId="12BCF4D1" w:rsidR="008B3AE3" w:rsidRPr="00A44108" w:rsidRDefault="008B3AE3" w:rsidP="008B3AE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9,000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BFBB0" w14:textId="77777777" w:rsidR="008B3AE3" w:rsidRPr="00A44108" w:rsidRDefault="008B3AE3" w:rsidP="008B3AE3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339B8" w14:textId="79C19316" w:rsidR="008B3AE3" w:rsidRPr="00A44108" w:rsidRDefault="008B3AE3" w:rsidP="008B3AE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9,000</w:t>
            </w:r>
          </w:p>
        </w:tc>
      </w:tr>
      <w:tr w:rsidR="008B3AE3" w:rsidRPr="00A44108" w14:paraId="62F265E1" w14:textId="77777777" w:rsidTr="000A6C64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1A4AD13" w14:textId="26BC144A" w:rsidR="008B3AE3" w:rsidRPr="00A44108" w:rsidRDefault="008B3AE3" w:rsidP="008B3AE3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A441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A441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: </w:t>
            </w:r>
            <w:r w:rsidR="00775408" w:rsidRPr="00775408">
              <w:rPr>
                <w:rFonts w:asciiTheme="majorBidi" w:hAnsiTheme="majorBidi"/>
                <w:b w:val="0"/>
                <w:bCs w:val="0"/>
                <w:sz w:val="24"/>
                <w:szCs w:val="28"/>
                <w:cs/>
              </w:rPr>
              <w:t>ค่าเผื่อ</w:t>
            </w:r>
            <w:r w:rsidR="00775408" w:rsidRPr="00775408">
              <w:rPr>
                <w:rFonts w:asciiTheme="majorBidi" w:hAnsiTheme="majorBidi" w:hint="cs"/>
                <w:b w:val="0"/>
                <w:bCs w:val="0"/>
                <w:sz w:val="24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062E7" w14:textId="6112E551" w:rsidR="008B3AE3" w:rsidRPr="00A44108" w:rsidRDefault="008B3AE3" w:rsidP="008B3AE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(13,150)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2F302E" w14:textId="77777777" w:rsidR="008B3AE3" w:rsidRPr="00A44108" w:rsidRDefault="008B3AE3" w:rsidP="008B3AE3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581CB8" w14:textId="41EC6ECD" w:rsidR="008B3AE3" w:rsidRPr="00A44108" w:rsidRDefault="008B3AE3" w:rsidP="008B3AE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(13,150)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F5287AD" w14:textId="77777777" w:rsidR="008B3AE3" w:rsidRPr="00A44108" w:rsidRDefault="008B3AE3" w:rsidP="008B3AE3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2BC09B" w14:textId="7608A5A7" w:rsidR="008B3AE3" w:rsidRPr="00A44108" w:rsidRDefault="008B3AE3" w:rsidP="008B3AE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(2,750)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88BC18" w14:textId="77777777" w:rsidR="008B3AE3" w:rsidRPr="00A44108" w:rsidRDefault="008B3AE3" w:rsidP="008B3AE3">
            <w:pPr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A4D0FE" w14:textId="0947484C" w:rsidR="008B3AE3" w:rsidRPr="00A44108" w:rsidRDefault="008B3AE3" w:rsidP="008B3AE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(2,750)</w:t>
            </w:r>
          </w:p>
        </w:tc>
      </w:tr>
      <w:tr w:rsidR="008B3AE3" w:rsidRPr="00A44108" w14:paraId="27BBBA54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9FC4AA" w14:textId="52BD6B0B" w:rsidR="008B3AE3" w:rsidRPr="00A44108" w:rsidRDefault="00E45999" w:rsidP="008B3AE3">
            <w:pPr>
              <w:pStyle w:val="Heading5"/>
              <w:keepNext w:val="0"/>
              <w:spacing w:line="240" w:lineRule="auto"/>
              <w:ind w:left="180" w:right="5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0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="008B3AE3" w:rsidRPr="00A4410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เงินให้กู้ยืมระยะสั้นแก่บุคคลที่ไม่เกี่ยวข้องกัน </w:t>
            </w:r>
            <w:r w:rsidR="008B3AE3" w:rsidRPr="00A4410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8B3AE3" w:rsidRPr="00A4410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488FB1" w14:textId="2CF440C6" w:rsidR="008B3AE3" w:rsidRPr="00A44108" w:rsidRDefault="008B3AE3" w:rsidP="008B3AE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4108">
              <w:rPr>
                <w:rFonts w:asciiTheme="majorBidi" w:hAnsiTheme="majorBidi" w:cstheme="majorBidi"/>
                <w:b/>
                <w:bCs/>
                <w:sz w:val="28"/>
              </w:rPr>
              <w:t>6,250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D3C5C" w14:textId="77777777" w:rsidR="008B3AE3" w:rsidRPr="00A44108" w:rsidRDefault="008B3AE3" w:rsidP="008B3AE3">
            <w:pPr>
              <w:tabs>
                <w:tab w:val="decimal" w:pos="108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C18510" w14:textId="55D57B30" w:rsidR="008B3AE3" w:rsidRPr="00A44108" w:rsidRDefault="008B3AE3" w:rsidP="008B3AE3">
            <w:pPr>
              <w:ind w:right="90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A44108">
              <w:rPr>
                <w:rFonts w:asciiTheme="majorBidi" w:hAnsiTheme="majorBidi" w:cstheme="majorBidi"/>
                <w:b/>
                <w:bCs/>
                <w:sz w:val="28"/>
              </w:rPr>
              <w:t>6,250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AA986" w14:textId="77777777" w:rsidR="008B3AE3" w:rsidRPr="00A44108" w:rsidRDefault="008B3AE3" w:rsidP="008B3AE3">
            <w:pPr>
              <w:tabs>
                <w:tab w:val="decimal" w:pos="631"/>
                <w:tab w:val="decimal" w:pos="841"/>
              </w:tabs>
              <w:spacing w:before="20" w:after="20" w:line="2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E67D68" w14:textId="44C7EC8E" w:rsidR="008B3AE3" w:rsidRPr="00A44108" w:rsidRDefault="008B3AE3" w:rsidP="008B3AE3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4108">
              <w:rPr>
                <w:rFonts w:asciiTheme="majorBidi" w:hAnsiTheme="majorBidi" w:cstheme="majorBidi"/>
                <w:b/>
                <w:bCs/>
                <w:sz w:val="28"/>
              </w:rPr>
              <w:t>6,250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5BED9" w14:textId="77777777" w:rsidR="008B3AE3" w:rsidRPr="00A44108" w:rsidRDefault="008B3AE3" w:rsidP="008B3AE3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5749EC" w14:textId="2A2B8034" w:rsidR="008B3AE3" w:rsidRPr="00A44108" w:rsidRDefault="008B3AE3" w:rsidP="008B3AE3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44108">
              <w:rPr>
                <w:rFonts w:asciiTheme="majorBidi" w:hAnsiTheme="majorBidi" w:cstheme="majorBidi"/>
                <w:b/>
                <w:bCs/>
                <w:sz w:val="28"/>
              </w:rPr>
              <w:t>6,250</w:t>
            </w:r>
          </w:p>
        </w:tc>
      </w:tr>
      <w:tr w:rsidR="008B3AE3" w:rsidRPr="00A44108" w14:paraId="1C8FBA31" w14:textId="77777777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7E7E8F4" w14:textId="170EE1C2" w:rsidR="008B3AE3" w:rsidRPr="00A44108" w:rsidRDefault="008B3AE3" w:rsidP="008B3AE3">
            <w:pPr>
              <w:rPr>
                <w:rFonts w:hint="eastAsia"/>
                <w:sz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E0BA92" w14:textId="719084B3" w:rsidR="008B3AE3" w:rsidRPr="00A44108" w:rsidRDefault="008B3AE3" w:rsidP="008B3AE3">
            <w:pPr>
              <w:rPr>
                <w:rFonts w:hint="eastAsia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625C64" w14:textId="77777777" w:rsidR="008B3AE3" w:rsidRPr="00A44108" w:rsidRDefault="008B3AE3" w:rsidP="008B3AE3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7F2AA3" w14:textId="77777777" w:rsidR="008B3AE3" w:rsidRPr="00A44108" w:rsidRDefault="008B3AE3" w:rsidP="008B3AE3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793A5E8" w14:textId="77777777" w:rsidR="008B3AE3" w:rsidRPr="00A44108" w:rsidRDefault="008B3AE3" w:rsidP="008B3AE3">
            <w:pPr>
              <w:ind w:right="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505DF8" w14:textId="77777777" w:rsidR="008B3AE3" w:rsidRPr="00A44108" w:rsidRDefault="008B3AE3" w:rsidP="008B3AE3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31BEC6" w14:textId="77777777" w:rsidR="008B3AE3" w:rsidRPr="00A44108" w:rsidRDefault="008B3AE3" w:rsidP="008B3AE3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7076F0" w14:textId="77777777" w:rsidR="008B3AE3" w:rsidRPr="00A44108" w:rsidRDefault="008B3AE3" w:rsidP="008B3AE3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8B3AE3" w:rsidRPr="00A44108" w14:paraId="16708C27" w14:textId="77777777" w:rsidTr="002911FC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AC0DAC1" w14:textId="77777777" w:rsidR="008B3AE3" w:rsidRPr="00A44108" w:rsidRDefault="008B3AE3" w:rsidP="008B3AE3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441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52077790" w14:textId="349ADFB2" w:rsidR="008B3AE3" w:rsidRPr="00A44108" w:rsidRDefault="001E3D64" w:rsidP="0018049A">
            <w:pPr>
              <w:tabs>
                <w:tab w:val="left" w:pos="342"/>
              </w:tabs>
              <w:ind w:left="357"/>
              <w:rPr>
                <w:rFonts w:hint="eastAsia"/>
                <w:sz w:val="28"/>
                <w:cs/>
              </w:rPr>
            </w:pPr>
            <w:r w:rsidRPr="00A4410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8B3AE3" w:rsidRPr="00A44108">
              <w:rPr>
                <w:rFonts w:asciiTheme="majorBidi" w:hAnsiTheme="majorBidi" w:cstheme="majorBidi" w:hint="cs"/>
                <w:sz w:val="28"/>
                <w:cs/>
              </w:rPr>
              <w:t xml:space="preserve">(ดูหมายเหตุข้อ </w:t>
            </w:r>
            <w:r w:rsidR="008B3AE3" w:rsidRPr="00A44108">
              <w:rPr>
                <w:rFonts w:asciiTheme="majorBidi" w:hAnsiTheme="majorBidi" w:cstheme="majorBidi"/>
                <w:sz w:val="28"/>
              </w:rPr>
              <w:t>4</w:t>
            </w:r>
            <w:r w:rsidR="008B3AE3" w:rsidRPr="00A44108"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2BE0F" w14:textId="4C50986E" w:rsidR="008B3AE3" w:rsidRPr="00A44108" w:rsidRDefault="008B3AE3" w:rsidP="008B3AE3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441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20AC2" w14:textId="77777777" w:rsidR="008B3AE3" w:rsidRPr="00A44108" w:rsidRDefault="008B3AE3" w:rsidP="008B3AE3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38EFE" w14:textId="310C205A" w:rsidR="008B3AE3" w:rsidRPr="00A44108" w:rsidRDefault="008B3AE3" w:rsidP="008B3AE3">
            <w:pPr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A4410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169EF" w14:textId="77777777" w:rsidR="008B3AE3" w:rsidRPr="00A44108" w:rsidRDefault="008B3AE3" w:rsidP="008B3AE3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9D07D" w14:textId="58713E32" w:rsidR="008B3AE3" w:rsidRPr="00A44108" w:rsidRDefault="008B3AE3" w:rsidP="008B3AE3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441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28,291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1D02" w14:textId="77777777" w:rsidR="008B3AE3" w:rsidRPr="00A44108" w:rsidRDefault="008B3AE3" w:rsidP="008B3AE3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A826" w14:textId="3BCD49ED" w:rsidR="008B3AE3" w:rsidRPr="00A44108" w:rsidRDefault="008B3AE3" w:rsidP="008B3AE3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4410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28,291</w:t>
            </w:r>
          </w:p>
        </w:tc>
      </w:tr>
      <w:tr w:rsidR="008B3AE3" w:rsidRPr="00A44108" w14:paraId="7EC51A5E" w14:textId="77777777" w:rsidTr="000A6C64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8BCEA1F" w14:textId="1F86FFBB" w:rsidR="008B3AE3" w:rsidRPr="00A44108" w:rsidRDefault="00E45999" w:rsidP="008B3AE3">
            <w:pPr>
              <w:pStyle w:val="Heading5"/>
              <w:keepNext w:val="0"/>
              <w:spacing w:line="240" w:lineRule="auto"/>
              <w:ind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4410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="008B3AE3" w:rsidRPr="00A44108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6EA200" w14:textId="4AF495BE" w:rsidR="008B3AE3" w:rsidRPr="00A44108" w:rsidRDefault="008B3AE3" w:rsidP="008B3AE3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10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497B7E" w14:textId="77777777" w:rsidR="008B3AE3" w:rsidRPr="00A44108" w:rsidRDefault="008B3AE3" w:rsidP="008B3AE3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137208" w14:textId="33147203" w:rsidR="008B3AE3" w:rsidRPr="00A44108" w:rsidRDefault="008B3AE3" w:rsidP="008B3AE3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4108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0A84E8" w14:textId="77777777" w:rsidR="008B3AE3" w:rsidRPr="00A44108" w:rsidRDefault="008B3AE3" w:rsidP="008B3AE3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99969E" w14:textId="0B6BEECA" w:rsidR="008B3AE3" w:rsidRPr="00A44108" w:rsidRDefault="008B3AE3" w:rsidP="008B3AE3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108">
              <w:rPr>
                <w:rFonts w:asciiTheme="majorBidi" w:hAnsiTheme="majorBidi" w:cstheme="majorBidi"/>
                <w:sz w:val="28"/>
                <w:szCs w:val="28"/>
              </w:rPr>
              <w:t>28,291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33F92D" w14:textId="77777777" w:rsidR="008B3AE3" w:rsidRPr="00A44108" w:rsidRDefault="008B3AE3" w:rsidP="008B3AE3">
            <w:pPr>
              <w:pStyle w:val="Heading5"/>
              <w:keepNext w:val="0"/>
              <w:spacing w:line="240" w:lineRule="auto"/>
              <w:ind w:right="58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AFBA8" w14:textId="214B1DE4" w:rsidR="008B3AE3" w:rsidRPr="00A44108" w:rsidRDefault="008B3AE3" w:rsidP="008B3AE3">
            <w:pPr>
              <w:pStyle w:val="Heading5"/>
              <w:keepNext w:val="0"/>
              <w:spacing w:line="240" w:lineRule="auto"/>
              <w:ind w:right="89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4108">
              <w:rPr>
                <w:rFonts w:asciiTheme="majorBidi" w:hAnsiTheme="majorBidi" w:cstheme="majorBidi"/>
                <w:sz w:val="28"/>
                <w:szCs w:val="28"/>
              </w:rPr>
              <w:t>28,291</w:t>
            </w:r>
          </w:p>
        </w:tc>
      </w:tr>
    </w:tbl>
    <w:p w14:paraId="26D44CB9" w14:textId="77777777" w:rsidR="000C3262" w:rsidRDefault="000C3262" w:rsidP="000C326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6B7DD020" w14:textId="77777777" w:rsidR="000C3262" w:rsidRDefault="000C326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1260B814" w14:textId="77777777" w:rsidR="002E4D08" w:rsidRDefault="002E4D08" w:rsidP="008E639D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สินค้าคงเหลือ</w:t>
      </w:r>
    </w:p>
    <w:p w14:paraId="3679E85B" w14:textId="08CBD32F" w:rsidR="003964B0" w:rsidRPr="002E4D08" w:rsidRDefault="002E4D08" w:rsidP="002E4D08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6"/>
          <w:sz w:val="28"/>
          <w:cs/>
        </w:rPr>
      </w:pPr>
      <w:r w:rsidRPr="008A6E1D">
        <w:rPr>
          <w:rFonts w:asciiTheme="majorBidi" w:hAnsiTheme="majorBidi" w:cstheme="majorBidi" w:hint="cs"/>
          <w:color w:val="000000"/>
          <w:spacing w:val="-2"/>
          <w:sz w:val="28"/>
          <w:cs/>
        </w:rPr>
        <w:t>สินค้า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 xml:space="preserve">คงเหลือ ณ วันที่ </w:t>
      </w:r>
      <w:r w:rsidRPr="008A6E1D">
        <w:rPr>
          <w:rFonts w:ascii="Angsana New" w:hAnsi="Angsana New" w:hint="cs"/>
          <w:color w:val="000000"/>
          <w:spacing w:val="-6"/>
          <w:sz w:val="28"/>
        </w:rPr>
        <w:t>3</w:t>
      </w:r>
      <w:r w:rsidR="00E624D9">
        <w:rPr>
          <w:rFonts w:ascii="Angsana New" w:hAnsi="Angsana New"/>
          <w:color w:val="000000"/>
          <w:spacing w:val="-6"/>
          <w:sz w:val="28"/>
        </w:rPr>
        <w:t xml:space="preserve">0 </w:t>
      </w:r>
      <w:r w:rsidR="00E624D9">
        <w:rPr>
          <w:rFonts w:ascii="Angsana New" w:hAnsi="Angsana New" w:hint="cs"/>
          <w:color w:val="000000"/>
          <w:spacing w:val="-6"/>
          <w:sz w:val="28"/>
          <w:cs/>
        </w:rPr>
        <w:t>มิถุนายน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 xml:space="preserve"> </w:t>
      </w:r>
      <w:r w:rsidRPr="008A6E1D">
        <w:rPr>
          <w:rFonts w:ascii="Angsana New" w:hAnsi="Angsana New" w:hint="cs"/>
          <w:color w:val="000000"/>
          <w:spacing w:val="-6"/>
          <w:sz w:val="28"/>
        </w:rPr>
        <w:t>256</w:t>
      </w:r>
      <w:r w:rsidR="005642C6">
        <w:rPr>
          <w:rFonts w:ascii="Angsana New" w:hAnsi="Angsana New"/>
          <w:color w:val="000000"/>
          <w:spacing w:val="-6"/>
          <w:sz w:val="28"/>
        </w:rPr>
        <w:t xml:space="preserve">7 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>และ</w:t>
      </w:r>
      <w:r>
        <w:rPr>
          <w:rFonts w:ascii="Angsana New" w:hAnsi="Angsana New" w:hint="cs"/>
          <w:color w:val="000000"/>
          <w:spacing w:val="-6"/>
          <w:sz w:val="28"/>
          <w:cs/>
        </w:rPr>
        <w:t xml:space="preserve"> วันที่ </w:t>
      </w:r>
      <w:r w:rsidRPr="008A6E1D">
        <w:rPr>
          <w:rFonts w:ascii="Angsana New" w:hAnsi="Angsana New" w:hint="cs"/>
          <w:color w:val="000000"/>
          <w:spacing w:val="-6"/>
          <w:sz w:val="28"/>
        </w:rPr>
        <w:t xml:space="preserve">31 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 xml:space="preserve">ธันวาคม </w:t>
      </w:r>
      <w:r w:rsidRPr="008A6E1D">
        <w:rPr>
          <w:rFonts w:ascii="Angsana New" w:hAnsi="Angsana New" w:hint="cs"/>
          <w:color w:val="000000"/>
          <w:spacing w:val="-6"/>
          <w:sz w:val="28"/>
        </w:rPr>
        <w:t>256</w:t>
      </w:r>
      <w:r w:rsidR="005642C6">
        <w:rPr>
          <w:rFonts w:ascii="Angsana New" w:hAnsi="Angsana New"/>
          <w:color w:val="000000"/>
          <w:spacing w:val="-6"/>
          <w:sz w:val="28"/>
        </w:rPr>
        <w:t>6</w:t>
      </w:r>
      <w:r w:rsidRPr="008A6E1D">
        <w:rPr>
          <w:rFonts w:ascii="Angsana New" w:hAnsi="Angsana New" w:hint="cs"/>
          <w:color w:val="000000"/>
          <w:spacing w:val="-6"/>
          <w:sz w:val="28"/>
        </w:rPr>
        <w:t xml:space="preserve"> </w:t>
      </w:r>
      <w:r w:rsidRPr="008A6E1D">
        <w:rPr>
          <w:rFonts w:ascii="Angsana New" w:hAnsi="Angsana New" w:hint="cs"/>
          <w:color w:val="000000"/>
          <w:spacing w:val="-6"/>
          <w:sz w:val="28"/>
          <w:cs/>
        </w:rPr>
        <w:t>มีดังนี้</w:t>
      </w:r>
      <w:r w:rsidR="00137E66">
        <w:rPr>
          <w:rFonts w:ascii="Angsana New" w:hAnsi="Angsana New" w:hint="cs"/>
          <w:color w:val="000000"/>
          <w:spacing w:val="-6"/>
          <w:sz w:val="28"/>
          <w:cs/>
        </w:rPr>
        <w:t xml:space="preserve"> (งบ</w:t>
      </w:r>
      <w:r w:rsidR="00EA5A04">
        <w:rPr>
          <w:rFonts w:ascii="Angsana New" w:hAnsi="Angsana New" w:hint="cs"/>
          <w:color w:val="000000"/>
          <w:spacing w:val="-6"/>
          <w:sz w:val="28"/>
          <w:cs/>
        </w:rPr>
        <w:t>การเงิน</w:t>
      </w:r>
      <w:r w:rsidR="00137E66">
        <w:rPr>
          <w:rFonts w:ascii="Angsana New" w:hAnsi="Angsana New" w:hint="cs"/>
          <w:color w:val="000000"/>
          <w:spacing w:val="-6"/>
          <w:sz w:val="28"/>
          <w:cs/>
        </w:rPr>
        <w:t>เฉพาะกิจการ</w:t>
      </w:r>
      <w:r w:rsidR="00924D37">
        <w:rPr>
          <w:rFonts w:ascii="Angsana New" w:hAnsi="Angsana New" w:hint="cs"/>
          <w:color w:val="000000"/>
          <w:spacing w:val="-6"/>
          <w:sz w:val="28"/>
          <w:cs/>
        </w:rPr>
        <w:t xml:space="preserve"> </w:t>
      </w:r>
      <w:r w:rsidR="00924D37">
        <w:rPr>
          <w:rFonts w:ascii="Angsana New" w:hAnsi="Angsana New"/>
          <w:color w:val="000000"/>
          <w:spacing w:val="-6"/>
          <w:sz w:val="28"/>
        </w:rPr>
        <w:t xml:space="preserve">: </w:t>
      </w:r>
      <w:r w:rsidR="00924D37">
        <w:rPr>
          <w:rFonts w:ascii="Angsana New" w:hAnsi="Angsana New" w:hint="cs"/>
          <w:color w:val="000000"/>
          <w:spacing w:val="-6"/>
          <w:sz w:val="28"/>
          <w:cs/>
        </w:rPr>
        <w:t>ไม่มี)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170"/>
        <w:gridCol w:w="90"/>
        <w:gridCol w:w="1170"/>
        <w:gridCol w:w="90"/>
        <w:gridCol w:w="1170"/>
      </w:tblGrid>
      <w:tr w:rsidR="0031250A" w:rsidRPr="004517A7" w14:paraId="60EFF3F1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96D4AFA" w14:textId="77777777" w:rsidR="0031250A" w:rsidRPr="004517A7" w:rsidRDefault="0031250A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E233C9" w14:textId="7AB660BE" w:rsidR="0031250A" w:rsidRPr="004517A7" w:rsidRDefault="0031250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96D20" w14:textId="77777777" w:rsidR="0031250A" w:rsidRPr="004517A7" w:rsidRDefault="0031250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C4CED" w14:textId="77777777" w:rsidR="0031250A" w:rsidRPr="004517A7" w:rsidRDefault="0031250A">
            <w:pPr>
              <w:tabs>
                <w:tab w:val="left" w:pos="2160"/>
              </w:tabs>
              <w:ind w:left="-297" w:firstLine="297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31250A" w:rsidRPr="004517A7" w14:paraId="76841991" w14:textId="77777777" w:rsidTr="0035194E">
        <w:trPr>
          <w:cantSplit/>
          <w:trHeight w:val="22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06E4834" w14:textId="77777777" w:rsidR="0031250A" w:rsidRPr="004517A7" w:rsidRDefault="0031250A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D4E30F" w14:textId="4C1DCEAB" w:rsidR="0031250A" w:rsidRPr="004517A7" w:rsidRDefault="0031250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78D24" w14:textId="77777777" w:rsidR="0031250A" w:rsidRPr="004517A7" w:rsidRDefault="0031250A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8E7DFC" w14:textId="083DF648" w:rsidR="0031250A" w:rsidRPr="005E3934" w:rsidRDefault="0035194E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sz w:val="28"/>
                <w:highlight w:val="yellow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752D9E" w:rsidRPr="004517A7" w14:paraId="51BB1ECF" w14:textId="77777777" w:rsidTr="00523274">
        <w:trPr>
          <w:cantSplit/>
          <w:trHeight w:val="19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4D5B49B" w14:textId="77777777" w:rsidR="00752D9E" w:rsidRPr="004517A7" w:rsidRDefault="00752D9E" w:rsidP="00752D9E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E6B8F" w14:textId="00AD4A49" w:rsidR="00752D9E" w:rsidRPr="004517A7" w:rsidRDefault="00752D9E" w:rsidP="00752D9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13133" w14:textId="77777777" w:rsidR="00752D9E" w:rsidRPr="004517A7" w:rsidRDefault="00752D9E" w:rsidP="00752D9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97314" w14:textId="2E8E5DE6" w:rsidR="00752D9E" w:rsidRPr="004517A7" w:rsidRDefault="00752D9E" w:rsidP="00752D9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0A259" w14:textId="77777777" w:rsidR="00752D9E" w:rsidRPr="004517A7" w:rsidRDefault="00752D9E" w:rsidP="00752D9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21399A" w14:textId="46906357" w:rsidR="00752D9E" w:rsidRPr="00523274" w:rsidRDefault="00752D9E" w:rsidP="0052327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AB99CC" w14:textId="77777777" w:rsidR="00752D9E" w:rsidRPr="005E3934" w:rsidRDefault="00752D9E" w:rsidP="00523274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37DA36" w14:textId="37170558" w:rsidR="00752D9E" w:rsidRPr="00523274" w:rsidRDefault="00752D9E" w:rsidP="0052327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752D9E" w:rsidRPr="004517A7" w14:paraId="4FC20432" w14:textId="77777777" w:rsidTr="00523274">
        <w:trPr>
          <w:cantSplit/>
          <w:trHeight w:val="19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EFC52F4" w14:textId="77777777" w:rsidR="00752D9E" w:rsidRPr="004517A7" w:rsidRDefault="00752D9E" w:rsidP="00752D9E">
            <w:pPr>
              <w:ind w:right="5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7500E" w14:textId="77777777" w:rsidR="00752D9E" w:rsidRPr="004517A7" w:rsidRDefault="00752D9E" w:rsidP="00752D9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6F4C3" w14:textId="77777777" w:rsidR="00752D9E" w:rsidRPr="004517A7" w:rsidRDefault="00752D9E" w:rsidP="00752D9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38C837" w14:textId="77777777" w:rsidR="00752D9E" w:rsidRPr="004517A7" w:rsidRDefault="00752D9E" w:rsidP="00752D9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5A4A0" w14:textId="77777777" w:rsidR="00752D9E" w:rsidRPr="004517A7" w:rsidRDefault="00752D9E" w:rsidP="00752D9E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693BE8" w14:textId="2C3FE1DD" w:rsidR="00752D9E" w:rsidRPr="00523274" w:rsidRDefault="00752D9E" w:rsidP="0052327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C0C72" w14:textId="77777777" w:rsidR="00752D9E" w:rsidRPr="005E3934" w:rsidRDefault="00752D9E" w:rsidP="00523274">
            <w:pPr>
              <w:spacing w:before="20" w:after="20" w:line="240" w:lineRule="exact"/>
              <w:ind w:right="-36"/>
              <w:jc w:val="center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E65118" w14:textId="0934C143" w:rsidR="00752D9E" w:rsidRPr="00523274" w:rsidRDefault="00752D9E" w:rsidP="0052327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35194E" w:rsidRPr="004517A7" w14:paraId="2F179755" w14:textId="77777777" w:rsidTr="0035194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299D932" w14:textId="77777777" w:rsidR="0035194E" w:rsidRPr="004517A7" w:rsidRDefault="0035194E" w:rsidP="0035194E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pacing w:val="-4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E1F84" w14:textId="1109CD25" w:rsidR="0035194E" w:rsidRPr="00571A11" w:rsidRDefault="0035194E" w:rsidP="0035194E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7BE851" w14:textId="77777777" w:rsidR="0035194E" w:rsidRPr="004517A7" w:rsidRDefault="0035194E" w:rsidP="0035194E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C2B57" w14:textId="26B509FC" w:rsidR="0035194E" w:rsidRPr="004517A7" w:rsidRDefault="0035194E" w:rsidP="0035194E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7801F" w14:textId="77777777" w:rsidR="0035194E" w:rsidRPr="004517A7" w:rsidRDefault="0035194E" w:rsidP="0035194E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AB0519" w14:textId="05CF5940" w:rsidR="0035194E" w:rsidRPr="0035194E" w:rsidRDefault="00F32C22" w:rsidP="0035194E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10,227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EF4FC6" w14:textId="77777777" w:rsidR="0035194E" w:rsidRPr="005E3934" w:rsidRDefault="0035194E" w:rsidP="0035194E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D4218A" w14:textId="37D0A606" w:rsidR="0035194E" w:rsidRPr="005E3934" w:rsidRDefault="0035194E" w:rsidP="0035194E">
            <w:pPr>
              <w:tabs>
                <w:tab w:val="decimal" w:pos="1081"/>
              </w:tabs>
              <w:rPr>
                <w:rFonts w:ascii="Angsana New" w:hAnsi="Angsana New"/>
                <w:sz w:val="28"/>
                <w:highlight w:val="yellow"/>
              </w:rPr>
            </w:pPr>
            <w:r w:rsidRPr="00E67EE3">
              <w:rPr>
                <w:rFonts w:ascii="Angsana New" w:hAnsi="Angsana New"/>
                <w:sz w:val="28"/>
              </w:rPr>
              <w:t>8,33</w:t>
            </w:r>
            <w:r w:rsidRPr="00E67EE3">
              <w:rPr>
                <w:rFonts w:ascii="Angsana New" w:hAnsi="Angsana New" w:hint="cs"/>
                <w:sz w:val="28"/>
                <w:cs/>
              </w:rPr>
              <w:t>7</w:t>
            </w:r>
          </w:p>
        </w:tc>
      </w:tr>
      <w:tr w:rsidR="0035194E" w:rsidRPr="004517A7" w14:paraId="36B61153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6514442" w14:textId="3A350767" w:rsidR="0035194E" w:rsidRPr="00904679" w:rsidRDefault="0035194E" w:rsidP="0035194E">
            <w:pPr>
              <w:rPr>
                <w:rFonts w:hint="eastAsia"/>
                <w:cs/>
                <w:lang w:val="en-NZ"/>
              </w:rPr>
            </w:pPr>
            <w:r>
              <w:rPr>
                <w:rFonts w:hint="cs"/>
                <w:cs/>
                <w:lang w:val="en-NZ"/>
              </w:rPr>
              <w:t>งานระหว่างทำ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47ACE" w14:textId="77777777" w:rsidR="0035194E" w:rsidRPr="004517A7" w:rsidRDefault="0035194E" w:rsidP="0035194E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D82114" w14:textId="77777777" w:rsidR="0035194E" w:rsidRPr="004517A7" w:rsidRDefault="0035194E" w:rsidP="0035194E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9D9DA" w14:textId="0A4CE2B0" w:rsidR="0035194E" w:rsidRDefault="0035194E" w:rsidP="0035194E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A75504" w14:textId="77777777" w:rsidR="0035194E" w:rsidRPr="004517A7" w:rsidRDefault="0035194E" w:rsidP="0035194E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5459B" w14:textId="4DAE0982" w:rsidR="0035194E" w:rsidRPr="0035194E" w:rsidRDefault="00F32C22" w:rsidP="0035194E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FC2C45" w14:textId="77777777" w:rsidR="0035194E" w:rsidRPr="005E3934" w:rsidRDefault="0035194E" w:rsidP="0035194E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B0831" w14:textId="5A7E14E9" w:rsidR="0035194E" w:rsidRPr="005E3934" w:rsidRDefault="0035194E" w:rsidP="0035194E">
            <w:pPr>
              <w:tabs>
                <w:tab w:val="decimal" w:pos="1081"/>
              </w:tabs>
              <w:rPr>
                <w:rFonts w:ascii="Angsana New" w:hAnsi="Angsana New"/>
                <w:sz w:val="28"/>
                <w:highlight w:val="yellow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35194E" w:rsidRPr="004517A7" w14:paraId="575BCABB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7155672" w14:textId="77777777" w:rsidR="0035194E" w:rsidRPr="004517A7" w:rsidRDefault="0035194E" w:rsidP="0035194E">
            <w:pPr>
              <w:rPr>
                <w:rFonts w:hint="eastAsia"/>
                <w:cs/>
              </w:rPr>
            </w:pPr>
            <w:r w:rsidRPr="004517A7">
              <w:rPr>
                <w:rFonts w:hint="cs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22097" w14:textId="400FBAB1" w:rsidR="0035194E" w:rsidRPr="004517A7" w:rsidRDefault="0035194E" w:rsidP="0035194E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C91E25" w14:textId="77777777" w:rsidR="0035194E" w:rsidRPr="004517A7" w:rsidRDefault="0035194E" w:rsidP="0035194E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62A63" w14:textId="42A1411F" w:rsidR="0035194E" w:rsidRPr="004517A7" w:rsidRDefault="0035194E" w:rsidP="0035194E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E4F39B" w14:textId="77777777" w:rsidR="0035194E" w:rsidRPr="004517A7" w:rsidRDefault="0035194E" w:rsidP="0035194E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23A68" w14:textId="315CB9FB" w:rsidR="0035194E" w:rsidRPr="0035194E" w:rsidRDefault="00F32C22" w:rsidP="0035194E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676AFE" w14:textId="77777777" w:rsidR="0035194E" w:rsidRPr="005E3934" w:rsidRDefault="0035194E" w:rsidP="0035194E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0697E" w14:textId="23304DBE" w:rsidR="0035194E" w:rsidRPr="005E3934" w:rsidRDefault="0035194E" w:rsidP="0035194E">
            <w:pPr>
              <w:tabs>
                <w:tab w:val="decimal" w:pos="1081"/>
              </w:tabs>
              <w:rPr>
                <w:rFonts w:ascii="Angsana New" w:hAnsi="Angsana New"/>
                <w:sz w:val="28"/>
                <w:highlight w:val="yellow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512</w:t>
            </w:r>
          </w:p>
        </w:tc>
      </w:tr>
      <w:tr w:rsidR="0035194E" w:rsidRPr="004517A7" w14:paraId="0C830EE0" w14:textId="77777777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77D5E78" w14:textId="77777777" w:rsidR="0035194E" w:rsidRPr="004517A7" w:rsidRDefault="0035194E" w:rsidP="0035194E">
            <w:pPr>
              <w:rPr>
                <w:rFonts w:hint="eastAsia"/>
                <w:cs/>
              </w:rPr>
            </w:pPr>
            <w:r w:rsidRPr="004517A7">
              <w:rPr>
                <w:rFonts w:hint="cs"/>
                <w:cs/>
              </w:rPr>
              <w:t>วัสดุและของใช้สิ้นเปลือง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E0912" w14:textId="3679DF42" w:rsidR="0035194E" w:rsidRPr="004517A7" w:rsidRDefault="0035194E" w:rsidP="0035194E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CECB8A" w14:textId="77777777" w:rsidR="0035194E" w:rsidRPr="004517A7" w:rsidRDefault="0035194E" w:rsidP="0035194E">
            <w:pPr>
              <w:tabs>
                <w:tab w:val="decimal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311FF" w14:textId="3F4C0B2B" w:rsidR="0035194E" w:rsidRPr="004517A7" w:rsidRDefault="0035194E" w:rsidP="0035194E">
            <w:pPr>
              <w:tabs>
                <w:tab w:val="decimal" w:pos="108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B64B91" w14:textId="77777777" w:rsidR="0035194E" w:rsidRPr="004517A7" w:rsidRDefault="0035194E" w:rsidP="0035194E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DAAC1" w14:textId="0284B6D3" w:rsidR="0035194E" w:rsidRPr="0035194E" w:rsidRDefault="00F32C22" w:rsidP="0035194E">
            <w:pPr>
              <w:tabs>
                <w:tab w:val="decimal" w:pos="1081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19,482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0C86FB" w14:textId="77777777" w:rsidR="0035194E" w:rsidRPr="005E3934" w:rsidRDefault="0035194E" w:rsidP="0035194E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30EFE" w14:textId="55CF29BA" w:rsidR="0035194E" w:rsidRPr="005E3934" w:rsidRDefault="0035194E" w:rsidP="0035194E">
            <w:pPr>
              <w:tabs>
                <w:tab w:val="decimal" w:pos="1081"/>
              </w:tabs>
              <w:rPr>
                <w:rFonts w:ascii="Angsana New" w:hAnsi="Angsana New"/>
                <w:sz w:val="28"/>
                <w:highlight w:val="yellow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   </w:t>
            </w:r>
            <w:r w:rsidRPr="00657820">
              <w:rPr>
                <w:rFonts w:asciiTheme="majorBidi" w:hAnsiTheme="majorBidi" w:cstheme="majorBidi"/>
                <w:sz w:val="28"/>
              </w:rPr>
              <w:t>19,337</w:t>
            </w:r>
          </w:p>
        </w:tc>
      </w:tr>
      <w:tr w:rsidR="0035194E" w:rsidRPr="004517A7" w14:paraId="399644B2" w14:textId="77777777" w:rsidTr="0035194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ADE70BB" w14:textId="77777777" w:rsidR="0035194E" w:rsidRPr="004517A7" w:rsidRDefault="0035194E" w:rsidP="0035194E">
            <w:pPr>
              <w:pStyle w:val="Heading5"/>
              <w:keepNext w:val="0"/>
              <w:spacing w:line="240" w:lineRule="auto"/>
              <w:ind w:right="58"/>
              <w:rPr>
                <w:b w:val="0"/>
                <w:bCs w:val="0"/>
                <w:sz w:val="28"/>
                <w:szCs w:val="28"/>
                <w:cs/>
              </w:rPr>
            </w:pPr>
            <w:r w:rsidRPr="004517A7">
              <w:rPr>
                <w:rFonts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</w:rPr>
              <w:t xml:space="preserve">: </w:t>
            </w:r>
            <w:r w:rsidRPr="004517A7">
              <w:rPr>
                <w:rFonts w:hint="cs"/>
                <w:b w:val="0"/>
                <w:bCs w:val="0"/>
                <w:sz w:val="28"/>
                <w:szCs w:val="28"/>
                <w:cs/>
              </w:rPr>
              <w:t>ค่าเผื่อการปรับลดมูลค่าสินค้าคงเหลือ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7891A" w14:textId="7C76C156" w:rsidR="0035194E" w:rsidRPr="004517A7" w:rsidRDefault="0035194E" w:rsidP="0035194E">
            <w:pPr>
              <w:ind w:right="9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739C1C" w14:textId="77777777" w:rsidR="0035194E" w:rsidRPr="004517A7" w:rsidRDefault="0035194E" w:rsidP="0035194E">
            <w:pPr>
              <w:tabs>
                <w:tab w:val="decimal" w:pos="90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8CD10" w14:textId="63554058" w:rsidR="0035194E" w:rsidRPr="004517A7" w:rsidRDefault="0035194E" w:rsidP="0035194E">
            <w:pPr>
              <w:tabs>
                <w:tab w:val="decimal" w:pos="98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1FD86C" w14:textId="77777777" w:rsidR="0035194E" w:rsidRPr="004517A7" w:rsidRDefault="0035194E" w:rsidP="0035194E">
            <w:pPr>
              <w:tabs>
                <w:tab w:val="decimal" w:pos="841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E7995" w14:textId="6A95323C" w:rsidR="0035194E" w:rsidRPr="0035194E" w:rsidRDefault="00F32C22" w:rsidP="0035194E">
            <w:pPr>
              <w:tabs>
                <w:tab w:val="decimal" w:pos="1080"/>
              </w:tabs>
              <w:ind w:right="-11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(9</w:t>
            </w:r>
            <w:r w:rsidR="009C2704">
              <w:rPr>
                <w:rFonts w:ascii="Angsana New" w:hAnsi="Angsana New"/>
                <w:sz w:val="28"/>
              </w:rPr>
              <w:t>,441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4B1482" w14:textId="77777777" w:rsidR="0035194E" w:rsidRPr="005E3934" w:rsidRDefault="0035194E" w:rsidP="0035194E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E8EBB" w14:textId="6D9484F1" w:rsidR="0035194E" w:rsidRPr="005E3934" w:rsidRDefault="0035194E" w:rsidP="0035194E">
            <w:pPr>
              <w:ind w:right="91"/>
              <w:jc w:val="right"/>
              <w:rPr>
                <w:rFonts w:ascii="Angsana New" w:hAnsi="Angsana New"/>
                <w:sz w:val="28"/>
                <w:highlight w:val="yellow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(9,44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35194E" w:rsidRPr="004517A7" w14:paraId="5D253AF6" w14:textId="77777777" w:rsidTr="0035194E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4D6334F" w14:textId="5DA90009" w:rsidR="0035194E" w:rsidRPr="004517A7" w:rsidRDefault="0035194E" w:rsidP="0035194E">
            <w:pPr>
              <w:pStyle w:val="Heading5"/>
              <w:keepNext w:val="0"/>
              <w:spacing w:line="240" w:lineRule="auto"/>
              <w:ind w:right="58"/>
              <w:rPr>
                <w:spacing w:val="-4"/>
                <w:sz w:val="28"/>
                <w:szCs w:val="28"/>
                <w:cs/>
              </w:rPr>
            </w:pPr>
            <w:r w:rsidRPr="004517A7">
              <w:rPr>
                <w:rFonts w:hint="cs"/>
                <w:spacing w:val="-4"/>
                <w:sz w:val="28"/>
                <w:szCs w:val="28"/>
                <w:cs/>
              </w:rPr>
              <w:t>รวมสินค้าคงเหลือ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 w:rsidR="00924D37">
              <w:rPr>
                <w:spacing w:val="-4"/>
                <w:sz w:val="28"/>
                <w:szCs w:val="28"/>
              </w:rPr>
              <w:t>-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rFonts w:hint="cs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B44F4" w14:textId="72E402B1" w:rsidR="0035194E" w:rsidRPr="004517A7" w:rsidRDefault="0035194E" w:rsidP="0035194E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1103A7" w14:textId="77777777" w:rsidR="0035194E" w:rsidRPr="004517A7" w:rsidRDefault="0035194E" w:rsidP="0035194E">
            <w:pPr>
              <w:tabs>
                <w:tab w:val="decimal" w:pos="1080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614A7" w14:textId="589253FF" w:rsidR="0035194E" w:rsidRPr="004517A7" w:rsidRDefault="0035194E" w:rsidP="0035194E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133597" w14:textId="77777777" w:rsidR="0035194E" w:rsidRPr="004517A7" w:rsidRDefault="0035194E" w:rsidP="0035194E">
            <w:pPr>
              <w:tabs>
                <w:tab w:val="decimal" w:pos="841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FBC36A" w14:textId="39F9CCB0" w:rsidR="0035194E" w:rsidRPr="0035194E" w:rsidRDefault="009C2704" w:rsidP="0035194E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20,882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848005" w14:textId="77777777" w:rsidR="0035194E" w:rsidRPr="005E3934" w:rsidRDefault="0035194E" w:rsidP="0035194E">
            <w:pPr>
              <w:tabs>
                <w:tab w:val="decimal" w:pos="1081"/>
              </w:tabs>
              <w:ind w:right="58"/>
              <w:jc w:val="thaiDistribute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2FF05F" w14:textId="6F4562F7" w:rsidR="0035194E" w:rsidRPr="005E3934" w:rsidRDefault="0035194E" w:rsidP="0035194E">
            <w:pPr>
              <w:tabs>
                <w:tab w:val="decimal" w:pos="1081"/>
              </w:tabs>
              <w:rPr>
                <w:rFonts w:ascii="Angsana New" w:hAnsi="Angsana New"/>
                <w:b/>
                <w:bCs/>
                <w:sz w:val="28"/>
                <w:highlight w:val="yellow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18,745</w:t>
            </w:r>
          </w:p>
        </w:tc>
      </w:tr>
    </w:tbl>
    <w:p w14:paraId="68A85405" w14:textId="77777777" w:rsidR="00EB1969" w:rsidRPr="008E639D" w:rsidRDefault="00EB1969" w:rsidP="008E639D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965BC">
        <w:rPr>
          <w:rFonts w:asciiTheme="majorBidi" w:hAnsiTheme="majorBidi" w:cstheme="majorBidi" w:hint="cs"/>
          <w:b/>
          <w:bCs/>
          <w:sz w:val="28"/>
          <w:cs/>
        </w:rPr>
        <w:t>สินทรัพย์</w:t>
      </w:r>
      <w:r w:rsidRPr="008E639D">
        <w:rPr>
          <w:rFonts w:asciiTheme="majorBidi" w:hAnsiTheme="majorBidi" w:cstheme="majorBidi" w:hint="cs"/>
          <w:b/>
          <w:bCs/>
          <w:sz w:val="28"/>
          <w:cs/>
        </w:rPr>
        <w:t>หมุนเวียนอื่น</w:t>
      </w:r>
    </w:p>
    <w:p w14:paraId="1CAC2813" w14:textId="347512E9" w:rsidR="00EB1969" w:rsidRPr="003D4C9A" w:rsidRDefault="00EB1969" w:rsidP="00EB1969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6"/>
          <w:sz w:val="28"/>
        </w:rPr>
      </w:pPr>
      <w:r>
        <w:rPr>
          <w:rFonts w:ascii="Angsana New" w:hAnsi="Angsana New" w:hint="cs"/>
          <w:color w:val="000000"/>
          <w:spacing w:val="-2"/>
          <w:sz w:val="28"/>
          <w:cs/>
        </w:rPr>
        <w:t>สินทรัพย์</w:t>
      </w:r>
      <w:r w:rsidRPr="00B965BC">
        <w:rPr>
          <w:rFonts w:asciiTheme="majorBidi" w:hAnsiTheme="majorBidi" w:cstheme="majorBidi" w:hint="cs"/>
          <w:color w:val="000000"/>
          <w:spacing w:val="-6"/>
          <w:sz w:val="28"/>
          <w:cs/>
        </w:rPr>
        <w:t>หมุนเวียน</w:t>
      </w:r>
      <w:r>
        <w:rPr>
          <w:rFonts w:ascii="Angsana New" w:hAnsi="Angsana New" w:hint="cs"/>
          <w:color w:val="000000"/>
          <w:spacing w:val="-2"/>
          <w:sz w:val="28"/>
          <w:cs/>
        </w:rPr>
        <w:t xml:space="preserve">อื่น </w:t>
      </w:r>
      <w:r w:rsidRPr="00034B42">
        <w:rPr>
          <w:rFonts w:ascii="Angsana New" w:hAnsi="Angsana New" w:hint="cs"/>
          <w:color w:val="000000"/>
          <w:spacing w:val="-2"/>
          <w:sz w:val="28"/>
          <w:cs/>
        </w:rPr>
        <w:t xml:space="preserve">ณ </w:t>
      </w:r>
      <w:r w:rsidRPr="003D4C9A">
        <w:rPr>
          <w:rFonts w:ascii="Angsana New" w:hAnsi="Angsana New" w:hint="cs"/>
          <w:color w:val="000000"/>
          <w:spacing w:val="-6"/>
          <w:sz w:val="28"/>
          <w:cs/>
        </w:rPr>
        <w:t xml:space="preserve">วันที่ </w:t>
      </w:r>
      <w:r w:rsidRPr="003D4C9A">
        <w:rPr>
          <w:rFonts w:ascii="Angsana New" w:hAnsi="Angsana New" w:hint="cs"/>
          <w:color w:val="000000"/>
          <w:spacing w:val="-6"/>
          <w:sz w:val="28"/>
        </w:rPr>
        <w:t>3</w:t>
      </w:r>
      <w:r w:rsidR="005E3934">
        <w:rPr>
          <w:rFonts w:ascii="Angsana New" w:hAnsi="Angsana New"/>
          <w:color w:val="000000"/>
          <w:spacing w:val="-6"/>
          <w:sz w:val="28"/>
        </w:rPr>
        <w:t>0</w:t>
      </w:r>
      <w:r w:rsidRPr="003D4C9A">
        <w:rPr>
          <w:rFonts w:ascii="Angsana New" w:hAnsi="Angsana New" w:hint="cs"/>
          <w:color w:val="000000"/>
          <w:spacing w:val="-6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มิถุนายน</w:t>
      </w:r>
      <w:r w:rsidRPr="003D4C9A">
        <w:rPr>
          <w:rFonts w:ascii="Angsana New" w:hAnsi="Angsana New" w:hint="cs"/>
          <w:color w:val="000000"/>
          <w:spacing w:val="-6"/>
          <w:sz w:val="28"/>
          <w:cs/>
        </w:rPr>
        <w:t xml:space="preserve"> </w:t>
      </w:r>
      <w:r>
        <w:rPr>
          <w:rFonts w:ascii="Angsana New" w:hAnsi="Angsana New" w:hint="cs"/>
          <w:color w:val="000000"/>
          <w:spacing w:val="-6"/>
          <w:sz w:val="28"/>
        </w:rPr>
        <w:t>2567</w:t>
      </w:r>
      <w:r w:rsidRPr="003D4C9A">
        <w:rPr>
          <w:rFonts w:ascii="Angsana New" w:hAnsi="Angsana New" w:hint="cs"/>
          <w:color w:val="000000"/>
          <w:spacing w:val="-6"/>
          <w:sz w:val="28"/>
        </w:rPr>
        <w:t xml:space="preserve"> </w:t>
      </w:r>
      <w:r w:rsidRPr="003D4C9A">
        <w:rPr>
          <w:rFonts w:ascii="Angsana New" w:hAnsi="Angsana New" w:hint="cs"/>
          <w:color w:val="000000"/>
          <w:spacing w:val="-6"/>
          <w:sz w:val="28"/>
          <w:cs/>
        </w:rPr>
        <w:t xml:space="preserve">และ วันที่ </w:t>
      </w:r>
      <w:r w:rsidRPr="003D4C9A">
        <w:rPr>
          <w:rFonts w:ascii="Angsana New" w:hAnsi="Angsana New" w:hint="cs"/>
          <w:color w:val="000000"/>
          <w:spacing w:val="-6"/>
          <w:sz w:val="28"/>
        </w:rPr>
        <w:t xml:space="preserve">31 </w:t>
      </w:r>
      <w:r w:rsidRPr="003D4C9A">
        <w:rPr>
          <w:rFonts w:ascii="Angsana New" w:hAnsi="Angsana New" w:hint="cs"/>
          <w:color w:val="000000"/>
          <w:spacing w:val="-6"/>
          <w:sz w:val="28"/>
          <w:cs/>
        </w:rPr>
        <w:t xml:space="preserve">ธันวาคม </w:t>
      </w:r>
      <w:r>
        <w:rPr>
          <w:rFonts w:ascii="Angsana New" w:hAnsi="Angsana New" w:hint="cs"/>
          <w:color w:val="000000"/>
          <w:spacing w:val="-6"/>
          <w:sz w:val="28"/>
        </w:rPr>
        <w:t>2566</w:t>
      </w:r>
      <w:r w:rsidRPr="003D4C9A">
        <w:rPr>
          <w:rFonts w:ascii="Angsana New" w:hAnsi="Angsana New" w:hint="cs"/>
          <w:color w:val="000000"/>
          <w:spacing w:val="-6"/>
          <w:sz w:val="28"/>
        </w:rPr>
        <w:t xml:space="preserve"> </w:t>
      </w:r>
      <w:r w:rsidRPr="003D4C9A">
        <w:rPr>
          <w:rFonts w:ascii="Angsana New" w:hAnsi="Angsana New" w:hint="cs"/>
          <w:color w:val="000000"/>
          <w:spacing w:val="-6"/>
          <w:sz w:val="28"/>
          <w:cs/>
        </w:rPr>
        <w:t>มีดังนี้</w:t>
      </w:r>
    </w:p>
    <w:tbl>
      <w:tblPr>
        <w:tblW w:w="9198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0"/>
        <w:gridCol w:w="990"/>
        <w:gridCol w:w="72"/>
        <w:gridCol w:w="1008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EB1969" w:rsidRPr="004517A7" w14:paraId="2B452C6E" w14:textId="77777777">
        <w:trPr>
          <w:trHeight w:val="70"/>
        </w:trPr>
        <w:tc>
          <w:tcPr>
            <w:tcW w:w="2700" w:type="dxa"/>
            <w:vAlign w:val="bottom"/>
          </w:tcPr>
          <w:p w14:paraId="138A15BB" w14:textId="77777777" w:rsidR="00EB1969" w:rsidRPr="004517A7" w:rsidRDefault="00EB1969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3705C95" w14:textId="77777777" w:rsidR="00EB1969" w:rsidRPr="004517A7" w:rsidRDefault="00EB1969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789C9C10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2B1C0D25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6E311DAE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6D4C82DC" w14:textId="77777777" w:rsidR="00EB1969" w:rsidRPr="004517A7" w:rsidRDefault="00EB1969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517A7">
              <w:rPr>
                <w:rFonts w:asciiTheme="majorBidi" w:hAnsiTheme="majorBidi" w:cstheme="majorBidi"/>
                <w:sz w:val="28"/>
              </w:rPr>
              <w:t>: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EB1969" w:rsidRPr="004517A7" w14:paraId="26F50C67" w14:textId="77777777">
        <w:trPr>
          <w:trHeight w:val="70"/>
        </w:trPr>
        <w:tc>
          <w:tcPr>
            <w:tcW w:w="2700" w:type="dxa"/>
            <w:vAlign w:val="bottom"/>
          </w:tcPr>
          <w:p w14:paraId="17C65134" w14:textId="77777777" w:rsidR="00EB1969" w:rsidRPr="004517A7" w:rsidRDefault="00EB1969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2E25F82E" w14:textId="77777777" w:rsidR="00EB1969" w:rsidRPr="004517A7" w:rsidRDefault="00EB1969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01AED0B6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2A897AFC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773FD71C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672C3B8A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B1969" w:rsidRPr="004517A7" w14:paraId="276FB45B" w14:textId="77777777">
        <w:trPr>
          <w:trHeight w:val="70"/>
        </w:trPr>
        <w:tc>
          <w:tcPr>
            <w:tcW w:w="2700" w:type="dxa"/>
            <w:vAlign w:val="bottom"/>
          </w:tcPr>
          <w:p w14:paraId="21E99B25" w14:textId="77777777" w:rsidR="00EB1969" w:rsidRPr="004517A7" w:rsidRDefault="00EB1969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19F1981C" w14:textId="1E5F4160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5E3934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72" w:type="dxa"/>
          </w:tcPr>
          <w:p w14:paraId="64653074" w14:textId="77777777" w:rsidR="00EB1969" w:rsidRPr="004517A7" w:rsidRDefault="00EB1969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1900BA85" w14:textId="77777777" w:rsidR="00EB1969" w:rsidRPr="004517A7" w:rsidRDefault="00EB1969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  <w:tcBorders>
              <w:left w:val="nil"/>
            </w:tcBorders>
            <w:vAlign w:val="center"/>
          </w:tcPr>
          <w:p w14:paraId="4C0034C4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vAlign w:val="bottom"/>
          </w:tcPr>
          <w:p w14:paraId="3EF522BD" w14:textId="28E75CB9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5E3934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72" w:type="dxa"/>
          </w:tcPr>
          <w:p w14:paraId="5D4276D6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59D5E933" w14:textId="65199058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</w:t>
            </w:r>
            <w:r w:rsidR="005E3934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</w:tcPr>
          <w:p w14:paraId="7E603439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4BC061B9" w14:textId="04A0861D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5E3934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2E71C927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5E3EB9ED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EB1969" w:rsidRPr="004517A7" w14:paraId="3AF1826C" w14:textId="77777777">
        <w:trPr>
          <w:trHeight w:val="70"/>
        </w:trPr>
        <w:tc>
          <w:tcPr>
            <w:tcW w:w="2700" w:type="dxa"/>
            <w:vAlign w:val="bottom"/>
          </w:tcPr>
          <w:p w14:paraId="0366D92F" w14:textId="77777777" w:rsidR="00EB1969" w:rsidRPr="004517A7" w:rsidRDefault="00EB1969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A6968D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72" w:type="dxa"/>
          </w:tcPr>
          <w:p w14:paraId="60EA54B8" w14:textId="77777777" w:rsidR="00EB1969" w:rsidRPr="004517A7" w:rsidRDefault="00EB1969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8C10B36" w14:textId="77777777" w:rsidR="00EB1969" w:rsidRPr="004517A7" w:rsidRDefault="00EB1969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72" w:type="dxa"/>
            <w:tcBorders>
              <w:left w:val="nil"/>
            </w:tcBorders>
            <w:vAlign w:val="center"/>
          </w:tcPr>
          <w:p w14:paraId="40D7CD77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31F22692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72" w:type="dxa"/>
          </w:tcPr>
          <w:p w14:paraId="31BE8ECC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6790731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72" w:type="dxa"/>
          </w:tcPr>
          <w:p w14:paraId="1C15CFE6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BD57004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16370B8B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8C28EEA" w14:textId="77777777" w:rsidR="00EB1969" w:rsidRPr="004517A7" w:rsidRDefault="00EB1969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554D6D" w:rsidRPr="004517A7" w14:paraId="05D4C021" w14:textId="77777777">
        <w:tc>
          <w:tcPr>
            <w:tcW w:w="2700" w:type="dxa"/>
          </w:tcPr>
          <w:p w14:paraId="5E2533C9" w14:textId="77777777" w:rsidR="00554D6D" w:rsidRPr="004517A7" w:rsidRDefault="00554D6D" w:rsidP="00554D6D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197E4D">
              <w:rPr>
                <w:rFonts w:asciiTheme="majorBidi" w:hAnsiTheme="majorBidi" w:hint="cs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09BF5" w14:textId="26E092DF" w:rsidR="00554D6D" w:rsidRPr="004517A7" w:rsidRDefault="00554D6D" w:rsidP="00554D6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0.55</w:t>
            </w:r>
          </w:p>
        </w:tc>
        <w:tc>
          <w:tcPr>
            <w:tcW w:w="72" w:type="dxa"/>
            <w:vAlign w:val="bottom"/>
          </w:tcPr>
          <w:p w14:paraId="4DABDC19" w14:textId="77777777" w:rsidR="00554D6D" w:rsidRPr="004517A7" w:rsidRDefault="00554D6D" w:rsidP="00554D6D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7799B" w14:textId="77777777" w:rsidR="00554D6D" w:rsidRPr="004517A7" w:rsidRDefault="00554D6D" w:rsidP="00554D6D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0.55</w:t>
            </w:r>
          </w:p>
        </w:tc>
        <w:tc>
          <w:tcPr>
            <w:tcW w:w="72" w:type="dxa"/>
            <w:vAlign w:val="bottom"/>
          </w:tcPr>
          <w:p w14:paraId="667116EF" w14:textId="77777777" w:rsidR="00554D6D" w:rsidRPr="004517A7" w:rsidRDefault="00554D6D" w:rsidP="00554D6D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9B0AF" w14:textId="50C93A6F" w:rsidR="00554D6D" w:rsidRPr="004517A7" w:rsidRDefault="00554D6D" w:rsidP="00554D6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160</w:t>
            </w:r>
          </w:p>
        </w:tc>
        <w:tc>
          <w:tcPr>
            <w:tcW w:w="72" w:type="dxa"/>
            <w:vAlign w:val="bottom"/>
          </w:tcPr>
          <w:p w14:paraId="0C4BE598" w14:textId="77777777" w:rsidR="00554D6D" w:rsidRPr="004517A7" w:rsidRDefault="00554D6D" w:rsidP="00554D6D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3BEA6" w14:textId="77777777" w:rsidR="00554D6D" w:rsidRPr="0099735F" w:rsidRDefault="00554D6D" w:rsidP="00554D6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160</w:t>
            </w:r>
          </w:p>
        </w:tc>
        <w:tc>
          <w:tcPr>
            <w:tcW w:w="72" w:type="dxa"/>
            <w:vAlign w:val="bottom"/>
          </w:tcPr>
          <w:p w14:paraId="48A5DC9E" w14:textId="77777777" w:rsidR="00554D6D" w:rsidRPr="004517A7" w:rsidRDefault="00554D6D" w:rsidP="00554D6D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D6BF9" w14:textId="2E7E6A50" w:rsidR="00554D6D" w:rsidRPr="004517A7" w:rsidRDefault="00554D6D" w:rsidP="00554D6D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bottom"/>
          </w:tcPr>
          <w:p w14:paraId="03F3E961" w14:textId="77777777" w:rsidR="00554D6D" w:rsidRPr="004517A7" w:rsidRDefault="00554D6D" w:rsidP="00554D6D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CF160" w14:textId="77777777" w:rsidR="00554D6D" w:rsidRPr="004517A7" w:rsidRDefault="00554D6D" w:rsidP="00554D6D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54D6D" w:rsidRPr="004517A7" w14:paraId="123A40CF" w14:textId="77777777">
        <w:tc>
          <w:tcPr>
            <w:tcW w:w="2700" w:type="dxa"/>
            <w:vAlign w:val="bottom"/>
          </w:tcPr>
          <w:p w14:paraId="4DDB53B5" w14:textId="77777777" w:rsidR="00554D6D" w:rsidRPr="004517A7" w:rsidRDefault="00554D6D" w:rsidP="00554D6D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227168D" w14:textId="77777777" w:rsidR="00554D6D" w:rsidRPr="004517A7" w:rsidRDefault="00554D6D" w:rsidP="00554D6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60990A38" w14:textId="77777777" w:rsidR="00554D6D" w:rsidRPr="004517A7" w:rsidRDefault="00554D6D" w:rsidP="00554D6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29EEDE" w14:textId="77777777" w:rsidR="00554D6D" w:rsidRPr="004517A7" w:rsidRDefault="00554D6D" w:rsidP="00554D6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</w:tcPr>
          <w:p w14:paraId="65BDA365" w14:textId="77777777" w:rsidR="00554D6D" w:rsidRPr="004517A7" w:rsidRDefault="00554D6D" w:rsidP="00554D6D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25759" w14:textId="52D38E76" w:rsidR="00554D6D" w:rsidRPr="004517A7" w:rsidRDefault="00554D6D" w:rsidP="00554D6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160</w:t>
            </w:r>
          </w:p>
        </w:tc>
        <w:tc>
          <w:tcPr>
            <w:tcW w:w="72" w:type="dxa"/>
            <w:shd w:val="clear" w:color="auto" w:fill="auto"/>
          </w:tcPr>
          <w:p w14:paraId="214DBC43" w14:textId="77777777" w:rsidR="00554D6D" w:rsidRPr="004517A7" w:rsidRDefault="00554D6D" w:rsidP="00554D6D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3C2264" w14:textId="77777777" w:rsidR="00554D6D" w:rsidRPr="00D9656C" w:rsidRDefault="00554D6D" w:rsidP="00554D6D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160</w:t>
            </w:r>
          </w:p>
        </w:tc>
        <w:tc>
          <w:tcPr>
            <w:tcW w:w="72" w:type="dxa"/>
          </w:tcPr>
          <w:p w14:paraId="24003E2E" w14:textId="77777777" w:rsidR="00554D6D" w:rsidRPr="004517A7" w:rsidRDefault="00554D6D" w:rsidP="00554D6D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E3B1C" w14:textId="42C144E5" w:rsidR="00554D6D" w:rsidRPr="004517A7" w:rsidRDefault="00554D6D" w:rsidP="00554D6D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</w:tcPr>
          <w:p w14:paraId="120E7731" w14:textId="77777777" w:rsidR="00554D6D" w:rsidRPr="004517A7" w:rsidRDefault="00554D6D" w:rsidP="00554D6D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FF5A5B" w14:textId="77777777" w:rsidR="00554D6D" w:rsidRPr="00D9656C" w:rsidRDefault="00554D6D" w:rsidP="00554D6D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5FD50051" w14:textId="77777777" w:rsidR="00EB1969" w:rsidRDefault="00EB1969" w:rsidP="00793D71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z w:val="28"/>
        </w:rPr>
      </w:pPr>
      <w:r w:rsidRPr="001E2590">
        <w:rPr>
          <w:rFonts w:ascii="Angsana New" w:hAnsi="Angsana New" w:hint="cs"/>
          <w:sz w:val="28"/>
          <w:cs/>
        </w:rPr>
        <w:t>กลุ่มบริษัทมีเงินฝากธนาคารที่ติดภาระค้ำประกันเป็นเงินฝากธนาคารของบริษัทย่อยได้นำไปเป็นหลักทรัพย์ค้ำประกัน</w:t>
      </w:r>
      <w:r>
        <w:rPr>
          <w:rFonts w:ascii="Angsana New" w:hAnsi="Angsana New" w:hint="cs"/>
          <w:sz w:val="28"/>
          <w:cs/>
        </w:rPr>
        <w:t xml:space="preserve">  </w:t>
      </w:r>
      <w:r w:rsidRPr="001E2590">
        <w:rPr>
          <w:rFonts w:ascii="Angsana New" w:hAnsi="Angsana New" w:hint="cs"/>
          <w:sz w:val="28"/>
          <w:cs/>
        </w:rPr>
        <w:t>วงเงินสินเชื่อและหนังสือค้ำประกันธนาคารที่จะครบกำหนดภายใน</w:t>
      </w:r>
      <w:r w:rsidRPr="001E2590">
        <w:rPr>
          <w:rFonts w:ascii="Angsana New" w:hAnsi="Angsana New"/>
          <w:sz w:val="28"/>
          <w:cs/>
        </w:rPr>
        <w:t xml:space="preserve"> </w:t>
      </w:r>
      <w:r w:rsidRPr="001E2590">
        <w:rPr>
          <w:rFonts w:ascii="Angsana New" w:hAnsi="Angsana New"/>
          <w:sz w:val="28"/>
        </w:rPr>
        <w:t xml:space="preserve">1 </w:t>
      </w:r>
      <w:r w:rsidRPr="001E2590">
        <w:rPr>
          <w:rFonts w:ascii="Angsana New" w:hAnsi="Angsana New" w:hint="cs"/>
          <w:sz w:val="28"/>
          <w:cs/>
        </w:rPr>
        <w:t>ปี</w:t>
      </w:r>
    </w:p>
    <w:p w14:paraId="45F3BBE9" w14:textId="77777777" w:rsidR="0068101F" w:rsidRDefault="0068101F" w:rsidP="00EB1969">
      <w:pPr>
        <w:pStyle w:val="ListParagraph"/>
        <w:spacing w:before="240" w:line="240" w:lineRule="atLeast"/>
        <w:ind w:left="360"/>
        <w:rPr>
          <w:rFonts w:ascii="Angsana New" w:hAnsi="Angsana New"/>
          <w:sz w:val="28"/>
        </w:rPr>
      </w:pPr>
    </w:p>
    <w:p w14:paraId="756E88AC" w14:textId="77777777" w:rsidR="0068101F" w:rsidRDefault="0068101F" w:rsidP="00EB1969">
      <w:pPr>
        <w:pStyle w:val="ListParagraph"/>
        <w:spacing w:before="240" w:line="240" w:lineRule="atLeast"/>
        <w:ind w:left="360"/>
        <w:rPr>
          <w:rFonts w:ascii="Angsana New" w:hAnsi="Angsana New"/>
          <w:sz w:val="28"/>
        </w:rPr>
      </w:pPr>
    </w:p>
    <w:p w14:paraId="7EA9D4ED" w14:textId="77777777" w:rsidR="0068101F" w:rsidRDefault="0068101F" w:rsidP="00EB1969">
      <w:pPr>
        <w:pStyle w:val="ListParagraph"/>
        <w:spacing w:before="240" w:line="240" w:lineRule="atLeast"/>
        <w:ind w:left="360"/>
        <w:rPr>
          <w:rFonts w:ascii="Angsana New" w:hAnsi="Angsana New"/>
          <w:sz w:val="28"/>
        </w:rPr>
      </w:pPr>
    </w:p>
    <w:p w14:paraId="3079604E" w14:textId="77777777" w:rsidR="0068101F" w:rsidRDefault="0068101F" w:rsidP="00EB1969">
      <w:pPr>
        <w:pStyle w:val="ListParagraph"/>
        <w:spacing w:before="240" w:line="240" w:lineRule="atLeast"/>
        <w:ind w:left="360"/>
        <w:rPr>
          <w:rFonts w:ascii="Angsana New" w:hAnsi="Angsana New"/>
          <w:sz w:val="28"/>
        </w:rPr>
      </w:pPr>
    </w:p>
    <w:p w14:paraId="5F7E565C" w14:textId="77777777" w:rsidR="0068101F" w:rsidRDefault="0068101F" w:rsidP="00EB1969">
      <w:pPr>
        <w:pStyle w:val="ListParagraph"/>
        <w:spacing w:before="240" w:line="240" w:lineRule="atLeast"/>
        <w:ind w:left="360"/>
        <w:rPr>
          <w:rFonts w:ascii="Angsana New" w:hAnsi="Angsana New"/>
          <w:sz w:val="28"/>
        </w:rPr>
      </w:pPr>
    </w:p>
    <w:p w14:paraId="7A7F77A9" w14:textId="6B0753D2" w:rsidR="00B80C53" w:rsidRPr="00B2045E" w:rsidRDefault="00B80C53" w:rsidP="00954C77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  <w:r w:rsidRPr="00B2045E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สินทรัพย์ทางการเงินไม่หมุนเวียนอื่น</w:t>
      </w:r>
    </w:p>
    <w:p w14:paraId="06D618B1" w14:textId="52B4AB4E" w:rsidR="00C60A1D" w:rsidRPr="00A15844" w:rsidRDefault="00B80C53" w:rsidP="004C2ACF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8"/>
          <w:sz w:val="28"/>
        </w:rPr>
      </w:pPr>
      <w:r w:rsidRPr="00A15844">
        <w:rPr>
          <w:rFonts w:asciiTheme="majorBidi" w:hAnsiTheme="majorBidi" w:cstheme="majorBidi"/>
          <w:color w:val="000000"/>
          <w:spacing w:val="-8"/>
          <w:sz w:val="28"/>
          <w:cs/>
        </w:rPr>
        <w:t>สินทรัพย์ทางการเงินไม่หมุนเวียนอื่น ณ วันที่</w:t>
      </w:r>
      <w:r w:rsidRPr="00A15844">
        <w:rPr>
          <w:rFonts w:asciiTheme="majorBidi" w:hAnsiTheme="majorBidi" w:cstheme="majorBidi"/>
          <w:color w:val="000000"/>
          <w:spacing w:val="-8"/>
          <w:sz w:val="28"/>
        </w:rPr>
        <w:t xml:space="preserve"> 3</w:t>
      </w:r>
      <w:r w:rsidR="00E34290" w:rsidRPr="00A15844">
        <w:rPr>
          <w:rFonts w:asciiTheme="majorBidi" w:hAnsiTheme="majorBidi" w:cstheme="majorBidi"/>
          <w:color w:val="000000"/>
          <w:spacing w:val="-8"/>
          <w:sz w:val="28"/>
        </w:rPr>
        <w:t>0</w:t>
      </w:r>
      <w:r w:rsidRPr="00A15844">
        <w:rPr>
          <w:rFonts w:asciiTheme="majorBidi" w:hAnsiTheme="majorBidi" w:cstheme="majorBidi"/>
          <w:color w:val="000000"/>
          <w:spacing w:val="-8"/>
          <w:sz w:val="28"/>
        </w:rPr>
        <w:t xml:space="preserve"> </w:t>
      </w:r>
      <w:r w:rsidR="00825F60" w:rsidRPr="00A15844">
        <w:rPr>
          <w:rFonts w:asciiTheme="majorBidi" w:hAnsiTheme="majorBidi" w:cstheme="majorBidi" w:hint="cs"/>
          <w:color w:val="000000"/>
          <w:spacing w:val="-8"/>
          <w:sz w:val="28"/>
          <w:cs/>
        </w:rPr>
        <w:t xml:space="preserve">มิถุนายน </w:t>
      </w:r>
      <w:r w:rsidRPr="00A15844">
        <w:rPr>
          <w:rFonts w:asciiTheme="majorBidi" w:hAnsiTheme="majorBidi" w:cstheme="majorBidi"/>
          <w:color w:val="000000"/>
          <w:spacing w:val="-8"/>
          <w:sz w:val="28"/>
        </w:rPr>
        <w:t>256</w:t>
      </w:r>
      <w:r w:rsidR="00B2045E" w:rsidRPr="00A15844">
        <w:rPr>
          <w:rFonts w:asciiTheme="majorBidi" w:hAnsiTheme="majorBidi" w:cstheme="majorBidi"/>
          <w:color w:val="000000"/>
          <w:spacing w:val="-8"/>
          <w:sz w:val="28"/>
        </w:rPr>
        <w:t>7</w:t>
      </w:r>
      <w:r w:rsidRPr="00A15844">
        <w:rPr>
          <w:rFonts w:asciiTheme="majorBidi" w:hAnsiTheme="majorBidi" w:cstheme="majorBidi"/>
          <w:color w:val="000000"/>
          <w:spacing w:val="-8"/>
          <w:sz w:val="28"/>
        </w:rPr>
        <w:t xml:space="preserve"> </w:t>
      </w:r>
      <w:r w:rsidRPr="00A15844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และวันที่ </w:t>
      </w:r>
      <w:r w:rsidRPr="00A15844">
        <w:rPr>
          <w:rFonts w:asciiTheme="majorBidi" w:hAnsiTheme="majorBidi" w:cstheme="majorBidi"/>
          <w:color w:val="000000"/>
          <w:spacing w:val="-8"/>
          <w:sz w:val="28"/>
        </w:rPr>
        <w:t xml:space="preserve">31 </w:t>
      </w:r>
      <w:r w:rsidRPr="00A15844">
        <w:rPr>
          <w:rFonts w:asciiTheme="majorBidi" w:hAnsiTheme="majorBidi" w:cstheme="majorBidi"/>
          <w:color w:val="000000"/>
          <w:spacing w:val="-8"/>
          <w:sz w:val="28"/>
          <w:cs/>
        </w:rPr>
        <w:t xml:space="preserve">ธันวาคม </w:t>
      </w:r>
      <w:r w:rsidRPr="00A15844">
        <w:rPr>
          <w:rFonts w:asciiTheme="majorBidi" w:hAnsiTheme="majorBidi" w:cstheme="majorBidi"/>
          <w:color w:val="000000"/>
          <w:spacing w:val="-8"/>
          <w:sz w:val="28"/>
        </w:rPr>
        <w:t>256</w:t>
      </w:r>
      <w:r w:rsidR="00B2045E" w:rsidRPr="00A15844">
        <w:rPr>
          <w:rFonts w:asciiTheme="majorBidi" w:hAnsiTheme="majorBidi" w:cstheme="majorBidi"/>
          <w:color w:val="000000"/>
          <w:spacing w:val="-8"/>
          <w:sz w:val="28"/>
        </w:rPr>
        <w:t>6</w:t>
      </w:r>
      <w:r w:rsidRPr="00A15844">
        <w:rPr>
          <w:rFonts w:asciiTheme="majorBidi" w:hAnsiTheme="majorBidi" w:cstheme="majorBidi"/>
          <w:color w:val="000000"/>
          <w:spacing w:val="-8"/>
          <w:sz w:val="28"/>
        </w:rPr>
        <w:t xml:space="preserve"> </w:t>
      </w:r>
      <w:r w:rsidRPr="00A15844">
        <w:rPr>
          <w:rFonts w:asciiTheme="majorBidi" w:hAnsiTheme="majorBidi" w:cstheme="majorBidi"/>
          <w:color w:val="000000"/>
          <w:spacing w:val="-8"/>
          <w:sz w:val="28"/>
          <w:cs/>
        </w:rPr>
        <w:t>มีดังนี้</w:t>
      </w:r>
      <w:r w:rsidR="002B0BD0" w:rsidRPr="00A15844">
        <w:rPr>
          <w:rFonts w:asciiTheme="majorBidi" w:hAnsiTheme="majorBidi" w:cstheme="majorBidi"/>
          <w:color w:val="000000"/>
          <w:spacing w:val="-8"/>
          <w:sz w:val="28"/>
        </w:rPr>
        <w:t xml:space="preserve"> </w:t>
      </w:r>
      <w:r w:rsidR="002B0BD0" w:rsidRPr="00A15844">
        <w:rPr>
          <w:rFonts w:asciiTheme="majorBidi" w:hAnsiTheme="majorBidi" w:cstheme="majorBidi" w:hint="cs"/>
          <w:color w:val="000000"/>
          <w:spacing w:val="-8"/>
          <w:sz w:val="28"/>
          <w:cs/>
        </w:rPr>
        <w:t>(งบการเงินเฉพาะกิจการ</w:t>
      </w:r>
      <w:r w:rsidR="002B0BD0" w:rsidRPr="00A15844">
        <w:rPr>
          <w:rFonts w:asciiTheme="majorBidi" w:hAnsiTheme="majorBidi" w:cstheme="majorBidi"/>
          <w:color w:val="000000"/>
          <w:spacing w:val="-8"/>
          <w:sz w:val="28"/>
        </w:rPr>
        <w:t>:</w:t>
      </w:r>
      <w:r w:rsidR="002B0BD0" w:rsidRPr="00A15844">
        <w:rPr>
          <w:rFonts w:asciiTheme="majorBidi" w:hAnsiTheme="majorBidi" w:cstheme="majorBidi" w:hint="cs"/>
          <w:color w:val="000000"/>
          <w:spacing w:val="-8"/>
          <w:sz w:val="28"/>
          <w:cs/>
        </w:rPr>
        <w:t xml:space="preserve"> ไม่มี)</w:t>
      </w:r>
    </w:p>
    <w:tbl>
      <w:tblPr>
        <w:tblW w:w="911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"/>
        <w:gridCol w:w="990"/>
        <w:gridCol w:w="90"/>
        <w:gridCol w:w="990"/>
        <w:gridCol w:w="90"/>
        <w:gridCol w:w="988"/>
        <w:gridCol w:w="92"/>
        <w:gridCol w:w="1029"/>
        <w:gridCol w:w="60"/>
        <w:gridCol w:w="954"/>
        <w:gridCol w:w="59"/>
        <w:gridCol w:w="985"/>
      </w:tblGrid>
      <w:tr w:rsidR="00296CC5" w:rsidRPr="00B118B0" w14:paraId="2A71C430" w14:textId="77777777" w:rsidTr="004162B1">
        <w:trPr>
          <w:trHeight w:val="270"/>
        </w:trPr>
        <w:tc>
          <w:tcPr>
            <w:tcW w:w="2700" w:type="dxa"/>
            <w:vAlign w:val="bottom"/>
          </w:tcPr>
          <w:p w14:paraId="017EBFEE" w14:textId="77777777" w:rsidR="00296CC5" w:rsidRPr="00B118B0" w:rsidRDefault="00296CC5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bookmarkStart w:id="4" w:name="_Hlk139891864"/>
          </w:p>
        </w:tc>
        <w:tc>
          <w:tcPr>
            <w:tcW w:w="90" w:type="dxa"/>
          </w:tcPr>
          <w:p w14:paraId="7695AC67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703EC4B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C8CEED0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9" w:type="dxa"/>
            <w:gridSpan w:val="3"/>
            <w:vAlign w:val="bottom"/>
          </w:tcPr>
          <w:p w14:paraId="65B254D0" w14:textId="77777777" w:rsidR="00296CC5" w:rsidRPr="00B118B0" w:rsidRDefault="00296CC5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" w:type="dxa"/>
          </w:tcPr>
          <w:p w14:paraId="056C92B2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98" w:type="dxa"/>
            <w:gridSpan w:val="3"/>
            <w:vAlign w:val="bottom"/>
          </w:tcPr>
          <w:p w14:paraId="3144760E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296CC5" w:rsidRPr="00B118B0" w14:paraId="77A0369B" w14:textId="77777777" w:rsidTr="004162B1">
        <w:trPr>
          <w:trHeight w:val="270"/>
        </w:trPr>
        <w:tc>
          <w:tcPr>
            <w:tcW w:w="2700" w:type="dxa"/>
            <w:vAlign w:val="bottom"/>
          </w:tcPr>
          <w:p w14:paraId="69803BC1" w14:textId="77777777" w:rsidR="00296CC5" w:rsidRPr="00B118B0" w:rsidRDefault="00296CC5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7813E8A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27" w:type="dxa"/>
            <w:gridSpan w:val="11"/>
            <w:tcBorders>
              <w:bottom w:val="single" w:sz="4" w:space="0" w:color="auto"/>
            </w:tcBorders>
            <w:vAlign w:val="bottom"/>
          </w:tcPr>
          <w:p w14:paraId="344935C3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96CC5" w:rsidRPr="00B118B0" w14:paraId="1F0DF207" w14:textId="77777777" w:rsidTr="004162B1">
        <w:trPr>
          <w:trHeight w:val="207"/>
        </w:trPr>
        <w:tc>
          <w:tcPr>
            <w:tcW w:w="2700" w:type="dxa"/>
            <w:vAlign w:val="bottom"/>
          </w:tcPr>
          <w:p w14:paraId="585BBE0F" w14:textId="77777777" w:rsidR="00296CC5" w:rsidRPr="00B118B0" w:rsidRDefault="00296CC5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52973910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4FF12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</w:tcPr>
          <w:p w14:paraId="396A0A5D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C6DCC" w14:textId="77777777" w:rsidR="00296CC5" w:rsidRDefault="00296CC5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  <w:p w14:paraId="41AD070C" w14:textId="77777777" w:rsidR="00296CC5" w:rsidRPr="00B118B0" w:rsidRDefault="00296CC5">
            <w:pPr>
              <w:ind w:left="-3" w:right="-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60" w:type="dxa"/>
            <w:tcBorders>
              <w:top w:val="single" w:sz="4" w:space="0" w:color="auto"/>
            </w:tcBorders>
          </w:tcPr>
          <w:p w14:paraId="25F42C54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56B9C" w14:textId="77777777" w:rsidR="00296CC5" w:rsidRPr="00B118B0" w:rsidRDefault="00296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</w:tr>
      <w:tr w:rsidR="00E34290" w:rsidRPr="00B118B0" w14:paraId="32C011FE" w14:textId="77777777" w:rsidTr="004162B1">
        <w:tc>
          <w:tcPr>
            <w:tcW w:w="2700" w:type="dxa"/>
            <w:vAlign w:val="bottom"/>
          </w:tcPr>
          <w:p w14:paraId="750AAC6A" w14:textId="77777777" w:rsidR="00E34290" w:rsidRPr="00B118B0" w:rsidRDefault="00E34290" w:rsidP="00E34290">
            <w:pPr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</w:tcPr>
          <w:p w14:paraId="35854F5A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641F873" w14:textId="34E4D71C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BE53BEE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38DF5E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74DE050B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0474666B" w14:textId="184958EC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0089CE3F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vAlign w:val="bottom"/>
          </w:tcPr>
          <w:p w14:paraId="41BA0347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60" w:type="dxa"/>
          </w:tcPr>
          <w:p w14:paraId="181CA412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1DCF0D59" w14:textId="7D5E05E5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59" w:type="dxa"/>
            <w:tcBorders>
              <w:top w:val="single" w:sz="4" w:space="0" w:color="auto"/>
            </w:tcBorders>
          </w:tcPr>
          <w:p w14:paraId="2B3FDBC3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vAlign w:val="bottom"/>
          </w:tcPr>
          <w:p w14:paraId="4BDE85CE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E34290" w:rsidRPr="00B118B0" w14:paraId="1DA31323" w14:textId="77777777" w:rsidTr="004162B1"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14:paraId="0D7F152B" w14:textId="77777777" w:rsidR="00E34290" w:rsidRPr="00B118B0" w:rsidRDefault="00E34290" w:rsidP="00E34290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5F5BC891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52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2A5A7C" w14:textId="52D0C992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B1969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90" w:type="dxa"/>
          </w:tcPr>
          <w:p w14:paraId="76DE31E4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2CF8C8" w14:textId="13443CA8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B1969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90" w:type="dxa"/>
          </w:tcPr>
          <w:p w14:paraId="6950DB5C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5DFC35EE" w14:textId="4B73CB11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B1969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92" w:type="dxa"/>
          </w:tcPr>
          <w:p w14:paraId="2FADDFAD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3C6ABF1F" w14:textId="6006DA99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B1969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60" w:type="dxa"/>
          </w:tcPr>
          <w:p w14:paraId="6632E8D8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4A1B857A" w14:textId="6B3EFD58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B1969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59" w:type="dxa"/>
          </w:tcPr>
          <w:p w14:paraId="1CDC7F73" w14:textId="77777777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5212285B" w14:textId="640752BA" w:rsidR="00E34290" w:rsidRPr="00B118B0" w:rsidRDefault="00E34290" w:rsidP="00E34290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EB1969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296CC5" w:rsidRPr="00B118B0" w14:paraId="0358D8FE" w14:textId="77777777" w:rsidTr="000A6C64">
        <w:tc>
          <w:tcPr>
            <w:tcW w:w="2700" w:type="dxa"/>
          </w:tcPr>
          <w:p w14:paraId="1421E4A8" w14:textId="77777777" w:rsidR="00296CC5" w:rsidRPr="00B118B0" w:rsidRDefault="00296CC5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บริษัท กลุ่มสมอทอง จำกัด</w:t>
            </w:r>
          </w:p>
        </w:tc>
        <w:tc>
          <w:tcPr>
            <w:tcW w:w="90" w:type="dxa"/>
          </w:tcPr>
          <w:p w14:paraId="734DCAAF" w14:textId="77777777" w:rsidR="00296CC5" w:rsidRPr="00B118B0" w:rsidRDefault="00296CC5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658A9F" w14:textId="0E2DB3EC" w:rsidR="00296CC5" w:rsidRPr="00D9159E" w:rsidRDefault="004D311E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9159E">
              <w:rPr>
                <w:rFonts w:ascii="Angsana New" w:hAnsi="Angsana New"/>
                <w:sz w:val="28"/>
              </w:rPr>
              <w:t>688,400</w:t>
            </w:r>
          </w:p>
        </w:tc>
        <w:tc>
          <w:tcPr>
            <w:tcW w:w="90" w:type="dxa"/>
            <w:shd w:val="clear" w:color="auto" w:fill="auto"/>
          </w:tcPr>
          <w:p w14:paraId="7483B0BA" w14:textId="77777777" w:rsidR="00296CC5" w:rsidRPr="00D9159E" w:rsidRDefault="00296CC5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1FCDE5" w14:textId="77777777" w:rsidR="00296CC5" w:rsidRPr="00D9159E" w:rsidRDefault="00296CC5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9159E">
              <w:rPr>
                <w:rFonts w:ascii="Angsana New" w:hAnsi="Angsana New"/>
                <w:sz w:val="28"/>
              </w:rPr>
              <w:t>688,400</w:t>
            </w:r>
          </w:p>
        </w:tc>
        <w:tc>
          <w:tcPr>
            <w:tcW w:w="90" w:type="dxa"/>
          </w:tcPr>
          <w:p w14:paraId="0E2AD3FD" w14:textId="77777777" w:rsidR="00296CC5" w:rsidRPr="00D9159E" w:rsidRDefault="00296CC5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1C1345E3" w14:textId="317D8409" w:rsidR="00296CC5" w:rsidRPr="00D9159E" w:rsidRDefault="004D311E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1.22</w:t>
            </w:r>
          </w:p>
        </w:tc>
        <w:tc>
          <w:tcPr>
            <w:tcW w:w="92" w:type="dxa"/>
          </w:tcPr>
          <w:p w14:paraId="2A6CD90D" w14:textId="77777777" w:rsidR="00296CC5" w:rsidRPr="00D9159E" w:rsidRDefault="00296CC5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CCF9B6B" w14:textId="77777777" w:rsidR="00296CC5" w:rsidRPr="00D9159E" w:rsidRDefault="00296CC5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9159E">
              <w:rPr>
                <w:rFonts w:ascii="Angsana New" w:hAnsi="Angsana New"/>
                <w:sz w:val="28"/>
              </w:rPr>
              <w:t>1.22</w:t>
            </w:r>
          </w:p>
        </w:tc>
        <w:tc>
          <w:tcPr>
            <w:tcW w:w="60" w:type="dxa"/>
          </w:tcPr>
          <w:p w14:paraId="338A2D97" w14:textId="77777777" w:rsidR="00296CC5" w:rsidRPr="00D9159E" w:rsidRDefault="00296CC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4" w:type="dxa"/>
            <w:vAlign w:val="bottom"/>
          </w:tcPr>
          <w:p w14:paraId="5703CBE7" w14:textId="2801E8E8" w:rsidR="00296CC5" w:rsidRPr="00D9159E" w:rsidRDefault="004D311E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31,941</w:t>
            </w:r>
          </w:p>
        </w:tc>
        <w:tc>
          <w:tcPr>
            <w:tcW w:w="59" w:type="dxa"/>
          </w:tcPr>
          <w:p w14:paraId="47B232C9" w14:textId="77777777" w:rsidR="00296CC5" w:rsidRPr="00D9159E" w:rsidRDefault="00296CC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vAlign w:val="bottom"/>
          </w:tcPr>
          <w:p w14:paraId="1A532901" w14:textId="5419A80A" w:rsidR="00296CC5" w:rsidRPr="00D9159E" w:rsidRDefault="008D7F97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31,941</w:t>
            </w:r>
          </w:p>
        </w:tc>
      </w:tr>
      <w:tr w:rsidR="00296CC5" w:rsidRPr="00B118B0" w14:paraId="096FA847" w14:textId="77777777" w:rsidTr="000A6C64">
        <w:tc>
          <w:tcPr>
            <w:tcW w:w="2700" w:type="dxa"/>
          </w:tcPr>
          <w:p w14:paraId="028942A6" w14:textId="77777777" w:rsidR="00296CC5" w:rsidRPr="00B118B0" w:rsidRDefault="00296CC5">
            <w:pPr>
              <w:ind w:left="162" w:right="-36" w:hanging="16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</w:t>
            </w: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วม</w:t>
            </w:r>
          </w:p>
        </w:tc>
        <w:tc>
          <w:tcPr>
            <w:tcW w:w="90" w:type="dxa"/>
          </w:tcPr>
          <w:p w14:paraId="66CE7A86" w14:textId="77777777" w:rsidR="00296CC5" w:rsidRPr="00B118B0" w:rsidRDefault="00296CC5">
            <w:pPr>
              <w:tabs>
                <w:tab w:val="decimal" w:pos="617"/>
              </w:tabs>
              <w:ind w:right="52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A3F4492" w14:textId="77777777" w:rsidR="00296CC5" w:rsidRPr="00D9159E" w:rsidRDefault="00296CC5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08365003" w14:textId="77777777" w:rsidR="00296CC5" w:rsidRPr="00D9159E" w:rsidRDefault="00296CC5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6A834B2" w14:textId="77777777" w:rsidR="00296CC5" w:rsidRPr="00D9159E" w:rsidRDefault="00296CC5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DFA4D95" w14:textId="77777777" w:rsidR="00296CC5" w:rsidRPr="00D9159E" w:rsidRDefault="00296CC5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267F1A75" w14:textId="77777777" w:rsidR="00296CC5" w:rsidRPr="00D9159E" w:rsidRDefault="00296CC5">
            <w:pPr>
              <w:tabs>
                <w:tab w:val="decimal" w:pos="18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dxa"/>
          </w:tcPr>
          <w:p w14:paraId="7526BF5C" w14:textId="77777777" w:rsidR="00296CC5" w:rsidRPr="00D9159E" w:rsidRDefault="00296CC5">
            <w:pPr>
              <w:tabs>
                <w:tab w:val="decimal" w:pos="617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9" w:type="dxa"/>
            <w:shd w:val="clear" w:color="auto" w:fill="auto"/>
          </w:tcPr>
          <w:p w14:paraId="6A8829D9" w14:textId="77777777" w:rsidR="00296CC5" w:rsidRPr="00D9159E" w:rsidRDefault="00296CC5">
            <w:pPr>
              <w:tabs>
                <w:tab w:val="decimal" w:pos="19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" w:type="dxa"/>
          </w:tcPr>
          <w:p w14:paraId="04BA6CBC" w14:textId="77777777" w:rsidR="00296CC5" w:rsidRPr="00D9159E" w:rsidRDefault="00296CC5">
            <w:pPr>
              <w:tabs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7EEA2848" w14:textId="6C50CEAA" w:rsidR="00296CC5" w:rsidRPr="00D9159E" w:rsidRDefault="004D311E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B09FD">
              <w:rPr>
                <w:rFonts w:asciiTheme="majorBidi" w:hAnsiTheme="majorBidi" w:cstheme="majorBidi"/>
                <w:b/>
                <w:bCs/>
                <w:sz w:val="28"/>
              </w:rPr>
              <w:t>31,941</w:t>
            </w:r>
          </w:p>
        </w:tc>
        <w:tc>
          <w:tcPr>
            <w:tcW w:w="59" w:type="dxa"/>
          </w:tcPr>
          <w:p w14:paraId="78185700" w14:textId="77777777" w:rsidR="00296CC5" w:rsidRPr="00D9159E" w:rsidRDefault="00296CC5">
            <w:pPr>
              <w:tabs>
                <w:tab w:val="decimal" w:pos="630"/>
                <w:tab w:val="decimal" w:pos="882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58CE9D26" w14:textId="5CF285F7" w:rsidR="00296CC5" w:rsidRPr="007B09FD" w:rsidRDefault="007B09FD">
            <w:pPr>
              <w:tabs>
                <w:tab w:val="decimal" w:pos="630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B09FD">
              <w:rPr>
                <w:rFonts w:asciiTheme="majorBidi" w:hAnsiTheme="majorBidi" w:cstheme="majorBidi"/>
                <w:b/>
                <w:bCs/>
                <w:sz w:val="28"/>
              </w:rPr>
              <w:t>31,941</w:t>
            </w:r>
          </w:p>
        </w:tc>
      </w:tr>
    </w:tbl>
    <w:bookmarkEnd w:id="4"/>
    <w:p w14:paraId="46D54AC5" w14:textId="28F7D204" w:rsidR="00372506" w:rsidRPr="00954C77" w:rsidRDefault="007C19C3" w:rsidP="00954C77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954C77">
        <w:rPr>
          <w:rFonts w:asciiTheme="majorBidi" w:hAnsiTheme="majorBidi" w:cstheme="majorBidi" w:hint="cs"/>
          <w:b/>
          <w:bCs/>
          <w:sz w:val="28"/>
          <w:cs/>
        </w:rPr>
        <w:t>เงินฝากธนาคารที่มีภาระค้ำประกัน</w:t>
      </w:r>
    </w:p>
    <w:p w14:paraId="479365A7" w14:textId="4702A49F" w:rsidR="00FF326B" w:rsidRPr="001C00CC" w:rsidRDefault="00FF326B" w:rsidP="00FF326B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  <w:lang w:val="en-GB"/>
        </w:rPr>
      </w:pPr>
      <w:r w:rsidRPr="001C00CC">
        <w:rPr>
          <w:rFonts w:ascii="Angsana New" w:hAnsi="Angsana New" w:hint="cs"/>
          <w:color w:val="000000"/>
          <w:spacing w:val="-2"/>
          <w:sz w:val="28"/>
          <w:cs/>
        </w:rPr>
        <w:t>เงินฝากธนาคารที่มีภาระค้ำประกัน</w:t>
      </w:r>
      <w:r w:rsidRPr="001C00C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1C00CC">
        <w:rPr>
          <w:rFonts w:ascii="Angsana New" w:hAnsi="Angsana New" w:hint="cs"/>
          <w:color w:val="000000"/>
          <w:spacing w:val="-2"/>
          <w:sz w:val="28"/>
          <w:cs/>
        </w:rPr>
        <w:t xml:space="preserve">ณ วันที่ </w:t>
      </w:r>
      <w:r w:rsidR="006D2C8C">
        <w:rPr>
          <w:rFonts w:ascii="Angsana New" w:hAnsi="Angsana New"/>
          <w:color w:val="000000"/>
          <w:spacing w:val="-2"/>
          <w:sz w:val="28"/>
          <w:lang w:val="en-GB"/>
        </w:rPr>
        <w:t xml:space="preserve">30 </w:t>
      </w:r>
      <w:r w:rsidR="006D2C8C">
        <w:rPr>
          <w:rFonts w:ascii="Angsana New" w:hAnsi="Angsana New" w:hint="cs"/>
          <w:color w:val="000000"/>
          <w:spacing w:val="-2"/>
          <w:sz w:val="28"/>
          <w:cs/>
          <w:lang w:val="en-GB"/>
        </w:rPr>
        <w:t>มิถุนายน</w:t>
      </w:r>
      <w:r w:rsidRPr="001C00CC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1C00CC">
        <w:rPr>
          <w:rFonts w:ascii="Angsana New" w:hAnsi="Angsana New"/>
          <w:color w:val="000000"/>
          <w:spacing w:val="-2"/>
          <w:sz w:val="28"/>
          <w:lang w:val="en-GB"/>
        </w:rPr>
        <w:t>256</w:t>
      </w:r>
      <w:r w:rsidR="00AD1C6D">
        <w:rPr>
          <w:rFonts w:ascii="Angsana New" w:hAnsi="Angsana New"/>
          <w:color w:val="000000"/>
          <w:spacing w:val="-2"/>
          <w:sz w:val="28"/>
        </w:rPr>
        <w:t>7</w:t>
      </w:r>
      <w:r w:rsidRPr="001C00CC">
        <w:rPr>
          <w:rFonts w:ascii="Angsana New" w:hAnsi="Angsana New" w:hint="cs"/>
          <w:color w:val="000000"/>
          <w:spacing w:val="-2"/>
          <w:sz w:val="28"/>
          <w:cs/>
        </w:rPr>
        <w:t xml:space="preserve"> และ</w:t>
      </w:r>
      <w:r>
        <w:rPr>
          <w:rFonts w:ascii="Angsana New" w:hAnsi="Angsana New" w:hint="cs"/>
          <w:color w:val="000000"/>
          <w:spacing w:val="-2"/>
          <w:sz w:val="28"/>
          <w:cs/>
        </w:rPr>
        <w:t>วันที่</w:t>
      </w:r>
      <w:r>
        <w:rPr>
          <w:rFonts w:ascii="Angsana New" w:hAnsi="Angsana New"/>
          <w:color w:val="000000"/>
          <w:spacing w:val="-2"/>
          <w:sz w:val="28"/>
        </w:rPr>
        <w:t xml:space="preserve"> </w:t>
      </w:r>
      <w:r w:rsidRPr="005D0146">
        <w:rPr>
          <w:rFonts w:ascii="Angsana New" w:hAnsi="Angsana New"/>
          <w:color w:val="000000"/>
          <w:spacing w:val="-2"/>
          <w:sz w:val="28"/>
          <w:lang w:val="en-GB"/>
        </w:rPr>
        <w:t>31</w:t>
      </w:r>
      <w:r w:rsidRPr="005D0146">
        <w:rPr>
          <w:rFonts w:ascii="Angsana New" w:hAnsi="Angsana New" w:hint="cs"/>
          <w:color w:val="000000"/>
          <w:spacing w:val="-2"/>
          <w:sz w:val="28"/>
          <w:cs/>
        </w:rPr>
        <w:t xml:space="preserve"> ธันวาคม </w:t>
      </w:r>
      <w:r w:rsidRPr="005D0146">
        <w:rPr>
          <w:rFonts w:ascii="Angsana New" w:hAnsi="Angsana New"/>
          <w:color w:val="000000"/>
          <w:spacing w:val="-2"/>
          <w:sz w:val="28"/>
          <w:lang w:val="en-GB"/>
        </w:rPr>
        <w:t>256</w:t>
      </w:r>
      <w:r w:rsidR="00AD1C6D">
        <w:rPr>
          <w:rFonts w:ascii="Angsana New" w:hAnsi="Angsana New"/>
          <w:color w:val="000000"/>
          <w:spacing w:val="-2"/>
          <w:sz w:val="28"/>
          <w:lang w:val="en-GB"/>
        </w:rPr>
        <w:t>6</w:t>
      </w:r>
      <w:r w:rsidRPr="004517A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1C00CC">
        <w:rPr>
          <w:rFonts w:ascii="Angsana New" w:hAnsi="Angsana New" w:hint="cs"/>
          <w:sz w:val="28"/>
          <w:cs/>
        </w:rPr>
        <w:t>มีดังนี้</w:t>
      </w:r>
    </w:p>
    <w:tbl>
      <w:tblPr>
        <w:tblW w:w="917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9"/>
        <w:gridCol w:w="981"/>
        <w:gridCol w:w="99"/>
        <w:gridCol w:w="990"/>
        <w:gridCol w:w="71"/>
        <w:gridCol w:w="991"/>
        <w:gridCol w:w="100"/>
        <w:gridCol w:w="1016"/>
        <w:gridCol w:w="81"/>
        <w:gridCol w:w="999"/>
        <w:gridCol w:w="63"/>
        <w:gridCol w:w="983"/>
      </w:tblGrid>
      <w:tr w:rsidR="006D2C8C" w:rsidRPr="004517A7" w14:paraId="5AA6FBA6" w14:textId="77777777" w:rsidTr="00543A14">
        <w:trPr>
          <w:trHeight w:val="70"/>
        </w:trPr>
        <w:tc>
          <w:tcPr>
            <w:tcW w:w="2799" w:type="dxa"/>
            <w:vAlign w:val="bottom"/>
          </w:tcPr>
          <w:p w14:paraId="56164590" w14:textId="77777777" w:rsidR="006D2C8C" w:rsidRPr="004517A7" w:rsidRDefault="006D2C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F7781ED" w14:textId="77777777" w:rsidR="006D2C8C" w:rsidRPr="004517A7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1" w:type="dxa"/>
          </w:tcPr>
          <w:p w14:paraId="16C0280F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7" w:type="dxa"/>
            <w:gridSpan w:val="3"/>
            <w:vAlign w:val="bottom"/>
          </w:tcPr>
          <w:p w14:paraId="64CD7B73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" w:type="dxa"/>
          </w:tcPr>
          <w:p w14:paraId="3A05C6DD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45" w:type="dxa"/>
            <w:gridSpan w:val="3"/>
            <w:vAlign w:val="bottom"/>
          </w:tcPr>
          <w:p w14:paraId="0AAAEF32" w14:textId="77777777" w:rsidR="006D2C8C" w:rsidRPr="004517A7" w:rsidRDefault="006D2C8C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4517A7">
              <w:rPr>
                <w:rFonts w:asciiTheme="majorBidi" w:hAnsiTheme="majorBidi" w:cstheme="majorBidi"/>
                <w:sz w:val="28"/>
              </w:rPr>
              <w:t>: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6D2C8C" w:rsidRPr="004517A7" w14:paraId="3AB9278D" w14:textId="77777777" w:rsidTr="00543A14">
        <w:trPr>
          <w:trHeight w:val="70"/>
        </w:trPr>
        <w:tc>
          <w:tcPr>
            <w:tcW w:w="2799" w:type="dxa"/>
            <w:vAlign w:val="bottom"/>
          </w:tcPr>
          <w:p w14:paraId="5310E8C5" w14:textId="77777777" w:rsidR="006D2C8C" w:rsidRPr="004517A7" w:rsidRDefault="006D2C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  <w:vAlign w:val="bottom"/>
          </w:tcPr>
          <w:p w14:paraId="4ABEA2C2" w14:textId="77777777" w:rsidR="006D2C8C" w:rsidRPr="004517A7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4517A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517A7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1" w:type="dxa"/>
          </w:tcPr>
          <w:p w14:paraId="0E76DA7A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07" w:type="dxa"/>
            <w:gridSpan w:val="3"/>
            <w:tcBorders>
              <w:bottom w:val="single" w:sz="4" w:space="0" w:color="auto"/>
            </w:tcBorders>
            <w:vAlign w:val="bottom"/>
          </w:tcPr>
          <w:p w14:paraId="00A82050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4CEC540F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45" w:type="dxa"/>
            <w:gridSpan w:val="3"/>
            <w:tcBorders>
              <w:bottom w:val="single" w:sz="4" w:space="0" w:color="auto"/>
            </w:tcBorders>
            <w:vAlign w:val="bottom"/>
          </w:tcPr>
          <w:p w14:paraId="2161A9BB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517A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B71DA0" w:rsidRPr="004517A7" w14:paraId="08FE9DCB" w14:textId="77777777" w:rsidTr="00B71DA0">
        <w:trPr>
          <w:trHeight w:val="70"/>
        </w:trPr>
        <w:tc>
          <w:tcPr>
            <w:tcW w:w="2799" w:type="dxa"/>
            <w:vAlign w:val="bottom"/>
          </w:tcPr>
          <w:p w14:paraId="6C2F2409" w14:textId="77777777" w:rsidR="006D2C8C" w:rsidRPr="004517A7" w:rsidRDefault="006D2C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vAlign w:val="bottom"/>
          </w:tcPr>
          <w:p w14:paraId="678668F9" w14:textId="1388222A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มิถุนายน</w:t>
            </w:r>
          </w:p>
        </w:tc>
        <w:tc>
          <w:tcPr>
            <w:tcW w:w="99" w:type="dxa"/>
          </w:tcPr>
          <w:p w14:paraId="2A761477" w14:textId="77777777" w:rsidR="006D2C8C" w:rsidRPr="004517A7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0EFBE450" w14:textId="77777777" w:rsidR="006D2C8C" w:rsidRPr="004517A7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71" w:type="dxa"/>
            <w:tcBorders>
              <w:left w:val="nil"/>
            </w:tcBorders>
          </w:tcPr>
          <w:p w14:paraId="707284AF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vAlign w:val="bottom"/>
          </w:tcPr>
          <w:p w14:paraId="7459338B" w14:textId="34B3046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มิถุนายน</w:t>
            </w:r>
          </w:p>
        </w:tc>
        <w:tc>
          <w:tcPr>
            <w:tcW w:w="100" w:type="dxa"/>
          </w:tcPr>
          <w:p w14:paraId="1D1B5302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6" w:type="dxa"/>
            <w:vAlign w:val="bottom"/>
          </w:tcPr>
          <w:p w14:paraId="3C4C42C7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54AA97F8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vAlign w:val="bottom"/>
          </w:tcPr>
          <w:p w14:paraId="2F94F078" w14:textId="2CE71BB2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มิถุนายน</w:t>
            </w:r>
          </w:p>
        </w:tc>
        <w:tc>
          <w:tcPr>
            <w:tcW w:w="63" w:type="dxa"/>
          </w:tcPr>
          <w:p w14:paraId="7FD9EA3B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vAlign w:val="bottom"/>
          </w:tcPr>
          <w:p w14:paraId="65FBD3F0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B71DA0" w:rsidRPr="004517A7" w14:paraId="63D23C96" w14:textId="77777777" w:rsidTr="00B71DA0">
        <w:trPr>
          <w:trHeight w:val="70"/>
        </w:trPr>
        <w:tc>
          <w:tcPr>
            <w:tcW w:w="2799" w:type="dxa"/>
            <w:vAlign w:val="bottom"/>
          </w:tcPr>
          <w:p w14:paraId="2AF83509" w14:textId="77777777" w:rsidR="006D2C8C" w:rsidRPr="004517A7" w:rsidRDefault="006D2C8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0F176E44" w14:textId="7D76B0EA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81733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99" w:type="dxa"/>
          </w:tcPr>
          <w:p w14:paraId="10EDF1EF" w14:textId="77777777" w:rsidR="006D2C8C" w:rsidRPr="004517A7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3671F64" w14:textId="76A953C9" w:rsidR="006D2C8C" w:rsidRPr="004517A7" w:rsidRDefault="006D2C8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81733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71" w:type="dxa"/>
            <w:tcBorders>
              <w:left w:val="nil"/>
            </w:tcBorders>
          </w:tcPr>
          <w:p w14:paraId="762BF054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0EAFBEC7" w14:textId="7B2283FC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81733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00" w:type="dxa"/>
          </w:tcPr>
          <w:p w14:paraId="0736A04E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55B072CD" w14:textId="7024F2F5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81733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81" w:type="dxa"/>
          </w:tcPr>
          <w:p w14:paraId="6D311197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0E7CB602" w14:textId="3E3F687B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81733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63" w:type="dxa"/>
          </w:tcPr>
          <w:p w14:paraId="615F30C8" w14:textId="77777777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1BDF627E" w14:textId="63AA403C" w:rsidR="006D2C8C" w:rsidRPr="004517A7" w:rsidRDefault="006D2C8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381733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543A14" w:rsidRPr="004517A7" w14:paraId="0F7B8A30" w14:textId="77777777" w:rsidTr="00B71DA0">
        <w:tc>
          <w:tcPr>
            <w:tcW w:w="2799" w:type="dxa"/>
          </w:tcPr>
          <w:p w14:paraId="136B24E8" w14:textId="77777777" w:rsidR="00543A14" w:rsidRPr="004517A7" w:rsidRDefault="00543A14" w:rsidP="00543A1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197E4D">
              <w:rPr>
                <w:rFonts w:asciiTheme="majorBidi" w:hAnsiTheme="majorBidi" w:hint="cs"/>
                <w:sz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386AA" w14:textId="3362E1D3" w:rsidR="00543A14" w:rsidRPr="004517A7" w:rsidRDefault="00543A14" w:rsidP="00543A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0.50</w:t>
            </w:r>
          </w:p>
        </w:tc>
        <w:tc>
          <w:tcPr>
            <w:tcW w:w="99" w:type="dxa"/>
            <w:vAlign w:val="bottom"/>
          </w:tcPr>
          <w:p w14:paraId="3B01EBF1" w14:textId="77777777" w:rsidR="00543A14" w:rsidRPr="004517A7" w:rsidRDefault="00543A14" w:rsidP="00543A14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561A1" w14:textId="63F20900" w:rsidR="00543A14" w:rsidRPr="004517A7" w:rsidRDefault="00543A14" w:rsidP="00543A1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0.50</w:t>
            </w:r>
          </w:p>
        </w:tc>
        <w:tc>
          <w:tcPr>
            <w:tcW w:w="71" w:type="dxa"/>
            <w:vAlign w:val="bottom"/>
          </w:tcPr>
          <w:p w14:paraId="563F389A" w14:textId="77777777" w:rsidR="00543A14" w:rsidRPr="004517A7" w:rsidRDefault="00543A14" w:rsidP="00543A14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B40FD" w14:textId="5A77C86B" w:rsidR="00543A14" w:rsidRPr="004517A7" w:rsidRDefault="00543A14" w:rsidP="00543A1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830</w:t>
            </w:r>
          </w:p>
        </w:tc>
        <w:tc>
          <w:tcPr>
            <w:tcW w:w="100" w:type="dxa"/>
            <w:vAlign w:val="bottom"/>
          </w:tcPr>
          <w:p w14:paraId="77A909F7" w14:textId="77777777" w:rsidR="00543A14" w:rsidRPr="004517A7" w:rsidRDefault="00543A14" w:rsidP="00543A14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043B0" w14:textId="18945919" w:rsidR="00543A14" w:rsidRPr="004517A7" w:rsidRDefault="00543A14" w:rsidP="00543A1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830</w:t>
            </w:r>
          </w:p>
        </w:tc>
        <w:tc>
          <w:tcPr>
            <w:tcW w:w="81" w:type="dxa"/>
            <w:vAlign w:val="bottom"/>
          </w:tcPr>
          <w:p w14:paraId="5E61939F" w14:textId="77777777" w:rsidR="00543A14" w:rsidRPr="004517A7" w:rsidRDefault="00543A14" w:rsidP="00543A14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92F0C" w14:textId="593CCD63" w:rsidR="00543A14" w:rsidRPr="004517A7" w:rsidRDefault="00543A14" w:rsidP="00543A14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63" w:type="dxa"/>
            <w:vAlign w:val="bottom"/>
          </w:tcPr>
          <w:p w14:paraId="3E3EDBF7" w14:textId="77777777" w:rsidR="00543A14" w:rsidRPr="004517A7" w:rsidRDefault="00543A14" w:rsidP="00543A14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96F32" w14:textId="0383DFDF" w:rsidR="00543A14" w:rsidRPr="004517A7" w:rsidRDefault="00543A14" w:rsidP="00543A14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543A14" w:rsidRPr="004517A7" w14:paraId="5FA13693" w14:textId="77777777" w:rsidTr="00B71DA0">
        <w:tc>
          <w:tcPr>
            <w:tcW w:w="2799" w:type="dxa"/>
            <w:vAlign w:val="bottom"/>
          </w:tcPr>
          <w:p w14:paraId="11710FAF" w14:textId="77777777" w:rsidR="00543A14" w:rsidRPr="004517A7" w:rsidRDefault="00543A14" w:rsidP="00543A14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517A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973618D" w14:textId="77777777" w:rsidR="00543A14" w:rsidRPr="004517A7" w:rsidRDefault="00543A14" w:rsidP="00543A1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" w:type="dxa"/>
          </w:tcPr>
          <w:p w14:paraId="1A7221D0" w14:textId="77777777" w:rsidR="00543A14" w:rsidRPr="004517A7" w:rsidRDefault="00543A14" w:rsidP="00543A1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87D5E5" w14:textId="77777777" w:rsidR="00543A14" w:rsidRPr="004517A7" w:rsidRDefault="00543A14" w:rsidP="00543A1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1" w:type="dxa"/>
          </w:tcPr>
          <w:p w14:paraId="212587E9" w14:textId="77777777" w:rsidR="00543A14" w:rsidRPr="004517A7" w:rsidRDefault="00543A14" w:rsidP="00543A1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BC7B1" w14:textId="40509E57" w:rsidR="00543A14" w:rsidRPr="004517A7" w:rsidRDefault="00543A14" w:rsidP="00543A1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830</w:t>
            </w:r>
          </w:p>
        </w:tc>
        <w:tc>
          <w:tcPr>
            <w:tcW w:w="100" w:type="dxa"/>
            <w:shd w:val="clear" w:color="auto" w:fill="auto"/>
          </w:tcPr>
          <w:p w14:paraId="0588A72C" w14:textId="77777777" w:rsidR="00543A14" w:rsidRPr="004517A7" w:rsidRDefault="00543A14" w:rsidP="00543A1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1FC9A" w14:textId="1B981AB7" w:rsidR="00543A14" w:rsidRPr="004517A7" w:rsidRDefault="00543A14" w:rsidP="00543A14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830</w:t>
            </w:r>
          </w:p>
        </w:tc>
        <w:tc>
          <w:tcPr>
            <w:tcW w:w="81" w:type="dxa"/>
          </w:tcPr>
          <w:p w14:paraId="23C493F0" w14:textId="77777777" w:rsidR="00543A14" w:rsidRPr="004517A7" w:rsidRDefault="00543A14" w:rsidP="00543A1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C188E" w14:textId="0CA0437B" w:rsidR="00543A14" w:rsidRPr="004517A7" w:rsidRDefault="00543A14" w:rsidP="00543A14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</w:p>
        </w:tc>
        <w:tc>
          <w:tcPr>
            <w:tcW w:w="63" w:type="dxa"/>
          </w:tcPr>
          <w:p w14:paraId="18F6EC89" w14:textId="77777777" w:rsidR="00543A14" w:rsidRPr="004517A7" w:rsidRDefault="00543A14" w:rsidP="00543A14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53DCFB4A" w14:textId="50F1FC0F" w:rsidR="00543A14" w:rsidRPr="004517A7" w:rsidRDefault="00543A14" w:rsidP="00543A14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</w:p>
        </w:tc>
      </w:tr>
    </w:tbl>
    <w:p w14:paraId="78138702" w14:textId="111FB636" w:rsidR="00226319" w:rsidRDefault="00226319" w:rsidP="00226319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z w:val="28"/>
        </w:rPr>
      </w:pPr>
      <w:r w:rsidRPr="001E2590">
        <w:rPr>
          <w:rFonts w:ascii="Angsana New" w:hAnsi="Angsana New" w:hint="cs"/>
          <w:sz w:val="28"/>
          <w:cs/>
        </w:rPr>
        <w:t>กลุ่มบริษัทมีเงินฝากธนาคารที่ติดภาระค้ำประกันเป็นเงินฝากประจำธนาคารของบริษัทย่อยได้นำไปเป็นหลักทรัพย์</w:t>
      </w:r>
      <w:r w:rsidR="00AE512F">
        <w:rPr>
          <w:rFonts w:ascii="Angsana New" w:hAnsi="Angsana New" w:hint="cs"/>
          <w:sz w:val="28"/>
          <w:cs/>
        </w:rPr>
        <w:t xml:space="preserve">             </w:t>
      </w:r>
      <w:r w:rsidRPr="001E2590">
        <w:rPr>
          <w:rFonts w:ascii="Angsana New" w:hAnsi="Angsana New" w:hint="cs"/>
          <w:sz w:val="28"/>
          <w:cs/>
        </w:rPr>
        <w:t>ค้ำประกันวงเงินสินเชื่อและหนังสือค้ำประกันธนาคารที่</w:t>
      </w:r>
      <w:r w:rsidR="00F03997">
        <w:rPr>
          <w:rFonts w:ascii="Angsana New" w:hAnsi="Angsana New" w:hint="cs"/>
          <w:sz w:val="28"/>
          <w:cs/>
        </w:rPr>
        <w:t>เกิน</w:t>
      </w:r>
      <w:r w:rsidRPr="001E2590">
        <w:rPr>
          <w:rFonts w:ascii="Angsana New" w:hAnsi="Angsana New"/>
          <w:sz w:val="28"/>
          <w:cs/>
        </w:rPr>
        <w:t xml:space="preserve"> </w:t>
      </w:r>
      <w:r w:rsidRPr="001E2590">
        <w:rPr>
          <w:rFonts w:ascii="Angsana New" w:hAnsi="Angsana New"/>
          <w:sz w:val="28"/>
        </w:rPr>
        <w:t xml:space="preserve">1 </w:t>
      </w:r>
      <w:r w:rsidRPr="001E2590">
        <w:rPr>
          <w:rFonts w:ascii="Angsana New" w:hAnsi="Angsana New" w:hint="cs"/>
          <w:sz w:val="28"/>
          <w:cs/>
        </w:rPr>
        <w:t>ปี</w:t>
      </w:r>
      <w:r w:rsidRPr="001E2590">
        <w:rPr>
          <w:rFonts w:ascii="Angsana New" w:hAnsi="Angsana New"/>
          <w:sz w:val="28"/>
          <w:cs/>
        </w:rPr>
        <w:t xml:space="preserve"> </w:t>
      </w:r>
      <w:r w:rsidR="002F5AC2">
        <w:rPr>
          <w:rFonts w:ascii="Angsana New" w:hAnsi="Angsana New"/>
          <w:sz w:val="28"/>
        </w:rPr>
        <w:t>(</w:t>
      </w:r>
      <w:r w:rsidR="002F5AC2">
        <w:rPr>
          <w:rFonts w:ascii="Angsana New" w:hAnsi="Angsana New" w:hint="cs"/>
          <w:sz w:val="28"/>
          <w:cs/>
        </w:rPr>
        <w:t xml:space="preserve">ดูหมายเหตุข้อ </w:t>
      </w:r>
      <w:r w:rsidR="0093675C">
        <w:rPr>
          <w:rFonts w:ascii="Angsana New" w:hAnsi="Angsana New"/>
          <w:sz w:val="28"/>
        </w:rPr>
        <w:t>30.</w:t>
      </w:r>
      <w:r w:rsidR="00BE4167">
        <w:rPr>
          <w:rFonts w:ascii="Angsana New" w:hAnsi="Angsana New"/>
          <w:sz w:val="28"/>
        </w:rPr>
        <w:t>3.1</w:t>
      </w:r>
      <w:r w:rsidR="002F5AC2">
        <w:rPr>
          <w:rFonts w:ascii="Angsana New" w:hAnsi="Angsana New"/>
          <w:sz w:val="28"/>
        </w:rPr>
        <w:t>)</w:t>
      </w:r>
    </w:p>
    <w:p w14:paraId="3749ECA0" w14:textId="77777777" w:rsidR="00566B80" w:rsidRDefault="00566B80" w:rsidP="00226319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z w:val="28"/>
        </w:rPr>
      </w:pPr>
    </w:p>
    <w:p w14:paraId="7DB23957" w14:textId="77777777" w:rsidR="00566B80" w:rsidRDefault="00566B80" w:rsidP="00226319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z w:val="28"/>
        </w:rPr>
      </w:pPr>
    </w:p>
    <w:p w14:paraId="1D53F904" w14:textId="77777777" w:rsidR="00566B80" w:rsidRDefault="00566B80" w:rsidP="00226319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z w:val="28"/>
        </w:rPr>
      </w:pPr>
    </w:p>
    <w:p w14:paraId="353037B6" w14:textId="77777777" w:rsidR="00566B80" w:rsidRDefault="00566B80" w:rsidP="00226319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z w:val="28"/>
        </w:rPr>
      </w:pPr>
    </w:p>
    <w:p w14:paraId="50B8677A" w14:textId="77777777" w:rsidR="00566B80" w:rsidRDefault="00566B80" w:rsidP="00226319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z w:val="28"/>
        </w:rPr>
      </w:pPr>
    </w:p>
    <w:p w14:paraId="3DD45C27" w14:textId="77777777" w:rsidR="00801AED" w:rsidRDefault="00801AED" w:rsidP="00226319">
      <w:pPr>
        <w:pStyle w:val="ListParagraph"/>
        <w:spacing w:before="240" w:line="240" w:lineRule="atLeast"/>
        <w:ind w:left="360"/>
        <w:jc w:val="thaiDistribute"/>
        <w:rPr>
          <w:rFonts w:ascii="Angsana New" w:hAnsi="Angsana New"/>
          <w:sz w:val="28"/>
        </w:rPr>
      </w:pPr>
    </w:p>
    <w:p w14:paraId="1A468BFE" w14:textId="07AD3391" w:rsidR="002B0A44" w:rsidRPr="002B0A44" w:rsidRDefault="00C96992" w:rsidP="00954C77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2B0A44">
        <w:rPr>
          <w:rFonts w:asciiTheme="majorBidi" w:hAnsiTheme="majorBidi" w:cstheme="majorBidi"/>
          <w:b/>
          <w:bCs/>
          <w:sz w:val="28"/>
          <w:cs/>
        </w:rPr>
        <w:t>เงินลงทุนในบริษัทย่อย</w:t>
      </w:r>
    </w:p>
    <w:p w14:paraId="092B0BFC" w14:textId="6C439C83" w:rsidR="00C96992" w:rsidRPr="006C72D6" w:rsidRDefault="00C96992" w:rsidP="006C72D6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6C72D6">
        <w:rPr>
          <w:rFonts w:ascii="Angsana New" w:hAnsi="Angsana New"/>
          <w:color w:val="000000"/>
          <w:spacing w:val="-2"/>
          <w:sz w:val="28"/>
          <w:cs/>
        </w:rPr>
        <w:t>เงินลงทุนในบริษัทย่อย ณ วันที่</w:t>
      </w:r>
      <w:r w:rsidRPr="006C72D6">
        <w:rPr>
          <w:rFonts w:ascii="Angsana New" w:hAnsi="Angsana New"/>
          <w:color w:val="000000"/>
          <w:spacing w:val="-2"/>
          <w:sz w:val="28"/>
        </w:rPr>
        <w:t xml:space="preserve"> </w:t>
      </w:r>
      <w:r w:rsidR="00C56EB1" w:rsidRPr="006C72D6">
        <w:rPr>
          <w:rFonts w:ascii="Angsana New" w:hAnsi="Angsana New"/>
          <w:color w:val="000000"/>
          <w:spacing w:val="-2"/>
          <w:sz w:val="28"/>
        </w:rPr>
        <w:t>3</w:t>
      </w:r>
      <w:r w:rsidR="00707A60" w:rsidRPr="006C72D6">
        <w:rPr>
          <w:rFonts w:ascii="Angsana New" w:hAnsi="Angsana New"/>
          <w:color w:val="000000"/>
          <w:spacing w:val="-2"/>
          <w:sz w:val="28"/>
        </w:rPr>
        <w:t>0</w:t>
      </w:r>
      <w:r w:rsidR="00C56EB1" w:rsidRPr="006C72D6">
        <w:rPr>
          <w:rFonts w:ascii="Angsana New" w:hAnsi="Angsana New"/>
          <w:color w:val="000000"/>
          <w:spacing w:val="-2"/>
          <w:sz w:val="28"/>
        </w:rPr>
        <w:t xml:space="preserve"> </w:t>
      </w:r>
      <w:r w:rsidR="00707A60" w:rsidRPr="006C72D6">
        <w:rPr>
          <w:rFonts w:ascii="Angsana New" w:hAnsi="Angsana New" w:hint="cs"/>
          <w:color w:val="000000"/>
          <w:spacing w:val="-2"/>
          <w:sz w:val="28"/>
          <w:cs/>
        </w:rPr>
        <w:t xml:space="preserve">มิถุนายน </w:t>
      </w:r>
      <w:r w:rsidRPr="006C72D6">
        <w:rPr>
          <w:rFonts w:ascii="Angsana New" w:hAnsi="Angsana New"/>
          <w:color w:val="000000"/>
          <w:spacing w:val="-2"/>
          <w:sz w:val="28"/>
        </w:rPr>
        <w:t>256</w:t>
      </w:r>
      <w:r w:rsidR="00722C37" w:rsidRPr="006C72D6">
        <w:rPr>
          <w:rFonts w:ascii="Angsana New" w:hAnsi="Angsana New"/>
          <w:color w:val="000000"/>
          <w:spacing w:val="-2"/>
          <w:sz w:val="28"/>
        </w:rPr>
        <w:t>7</w:t>
      </w:r>
      <w:r w:rsidRPr="006C72D6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6C72D6">
        <w:rPr>
          <w:rFonts w:ascii="Angsana New" w:hAnsi="Angsana New"/>
          <w:color w:val="000000"/>
          <w:spacing w:val="-2"/>
          <w:sz w:val="28"/>
          <w:cs/>
        </w:rPr>
        <w:t xml:space="preserve">และวันที่ </w:t>
      </w:r>
      <w:r w:rsidRPr="006C72D6">
        <w:rPr>
          <w:rFonts w:ascii="Angsana New" w:hAnsi="Angsana New"/>
          <w:color w:val="000000"/>
          <w:spacing w:val="-2"/>
          <w:sz w:val="28"/>
        </w:rPr>
        <w:t xml:space="preserve">31 </w:t>
      </w:r>
      <w:r w:rsidRPr="006C72D6">
        <w:rPr>
          <w:rFonts w:ascii="Angsana New" w:hAnsi="Angsana New"/>
          <w:color w:val="000000"/>
          <w:spacing w:val="-2"/>
          <w:sz w:val="28"/>
          <w:cs/>
        </w:rPr>
        <w:t xml:space="preserve">ธันวาคม </w:t>
      </w:r>
      <w:r w:rsidRPr="006C72D6">
        <w:rPr>
          <w:rFonts w:ascii="Angsana New" w:hAnsi="Angsana New"/>
          <w:color w:val="000000"/>
          <w:spacing w:val="-2"/>
          <w:sz w:val="28"/>
        </w:rPr>
        <w:t>256</w:t>
      </w:r>
      <w:r w:rsidR="00722C37" w:rsidRPr="006C72D6">
        <w:rPr>
          <w:rFonts w:ascii="Angsana New" w:hAnsi="Angsana New"/>
          <w:color w:val="000000"/>
          <w:spacing w:val="-2"/>
          <w:sz w:val="28"/>
        </w:rPr>
        <w:t>6</w:t>
      </w:r>
      <w:r w:rsidRPr="006C72D6">
        <w:rPr>
          <w:rFonts w:ascii="Angsana New" w:hAnsi="Angsana New"/>
          <w:color w:val="000000"/>
          <w:spacing w:val="-2"/>
          <w:sz w:val="28"/>
        </w:rPr>
        <w:t xml:space="preserve"> </w:t>
      </w:r>
      <w:r w:rsidRPr="006C72D6">
        <w:rPr>
          <w:rFonts w:ascii="Angsana New" w:hAnsi="Angsana New"/>
          <w:color w:val="000000"/>
          <w:spacing w:val="-2"/>
          <w:sz w:val="28"/>
          <w:cs/>
        </w:rPr>
        <w:t>มีดังนี้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C96992" w:rsidRPr="00A73DBA" w14:paraId="287BFB6A" w14:textId="77777777" w:rsidTr="00BF039F">
        <w:trPr>
          <w:trHeight w:val="198"/>
        </w:trPr>
        <w:tc>
          <w:tcPr>
            <w:tcW w:w="9180" w:type="dxa"/>
            <w:gridSpan w:val="13"/>
            <w:vAlign w:val="bottom"/>
          </w:tcPr>
          <w:p w14:paraId="537772CD" w14:textId="77777777" w:rsidR="00C96992" w:rsidRPr="00A73DBA" w:rsidRDefault="00C96992" w:rsidP="00BF039F">
            <w:pPr>
              <w:ind w:right="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</w:rPr>
              <w:t>(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73DBA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C96992" w:rsidRPr="00A73DBA" w14:paraId="72876394" w14:textId="77777777" w:rsidTr="002B0A44">
        <w:tc>
          <w:tcPr>
            <w:tcW w:w="2610" w:type="dxa"/>
            <w:vAlign w:val="bottom"/>
          </w:tcPr>
          <w:p w14:paraId="3768DC49" w14:textId="77777777" w:rsidR="00C96992" w:rsidRPr="00A73DBA" w:rsidRDefault="00C96992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CD7C0FF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80" w:type="dxa"/>
            <w:gridSpan w:val="11"/>
            <w:vAlign w:val="bottom"/>
          </w:tcPr>
          <w:p w14:paraId="0C13E6BC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C96992" w:rsidRPr="00A73DBA" w14:paraId="6FBCF87D" w14:textId="77777777" w:rsidTr="004D7B17">
        <w:tc>
          <w:tcPr>
            <w:tcW w:w="2610" w:type="dxa"/>
            <w:vAlign w:val="bottom"/>
          </w:tcPr>
          <w:p w14:paraId="4F042830" w14:textId="77777777" w:rsidR="00C96992" w:rsidRPr="00A73DBA" w:rsidRDefault="00C96992" w:rsidP="00A11E99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D86AA5A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234A1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ทุนเรียกชำระแล้ว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0EA0119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73EC4" w14:textId="77777777" w:rsidR="002C1131" w:rsidRPr="00A73DBA" w:rsidRDefault="00C96992" w:rsidP="00A11E99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  <w:r w:rsidRPr="00A73DBA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4C38D22E" w14:textId="51CBE544" w:rsidR="00C96992" w:rsidRPr="00A73DBA" w:rsidRDefault="00C96992" w:rsidP="00A11E99">
            <w:pPr>
              <w:ind w:left="-3" w:right="-5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</w:rPr>
              <w:t>(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A73DB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E40E18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D9153" w14:textId="77777777" w:rsidR="00C96992" w:rsidRPr="00A73DBA" w:rsidRDefault="00C96992" w:rsidP="00A11E9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</w:tr>
      <w:tr w:rsidR="000E777D" w:rsidRPr="00A73DBA" w14:paraId="6228D120" w14:textId="77777777" w:rsidTr="002B0A44">
        <w:trPr>
          <w:trHeight w:val="368"/>
        </w:trPr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3AE46010" w14:textId="1B2BE43E" w:rsidR="000E777D" w:rsidRPr="00A73DBA" w:rsidRDefault="00F41573" w:rsidP="00BA651A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hint="cs"/>
                <w:sz w:val="28"/>
                <w:cs/>
              </w:rPr>
              <w:t>บริษัท</w:t>
            </w:r>
          </w:p>
        </w:tc>
        <w:tc>
          <w:tcPr>
            <w:tcW w:w="90" w:type="dxa"/>
          </w:tcPr>
          <w:p w14:paraId="664626D8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33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809A9D" w14:textId="4BBE25B3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707A60" w:rsidRPr="00A73DBA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="004D3B61"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707A60"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  <w:p w14:paraId="2C4D0EED" w14:textId="3AB42948" w:rsidR="00F41573" w:rsidRPr="00A73DBA" w:rsidRDefault="00F41573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722C37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90" w:type="dxa"/>
          </w:tcPr>
          <w:p w14:paraId="23426780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BE59826" w14:textId="77777777" w:rsidR="007454A9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45896554" w14:textId="194BC46E" w:rsidR="000E777D" w:rsidRPr="00A73DBA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722C37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90" w:type="dxa"/>
          </w:tcPr>
          <w:p w14:paraId="43011A76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60FDA2" w14:textId="5626E037" w:rsidR="00FF2C41" w:rsidRPr="00A73DBA" w:rsidRDefault="00707A60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="00FF2C41"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722C37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90" w:type="dxa"/>
          </w:tcPr>
          <w:p w14:paraId="4FEEDE62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2A88CC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19D627BA" w14:textId="3849A50D" w:rsidR="007454A9" w:rsidRPr="00A73DBA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4D7B17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90" w:type="dxa"/>
          </w:tcPr>
          <w:p w14:paraId="47BEC10B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009EDB" w14:textId="159FE90A" w:rsidR="00FF2C41" w:rsidRPr="00A73DBA" w:rsidRDefault="00707A60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="00FF2C41" w:rsidRPr="00A73DBA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256</w:t>
            </w:r>
            <w:r w:rsidR="00722C37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7</w:t>
            </w:r>
          </w:p>
        </w:tc>
        <w:tc>
          <w:tcPr>
            <w:tcW w:w="90" w:type="dxa"/>
          </w:tcPr>
          <w:p w14:paraId="3EDB2BEC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0C69E9" w14:textId="77777777" w:rsidR="000E777D" w:rsidRPr="00A73DBA" w:rsidRDefault="000E777D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  <w:p w14:paraId="7930DA04" w14:textId="2E7AEFAA" w:rsidR="007454A9" w:rsidRPr="00A73DBA" w:rsidRDefault="007454A9" w:rsidP="00BA651A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4D7B17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332D97" w:rsidRPr="00A73DBA" w14:paraId="41D9C016" w14:textId="77777777" w:rsidTr="002C28C2">
        <w:tc>
          <w:tcPr>
            <w:tcW w:w="2610" w:type="dxa"/>
            <w:tcBorders>
              <w:top w:val="single" w:sz="4" w:space="0" w:color="auto"/>
            </w:tcBorders>
          </w:tcPr>
          <w:p w14:paraId="6179FF21" w14:textId="3403A286" w:rsidR="00332D97" w:rsidRPr="00A73DBA" w:rsidRDefault="00332D97" w:rsidP="00332D97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บริษัท สตาร์ แก๊ส จำกัด</w:t>
            </w:r>
          </w:p>
        </w:tc>
        <w:tc>
          <w:tcPr>
            <w:tcW w:w="90" w:type="dxa"/>
          </w:tcPr>
          <w:p w14:paraId="203D792B" w14:textId="77777777" w:rsidR="00332D97" w:rsidRPr="00A73DBA" w:rsidRDefault="00332D97" w:rsidP="00332D97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5E3AD6" w14:textId="012CC38C" w:rsidR="00332D97" w:rsidRPr="00A73DBA" w:rsidRDefault="00332D97" w:rsidP="00332D97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47042A3D" w14:textId="77777777" w:rsidR="00332D97" w:rsidRPr="00A73DBA" w:rsidRDefault="00332D97" w:rsidP="00332D97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5D541CD" w14:textId="5AB12E64" w:rsidR="00332D97" w:rsidRPr="00A73DBA" w:rsidRDefault="00332D97" w:rsidP="00332D97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614A0E91" w14:textId="77777777" w:rsidR="00332D97" w:rsidRPr="00A73DBA" w:rsidRDefault="00332D97" w:rsidP="00332D97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11DBA3F" w14:textId="5FACD60A" w:rsidR="00332D97" w:rsidRPr="00A73DBA" w:rsidRDefault="00332D97" w:rsidP="00332D97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1C7F0078" w14:textId="77777777" w:rsidR="00332D97" w:rsidRPr="00A73DBA" w:rsidRDefault="00332D97" w:rsidP="00332D97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F41BF8E" w14:textId="2462B3BF" w:rsidR="00332D97" w:rsidRPr="00A73DBA" w:rsidRDefault="00332D97" w:rsidP="00332D97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85E7AC3" w14:textId="77777777" w:rsidR="00332D97" w:rsidRPr="00A73DBA" w:rsidRDefault="00332D97" w:rsidP="00332D9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B984BF4" w14:textId="2561DBEB" w:rsidR="00332D97" w:rsidRPr="00A73DBA" w:rsidRDefault="00332D97" w:rsidP="00332D97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550,000</w:t>
            </w:r>
          </w:p>
        </w:tc>
        <w:tc>
          <w:tcPr>
            <w:tcW w:w="90" w:type="dxa"/>
          </w:tcPr>
          <w:p w14:paraId="2CA6A390" w14:textId="77777777" w:rsidR="00332D97" w:rsidRPr="00A73DBA" w:rsidRDefault="00332D97" w:rsidP="00332D9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FDD8F93" w14:textId="1748FCF9" w:rsidR="00332D97" w:rsidRPr="00A73DBA" w:rsidRDefault="00332D97" w:rsidP="00332D97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550,000</w:t>
            </w:r>
          </w:p>
        </w:tc>
      </w:tr>
      <w:tr w:rsidR="00332D97" w:rsidRPr="00A73DBA" w14:paraId="79AE5106" w14:textId="77777777" w:rsidTr="002B0A44">
        <w:trPr>
          <w:trHeight w:val="234"/>
        </w:trPr>
        <w:tc>
          <w:tcPr>
            <w:tcW w:w="2610" w:type="dxa"/>
          </w:tcPr>
          <w:p w14:paraId="59AAE2FC" w14:textId="3A5E64D4" w:rsidR="00332D97" w:rsidRPr="00A73DBA" w:rsidRDefault="00332D97" w:rsidP="00332D97">
            <w:pPr>
              <w:ind w:left="267" w:right="-108" w:hanging="267"/>
              <w:rPr>
                <w:rFonts w:asciiTheme="majorBidi" w:hAnsiTheme="majorBidi" w:cstheme="majorBidi"/>
                <w:spacing w:val="-6"/>
                <w:sz w:val="28"/>
              </w:rPr>
            </w:pPr>
            <w:r w:rsidRPr="00A73DBA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เอ็นเนอร์ยี่ ฟอร์ โซไซตี้</w:t>
            </w:r>
            <w:r w:rsidRPr="00A73DBA">
              <w:rPr>
                <w:rFonts w:asciiTheme="majorBidi" w:hAnsiTheme="majorBidi" w:cstheme="majorBidi" w:hint="cs"/>
                <w:spacing w:val="-6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spacing w:val="-6"/>
                <w:sz w:val="28"/>
                <w:cs/>
              </w:rPr>
              <w:t>จำกัด</w:t>
            </w:r>
          </w:p>
        </w:tc>
        <w:tc>
          <w:tcPr>
            <w:tcW w:w="90" w:type="dxa"/>
          </w:tcPr>
          <w:p w14:paraId="0BD2B2F8" w14:textId="77777777" w:rsidR="00332D97" w:rsidRPr="00A73DBA" w:rsidRDefault="00332D97" w:rsidP="00332D97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288A45" w14:textId="2D56894F" w:rsidR="00332D97" w:rsidRPr="00A73DBA" w:rsidRDefault="00332D97" w:rsidP="00332D97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4D390F" w14:textId="77777777" w:rsidR="00332D97" w:rsidRPr="00A73DBA" w:rsidRDefault="00332D97" w:rsidP="00332D97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92AC92" w14:textId="70C2B8D1" w:rsidR="00332D97" w:rsidRPr="00A73DBA" w:rsidRDefault="00332D97" w:rsidP="00332D97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250,000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F338C0" w14:textId="77777777" w:rsidR="00332D97" w:rsidRPr="00A73DBA" w:rsidRDefault="00332D97" w:rsidP="00332D97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D5042E" w14:textId="049C245D" w:rsidR="00332D97" w:rsidRPr="00A73DBA" w:rsidRDefault="00332D97" w:rsidP="00332D97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0E17E0" w14:textId="77777777" w:rsidR="00332D97" w:rsidRPr="00A73DBA" w:rsidRDefault="00332D97" w:rsidP="00332D97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B6CAF0" w14:textId="1BCDD93F" w:rsidR="00332D97" w:rsidRPr="00A73DBA" w:rsidRDefault="00332D97" w:rsidP="00332D97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941581" w14:textId="77777777" w:rsidR="00332D97" w:rsidRPr="00A73DBA" w:rsidRDefault="00332D97" w:rsidP="00332D97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09D82B" w14:textId="363E8191" w:rsidR="00332D97" w:rsidRPr="00A73DBA" w:rsidRDefault="00332D97" w:rsidP="00332D97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249,999</w:t>
            </w:r>
          </w:p>
        </w:tc>
        <w:tc>
          <w:tcPr>
            <w:tcW w:w="90" w:type="dxa"/>
            <w:vAlign w:val="bottom"/>
          </w:tcPr>
          <w:p w14:paraId="5FB6CF72" w14:textId="77777777" w:rsidR="00332D97" w:rsidRPr="00A73DBA" w:rsidRDefault="00332D97" w:rsidP="00332D97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34142DA" w14:textId="19ED958E" w:rsidR="00332D97" w:rsidRPr="00A73DBA" w:rsidRDefault="00332D97" w:rsidP="00332D97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249,999</w:t>
            </w:r>
          </w:p>
        </w:tc>
      </w:tr>
      <w:tr w:rsidR="00332D97" w:rsidRPr="00A73DBA" w14:paraId="278AE329" w14:textId="77777777" w:rsidTr="002B0A44">
        <w:trPr>
          <w:trHeight w:val="234"/>
        </w:trPr>
        <w:tc>
          <w:tcPr>
            <w:tcW w:w="2610" w:type="dxa"/>
          </w:tcPr>
          <w:p w14:paraId="2F675D5A" w14:textId="397430FB" w:rsidR="00332D97" w:rsidRPr="00A73DBA" w:rsidRDefault="00332D97" w:rsidP="00332D97">
            <w:pPr>
              <w:ind w:left="267" w:right="-108" w:hanging="252"/>
              <w:rPr>
                <w:rFonts w:asciiTheme="majorBidi" w:hAnsiTheme="majorBidi" w:cstheme="majorBidi"/>
                <w:spacing w:val="-6"/>
                <w:sz w:val="28"/>
              </w:rPr>
            </w:pPr>
            <w:r w:rsidRPr="00A73DBA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 แซม วอเตอร์ ซัพพลาย จำกัด</w:t>
            </w:r>
          </w:p>
        </w:tc>
        <w:tc>
          <w:tcPr>
            <w:tcW w:w="90" w:type="dxa"/>
          </w:tcPr>
          <w:p w14:paraId="2B750E27" w14:textId="77777777" w:rsidR="00332D97" w:rsidRPr="00A73DBA" w:rsidRDefault="00332D97" w:rsidP="00332D97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ACBA72" w14:textId="6BDE5F0F" w:rsidR="00332D97" w:rsidRPr="00A73DBA" w:rsidRDefault="00332D97" w:rsidP="00332D97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797DCF" w14:textId="77777777" w:rsidR="00332D97" w:rsidRPr="00A73DBA" w:rsidRDefault="00332D97" w:rsidP="00332D97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DC323D" w14:textId="1FECD2EE" w:rsidR="00332D97" w:rsidRPr="00A73DBA" w:rsidRDefault="00332D97" w:rsidP="00332D97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109,500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7FFEF0" w14:textId="77777777" w:rsidR="00332D97" w:rsidRPr="00A73DBA" w:rsidRDefault="00332D97" w:rsidP="00332D97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64208B" w14:textId="752BB862" w:rsidR="00332D97" w:rsidRPr="00A73DBA" w:rsidRDefault="00332D97" w:rsidP="00332D97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56.48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4148CB" w14:textId="77777777" w:rsidR="00332D97" w:rsidRPr="00A73DBA" w:rsidRDefault="00332D97" w:rsidP="00332D97">
            <w:pPr>
              <w:tabs>
                <w:tab w:val="decimal" w:pos="617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92547C" w14:textId="743A8973" w:rsidR="00332D97" w:rsidRPr="00A73DBA" w:rsidRDefault="00332D97" w:rsidP="00332D97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56.48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BFF07E" w14:textId="77777777" w:rsidR="00332D97" w:rsidRPr="00A73DBA" w:rsidRDefault="00332D97" w:rsidP="00332D97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79C446" w14:textId="16FD5E30" w:rsidR="00332D97" w:rsidRPr="00A73DBA" w:rsidRDefault="00332D97" w:rsidP="00332D97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86,964</w:t>
            </w:r>
          </w:p>
        </w:tc>
        <w:tc>
          <w:tcPr>
            <w:tcW w:w="90" w:type="dxa"/>
            <w:vAlign w:val="bottom"/>
          </w:tcPr>
          <w:p w14:paraId="7E6B9B99" w14:textId="77777777" w:rsidR="00332D97" w:rsidRPr="00A73DBA" w:rsidRDefault="00332D97" w:rsidP="00332D97">
            <w:pPr>
              <w:tabs>
                <w:tab w:val="decimal" w:pos="88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13D4BA0" w14:textId="71D22559" w:rsidR="00332D97" w:rsidRPr="00A73DBA" w:rsidRDefault="00332D97" w:rsidP="00332D97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86,964</w:t>
            </w:r>
          </w:p>
        </w:tc>
      </w:tr>
      <w:tr w:rsidR="00332D97" w:rsidRPr="00A73DBA" w14:paraId="5AC6AA09" w14:textId="77777777" w:rsidTr="00613A3D">
        <w:trPr>
          <w:trHeight w:val="234"/>
        </w:trPr>
        <w:tc>
          <w:tcPr>
            <w:tcW w:w="2610" w:type="dxa"/>
          </w:tcPr>
          <w:p w14:paraId="163971EB" w14:textId="2E4EFC00" w:rsidR="00332D97" w:rsidRPr="00A73DBA" w:rsidRDefault="00332D97" w:rsidP="00332D97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บริษัท เฟอร์รั่ม แคปปิตอล จำกัด</w:t>
            </w:r>
          </w:p>
        </w:tc>
        <w:tc>
          <w:tcPr>
            <w:tcW w:w="90" w:type="dxa"/>
          </w:tcPr>
          <w:p w14:paraId="34D3F111" w14:textId="77777777" w:rsidR="00332D97" w:rsidRPr="00A73DBA" w:rsidRDefault="00332D97" w:rsidP="00332D97">
            <w:pPr>
              <w:tabs>
                <w:tab w:val="decimal" w:pos="720"/>
              </w:tabs>
              <w:ind w:right="33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D3ED35" w14:textId="4CF1B31A" w:rsidR="00332D97" w:rsidRPr="00A73DBA" w:rsidRDefault="00332D97" w:rsidP="00332D97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7A3FEC25" w14:textId="77777777" w:rsidR="00332D97" w:rsidRPr="00A73DBA" w:rsidRDefault="00332D97" w:rsidP="00332D97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534088" w14:textId="40492B53" w:rsidR="00332D97" w:rsidRPr="00A73DBA" w:rsidRDefault="00332D97" w:rsidP="00332D97">
            <w:pPr>
              <w:tabs>
                <w:tab w:val="decimal" w:pos="72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90" w:type="dxa"/>
            <w:shd w:val="clear" w:color="auto" w:fill="auto"/>
          </w:tcPr>
          <w:p w14:paraId="71DF42E6" w14:textId="77777777" w:rsidR="00332D97" w:rsidRPr="00A73DBA" w:rsidRDefault="00332D97" w:rsidP="00332D97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1652D1" w14:textId="294D7513" w:rsidR="00332D97" w:rsidRPr="00A73DBA" w:rsidRDefault="00332D97" w:rsidP="00332D97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C73D218" w14:textId="77777777" w:rsidR="00332D97" w:rsidRPr="00A73DBA" w:rsidRDefault="00332D97" w:rsidP="00332D97">
            <w:pPr>
              <w:tabs>
                <w:tab w:val="decimal" w:pos="61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4FEF70" w14:textId="1FC5C90E" w:rsidR="00332D97" w:rsidRPr="00A73DBA" w:rsidRDefault="00332D97" w:rsidP="00332D97">
            <w:pPr>
              <w:ind w:left="-13" w:right="183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FA153F5" w14:textId="77777777" w:rsidR="00332D97" w:rsidRPr="00A73DBA" w:rsidRDefault="00332D97" w:rsidP="00332D9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B1EC7A7" w14:textId="111307FF" w:rsidR="00332D97" w:rsidRPr="00A73DBA" w:rsidRDefault="00332D97" w:rsidP="00332D97">
            <w:pPr>
              <w:tabs>
                <w:tab w:val="decimal" w:pos="744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50,000</w:t>
            </w:r>
          </w:p>
        </w:tc>
        <w:tc>
          <w:tcPr>
            <w:tcW w:w="90" w:type="dxa"/>
          </w:tcPr>
          <w:p w14:paraId="66DE46DB" w14:textId="77777777" w:rsidR="00332D97" w:rsidRPr="00A73DBA" w:rsidRDefault="00332D97" w:rsidP="00332D9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8511CB1" w14:textId="7A8A474E" w:rsidR="00332D97" w:rsidRPr="00A73DBA" w:rsidRDefault="00332D97" w:rsidP="00332D97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50,000</w:t>
            </w:r>
          </w:p>
        </w:tc>
      </w:tr>
      <w:tr w:rsidR="00332D97" w:rsidRPr="00A73DBA" w14:paraId="520B7CA5" w14:textId="77777777" w:rsidTr="00613A3D">
        <w:trPr>
          <w:trHeight w:val="234"/>
        </w:trPr>
        <w:tc>
          <w:tcPr>
            <w:tcW w:w="2610" w:type="dxa"/>
          </w:tcPr>
          <w:p w14:paraId="31B06C11" w14:textId="03100978" w:rsidR="00332D97" w:rsidRPr="00A73DBA" w:rsidRDefault="00332D97" w:rsidP="00332D97">
            <w:pPr>
              <w:ind w:left="162" w:right="-36" w:hanging="162"/>
              <w:rPr>
                <w:rFonts w:ascii="Angsana New" w:hAnsi="Angsana New"/>
                <w:sz w:val="28"/>
                <w:cs/>
              </w:rPr>
            </w:pPr>
            <w:r w:rsidRPr="00A73DBA">
              <w:rPr>
                <w:rFonts w:ascii="Angsana New" w:hAnsi="Angsana New" w:hint="cs"/>
                <w:sz w:val="28"/>
                <w:cs/>
              </w:rPr>
              <w:t>บริษัท โกลด์ ชอร์ส จำกัด</w:t>
            </w:r>
          </w:p>
        </w:tc>
        <w:tc>
          <w:tcPr>
            <w:tcW w:w="90" w:type="dxa"/>
          </w:tcPr>
          <w:p w14:paraId="582EA6CF" w14:textId="77777777" w:rsidR="00332D97" w:rsidRPr="00A73DBA" w:rsidRDefault="00332D97" w:rsidP="00332D97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C23CDA" w14:textId="6F70DD36" w:rsidR="00332D97" w:rsidRPr="00A73DBA" w:rsidRDefault="00332D97" w:rsidP="00332D97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77C88">
              <w:rPr>
                <w:rFonts w:ascii="Angsana New" w:hAnsi="Angsana New"/>
                <w:sz w:val="28"/>
              </w:rPr>
              <w:t>753,993</w:t>
            </w:r>
          </w:p>
        </w:tc>
        <w:tc>
          <w:tcPr>
            <w:tcW w:w="90" w:type="dxa"/>
          </w:tcPr>
          <w:p w14:paraId="06A52F05" w14:textId="77777777" w:rsidR="00332D97" w:rsidRPr="00A73DBA" w:rsidRDefault="00332D97" w:rsidP="00332D9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0992A9" w14:textId="46D4B0AC" w:rsidR="00332D97" w:rsidRPr="00A73DBA" w:rsidRDefault="00332D97" w:rsidP="00332D97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77C88">
              <w:rPr>
                <w:rFonts w:ascii="Angsana New" w:hAnsi="Angsana New"/>
                <w:sz w:val="28"/>
              </w:rPr>
              <w:t>753,993</w:t>
            </w:r>
          </w:p>
        </w:tc>
        <w:tc>
          <w:tcPr>
            <w:tcW w:w="90" w:type="dxa"/>
          </w:tcPr>
          <w:p w14:paraId="2C4C0795" w14:textId="77777777" w:rsidR="00332D97" w:rsidRPr="00A73DBA" w:rsidRDefault="00332D97" w:rsidP="00332D9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CB9CB7" w14:textId="1B911BEB" w:rsidR="00332D97" w:rsidRPr="00A73DBA" w:rsidRDefault="00332D97" w:rsidP="00332D97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68.54</w:t>
            </w:r>
          </w:p>
        </w:tc>
        <w:tc>
          <w:tcPr>
            <w:tcW w:w="90" w:type="dxa"/>
          </w:tcPr>
          <w:p w14:paraId="4D482485" w14:textId="77777777" w:rsidR="00332D97" w:rsidRPr="00A73DBA" w:rsidRDefault="00332D97" w:rsidP="00332D9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ADEEE3" w14:textId="15797970" w:rsidR="00332D97" w:rsidRPr="00A73DBA" w:rsidRDefault="00332D97" w:rsidP="00332D97">
            <w:pPr>
              <w:ind w:left="-13" w:right="183"/>
              <w:jc w:val="right"/>
              <w:rPr>
                <w:rFonts w:ascii="Angsana New" w:hAnsi="Angsana New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68.54</w:t>
            </w:r>
          </w:p>
        </w:tc>
        <w:tc>
          <w:tcPr>
            <w:tcW w:w="90" w:type="dxa"/>
          </w:tcPr>
          <w:p w14:paraId="22B25BE0" w14:textId="77777777" w:rsidR="00332D97" w:rsidRPr="00A73DBA" w:rsidRDefault="00332D97" w:rsidP="00332D97">
            <w:pPr>
              <w:tabs>
                <w:tab w:val="decimal" w:pos="882"/>
              </w:tabs>
              <w:ind w:left="-719" w:right="183" w:hanging="36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7B58F2" w14:textId="222669BA" w:rsidR="00332D97" w:rsidRPr="00A73DBA" w:rsidRDefault="00332D97" w:rsidP="00332D97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1,124,146</w:t>
            </w:r>
          </w:p>
        </w:tc>
        <w:tc>
          <w:tcPr>
            <w:tcW w:w="90" w:type="dxa"/>
          </w:tcPr>
          <w:p w14:paraId="2A101B13" w14:textId="77777777" w:rsidR="00332D97" w:rsidRPr="00A73DBA" w:rsidRDefault="00332D97" w:rsidP="00332D97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EB759A" w14:textId="60F468F3" w:rsidR="00332D97" w:rsidRPr="00A73DBA" w:rsidRDefault="00332D97" w:rsidP="00332D97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1,124,146</w:t>
            </w:r>
          </w:p>
        </w:tc>
      </w:tr>
      <w:tr w:rsidR="002F3526" w:rsidRPr="00A73DBA" w14:paraId="70A2EF44" w14:textId="77777777" w:rsidTr="00613A3D">
        <w:trPr>
          <w:trHeight w:val="234"/>
        </w:trPr>
        <w:tc>
          <w:tcPr>
            <w:tcW w:w="2610" w:type="dxa"/>
          </w:tcPr>
          <w:p w14:paraId="5624EDB3" w14:textId="7715179A" w:rsidR="002F3526" w:rsidRPr="00A73DBA" w:rsidRDefault="002F3526" w:rsidP="002F3526">
            <w:pPr>
              <w:ind w:left="162" w:right="-36" w:hanging="162"/>
              <w:rPr>
                <w:rFonts w:asciiTheme="majorBidi" w:hAnsiTheme="majorBidi" w:cstheme="majorBidi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61BFD90C" w14:textId="77777777" w:rsidR="002F3526" w:rsidRPr="00A73DBA" w:rsidRDefault="002F3526" w:rsidP="002F3526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F68637" w14:textId="77777777" w:rsidR="002F3526" w:rsidRPr="00A73DBA" w:rsidRDefault="002F3526" w:rsidP="002F3526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6787B230" w14:textId="77777777" w:rsidR="002F3526" w:rsidRPr="00A73DBA" w:rsidRDefault="002F3526" w:rsidP="002F352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BCBBCD8" w14:textId="77777777" w:rsidR="002F3526" w:rsidRPr="00A73DBA" w:rsidRDefault="002F3526" w:rsidP="002F3526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2188967" w14:textId="77777777" w:rsidR="002F3526" w:rsidRPr="00A73DBA" w:rsidRDefault="002F3526" w:rsidP="002F352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5C1393" w14:textId="77777777" w:rsidR="002F3526" w:rsidRPr="00A73DBA" w:rsidRDefault="002F3526" w:rsidP="002F352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167E277" w14:textId="77777777" w:rsidR="002F3526" w:rsidRPr="00A73DBA" w:rsidRDefault="002F3526" w:rsidP="002F352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67D702" w14:textId="77777777" w:rsidR="002F3526" w:rsidRPr="00A73DBA" w:rsidRDefault="002F3526" w:rsidP="002F352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3FB03128" w14:textId="77777777" w:rsidR="002F3526" w:rsidRPr="00A73DBA" w:rsidRDefault="002F3526" w:rsidP="002F352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55AA5AB" w14:textId="2EEF8EF7" w:rsidR="002F3526" w:rsidRPr="00A73DBA" w:rsidRDefault="002F3526" w:rsidP="002F3526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2,061,109</w:t>
            </w:r>
          </w:p>
        </w:tc>
        <w:tc>
          <w:tcPr>
            <w:tcW w:w="90" w:type="dxa"/>
          </w:tcPr>
          <w:p w14:paraId="61927EAA" w14:textId="77777777" w:rsidR="002F3526" w:rsidRPr="00A73DBA" w:rsidRDefault="002F3526" w:rsidP="002F352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122F07" w14:textId="74695051" w:rsidR="002F3526" w:rsidRPr="00A73DBA" w:rsidRDefault="002F3526" w:rsidP="002F3526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2,061,109</w:t>
            </w:r>
          </w:p>
        </w:tc>
      </w:tr>
      <w:tr w:rsidR="002F3526" w:rsidRPr="00A73DBA" w14:paraId="3833D885" w14:textId="77777777" w:rsidTr="00613A3D">
        <w:tc>
          <w:tcPr>
            <w:tcW w:w="2610" w:type="dxa"/>
          </w:tcPr>
          <w:p w14:paraId="35C1E7BC" w14:textId="09124033" w:rsidR="002F3526" w:rsidRPr="00A73DBA" w:rsidRDefault="002F3526" w:rsidP="002F3526">
            <w:pPr>
              <w:ind w:left="342" w:right="-36" w:hanging="342"/>
              <w:rPr>
                <w:rFonts w:asciiTheme="majorBidi" w:hAnsiTheme="majorBidi" w:cstheme="majorBidi"/>
                <w:sz w:val="28"/>
              </w:rPr>
            </w:pPr>
            <w:r w:rsidRPr="00A73DBA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4F0B9D">
              <w:rPr>
                <w:rFonts w:asciiTheme="majorBidi" w:hAnsiTheme="majorBidi" w:cstheme="majorBidi"/>
                <w:sz w:val="28"/>
              </w:rPr>
              <w:t>:</w:t>
            </w:r>
            <w:r w:rsidRPr="00A73DB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</w:t>
            </w:r>
            <w:r w:rsidRPr="00A73DBA">
              <w:rPr>
                <w:rFonts w:asciiTheme="majorBidi" w:hAnsiTheme="majorBidi" w:cstheme="majorBidi" w:hint="cs"/>
                <w:sz w:val="28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6AE3DDA7" w14:textId="77777777" w:rsidR="002F3526" w:rsidRPr="00A73DBA" w:rsidRDefault="002F3526" w:rsidP="002F3526">
            <w:pPr>
              <w:tabs>
                <w:tab w:val="decimal" w:pos="882"/>
              </w:tabs>
              <w:ind w:right="3327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BB3F03" w14:textId="77777777" w:rsidR="002F3526" w:rsidRPr="00A73DBA" w:rsidRDefault="002F3526" w:rsidP="002F3526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246D2CEF" w14:textId="77777777" w:rsidR="002F3526" w:rsidRPr="00A73DBA" w:rsidRDefault="002F3526" w:rsidP="002F352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61944F" w14:textId="77777777" w:rsidR="002F3526" w:rsidRPr="00A73DBA" w:rsidRDefault="002F3526" w:rsidP="002F3526">
            <w:pPr>
              <w:tabs>
                <w:tab w:val="decimal" w:pos="882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983591D" w14:textId="77777777" w:rsidR="002F3526" w:rsidRPr="00A73DBA" w:rsidRDefault="002F3526" w:rsidP="002F352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FE9322" w14:textId="77777777" w:rsidR="002F3526" w:rsidRPr="00A73DBA" w:rsidRDefault="002F3526" w:rsidP="002F352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75F8B3F" w14:textId="77777777" w:rsidR="002F3526" w:rsidRPr="00A73DBA" w:rsidRDefault="002F3526" w:rsidP="002F352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6DA828" w14:textId="77777777" w:rsidR="002F3526" w:rsidRPr="00A73DBA" w:rsidRDefault="002F3526" w:rsidP="002F352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44D8F02E" w14:textId="77777777" w:rsidR="002F3526" w:rsidRPr="00A73DBA" w:rsidRDefault="002F3526" w:rsidP="002F352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182F30B" w14:textId="374C7358" w:rsidR="002F3526" w:rsidRPr="00A73DBA" w:rsidRDefault="002F3526" w:rsidP="002F3526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(198,583)</w:t>
            </w:r>
          </w:p>
        </w:tc>
        <w:tc>
          <w:tcPr>
            <w:tcW w:w="90" w:type="dxa"/>
          </w:tcPr>
          <w:p w14:paraId="27B2E123" w14:textId="77777777" w:rsidR="002F3526" w:rsidRPr="00A73DBA" w:rsidRDefault="002F3526" w:rsidP="002F352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3C406" w14:textId="05D0D24F" w:rsidR="002F3526" w:rsidRPr="00A73DBA" w:rsidRDefault="002F3526" w:rsidP="002F3526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(198,583)</w:t>
            </w:r>
          </w:p>
        </w:tc>
      </w:tr>
      <w:tr w:rsidR="002F3526" w:rsidRPr="00B118B0" w14:paraId="6CECA454" w14:textId="77777777" w:rsidTr="00613A3D">
        <w:trPr>
          <w:trHeight w:val="234"/>
        </w:trPr>
        <w:tc>
          <w:tcPr>
            <w:tcW w:w="2610" w:type="dxa"/>
          </w:tcPr>
          <w:p w14:paraId="380644F4" w14:textId="4DDADBB3" w:rsidR="002F3526" w:rsidRPr="00A73DBA" w:rsidRDefault="00AE0F7D" w:rsidP="002F3526">
            <w:pPr>
              <w:ind w:left="162" w:right="-43" w:hanging="162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  <w:r w:rsidR="002F3526" w:rsidRPr="00A73DBA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เงินลงทุนในบริษัทย่อย - สุทธิ</w:t>
            </w:r>
          </w:p>
        </w:tc>
        <w:tc>
          <w:tcPr>
            <w:tcW w:w="90" w:type="dxa"/>
          </w:tcPr>
          <w:p w14:paraId="639007ED" w14:textId="77777777" w:rsidR="002F3526" w:rsidRPr="00A73DBA" w:rsidRDefault="002F3526" w:rsidP="002F3526">
            <w:pPr>
              <w:tabs>
                <w:tab w:val="decimal" w:pos="702"/>
              </w:tabs>
              <w:ind w:left="-101" w:right="33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8CED49" w14:textId="77777777" w:rsidR="002F3526" w:rsidRPr="00A73DBA" w:rsidRDefault="002F3526" w:rsidP="002F3526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6477C95B" w14:textId="77777777" w:rsidR="002F3526" w:rsidRPr="00A73DBA" w:rsidRDefault="002F3526" w:rsidP="002F3526">
            <w:pPr>
              <w:tabs>
                <w:tab w:val="decimal" w:pos="702"/>
              </w:tabs>
              <w:ind w:left="-101" w:right="-4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749EF8" w14:textId="77777777" w:rsidR="002F3526" w:rsidRPr="00A73DBA" w:rsidRDefault="002F3526" w:rsidP="002F3526">
            <w:pPr>
              <w:tabs>
                <w:tab w:val="decimal" w:pos="702"/>
              </w:tabs>
              <w:ind w:left="-101"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F03740D" w14:textId="77777777" w:rsidR="002F3526" w:rsidRPr="00A73DBA" w:rsidRDefault="002F3526" w:rsidP="002F3526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87D60A" w14:textId="77777777" w:rsidR="002F3526" w:rsidRPr="00A73DBA" w:rsidRDefault="002F3526" w:rsidP="002F3526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202B03C5" w14:textId="77777777" w:rsidR="002F3526" w:rsidRPr="00A73DBA" w:rsidRDefault="002F3526" w:rsidP="002F3526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3C50A5" w14:textId="77777777" w:rsidR="002F3526" w:rsidRPr="00A73DBA" w:rsidRDefault="002F3526" w:rsidP="002F3526">
            <w:pPr>
              <w:tabs>
                <w:tab w:val="decimal" w:pos="486"/>
                <w:tab w:val="decimal" w:pos="582"/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DEE86A1" w14:textId="77777777" w:rsidR="002F3526" w:rsidRPr="00A73DBA" w:rsidRDefault="002F3526" w:rsidP="002F352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FD3A3" w14:textId="3FC1D32F" w:rsidR="002F3526" w:rsidRPr="00A73DBA" w:rsidRDefault="002F3526" w:rsidP="002F3526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1,862,526</w:t>
            </w:r>
          </w:p>
        </w:tc>
        <w:tc>
          <w:tcPr>
            <w:tcW w:w="90" w:type="dxa"/>
          </w:tcPr>
          <w:p w14:paraId="6E56E582" w14:textId="77777777" w:rsidR="002F3526" w:rsidRPr="00A73DBA" w:rsidRDefault="002F3526" w:rsidP="002F3526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AFAF81" w14:textId="032AA07F" w:rsidR="002F3526" w:rsidRPr="00B118B0" w:rsidRDefault="002F3526" w:rsidP="002F3526">
            <w:pPr>
              <w:tabs>
                <w:tab w:val="decimal" w:pos="708"/>
              </w:tabs>
              <w:ind w:right="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1,862,526</w:t>
            </w:r>
          </w:p>
        </w:tc>
      </w:tr>
    </w:tbl>
    <w:p w14:paraId="336C7ACB" w14:textId="77777777" w:rsidR="00A16D4A" w:rsidRDefault="00A16D4A" w:rsidP="00A16D4A">
      <w:pPr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</w:p>
    <w:p w14:paraId="6F01ED51" w14:textId="015FB59E" w:rsidR="008925B9" w:rsidRDefault="002D4A7C" w:rsidP="00126461">
      <w:pPr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  <w:sectPr w:rsidR="008925B9" w:rsidSect="00627964">
          <w:headerReference w:type="default" r:id="rId12"/>
          <w:footerReference w:type="default" r:id="rId13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1019" w:bottom="850" w:left="1440" w:header="864" w:footer="576" w:gutter="0"/>
          <w:paperSrc w:first="7" w:other="7"/>
          <w:pgNumType w:start="13"/>
          <w:cols w:space="720"/>
          <w:docGrid w:linePitch="326"/>
        </w:sectPr>
      </w:pPr>
      <w:r w:rsidRPr="002D4A7C">
        <w:rPr>
          <w:rFonts w:ascii="Angsana New" w:hAnsi="Angsana New" w:hint="cs"/>
          <w:color w:val="000000"/>
          <w:spacing w:val="-2"/>
          <w:sz w:val="28"/>
          <w:cs/>
        </w:rPr>
        <w:t>เมื่อวันที่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/>
          <w:color w:val="000000"/>
          <w:spacing w:val="-2"/>
          <w:sz w:val="28"/>
        </w:rPr>
        <w:t xml:space="preserve">24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กุมภาพันธ์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/>
          <w:color w:val="000000"/>
          <w:spacing w:val="-2"/>
          <w:sz w:val="28"/>
        </w:rPr>
        <w:t xml:space="preserve">2566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ที่ประชุมคณะกรรมการบริหาร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ครั้งที่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/>
          <w:color w:val="000000"/>
          <w:spacing w:val="-2"/>
          <w:sz w:val="28"/>
        </w:rPr>
        <w:t xml:space="preserve">2/2566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ของ</w:t>
      </w:r>
      <w:r w:rsidR="00042DD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บริษัท ออลล์ เอ็นเนอร์ยี่ แอนด์ ยูทิลิตี้ จำกัด </w:t>
      </w:r>
      <w:r w:rsidR="00042DD8" w:rsidRPr="00126461">
        <w:rPr>
          <w:rFonts w:asciiTheme="majorBidi" w:hAnsiTheme="majorBidi" w:cstheme="majorBidi" w:hint="cs"/>
          <w:color w:val="000000"/>
          <w:spacing w:val="3"/>
          <w:sz w:val="28"/>
          <w:cs/>
        </w:rPr>
        <w:t>(มหาชน)</w:t>
      </w:r>
      <w:r w:rsidR="00042DD8" w:rsidRPr="00F542B5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(เดิมชื่อ </w:t>
      </w:r>
      <w:r w:rsidR="000971E7" w:rsidRPr="00F542B5">
        <w:rPr>
          <w:rFonts w:asciiTheme="majorBidi" w:hAnsiTheme="majorBidi" w:cstheme="majorBidi" w:hint="cs"/>
          <w:color w:val="000000"/>
          <w:spacing w:val="-4"/>
          <w:sz w:val="28"/>
          <w:cs/>
        </w:rPr>
        <w:t>“</w:t>
      </w:r>
      <w:r w:rsidR="00042DD8" w:rsidRPr="00F542B5">
        <w:rPr>
          <w:rFonts w:asciiTheme="majorBidi" w:hAnsiTheme="majorBidi" w:cstheme="majorBidi"/>
          <w:color w:val="000000"/>
          <w:spacing w:val="-4"/>
          <w:sz w:val="28"/>
          <w:cs/>
        </w:rPr>
        <w:t>บริษัท เซเว่น ยูทิลิตี้ส์ แอนด์ พาวเวอร์ จำกัด (มหาชน)</w:t>
      </w:r>
      <w:r w:rsidR="000971E7" w:rsidRPr="00F542B5">
        <w:rPr>
          <w:rFonts w:asciiTheme="majorBidi" w:hAnsiTheme="majorBidi" w:cstheme="majorBidi" w:hint="cs"/>
          <w:color w:val="000000"/>
          <w:spacing w:val="-4"/>
          <w:sz w:val="28"/>
          <w:cs/>
        </w:rPr>
        <w:t>”</w:t>
      </w:r>
      <w:r w:rsidR="00042DD8" w:rsidRPr="00F542B5">
        <w:rPr>
          <w:rFonts w:asciiTheme="majorBidi" w:hAnsiTheme="majorBidi" w:cstheme="majorBidi" w:hint="cs"/>
          <w:color w:val="000000"/>
          <w:spacing w:val="-4"/>
          <w:sz w:val="28"/>
          <w:cs/>
        </w:rPr>
        <w:t>)</w:t>
      </w:r>
      <w:r w:rsidRPr="00F542B5">
        <w:rPr>
          <w:rFonts w:ascii="Angsana New" w:hAnsi="Angsana New"/>
          <w:color w:val="000000"/>
          <w:spacing w:val="-4"/>
          <w:sz w:val="28"/>
          <w:cs/>
        </w:rPr>
        <w:t xml:space="preserve"> </w:t>
      </w:r>
      <w:r w:rsidRPr="00F542B5">
        <w:rPr>
          <w:rFonts w:ascii="Angsana New" w:hAnsi="Angsana New" w:hint="cs"/>
          <w:color w:val="000000"/>
          <w:spacing w:val="-4"/>
          <w:sz w:val="28"/>
          <w:cs/>
        </w:rPr>
        <w:t>ได้มีมติอนุมัติการซื้อหุ้นบริษัท</w:t>
      </w:r>
      <w:r w:rsidRPr="00F542B5">
        <w:rPr>
          <w:rFonts w:ascii="Angsana New" w:hAnsi="Angsana New"/>
          <w:color w:val="000000"/>
          <w:spacing w:val="-4"/>
          <w:sz w:val="28"/>
          <w:cs/>
        </w:rPr>
        <w:t xml:space="preserve"> </w:t>
      </w:r>
      <w:r w:rsidRPr="00F542B5">
        <w:rPr>
          <w:rFonts w:ascii="Angsana New" w:hAnsi="Angsana New" w:hint="cs"/>
          <w:color w:val="000000"/>
          <w:spacing w:val="-4"/>
          <w:sz w:val="28"/>
          <w:cs/>
        </w:rPr>
        <w:t>แซม</w:t>
      </w:r>
      <w:r w:rsidRPr="00F542B5">
        <w:rPr>
          <w:rFonts w:ascii="Angsana New" w:hAnsi="Angsana New"/>
          <w:color w:val="000000"/>
          <w:spacing w:val="-4"/>
          <w:sz w:val="28"/>
          <w:cs/>
        </w:rPr>
        <w:t xml:space="preserve"> </w:t>
      </w:r>
      <w:r w:rsidRPr="00F542B5">
        <w:rPr>
          <w:rFonts w:ascii="Angsana New" w:hAnsi="Angsana New" w:hint="cs"/>
          <w:color w:val="000000"/>
          <w:spacing w:val="-4"/>
          <w:sz w:val="28"/>
          <w:cs/>
        </w:rPr>
        <w:t>วอเตอร์</w:t>
      </w:r>
      <w:r w:rsidR="00F542B5">
        <w:rPr>
          <w:rFonts w:ascii="Angsana New" w:hAnsi="Angsana New" w:hint="cs"/>
          <w:color w:val="000000"/>
          <w:spacing w:val="-4"/>
          <w:sz w:val="28"/>
          <w:cs/>
        </w:rPr>
        <w:t xml:space="preserve">    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ซัพพลาย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จำกัด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จำนวน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/>
          <w:color w:val="000000"/>
          <w:spacing w:val="-2"/>
          <w:sz w:val="28"/>
        </w:rPr>
        <w:t xml:space="preserve">59,998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หุ้น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มูลค่า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/>
          <w:color w:val="000000"/>
          <w:spacing w:val="-2"/>
          <w:sz w:val="28"/>
        </w:rPr>
        <w:t xml:space="preserve">5,219,826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บาท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คิดเป็นสัดส่วนร้อยละ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/>
          <w:color w:val="000000"/>
          <w:spacing w:val="-2"/>
          <w:sz w:val="28"/>
        </w:rPr>
        <w:t xml:space="preserve">5.48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ของทุนจดทะเบียน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บริษัท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แซม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วอเตอร์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ซัพพลาย</w:t>
      </w:r>
      <w:r w:rsidRPr="002D4A7C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2D4A7C">
        <w:rPr>
          <w:rFonts w:ascii="Angsana New" w:hAnsi="Angsana New" w:hint="cs"/>
          <w:color w:val="000000"/>
          <w:spacing w:val="-2"/>
          <w:sz w:val="28"/>
          <w:cs/>
        </w:rPr>
        <w:t>จำกัด</w:t>
      </w:r>
    </w:p>
    <w:p w14:paraId="38A96B3C" w14:textId="79C0C106" w:rsidR="00D07FE2" w:rsidRPr="008A684B" w:rsidRDefault="00D07FE2" w:rsidP="00623506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8A684B">
        <w:rPr>
          <w:rFonts w:asciiTheme="majorBidi" w:hAnsiTheme="majorBidi" w:cstheme="majorBidi"/>
          <w:b/>
          <w:bCs/>
          <w:sz w:val="28"/>
          <w:cs/>
        </w:rPr>
        <w:t>เงินลงทุนในบริษัทร่วม</w:t>
      </w:r>
    </w:p>
    <w:p w14:paraId="5683B104" w14:textId="03F6FAE4" w:rsidR="00D07FE2" w:rsidRPr="00B118B0" w:rsidRDefault="00E43EB8" w:rsidP="005B4635">
      <w:pPr>
        <w:tabs>
          <w:tab w:val="left" w:pos="0"/>
          <w:tab w:val="left" w:pos="360"/>
          <w:tab w:val="left" w:pos="450"/>
        </w:tabs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bookmarkStart w:id="6" w:name="_Hlk70878118"/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 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เงินลงทุนในบริษัทร่วม ณ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วันที่ </w:t>
      </w:r>
      <w:r w:rsidR="00455108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07A60">
        <w:rPr>
          <w:rFonts w:asciiTheme="majorBidi" w:hAnsiTheme="majorBidi" w:cstheme="majorBidi"/>
          <w:color w:val="000000"/>
          <w:spacing w:val="-2"/>
          <w:sz w:val="28"/>
        </w:rPr>
        <w:t xml:space="preserve">0 </w:t>
      </w:r>
      <w:r w:rsidR="00707A6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D45A65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D45A65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D07FE2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มีดังนี้</w:t>
      </w:r>
    </w:p>
    <w:bookmarkEnd w:id="6"/>
    <w:tbl>
      <w:tblPr>
        <w:tblW w:w="4951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9"/>
        <w:gridCol w:w="2937"/>
        <w:gridCol w:w="904"/>
        <w:gridCol w:w="90"/>
        <w:gridCol w:w="866"/>
        <w:gridCol w:w="176"/>
        <w:gridCol w:w="869"/>
        <w:gridCol w:w="176"/>
        <w:gridCol w:w="866"/>
        <w:gridCol w:w="176"/>
        <w:gridCol w:w="860"/>
        <w:gridCol w:w="176"/>
        <w:gridCol w:w="869"/>
        <w:gridCol w:w="176"/>
        <w:gridCol w:w="456"/>
        <w:gridCol w:w="35"/>
        <w:gridCol w:w="459"/>
        <w:gridCol w:w="176"/>
        <w:gridCol w:w="113"/>
        <w:gridCol w:w="20"/>
        <w:gridCol w:w="733"/>
        <w:gridCol w:w="176"/>
        <w:gridCol w:w="849"/>
      </w:tblGrid>
      <w:tr w:rsidR="005B4635" w:rsidRPr="00A73DBA" w14:paraId="4C78DCBD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152AC697" w14:textId="77777777" w:rsidR="00D07FE2" w:rsidRPr="003C4734" w:rsidRDefault="00D07FE2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2511440E" w14:textId="77777777" w:rsidR="00D07FE2" w:rsidRPr="003C4734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</w:tcPr>
          <w:p w14:paraId="226CA594" w14:textId="77777777" w:rsidR="00D07FE2" w:rsidRPr="003C4734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3D18E619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7F4023EC" w14:textId="77777777" w:rsidR="00D07FE2" w:rsidRPr="003C4734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5AAF0294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00" w:type="pct"/>
          </w:tcPr>
          <w:p w14:paraId="0702CCB3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940" w:type="pct"/>
            <w:gridSpan w:val="6"/>
          </w:tcPr>
          <w:p w14:paraId="117395D8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2" w:type="pct"/>
          </w:tcPr>
          <w:p w14:paraId="1A483665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59" w:type="pct"/>
          </w:tcPr>
          <w:p w14:paraId="5F5B79A3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100" w:type="pct"/>
            <w:gridSpan w:val="2"/>
          </w:tcPr>
          <w:p w14:paraId="53563DDA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7" w:type="pct"/>
          </w:tcPr>
          <w:p w14:paraId="2E8FB3A8" w14:textId="77777777" w:rsidR="00D07FE2" w:rsidRPr="003C4734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09" w:type="pct"/>
            <w:gridSpan w:val="3"/>
            <w:vAlign w:val="bottom"/>
          </w:tcPr>
          <w:p w14:paraId="59EBF73E" w14:textId="77777777" w:rsidR="00D07FE2" w:rsidRPr="00A73DBA" w:rsidRDefault="00D07FE2" w:rsidP="00A11E99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หน่วย: พันบาท)</w:t>
            </w:r>
          </w:p>
        </w:tc>
      </w:tr>
      <w:tr w:rsidR="005B4635" w:rsidRPr="00A73DBA" w14:paraId="1ADBC9CC" w14:textId="77777777" w:rsidTr="005C7D95">
        <w:trPr>
          <w:trHeight w:val="144"/>
        </w:trPr>
        <w:tc>
          <w:tcPr>
            <w:tcW w:w="789" w:type="pct"/>
            <w:vAlign w:val="bottom"/>
          </w:tcPr>
          <w:p w14:paraId="53B928FC" w14:textId="77777777" w:rsidR="00310407" w:rsidRPr="00A73DBA" w:rsidRDefault="00310407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01661BB9" w14:textId="77777777" w:rsidR="00310407" w:rsidRPr="00A73DBA" w:rsidRDefault="00310407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  <w:vMerge w:val="restart"/>
          </w:tcPr>
          <w:p w14:paraId="45424952" w14:textId="77777777" w:rsidR="00310407" w:rsidRPr="00A73DBA" w:rsidRDefault="00310407" w:rsidP="00A11E99">
            <w:pPr>
              <w:ind w:right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B03A2B6" w14:textId="77777777" w:rsidR="00310407" w:rsidRPr="00A73DBA" w:rsidRDefault="00310407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7585EFD7" w14:textId="1D8E2AA7" w:rsidR="00310407" w:rsidRPr="00A73DBA" w:rsidRDefault="00310407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สัดส่วน</w:t>
            </w:r>
          </w:p>
        </w:tc>
        <w:tc>
          <w:tcPr>
            <w:tcW w:w="61" w:type="pct"/>
          </w:tcPr>
          <w:p w14:paraId="2E4EEF23" w14:textId="77777777" w:rsidR="00310407" w:rsidRPr="00A73DBA" w:rsidRDefault="00310407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2126" w:type="pct"/>
            <w:gridSpan w:val="15"/>
          </w:tcPr>
          <w:p w14:paraId="10C619E3" w14:textId="77777777" w:rsidR="00310407" w:rsidRPr="00A73DBA" w:rsidRDefault="00310407" w:rsidP="00A11E99">
            <w:pPr>
              <w:pBdr>
                <w:bottom w:val="single" w:sz="4" w:space="1" w:color="auto"/>
              </w:pBd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5B4635" w:rsidRPr="00A73DBA" w14:paraId="2B4B8E19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7CD950A7" w14:textId="77777777" w:rsidR="00D07FE2" w:rsidRPr="00A73DBA" w:rsidRDefault="00D07FE2" w:rsidP="00A11E99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37F803B1" w14:textId="77777777" w:rsidR="00D07FE2" w:rsidRPr="00A73DBA" w:rsidRDefault="00D07FE2" w:rsidP="00A11E99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  <w:vMerge/>
          </w:tcPr>
          <w:p w14:paraId="40B25BDE" w14:textId="77777777" w:rsidR="00D07FE2" w:rsidRPr="00A73DBA" w:rsidRDefault="00D07FE2" w:rsidP="00A11E99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57B20D4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62" w:type="pct"/>
            <w:gridSpan w:val="3"/>
            <w:vAlign w:val="bottom"/>
          </w:tcPr>
          <w:p w14:paraId="2FA71BF0" w14:textId="72071877" w:rsidR="00D07FE2" w:rsidRPr="00A73DBA" w:rsidRDefault="001039E1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ความ</w:t>
            </w:r>
            <w:r w:rsidR="00D07FE2"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เป็นเจ้าของ</w:t>
            </w:r>
            <w:r w:rsidR="00D07FE2"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="00D07FE2" w:rsidRPr="00A73DBA">
              <w:rPr>
                <w:rFonts w:asciiTheme="majorBidi" w:hAnsiTheme="majorBidi" w:cstheme="majorBidi"/>
                <w:color w:val="000000"/>
                <w:szCs w:val="24"/>
                <w:lang w:val="en-GB"/>
              </w:rPr>
              <w:t>(</w:t>
            </w:r>
            <w:r w:rsidR="00D07FE2"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ร้อยละ)</w:t>
            </w:r>
          </w:p>
        </w:tc>
        <w:tc>
          <w:tcPr>
            <w:tcW w:w="61" w:type="pct"/>
          </w:tcPr>
          <w:p w14:paraId="38E7A57F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59" w:type="pct"/>
            <w:gridSpan w:val="3"/>
            <w:vAlign w:val="bottom"/>
          </w:tcPr>
          <w:p w14:paraId="29C4D4C7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ทุนชำระแล้ว</w:t>
            </w:r>
          </w:p>
        </w:tc>
        <w:tc>
          <w:tcPr>
            <w:tcW w:w="61" w:type="pct"/>
          </w:tcPr>
          <w:p w14:paraId="7F238F63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691" w:type="pct"/>
            <w:gridSpan w:val="5"/>
            <w:vAlign w:val="bottom"/>
          </w:tcPr>
          <w:p w14:paraId="1240B28B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วิธีราคาทุน</w:t>
            </w:r>
          </w:p>
        </w:tc>
        <w:tc>
          <w:tcPr>
            <w:tcW w:w="61" w:type="pct"/>
          </w:tcPr>
          <w:p w14:paraId="570E2F6C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55" w:type="pct"/>
            <w:gridSpan w:val="5"/>
          </w:tcPr>
          <w:p w14:paraId="563E3386" w14:textId="77777777" w:rsidR="00D07FE2" w:rsidRPr="00A73DBA" w:rsidRDefault="00D07FE2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วิธีส่วนได้เสีย</w:t>
            </w:r>
          </w:p>
        </w:tc>
      </w:tr>
      <w:tr w:rsidR="005B4635" w:rsidRPr="00A73DBA" w14:paraId="7462D9A8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0C971693" w14:textId="77777777" w:rsidR="00D07FE2" w:rsidRPr="00A73DBA" w:rsidRDefault="00D07FE2" w:rsidP="00A11E99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017" w:type="pct"/>
          </w:tcPr>
          <w:p w14:paraId="1B49AF71" w14:textId="77777777" w:rsidR="00D07FE2" w:rsidRPr="00A73DBA" w:rsidRDefault="00D07FE2" w:rsidP="00A11E99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13" w:type="pct"/>
          </w:tcPr>
          <w:p w14:paraId="74DC31B4" w14:textId="77777777" w:rsidR="00D07FE2" w:rsidRPr="00A73DBA" w:rsidRDefault="00D07FE2" w:rsidP="00A11E99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ประเทศที่</w:t>
            </w:r>
          </w:p>
        </w:tc>
        <w:tc>
          <w:tcPr>
            <w:tcW w:w="31" w:type="pct"/>
          </w:tcPr>
          <w:p w14:paraId="3E6BB450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4F12685" w14:textId="00AAB896" w:rsidR="00D07FE2" w:rsidRPr="00A73DBA" w:rsidRDefault="00455108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</w:t>
            </w:r>
            <w:r w:rsidR="005A264A"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 w:rsidR="005A264A" w:rsidRPr="00A73DBA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มิถุนายน</w:t>
            </w:r>
          </w:p>
        </w:tc>
        <w:tc>
          <w:tcPr>
            <w:tcW w:w="61" w:type="pct"/>
          </w:tcPr>
          <w:p w14:paraId="725FA4C4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A40D4FC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1" w:type="pct"/>
          </w:tcPr>
          <w:p w14:paraId="0437A30A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57661CA" w14:textId="286D467B" w:rsidR="00D07FE2" w:rsidRPr="00A73DBA" w:rsidRDefault="005A264A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มิถุนายน</w:t>
            </w:r>
          </w:p>
        </w:tc>
        <w:tc>
          <w:tcPr>
            <w:tcW w:w="61" w:type="pct"/>
          </w:tcPr>
          <w:p w14:paraId="09927434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298" w:type="pct"/>
            <w:vAlign w:val="bottom"/>
          </w:tcPr>
          <w:p w14:paraId="52809EFE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1" w:type="pct"/>
          </w:tcPr>
          <w:p w14:paraId="2B6067A4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2C74D19A" w14:textId="3AA2F2A7" w:rsidR="00D07FE2" w:rsidRPr="00A73DBA" w:rsidRDefault="005A264A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มิถุนายน</w:t>
            </w:r>
          </w:p>
        </w:tc>
        <w:tc>
          <w:tcPr>
            <w:tcW w:w="61" w:type="pct"/>
          </w:tcPr>
          <w:p w14:paraId="1899BE50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35998B3D" w14:textId="0F7E5C4C" w:rsidR="00D07FE2" w:rsidRPr="00A73DBA" w:rsidRDefault="00D07FE2" w:rsidP="007D66DB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3</w:t>
            </w:r>
            <w:r w:rsidR="007D66DB"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61" w:type="pct"/>
          </w:tcPr>
          <w:p w14:paraId="5E7F7C79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6649CCA3" w14:textId="788C6AA0" w:rsidR="00D07FE2" w:rsidRPr="00A73DBA" w:rsidRDefault="005A264A" w:rsidP="007D66DB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 w:hint="cs"/>
                <w:color w:val="000000"/>
                <w:spacing w:val="-2"/>
                <w:szCs w:val="24"/>
                <w:cs/>
              </w:rPr>
              <w:t>มิถุนายน</w:t>
            </w:r>
          </w:p>
        </w:tc>
        <w:tc>
          <w:tcPr>
            <w:tcW w:w="61" w:type="pct"/>
          </w:tcPr>
          <w:p w14:paraId="383C7B2E" w14:textId="77777777" w:rsidR="00D07FE2" w:rsidRPr="00A73DBA" w:rsidRDefault="00D07FE2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034E781E" w14:textId="77777777" w:rsidR="00D07FE2" w:rsidRPr="00A73DBA" w:rsidRDefault="00D07FE2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ธันวาคม</w:t>
            </w:r>
          </w:p>
        </w:tc>
      </w:tr>
      <w:tr w:rsidR="008E5D23" w:rsidRPr="00A73DBA" w14:paraId="3D73C24F" w14:textId="77777777" w:rsidTr="0023237F">
        <w:trPr>
          <w:trHeight w:val="144"/>
        </w:trPr>
        <w:tc>
          <w:tcPr>
            <w:tcW w:w="789" w:type="pct"/>
            <w:vAlign w:val="bottom"/>
          </w:tcPr>
          <w:p w14:paraId="0F44FC2C" w14:textId="77777777" w:rsidR="008E5D23" w:rsidRPr="00A73DBA" w:rsidRDefault="008E5D23" w:rsidP="00A11E99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</w:t>
            </w:r>
          </w:p>
        </w:tc>
        <w:tc>
          <w:tcPr>
            <w:tcW w:w="1017" w:type="pct"/>
          </w:tcPr>
          <w:p w14:paraId="648ACB05" w14:textId="77777777" w:rsidR="008E5D23" w:rsidRPr="00A73DBA" w:rsidRDefault="008E5D23" w:rsidP="00363E7B">
            <w:pPr>
              <w:pBdr>
                <w:bottom w:val="single" w:sz="4" w:space="1" w:color="auto"/>
              </w:pBdr>
              <w:ind w:left="114" w:right="180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313" w:type="pct"/>
          </w:tcPr>
          <w:p w14:paraId="3B9B7102" w14:textId="77777777" w:rsidR="008E5D23" w:rsidRPr="00A73DBA" w:rsidRDefault="008E5D23" w:rsidP="00A11E99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กิจการจัดตั้ง</w:t>
            </w:r>
          </w:p>
        </w:tc>
        <w:tc>
          <w:tcPr>
            <w:tcW w:w="31" w:type="pct"/>
          </w:tcPr>
          <w:p w14:paraId="554B2CAC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3FFD9F3F" w14:textId="79E7DE4B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363EE1">
              <w:rPr>
                <w:rFonts w:asciiTheme="majorBidi" w:hAnsiTheme="majorBidi" w:cstheme="majorBidi"/>
                <w:color w:val="000000"/>
                <w:szCs w:val="24"/>
              </w:rPr>
              <w:t>7</w:t>
            </w:r>
          </w:p>
        </w:tc>
        <w:tc>
          <w:tcPr>
            <w:tcW w:w="61" w:type="pct"/>
          </w:tcPr>
          <w:p w14:paraId="7FD308C7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E04B2C7" w14:textId="1781592E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F50CB8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</w:p>
        </w:tc>
        <w:tc>
          <w:tcPr>
            <w:tcW w:w="61" w:type="pct"/>
          </w:tcPr>
          <w:p w14:paraId="754B5920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6A722D9" w14:textId="26F5D3F6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D45A65">
              <w:rPr>
                <w:rFonts w:asciiTheme="majorBidi" w:hAnsiTheme="majorBidi" w:cstheme="majorBidi"/>
                <w:color w:val="000000"/>
                <w:szCs w:val="24"/>
              </w:rPr>
              <w:t>7</w:t>
            </w:r>
          </w:p>
        </w:tc>
        <w:tc>
          <w:tcPr>
            <w:tcW w:w="61" w:type="pct"/>
          </w:tcPr>
          <w:p w14:paraId="34F0D359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15E8C21E" w14:textId="65B5E717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C529DE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</w:p>
        </w:tc>
        <w:tc>
          <w:tcPr>
            <w:tcW w:w="61" w:type="pct"/>
          </w:tcPr>
          <w:p w14:paraId="1D6BC900" w14:textId="77777777" w:rsidR="008E5D23" w:rsidRPr="00A73DBA" w:rsidRDefault="008E5D23" w:rsidP="00A11E99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4B0ABF25" w14:textId="34612543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D45A65">
              <w:rPr>
                <w:rFonts w:asciiTheme="majorBidi" w:hAnsiTheme="majorBidi" w:cstheme="majorBidi"/>
                <w:color w:val="000000"/>
                <w:szCs w:val="24"/>
              </w:rPr>
              <w:t>7</w:t>
            </w:r>
          </w:p>
        </w:tc>
        <w:tc>
          <w:tcPr>
            <w:tcW w:w="61" w:type="pct"/>
          </w:tcPr>
          <w:p w14:paraId="7653C67B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06F246F0" w14:textId="609611EE" w:rsidR="008E5D23" w:rsidRPr="00A73DBA" w:rsidRDefault="008E5D23" w:rsidP="00A11E9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C529DE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</w:p>
        </w:tc>
        <w:tc>
          <w:tcPr>
            <w:tcW w:w="61" w:type="pct"/>
          </w:tcPr>
          <w:p w14:paraId="1798082F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3E7E9FE2" w14:textId="14F8988F" w:rsidR="008E5D23" w:rsidRPr="00A73DBA" w:rsidRDefault="008E5D23" w:rsidP="00A11E99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D45A65">
              <w:rPr>
                <w:rFonts w:asciiTheme="majorBidi" w:hAnsiTheme="majorBidi" w:cstheme="majorBidi"/>
                <w:color w:val="000000"/>
                <w:szCs w:val="24"/>
              </w:rPr>
              <w:t>7</w:t>
            </w:r>
          </w:p>
        </w:tc>
        <w:tc>
          <w:tcPr>
            <w:tcW w:w="61" w:type="pct"/>
          </w:tcPr>
          <w:p w14:paraId="1AC86C68" w14:textId="77777777" w:rsidR="008E5D23" w:rsidRPr="00A73DBA" w:rsidRDefault="008E5D23" w:rsidP="00A11E99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15F39A51" w14:textId="16529071" w:rsidR="008E5D23" w:rsidRPr="00A73DBA" w:rsidRDefault="008E5D23" w:rsidP="00A11E99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>256</w:t>
            </w:r>
            <w:r w:rsidR="00367E85">
              <w:rPr>
                <w:rFonts w:asciiTheme="majorBidi" w:hAnsiTheme="majorBidi" w:cstheme="majorBidi"/>
                <w:color w:val="000000"/>
                <w:szCs w:val="24"/>
              </w:rPr>
              <w:t>6</w:t>
            </w:r>
          </w:p>
        </w:tc>
      </w:tr>
      <w:tr w:rsidR="00F53052" w:rsidRPr="00A73DBA" w14:paraId="55B23A21" w14:textId="77777777" w:rsidTr="0023237F">
        <w:trPr>
          <w:trHeight w:val="342"/>
        </w:trPr>
        <w:tc>
          <w:tcPr>
            <w:tcW w:w="789" w:type="pct"/>
          </w:tcPr>
          <w:p w14:paraId="19ECC5F3" w14:textId="77777777" w:rsidR="00F53052" w:rsidRPr="00A73DBA" w:rsidRDefault="00F53052" w:rsidP="00F53052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ค้าไม้ วังวิเศษ จำกัด</w:t>
            </w:r>
          </w:p>
        </w:tc>
        <w:tc>
          <w:tcPr>
            <w:tcW w:w="1017" w:type="pct"/>
          </w:tcPr>
          <w:p w14:paraId="2B72CB87" w14:textId="65A1DCF0" w:rsidR="00F53052" w:rsidRPr="00A73DBA" w:rsidRDefault="00F53052" w:rsidP="00F53052">
            <w:pPr>
              <w:ind w:left="114" w:right="-6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ประกอบกิจการโรงสีและโรงเลื่อย</w:t>
            </w:r>
          </w:p>
        </w:tc>
        <w:tc>
          <w:tcPr>
            <w:tcW w:w="313" w:type="pct"/>
            <w:vAlign w:val="bottom"/>
          </w:tcPr>
          <w:p w14:paraId="6DF6C21F" w14:textId="77777777" w:rsidR="00F53052" w:rsidRPr="00A73DBA" w:rsidRDefault="00F53052" w:rsidP="00F53052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1" w:type="pct"/>
          </w:tcPr>
          <w:p w14:paraId="2E82156D" w14:textId="77777777" w:rsidR="00F53052" w:rsidRPr="00A73DBA" w:rsidRDefault="00F53052" w:rsidP="00F53052">
            <w:pPr>
              <w:tabs>
                <w:tab w:val="decimal" w:pos="584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F7CBB4E" w14:textId="680463F5" w:rsidR="00F53052" w:rsidRPr="00A73DBA" w:rsidRDefault="00F53052" w:rsidP="00F53052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1" w:type="pct"/>
            <w:vAlign w:val="bottom"/>
          </w:tcPr>
          <w:p w14:paraId="7F2A8ED3" w14:textId="77777777" w:rsidR="00F53052" w:rsidRPr="00A73DBA" w:rsidRDefault="00F53052" w:rsidP="00F53052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1EB63FA6" w14:textId="6CDC2F7B" w:rsidR="00F53052" w:rsidRPr="00A73DBA" w:rsidRDefault="00F53052" w:rsidP="00F53052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49.99</w:t>
            </w:r>
          </w:p>
        </w:tc>
        <w:tc>
          <w:tcPr>
            <w:tcW w:w="61" w:type="pct"/>
            <w:vAlign w:val="bottom"/>
          </w:tcPr>
          <w:p w14:paraId="50B474AF" w14:textId="77777777" w:rsidR="00F53052" w:rsidRPr="00A73DBA" w:rsidRDefault="00F53052" w:rsidP="00F53052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35ED2BF3" w14:textId="7A1E2EED" w:rsidR="00F53052" w:rsidRPr="00A73DBA" w:rsidRDefault="00F53052" w:rsidP="00F53052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66BBE2F7" w14:textId="77777777" w:rsidR="00F53052" w:rsidRPr="00A73DBA" w:rsidRDefault="00F53052" w:rsidP="00F53052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50FF07D4" w14:textId="783D029F" w:rsidR="00F53052" w:rsidRPr="00A73DBA" w:rsidRDefault="00F53052" w:rsidP="00F53052">
            <w:pPr>
              <w:ind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62DC31A5" w14:textId="77777777" w:rsidR="00F53052" w:rsidRPr="00A73DBA" w:rsidRDefault="00F53052" w:rsidP="00F53052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34697AC8" w14:textId="26A5A473" w:rsidR="00F53052" w:rsidRPr="00A73DBA" w:rsidRDefault="00F53052" w:rsidP="00F53052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4D981D74" w14:textId="77777777" w:rsidR="00F53052" w:rsidRPr="00A73DBA" w:rsidRDefault="00F53052" w:rsidP="00F53052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5FAEB9F7" w14:textId="569588C3" w:rsidR="00F53052" w:rsidRPr="00A73DBA" w:rsidRDefault="00F53052" w:rsidP="00F53052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20,000</w:t>
            </w:r>
          </w:p>
        </w:tc>
        <w:tc>
          <w:tcPr>
            <w:tcW w:w="61" w:type="pct"/>
            <w:vAlign w:val="bottom"/>
          </w:tcPr>
          <w:p w14:paraId="4D2115DE" w14:textId="77777777" w:rsidR="00F53052" w:rsidRPr="00A73DBA" w:rsidRDefault="00F53052" w:rsidP="00F53052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0950B706" w14:textId="512B4AFB" w:rsidR="00F53052" w:rsidRPr="00622019" w:rsidRDefault="00F53052" w:rsidP="00F53052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10,107</w:t>
            </w:r>
          </w:p>
        </w:tc>
        <w:tc>
          <w:tcPr>
            <w:tcW w:w="61" w:type="pct"/>
            <w:vAlign w:val="bottom"/>
          </w:tcPr>
          <w:p w14:paraId="788A1EB1" w14:textId="77777777" w:rsidR="00F53052" w:rsidRPr="00A73DBA" w:rsidRDefault="00F53052" w:rsidP="00F53052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5C8715F" w14:textId="25BC5820" w:rsidR="00F53052" w:rsidRPr="00A73DBA" w:rsidRDefault="00F53052" w:rsidP="00F53052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10,981</w:t>
            </w:r>
          </w:p>
        </w:tc>
      </w:tr>
      <w:tr w:rsidR="0042199A" w:rsidRPr="00A73DBA" w14:paraId="45681D6B" w14:textId="77777777" w:rsidTr="0023237F">
        <w:trPr>
          <w:trHeight w:val="414"/>
        </w:trPr>
        <w:tc>
          <w:tcPr>
            <w:tcW w:w="789" w:type="pct"/>
          </w:tcPr>
          <w:p w14:paraId="316CDE0E" w14:textId="77777777" w:rsidR="0042199A" w:rsidRPr="00A73DBA" w:rsidRDefault="0042199A" w:rsidP="0042199A">
            <w:pPr>
              <w:ind w:left="177" w:right="-486" w:hanging="177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บริษัท ซิสเต็ม แอนด์</w:t>
            </w:r>
          </w:p>
          <w:p w14:paraId="388F7F4D" w14:textId="77777777" w:rsidR="0042199A" w:rsidRPr="00A73DBA" w:rsidRDefault="0042199A" w:rsidP="00F3525C">
            <w:pPr>
              <w:ind w:left="180" w:right="-486" w:firstLine="117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ซอฟท์แวร์ เซอร์วิสเซส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จำกัด</w:t>
            </w:r>
          </w:p>
        </w:tc>
        <w:tc>
          <w:tcPr>
            <w:tcW w:w="1017" w:type="pct"/>
          </w:tcPr>
          <w:p w14:paraId="7D79380C" w14:textId="7E2579A1" w:rsidR="0042199A" w:rsidRPr="00A73DBA" w:rsidRDefault="0042199A" w:rsidP="0042199A">
            <w:pPr>
              <w:ind w:left="384" w:right="-68" w:hanging="270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ให้บริการและจำหน่ายอุปกรณ์ต่าง</w:t>
            </w:r>
            <w:r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ๆ</w:t>
            </w:r>
          </w:p>
          <w:p w14:paraId="741379FF" w14:textId="3B6DC707" w:rsidR="0042199A" w:rsidRPr="00A73DBA" w:rsidRDefault="0042199A" w:rsidP="0042199A">
            <w:pPr>
              <w:ind w:left="384" w:right="-6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ที่เกี่ยวข้องกับเกมส์วีอาร์</w:t>
            </w:r>
          </w:p>
        </w:tc>
        <w:tc>
          <w:tcPr>
            <w:tcW w:w="313" w:type="pct"/>
            <w:vAlign w:val="bottom"/>
          </w:tcPr>
          <w:p w14:paraId="2A3C215A" w14:textId="77777777" w:rsidR="0042199A" w:rsidRPr="00A73DBA" w:rsidRDefault="0042199A" w:rsidP="0042199A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1" w:type="pct"/>
          </w:tcPr>
          <w:p w14:paraId="5FD83AF5" w14:textId="77777777" w:rsidR="0042199A" w:rsidRPr="00A73DBA" w:rsidRDefault="0042199A" w:rsidP="0042199A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055AAADD" w14:textId="1FB7F099" w:rsidR="0042199A" w:rsidRPr="00A73DBA" w:rsidRDefault="0042199A" w:rsidP="0042199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35.00</w:t>
            </w:r>
          </w:p>
        </w:tc>
        <w:tc>
          <w:tcPr>
            <w:tcW w:w="61" w:type="pct"/>
            <w:vAlign w:val="bottom"/>
          </w:tcPr>
          <w:p w14:paraId="02599C4F" w14:textId="77777777" w:rsidR="0042199A" w:rsidRPr="00A73DBA" w:rsidRDefault="0042199A" w:rsidP="0042199A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42CE22C5" w14:textId="388D32B2" w:rsidR="0042199A" w:rsidRPr="00A73DBA" w:rsidRDefault="0042199A" w:rsidP="0042199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35.00</w:t>
            </w:r>
          </w:p>
        </w:tc>
        <w:tc>
          <w:tcPr>
            <w:tcW w:w="61" w:type="pct"/>
          </w:tcPr>
          <w:p w14:paraId="7918AF84" w14:textId="77777777" w:rsidR="0042199A" w:rsidRPr="00A73DBA" w:rsidRDefault="0042199A" w:rsidP="0042199A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3124487" w14:textId="72FB3580" w:rsidR="0042199A" w:rsidRPr="00A73DBA" w:rsidRDefault="0042199A" w:rsidP="0042199A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2EDBC656" w14:textId="77777777" w:rsidR="0042199A" w:rsidRPr="00A73DBA" w:rsidRDefault="0042199A" w:rsidP="0042199A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40549C2C" w14:textId="60EE7B56" w:rsidR="0042199A" w:rsidRPr="00A73DBA" w:rsidRDefault="0042199A" w:rsidP="0042199A">
            <w:pPr>
              <w:ind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08F8100A" w14:textId="77777777" w:rsidR="0042199A" w:rsidRPr="00A73DBA" w:rsidRDefault="0042199A" w:rsidP="0042199A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2F8C111F" w14:textId="3BA295D6" w:rsidR="0042199A" w:rsidRPr="00A73DBA" w:rsidRDefault="0042199A" w:rsidP="0042199A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2B79A2A9" w14:textId="77777777" w:rsidR="0042199A" w:rsidRPr="00A73DBA" w:rsidRDefault="0042199A" w:rsidP="0042199A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74620369" w14:textId="1010C0B7" w:rsidR="0042199A" w:rsidRPr="00A73DBA" w:rsidRDefault="0042199A" w:rsidP="0042199A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3,500</w:t>
            </w:r>
          </w:p>
        </w:tc>
        <w:tc>
          <w:tcPr>
            <w:tcW w:w="61" w:type="pct"/>
            <w:vAlign w:val="bottom"/>
          </w:tcPr>
          <w:p w14:paraId="6F29C110" w14:textId="77777777" w:rsidR="0042199A" w:rsidRPr="00A73DBA" w:rsidRDefault="0042199A" w:rsidP="0042199A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2FE06EA3" w14:textId="521D198B" w:rsidR="0042199A" w:rsidRPr="00622019" w:rsidRDefault="0042199A" w:rsidP="0042199A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50012560" w14:textId="77777777" w:rsidR="0042199A" w:rsidRPr="00A73DBA" w:rsidRDefault="0042199A" w:rsidP="0042199A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5703BCA0" w14:textId="61DF326E" w:rsidR="0042199A" w:rsidRPr="00A73DBA" w:rsidRDefault="0042199A" w:rsidP="0042199A">
            <w:pPr>
              <w:tabs>
                <w:tab w:val="decimal" w:pos="803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42199A" w:rsidRPr="00A73DBA" w14:paraId="48E79FCA" w14:textId="77777777" w:rsidTr="0023237F">
        <w:trPr>
          <w:trHeight w:val="414"/>
        </w:trPr>
        <w:tc>
          <w:tcPr>
            <w:tcW w:w="789" w:type="pct"/>
          </w:tcPr>
          <w:p w14:paraId="78A0618B" w14:textId="77777777" w:rsidR="0042199A" w:rsidRPr="00A73DBA" w:rsidRDefault="0042199A" w:rsidP="0042199A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บริษัท</w:t>
            </w: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A73DBA">
              <w:rPr>
                <w:rStyle w:val="normaltextrun"/>
                <w:rFonts w:asciiTheme="majorBidi" w:hAnsiTheme="majorBidi" w:cstheme="majorBidi" w:hint="cs"/>
                <w:color w:val="000000"/>
                <w:szCs w:val="24"/>
                <w:shd w:val="clear" w:color="auto" w:fill="FFFFFF"/>
                <w:cs/>
              </w:rPr>
              <w:t>กรุงไทย แลนด์</w:t>
            </w:r>
          </w:p>
          <w:p w14:paraId="54B54F3F" w14:textId="3CD7BCD0" w:rsidR="0042199A" w:rsidRPr="00A73DBA" w:rsidRDefault="0042199A" w:rsidP="00F3525C">
            <w:pPr>
              <w:ind w:left="177" w:right="-486" w:firstLine="129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Style w:val="normaltextrun"/>
                <w:rFonts w:asciiTheme="majorBidi" w:hAnsiTheme="majorBidi" w:cstheme="majorBidi" w:hint="cs"/>
                <w:color w:val="000000"/>
                <w:szCs w:val="24"/>
                <w:shd w:val="clear" w:color="auto" w:fill="FFFFFF"/>
                <w:cs/>
              </w:rPr>
              <w:t>ดีวีลอปเม้นท์</w:t>
            </w: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</w:rPr>
              <w:t> </w:t>
            </w:r>
            <w:r w:rsidRPr="00A73DBA">
              <w:rPr>
                <w:rStyle w:val="normaltextrun"/>
                <w:rFonts w:asciiTheme="majorBidi" w:hAnsiTheme="majorBidi" w:cstheme="majorBidi"/>
                <w:color w:val="000000"/>
                <w:szCs w:val="24"/>
                <w:shd w:val="clear" w:color="auto" w:fill="FFFFFF"/>
                <w:cs/>
              </w:rPr>
              <w:t>จำกัด</w:t>
            </w:r>
          </w:p>
        </w:tc>
        <w:tc>
          <w:tcPr>
            <w:tcW w:w="1017" w:type="pct"/>
          </w:tcPr>
          <w:p w14:paraId="4AAE0D76" w14:textId="7AACB0BF" w:rsidR="0042199A" w:rsidRPr="00A73DBA" w:rsidRDefault="0042199A" w:rsidP="0042199A">
            <w:pPr>
              <w:ind w:left="204" w:right="-68" w:hanging="6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szCs w:val="24"/>
                <w:cs/>
              </w:rPr>
              <w:t>ประกอบกิจการ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ให้บริการพื้นที่แบบรวม</w:t>
            </w:r>
          </w:p>
        </w:tc>
        <w:tc>
          <w:tcPr>
            <w:tcW w:w="313" w:type="pct"/>
            <w:vAlign w:val="bottom"/>
          </w:tcPr>
          <w:p w14:paraId="12473F16" w14:textId="3B336238" w:rsidR="0042199A" w:rsidRPr="00A73DBA" w:rsidRDefault="0042199A" w:rsidP="0042199A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ไทย</w:t>
            </w:r>
          </w:p>
        </w:tc>
        <w:tc>
          <w:tcPr>
            <w:tcW w:w="31" w:type="pct"/>
          </w:tcPr>
          <w:p w14:paraId="524BF2F4" w14:textId="77777777" w:rsidR="0042199A" w:rsidRPr="00A73DBA" w:rsidRDefault="0042199A" w:rsidP="0042199A">
            <w:pPr>
              <w:tabs>
                <w:tab w:val="decimal" w:pos="62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6B44AD0" w14:textId="1F3DBD6D" w:rsidR="0042199A" w:rsidRPr="00A73DBA" w:rsidRDefault="0042199A" w:rsidP="0042199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27.84</w:t>
            </w:r>
          </w:p>
        </w:tc>
        <w:tc>
          <w:tcPr>
            <w:tcW w:w="61" w:type="pct"/>
            <w:vAlign w:val="bottom"/>
          </w:tcPr>
          <w:p w14:paraId="0DA6F50B" w14:textId="77777777" w:rsidR="0042199A" w:rsidRPr="00A73DBA" w:rsidRDefault="0042199A" w:rsidP="0042199A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5913548D" w14:textId="47A7C7BC" w:rsidR="0042199A" w:rsidRPr="00A73DBA" w:rsidRDefault="0042199A" w:rsidP="0042199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27.84</w:t>
            </w:r>
          </w:p>
        </w:tc>
        <w:tc>
          <w:tcPr>
            <w:tcW w:w="61" w:type="pct"/>
          </w:tcPr>
          <w:p w14:paraId="559F8FD8" w14:textId="77777777" w:rsidR="0042199A" w:rsidRPr="00A73DBA" w:rsidRDefault="0042199A" w:rsidP="0042199A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655E3D83" w14:textId="2A4075FF" w:rsidR="0042199A" w:rsidRPr="00A73DBA" w:rsidRDefault="0042199A" w:rsidP="0042199A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1" w:type="pct"/>
            <w:vAlign w:val="bottom"/>
          </w:tcPr>
          <w:p w14:paraId="6B6AC7F1" w14:textId="77777777" w:rsidR="0042199A" w:rsidRPr="00A73DBA" w:rsidRDefault="0042199A" w:rsidP="0042199A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A856454" w14:textId="3814C153" w:rsidR="0042199A" w:rsidRPr="00A73DBA" w:rsidRDefault="0042199A" w:rsidP="0042199A">
            <w:pPr>
              <w:ind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135,000</w:t>
            </w:r>
          </w:p>
        </w:tc>
        <w:tc>
          <w:tcPr>
            <w:tcW w:w="61" w:type="pct"/>
            <w:vAlign w:val="bottom"/>
          </w:tcPr>
          <w:p w14:paraId="6A66ED6A" w14:textId="77777777" w:rsidR="0042199A" w:rsidRPr="00A73DBA" w:rsidRDefault="0042199A" w:rsidP="0042199A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09AEE1F0" w14:textId="675B0636" w:rsidR="0042199A" w:rsidRPr="00A73DBA" w:rsidRDefault="0042199A" w:rsidP="0042199A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350,000</w:t>
            </w:r>
          </w:p>
        </w:tc>
        <w:tc>
          <w:tcPr>
            <w:tcW w:w="61" w:type="pct"/>
            <w:vAlign w:val="bottom"/>
          </w:tcPr>
          <w:p w14:paraId="151E7348" w14:textId="77777777" w:rsidR="0042199A" w:rsidRPr="00A73DBA" w:rsidRDefault="0042199A" w:rsidP="0042199A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vAlign w:val="bottom"/>
          </w:tcPr>
          <w:p w14:paraId="4C394262" w14:textId="2925C197" w:rsidR="0042199A" w:rsidRPr="00A73DBA" w:rsidRDefault="0042199A" w:rsidP="0042199A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350,000</w:t>
            </w:r>
          </w:p>
        </w:tc>
        <w:tc>
          <w:tcPr>
            <w:tcW w:w="61" w:type="pct"/>
            <w:vAlign w:val="bottom"/>
          </w:tcPr>
          <w:p w14:paraId="4BB49067" w14:textId="77777777" w:rsidR="0042199A" w:rsidRPr="00A73DBA" w:rsidRDefault="0042199A" w:rsidP="0042199A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vAlign w:val="bottom"/>
          </w:tcPr>
          <w:p w14:paraId="6914A159" w14:textId="22FE8B10" w:rsidR="0042199A" w:rsidRPr="00622019" w:rsidRDefault="0042199A" w:rsidP="0042199A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309,770</w:t>
            </w:r>
          </w:p>
        </w:tc>
        <w:tc>
          <w:tcPr>
            <w:tcW w:w="61" w:type="pct"/>
            <w:vAlign w:val="bottom"/>
          </w:tcPr>
          <w:p w14:paraId="577EBCAE" w14:textId="77777777" w:rsidR="0042199A" w:rsidRPr="00A73DBA" w:rsidRDefault="0042199A" w:rsidP="0042199A">
            <w:pPr>
              <w:tabs>
                <w:tab w:val="decimal" w:pos="680"/>
                <w:tab w:val="decimal" w:pos="792"/>
                <w:tab w:val="decimal" w:pos="848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vAlign w:val="bottom"/>
          </w:tcPr>
          <w:p w14:paraId="341947E3" w14:textId="4173A0C9" w:rsidR="0042199A" w:rsidRPr="00A73DBA" w:rsidRDefault="0042199A" w:rsidP="0042199A">
            <w:pPr>
              <w:tabs>
                <w:tab w:val="decimal" w:pos="803"/>
              </w:tabs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318,507</w:t>
            </w:r>
          </w:p>
        </w:tc>
      </w:tr>
      <w:tr w:rsidR="0042199A" w:rsidRPr="00A73DBA" w14:paraId="55CF7A59" w14:textId="77777777" w:rsidTr="0023237F">
        <w:trPr>
          <w:trHeight w:val="144"/>
        </w:trPr>
        <w:tc>
          <w:tcPr>
            <w:tcW w:w="789" w:type="pct"/>
          </w:tcPr>
          <w:p w14:paraId="56C5EEB2" w14:textId="77777777" w:rsidR="0042199A" w:rsidRPr="00A73DBA" w:rsidRDefault="0042199A" w:rsidP="0042199A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1017" w:type="pct"/>
            <w:vAlign w:val="bottom"/>
          </w:tcPr>
          <w:p w14:paraId="02630BCB" w14:textId="77777777" w:rsidR="0042199A" w:rsidRPr="00A73DBA" w:rsidRDefault="0042199A" w:rsidP="0042199A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</w:tcPr>
          <w:p w14:paraId="2CC81827" w14:textId="77777777" w:rsidR="0042199A" w:rsidRPr="00A73DBA" w:rsidRDefault="0042199A" w:rsidP="0042199A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3536CDC" w14:textId="77777777" w:rsidR="0042199A" w:rsidRPr="00A73DBA" w:rsidRDefault="0042199A" w:rsidP="0042199A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</w:tcPr>
          <w:p w14:paraId="0283F27E" w14:textId="77777777" w:rsidR="0042199A" w:rsidRPr="00A73DBA" w:rsidRDefault="0042199A" w:rsidP="0042199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1AFA7297" w14:textId="77777777" w:rsidR="0042199A" w:rsidRPr="00A73DBA" w:rsidRDefault="0042199A" w:rsidP="0042199A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</w:tcPr>
          <w:p w14:paraId="150AC1C8" w14:textId="77777777" w:rsidR="0042199A" w:rsidRPr="00A73DBA" w:rsidRDefault="0042199A" w:rsidP="0042199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58B8E59B" w14:textId="77777777" w:rsidR="0042199A" w:rsidRPr="00A73DBA" w:rsidRDefault="0042199A" w:rsidP="0042199A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484D3DE1" w14:textId="77777777" w:rsidR="0042199A" w:rsidRPr="00A73DBA" w:rsidRDefault="0042199A" w:rsidP="0042199A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564BC105" w14:textId="77777777" w:rsidR="0042199A" w:rsidRPr="00A73DBA" w:rsidRDefault="0042199A" w:rsidP="0042199A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3338C651" w14:textId="77777777" w:rsidR="0042199A" w:rsidRPr="00A73DBA" w:rsidRDefault="0042199A" w:rsidP="0042199A">
            <w:pPr>
              <w:ind w:left="-200" w:right="8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41CE1AD" w14:textId="77777777" w:rsidR="0042199A" w:rsidRPr="00A73DBA" w:rsidRDefault="0042199A" w:rsidP="0042199A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vAlign w:val="bottom"/>
          </w:tcPr>
          <w:p w14:paraId="030A71EF" w14:textId="1097E870" w:rsidR="0042199A" w:rsidRPr="00A73DBA" w:rsidRDefault="0042199A" w:rsidP="0042199A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373,500</w:t>
            </w:r>
          </w:p>
        </w:tc>
        <w:tc>
          <w:tcPr>
            <w:tcW w:w="61" w:type="pct"/>
            <w:vAlign w:val="bottom"/>
          </w:tcPr>
          <w:p w14:paraId="42C18742" w14:textId="77777777" w:rsidR="0042199A" w:rsidRPr="00A73DBA" w:rsidRDefault="0042199A" w:rsidP="0042199A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tcBorders>
              <w:top w:val="single" w:sz="4" w:space="0" w:color="auto"/>
            </w:tcBorders>
            <w:vAlign w:val="bottom"/>
          </w:tcPr>
          <w:p w14:paraId="156ED9FB" w14:textId="66097333" w:rsidR="0042199A" w:rsidRPr="00A73DBA" w:rsidRDefault="0042199A" w:rsidP="0042199A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373,500</w:t>
            </w:r>
          </w:p>
        </w:tc>
        <w:tc>
          <w:tcPr>
            <w:tcW w:w="61" w:type="pct"/>
            <w:vAlign w:val="bottom"/>
          </w:tcPr>
          <w:p w14:paraId="58AD24FC" w14:textId="77777777" w:rsidR="0042199A" w:rsidRPr="00A73DBA" w:rsidRDefault="0042199A" w:rsidP="0042199A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</w:tcBorders>
            <w:vAlign w:val="bottom"/>
          </w:tcPr>
          <w:p w14:paraId="0570B73C" w14:textId="3E9B4A68" w:rsidR="0042199A" w:rsidRPr="00622019" w:rsidRDefault="0042199A" w:rsidP="0042199A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319,877</w:t>
            </w:r>
          </w:p>
        </w:tc>
        <w:tc>
          <w:tcPr>
            <w:tcW w:w="61" w:type="pct"/>
            <w:vAlign w:val="bottom"/>
          </w:tcPr>
          <w:p w14:paraId="50322A8C" w14:textId="77777777" w:rsidR="0042199A" w:rsidRPr="00A73DBA" w:rsidRDefault="0042199A" w:rsidP="0042199A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72E14" w14:textId="7C545826" w:rsidR="0042199A" w:rsidRPr="00A73DBA" w:rsidRDefault="0042199A" w:rsidP="0042199A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329,488</w:t>
            </w:r>
          </w:p>
        </w:tc>
      </w:tr>
      <w:tr w:rsidR="0042199A" w:rsidRPr="00A73DBA" w14:paraId="23CDA4FB" w14:textId="77777777" w:rsidTr="00D037F1">
        <w:trPr>
          <w:trHeight w:val="144"/>
        </w:trPr>
        <w:tc>
          <w:tcPr>
            <w:tcW w:w="789" w:type="pct"/>
          </w:tcPr>
          <w:p w14:paraId="1395944F" w14:textId="7DAEBA9E" w:rsidR="0042199A" w:rsidRPr="00A73DBA" w:rsidRDefault="0042199A" w:rsidP="0042199A">
            <w:pPr>
              <w:ind w:right="-486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Cs w:val="24"/>
                <w:u w:val="single"/>
                <w:cs/>
              </w:rPr>
              <w:t>หัก</w:t>
            </w:r>
            <w:r w:rsidRPr="00F73C9C">
              <w:rPr>
                <w:rFonts w:asciiTheme="majorBidi" w:hAnsiTheme="majorBidi" w:cstheme="majorBidi"/>
                <w:color w:val="000000"/>
                <w:szCs w:val="24"/>
              </w:rPr>
              <w:t xml:space="preserve">: </w:t>
            </w:r>
            <w:r w:rsidRPr="00A73DBA">
              <w:rPr>
                <w:rFonts w:asciiTheme="majorBidi" w:hAnsiTheme="majorBidi" w:cstheme="majorBidi"/>
                <w:color w:val="000000"/>
                <w:szCs w:val="24"/>
                <w:cs/>
              </w:rPr>
              <w:t>ค่าเผื่อการด้อยค่า</w:t>
            </w:r>
            <w:r w:rsidRPr="00A73DBA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เงินลงทุน</w:t>
            </w:r>
          </w:p>
        </w:tc>
        <w:tc>
          <w:tcPr>
            <w:tcW w:w="1017" w:type="pct"/>
            <w:vAlign w:val="bottom"/>
          </w:tcPr>
          <w:p w14:paraId="6C67445B" w14:textId="77777777" w:rsidR="0042199A" w:rsidRPr="00A73DBA" w:rsidRDefault="0042199A" w:rsidP="0042199A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</w:tcPr>
          <w:p w14:paraId="50B656F6" w14:textId="77777777" w:rsidR="0042199A" w:rsidRPr="00A73DBA" w:rsidRDefault="0042199A" w:rsidP="0042199A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7E32F79A" w14:textId="77777777" w:rsidR="0042199A" w:rsidRPr="00A73DBA" w:rsidRDefault="0042199A" w:rsidP="0042199A">
            <w:pPr>
              <w:tabs>
                <w:tab w:val="decimal" w:pos="623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300" w:type="pct"/>
          </w:tcPr>
          <w:p w14:paraId="0451BFCB" w14:textId="77777777" w:rsidR="0042199A" w:rsidRPr="00A73DBA" w:rsidRDefault="0042199A" w:rsidP="0042199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4F377123" w14:textId="77777777" w:rsidR="0042199A" w:rsidRPr="00A73DBA" w:rsidRDefault="0042199A" w:rsidP="0042199A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</w:tcPr>
          <w:p w14:paraId="1CFC33DE" w14:textId="77777777" w:rsidR="0042199A" w:rsidRPr="00A73DBA" w:rsidRDefault="0042199A" w:rsidP="0042199A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61" w:type="pct"/>
          </w:tcPr>
          <w:p w14:paraId="125E918F" w14:textId="77777777" w:rsidR="0042199A" w:rsidRPr="00A73DBA" w:rsidRDefault="0042199A" w:rsidP="0042199A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5102E07B" w14:textId="77777777" w:rsidR="0042199A" w:rsidRPr="00A73DBA" w:rsidRDefault="0042199A" w:rsidP="0042199A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766ABE19" w14:textId="77777777" w:rsidR="0042199A" w:rsidRPr="00A73DBA" w:rsidRDefault="0042199A" w:rsidP="0042199A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780BC91A" w14:textId="77777777" w:rsidR="0042199A" w:rsidRPr="00A73DBA" w:rsidRDefault="0042199A" w:rsidP="0042199A">
            <w:pPr>
              <w:ind w:left="-200" w:right="82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61" w:type="pct"/>
            <w:vAlign w:val="bottom"/>
          </w:tcPr>
          <w:p w14:paraId="772EECBE" w14:textId="77777777" w:rsidR="0042199A" w:rsidRPr="00A73DBA" w:rsidRDefault="0042199A" w:rsidP="0042199A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Cs w:val="24"/>
                <w:lang w:val="en-GB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vAlign w:val="bottom"/>
          </w:tcPr>
          <w:p w14:paraId="5E3D306E" w14:textId="2EBCB960" w:rsidR="0042199A" w:rsidRPr="00A73DBA" w:rsidRDefault="0042199A" w:rsidP="0042199A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1" w:type="pct"/>
            <w:vAlign w:val="bottom"/>
          </w:tcPr>
          <w:p w14:paraId="6C77CC17" w14:textId="77777777" w:rsidR="0042199A" w:rsidRPr="00A73DBA" w:rsidRDefault="0042199A" w:rsidP="0042199A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tcBorders>
              <w:bottom w:val="single" w:sz="4" w:space="0" w:color="auto"/>
            </w:tcBorders>
            <w:vAlign w:val="bottom"/>
          </w:tcPr>
          <w:p w14:paraId="4ADD9048" w14:textId="634A9986" w:rsidR="0042199A" w:rsidRPr="00A73DBA" w:rsidRDefault="0042199A" w:rsidP="0042199A">
            <w:pPr>
              <w:ind w:left="-53"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(3,500)</w:t>
            </w:r>
          </w:p>
        </w:tc>
        <w:tc>
          <w:tcPr>
            <w:tcW w:w="61" w:type="pct"/>
            <w:vAlign w:val="bottom"/>
          </w:tcPr>
          <w:p w14:paraId="30F4F2CC" w14:textId="77777777" w:rsidR="0042199A" w:rsidRPr="00A73DBA" w:rsidRDefault="0042199A" w:rsidP="0042199A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tcBorders>
              <w:bottom w:val="single" w:sz="4" w:space="0" w:color="auto"/>
            </w:tcBorders>
            <w:vAlign w:val="bottom"/>
          </w:tcPr>
          <w:p w14:paraId="40135161" w14:textId="419CE335" w:rsidR="0042199A" w:rsidRPr="00622019" w:rsidRDefault="0042199A" w:rsidP="0042199A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61" w:type="pct"/>
            <w:vAlign w:val="bottom"/>
          </w:tcPr>
          <w:p w14:paraId="4025C4D7" w14:textId="77777777" w:rsidR="0042199A" w:rsidRPr="00A73DBA" w:rsidRDefault="0042199A" w:rsidP="0042199A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D3457" w14:textId="434C76D9" w:rsidR="0042199A" w:rsidRPr="00A73DBA" w:rsidRDefault="0042199A" w:rsidP="0042199A">
            <w:pPr>
              <w:ind w:right="32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</w:tr>
      <w:tr w:rsidR="0042199A" w:rsidRPr="00B118B0" w14:paraId="2F0DFF7E" w14:textId="77777777" w:rsidTr="00E67503">
        <w:trPr>
          <w:trHeight w:val="144"/>
        </w:trPr>
        <w:tc>
          <w:tcPr>
            <w:tcW w:w="789" w:type="pct"/>
          </w:tcPr>
          <w:p w14:paraId="233EED94" w14:textId="215E9597" w:rsidR="0042199A" w:rsidRPr="00A73DBA" w:rsidRDefault="009B3A55" w:rsidP="0042199A">
            <w:pPr>
              <w:tabs>
                <w:tab w:val="left" w:pos="1710"/>
              </w:tabs>
              <w:ind w:right="-486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Cs w:val="24"/>
                <w:cs/>
              </w:rPr>
              <w:t>รวม</w:t>
            </w:r>
            <w:r w:rsidR="0042199A" w:rsidRPr="00A73DB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 xml:space="preserve">เงินลงทุนในบริษัทร่วม </w:t>
            </w:r>
            <w:r w:rsidR="0042199A" w:rsidRPr="00A73DBA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- </w:t>
            </w:r>
            <w:r w:rsidR="0042199A" w:rsidRPr="00A73DBA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สุทธิ</w:t>
            </w:r>
          </w:p>
        </w:tc>
        <w:tc>
          <w:tcPr>
            <w:tcW w:w="1017" w:type="pct"/>
          </w:tcPr>
          <w:p w14:paraId="402D09AD" w14:textId="77777777" w:rsidR="0042199A" w:rsidRPr="00A73DBA" w:rsidRDefault="0042199A" w:rsidP="0042199A">
            <w:pPr>
              <w:tabs>
                <w:tab w:val="decimal" w:pos="486"/>
              </w:tabs>
              <w:ind w:left="180" w:right="-68"/>
              <w:jc w:val="both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3" w:type="pct"/>
            <w:vAlign w:val="bottom"/>
          </w:tcPr>
          <w:p w14:paraId="1AD9138F" w14:textId="77777777" w:rsidR="0042199A" w:rsidRPr="00A73DBA" w:rsidRDefault="0042199A" w:rsidP="0042199A">
            <w:pPr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31" w:type="pct"/>
          </w:tcPr>
          <w:p w14:paraId="14D00308" w14:textId="77777777" w:rsidR="0042199A" w:rsidRPr="00A73DBA" w:rsidRDefault="0042199A" w:rsidP="0042199A">
            <w:pPr>
              <w:tabs>
                <w:tab w:val="decimal" w:pos="486"/>
              </w:tabs>
              <w:ind w:left="-25" w:right="-68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0B111896" w14:textId="77777777" w:rsidR="0042199A" w:rsidRPr="00A73DBA" w:rsidRDefault="0042199A" w:rsidP="0042199A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9E8DB54" w14:textId="77777777" w:rsidR="0042199A" w:rsidRPr="00A73DBA" w:rsidRDefault="0042199A" w:rsidP="0042199A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1" w:type="pct"/>
            <w:vAlign w:val="bottom"/>
          </w:tcPr>
          <w:p w14:paraId="6532FF21" w14:textId="77777777" w:rsidR="0042199A" w:rsidRPr="00A73DBA" w:rsidRDefault="0042199A" w:rsidP="0042199A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</w:tcPr>
          <w:p w14:paraId="7072781E" w14:textId="77777777" w:rsidR="0042199A" w:rsidRPr="00A73DBA" w:rsidRDefault="0042199A" w:rsidP="0042199A">
            <w:pPr>
              <w:tabs>
                <w:tab w:val="decimal" w:pos="720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300" w:type="pct"/>
            <w:vAlign w:val="bottom"/>
          </w:tcPr>
          <w:p w14:paraId="7276FCA6" w14:textId="77777777" w:rsidR="0042199A" w:rsidRPr="00A73DBA" w:rsidRDefault="0042199A" w:rsidP="0042199A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59C75FEB" w14:textId="77777777" w:rsidR="0042199A" w:rsidRPr="00A73DBA" w:rsidRDefault="0042199A" w:rsidP="0042199A">
            <w:pPr>
              <w:tabs>
                <w:tab w:val="decimal" w:pos="720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298" w:type="pct"/>
            <w:vAlign w:val="bottom"/>
          </w:tcPr>
          <w:p w14:paraId="50B79EB3" w14:textId="77777777" w:rsidR="0042199A" w:rsidRPr="00A73DBA" w:rsidRDefault="0042199A" w:rsidP="0042199A">
            <w:pPr>
              <w:ind w:left="-200" w:right="8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61" w:type="pct"/>
            <w:vAlign w:val="bottom"/>
          </w:tcPr>
          <w:p w14:paraId="2F501B2F" w14:textId="77777777" w:rsidR="0042199A" w:rsidRPr="00A73DBA" w:rsidRDefault="0042199A" w:rsidP="0042199A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2FB1F7" w14:textId="5E28F997" w:rsidR="0042199A" w:rsidRPr="00A73DBA" w:rsidRDefault="0042199A" w:rsidP="00E67503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370,000</w:t>
            </w:r>
          </w:p>
        </w:tc>
        <w:tc>
          <w:tcPr>
            <w:tcW w:w="61" w:type="pct"/>
            <w:vAlign w:val="bottom"/>
          </w:tcPr>
          <w:p w14:paraId="53CB2D0B" w14:textId="77777777" w:rsidR="0042199A" w:rsidRPr="00A73DBA" w:rsidRDefault="0042199A" w:rsidP="0042199A">
            <w:pPr>
              <w:tabs>
                <w:tab w:val="decimal" w:pos="68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29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BD072" w14:textId="08E6D782" w:rsidR="0042199A" w:rsidRPr="00A73DBA" w:rsidRDefault="0042199A" w:rsidP="00E67503">
            <w:pPr>
              <w:ind w:left="37"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370,000</w:t>
            </w:r>
          </w:p>
        </w:tc>
        <w:tc>
          <w:tcPr>
            <w:tcW w:w="61" w:type="pct"/>
            <w:vAlign w:val="bottom"/>
          </w:tcPr>
          <w:p w14:paraId="72C869E5" w14:textId="77777777" w:rsidR="0042199A" w:rsidRPr="00A73DBA" w:rsidRDefault="0042199A" w:rsidP="0042199A">
            <w:pPr>
              <w:ind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300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37725" w14:textId="397EFCDE" w:rsidR="0042199A" w:rsidRPr="00622019" w:rsidRDefault="0042199A" w:rsidP="00E67503">
            <w:pPr>
              <w:ind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319,877</w:t>
            </w:r>
          </w:p>
        </w:tc>
        <w:tc>
          <w:tcPr>
            <w:tcW w:w="61" w:type="pct"/>
            <w:vAlign w:val="bottom"/>
          </w:tcPr>
          <w:p w14:paraId="6D4E9124" w14:textId="77777777" w:rsidR="0042199A" w:rsidRPr="00A73DBA" w:rsidRDefault="0042199A" w:rsidP="0042199A">
            <w:pPr>
              <w:ind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2315F3" w14:textId="0C6E70A2" w:rsidR="0042199A" w:rsidRPr="003C4734" w:rsidRDefault="0042199A" w:rsidP="00E67503">
            <w:pPr>
              <w:ind w:left="-200" w:right="32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329,488</w:t>
            </w:r>
          </w:p>
        </w:tc>
      </w:tr>
    </w:tbl>
    <w:p w14:paraId="47E9023C" w14:textId="0D3C143A" w:rsidR="00FE25AA" w:rsidRPr="00E36FC8" w:rsidRDefault="00FE25AA" w:rsidP="00FE25AA">
      <w:pPr>
        <w:pStyle w:val="ListParagraph"/>
        <w:tabs>
          <w:tab w:val="left" w:pos="360"/>
        </w:tabs>
        <w:spacing w:line="240" w:lineRule="atLeast"/>
        <w:ind w:left="450"/>
        <w:rPr>
          <w:rFonts w:asciiTheme="majorBidi" w:hAnsiTheme="majorBidi" w:cstheme="majorBidi"/>
          <w:sz w:val="28"/>
        </w:rPr>
        <w:sectPr w:rsidR="00FE25AA" w:rsidRPr="00E36FC8" w:rsidSect="0019698B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64" w:bottom="1022" w:left="990" w:header="864" w:footer="432" w:gutter="0"/>
          <w:pgNumType w:start="36"/>
          <w:cols w:space="720"/>
          <w:docGrid w:linePitch="326"/>
        </w:sectPr>
      </w:pPr>
    </w:p>
    <w:tbl>
      <w:tblPr>
        <w:tblW w:w="5019" w:type="pct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1"/>
        <w:gridCol w:w="2855"/>
        <w:gridCol w:w="1174"/>
        <w:gridCol w:w="124"/>
        <w:gridCol w:w="1235"/>
        <w:gridCol w:w="133"/>
        <w:gridCol w:w="1203"/>
        <w:gridCol w:w="133"/>
        <w:gridCol w:w="1191"/>
        <w:gridCol w:w="133"/>
        <w:gridCol w:w="1200"/>
        <w:gridCol w:w="133"/>
        <w:gridCol w:w="1191"/>
        <w:gridCol w:w="136"/>
        <w:gridCol w:w="1197"/>
      </w:tblGrid>
      <w:tr w:rsidR="007E5154" w:rsidRPr="00A73DBA" w14:paraId="5AAF62C8" w14:textId="77777777" w:rsidTr="00E13E54">
        <w:trPr>
          <w:trHeight w:val="144"/>
        </w:trPr>
        <w:tc>
          <w:tcPr>
            <w:tcW w:w="837" w:type="pct"/>
            <w:vAlign w:val="bottom"/>
          </w:tcPr>
          <w:p w14:paraId="4BCA97B4" w14:textId="77777777" w:rsidR="007E5154" w:rsidRPr="005B37CB" w:rsidRDefault="007E5154" w:rsidP="00613A3D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7" w:type="pct"/>
          </w:tcPr>
          <w:p w14:paraId="362AABC2" w14:textId="77777777" w:rsidR="007E5154" w:rsidRPr="005B37CB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06" w:type="pct"/>
          </w:tcPr>
          <w:p w14:paraId="1E0C0360" w14:textId="77777777" w:rsidR="007E5154" w:rsidRPr="005B37CB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4DEA41CE" w14:textId="77777777" w:rsidR="007E5154" w:rsidRPr="005B37CB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889" w:type="pct"/>
            <w:gridSpan w:val="3"/>
            <w:vAlign w:val="bottom"/>
          </w:tcPr>
          <w:p w14:paraId="2EEB6410" w14:textId="77777777" w:rsidR="007E5154" w:rsidRPr="005B37CB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176A86B1" w14:textId="77777777" w:rsidR="007E5154" w:rsidRPr="005B37CB" w:rsidRDefault="007E5154" w:rsidP="00613A3D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412" w:type="pct"/>
          </w:tcPr>
          <w:p w14:paraId="6CBDF5B6" w14:textId="77777777" w:rsidR="007E5154" w:rsidRPr="005B37CB" w:rsidRDefault="007E5154" w:rsidP="00613A3D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380" w:type="pct"/>
            <w:gridSpan w:val="6"/>
          </w:tcPr>
          <w:p w14:paraId="4E8836E9" w14:textId="77777777" w:rsidR="007E5154" w:rsidRPr="00A73DBA" w:rsidRDefault="007E5154" w:rsidP="00613A3D">
            <w:pPr>
              <w:ind w:left="-117" w:right="9" w:firstLine="108"/>
              <w:jc w:val="right"/>
              <w:rPr>
                <w:rFonts w:asciiTheme="majorBidi" w:hAnsiTheme="majorBidi" w:cstheme="majorBidi"/>
                <w:color w:val="000000"/>
                <w:sz w:val="28"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หน่วย: พันบาท)</w:t>
            </w:r>
          </w:p>
        </w:tc>
      </w:tr>
      <w:tr w:rsidR="007E5154" w:rsidRPr="00A73DBA" w14:paraId="177263FA" w14:textId="77777777" w:rsidTr="00E13E54">
        <w:trPr>
          <w:trHeight w:val="144"/>
        </w:trPr>
        <w:tc>
          <w:tcPr>
            <w:tcW w:w="837" w:type="pct"/>
            <w:vAlign w:val="bottom"/>
          </w:tcPr>
          <w:p w14:paraId="156D8034" w14:textId="77777777" w:rsidR="007E5154" w:rsidRPr="00A73DBA" w:rsidRDefault="007E5154" w:rsidP="00613A3D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7" w:type="pct"/>
          </w:tcPr>
          <w:p w14:paraId="24DC13CC" w14:textId="77777777" w:rsidR="007E5154" w:rsidRPr="00A73DBA" w:rsidRDefault="007E5154" w:rsidP="00613A3D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06" w:type="pct"/>
            <w:vMerge w:val="restart"/>
          </w:tcPr>
          <w:p w14:paraId="29F048D6" w14:textId="77777777" w:rsidR="007E5154" w:rsidRPr="00A73DBA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0226F76A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89" w:type="pct"/>
            <w:gridSpan w:val="3"/>
            <w:vAlign w:val="bottom"/>
          </w:tcPr>
          <w:p w14:paraId="2BEE3D6E" w14:textId="29832F7A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สัดส่วน</w:t>
            </w:r>
          </w:p>
        </w:tc>
        <w:tc>
          <w:tcPr>
            <w:tcW w:w="46" w:type="pct"/>
          </w:tcPr>
          <w:p w14:paraId="6DB766F9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792" w:type="pct"/>
            <w:gridSpan w:val="7"/>
            <w:vAlign w:val="bottom"/>
          </w:tcPr>
          <w:p w14:paraId="2FF65046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E5154" w:rsidRPr="00A73DBA" w14:paraId="42211BC6" w14:textId="77777777" w:rsidTr="00E13E54">
        <w:trPr>
          <w:trHeight w:val="144"/>
        </w:trPr>
        <w:tc>
          <w:tcPr>
            <w:tcW w:w="837" w:type="pct"/>
            <w:vAlign w:val="bottom"/>
          </w:tcPr>
          <w:p w14:paraId="1A72196E" w14:textId="77777777" w:rsidR="007E5154" w:rsidRPr="00A73DBA" w:rsidRDefault="007E5154" w:rsidP="00613A3D">
            <w:pPr>
              <w:ind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7" w:type="pct"/>
          </w:tcPr>
          <w:p w14:paraId="26465FDD" w14:textId="77777777" w:rsidR="007E5154" w:rsidRPr="00A73DBA" w:rsidRDefault="007E5154" w:rsidP="00613A3D">
            <w:pPr>
              <w:ind w:left="198" w:right="-10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06" w:type="pct"/>
            <w:vMerge/>
          </w:tcPr>
          <w:p w14:paraId="74D85F06" w14:textId="77777777" w:rsidR="007E5154" w:rsidRPr="00A73DBA" w:rsidRDefault="007E5154" w:rsidP="00613A3D">
            <w:pPr>
              <w:ind w:left="-117" w:right="-8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2BC25CCC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89" w:type="pct"/>
            <w:gridSpan w:val="3"/>
            <w:vAlign w:val="bottom"/>
          </w:tcPr>
          <w:p w14:paraId="5A6EBC13" w14:textId="28C12DD1" w:rsidR="007E5154" w:rsidRPr="00A73DBA" w:rsidRDefault="00183C22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ความ</w:t>
            </w:r>
            <w:r w:rsidR="007E5154"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เป็นเจ้าของ</w:t>
            </w:r>
            <w:r w:rsidR="007E5154"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7E5154" w:rsidRPr="00A73DBA"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(</w:t>
            </w:r>
            <w:r w:rsidR="007E5154"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46" w:type="pct"/>
          </w:tcPr>
          <w:p w14:paraId="6532070E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73" w:type="pct"/>
            <w:gridSpan w:val="3"/>
            <w:vAlign w:val="bottom"/>
          </w:tcPr>
          <w:p w14:paraId="4B45A257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ทุนชำระแล้ว</w:t>
            </w:r>
          </w:p>
        </w:tc>
        <w:tc>
          <w:tcPr>
            <w:tcW w:w="46" w:type="pct"/>
          </w:tcPr>
          <w:p w14:paraId="4971BFEB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873" w:type="pct"/>
            <w:gridSpan w:val="3"/>
            <w:vAlign w:val="bottom"/>
          </w:tcPr>
          <w:p w14:paraId="2BDC6BD2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วิธีราคาทุน</w:t>
            </w:r>
          </w:p>
        </w:tc>
      </w:tr>
      <w:tr w:rsidR="001D1AAA" w:rsidRPr="00A73DBA" w14:paraId="048013A2" w14:textId="77777777" w:rsidTr="00E13E54">
        <w:trPr>
          <w:trHeight w:val="144"/>
        </w:trPr>
        <w:tc>
          <w:tcPr>
            <w:tcW w:w="837" w:type="pct"/>
            <w:vAlign w:val="bottom"/>
          </w:tcPr>
          <w:p w14:paraId="0B335586" w14:textId="77777777" w:rsidR="007E5154" w:rsidRPr="00A73DBA" w:rsidRDefault="007E5154" w:rsidP="00613A3D">
            <w:pPr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87" w:type="pct"/>
          </w:tcPr>
          <w:p w14:paraId="4B6499F2" w14:textId="77777777" w:rsidR="007E5154" w:rsidRPr="00A73DBA" w:rsidRDefault="007E5154" w:rsidP="00613A3D">
            <w:pPr>
              <w:ind w:left="198" w:right="-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06" w:type="pct"/>
          </w:tcPr>
          <w:p w14:paraId="6D72AF74" w14:textId="77777777" w:rsidR="007E5154" w:rsidRPr="00A73DBA" w:rsidRDefault="007E5154" w:rsidP="00613A3D">
            <w:pP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ประเทศที่</w:t>
            </w:r>
          </w:p>
        </w:tc>
        <w:tc>
          <w:tcPr>
            <w:tcW w:w="43" w:type="pct"/>
          </w:tcPr>
          <w:p w14:paraId="63C1ED79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7" w:type="pct"/>
            <w:vAlign w:val="bottom"/>
          </w:tcPr>
          <w:p w14:paraId="21C0305F" w14:textId="384BD80A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7C64A1" w:rsidRPr="00A73D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7C64A1" w:rsidRPr="00A73D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46" w:type="pct"/>
          </w:tcPr>
          <w:p w14:paraId="650C7830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6" w:type="pct"/>
            <w:vAlign w:val="bottom"/>
          </w:tcPr>
          <w:p w14:paraId="2A6BB4D0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46" w:type="pct"/>
          </w:tcPr>
          <w:p w14:paraId="01044E35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1D38F50A" w14:textId="6AE3D2D0" w:rsidR="007E5154" w:rsidRPr="00A73DBA" w:rsidRDefault="007C64A1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46" w:type="pct"/>
          </w:tcPr>
          <w:p w14:paraId="2D1D3370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5" w:type="pct"/>
            <w:vAlign w:val="bottom"/>
          </w:tcPr>
          <w:p w14:paraId="544B1482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46" w:type="pct"/>
          </w:tcPr>
          <w:p w14:paraId="5F5EA5FD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4D12CC80" w14:textId="5467FE9F" w:rsidR="007E5154" w:rsidRPr="00A73DBA" w:rsidRDefault="007C64A1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Pr="00A73DB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47" w:type="pct"/>
          </w:tcPr>
          <w:p w14:paraId="653C326C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4" w:type="pct"/>
            <w:vAlign w:val="bottom"/>
          </w:tcPr>
          <w:p w14:paraId="516756F7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1D1AAA" w:rsidRPr="00A73DBA" w14:paraId="35E709C7" w14:textId="77777777" w:rsidTr="00E13E54">
        <w:trPr>
          <w:trHeight w:val="144"/>
        </w:trPr>
        <w:tc>
          <w:tcPr>
            <w:tcW w:w="837" w:type="pct"/>
            <w:vAlign w:val="bottom"/>
          </w:tcPr>
          <w:p w14:paraId="407DCF6B" w14:textId="77777777" w:rsidR="007E5154" w:rsidRPr="00A73DBA" w:rsidRDefault="007E5154" w:rsidP="00613A3D">
            <w:pPr>
              <w:pBdr>
                <w:bottom w:val="single" w:sz="4" w:space="1" w:color="auto"/>
              </w:pBdr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</w:t>
            </w:r>
          </w:p>
        </w:tc>
        <w:tc>
          <w:tcPr>
            <w:tcW w:w="987" w:type="pct"/>
          </w:tcPr>
          <w:p w14:paraId="358B2419" w14:textId="77777777" w:rsidR="007E5154" w:rsidRPr="00A73DBA" w:rsidRDefault="007E5154" w:rsidP="006071E7">
            <w:pPr>
              <w:pBdr>
                <w:bottom w:val="single" w:sz="4" w:space="1" w:color="auto"/>
              </w:pBdr>
              <w:ind w:left="124" w:right="10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ลักษณะธุรกิจ</w:t>
            </w:r>
          </w:p>
        </w:tc>
        <w:tc>
          <w:tcPr>
            <w:tcW w:w="406" w:type="pct"/>
          </w:tcPr>
          <w:p w14:paraId="35F49FF6" w14:textId="77777777" w:rsidR="007E5154" w:rsidRPr="00A73DBA" w:rsidRDefault="007E5154" w:rsidP="00613A3D">
            <w:pPr>
              <w:pBdr>
                <w:bottom w:val="single" w:sz="4" w:space="1" w:color="auto"/>
              </w:pBdr>
              <w:ind w:left="-117" w:right="9" w:firstLine="108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กิจการจัดตั้ง</w:t>
            </w:r>
          </w:p>
        </w:tc>
        <w:tc>
          <w:tcPr>
            <w:tcW w:w="43" w:type="pct"/>
          </w:tcPr>
          <w:p w14:paraId="04A961C9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7" w:type="pct"/>
            <w:vAlign w:val="bottom"/>
          </w:tcPr>
          <w:p w14:paraId="7118FF15" w14:textId="33EAC899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A5E12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46" w:type="pct"/>
          </w:tcPr>
          <w:p w14:paraId="66FEC921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6" w:type="pct"/>
            <w:vAlign w:val="bottom"/>
          </w:tcPr>
          <w:p w14:paraId="5776E49B" w14:textId="4764CBD8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A5E12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46" w:type="pct"/>
          </w:tcPr>
          <w:p w14:paraId="072D048D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65143A76" w14:textId="1E2DF94D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A5E12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46" w:type="pct"/>
          </w:tcPr>
          <w:p w14:paraId="5413A545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5" w:type="pct"/>
            <w:vAlign w:val="bottom"/>
          </w:tcPr>
          <w:p w14:paraId="10B83132" w14:textId="52B8AEB2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55153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46" w:type="pct"/>
          </w:tcPr>
          <w:p w14:paraId="0543F893" w14:textId="77777777" w:rsidR="007E5154" w:rsidRPr="00A73DBA" w:rsidRDefault="007E5154" w:rsidP="00613A3D">
            <w:pP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1BA3D5BA" w14:textId="1F2A4F30" w:rsidR="007E5154" w:rsidRPr="00A73DBA" w:rsidRDefault="007E5154" w:rsidP="00613A3D">
            <w:pPr>
              <w:pBdr>
                <w:bottom w:val="single" w:sz="4" w:space="1" w:color="auto"/>
              </w:pBdr>
              <w:ind w:right="9" w:hanging="9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AA5E12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47" w:type="pct"/>
          </w:tcPr>
          <w:p w14:paraId="774B0E7E" w14:textId="77777777" w:rsidR="007E5154" w:rsidRPr="00A73DBA" w:rsidRDefault="007E5154" w:rsidP="00613A3D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4" w:type="pct"/>
            <w:vAlign w:val="bottom"/>
          </w:tcPr>
          <w:p w14:paraId="1577F462" w14:textId="4E99D04C" w:rsidR="007E5154" w:rsidRPr="00A73DBA" w:rsidRDefault="007E5154" w:rsidP="00613A3D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256</w:t>
            </w:r>
            <w:r w:rsidR="00617C14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</w:tr>
      <w:tr w:rsidR="00E13E54" w:rsidRPr="00A73DBA" w14:paraId="6F7E855C" w14:textId="77777777" w:rsidTr="00E13E54">
        <w:trPr>
          <w:trHeight w:val="234"/>
        </w:trPr>
        <w:tc>
          <w:tcPr>
            <w:tcW w:w="837" w:type="pct"/>
          </w:tcPr>
          <w:p w14:paraId="6645C3A4" w14:textId="4DBAAE5F" w:rsidR="00E13E54" w:rsidRPr="00A73DBA" w:rsidRDefault="00E13E54" w:rsidP="00E13E54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ค้าไม้ วังวิเศษ จำกัด</w:t>
            </w:r>
          </w:p>
        </w:tc>
        <w:tc>
          <w:tcPr>
            <w:tcW w:w="987" w:type="pct"/>
          </w:tcPr>
          <w:p w14:paraId="1D6F465E" w14:textId="77777777" w:rsidR="00E13E54" w:rsidRPr="00A73DBA" w:rsidRDefault="00E13E54" w:rsidP="00E13E54">
            <w:pPr>
              <w:ind w:left="304" w:hanging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ประกอบกิจการ</w:t>
            </w: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โรงสีและโรงเลื่อย</w:t>
            </w:r>
          </w:p>
        </w:tc>
        <w:tc>
          <w:tcPr>
            <w:tcW w:w="406" w:type="pct"/>
            <w:vAlign w:val="bottom"/>
          </w:tcPr>
          <w:p w14:paraId="50EB4B2E" w14:textId="77777777" w:rsidR="00E13E54" w:rsidRPr="00A73DBA" w:rsidRDefault="00E13E54" w:rsidP="00E13E54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43" w:type="pct"/>
            <w:vAlign w:val="bottom"/>
          </w:tcPr>
          <w:p w14:paraId="6DB0050A" w14:textId="77777777" w:rsidR="00E13E54" w:rsidRPr="00A73DBA" w:rsidRDefault="00E13E54" w:rsidP="00E13E54">
            <w:pPr>
              <w:tabs>
                <w:tab w:val="decimal" w:pos="584"/>
              </w:tabs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7" w:type="pct"/>
            <w:vAlign w:val="bottom"/>
          </w:tcPr>
          <w:p w14:paraId="14BE4EF7" w14:textId="363D06B9" w:rsidR="00E13E54" w:rsidRPr="00A73DBA" w:rsidRDefault="00E13E54" w:rsidP="00E13E54">
            <w:pPr>
              <w:tabs>
                <w:tab w:val="decimal" w:pos="626"/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49.99</w:t>
            </w:r>
          </w:p>
        </w:tc>
        <w:tc>
          <w:tcPr>
            <w:tcW w:w="46" w:type="pct"/>
            <w:vAlign w:val="bottom"/>
          </w:tcPr>
          <w:p w14:paraId="63E816CC" w14:textId="77777777" w:rsidR="00E13E54" w:rsidRPr="00A73DBA" w:rsidRDefault="00E13E54" w:rsidP="00E13E54">
            <w:pPr>
              <w:tabs>
                <w:tab w:val="decimal" w:pos="584"/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6" w:type="pct"/>
            <w:vAlign w:val="bottom"/>
          </w:tcPr>
          <w:p w14:paraId="59BF6B5F" w14:textId="2A7956F6" w:rsidR="00E13E54" w:rsidRPr="00A73DBA" w:rsidRDefault="00E13E54" w:rsidP="00E13E54">
            <w:pPr>
              <w:ind w:right="-2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49.99</w:t>
            </w:r>
          </w:p>
        </w:tc>
        <w:tc>
          <w:tcPr>
            <w:tcW w:w="46" w:type="pct"/>
            <w:vAlign w:val="bottom"/>
          </w:tcPr>
          <w:p w14:paraId="1F86FE7F" w14:textId="77777777" w:rsidR="00E13E54" w:rsidRPr="00A73DBA" w:rsidRDefault="00E13E54" w:rsidP="00E13E54">
            <w:pPr>
              <w:tabs>
                <w:tab w:val="decimal" w:pos="853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18DDFF98" w14:textId="5545F2EB" w:rsidR="00E13E54" w:rsidRPr="00A73DBA" w:rsidRDefault="00E13E54" w:rsidP="00E13E5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46" w:type="pct"/>
            <w:vAlign w:val="bottom"/>
          </w:tcPr>
          <w:p w14:paraId="17A31934" w14:textId="77777777" w:rsidR="00E13E54" w:rsidRPr="00A73DBA" w:rsidRDefault="00E13E54" w:rsidP="00E13E54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5" w:type="pct"/>
            <w:vAlign w:val="bottom"/>
          </w:tcPr>
          <w:p w14:paraId="670A8F18" w14:textId="10527B0C" w:rsidR="00E13E54" w:rsidRPr="00A73DBA" w:rsidRDefault="00E13E54" w:rsidP="00E13E54">
            <w:pPr>
              <w:ind w:right="7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46" w:type="pct"/>
            <w:vAlign w:val="bottom"/>
          </w:tcPr>
          <w:p w14:paraId="1B207632" w14:textId="77777777" w:rsidR="00E13E54" w:rsidRPr="00A73DBA" w:rsidRDefault="00E13E54" w:rsidP="00E13E54">
            <w:pPr>
              <w:tabs>
                <w:tab w:val="decimal" w:pos="720"/>
              </w:tabs>
              <w:ind w:left="-200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12" w:type="pct"/>
            <w:vAlign w:val="bottom"/>
          </w:tcPr>
          <w:p w14:paraId="476313E9" w14:textId="2B7A0CF6" w:rsidR="00E13E54" w:rsidRPr="00A73DBA" w:rsidRDefault="00E13E54" w:rsidP="00E13E54">
            <w:pPr>
              <w:tabs>
                <w:tab w:val="decimal" w:pos="710"/>
                <w:tab w:val="decimal" w:pos="792"/>
                <w:tab w:val="decimal" w:pos="848"/>
              </w:tabs>
              <w:ind w:right="10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  <w:tc>
          <w:tcPr>
            <w:tcW w:w="47" w:type="pct"/>
            <w:vAlign w:val="bottom"/>
          </w:tcPr>
          <w:p w14:paraId="3EFFB0E1" w14:textId="77777777" w:rsidR="00E13E54" w:rsidRPr="00A73DBA" w:rsidRDefault="00E13E54" w:rsidP="00E13E54">
            <w:pPr>
              <w:tabs>
                <w:tab w:val="decimal" w:pos="710"/>
                <w:tab w:val="decimal" w:pos="792"/>
                <w:tab w:val="decimal" w:pos="848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4" w:type="pct"/>
            <w:vAlign w:val="bottom"/>
          </w:tcPr>
          <w:p w14:paraId="72317C68" w14:textId="5221B0E1" w:rsidR="00E13E54" w:rsidRPr="00A73DBA" w:rsidRDefault="00E13E54" w:rsidP="00E13E54">
            <w:pPr>
              <w:ind w:right="-58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20,000</w:t>
            </w:r>
          </w:p>
        </w:tc>
      </w:tr>
      <w:tr w:rsidR="00E13E54" w:rsidRPr="00A73DBA" w14:paraId="0D57A1A7" w14:textId="77777777" w:rsidTr="00E13E54">
        <w:trPr>
          <w:trHeight w:val="144"/>
        </w:trPr>
        <w:tc>
          <w:tcPr>
            <w:tcW w:w="837" w:type="pct"/>
          </w:tcPr>
          <w:p w14:paraId="17CDA573" w14:textId="626F6873" w:rsidR="00E13E54" w:rsidRPr="00A73DBA" w:rsidRDefault="00E13E54" w:rsidP="00E13E54">
            <w:pPr>
              <w:ind w:right="-486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บริษัท ซิสเต็ม แอนด์ ซอฟท์แวร์ </w:t>
            </w:r>
          </w:p>
          <w:p w14:paraId="04F44C93" w14:textId="2117A74D" w:rsidR="00E13E54" w:rsidRPr="006124A1" w:rsidRDefault="00E13E54" w:rsidP="000F491C">
            <w:pPr>
              <w:ind w:left="180" w:right="-486" w:firstLine="1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เซอร์วิสเซส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จำกัด</w:t>
            </w:r>
          </w:p>
        </w:tc>
        <w:tc>
          <w:tcPr>
            <w:tcW w:w="987" w:type="pct"/>
          </w:tcPr>
          <w:p w14:paraId="3FBC3B6C" w14:textId="15B0F7B2" w:rsidR="00E13E54" w:rsidRPr="00A73DBA" w:rsidRDefault="00E13E54" w:rsidP="00E13E54">
            <w:pPr>
              <w:ind w:left="304" w:hanging="200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ให้บริการและจำหน่ายอุปกรณ์ต่าง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ๆ</w:t>
            </w:r>
          </w:p>
          <w:p w14:paraId="10C9F922" w14:textId="567B7018" w:rsidR="00E13E54" w:rsidRPr="00A73DBA" w:rsidRDefault="00E13E54" w:rsidP="00E13E54">
            <w:pPr>
              <w:ind w:left="30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ที่เกี่ยวข้องกับเกมวีอาร์</w:t>
            </w:r>
          </w:p>
        </w:tc>
        <w:tc>
          <w:tcPr>
            <w:tcW w:w="406" w:type="pct"/>
            <w:vAlign w:val="bottom"/>
          </w:tcPr>
          <w:p w14:paraId="2F673584" w14:textId="77777777" w:rsidR="00E13E54" w:rsidRPr="00A73DBA" w:rsidRDefault="00E13E54" w:rsidP="00E13E54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43" w:type="pct"/>
            <w:vAlign w:val="bottom"/>
          </w:tcPr>
          <w:p w14:paraId="257CCA38" w14:textId="77777777" w:rsidR="00E13E54" w:rsidRPr="00A73DBA" w:rsidRDefault="00E13E54" w:rsidP="00E13E54">
            <w:pPr>
              <w:tabs>
                <w:tab w:val="decimal" w:pos="626"/>
              </w:tabs>
              <w:ind w:left="-25"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7" w:type="pct"/>
            <w:vAlign w:val="bottom"/>
          </w:tcPr>
          <w:p w14:paraId="3F6681D6" w14:textId="5E37B8E1" w:rsidR="00E13E54" w:rsidRPr="00A73DBA" w:rsidRDefault="00E13E54" w:rsidP="00E13E5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35.00</w:t>
            </w:r>
          </w:p>
        </w:tc>
        <w:tc>
          <w:tcPr>
            <w:tcW w:w="46" w:type="pct"/>
            <w:vAlign w:val="bottom"/>
          </w:tcPr>
          <w:p w14:paraId="5A8FD11F" w14:textId="77777777" w:rsidR="00E13E54" w:rsidRPr="00A73DBA" w:rsidRDefault="00E13E54" w:rsidP="00E13E54">
            <w:pPr>
              <w:tabs>
                <w:tab w:val="decimal" w:pos="742"/>
              </w:tabs>
              <w:ind w:left="-25" w:right="4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6" w:type="pct"/>
            <w:vAlign w:val="bottom"/>
          </w:tcPr>
          <w:p w14:paraId="5A567F0E" w14:textId="749AE93A" w:rsidR="00E13E54" w:rsidRPr="00A73DBA" w:rsidRDefault="00E13E54" w:rsidP="00E13E54">
            <w:pPr>
              <w:ind w:right="-2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35.00</w:t>
            </w:r>
          </w:p>
        </w:tc>
        <w:tc>
          <w:tcPr>
            <w:tcW w:w="46" w:type="pct"/>
          </w:tcPr>
          <w:p w14:paraId="43553266" w14:textId="77777777" w:rsidR="00E13E54" w:rsidRPr="00A73DBA" w:rsidRDefault="00E13E54" w:rsidP="00E13E54">
            <w:pPr>
              <w:tabs>
                <w:tab w:val="decimal" w:pos="853"/>
              </w:tabs>
              <w:ind w:right="-6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vAlign w:val="bottom"/>
          </w:tcPr>
          <w:p w14:paraId="367B45A0" w14:textId="77850972" w:rsidR="00E13E54" w:rsidRPr="00A73DBA" w:rsidRDefault="00E13E54" w:rsidP="00E13E5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46" w:type="pct"/>
            <w:vAlign w:val="bottom"/>
          </w:tcPr>
          <w:p w14:paraId="322AEB69" w14:textId="77777777" w:rsidR="00E13E54" w:rsidRPr="00A73DBA" w:rsidRDefault="00E13E54" w:rsidP="00E13E54">
            <w:pPr>
              <w:tabs>
                <w:tab w:val="decimal" w:pos="621"/>
              </w:tabs>
              <w:ind w:right="-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5" w:type="pct"/>
            <w:vAlign w:val="bottom"/>
          </w:tcPr>
          <w:p w14:paraId="3395DE48" w14:textId="10BA1AF8" w:rsidR="00E13E54" w:rsidRPr="00A73DBA" w:rsidRDefault="00E13E54" w:rsidP="00E13E54">
            <w:pPr>
              <w:ind w:right="7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46" w:type="pct"/>
            <w:vAlign w:val="bottom"/>
          </w:tcPr>
          <w:p w14:paraId="177D4068" w14:textId="77777777" w:rsidR="00E13E54" w:rsidRPr="00A73DBA" w:rsidRDefault="00E13E54" w:rsidP="00E13E54">
            <w:pPr>
              <w:ind w:left="-200" w:right="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bottom"/>
          </w:tcPr>
          <w:p w14:paraId="3B1C9DDD" w14:textId="04500C77" w:rsidR="00E13E54" w:rsidRPr="00A73DBA" w:rsidRDefault="00E13E54" w:rsidP="00E13E54">
            <w:pPr>
              <w:ind w:left="39" w:right="-58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47" w:type="pct"/>
            <w:vAlign w:val="bottom"/>
          </w:tcPr>
          <w:p w14:paraId="53E0F715" w14:textId="77777777" w:rsidR="00E13E54" w:rsidRPr="00A73DBA" w:rsidRDefault="00E13E54" w:rsidP="00E13E54">
            <w:pPr>
              <w:ind w:left="39" w:right="47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  <w:vAlign w:val="bottom"/>
          </w:tcPr>
          <w:p w14:paraId="7873CBA0" w14:textId="10D1529D" w:rsidR="00E13E54" w:rsidRPr="00A73DBA" w:rsidRDefault="00E13E54" w:rsidP="00E13E54">
            <w:pPr>
              <w:ind w:left="39" w:right="-58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</w:tr>
      <w:tr w:rsidR="00E13E54" w:rsidRPr="00A73DBA" w14:paraId="058BB88A" w14:textId="77777777" w:rsidTr="00E13E54">
        <w:trPr>
          <w:trHeight w:val="144"/>
        </w:trPr>
        <w:tc>
          <w:tcPr>
            <w:tcW w:w="837" w:type="pct"/>
          </w:tcPr>
          <w:p w14:paraId="75E14620" w14:textId="77777777" w:rsidR="00E13E54" w:rsidRPr="00A73DBA" w:rsidRDefault="00E13E54" w:rsidP="00E13E54">
            <w:pPr>
              <w:ind w:right="-486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987" w:type="pct"/>
            <w:vAlign w:val="bottom"/>
          </w:tcPr>
          <w:p w14:paraId="5E4C3E3F" w14:textId="77777777" w:rsidR="00E13E54" w:rsidRPr="00A73DBA" w:rsidRDefault="00E13E54" w:rsidP="00E13E54">
            <w:pPr>
              <w:ind w:left="180" w:right="-68" w:hanging="104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06" w:type="pct"/>
          </w:tcPr>
          <w:p w14:paraId="2DFCE435" w14:textId="77777777" w:rsidR="00E13E54" w:rsidRPr="00A73DBA" w:rsidRDefault="00E13E54" w:rsidP="00E13E54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59CB9F9E" w14:textId="77777777" w:rsidR="00E13E54" w:rsidRPr="00A73DBA" w:rsidRDefault="00E13E54" w:rsidP="00E13E54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7" w:type="pct"/>
          </w:tcPr>
          <w:p w14:paraId="73B74C7C" w14:textId="77777777" w:rsidR="00E13E54" w:rsidRPr="00A73DBA" w:rsidRDefault="00E13E54" w:rsidP="00E13E5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59FE13F3" w14:textId="77777777" w:rsidR="00E13E54" w:rsidRPr="00A73DBA" w:rsidRDefault="00E13E54" w:rsidP="00E13E54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6" w:type="pct"/>
          </w:tcPr>
          <w:p w14:paraId="0350487E" w14:textId="77777777" w:rsidR="00E13E54" w:rsidRPr="00A73DBA" w:rsidRDefault="00E13E54" w:rsidP="00E13E5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39F9BCE0" w14:textId="77777777" w:rsidR="00E13E54" w:rsidRPr="00A73DBA" w:rsidRDefault="00E13E54" w:rsidP="00E13E54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3CCFB292" w14:textId="77777777" w:rsidR="00E13E54" w:rsidRPr="00A73DBA" w:rsidRDefault="00E13E54" w:rsidP="00E13E5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070269AD" w14:textId="77777777" w:rsidR="00E13E54" w:rsidRPr="00A73DBA" w:rsidRDefault="00E13E54" w:rsidP="00E13E54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5" w:type="pct"/>
          </w:tcPr>
          <w:p w14:paraId="029CD523" w14:textId="77777777" w:rsidR="00E13E54" w:rsidRPr="00A73DBA" w:rsidRDefault="00E13E54" w:rsidP="00E13E54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  <w:vAlign w:val="bottom"/>
          </w:tcPr>
          <w:p w14:paraId="55A95789" w14:textId="77777777" w:rsidR="00E13E54" w:rsidRPr="00A73DBA" w:rsidRDefault="00E13E54" w:rsidP="00E13E54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14:paraId="5C9008F9" w14:textId="0CAFA3E4" w:rsidR="00E13E54" w:rsidRPr="00A73DBA" w:rsidRDefault="00E13E54" w:rsidP="00E13E54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23,500</w:t>
            </w:r>
          </w:p>
        </w:tc>
        <w:tc>
          <w:tcPr>
            <w:tcW w:w="47" w:type="pct"/>
            <w:vMerge w:val="restart"/>
            <w:vAlign w:val="bottom"/>
          </w:tcPr>
          <w:p w14:paraId="1CB52003" w14:textId="77777777" w:rsidR="00E13E54" w:rsidRPr="00A73DBA" w:rsidRDefault="00E13E54" w:rsidP="00E13E54">
            <w:pPr>
              <w:ind w:left="39" w:right="-224" w:firstLine="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vAlign w:val="bottom"/>
          </w:tcPr>
          <w:p w14:paraId="6B99C79D" w14:textId="42CBF2A4" w:rsidR="00E13E54" w:rsidRPr="00A73DBA" w:rsidRDefault="00E13E54" w:rsidP="00E13E54">
            <w:pPr>
              <w:tabs>
                <w:tab w:val="decimal" w:pos="792"/>
              </w:tabs>
              <w:ind w:left="39" w:right="-224" w:firstLine="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23,500</w:t>
            </w:r>
          </w:p>
        </w:tc>
      </w:tr>
      <w:tr w:rsidR="00E13E54" w:rsidRPr="00A73DBA" w14:paraId="763E454B" w14:textId="77777777" w:rsidTr="00D037F1">
        <w:trPr>
          <w:trHeight w:val="144"/>
        </w:trPr>
        <w:tc>
          <w:tcPr>
            <w:tcW w:w="1824" w:type="pct"/>
            <w:gridSpan w:val="2"/>
          </w:tcPr>
          <w:p w14:paraId="5C334C30" w14:textId="433ACB80" w:rsidR="00E13E54" w:rsidRPr="00A73DBA" w:rsidRDefault="00E13E54" w:rsidP="000F491C">
            <w:pPr>
              <w:tabs>
                <w:tab w:val="left" w:pos="369"/>
              </w:tabs>
              <w:ind w:left="108" w:right="-68" w:hanging="99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CE01C3">
              <w:rPr>
                <w:rFonts w:asciiTheme="majorBidi" w:hAnsiTheme="majorBidi" w:cstheme="majorBidi"/>
                <w:color w:val="000000"/>
                <w:sz w:val="28"/>
              </w:rPr>
              <w:t>:</w:t>
            </w: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A73DBA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ค่าเผื่อการด้อยค่า</w:t>
            </w:r>
            <w:r w:rsidRPr="00A73DB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เงินลงทุน</w:t>
            </w:r>
          </w:p>
        </w:tc>
        <w:tc>
          <w:tcPr>
            <w:tcW w:w="406" w:type="pct"/>
          </w:tcPr>
          <w:p w14:paraId="36FEC746" w14:textId="77777777" w:rsidR="00E13E54" w:rsidRPr="00A73DBA" w:rsidRDefault="00E13E54" w:rsidP="00E13E54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672F893E" w14:textId="77777777" w:rsidR="00E13E54" w:rsidRPr="00A73DBA" w:rsidRDefault="00E13E54" w:rsidP="00E13E54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7" w:type="pct"/>
          </w:tcPr>
          <w:p w14:paraId="25B0EDEF" w14:textId="77777777" w:rsidR="00E13E54" w:rsidRPr="00A73DBA" w:rsidRDefault="00E13E54" w:rsidP="00E13E5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0FA4BE92" w14:textId="77777777" w:rsidR="00E13E54" w:rsidRPr="00A73DBA" w:rsidRDefault="00E13E54" w:rsidP="00E13E54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6" w:type="pct"/>
          </w:tcPr>
          <w:p w14:paraId="3E2FAB39" w14:textId="77777777" w:rsidR="00E13E54" w:rsidRPr="00A73DBA" w:rsidRDefault="00E13E54" w:rsidP="00E13E5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45C88EC9" w14:textId="77777777" w:rsidR="00E13E54" w:rsidRPr="00A73DBA" w:rsidRDefault="00E13E54" w:rsidP="00E13E54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3A1A9022" w14:textId="77777777" w:rsidR="00E13E54" w:rsidRPr="00A73DBA" w:rsidRDefault="00E13E54" w:rsidP="00E13E5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28183D66" w14:textId="77777777" w:rsidR="00E13E54" w:rsidRPr="00A73DBA" w:rsidRDefault="00E13E54" w:rsidP="00E13E54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5" w:type="pct"/>
          </w:tcPr>
          <w:p w14:paraId="44F82BC0" w14:textId="77777777" w:rsidR="00E13E54" w:rsidRPr="00A73DBA" w:rsidRDefault="00E13E54" w:rsidP="00E13E54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  <w:vAlign w:val="bottom"/>
          </w:tcPr>
          <w:p w14:paraId="7FB33957" w14:textId="77777777" w:rsidR="00E13E54" w:rsidRPr="00A73DBA" w:rsidRDefault="00E13E54" w:rsidP="00E13E54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vAlign w:val="bottom"/>
          </w:tcPr>
          <w:p w14:paraId="19ABC195" w14:textId="1B39BB70" w:rsidR="00E13E54" w:rsidRPr="00A73DBA" w:rsidRDefault="00E13E54" w:rsidP="00E13E54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(3,500)</w:t>
            </w:r>
          </w:p>
        </w:tc>
        <w:tc>
          <w:tcPr>
            <w:tcW w:w="47" w:type="pct"/>
            <w:vMerge/>
            <w:vAlign w:val="bottom"/>
          </w:tcPr>
          <w:p w14:paraId="6D2E3815" w14:textId="77777777" w:rsidR="00E13E54" w:rsidRPr="00A73DBA" w:rsidRDefault="00E13E54" w:rsidP="00E13E54">
            <w:pPr>
              <w:ind w:left="39" w:right="-224" w:firstLine="4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414" w:type="pct"/>
            <w:tcBorders>
              <w:bottom w:val="single" w:sz="4" w:space="0" w:color="auto"/>
            </w:tcBorders>
            <w:vAlign w:val="bottom"/>
          </w:tcPr>
          <w:p w14:paraId="212A7E5C" w14:textId="77777777" w:rsidR="00E13E54" w:rsidRPr="00A73DBA" w:rsidRDefault="00E13E54" w:rsidP="00E13E54">
            <w:pPr>
              <w:tabs>
                <w:tab w:val="decimal" w:pos="792"/>
              </w:tabs>
              <w:ind w:left="39" w:right="-224" w:firstLine="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color w:val="000000"/>
                <w:sz w:val="28"/>
              </w:rPr>
              <w:t>(3,500)</w:t>
            </w:r>
          </w:p>
        </w:tc>
      </w:tr>
      <w:tr w:rsidR="00E13E54" w:rsidRPr="005B37CB" w14:paraId="207A29AF" w14:textId="77777777" w:rsidTr="00E13E54">
        <w:trPr>
          <w:trHeight w:val="144"/>
        </w:trPr>
        <w:tc>
          <w:tcPr>
            <w:tcW w:w="1824" w:type="pct"/>
            <w:gridSpan w:val="2"/>
          </w:tcPr>
          <w:p w14:paraId="4DF53F16" w14:textId="3CE9858F" w:rsidR="00E13E54" w:rsidRPr="00A73DBA" w:rsidRDefault="00AF44BC" w:rsidP="00E13E54">
            <w:pPr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รวม</w:t>
            </w:r>
            <w:r w:rsidR="00E13E54"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เงินลงทุนในบริษัทร่วม </w:t>
            </w:r>
            <w:r w:rsidR="00E1118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  <w:r w:rsidR="00E13E54"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 w:rsidR="00E13E54"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406" w:type="pct"/>
          </w:tcPr>
          <w:p w14:paraId="54821E1C" w14:textId="77777777" w:rsidR="00E13E54" w:rsidRPr="00A73DBA" w:rsidRDefault="00E13E54" w:rsidP="00E13E54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3" w:type="pct"/>
          </w:tcPr>
          <w:p w14:paraId="1ECA0053" w14:textId="77777777" w:rsidR="00E13E54" w:rsidRPr="00A73DBA" w:rsidRDefault="00E13E54" w:rsidP="00E13E54">
            <w:pPr>
              <w:tabs>
                <w:tab w:val="decimal" w:pos="716"/>
              </w:tabs>
              <w:ind w:left="-25" w:right="-6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27" w:type="pct"/>
          </w:tcPr>
          <w:p w14:paraId="467B360F" w14:textId="77777777" w:rsidR="00E13E54" w:rsidRPr="00A73DBA" w:rsidRDefault="00E13E54" w:rsidP="00E13E5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7FD5C958" w14:textId="77777777" w:rsidR="00E13E54" w:rsidRPr="00A73DBA" w:rsidRDefault="00E13E54" w:rsidP="00E13E54">
            <w:pPr>
              <w:tabs>
                <w:tab w:val="decimal" w:pos="742"/>
              </w:tabs>
              <w:ind w:left="-25" w:right="47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6" w:type="pct"/>
          </w:tcPr>
          <w:p w14:paraId="479A2463" w14:textId="77777777" w:rsidR="00E13E54" w:rsidRPr="00A73DBA" w:rsidRDefault="00E13E54" w:rsidP="00E13E54">
            <w:pPr>
              <w:tabs>
                <w:tab w:val="decimal" w:pos="674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7F72C7B2" w14:textId="77777777" w:rsidR="00E13E54" w:rsidRPr="00A73DBA" w:rsidRDefault="00E13E54" w:rsidP="00E13E54">
            <w:pPr>
              <w:tabs>
                <w:tab w:val="decimal" w:pos="853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</w:tcPr>
          <w:p w14:paraId="716400C8" w14:textId="77777777" w:rsidR="00E13E54" w:rsidRPr="00A73DBA" w:rsidRDefault="00E13E54" w:rsidP="00E13E54">
            <w:pPr>
              <w:tabs>
                <w:tab w:val="decimal" w:pos="680"/>
                <w:tab w:val="decimal" w:pos="792"/>
                <w:tab w:val="decimal" w:pos="853"/>
              </w:tabs>
              <w:ind w:right="4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</w:tcPr>
          <w:p w14:paraId="247EE215" w14:textId="77777777" w:rsidR="00E13E54" w:rsidRPr="00A73DBA" w:rsidRDefault="00E13E54" w:rsidP="00E13E54">
            <w:pPr>
              <w:tabs>
                <w:tab w:val="decimal" w:pos="621"/>
              </w:tabs>
              <w:ind w:right="-68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5" w:type="pct"/>
          </w:tcPr>
          <w:p w14:paraId="32B408FC" w14:textId="77777777" w:rsidR="00E13E54" w:rsidRPr="00A73DBA" w:rsidRDefault="00E13E54" w:rsidP="00E13E54">
            <w:pPr>
              <w:tabs>
                <w:tab w:val="decimal" w:pos="720"/>
              </w:tabs>
              <w:ind w:left="-20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6" w:type="pct"/>
            <w:vAlign w:val="bottom"/>
          </w:tcPr>
          <w:p w14:paraId="3FC97EB8" w14:textId="77777777" w:rsidR="00E13E54" w:rsidRPr="00A73DBA" w:rsidRDefault="00E13E54" w:rsidP="00E13E54">
            <w:pPr>
              <w:ind w:left="-200" w:right="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F2426" w14:textId="3ADB749F" w:rsidR="00E13E54" w:rsidRPr="00B21462" w:rsidRDefault="00E13E54" w:rsidP="00E13E54">
            <w:pPr>
              <w:tabs>
                <w:tab w:val="decimal" w:pos="680"/>
                <w:tab w:val="decimal" w:pos="792"/>
                <w:tab w:val="decimal" w:pos="848"/>
              </w:tabs>
              <w:ind w:right="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20,000</w:t>
            </w:r>
          </w:p>
        </w:tc>
        <w:tc>
          <w:tcPr>
            <w:tcW w:w="47" w:type="pct"/>
            <w:vMerge/>
            <w:vAlign w:val="bottom"/>
          </w:tcPr>
          <w:p w14:paraId="4FEA8E56" w14:textId="77777777" w:rsidR="00E13E54" w:rsidRPr="00A73DBA" w:rsidRDefault="00E13E54" w:rsidP="00E13E54">
            <w:pPr>
              <w:ind w:left="39" w:right="-224" w:firstLine="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4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34C7C" w14:textId="77777777" w:rsidR="00E13E54" w:rsidRPr="005B37CB" w:rsidRDefault="00E13E54" w:rsidP="00E13E54">
            <w:pPr>
              <w:tabs>
                <w:tab w:val="decimal" w:pos="792"/>
              </w:tabs>
              <w:ind w:left="39" w:right="-224" w:firstLine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A73DB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20,000</w:t>
            </w:r>
          </w:p>
        </w:tc>
      </w:tr>
    </w:tbl>
    <w:p w14:paraId="7F9B6C99" w14:textId="77777777" w:rsidR="002F02EB" w:rsidRDefault="002F02EB" w:rsidP="008A684B">
      <w:pPr>
        <w:tabs>
          <w:tab w:val="left" w:pos="90"/>
          <w:tab w:val="left" w:pos="630"/>
        </w:tabs>
        <w:spacing w:before="240" w:line="240" w:lineRule="atLeast"/>
        <w:rPr>
          <w:rFonts w:asciiTheme="majorBidi" w:hAnsiTheme="majorBidi" w:cstheme="majorBidi"/>
          <w:b/>
          <w:bCs/>
          <w:sz w:val="28"/>
          <w:cs/>
          <w:lang w:val="en-GB"/>
        </w:rPr>
        <w:sectPr w:rsidR="002F02EB" w:rsidSect="0019698B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440" w:bottom="929" w:left="990" w:header="864" w:footer="432" w:gutter="0"/>
          <w:pgNumType w:start="37"/>
          <w:cols w:space="720"/>
          <w:docGrid w:linePitch="326"/>
        </w:sectPr>
      </w:pPr>
    </w:p>
    <w:p w14:paraId="470C9CFB" w14:textId="07448D6C" w:rsidR="0038576C" w:rsidRPr="00623506" w:rsidRDefault="0038576C" w:rsidP="00623506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A11019">
        <w:rPr>
          <w:rFonts w:asciiTheme="majorBidi" w:hAnsiTheme="majorBidi" w:cstheme="majorBidi"/>
          <w:b/>
          <w:bCs/>
          <w:sz w:val="28"/>
          <w:cs/>
        </w:rPr>
        <w:t>ที่ดิน อาคารและอุปกรณ์</w:t>
      </w:r>
    </w:p>
    <w:p w14:paraId="49EF3621" w14:textId="2B776EEF" w:rsidR="0038576C" w:rsidRPr="004E4C42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รายการเปลี่ยนแปลงของบัญชีที่ดิน อาคารและอุปกรณ์สำหรับ</w:t>
      </w:r>
      <w:r w:rsidR="00EA4FFE">
        <w:rPr>
          <w:rFonts w:asciiTheme="majorBidi" w:hAnsiTheme="majorBidi" w:cstheme="majorBidi" w:hint="cs"/>
          <w:sz w:val="28"/>
          <w:cs/>
          <w:lang w:val="en-GB"/>
        </w:rPr>
        <w:t>รอบระยะเวลา</w:t>
      </w:r>
      <w:r w:rsidR="003B758F">
        <w:rPr>
          <w:rFonts w:asciiTheme="majorBidi" w:hAnsiTheme="majorBidi" w:cstheme="majorBidi" w:hint="cs"/>
          <w:color w:val="000000"/>
          <w:spacing w:val="-2"/>
          <w:sz w:val="28"/>
          <w:cs/>
        </w:rPr>
        <w:t>หก</w:t>
      </w:r>
      <w:r w:rsidR="00694FAD">
        <w:rPr>
          <w:rFonts w:asciiTheme="majorBidi" w:hAnsiTheme="majorBidi" w:cstheme="majorBidi" w:hint="cs"/>
          <w:color w:val="000000"/>
          <w:spacing w:val="-2"/>
          <w:sz w:val="28"/>
          <w:cs/>
        </w:rPr>
        <w:t>เดือ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นสิ้นสุดวันที่ </w:t>
      </w:r>
      <w:r w:rsidR="000D0472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3B758F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149B7"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B758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24432">
        <w:rPr>
          <w:rFonts w:asciiTheme="majorBidi" w:hAnsiTheme="majorBidi" w:cstheme="majorBidi"/>
          <w:color w:val="000000"/>
          <w:spacing w:val="-2"/>
          <w:sz w:val="28"/>
        </w:rPr>
        <w:t xml:space="preserve">7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4E4C42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24432">
        <w:rPr>
          <w:rFonts w:asciiTheme="majorBidi" w:hAnsiTheme="majorBidi" w:cstheme="majorBidi"/>
          <w:color w:val="000000"/>
          <w:spacing w:val="-2"/>
          <w:sz w:val="28"/>
        </w:rPr>
        <w:t xml:space="preserve">6 </w:t>
      </w:r>
      <w:r w:rsidRPr="004E4C42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90"/>
        <w:gridCol w:w="1080"/>
        <w:gridCol w:w="90"/>
        <w:gridCol w:w="1170"/>
        <w:gridCol w:w="90"/>
        <w:gridCol w:w="1170"/>
      </w:tblGrid>
      <w:tr w:rsidR="0038576C" w:rsidRPr="00806491" w14:paraId="5F686EB3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78FC6DDF" w14:textId="77777777" w:rsidR="0038576C" w:rsidRPr="0080649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070FF4B5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A2B7E6D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19DD7B1" w14:textId="77777777" w:rsidR="0038576C" w:rsidRPr="00806491" w:rsidRDefault="0038576C" w:rsidP="00A11E99">
            <w:pPr>
              <w:ind w:right="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06491">
              <w:rPr>
                <w:rFonts w:asciiTheme="majorBidi" w:hAnsiTheme="majorBidi" w:cstheme="majorBidi"/>
                <w:sz w:val="28"/>
              </w:rPr>
              <w:t>: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806491" w14:paraId="4FB2C29B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446BBB38" w14:textId="77777777" w:rsidR="0038576C" w:rsidRPr="0080649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  <w:vAlign w:val="bottom"/>
          </w:tcPr>
          <w:p w14:paraId="73FA2649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E9BC1A4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1860ABFD" w14:textId="77777777" w:rsidR="0038576C" w:rsidRPr="0080649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A406F" w:rsidRPr="00806491" w14:paraId="3A8792CD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17E088E8" w14:textId="77777777" w:rsidR="004A406F" w:rsidRPr="00806491" w:rsidRDefault="004A406F" w:rsidP="004A406F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F0E288" w14:textId="76B4FBFC" w:rsidR="004A406F" w:rsidRPr="00806491" w:rsidRDefault="004A406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3</w:t>
            </w:r>
            <w:r w:rsidR="003B758F" w:rsidRPr="00806491">
              <w:rPr>
                <w:rFonts w:asciiTheme="majorBidi" w:hAnsiTheme="majorBidi" w:cstheme="majorBidi"/>
                <w:sz w:val="28"/>
              </w:rPr>
              <w:t>0</w:t>
            </w:r>
            <w:r w:rsidRPr="00806491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3B758F" w:rsidRPr="00806491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2F425E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11C42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0F9EC1E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8141BC" w14:textId="2AEA8871" w:rsidR="004A406F" w:rsidRPr="00806491" w:rsidRDefault="003B758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30</w:t>
            </w:r>
            <w:r w:rsidRPr="00806491">
              <w:rPr>
                <w:rFonts w:asciiTheme="majorBidi" w:hAnsiTheme="majorBidi" w:cstheme="majorBidi" w:hint="cs"/>
                <w:sz w:val="28"/>
                <w:cs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C3B770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61445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0649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4A406F" w:rsidRPr="00806491" w14:paraId="26C657AA" w14:textId="77777777" w:rsidTr="00A11E99">
        <w:trPr>
          <w:trHeight w:val="20"/>
        </w:trPr>
        <w:tc>
          <w:tcPr>
            <w:tcW w:w="4230" w:type="dxa"/>
            <w:vAlign w:val="bottom"/>
          </w:tcPr>
          <w:p w14:paraId="7E178A2D" w14:textId="77777777" w:rsidR="004A406F" w:rsidRPr="00806491" w:rsidRDefault="004A406F" w:rsidP="004A406F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1CDA07" w14:textId="46AA9E4D" w:rsidR="004A406F" w:rsidRPr="00806491" w:rsidRDefault="004A406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62443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35E53E2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8DF818" w14:textId="64C3945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624432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7F7384B6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B72BB6" w14:textId="7063C24B" w:rsidR="004A406F" w:rsidRPr="00806491" w:rsidRDefault="004A406F" w:rsidP="004A406F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39703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4714A6AE" w14:textId="77777777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4B3893" w14:textId="380539EA" w:rsidR="004A406F" w:rsidRPr="00806491" w:rsidRDefault="004A406F" w:rsidP="004A406F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06491">
              <w:rPr>
                <w:rFonts w:asciiTheme="majorBidi" w:hAnsiTheme="majorBidi" w:cstheme="majorBidi"/>
                <w:sz w:val="28"/>
              </w:rPr>
              <w:t>256</w:t>
            </w:r>
            <w:r w:rsidR="00397E0A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E01562" w:rsidRPr="00806491" w14:paraId="3BE282EE" w14:textId="77777777">
        <w:trPr>
          <w:trHeight w:val="20"/>
        </w:trPr>
        <w:tc>
          <w:tcPr>
            <w:tcW w:w="4230" w:type="dxa"/>
          </w:tcPr>
          <w:p w14:paraId="0576548B" w14:textId="4B4A5AAE" w:rsidR="00E01562" w:rsidRPr="00806491" w:rsidRDefault="00E01562" w:rsidP="00E01562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มูลค่าสุทธิตามบัญชีต้น</w:t>
            </w:r>
            <w:r w:rsidR="00EA4FF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="00EA4FFE" w:rsidRPr="00EA4FF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960FCC" w14:textId="5D33D2A9" w:rsidR="00E01562" w:rsidRPr="00806491" w:rsidRDefault="00613B25" w:rsidP="00E01562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1,540,535</w:t>
            </w:r>
          </w:p>
        </w:tc>
        <w:tc>
          <w:tcPr>
            <w:tcW w:w="90" w:type="dxa"/>
          </w:tcPr>
          <w:p w14:paraId="42E8BA89" w14:textId="77777777" w:rsidR="00E01562" w:rsidRPr="00806491" w:rsidRDefault="00E01562" w:rsidP="00E01562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48E0CC" w14:textId="32917FC5" w:rsidR="00E01562" w:rsidRPr="00806491" w:rsidRDefault="00E01562" w:rsidP="00E0156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25F5">
              <w:rPr>
                <w:rFonts w:asciiTheme="majorBidi" w:hAnsiTheme="majorBidi" w:cstheme="majorBidi" w:hint="eastAsia"/>
                <w:sz w:val="28"/>
                <w:szCs w:val="28"/>
              </w:rPr>
              <w:t>1,606,645</w:t>
            </w:r>
          </w:p>
        </w:tc>
        <w:tc>
          <w:tcPr>
            <w:tcW w:w="90" w:type="dxa"/>
            <w:shd w:val="clear" w:color="auto" w:fill="auto"/>
          </w:tcPr>
          <w:p w14:paraId="07E4F9CF" w14:textId="77777777" w:rsidR="00E01562" w:rsidRPr="00806491" w:rsidRDefault="00E01562" w:rsidP="00E01562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502BE0" w14:textId="766FFF1B" w:rsidR="00E01562" w:rsidRPr="00806491" w:rsidRDefault="00BD5BDB" w:rsidP="00E0156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90" w:type="dxa"/>
            <w:shd w:val="clear" w:color="auto" w:fill="auto"/>
          </w:tcPr>
          <w:p w14:paraId="7CB01A9F" w14:textId="77777777" w:rsidR="00E01562" w:rsidRPr="00806491" w:rsidRDefault="00E01562" w:rsidP="00E01562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FA357C" w14:textId="1E817FBB" w:rsidR="00E01562" w:rsidRPr="00806491" w:rsidRDefault="00E01562" w:rsidP="00E01562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47FE">
              <w:rPr>
                <w:rFonts w:asciiTheme="majorBidi" w:hAnsiTheme="majorBidi" w:hint="eastAsia"/>
                <w:sz w:val="28"/>
                <w:szCs w:val="28"/>
                <w:cs/>
              </w:rPr>
              <w:t xml:space="preserve">  302   </w:t>
            </w:r>
          </w:p>
        </w:tc>
      </w:tr>
      <w:tr w:rsidR="00990DA5" w:rsidRPr="00806491" w14:paraId="5415A13D" w14:textId="77777777" w:rsidTr="00A11E99">
        <w:trPr>
          <w:trHeight w:val="20"/>
        </w:trPr>
        <w:tc>
          <w:tcPr>
            <w:tcW w:w="4230" w:type="dxa"/>
          </w:tcPr>
          <w:p w14:paraId="69D26621" w14:textId="3AE58E1E" w:rsidR="00990DA5" w:rsidRPr="00990DA5" w:rsidRDefault="00990DA5" w:rsidP="00420ECC">
            <w:pPr>
              <w:pStyle w:val="BodyText2"/>
              <w:tabs>
                <w:tab w:val="left" w:pos="360"/>
                <w:tab w:val="left" w:pos="558"/>
                <w:tab w:val="left" w:pos="670"/>
              </w:tabs>
              <w:spacing w:after="0" w:line="240" w:lineRule="auto"/>
              <w:ind w:left="243" w:right="-48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0DA5">
              <w:rPr>
                <w:rFonts w:asciiTheme="majorBidi" w:eastAsia="MS Mincho" w:hAnsiTheme="majorBidi" w:hint="cs"/>
                <w:sz w:val="28"/>
                <w:szCs w:val="28"/>
                <w:u w:val="single"/>
                <w:cs/>
              </w:rPr>
              <w:t>เพิ่ม</w:t>
            </w:r>
            <w:r w:rsidRPr="00990DA5">
              <w:rPr>
                <w:rFonts w:asciiTheme="majorBidi" w:eastAsia="MS Mincho" w:hAnsiTheme="majorBidi"/>
                <w:sz w:val="28"/>
                <w:szCs w:val="28"/>
              </w:rPr>
              <w:t>:</w:t>
            </w:r>
            <w:r w:rsidRPr="00990DA5"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   </w:t>
            </w:r>
            <w:r w:rsidRPr="00990DA5">
              <w:rPr>
                <w:rFonts w:asciiTheme="majorBidi" w:eastAsia="MS Mincho" w:hAnsiTheme="majorBidi"/>
                <w:sz w:val="28"/>
                <w:szCs w:val="28"/>
                <w:cs/>
              </w:rPr>
              <w:t>ซื้อ</w:t>
            </w:r>
            <w:r>
              <w:rPr>
                <w:rFonts w:asciiTheme="majorBidi" w:eastAsia="MS Mincho" w:hAnsiTheme="majorBidi" w:hint="cs"/>
                <w:sz w:val="28"/>
                <w:szCs w:val="28"/>
                <w:cs/>
              </w:rPr>
              <w:t>ระหว่าง</w:t>
            </w:r>
            <w:r w:rsidR="00EA4FFE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="00EA4FFE" w:rsidRPr="00EA4FF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A4F4E0" w14:textId="23D5A0FC" w:rsidR="00990DA5" w:rsidRPr="00806491" w:rsidRDefault="00990DA5" w:rsidP="00990DA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13,013</w:t>
            </w:r>
          </w:p>
        </w:tc>
        <w:tc>
          <w:tcPr>
            <w:tcW w:w="90" w:type="dxa"/>
          </w:tcPr>
          <w:p w14:paraId="1E531D01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8C6ADA" w14:textId="22670F4B" w:rsidR="00990DA5" w:rsidRPr="00806491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25F5">
              <w:rPr>
                <w:rFonts w:asciiTheme="majorBidi" w:hAnsiTheme="majorBidi" w:cstheme="majorBidi" w:hint="eastAsia"/>
                <w:sz w:val="28"/>
                <w:szCs w:val="28"/>
              </w:rPr>
              <w:t>12,565</w:t>
            </w:r>
          </w:p>
        </w:tc>
        <w:tc>
          <w:tcPr>
            <w:tcW w:w="90" w:type="dxa"/>
            <w:shd w:val="clear" w:color="auto" w:fill="auto"/>
          </w:tcPr>
          <w:p w14:paraId="26EC35F1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DE250F" w14:textId="64616D0B" w:rsidR="00990DA5" w:rsidRPr="00806491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90" w:type="dxa"/>
            <w:shd w:val="clear" w:color="auto" w:fill="auto"/>
          </w:tcPr>
          <w:p w14:paraId="3B40875E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95EF99" w14:textId="55CD22CC" w:rsidR="00990DA5" w:rsidRPr="00806491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38</w:t>
            </w:r>
          </w:p>
        </w:tc>
      </w:tr>
      <w:tr w:rsidR="00990DA5" w:rsidRPr="00806491" w14:paraId="7C350833" w14:textId="77777777" w:rsidTr="00A11E99">
        <w:trPr>
          <w:trHeight w:val="20"/>
        </w:trPr>
        <w:tc>
          <w:tcPr>
            <w:tcW w:w="4230" w:type="dxa"/>
          </w:tcPr>
          <w:p w14:paraId="3515A010" w14:textId="4D8DAC89" w:rsidR="00990DA5" w:rsidRPr="00806491" w:rsidRDefault="00990DA5" w:rsidP="00990DA5">
            <w:pPr>
              <w:pStyle w:val="BodyText2"/>
              <w:spacing w:after="0" w:line="240" w:lineRule="auto"/>
              <w:ind w:left="288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9AA53BE" w14:textId="239C7EF1" w:rsidR="00990DA5" w:rsidRPr="00806491" w:rsidRDefault="00990DA5" w:rsidP="00990DA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43,504</w:t>
            </w:r>
          </w:p>
        </w:tc>
        <w:tc>
          <w:tcPr>
            <w:tcW w:w="90" w:type="dxa"/>
          </w:tcPr>
          <w:p w14:paraId="365B4FE7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152D61" w14:textId="4D3E81EF" w:rsidR="00990DA5" w:rsidRPr="00806491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25F5">
              <w:rPr>
                <w:rFonts w:asciiTheme="majorBidi" w:hAnsiTheme="majorBidi" w:cstheme="majorBidi"/>
                <w:sz w:val="28"/>
              </w:rPr>
              <w:t>85,820</w:t>
            </w:r>
          </w:p>
        </w:tc>
        <w:tc>
          <w:tcPr>
            <w:tcW w:w="90" w:type="dxa"/>
            <w:shd w:val="clear" w:color="auto" w:fill="auto"/>
          </w:tcPr>
          <w:p w14:paraId="0F7AC1A0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62D35D" w14:textId="2BC9074C" w:rsidR="00990DA5" w:rsidRPr="00806491" w:rsidRDefault="00990DA5" w:rsidP="00990DA5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90" w:type="dxa"/>
            <w:shd w:val="clear" w:color="auto" w:fill="auto"/>
          </w:tcPr>
          <w:p w14:paraId="3153987D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F0DB711" w14:textId="193F55BF" w:rsidR="00990DA5" w:rsidRPr="00806491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90DA5" w:rsidRPr="00806491" w14:paraId="76255A92" w14:textId="77777777">
        <w:trPr>
          <w:trHeight w:val="20"/>
        </w:trPr>
        <w:tc>
          <w:tcPr>
            <w:tcW w:w="4230" w:type="dxa"/>
          </w:tcPr>
          <w:p w14:paraId="105FFF3B" w14:textId="016E25A4" w:rsidR="00990DA5" w:rsidRPr="00806491" w:rsidRDefault="00990DA5" w:rsidP="00990DA5">
            <w:pPr>
              <w:pStyle w:val="BodyText2"/>
              <w:spacing w:after="0" w:line="240" w:lineRule="auto"/>
              <w:ind w:left="288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CF4091" w14:textId="255283ED" w:rsidR="00990DA5" w:rsidRDefault="00990DA5" w:rsidP="00990DA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9,927</w:t>
            </w:r>
          </w:p>
        </w:tc>
        <w:tc>
          <w:tcPr>
            <w:tcW w:w="90" w:type="dxa"/>
          </w:tcPr>
          <w:p w14:paraId="22ECD51E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B89C96" w14:textId="720B991E" w:rsidR="00990DA5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</w:rPr>
              <w:t>24,385</w:t>
            </w:r>
          </w:p>
        </w:tc>
        <w:tc>
          <w:tcPr>
            <w:tcW w:w="90" w:type="dxa"/>
            <w:shd w:val="clear" w:color="auto" w:fill="auto"/>
          </w:tcPr>
          <w:p w14:paraId="2F5C2BA4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0303DF" w14:textId="5A29BCD5" w:rsidR="00990DA5" w:rsidRDefault="00990DA5" w:rsidP="00990DA5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54B88549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DE245A" w14:textId="2DC93F1A" w:rsidR="00990DA5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127</w:t>
            </w:r>
          </w:p>
        </w:tc>
      </w:tr>
      <w:tr w:rsidR="00990DA5" w:rsidRPr="00806491" w14:paraId="2C3379F1" w14:textId="77777777" w:rsidTr="00A11E99">
        <w:trPr>
          <w:trHeight w:val="20"/>
        </w:trPr>
        <w:tc>
          <w:tcPr>
            <w:tcW w:w="4230" w:type="dxa"/>
          </w:tcPr>
          <w:p w14:paraId="21D72198" w14:textId="34F6BA21" w:rsidR="00990DA5" w:rsidRPr="00806491" w:rsidRDefault="00990DA5" w:rsidP="00990DA5">
            <w:pPr>
              <w:pStyle w:val="BodyText2"/>
              <w:spacing w:after="0" w:line="240" w:lineRule="auto"/>
              <w:ind w:left="297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โอนกลับค่าเผื่อการลดลงของมูลค่า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30930B" w14:textId="77DC0FC6" w:rsidR="00990DA5" w:rsidRDefault="00990DA5" w:rsidP="00990DA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385EA22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73EBBA" w14:textId="41FE184C" w:rsidR="00990DA5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</w:rPr>
              <w:t>423</w:t>
            </w:r>
          </w:p>
        </w:tc>
        <w:tc>
          <w:tcPr>
            <w:tcW w:w="90" w:type="dxa"/>
            <w:shd w:val="clear" w:color="auto" w:fill="auto"/>
          </w:tcPr>
          <w:p w14:paraId="1126FC17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A1B6B4" w14:textId="0E3E2980" w:rsidR="00990DA5" w:rsidRDefault="00990DA5" w:rsidP="00990DA5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EAE1A6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DF5101" w14:textId="1C86A390" w:rsidR="00990DA5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0DA5" w:rsidRPr="00806491" w14:paraId="165CE82D" w14:textId="77777777" w:rsidTr="00613A3D">
        <w:trPr>
          <w:trHeight w:val="20"/>
        </w:trPr>
        <w:tc>
          <w:tcPr>
            <w:tcW w:w="4230" w:type="dxa"/>
            <w:vAlign w:val="bottom"/>
          </w:tcPr>
          <w:p w14:paraId="22BA1282" w14:textId="0465B341" w:rsidR="00990DA5" w:rsidRPr="00806491" w:rsidRDefault="00990DA5" w:rsidP="00420ECC">
            <w:pPr>
              <w:pStyle w:val="BodyText2"/>
              <w:tabs>
                <w:tab w:val="left" w:pos="540"/>
                <w:tab w:val="left" w:pos="567"/>
              </w:tabs>
              <w:spacing w:after="0" w:line="240" w:lineRule="auto"/>
              <w:ind w:left="87" w:right="-48" w:hanging="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hint="cs"/>
                <w:sz w:val="28"/>
                <w:szCs w:val="28"/>
                <w:u w:val="single"/>
                <w:cs/>
              </w:rPr>
              <w:t>หัก</w:t>
            </w:r>
            <w:r w:rsidRPr="00990DA5">
              <w:rPr>
                <w:rFonts w:asciiTheme="majorBidi" w:eastAsia="MS Mincho" w:hAnsiTheme="majorBidi"/>
                <w:sz w:val="28"/>
                <w:szCs w:val="28"/>
              </w:rPr>
              <w:t>:</w:t>
            </w:r>
            <w:r w:rsidRPr="00990DA5"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  </w:t>
            </w:r>
            <w:r w:rsidR="00420ECC"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</w:t>
            </w:r>
            <w:r w:rsidRPr="00990DA5"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</w:t>
            </w:r>
            <w:r w:rsidR="00420ECC"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ตัดจำหน่ายและจำหน่าย</w:t>
            </w:r>
            <w:r>
              <w:rPr>
                <w:rFonts w:asciiTheme="majorBidi" w:eastAsia="MS Mincho" w:hAnsiTheme="majorBidi" w:hint="cs"/>
                <w:sz w:val="28"/>
                <w:szCs w:val="28"/>
                <w:cs/>
              </w:rPr>
              <w:t>ระหว่าง</w:t>
            </w:r>
            <w:r w:rsidR="00F742B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="00F742BD" w:rsidRPr="00EA4FF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64C178" w14:textId="11D8EA06" w:rsidR="00990DA5" w:rsidRPr="00806491" w:rsidRDefault="00990DA5" w:rsidP="00990DA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(2,177)</w:t>
            </w:r>
          </w:p>
        </w:tc>
        <w:tc>
          <w:tcPr>
            <w:tcW w:w="90" w:type="dxa"/>
          </w:tcPr>
          <w:p w14:paraId="4F5EF3EE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C0DB6A" w14:textId="5BF99109" w:rsidR="00990DA5" w:rsidRPr="00806491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C5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0F3FC5">
              <w:rPr>
                <w:rFonts w:ascii="Angsana New" w:hAnsi="Angsana New"/>
                <w:sz w:val="28"/>
                <w:szCs w:val="28"/>
              </w:rPr>
              <w:t>9</w:t>
            </w:r>
            <w:r w:rsidRPr="000F3FC5">
              <w:rPr>
                <w:rFonts w:ascii="Angsana New" w:hAnsi="Angsana New" w:hint="eastAsia"/>
                <w:sz w:val="28"/>
                <w:szCs w:val="28"/>
              </w:rPr>
              <w:t>,</w:t>
            </w:r>
            <w:r w:rsidRPr="000F3FC5">
              <w:rPr>
                <w:rFonts w:ascii="Angsana New" w:hAnsi="Angsana New"/>
                <w:sz w:val="28"/>
                <w:szCs w:val="28"/>
              </w:rPr>
              <w:t>773</w:t>
            </w:r>
            <w:r w:rsidRPr="000F3FC5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9AE1ED6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E1F3D3" w14:textId="76C808EE" w:rsidR="00990DA5" w:rsidRPr="00806491" w:rsidRDefault="00990DA5" w:rsidP="00990DA5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53B7B4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BB23E5" w14:textId="757DE554" w:rsidR="00990DA5" w:rsidRPr="00806491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90DA5" w:rsidRPr="00806491" w14:paraId="6C8A0BCF" w14:textId="77777777" w:rsidTr="00613A3D">
        <w:trPr>
          <w:trHeight w:val="20"/>
        </w:trPr>
        <w:tc>
          <w:tcPr>
            <w:tcW w:w="4230" w:type="dxa"/>
            <w:vAlign w:val="bottom"/>
          </w:tcPr>
          <w:p w14:paraId="02054A1F" w14:textId="518B05DF" w:rsidR="00990DA5" w:rsidRPr="00806491" w:rsidRDefault="00990DA5" w:rsidP="00420ECC">
            <w:pPr>
              <w:pStyle w:val="BodyText2"/>
              <w:spacing w:after="0" w:line="240" w:lineRule="auto"/>
              <w:ind w:left="504" w:right="-48" w:firstLine="4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F9350C" w14:textId="3EFFE180" w:rsidR="00990DA5" w:rsidRPr="00806491" w:rsidRDefault="00990DA5" w:rsidP="00990DA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(43,504)</w:t>
            </w:r>
          </w:p>
        </w:tc>
        <w:tc>
          <w:tcPr>
            <w:tcW w:w="90" w:type="dxa"/>
          </w:tcPr>
          <w:p w14:paraId="3674C02A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FCDB95" w14:textId="31949ACB" w:rsidR="00990DA5" w:rsidRPr="00806491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F3FC5">
              <w:rPr>
                <w:rFonts w:asciiTheme="majorBidi" w:hAnsiTheme="majorBidi" w:cstheme="majorBidi"/>
                <w:sz w:val="28"/>
              </w:rPr>
              <w:t>(</w:t>
            </w:r>
            <w:r w:rsidRPr="00B325F5">
              <w:rPr>
                <w:rFonts w:asciiTheme="majorBidi" w:hAnsiTheme="majorBidi" w:cstheme="majorBidi"/>
                <w:sz w:val="28"/>
              </w:rPr>
              <w:t>85,820</w:t>
            </w:r>
            <w:r w:rsidRPr="000F3FC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A80B22D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405A64" w14:textId="13B54BAB" w:rsidR="00990DA5" w:rsidRPr="00806491" w:rsidRDefault="00990DA5" w:rsidP="00990DA5">
            <w:pPr>
              <w:pStyle w:val="BodyText2"/>
              <w:spacing w:after="0" w:line="240" w:lineRule="auto"/>
              <w:ind w:left="72" w:right="91" w:firstLine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(84)</w:t>
            </w:r>
          </w:p>
        </w:tc>
        <w:tc>
          <w:tcPr>
            <w:tcW w:w="90" w:type="dxa"/>
            <w:shd w:val="clear" w:color="auto" w:fill="auto"/>
          </w:tcPr>
          <w:p w14:paraId="5DD8737C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D34EFC" w14:textId="4BDE3862" w:rsidR="00990DA5" w:rsidRPr="00806491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90DA5" w:rsidRPr="00806491" w14:paraId="68B8CAEF" w14:textId="77777777" w:rsidTr="00613A3D">
        <w:trPr>
          <w:trHeight w:val="20"/>
        </w:trPr>
        <w:tc>
          <w:tcPr>
            <w:tcW w:w="4230" w:type="dxa"/>
          </w:tcPr>
          <w:p w14:paraId="587F98D0" w14:textId="5CB5FF42" w:rsidR="00990DA5" w:rsidRPr="00806491" w:rsidRDefault="00990DA5" w:rsidP="00420ECC">
            <w:pPr>
              <w:pStyle w:val="BodyText2"/>
              <w:spacing w:after="0" w:line="240" w:lineRule="auto"/>
              <w:ind w:left="447" w:right="-48" w:firstLine="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="00F742B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="00F742BD" w:rsidRPr="00EA4FF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164425" w14:textId="3D4D2357" w:rsidR="00990DA5" w:rsidRPr="00806491" w:rsidRDefault="00990DA5" w:rsidP="00990DA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(46,851)</w:t>
            </w:r>
          </w:p>
        </w:tc>
        <w:tc>
          <w:tcPr>
            <w:tcW w:w="90" w:type="dxa"/>
          </w:tcPr>
          <w:p w14:paraId="1B411E74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3A07E8" w14:textId="6C6A6A57" w:rsidR="00990DA5" w:rsidRPr="00806491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25F5">
              <w:rPr>
                <w:rFonts w:asciiTheme="majorBidi" w:hAnsiTheme="majorBidi" w:cstheme="majorBidi" w:hint="eastAsia"/>
                <w:sz w:val="28"/>
                <w:szCs w:val="28"/>
              </w:rPr>
              <w:t>(93,710)</w:t>
            </w:r>
          </w:p>
        </w:tc>
        <w:tc>
          <w:tcPr>
            <w:tcW w:w="90" w:type="dxa"/>
            <w:shd w:val="clear" w:color="auto" w:fill="auto"/>
          </w:tcPr>
          <w:p w14:paraId="494E18DC" w14:textId="77777777" w:rsidR="00990DA5" w:rsidRPr="00806491" w:rsidRDefault="00990DA5" w:rsidP="00990DA5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1C97FF" w14:textId="1A386860" w:rsidR="00990DA5" w:rsidRPr="00806491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(49)</w:t>
            </w:r>
          </w:p>
        </w:tc>
        <w:tc>
          <w:tcPr>
            <w:tcW w:w="90" w:type="dxa"/>
            <w:shd w:val="clear" w:color="auto" w:fill="auto"/>
          </w:tcPr>
          <w:p w14:paraId="67FFF6F0" w14:textId="77777777" w:rsidR="00990DA5" w:rsidRPr="00806491" w:rsidRDefault="00990DA5" w:rsidP="00990DA5">
            <w:pPr>
              <w:pStyle w:val="BodyText2"/>
              <w:tabs>
                <w:tab w:val="decimal" w:pos="900"/>
              </w:tabs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B14534" w14:textId="7603DE2A" w:rsidR="00990DA5" w:rsidRPr="00806491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47FE">
              <w:rPr>
                <w:rFonts w:asciiTheme="majorBidi" w:hAnsiTheme="majorBidi" w:hint="eastAsia"/>
                <w:sz w:val="28"/>
                <w:szCs w:val="28"/>
                <w:cs/>
              </w:rPr>
              <w:t>(118)</w:t>
            </w:r>
          </w:p>
        </w:tc>
      </w:tr>
      <w:tr w:rsidR="00990DA5" w:rsidRPr="00806491" w14:paraId="49EF1304" w14:textId="77777777">
        <w:trPr>
          <w:trHeight w:val="20"/>
        </w:trPr>
        <w:tc>
          <w:tcPr>
            <w:tcW w:w="4230" w:type="dxa"/>
          </w:tcPr>
          <w:p w14:paraId="7CF82429" w14:textId="3191B375" w:rsidR="00990DA5" w:rsidRPr="00806491" w:rsidRDefault="00990DA5" w:rsidP="00990DA5">
            <w:pPr>
              <w:pStyle w:val="BodyText2"/>
              <w:spacing w:after="0" w:line="240" w:lineRule="auto"/>
              <w:ind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64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="0043659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สิ้น</w:t>
            </w:r>
            <w:r w:rsidR="00436598" w:rsidRPr="0043659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รอบ</w:t>
            </w:r>
            <w:r w:rsidR="00436598" w:rsidRPr="0043659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903D5E" w14:textId="7A513B64" w:rsidR="00990DA5" w:rsidRPr="00806491" w:rsidRDefault="00990DA5" w:rsidP="00990DA5">
            <w:pPr>
              <w:pStyle w:val="BodyText2"/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1,514,447</w:t>
            </w:r>
          </w:p>
        </w:tc>
        <w:tc>
          <w:tcPr>
            <w:tcW w:w="90" w:type="dxa"/>
          </w:tcPr>
          <w:p w14:paraId="768F1E61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8D6A45" w14:textId="12374A75" w:rsidR="00990DA5" w:rsidRPr="00806491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1,540,53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B32BCCC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1AEF5" w14:textId="3B1CD94D" w:rsidR="00990DA5" w:rsidRPr="00806491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301</w:t>
            </w:r>
          </w:p>
        </w:tc>
        <w:tc>
          <w:tcPr>
            <w:tcW w:w="90" w:type="dxa"/>
            <w:shd w:val="clear" w:color="auto" w:fill="auto"/>
          </w:tcPr>
          <w:p w14:paraId="0E21C679" w14:textId="77777777" w:rsidR="00990DA5" w:rsidRPr="00806491" w:rsidRDefault="00990DA5" w:rsidP="00990DA5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7BECA" w14:textId="72EA5C5B" w:rsidR="00990DA5" w:rsidRPr="00806491" w:rsidRDefault="00990DA5" w:rsidP="00990DA5">
            <w:pPr>
              <w:pStyle w:val="BodyText2"/>
              <w:tabs>
                <w:tab w:val="decimal" w:pos="873"/>
              </w:tabs>
              <w:spacing w:after="0" w:line="240" w:lineRule="auto"/>
              <w:ind w:left="72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298</w:t>
            </w:r>
          </w:p>
        </w:tc>
      </w:tr>
    </w:tbl>
    <w:p w14:paraId="727F8A61" w14:textId="77777777" w:rsidR="007063AA" w:rsidRDefault="007063AA" w:rsidP="007063A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</w:p>
    <w:p w14:paraId="14B32491" w14:textId="4B3F1425" w:rsidR="0038576C" w:rsidRPr="007063AA" w:rsidRDefault="0038576C" w:rsidP="005D3A8B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7063AA">
        <w:rPr>
          <w:rFonts w:asciiTheme="majorBidi" w:hAnsiTheme="majorBidi" w:cstheme="majorBidi"/>
          <w:b/>
          <w:bCs/>
          <w:sz w:val="28"/>
          <w:cs/>
        </w:rPr>
        <w:t>สินทรัพย์สิทธิการใช้</w:t>
      </w:r>
    </w:p>
    <w:p w14:paraId="378E9A47" w14:textId="3D012A49" w:rsidR="0038576C" w:rsidRPr="00225716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225716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รายการเปลี่ยนแปลงของบัญชีสินทรัพย์สิทธิการใช้สำหรับ</w:t>
      </w:r>
      <w:r w:rsidR="00436598">
        <w:rPr>
          <w:rFonts w:asciiTheme="majorBidi" w:hAnsiTheme="majorBidi" w:cstheme="majorBidi" w:hint="cs"/>
          <w:sz w:val="28"/>
          <w:cs/>
        </w:rPr>
        <w:t>รอบ</w:t>
      </w:r>
      <w:r w:rsidR="00436598" w:rsidRPr="00EA4FFE">
        <w:rPr>
          <w:rFonts w:asciiTheme="majorBidi" w:hAnsiTheme="majorBidi" w:cstheme="majorBidi" w:hint="cs"/>
          <w:sz w:val="28"/>
          <w:cs/>
          <w:lang w:val="en-GB"/>
        </w:rPr>
        <w:t>ระยะเวลา</w:t>
      </w:r>
      <w:r w:rsidR="003B758F">
        <w:rPr>
          <w:rFonts w:asciiTheme="majorBidi" w:hAnsiTheme="majorBidi" w:cstheme="majorBidi" w:hint="cs"/>
          <w:color w:val="000000"/>
          <w:spacing w:val="-2"/>
          <w:sz w:val="28"/>
          <w:cs/>
        </w:rPr>
        <w:t>หก</w:t>
      </w:r>
      <w:r w:rsidRPr="0022571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เดือนสิ้นสุดวันที่ </w:t>
      </w:r>
      <w:r w:rsidR="00C149B7" w:rsidRPr="00225716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3B758F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C149B7"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3B758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225716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01562">
        <w:rPr>
          <w:rFonts w:asciiTheme="majorBidi" w:hAnsiTheme="majorBidi" w:cstheme="majorBidi"/>
          <w:color w:val="000000"/>
          <w:spacing w:val="-2"/>
          <w:sz w:val="28"/>
        </w:rPr>
        <w:t xml:space="preserve">7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43659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  <w:cs/>
        </w:rPr>
        <w:t>สำหรับปีสิ้นสุด</w:t>
      </w:r>
      <w:r w:rsidR="005B6D7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วันที่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01562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6B2BA0" w:rsidRPr="00225716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225716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  <w:r w:rsidR="00AE699F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9"/>
        <w:gridCol w:w="1169"/>
        <w:gridCol w:w="90"/>
        <w:gridCol w:w="1090"/>
        <w:gridCol w:w="90"/>
        <w:gridCol w:w="1163"/>
        <w:gridCol w:w="90"/>
        <w:gridCol w:w="1169"/>
      </w:tblGrid>
      <w:tr w:rsidR="0038576C" w:rsidRPr="00196B21" w14:paraId="2915B483" w14:textId="77777777" w:rsidTr="003D39A5">
        <w:trPr>
          <w:trHeight w:val="17"/>
        </w:trPr>
        <w:tc>
          <w:tcPr>
            <w:tcW w:w="4229" w:type="dxa"/>
            <w:vAlign w:val="bottom"/>
          </w:tcPr>
          <w:p w14:paraId="74C17A32" w14:textId="77777777" w:rsidR="0038576C" w:rsidRPr="00196B2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3D79B94A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01C61FBB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0" w:type="dxa"/>
          </w:tcPr>
          <w:p w14:paraId="28BC063A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</w:tcPr>
          <w:p w14:paraId="5047A8E0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22" w:type="dxa"/>
            <w:gridSpan w:val="3"/>
            <w:vAlign w:val="bottom"/>
          </w:tcPr>
          <w:p w14:paraId="682686FE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               (หน่วย</w:t>
            </w:r>
            <w:r w:rsidRPr="00196B21">
              <w:rPr>
                <w:rFonts w:asciiTheme="majorBidi" w:hAnsiTheme="majorBidi" w:cstheme="majorBidi"/>
                <w:sz w:val="28"/>
              </w:rPr>
              <w:t>: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196B21" w14:paraId="322A2165" w14:textId="77777777" w:rsidTr="003D39A5">
        <w:trPr>
          <w:trHeight w:val="17"/>
        </w:trPr>
        <w:tc>
          <w:tcPr>
            <w:tcW w:w="4229" w:type="dxa"/>
            <w:vAlign w:val="bottom"/>
          </w:tcPr>
          <w:p w14:paraId="40BAD131" w14:textId="77777777" w:rsidR="0038576C" w:rsidRPr="00196B2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49" w:type="dxa"/>
            <w:gridSpan w:val="3"/>
            <w:tcBorders>
              <w:bottom w:val="single" w:sz="4" w:space="0" w:color="auto"/>
            </w:tcBorders>
            <w:vAlign w:val="bottom"/>
          </w:tcPr>
          <w:p w14:paraId="59F82934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0519904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</w:tcPr>
          <w:p w14:paraId="75680238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196B21" w14:paraId="335EAC98" w14:textId="77777777" w:rsidTr="003D39A5">
        <w:trPr>
          <w:trHeight w:val="17"/>
        </w:trPr>
        <w:tc>
          <w:tcPr>
            <w:tcW w:w="4229" w:type="dxa"/>
            <w:vAlign w:val="bottom"/>
          </w:tcPr>
          <w:p w14:paraId="154FEDB2" w14:textId="77777777" w:rsidR="0038576C" w:rsidRPr="00196B2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365E7C83" w14:textId="6331B483" w:rsidR="0038576C" w:rsidRPr="00196B21" w:rsidRDefault="00C149B7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3</w:t>
            </w:r>
            <w:r w:rsidR="003B758F" w:rsidRPr="00196B21">
              <w:rPr>
                <w:rFonts w:asciiTheme="majorBidi" w:hAnsiTheme="majorBidi" w:cstheme="majorBidi"/>
                <w:sz w:val="28"/>
              </w:rPr>
              <w:t>0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3B758F" w:rsidRPr="00196B21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vMerge w:val="restart"/>
          </w:tcPr>
          <w:p w14:paraId="61DB85EE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14:paraId="3DADDB38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0" w:type="dxa"/>
            <w:vAlign w:val="bottom"/>
          </w:tcPr>
          <w:p w14:paraId="51BFD26D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46F88CB1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3" w:type="dxa"/>
            <w:vAlign w:val="bottom"/>
          </w:tcPr>
          <w:p w14:paraId="483A4E1F" w14:textId="2B2E00B7" w:rsidR="0038576C" w:rsidRPr="00196B21" w:rsidRDefault="003B758F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30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96B21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vMerge w:val="restart"/>
          </w:tcPr>
          <w:p w14:paraId="7FD3E3B5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  <w:p w14:paraId="7ED39EE5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9" w:type="dxa"/>
          </w:tcPr>
          <w:p w14:paraId="1783B90C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196B21" w14:paraId="289CAC3E" w14:textId="77777777" w:rsidTr="003D39A5">
        <w:trPr>
          <w:trHeight w:val="17"/>
        </w:trPr>
        <w:tc>
          <w:tcPr>
            <w:tcW w:w="4229" w:type="dxa"/>
            <w:vAlign w:val="bottom"/>
          </w:tcPr>
          <w:p w14:paraId="521015A4" w14:textId="77777777" w:rsidR="0038576C" w:rsidRPr="00196B21" w:rsidRDefault="0038576C" w:rsidP="00A11E99">
            <w:pP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4E1B06EC" w14:textId="3D6021A2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57228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vMerge/>
          </w:tcPr>
          <w:p w14:paraId="7DE57D79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680B80D1" w14:textId="6B877379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57228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1C59C77E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bottom"/>
          </w:tcPr>
          <w:p w14:paraId="3B46E006" w14:textId="5C16D903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57228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vMerge/>
          </w:tcPr>
          <w:p w14:paraId="290D2950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78F6A173" w14:textId="154213B2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</w:rPr>
              <w:t>256</w:t>
            </w:r>
            <w:r w:rsidR="00FE46B0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FE46B0" w:rsidRPr="00196B21" w14:paraId="6AE9CC36" w14:textId="77777777" w:rsidTr="003D39A5">
        <w:trPr>
          <w:trHeight w:val="17"/>
        </w:trPr>
        <w:tc>
          <w:tcPr>
            <w:tcW w:w="4229" w:type="dxa"/>
          </w:tcPr>
          <w:p w14:paraId="1D889CEB" w14:textId="1F98647C" w:rsidR="00FE46B0" w:rsidRPr="00196B21" w:rsidRDefault="00FE46B0" w:rsidP="00FE46B0">
            <w:pPr>
              <w:pStyle w:val="BodyText2"/>
              <w:spacing w:after="0" w:line="240" w:lineRule="auto"/>
              <w:ind w:left="162" w:right="-4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</w:t>
            </w:r>
            <w:r w:rsidRPr="00196B2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ตามบัญชีต้น</w:t>
            </w:r>
            <w:r w:rsidR="0043659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="00436598" w:rsidRPr="00EA4FF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8A769" w14:textId="7FB2C085" w:rsidR="00FE46B0" w:rsidRPr="00196B21" w:rsidRDefault="001C0958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130,251</w:t>
            </w:r>
          </w:p>
        </w:tc>
        <w:tc>
          <w:tcPr>
            <w:tcW w:w="90" w:type="dxa"/>
            <w:vAlign w:val="center"/>
          </w:tcPr>
          <w:p w14:paraId="0A3B17ED" w14:textId="77777777" w:rsidR="00FE46B0" w:rsidRPr="00196B21" w:rsidRDefault="00FE46B0" w:rsidP="00FE46B0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vAlign w:val="center"/>
          </w:tcPr>
          <w:p w14:paraId="18119C18" w14:textId="21838AF0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1247FE">
              <w:rPr>
                <w:rFonts w:asciiTheme="majorBidi" w:hAnsiTheme="majorBidi" w:hint="eastAsia"/>
                <w:sz w:val="28"/>
                <w:cs/>
              </w:rPr>
              <w:t>135</w:t>
            </w:r>
            <w:r w:rsidRPr="001247FE">
              <w:rPr>
                <w:rFonts w:asciiTheme="majorBidi" w:hAnsiTheme="majorBidi" w:cstheme="majorBidi" w:hint="eastAsia"/>
                <w:sz w:val="28"/>
              </w:rPr>
              <w:t>,</w:t>
            </w:r>
            <w:r w:rsidRPr="001247FE">
              <w:rPr>
                <w:rFonts w:asciiTheme="majorBidi" w:hAnsiTheme="majorBidi" w:hint="eastAsia"/>
                <w:sz w:val="28"/>
                <w:cs/>
              </w:rPr>
              <w:t>529</w:t>
            </w:r>
          </w:p>
        </w:tc>
        <w:tc>
          <w:tcPr>
            <w:tcW w:w="90" w:type="dxa"/>
            <w:vAlign w:val="center"/>
          </w:tcPr>
          <w:p w14:paraId="769DF2A6" w14:textId="77777777" w:rsidR="00FE46B0" w:rsidRPr="00196B21" w:rsidRDefault="00FE46B0" w:rsidP="00FE46B0">
            <w:pPr>
              <w:pStyle w:val="BodyText2"/>
              <w:tabs>
                <w:tab w:val="decimal" w:pos="1242"/>
              </w:tabs>
              <w:spacing w:after="0" w:line="240" w:lineRule="auto"/>
              <w:ind w:left="72"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2472B168" w14:textId="5D69C4B0" w:rsidR="00FE46B0" w:rsidRPr="00196B21" w:rsidRDefault="006A667F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4,714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0CBA39" w14:textId="77777777" w:rsidR="00FE46B0" w:rsidRPr="00196B21" w:rsidRDefault="00FE46B0" w:rsidP="00FE46B0">
            <w:pPr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0F593" w14:textId="2BAC4DAB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040CD4">
              <w:rPr>
                <w:rFonts w:asciiTheme="majorBidi" w:hAnsiTheme="majorBidi" w:hint="eastAsia"/>
                <w:sz w:val="28"/>
                <w:cs/>
              </w:rPr>
              <w:t>1</w:t>
            </w:r>
            <w:r w:rsidRPr="00040CD4">
              <w:rPr>
                <w:rFonts w:asciiTheme="majorBidi" w:hAnsiTheme="majorBidi" w:cstheme="majorBidi" w:hint="eastAsia"/>
                <w:sz w:val="28"/>
              </w:rPr>
              <w:t>,</w:t>
            </w:r>
            <w:r w:rsidRPr="00040CD4">
              <w:rPr>
                <w:rFonts w:asciiTheme="majorBidi" w:hAnsiTheme="majorBidi" w:hint="eastAsia"/>
                <w:sz w:val="28"/>
                <w:cs/>
              </w:rPr>
              <w:t>134</w:t>
            </w:r>
          </w:p>
        </w:tc>
      </w:tr>
      <w:tr w:rsidR="00FE46B0" w:rsidRPr="00196B21" w14:paraId="08DBB5D2" w14:textId="77777777" w:rsidTr="003D39A5">
        <w:trPr>
          <w:trHeight w:val="17"/>
        </w:trPr>
        <w:tc>
          <w:tcPr>
            <w:tcW w:w="4229" w:type="dxa"/>
            <w:vAlign w:val="bottom"/>
          </w:tcPr>
          <w:p w14:paraId="18E001D9" w14:textId="321D3942" w:rsidR="00FE46B0" w:rsidRPr="00196B21" w:rsidRDefault="00A02238" w:rsidP="00FF1D7E">
            <w:pPr>
              <w:pStyle w:val="BodyText2"/>
              <w:tabs>
                <w:tab w:val="left" w:pos="408"/>
                <w:tab w:val="left" w:pos="558"/>
              </w:tabs>
              <w:spacing w:after="0" w:line="240" w:lineRule="auto"/>
              <w:ind w:right="-48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90DA5">
              <w:rPr>
                <w:rFonts w:asciiTheme="majorBidi" w:eastAsia="MS Mincho" w:hAnsiTheme="majorBidi" w:hint="cs"/>
                <w:sz w:val="28"/>
                <w:szCs w:val="28"/>
                <w:u w:val="single"/>
                <w:cs/>
              </w:rPr>
              <w:t>เพิ่ม</w:t>
            </w:r>
            <w:r w:rsidRPr="00990DA5">
              <w:rPr>
                <w:rFonts w:asciiTheme="majorBidi" w:eastAsia="MS Mincho" w:hAnsiTheme="majorBidi"/>
                <w:sz w:val="28"/>
                <w:szCs w:val="28"/>
              </w:rPr>
              <w:t>:</w:t>
            </w:r>
            <w:r w:rsidRPr="00990DA5"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   </w:t>
            </w:r>
            <w:r>
              <w:rPr>
                <w:rFonts w:asciiTheme="majorBidi" w:eastAsia="MS Mincho" w:hAnsiTheme="majorBidi" w:hint="cs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64B3A70E" w14:textId="0790AD40" w:rsidR="00FE46B0" w:rsidRPr="00196B21" w:rsidRDefault="001C0958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5B1CAEBF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vAlign w:val="center"/>
          </w:tcPr>
          <w:p w14:paraId="7668B1B2" w14:textId="1811293E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6,184</w:t>
            </w:r>
          </w:p>
        </w:tc>
        <w:tc>
          <w:tcPr>
            <w:tcW w:w="90" w:type="dxa"/>
            <w:vAlign w:val="center"/>
          </w:tcPr>
          <w:p w14:paraId="2975F17A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vAlign w:val="center"/>
          </w:tcPr>
          <w:p w14:paraId="2CBD99E2" w14:textId="3DAB787E" w:rsidR="00FE46B0" w:rsidRPr="00196B21" w:rsidRDefault="006A667F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0C52E4D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278DE01E" w14:textId="1C74B062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FE46B0" w:rsidRPr="00196B21" w14:paraId="7A2BCCA0" w14:textId="77777777" w:rsidTr="003D39A5">
        <w:trPr>
          <w:trHeight w:val="17"/>
        </w:trPr>
        <w:tc>
          <w:tcPr>
            <w:tcW w:w="4229" w:type="dxa"/>
            <w:vAlign w:val="bottom"/>
          </w:tcPr>
          <w:p w14:paraId="7C89AA23" w14:textId="3510912B" w:rsidR="00FE46B0" w:rsidRPr="00196B21" w:rsidRDefault="00FE46B0" w:rsidP="00A02238">
            <w:pPr>
              <w:pStyle w:val="BodyText2"/>
              <w:spacing w:after="0" w:line="240" w:lineRule="auto"/>
              <w:ind w:left="540" w:right="-48" w:hanging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850F574" w14:textId="37706833" w:rsidR="00FE46B0" w:rsidRPr="00196B21" w:rsidRDefault="006A667F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13,424</w:t>
            </w:r>
          </w:p>
        </w:tc>
        <w:tc>
          <w:tcPr>
            <w:tcW w:w="90" w:type="dxa"/>
            <w:vAlign w:val="center"/>
          </w:tcPr>
          <w:p w14:paraId="64E53CFA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vAlign w:val="center"/>
          </w:tcPr>
          <w:p w14:paraId="49613ADB" w14:textId="6050A814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90" w:type="dxa"/>
            <w:vAlign w:val="center"/>
          </w:tcPr>
          <w:p w14:paraId="321BBCF3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vAlign w:val="center"/>
          </w:tcPr>
          <w:p w14:paraId="6D2C8480" w14:textId="62E89282" w:rsidR="00FE46B0" w:rsidRPr="00196B21" w:rsidRDefault="000B2049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13,424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FE4149D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4BF7BD73" w14:textId="56C7F3E2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FE46B0" w:rsidRPr="00196B21" w14:paraId="0B68C69F" w14:textId="77777777" w:rsidTr="003D39A5">
        <w:trPr>
          <w:trHeight w:val="17"/>
        </w:trPr>
        <w:tc>
          <w:tcPr>
            <w:tcW w:w="4229" w:type="dxa"/>
            <w:vAlign w:val="bottom"/>
          </w:tcPr>
          <w:p w14:paraId="5E99EC02" w14:textId="1D63AB4D" w:rsidR="00FE46B0" w:rsidRPr="00196B21" w:rsidRDefault="00FE46B0" w:rsidP="00A02238">
            <w:pPr>
              <w:pStyle w:val="BodyText2"/>
              <w:spacing w:after="0" w:line="240" w:lineRule="auto"/>
              <w:ind w:left="531" w:right="-48" w:hanging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5B1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51FFF8AB" w14:textId="6E5A38E0" w:rsidR="00FE46B0" w:rsidRPr="00196B21" w:rsidRDefault="006A667F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3F3A032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</w:tcPr>
          <w:p w14:paraId="14558378" w14:textId="52AB9DB2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114</w:t>
            </w:r>
          </w:p>
        </w:tc>
        <w:tc>
          <w:tcPr>
            <w:tcW w:w="90" w:type="dxa"/>
            <w:vAlign w:val="center"/>
          </w:tcPr>
          <w:p w14:paraId="2FA15C40" w14:textId="65256D90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vAlign w:val="center"/>
          </w:tcPr>
          <w:p w14:paraId="5C5CCBEE" w14:textId="0F497B2B" w:rsidR="00FE46B0" w:rsidRPr="00196B21" w:rsidRDefault="000B2049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F084AA4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2C2465F9" w14:textId="7A2B0489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FE46B0" w:rsidRPr="00196B21" w14:paraId="18BE3979" w14:textId="77777777" w:rsidTr="003D39A5">
        <w:trPr>
          <w:trHeight w:val="17"/>
        </w:trPr>
        <w:tc>
          <w:tcPr>
            <w:tcW w:w="4229" w:type="dxa"/>
            <w:vAlign w:val="bottom"/>
          </w:tcPr>
          <w:p w14:paraId="63CC7C4D" w14:textId="29E42339" w:rsidR="00FE46B0" w:rsidRPr="00196B21" w:rsidRDefault="00FE46B0" w:rsidP="00A02238">
            <w:pPr>
              <w:pStyle w:val="BodyText2"/>
              <w:spacing w:after="0" w:line="240" w:lineRule="auto"/>
              <w:ind w:left="531" w:right="-48" w:hanging="9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F65B1B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36C975A8" w14:textId="1644ED1A" w:rsidR="00FE46B0" w:rsidRDefault="006A667F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9B38625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</w:tcPr>
          <w:p w14:paraId="272E2AA9" w14:textId="1CCDA2B0" w:rsidR="00FE46B0" w:rsidRPr="0023669E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</w:t>
            </w:r>
            <w:r w:rsidRPr="00A93528">
              <w:rPr>
                <w:rFonts w:asciiTheme="majorBidi" w:hAnsiTheme="majorBidi" w:cstheme="majorBidi"/>
                <w:sz w:val="28"/>
              </w:rPr>
              <w:t>44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vAlign w:val="center"/>
          </w:tcPr>
          <w:p w14:paraId="31275A7B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vAlign w:val="center"/>
          </w:tcPr>
          <w:p w14:paraId="4DC6E64B" w14:textId="1106D05B" w:rsidR="00FE46B0" w:rsidRDefault="000B2049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27D9B45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07BA7F9C" w14:textId="5F5A00FE" w:rsidR="00FE46B0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4,447</w:t>
            </w:r>
          </w:p>
        </w:tc>
      </w:tr>
      <w:tr w:rsidR="00FE46B0" w:rsidRPr="00196B21" w14:paraId="4085EE76" w14:textId="77777777" w:rsidTr="003D39A5">
        <w:trPr>
          <w:trHeight w:val="17"/>
        </w:trPr>
        <w:tc>
          <w:tcPr>
            <w:tcW w:w="4229" w:type="dxa"/>
            <w:vAlign w:val="bottom"/>
          </w:tcPr>
          <w:p w14:paraId="65E9715A" w14:textId="06ED8F40" w:rsidR="00FE46B0" w:rsidRPr="00196B21" w:rsidRDefault="00FF1D7E" w:rsidP="00F65B1B">
            <w:pPr>
              <w:pStyle w:val="BodyText2"/>
              <w:tabs>
                <w:tab w:val="left" w:pos="432"/>
                <w:tab w:val="left" w:pos="630"/>
              </w:tabs>
              <w:spacing w:after="0" w:line="240" w:lineRule="auto"/>
              <w:ind w:right="-48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MS Mincho" w:hAnsiTheme="majorBidi" w:hint="cs"/>
                <w:sz w:val="28"/>
                <w:szCs w:val="28"/>
                <w:u w:val="single"/>
                <w:cs/>
              </w:rPr>
              <w:t>หัก</w:t>
            </w:r>
            <w:r w:rsidRPr="00990DA5">
              <w:rPr>
                <w:rFonts w:asciiTheme="majorBidi" w:eastAsia="MS Mincho" w:hAnsiTheme="majorBidi"/>
                <w:sz w:val="28"/>
                <w:szCs w:val="28"/>
              </w:rPr>
              <w:t>:</w:t>
            </w:r>
            <w:r w:rsidRPr="00990DA5"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</w:t>
            </w:r>
            <w:r w:rsidRPr="00990DA5">
              <w:rPr>
                <w:rFonts w:asciiTheme="majorBidi" w:eastAsia="MS Mincho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MS Mincho" w:hAnsiTheme="majorBidi" w:hint="cs"/>
                <w:sz w:val="28"/>
                <w:szCs w:val="28"/>
                <w:cs/>
              </w:rPr>
              <w:t>ตัดจำหน่ายและจำหน่ายระหว่าง</w:t>
            </w:r>
            <w:r w:rsidR="0043659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="00436598" w:rsidRPr="00EA4FF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47AE79A3" w14:textId="6D48BE82" w:rsidR="00FE46B0" w:rsidRPr="00196B21" w:rsidRDefault="006A667F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0B7D4A4B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vAlign w:val="center"/>
          </w:tcPr>
          <w:p w14:paraId="6097DE2F" w14:textId="12D55A2C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3F46A7">
              <w:rPr>
                <w:rFonts w:asciiTheme="majorBidi" w:hAnsiTheme="majorBidi" w:cstheme="majorBidi" w:hint="cs"/>
                <w:sz w:val="28"/>
                <w:cs/>
              </w:rPr>
              <w:t>167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3D33A118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vAlign w:val="center"/>
          </w:tcPr>
          <w:p w14:paraId="00B7DE67" w14:textId="4D73DB38" w:rsidR="00FE46B0" w:rsidRPr="00196B21" w:rsidRDefault="000B2049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DBD03D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shd w:val="clear" w:color="auto" w:fill="auto"/>
          </w:tcPr>
          <w:p w14:paraId="13D07E32" w14:textId="5ABCAECB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F46A7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FE46B0" w:rsidRPr="00196B21" w14:paraId="48DE4191" w14:textId="77777777">
        <w:trPr>
          <w:trHeight w:val="17"/>
        </w:trPr>
        <w:tc>
          <w:tcPr>
            <w:tcW w:w="4229" w:type="dxa"/>
            <w:vAlign w:val="bottom"/>
          </w:tcPr>
          <w:p w14:paraId="6D1A0017" w14:textId="47B17F15" w:rsidR="00FE46B0" w:rsidRPr="00196B21" w:rsidRDefault="00FE46B0" w:rsidP="00FF1D7E">
            <w:pPr>
              <w:pStyle w:val="BodyText2"/>
              <w:spacing w:after="0" w:line="240" w:lineRule="auto"/>
              <w:ind w:left="531" w:right="-48" w:hanging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5B1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 w:rsidR="0043659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รอบ</w:t>
            </w:r>
            <w:r w:rsidR="00436598" w:rsidRPr="00EA4FF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9826500" w14:textId="610E1830" w:rsidR="00FE46B0" w:rsidRPr="00196B21" w:rsidRDefault="006A667F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(10,337)</w:t>
            </w:r>
          </w:p>
        </w:tc>
        <w:tc>
          <w:tcPr>
            <w:tcW w:w="90" w:type="dxa"/>
            <w:vAlign w:val="center"/>
          </w:tcPr>
          <w:p w14:paraId="3A69612E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77C1F3AE" w14:textId="425ABC7A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CE126F">
              <w:rPr>
                <w:rFonts w:asciiTheme="majorBidi" w:hAnsiTheme="majorBidi" w:hint="eastAsia"/>
                <w:sz w:val="28"/>
                <w:cs/>
              </w:rPr>
              <w:t>(15</w:t>
            </w:r>
            <w:r w:rsidRPr="00CE126F">
              <w:rPr>
                <w:rFonts w:asciiTheme="majorBidi" w:hAnsiTheme="majorBidi" w:cstheme="majorBidi" w:hint="eastAsia"/>
                <w:sz w:val="28"/>
              </w:rPr>
              <w:t>,</w:t>
            </w:r>
            <w:r w:rsidRPr="00CE126F">
              <w:rPr>
                <w:rFonts w:asciiTheme="majorBidi" w:hAnsiTheme="majorBidi" w:hint="eastAsia"/>
                <w:sz w:val="28"/>
                <w:cs/>
              </w:rPr>
              <w:t>956)</w:t>
            </w:r>
          </w:p>
        </w:tc>
        <w:tc>
          <w:tcPr>
            <w:tcW w:w="90" w:type="dxa"/>
            <w:vAlign w:val="center"/>
          </w:tcPr>
          <w:p w14:paraId="66AE4F79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482BB923" w14:textId="751923FE" w:rsidR="00FE46B0" w:rsidRPr="00196B21" w:rsidRDefault="000B2049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(2,762)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06A47EF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18567BF6" w14:textId="437D321D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(867)</w:t>
            </w:r>
          </w:p>
        </w:tc>
      </w:tr>
      <w:tr w:rsidR="00FE46B0" w:rsidRPr="00196B21" w14:paraId="36D4CED1" w14:textId="77777777">
        <w:trPr>
          <w:trHeight w:val="17"/>
        </w:trPr>
        <w:tc>
          <w:tcPr>
            <w:tcW w:w="4229" w:type="dxa"/>
          </w:tcPr>
          <w:p w14:paraId="1186302B" w14:textId="7610B171" w:rsidR="00FE46B0" w:rsidRPr="00196B21" w:rsidRDefault="00FE46B0" w:rsidP="00FE46B0">
            <w:pPr>
              <w:pStyle w:val="BodyText2"/>
              <w:spacing w:after="0" w:line="240" w:lineRule="auto"/>
              <w:ind w:left="-3" w:right="-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มูลค่าสุทธิ</w:t>
            </w:r>
            <w:r w:rsidRPr="00196B21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ตามบัญชี</w:t>
            </w:r>
            <w:r w:rsidR="0043659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สิ้น</w:t>
            </w:r>
            <w:r w:rsidR="00436598" w:rsidRPr="0043659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รอบ</w:t>
            </w:r>
            <w:r w:rsidR="00436598" w:rsidRPr="0043659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F2A8F3" w14:textId="5FE7EA20" w:rsidR="00FE46B0" w:rsidRPr="00196B21" w:rsidRDefault="006A667F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133,338</w:t>
            </w:r>
          </w:p>
        </w:tc>
        <w:tc>
          <w:tcPr>
            <w:tcW w:w="90" w:type="dxa"/>
          </w:tcPr>
          <w:p w14:paraId="6F486F7B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48E9AF87" w14:textId="6F440362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130,251</w:t>
            </w:r>
          </w:p>
        </w:tc>
        <w:tc>
          <w:tcPr>
            <w:tcW w:w="90" w:type="dxa"/>
          </w:tcPr>
          <w:p w14:paraId="47FFB2F9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3781C7A2" w14:textId="6E2621A3" w:rsidR="00FE46B0" w:rsidRPr="00196B21" w:rsidRDefault="000B2049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15,376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D46F24" w14:textId="77777777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87106" w14:textId="33EEC3B9" w:rsidR="00FE46B0" w:rsidRPr="00196B21" w:rsidRDefault="00FE46B0" w:rsidP="00FE46B0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4,714</w:t>
            </w:r>
          </w:p>
        </w:tc>
      </w:tr>
    </w:tbl>
    <w:p w14:paraId="534F7909" w14:textId="7CE0068B" w:rsidR="0038576C" w:rsidRPr="00B118B0" w:rsidRDefault="0038576C" w:rsidP="005D3A8B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สิทธิการเช่า</w:t>
      </w:r>
    </w:p>
    <w:p w14:paraId="4BF843D8" w14:textId="57F9B486" w:rsidR="00320173" w:rsidRPr="00320173" w:rsidRDefault="00320173" w:rsidP="00986F18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</w:t>
      </w:r>
      <w:r w:rsidRPr="00320173">
        <w:rPr>
          <w:rFonts w:asciiTheme="majorBidi" w:hAnsiTheme="majorBidi" w:cstheme="majorBidi" w:hint="cs"/>
          <w:color w:val="000000"/>
          <w:spacing w:val="-2"/>
          <w:sz w:val="28"/>
          <w:cs/>
        </w:rPr>
        <w:t>บัญชี</w:t>
      </w: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>สิทธิการเช่าสำหรับ</w:t>
      </w:r>
      <w:r w:rsidR="00591F64">
        <w:rPr>
          <w:rFonts w:asciiTheme="majorBidi" w:hAnsiTheme="majorBidi" w:cstheme="majorBidi" w:hint="cs"/>
          <w:sz w:val="28"/>
          <w:cs/>
        </w:rPr>
        <w:t>รอบ</w:t>
      </w:r>
      <w:r w:rsidR="00591F64" w:rsidRPr="00EA4FFE">
        <w:rPr>
          <w:rFonts w:asciiTheme="majorBidi" w:hAnsiTheme="majorBidi" w:cstheme="majorBidi" w:hint="cs"/>
          <w:sz w:val="28"/>
          <w:cs/>
          <w:lang w:val="en-GB"/>
        </w:rPr>
        <w:t>ระยะเวลา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หก</w:t>
      </w: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>เดือนสิ้นสุดวันที่</w:t>
      </w:r>
      <w:r w:rsidRPr="00320173">
        <w:rPr>
          <w:rFonts w:asciiTheme="majorBidi" w:hAnsiTheme="majorBidi" w:cstheme="majorBidi"/>
          <w:color w:val="000000"/>
          <w:spacing w:val="-2"/>
          <w:sz w:val="28"/>
        </w:rPr>
        <w:t xml:space="preserve"> 3</w:t>
      </w:r>
      <w:r w:rsidR="0090588F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Pr="0032017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0588F">
        <w:rPr>
          <w:rFonts w:asciiTheme="majorBidi" w:hAnsiTheme="majorBidi" w:cstheme="majorBidi" w:hint="cs"/>
          <w:color w:val="000000"/>
          <w:spacing w:val="-2"/>
          <w:sz w:val="28"/>
          <w:cs/>
        </w:rPr>
        <w:t>มิถุนายน</w:t>
      </w:r>
      <w:r w:rsidRPr="00320173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320173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210B6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32017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>และสำหรับปีสิ้นสุด</w:t>
      </w:r>
      <w:r w:rsidR="00A16D4A">
        <w:rPr>
          <w:rFonts w:asciiTheme="majorBidi" w:hAnsiTheme="majorBidi" w:cstheme="majorBidi"/>
          <w:color w:val="000000"/>
          <w:spacing w:val="-2"/>
          <w:sz w:val="28"/>
        </w:rPr>
        <w:t xml:space="preserve">     </w:t>
      </w: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วันที่ </w:t>
      </w:r>
      <w:r w:rsidRPr="00320173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320173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210B6">
        <w:rPr>
          <w:rFonts w:asciiTheme="majorBidi" w:hAnsiTheme="majorBidi" w:cstheme="majorBidi"/>
          <w:color w:val="000000"/>
          <w:spacing w:val="-2"/>
          <w:sz w:val="28"/>
        </w:rPr>
        <w:t xml:space="preserve">6 </w:t>
      </w:r>
      <w:r w:rsidRPr="00320173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  <w:r w:rsidR="000402B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9217FA">
        <w:rPr>
          <w:rFonts w:ascii="Angsana New" w:hAnsi="Angsana New" w:hint="cs"/>
          <w:color w:val="000000"/>
          <w:spacing w:val="-6"/>
          <w:sz w:val="28"/>
          <w:cs/>
        </w:rPr>
        <w:t>(งบการเงินเฉพาะกิจการ</w:t>
      </w:r>
      <w:r w:rsidR="009217FA">
        <w:rPr>
          <w:rFonts w:ascii="Angsana New" w:hAnsi="Angsana New"/>
          <w:color w:val="000000"/>
          <w:spacing w:val="-6"/>
          <w:sz w:val="28"/>
        </w:rPr>
        <w:t xml:space="preserve">: </w:t>
      </w:r>
      <w:r w:rsidR="009217FA">
        <w:rPr>
          <w:rFonts w:ascii="Angsana New" w:hAnsi="Angsana New" w:hint="cs"/>
          <w:color w:val="000000"/>
          <w:spacing w:val="-6"/>
          <w:sz w:val="28"/>
          <w:cs/>
        </w:rPr>
        <w:t>ไม่มี)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86"/>
        <w:gridCol w:w="1084"/>
        <w:gridCol w:w="86"/>
        <w:gridCol w:w="1219"/>
        <w:gridCol w:w="87"/>
        <w:gridCol w:w="1218"/>
      </w:tblGrid>
      <w:tr w:rsidR="0038576C" w:rsidRPr="00196B21" w14:paraId="12933B73" w14:textId="77777777" w:rsidTr="00481134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DCF379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754F4F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070682F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9AECA" w14:textId="77777777" w:rsidR="0038576C" w:rsidRPr="00196B21" w:rsidRDefault="0038576C" w:rsidP="00A11E99">
            <w:pPr>
              <w:tabs>
                <w:tab w:val="right" w:pos="7200"/>
                <w:tab w:val="right" w:pos="8540"/>
              </w:tabs>
              <w:spacing w:line="280" w:lineRule="exact"/>
              <w:ind w:left="547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196B21">
              <w:rPr>
                <w:rFonts w:asciiTheme="majorBidi" w:hAnsiTheme="majorBidi" w:cstheme="majorBidi"/>
                <w:sz w:val="28"/>
              </w:rPr>
              <w:t>:</w:t>
            </w:r>
            <w:r w:rsidRPr="00196B21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196B21" w14:paraId="5EABCEF5" w14:textId="77777777" w:rsidTr="00D61BB9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55C69DE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56413E" w14:textId="2D6847B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911A7F6" w14:textId="77777777" w:rsidR="0038576C" w:rsidRPr="00196B21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656A4C" w14:textId="385E04F0" w:rsidR="0038576C" w:rsidRPr="0017654E" w:rsidRDefault="002C3405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38576C" w:rsidRPr="00196B21" w14:paraId="1BB714A6" w14:textId="77777777" w:rsidTr="00D61BB9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02F75AF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26489" w14:textId="1007615A" w:rsidR="0038576C" w:rsidRPr="00196B21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797AAD2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1145A" w14:textId="14941572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02F6A747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BF575" w14:textId="0C053236" w:rsidR="0038576C" w:rsidRPr="002C3405" w:rsidRDefault="00455108" w:rsidP="00F463C5">
            <w:pPr>
              <w:ind w:left="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C340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3B758F" w:rsidRPr="002C340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C340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3B758F" w:rsidRPr="002C3405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458DA" w14:textId="77777777" w:rsidR="0038576C" w:rsidRPr="002C3405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1A1C1" w14:textId="77777777" w:rsidR="0038576C" w:rsidRPr="002C3405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2C340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C3405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196B21" w14:paraId="613B4803" w14:textId="77777777" w:rsidTr="00D61BB9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9FEC3C" w14:textId="77777777" w:rsidR="0038576C" w:rsidRPr="00196B21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6A205" w14:textId="3E94DD5B" w:rsidR="0038576C" w:rsidRPr="00196B21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5F28D0F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A39DD" w14:textId="062E703F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4A2A9CB7" w14:textId="77777777" w:rsidR="0038576C" w:rsidRPr="00196B21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AF29E" w14:textId="45B58710" w:rsidR="0038576C" w:rsidRPr="002C3405" w:rsidRDefault="0038576C" w:rsidP="00F463C5">
            <w:pPr>
              <w:ind w:left="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2C3405">
              <w:rPr>
                <w:rFonts w:asciiTheme="majorBidi" w:hAnsiTheme="majorBidi" w:cstheme="majorBidi"/>
                <w:sz w:val="28"/>
              </w:rPr>
              <w:t>256</w:t>
            </w:r>
            <w:r w:rsidR="00E210B6" w:rsidRPr="002C340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07CA84F3" w14:textId="77777777" w:rsidR="0038576C" w:rsidRPr="002C3405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B00D1" w14:textId="32A12CFF" w:rsidR="0038576C" w:rsidRPr="002C3405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C3405">
              <w:rPr>
                <w:rFonts w:asciiTheme="majorBidi" w:hAnsiTheme="majorBidi" w:cstheme="majorBidi"/>
                <w:sz w:val="28"/>
              </w:rPr>
              <w:t>256</w:t>
            </w:r>
            <w:r w:rsidR="00CE0209" w:rsidRPr="002C3405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C3405" w:rsidRPr="00196B21" w14:paraId="4DAAE643" w14:textId="77777777" w:rsidTr="00D61BB9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467F1F" w14:textId="1226EC73" w:rsidR="002C3405" w:rsidRPr="00196B21" w:rsidRDefault="002C3405" w:rsidP="002C3405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</w:t>
            </w:r>
            <w:r w:rsidR="00591F64" w:rsidRPr="00591F64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รอบ</w:t>
            </w:r>
            <w:r w:rsidR="00591F64" w:rsidRPr="00591F64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878E8C" w14:textId="0E78EA9D" w:rsidR="002C3405" w:rsidRPr="00ED6D91" w:rsidRDefault="002C3405" w:rsidP="002C3405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452E0" w14:textId="77777777" w:rsidR="002C3405" w:rsidRPr="00ED6D91" w:rsidRDefault="002C3405" w:rsidP="002C340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C0FD3" w14:textId="6FFCB5EF" w:rsidR="002C3405" w:rsidRPr="00ED6D91" w:rsidRDefault="002C3405" w:rsidP="002C3405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717F12F" w14:textId="77777777" w:rsidR="002C3405" w:rsidRPr="00ED6D91" w:rsidRDefault="002C3405" w:rsidP="002C3405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C889D" w14:textId="4D786840" w:rsidR="002C3405" w:rsidRPr="002C3405" w:rsidRDefault="00982E1F" w:rsidP="002C340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61,802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6661E8A4" w14:textId="77777777" w:rsidR="002C3405" w:rsidRPr="002C3405" w:rsidRDefault="002C3405" w:rsidP="002C3405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6D449" w14:textId="653D9707" w:rsidR="002C3405" w:rsidRPr="002C3405" w:rsidRDefault="002C3405" w:rsidP="002C3405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 w:rsidRPr="002C3405">
              <w:rPr>
                <w:rFonts w:asciiTheme="majorBidi" w:hAnsiTheme="majorBidi" w:cstheme="majorBidi"/>
                <w:sz w:val="28"/>
                <w:cs/>
              </w:rPr>
              <w:t>64</w:t>
            </w:r>
            <w:r w:rsidRPr="002C3405">
              <w:rPr>
                <w:rFonts w:asciiTheme="majorBidi" w:hAnsiTheme="majorBidi" w:cstheme="majorBidi"/>
                <w:sz w:val="28"/>
              </w:rPr>
              <w:t>,393</w:t>
            </w:r>
          </w:p>
        </w:tc>
      </w:tr>
      <w:tr w:rsidR="002C3405" w:rsidRPr="00196B21" w14:paraId="1B493245" w14:textId="77777777" w:rsidTr="00D61BB9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B75956B" w14:textId="2B76EEDC" w:rsidR="002C3405" w:rsidRPr="00591F64" w:rsidRDefault="002C3405" w:rsidP="00903610">
            <w:pPr>
              <w:pStyle w:val="Heading5"/>
              <w:keepNext w:val="0"/>
              <w:tabs>
                <w:tab w:val="left" w:pos="567"/>
                <w:tab w:val="left" w:pos="660"/>
              </w:tabs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1D0C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90361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  <w:r w:rsidRPr="00903610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   </w:t>
            </w:r>
            <w:r w:rsidR="00903610" w:rsidRPr="00903610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903610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90361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  <w:r w:rsidRPr="00903610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สำหรับ</w:t>
            </w:r>
            <w:r w:rsidR="00591F64" w:rsidRPr="00591F64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รอบ</w:t>
            </w:r>
            <w:r w:rsidR="00591F64" w:rsidRPr="00591F64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21F10" w14:textId="0F83202C" w:rsidR="002C3405" w:rsidRPr="00ED6D91" w:rsidRDefault="002C3405" w:rsidP="002C3405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E5F96" w14:textId="77777777" w:rsidR="002C3405" w:rsidRPr="00ED6D91" w:rsidRDefault="002C3405" w:rsidP="002C3405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5CEDE" w14:textId="456AA1D3" w:rsidR="002C3405" w:rsidRPr="00ED6D91" w:rsidRDefault="002C3405" w:rsidP="002C3405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309DD82A" w14:textId="77777777" w:rsidR="002C3405" w:rsidRPr="00ED6D91" w:rsidRDefault="002C3405" w:rsidP="002C3405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AA1F8" w14:textId="3A1281A7" w:rsidR="002C3405" w:rsidRPr="002C3405" w:rsidRDefault="00982E1F" w:rsidP="002C340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(1,320)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25A4715A" w14:textId="77777777" w:rsidR="002C3405" w:rsidRPr="002C3405" w:rsidRDefault="002C3405" w:rsidP="002C3405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</w:tcPr>
          <w:p w14:paraId="309D3D66" w14:textId="7F26D1BD" w:rsidR="002C3405" w:rsidRPr="002C3405" w:rsidRDefault="002C3405" w:rsidP="002C3405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  <w:r w:rsidRPr="002C3405">
              <w:rPr>
                <w:rFonts w:asciiTheme="majorBidi" w:hAnsiTheme="majorBidi" w:cstheme="majorBidi"/>
                <w:sz w:val="28"/>
              </w:rPr>
              <w:t>(2,591)</w:t>
            </w:r>
          </w:p>
        </w:tc>
      </w:tr>
      <w:tr w:rsidR="002C3405" w:rsidRPr="00196B21" w14:paraId="38329ACB" w14:textId="77777777" w:rsidTr="00D61BB9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21A4E17" w14:textId="5C4684DC" w:rsidR="002C3405" w:rsidRPr="00196B21" w:rsidRDefault="002C3405" w:rsidP="002C3405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6B2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  <w:r w:rsidR="00591F64" w:rsidRPr="00591F6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สิ้นรอบ</w:t>
            </w:r>
            <w:r w:rsidR="00591F64" w:rsidRPr="00591F6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2BE12" w14:textId="3475E17F" w:rsidR="002C3405" w:rsidRPr="00ED6D91" w:rsidRDefault="002C3405" w:rsidP="002C3405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279BB" w14:textId="77777777" w:rsidR="002C3405" w:rsidRPr="00ED6D91" w:rsidRDefault="002C3405" w:rsidP="002C3405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4AF75" w14:textId="26CEEDC7" w:rsidR="002C3405" w:rsidRPr="00ED6D91" w:rsidRDefault="002C3405" w:rsidP="002C3405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</w:tcPr>
          <w:p w14:paraId="75FC0201" w14:textId="77777777" w:rsidR="002C3405" w:rsidRPr="00ED6D91" w:rsidRDefault="002C3405" w:rsidP="002C3405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E5CCC8" w14:textId="04CFDFD5" w:rsidR="002C3405" w:rsidRPr="002C3405" w:rsidRDefault="00982E1F" w:rsidP="002C3405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60,482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14:paraId="0DEE0E91" w14:textId="77777777" w:rsidR="002C3405" w:rsidRPr="002C3405" w:rsidRDefault="002C3405" w:rsidP="002C3405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8" w:type="dxa"/>
            <w:tcBorders>
              <w:left w:val="nil"/>
              <w:bottom w:val="double" w:sz="4" w:space="0" w:color="auto"/>
              <w:right w:val="nil"/>
            </w:tcBorders>
          </w:tcPr>
          <w:p w14:paraId="00B19876" w14:textId="053E3467" w:rsidR="002C3405" w:rsidRPr="002C3405" w:rsidRDefault="002C3405" w:rsidP="002C3405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C3405">
              <w:rPr>
                <w:rFonts w:asciiTheme="majorBidi" w:hAnsiTheme="majorBidi" w:cstheme="majorBidi"/>
                <w:b/>
                <w:bCs/>
                <w:sz w:val="28"/>
              </w:rPr>
              <w:t>61,802</w:t>
            </w:r>
          </w:p>
        </w:tc>
      </w:tr>
    </w:tbl>
    <w:p w14:paraId="6494FDA6" w14:textId="77777777" w:rsidR="00A85F42" w:rsidRDefault="00A85F42" w:rsidP="00A85F42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pacing w:val="-2"/>
          <w:sz w:val="28"/>
        </w:rPr>
      </w:pPr>
    </w:p>
    <w:p w14:paraId="46D13AC7" w14:textId="34829878" w:rsidR="0038576C" w:rsidRPr="005D3A8B" w:rsidRDefault="0038576C" w:rsidP="005D3A8B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A85F42">
        <w:rPr>
          <w:rFonts w:asciiTheme="majorBidi" w:hAnsiTheme="majorBidi" w:cstheme="majorBidi"/>
          <w:b/>
          <w:bCs/>
          <w:sz w:val="28"/>
          <w:cs/>
        </w:rPr>
        <w:t>สินทรัพย์ไม่มีตัวตน</w:t>
      </w:r>
    </w:p>
    <w:p w14:paraId="63C8ACBF" w14:textId="3F4D4D13" w:rsidR="0038576C" w:rsidRPr="00834EC4" w:rsidRDefault="0038576C" w:rsidP="0038576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รายการเปลี่ยนแปลงของบัญชีสินทรัพย์ไม่มีตัวตนสำหรับ</w:t>
      </w:r>
      <w:r w:rsidR="00434F03">
        <w:rPr>
          <w:rFonts w:asciiTheme="majorBidi" w:hAnsiTheme="majorBidi" w:cstheme="majorBidi" w:hint="cs"/>
          <w:sz w:val="28"/>
          <w:cs/>
        </w:rPr>
        <w:t>รอบ</w:t>
      </w:r>
      <w:r w:rsidR="00434F03" w:rsidRPr="00EA4FFE">
        <w:rPr>
          <w:rFonts w:asciiTheme="majorBidi" w:hAnsiTheme="majorBidi" w:cstheme="majorBidi" w:hint="cs"/>
          <w:sz w:val="28"/>
          <w:cs/>
          <w:lang w:val="en-GB"/>
        </w:rPr>
        <w:t>ระยะเวลา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>หก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เดือนสิ้นสุดวันที่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455108" w:rsidRPr="00834EC4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455108"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60A3A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และสำหรับปีสิ้นสุดวันที่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31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ธันวาคม 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60A3A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834E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834EC4">
        <w:rPr>
          <w:rFonts w:asciiTheme="majorBidi" w:hAnsiTheme="majorBidi" w:cstheme="majorBidi"/>
          <w:color w:val="000000"/>
          <w:spacing w:val="-2"/>
          <w:sz w:val="28"/>
          <w:cs/>
        </w:rPr>
        <w:t>สรุปได้ดังนี้</w:t>
      </w: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90"/>
        <w:gridCol w:w="1080"/>
        <w:gridCol w:w="90"/>
        <w:gridCol w:w="1170"/>
        <w:gridCol w:w="90"/>
        <w:gridCol w:w="1170"/>
      </w:tblGrid>
      <w:tr w:rsidR="0038576C" w:rsidRPr="00834EC4" w14:paraId="6A445042" w14:textId="77777777" w:rsidTr="00434F03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980E07" w14:textId="77777777" w:rsidR="0038576C" w:rsidRPr="00834EC4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5EF8EF" w14:textId="77777777" w:rsidR="0038576C" w:rsidRPr="00834EC4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0D338" w14:textId="77777777" w:rsidR="0038576C" w:rsidRPr="00834EC4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408D9" w14:textId="77777777" w:rsidR="0038576C" w:rsidRPr="00834EC4" w:rsidRDefault="0038576C" w:rsidP="00A11E99">
            <w:pPr>
              <w:tabs>
                <w:tab w:val="left" w:pos="2154"/>
                <w:tab w:val="right" w:pos="7200"/>
                <w:tab w:val="right" w:pos="8540"/>
              </w:tabs>
              <w:spacing w:line="280" w:lineRule="exact"/>
              <w:ind w:left="547" w:right="96" w:hanging="54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34EC4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34EC4">
              <w:rPr>
                <w:rFonts w:asciiTheme="majorBidi" w:hAnsiTheme="majorBidi" w:cstheme="majorBidi"/>
                <w:sz w:val="28"/>
              </w:rPr>
              <w:t>:</w:t>
            </w:r>
            <w:r w:rsidRPr="00834EC4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38576C" w:rsidRPr="00834EC4" w14:paraId="4A812643" w14:textId="77777777" w:rsidTr="00434F03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C7F59A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5F7EC" w14:textId="77777777" w:rsidR="0038576C" w:rsidRPr="0098741A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A516EA" w14:textId="77777777" w:rsidR="0038576C" w:rsidRPr="0098741A" w:rsidRDefault="0038576C" w:rsidP="00A11E99">
            <w:pPr>
              <w:tabs>
                <w:tab w:val="left" w:pos="2160"/>
              </w:tabs>
              <w:ind w:left="-126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6CE459" w14:textId="77777777" w:rsidR="0038576C" w:rsidRPr="0098741A" w:rsidRDefault="0038576C" w:rsidP="00A11E99">
            <w:pPr>
              <w:tabs>
                <w:tab w:val="left" w:pos="2160"/>
              </w:tabs>
              <w:ind w:left="-297" w:firstLine="297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8576C" w:rsidRPr="00834EC4" w14:paraId="30DDB612" w14:textId="77777777" w:rsidTr="00434F03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7A5C2F6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35436B" w14:textId="4429B299" w:rsidR="0038576C" w:rsidRPr="0098741A" w:rsidRDefault="00455108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81080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DD3EB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8741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C7BAE8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5A3CA2" w14:textId="066F9470" w:rsidR="0038576C" w:rsidRPr="0098741A" w:rsidRDefault="009F1AE8" w:rsidP="00C149B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98741A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4F156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B4BF4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8741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38576C" w:rsidRPr="00834EC4" w14:paraId="35334A30" w14:textId="77777777" w:rsidTr="00434F03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49E8FA1" w14:textId="77777777" w:rsidR="0038576C" w:rsidRPr="0098741A" w:rsidRDefault="0038576C" w:rsidP="00A11E99">
            <w:pPr>
              <w:ind w:right="5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8EB15" w14:textId="76D168DA" w:rsidR="0038576C" w:rsidRPr="0098741A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80260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5F4512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97F1C" w14:textId="6DD9D515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802601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BE1828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B19F35" w14:textId="5F436C68" w:rsidR="0038576C" w:rsidRPr="0098741A" w:rsidRDefault="0038576C" w:rsidP="00A11E99">
            <w:pPr>
              <w:ind w:left="72" w:right="72"/>
              <w:jc w:val="center"/>
              <w:rPr>
                <w:rFonts w:asciiTheme="majorBidi" w:hAnsiTheme="majorBidi" w:cstheme="majorBidi"/>
                <w:sz w:val="28"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802601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359B94" w14:textId="77777777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E691E" w14:textId="5351982A" w:rsidR="0038576C" w:rsidRPr="0098741A" w:rsidRDefault="0038576C" w:rsidP="00A11E99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</w:rPr>
              <w:t>256</w:t>
            </w:r>
            <w:r w:rsidR="00E60A3A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E60A3A" w:rsidRPr="00834EC4" w14:paraId="0D3CA2CF" w14:textId="77777777" w:rsidTr="00434F03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67E7A05" w14:textId="1DBC9D2E" w:rsidR="00E60A3A" w:rsidRPr="0098741A" w:rsidRDefault="00E60A3A" w:rsidP="00E60A3A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  <w:t>มูลค่าสุทธิตามบัญชีต้น</w:t>
            </w:r>
            <w:r w:rsidR="00434F03"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รอบ</w:t>
            </w:r>
            <w:r w:rsidR="00434F03"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1BF0E6" w14:textId="2F0FFE34" w:rsidR="00E60A3A" w:rsidRPr="0098741A" w:rsidRDefault="00292750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011CAD">
              <w:rPr>
                <w:rFonts w:asciiTheme="majorBidi" w:hAnsiTheme="majorBidi" w:cstheme="majorBidi"/>
                <w:sz w:val="28"/>
              </w:rPr>
              <w:t>363,132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594A6" w14:textId="77777777" w:rsidR="00E60A3A" w:rsidRPr="0098741A" w:rsidRDefault="00E60A3A" w:rsidP="00E60A3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49020" w14:textId="29850688" w:rsidR="00E60A3A" w:rsidRPr="00505FC3" w:rsidRDefault="00E60A3A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040CD4">
              <w:rPr>
                <w:rFonts w:asciiTheme="majorBidi" w:hAnsiTheme="majorBidi" w:cstheme="majorBidi" w:hint="eastAsia"/>
                <w:sz w:val="28"/>
              </w:rPr>
              <w:t>1,413,934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2A0414" w14:textId="77777777" w:rsidR="00E60A3A" w:rsidRPr="00505FC3" w:rsidRDefault="00E60A3A" w:rsidP="00E60A3A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EB2EAF" w14:textId="08326372" w:rsidR="00E60A3A" w:rsidRPr="00505FC3" w:rsidRDefault="00011CAD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6ACAFC" w14:textId="77777777" w:rsidR="00E60A3A" w:rsidRPr="00505FC3" w:rsidRDefault="00E60A3A" w:rsidP="00E60A3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FA1676" w14:textId="41B94B09" w:rsidR="00E60A3A" w:rsidRPr="00505FC3" w:rsidRDefault="00E60A3A" w:rsidP="00E60A3A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874</w:t>
            </w:r>
          </w:p>
        </w:tc>
      </w:tr>
      <w:tr w:rsidR="00E60A3A" w:rsidRPr="00834EC4" w14:paraId="028D5C52" w14:textId="77777777" w:rsidTr="00434F03">
        <w:trPr>
          <w:cantSplit/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A3E8EED" w14:textId="2218E413" w:rsidR="00E60A3A" w:rsidRPr="00F82DFD" w:rsidRDefault="00F82DFD" w:rsidP="00F82DFD">
            <w:pPr>
              <w:pStyle w:val="Heading5"/>
              <w:keepNext w:val="0"/>
              <w:tabs>
                <w:tab w:val="left" w:pos="567"/>
                <w:tab w:val="left" w:pos="600"/>
              </w:tabs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F82DFD">
              <w:rPr>
                <w:rFonts w:asciiTheme="majorBidi" w:eastAsia="MS Mincho" w:hAnsiTheme="majorBidi" w:hint="cs"/>
                <w:b w:val="0"/>
                <w:bCs w:val="0"/>
                <w:sz w:val="28"/>
                <w:szCs w:val="28"/>
                <w:u w:val="single"/>
                <w:cs/>
              </w:rPr>
              <w:t>เพิ่ม</w:t>
            </w:r>
            <w:r w:rsidRPr="00F82DFD">
              <w:rPr>
                <w:rFonts w:asciiTheme="majorBidi" w:eastAsia="MS Mincho" w:hAnsiTheme="majorBidi"/>
                <w:b w:val="0"/>
                <w:bCs w:val="0"/>
                <w:sz w:val="28"/>
                <w:szCs w:val="28"/>
              </w:rPr>
              <w:t>:</w:t>
            </w:r>
            <w:r w:rsidRPr="00F82DFD">
              <w:rPr>
                <w:rFonts w:asciiTheme="majorBidi" w:eastAsia="MS Mincho" w:hAnsiTheme="majorBidi" w:hint="cs"/>
                <w:b w:val="0"/>
                <w:bCs w:val="0"/>
                <w:sz w:val="28"/>
                <w:szCs w:val="28"/>
                <w:cs/>
              </w:rPr>
              <w:t xml:space="preserve">    </w:t>
            </w:r>
            <w:r>
              <w:rPr>
                <w:rFonts w:asciiTheme="majorBidi" w:eastAsia="MS Mincho" w:hAnsi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F82DFD">
              <w:rPr>
                <w:rFonts w:asciiTheme="majorBidi" w:eastAsia="MS Mincho" w:hAnsiTheme="majorBidi"/>
                <w:b w:val="0"/>
                <w:bCs w:val="0"/>
                <w:sz w:val="28"/>
                <w:szCs w:val="28"/>
                <w:cs/>
              </w:rPr>
              <w:t>ซื้อ</w:t>
            </w:r>
            <w:r w:rsidRPr="00F82DFD">
              <w:rPr>
                <w:rFonts w:asciiTheme="majorBidi" w:eastAsia="MS Mincho" w:hAnsiTheme="majorBidi" w:hint="cs"/>
                <w:b w:val="0"/>
                <w:bCs w:val="0"/>
                <w:sz w:val="28"/>
                <w:szCs w:val="28"/>
                <w:cs/>
              </w:rPr>
              <w:t>ระหว่าง</w:t>
            </w:r>
            <w:r w:rsidR="00434F03"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รอบ</w:t>
            </w:r>
            <w:r w:rsidR="00434F03"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E0EFB" w14:textId="420535E4" w:rsidR="00E60A3A" w:rsidRPr="008F5C3B" w:rsidRDefault="00011CAD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12,148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1C12C" w14:textId="77777777" w:rsidR="00E60A3A" w:rsidRPr="008F5C3B" w:rsidRDefault="00E60A3A" w:rsidP="00E60A3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C96EB" w14:textId="29411BCF" w:rsidR="00E60A3A" w:rsidRPr="008F5C3B" w:rsidRDefault="00E60A3A" w:rsidP="00E60A3A">
            <w:pPr>
              <w:tabs>
                <w:tab w:val="decimal" w:pos="810"/>
              </w:tabs>
              <w:ind w:right="-85"/>
              <w:jc w:val="center"/>
              <w:rPr>
                <w:rFonts w:asciiTheme="majorBidi" w:hAnsiTheme="majorBidi" w:cstheme="majorBidi"/>
                <w:sz w:val="28"/>
              </w:rPr>
            </w:pPr>
            <w:r w:rsidRPr="00497480">
              <w:rPr>
                <w:rFonts w:asciiTheme="majorBidi" w:hAnsiTheme="majorBidi" w:cstheme="majorBidi" w:hint="eastAsia"/>
                <w:sz w:val="28"/>
              </w:rPr>
              <w:t>28,565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26785C" w14:textId="77777777" w:rsidR="00E60A3A" w:rsidRPr="008F5C3B" w:rsidRDefault="00E60A3A" w:rsidP="00E60A3A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423BC" w14:textId="101DB4E2" w:rsidR="00E60A3A" w:rsidRPr="0098741A" w:rsidRDefault="00011CAD" w:rsidP="00E60A3A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3BB39E" w14:textId="77777777" w:rsidR="00E60A3A" w:rsidRPr="0098741A" w:rsidRDefault="00E60A3A" w:rsidP="00E60A3A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6A9D0" w14:textId="6447E921" w:rsidR="00E60A3A" w:rsidRPr="0098741A" w:rsidRDefault="00E60A3A" w:rsidP="00E60A3A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</w:tr>
      <w:tr w:rsidR="00E60A3A" w:rsidRPr="00834EC4" w14:paraId="40A9A9E3" w14:textId="77777777" w:rsidTr="00434F03">
        <w:trPr>
          <w:cantSplit/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2D70C6B" w14:textId="41D7DBA8" w:rsidR="00E60A3A" w:rsidRPr="008F5C3B" w:rsidRDefault="00DB4DE8" w:rsidP="00F82DFD">
            <w:pPr>
              <w:pStyle w:val="Heading5"/>
              <w:keepNext w:val="0"/>
              <w:tabs>
                <w:tab w:val="left" w:pos="570"/>
              </w:tabs>
              <w:spacing w:line="240" w:lineRule="auto"/>
              <w:ind w:left="-3" w:right="58" w:firstLine="0"/>
              <w:jc w:val="both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 </w:t>
            </w:r>
            <w:r w:rsidR="00E60A3A" w:rsidRPr="00211EBB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46239" w14:textId="40D7C2FA" w:rsidR="00E60A3A" w:rsidRDefault="00011CAD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9207E" w14:textId="77777777" w:rsidR="00E60A3A" w:rsidRPr="008F5C3B" w:rsidRDefault="00E60A3A" w:rsidP="00E60A3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037F3" w14:textId="41D496A9" w:rsidR="00E60A3A" w:rsidRPr="00626C0C" w:rsidRDefault="00E60A3A" w:rsidP="00E60A3A">
            <w:pPr>
              <w:tabs>
                <w:tab w:val="decimal" w:pos="810"/>
              </w:tabs>
              <w:ind w:right="-8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8F2545" w14:textId="77777777" w:rsidR="00E60A3A" w:rsidRPr="008F5C3B" w:rsidRDefault="00E60A3A" w:rsidP="00E60A3A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5802F" w14:textId="0A785792" w:rsidR="00E60A3A" w:rsidRDefault="00B632F3" w:rsidP="00E60A3A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638D27" w14:textId="77777777" w:rsidR="00E60A3A" w:rsidRPr="0098741A" w:rsidRDefault="00E60A3A" w:rsidP="00E60A3A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AD13B" w14:textId="35C78A01" w:rsidR="00E60A3A" w:rsidRPr="00626C0C" w:rsidRDefault="00E60A3A" w:rsidP="00E60A3A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</w:tr>
      <w:tr w:rsidR="00E60A3A" w:rsidRPr="00834EC4" w14:paraId="43674864" w14:textId="77777777" w:rsidTr="00434F03">
        <w:trPr>
          <w:cantSplit/>
          <w:trHeight w:val="74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E28F310" w14:textId="1A4F9809" w:rsidR="00E60A3A" w:rsidRPr="008F5C3B" w:rsidRDefault="00DB4DE8" w:rsidP="00E60A3A">
            <w:pPr>
              <w:pStyle w:val="Heading5"/>
              <w:keepNext w:val="0"/>
              <w:spacing w:line="240" w:lineRule="auto"/>
              <w:ind w:left="-3" w:right="58" w:firstLine="0"/>
              <w:jc w:val="both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   </w:t>
            </w:r>
            <w:r w:rsidR="00E60A3A" w:rsidRPr="001B6AE8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สินทรัพย์ไม่มีตัวตนระหว่างติดตั้ง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157BF" w14:textId="305FD9CC" w:rsidR="00E60A3A" w:rsidRDefault="00011CAD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0174C" w14:textId="77777777" w:rsidR="00E60A3A" w:rsidRPr="008F5C3B" w:rsidRDefault="00E60A3A" w:rsidP="00E60A3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AA170" w14:textId="13A4AFA8" w:rsidR="00E60A3A" w:rsidRPr="00626C0C" w:rsidRDefault="00E60A3A" w:rsidP="00E60A3A">
            <w:pPr>
              <w:tabs>
                <w:tab w:val="decimal" w:pos="810"/>
              </w:tabs>
              <w:ind w:right="-8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7035EE" w14:textId="77777777" w:rsidR="00E60A3A" w:rsidRPr="008F5C3B" w:rsidRDefault="00E60A3A" w:rsidP="00E60A3A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1C932" w14:textId="45C43DAD" w:rsidR="00E60A3A" w:rsidRDefault="00B632F3" w:rsidP="00E60A3A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2065EC" w14:textId="77777777" w:rsidR="00E60A3A" w:rsidRPr="0098741A" w:rsidRDefault="00E60A3A" w:rsidP="00E60A3A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2D1CC" w14:textId="43061B3C" w:rsidR="00E60A3A" w:rsidRPr="00626C0C" w:rsidRDefault="00E60A3A" w:rsidP="00E60A3A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D4670B">
              <w:rPr>
                <w:rFonts w:asciiTheme="majorBidi" w:hAnsiTheme="majorBidi" w:hint="eastAsia"/>
                <w:sz w:val="28"/>
                <w:cs/>
              </w:rPr>
              <w:t>16</w:t>
            </w:r>
            <w:r>
              <w:rPr>
                <w:rFonts w:asciiTheme="majorBidi" w:hAnsiTheme="majorBidi"/>
                <w:sz w:val="28"/>
              </w:rPr>
              <w:t>7</w:t>
            </w:r>
          </w:p>
        </w:tc>
      </w:tr>
      <w:tr w:rsidR="00E60A3A" w:rsidRPr="00834EC4" w14:paraId="0696003C" w14:textId="77777777" w:rsidTr="00434F03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DC326F9" w14:textId="12778452" w:rsidR="00E60A3A" w:rsidRPr="0098741A" w:rsidRDefault="00E60A3A" w:rsidP="00903610">
            <w:pPr>
              <w:pStyle w:val="Heading5"/>
              <w:keepNext w:val="0"/>
              <w:tabs>
                <w:tab w:val="left" w:pos="531"/>
              </w:tabs>
              <w:spacing w:line="240" w:lineRule="auto"/>
              <w:ind w:left="-3" w:right="58" w:firstLine="0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7E7FF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:</w:t>
            </w:r>
            <w:r w:rsidRPr="0098741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="0090361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03610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>ตัดจำหน่ายระหว่าง</w:t>
            </w:r>
            <w:r w:rsidR="00434F03"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รอบ</w:t>
            </w:r>
            <w:r w:rsidR="00434F03"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B0EDA" w14:textId="476D7A90" w:rsidR="00E60A3A" w:rsidRPr="0098741A" w:rsidRDefault="00011CAD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(246)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5865A" w14:textId="77777777" w:rsidR="00E60A3A" w:rsidRPr="0098741A" w:rsidRDefault="00E60A3A" w:rsidP="00E60A3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01DA4" w14:textId="2C88B289" w:rsidR="00E60A3A" w:rsidRPr="0098741A" w:rsidRDefault="00E60A3A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4370C6">
              <w:rPr>
                <w:rFonts w:asciiTheme="majorBidi" w:hAnsiTheme="majorBidi" w:hint="cs"/>
                <w:sz w:val="28"/>
                <w:cs/>
              </w:rPr>
              <w:t>(</w:t>
            </w:r>
            <w:r w:rsidRPr="004370C6">
              <w:rPr>
                <w:rFonts w:asciiTheme="majorBidi" w:hAnsiTheme="majorBidi"/>
                <w:sz w:val="28"/>
              </w:rPr>
              <w:t>4</w:t>
            </w:r>
            <w:r w:rsidRPr="004370C6">
              <w:rPr>
                <w:rFonts w:asciiTheme="majorBidi" w:hAnsiTheme="majorBidi" w:cstheme="majorBidi" w:hint="eastAsia"/>
                <w:sz w:val="28"/>
              </w:rPr>
              <w:t>,</w:t>
            </w:r>
            <w:r w:rsidRPr="004370C6">
              <w:rPr>
                <w:rFonts w:asciiTheme="majorBidi" w:hAnsiTheme="majorBidi"/>
                <w:sz w:val="28"/>
              </w:rPr>
              <w:t>146</w:t>
            </w:r>
            <w:r w:rsidRPr="004370C6"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2DC245" w14:textId="77777777" w:rsidR="00E60A3A" w:rsidRPr="0098741A" w:rsidRDefault="00E60A3A" w:rsidP="00E60A3A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2928E" w14:textId="147EF42F" w:rsidR="00E60A3A" w:rsidRPr="0098741A" w:rsidRDefault="00B632F3" w:rsidP="00E60A3A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3D21FB" w14:textId="77777777" w:rsidR="00E60A3A" w:rsidRPr="0098741A" w:rsidRDefault="00E60A3A" w:rsidP="00E60A3A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4D9690" w14:textId="761D53DE" w:rsidR="00E60A3A" w:rsidRPr="0098741A" w:rsidRDefault="00E60A3A" w:rsidP="00E60A3A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 w:rsidRPr="00D70B3C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E60A3A" w:rsidRPr="00834EC4" w14:paraId="49B8CE77" w14:textId="77777777" w:rsidTr="00434F03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55A10E6" w14:textId="72BA14E1" w:rsidR="00E60A3A" w:rsidRPr="0098741A" w:rsidRDefault="00E60A3A" w:rsidP="00903610">
            <w:pPr>
              <w:pStyle w:val="Heading5"/>
              <w:keepNext w:val="0"/>
              <w:spacing w:line="240" w:lineRule="auto"/>
              <w:ind w:left="567"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211EBB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>สินทรัพย์ไม่มีตัวตนระหว่างติดตั้ง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72C7C" w14:textId="33281BDC" w:rsidR="00E60A3A" w:rsidRPr="0098741A" w:rsidRDefault="00011CAD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(209)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25E4D" w14:textId="77777777" w:rsidR="00E60A3A" w:rsidRPr="0098741A" w:rsidRDefault="00E60A3A" w:rsidP="00E60A3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86DDC" w14:textId="1335EFBD" w:rsidR="00E60A3A" w:rsidRPr="000A5F00" w:rsidRDefault="00E60A3A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4B927A" w14:textId="77777777" w:rsidR="00E60A3A" w:rsidRPr="0098741A" w:rsidRDefault="00E60A3A" w:rsidP="00E60A3A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F07F8" w14:textId="207CC968" w:rsidR="00E60A3A" w:rsidRPr="0098741A" w:rsidRDefault="00B632F3" w:rsidP="00E60A3A">
            <w:pPr>
              <w:tabs>
                <w:tab w:val="left" w:pos="2160"/>
              </w:tabs>
              <w:ind w:left="-297" w:right="93" w:firstLine="29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(119)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219109" w14:textId="77777777" w:rsidR="00E60A3A" w:rsidRPr="0098741A" w:rsidRDefault="00E60A3A" w:rsidP="00E60A3A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C5B4DF" w14:textId="5E2763C2" w:rsidR="00E60A3A" w:rsidRPr="000A5F00" w:rsidRDefault="00E60A3A" w:rsidP="00E60A3A">
            <w:pPr>
              <w:tabs>
                <w:tab w:val="left" w:pos="2160"/>
              </w:tabs>
              <w:ind w:left="-297" w:right="96" w:firstLine="29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60A3A" w:rsidRPr="00834EC4" w14:paraId="616CB7E2" w14:textId="77777777" w:rsidTr="00434F03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133597C" w14:textId="629E9CE1" w:rsidR="00E60A3A" w:rsidRPr="0098741A" w:rsidRDefault="00E60A3A" w:rsidP="00903610">
            <w:pPr>
              <w:pStyle w:val="Heading5"/>
              <w:keepNext w:val="0"/>
              <w:spacing w:line="240" w:lineRule="auto"/>
              <w:ind w:left="567" w:right="58" w:firstLine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E3BF2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>ค่าตัดจำหน่ายสำหรับ</w:t>
            </w:r>
            <w:r w:rsidR="00434F03"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รอบ</w:t>
            </w:r>
            <w:r w:rsidR="00434F03" w:rsidRPr="00434F0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C8B04" w14:textId="76C18A70" w:rsidR="00E60A3A" w:rsidRPr="0098741A" w:rsidRDefault="00011CAD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(34,256)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DEF4C" w14:textId="77777777" w:rsidR="00E60A3A" w:rsidRPr="0098741A" w:rsidRDefault="00E60A3A" w:rsidP="00E60A3A">
            <w:pPr>
              <w:tabs>
                <w:tab w:val="decimal" w:pos="108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20999" w14:textId="48E7F708" w:rsidR="00E60A3A" w:rsidRPr="0098741A" w:rsidRDefault="00E60A3A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915F00">
              <w:rPr>
                <w:rFonts w:asciiTheme="majorBidi" w:hAnsiTheme="majorBidi" w:cstheme="majorBidi" w:hint="eastAsia"/>
                <w:sz w:val="28"/>
              </w:rPr>
              <w:t>(75,478)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B6D93E" w14:textId="77777777" w:rsidR="00E60A3A" w:rsidRPr="0098741A" w:rsidRDefault="00E60A3A" w:rsidP="00E60A3A">
            <w:pPr>
              <w:tabs>
                <w:tab w:val="decimal" w:pos="126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9153C" w14:textId="3D218161" w:rsidR="00E60A3A" w:rsidRPr="0098741A" w:rsidRDefault="00B632F3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70866B" w14:textId="77777777" w:rsidR="00E60A3A" w:rsidRPr="0098741A" w:rsidRDefault="00E60A3A" w:rsidP="00E60A3A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E1BF18" w14:textId="115C60B8" w:rsidR="00E60A3A" w:rsidRPr="0098741A" w:rsidRDefault="00E60A3A" w:rsidP="00E60A3A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(1</w:t>
            </w:r>
            <w:r>
              <w:rPr>
                <w:rFonts w:asciiTheme="majorBidi" w:hAnsiTheme="majorBidi" w:cstheme="majorBidi"/>
                <w:sz w:val="28"/>
              </w:rPr>
              <w:t>48</w:t>
            </w:r>
            <w:r>
              <w:rPr>
                <w:rFonts w:asciiTheme="majorBidi" w:hAnsiTheme="majorBidi" w:cstheme="majorBidi" w:hint="cs"/>
                <w:sz w:val="28"/>
                <w:cs/>
              </w:rPr>
              <w:t>)</w:t>
            </w:r>
          </w:p>
        </w:tc>
      </w:tr>
      <w:tr w:rsidR="00E60A3A" w:rsidRPr="00CB239F" w14:paraId="491ED8C5" w14:textId="77777777" w:rsidTr="00434F03">
        <w:trPr>
          <w:cantSplit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6C44F20" w14:textId="23C28074" w:rsidR="00E60A3A" w:rsidRPr="0098741A" w:rsidRDefault="00E60A3A" w:rsidP="00E60A3A">
            <w:pPr>
              <w:pStyle w:val="Heading5"/>
              <w:keepNext w:val="0"/>
              <w:spacing w:line="240" w:lineRule="auto"/>
              <w:ind w:left="-3" w:right="5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41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  <w:r w:rsidR="00434F03" w:rsidRPr="00591F6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สิ้นรอบ</w:t>
            </w:r>
            <w:r w:rsidR="00434F03" w:rsidRPr="00591F6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ระยะเวลา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1C33D3" w14:textId="0D5BC76E" w:rsidR="00E60A3A" w:rsidRPr="0098741A" w:rsidRDefault="00011CAD" w:rsidP="00E60A3A">
            <w:pPr>
              <w:tabs>
                <w:tab w:val="decimal" w:pos="1075"/>
              </w:tabs>
              <w:ind w:right="8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1,340,778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CFE25" w14:textId="77777777" w:rsidR="00E60A3A" w:rsidRPr="0098741A" w:rsidRDefault="00E60A3A" w:rsidP="00E60A3A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AE98C6" w14:textId="4DE697CA" w:rsidR="00E60A3A" w:rsidRPr="0098741A" w:rsidRDefault="00E60A3A" w:rsidP="00E60A3A">
            <w:pPr>
              <w:tabs>
                <w:tab w:val="decimal" w:pos="90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1,363,132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27BAC6" w14:textId="77777777" w:rsidR="00E60A3A" w:rsidRPr="0098741A" w:rsidRDefault="00E60A3A" w:rsidP="00E60A3A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350569" w14:textId="40877B62" w:rsidR="00E60A3A" w:rsidRPr="0098741A" w:rsidRDefault="00B632F3" w:rsidP="00E60A3A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1D71EC" w14:textId="77777777" w:rsidR="00E60A3A" w:rsidRPr="0098741A" w:rsidRDefault="00E60A3A" w:rsidP="00E60A3A">
            <w:pPr>
              <w:tabs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79A85055" w14:textId="6A998606" w:rsidR="00E60A3A" w:rsidRPr="0098741A" w:rsidRDefault="00E60A3A" w:rsidP="00E60A3A">
            <w:pPr>
              <w:tabs>
                <w:tab w:val="decimal" w:pos="810"/>
              </w:tabs>
              <w:ind w:right="9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893</w:t>
            </w:r>
          </w:p>
        </w:tc>
      </w:tr>
    </w:tbl>
    <w:p w14:paraId="0ACD2FF2" w14:textId="77777777" w:rsidR="00A85F42" w:rsidRDefault="00A85F42" w:rsidP="00A85F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488D4DCD" w14:textId="77777777" w:rsidR="00A85F42" w:rsidRDefault="00A85F42" w:rsidP="00A85F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6A38C41E" w14:textId="77777777" w:rsidR="00845757" w:rsidRDefault="00845757" w:rsidP="00A85F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21000236" w14:textId="77777777" w:rsidR="00F11F5B" w:rsidRDefault="00F11F5B" w:rsidP="00A85F42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</w:rPr>
      </w:pPr>
    </w:p>
    <w:p w14:paraId="6198E1C0" w14:textId="77777777" w:rsidR="00133ED7" w:rsidRPr="005D3A8B" w:rsidRDefault="00601B05" w:rsidP="005D3A8B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เงินเบิกเกินบัญชี</w:t>
      </w:r>
      <w:r w:rsidRPr="00B118B0">
        <w:rPr>
          <w:rFonts w:asciiTheme="majorBidi" w:hAnsiTheme="majorBidi" w:cstheme="majorBidi"/>
          <w:b/>
          <w:bCs/>
          <w:sz w:val="28"/>
          <w:cs/>
        </w:rPr>
        <w:t>จากสถาบันการเงิน</w:t>
      </w:r>
      <w:r w:rsidR="00133ED7">
        <w:rPr>
          <w:rFonts w:asciiTheme="majorBidi" w:hAnsiTheme="majorBidi" w:cstheme="majorBidi" w:hint="cs"/>
          <w:b/>
          <w:bCs/>
          <w:sz w:val="28"/>
          <w:cs/>
        </w:rPr>
        <w:t xml:space="preserve">                                                                                                                                </w:t>
      </w:r>
    </w:p>
    <w:p w14:paraId="35564126" w14:textId="6DF16ABE" w:rsidR="00F53166" w:rsidRPr="00045AA7" w:rsidRDefault="00DF6342" w:rsidP="00B62358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sz w:val="28"/>
        </w:rPr>
      </w:pPr>
      <w:r w:rsidRPr="00045AA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เงินเบิกเกินบัญชีจากสถาบันการเงิน </w:t>
      </w:r>
      <w:r w:rsidR="009E4C64" w:rsidRPr="00045A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FF5743" w:rsidRPr="00045AA7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 w:rsidRPr="00045AA7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F5743" w:rsidRPr="00045A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F1AE8" w:rsidRPr="00045AA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="009E4C64" w:rsidRPr="00045AA7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08248A" w:rsidRPr="00045AA7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9E4C64" w:rsidRPr="00045AA7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045A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9E4C64" w:rsidRPr="00045AA7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9E4C64" w:rsidRPr="00045A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="009E4C64" w:rsidRPr="00045AA7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08248A" w:rsidRPr="00045AA7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9E4C64" w:rsidRPr="00045AA7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0"/>
        <w:gridCol w:w="1080"/>
        <w:gridCol w:w="72"/>
        <w:gridCol w:w="1170"/>
        <w:gridCol w:w="72"/>
        <w:gridCol w:w="1026"/>
        <w:gridCol w:w="72"/>
        <w:gridCol w:w="1098"/>
        <w:gridCol w:w="72"/>
        <w:gridCol w:w="1008"/>
        <w:gridCol w:w="90"/>
        <w:gridCol w:w="990"/>
      </w:tblGrid>
      <w:tr w:rsidR="00871CEC" w:rsidRPr="00B118B0" w14:paraId="12261C9A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472CA85D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1743E110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221DDE28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vAlign w:val="bottom"/>
          </w:tcPr>
          <w:p w14:paraId="6EE078F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2" w:type="dxa"/>
          </w:tcPr>
          <w:p w14:paraId="348DDD7F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vAlign w:val="bottom"/>
          </w:tcPr>
          <w:p w14:paraId="4177207C" w14:textId="5F4DBC45" w:rsidR="00871CEC" w:rsidRPr="00B118B0" w:rsidRDefault="00871CEC" w:rsidP="001B575F">
            <w:pPr>
              <w:ind w:right="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พันบาท)</w:t>
            </w:r>
          </w:p>
        </w:tc>
      </w:tr>
      <w:tr w:rsidR="00871CEC" w:rsidRPr="00B118B0" w14:paraId="0CE924C2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29C852C0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22" w:type="dxa"/>
            <w:gridSpan w:val="3"/>
            <w:tcBorders>
              <w:bottom w:val="single" w:sz="4" w:space="0" w:color="auto"/>
            </w:tcBorders>
            <w:vAlign w:val="bottom"/>
          </w:tcPr>
          <w:p w14:paraId="7DA273D8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3CD5CDEF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3"/>
            <w:tcBorders>
              <w:bottom w:val="single" w:sz="4" w:space="0" w:color="auto"/>
            </w:tcBorders>
            <w:vAlign w:val="bottom"/>
          </w:tcPr>
          <w:p w14:paraId="6AA183FD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513E40BA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88" w:type="dxa"/>
            <w:gridSpan w:val="3"/>
            <w:tcBorders>
              <w:bottom w:val="single" w:sz="4" w:space="0" w:color="auto"/>
            </w:tcBorders>
            <w:vAlign w:val="bottom"/>
          </w:tcPr>
          <w:p w14:paraId="354EBB6C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71CEC" w:rsidRPr="00B118B0" w14:paraId="74733646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0FF966F5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7B75C8" w14:textId="33175B21" w:rsidR="00871CEC" w:rsidRPr="00B118B0" w:rsidRDefault="00FF5743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721754D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40C217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  <w:tcBorders>
              <w:left w:val="nil"/>
            </w:tcBorders>
          </w:tcPr>
          <w:p w14:paraId="7B04E73B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8D95001" w14:textId="3DB5D3E1" w:rsidR="00871CEC" w:rsidRPr="00B118B0" w:rsidRDefault="009F1AE8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896FC6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6DCE1175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72" w:type="dxa"/>
          </w:tcPr>
          <w:p w14:paraId="0649BF54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CD10FA" w14:textId="0170DF33" w:rsidR="00871CEC" w:rsidRPr="00B118B0" w:rsidRDefault="009F1AE8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ECC0AAA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A08A29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871CEC" w:rsidRPr="00B118B0" w14:paraId="6186AD84" w14:textId="77777777" w:rsidTr="00936ABF">
        <w:trPr>
          <w:trHeight w:val="70"/>
        </w:trPr>
        <w:tc>
          <w:tcPr>
            <w:tcW w:w="2340" w:type="dxa"/>
            <w:vAlign w:val="bottom"/>
          </w:tcPr>
          <w:p w14:paraId="6524DEFA" w14:textId="77777777" w:rsidR="00871CEC" w:rsidRPr="00B118B0" w:rsidRDefault="00871CEC" w:rsidP="00871CEC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C370C7" w14:textId="48A3F7A2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8248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72" w:type="dxa"/>
          </w:tcPr>
          <w:p w14:paraId="28B7D629" w14:textId="77777777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51607E" w14:textId="573D00D6" w:rsidR="00871CEC" w:rsidRPr="00B118B0" w:rsidRDefault="00871CEC" w:rsidP="00871CEC">
            <w:pPr>
              <w:ind w:left="-28"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8248A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72" w:type="dxa"/>
            <w:tcBorders>
              <w:left w:val="nil"/>
            </w:tcBorders>
          </w:tcPr>
          <w:p w14:paraId="6994659B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1DFD8DE" w14:textId="2FF32581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8248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72" w:type="dxa"/>
          </w:tcPr>
          <w:p w14:paraId="643B5451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0B9D2CD" w14:textId="7FDA0E94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08248A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72" w:type="dxa"/>
          </w:tcPr>
          <w:p w14:paraId="768D0B10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45833C" w14:textId="10A03145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2393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7F0330E0" w14:textId="77777777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267D14" w14:textId="4059F0E0" w:rsidR="00871CEC" w:rsidRPr="00B118B0" w:rsidRDefault="00871CEC" w:rsidP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2393A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516EB1" w:rsidRPr="00B118B0" w14:paraId="7DFAEF16" w14:textId="77777777" w:rsidTr="00EF57E4">
        <w:tc>
          <w:tcPr>
            <w:tcW w:w="2340" w:type="dxa"/>
          </w:tcPr>
          <w:p w14:paraId="60FC4899" w14:textId="77777777" w:rsidR="00516EB1" w:rsidRDefault="00516EB1" w:rsidP="00516EB1">
            <w:pPr>
              <w:ind w:right="-108"/>
              <w:rPr>
                <w:rFonts w:asciiTheme="majorBidi" w:hAnsiTheme="majorBidi" w:cstheme="majorBidi"/>
                <w:color w:val="000000"/>
                <w:spacing w:val="-2"/>
                <w:sz w:val="28"/>
              </w:rPr>
            </w:pP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เงิน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เบิกเกินบัญชี</w:t>
            </w:r>
          </w:p>
          <w:p w14:paraId="570FC8F8" w14:textId="1FCFAAF0" w:rsidR="00516EB1" w:rsidRPr="00B118B0" w:rsidRDefault="00516EB1" w:rsidP="00516EB1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 xml:space="preserve">      </w:t>
            </w:r>
            <w:r w:rsidRPr="00B118B0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0F7A19C" w14:textId="77777777" w:rsidR="00516EB1" w:rsidRDefault="00516EB1" w:rsidP="00516EB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1768AFE" w14:textId="52037EE1" w:rsidR="00516EB1" w:rsidRPr="000B1C34" w:rsidRDefault="00387B21" w:rsidP="00516EB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7.55</w:t>
            </w:r>
          </w:p>
        </w:tc>
        <w:tc>
          <w:tcPr>
            <w:tcW w:w="72" w:type="dxa"/>
          </w:tcPr>
          <w:p w14:paraId="1C7C0F32" w14:textId="77777777" w:rsidR="00516EB1" w:rsidRPr="00B118B0" w:rsidRDefault="00516EB1" w:rsidP="00516EB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F70639" w14:textId="77777777" w:rsidR="00516EB1" w:rsidRDefault="00516EB1" w:rsidP="00516EB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50B8B83" w14:textId="1CF332F8" w:rsidR="00516EB1" w:rsidRPr="00B118B0" w:rsidRDefault="00516EB1" w:rsidP="00516EB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</w:tcPr>
          <w:p w14:paraId="10E225B1" w14:textId="77777777" w:rsidR="00516EB1" w:rsidRPr="00B118B0" w:rsidRDefault="00516EB1" w:rsidP="00516EB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shd w:val="clear" w:color="auto" w:fill="auto"/>
          </w:tcPr>
          <w:p w14:paraId="493358DB" w14:textId="77777777" w:rsidR="00516EB1" w:rsidRDefault="00516EB1" w:rsidP="00516EB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39AC23E" w14:textId="4121530C" w:rsidR="00516EB1" w:rsidRPr="00FB223D" w:rsidRDefault="00516EB1" w:rsidP="00516EB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940</w:t>
            </w:r>
          </w:p>
        </w:tc>
        <w:tc>
          <w:tcPr>
            <w:tcW w:w="72" w:type="dxa"/>
          </w:tcPr>
          <w:p w14:paraId="2F5AD67A" w14:textId="77777777" w:rsidR="00516EB1" w:rsidRDefault="00516EB1" w:rsidP="00516EB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719C5B14" w14:textId="77777777" w:rsidR="00516EB1" w:rsidRPr="00B118B0" w:rsidRDefault="00516EB1" w:rsidP="00516EB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7A00F61E" w14:textId="77777777" w:rsidR="00516EB1" w:rsidRDefault="00516EB1" w:rsidP="00516EB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C936B3D" w14:textId="4AE2CDE0" w:rsidR="00516EB1" w:rsidRPr="00B118B0" w:rsidRDefault="00516EB1" w:rsidP="00516EB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2" w:type="dxa"/>
          </w:tcPr>
          <w:p w14:paraId="3D068847" w14:textId="77777777" w:rsidR="00516EB1" w:rsidRPr="00B118B0" w:rsidRDefault="00516EB1" w:rsidP="00516EB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18B1DB90" w14:textId="77777777" w:rsidR="00516EB1" w:rsidRDefault="00516EB1" w:rsidP="00516EB1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937B4F5" w14:textId="7A40EE63" w:rsidR="00516EB1" w:rsidRPr="00B118B0" w:rsidRDefault="00516EB1" w:rsidP="00516EB1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13C24AEC" w14:textId="77777777" w:rsidR="00516EB1" w:rsidRPr="00B118B0" w:rsidRDefault="00516EB1" w:rsidP="00516EB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4CA3301" w14:textId="77777777" w:rsidR="00516EB1" w:rsidRDefault="00516EB1" w:rsidP="00516EB1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368DB90" w14:textId="11EEE4BF" w:rsidR="00516EB1" w:rsidRPr="00B118B0" w:rsidRDefault="00516EB1" w:rsidP="00516EB1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16EB1" w:rsidRPr="00B118B0" w14:paraId="47D1030D" w14:textId="77777777" w:rsidTr="00936ABF">
        <w:tc>
          <w:tcPr>
            <w:tcW w:w="2340" w:type="dxa"/>
            <w:tcBorders>
              <w:bottom w:val="nil"/>
            </w:tcBorders>
            <w:vAlign w:val="bottom"/>
          </w:tcPr>
          <w:p w14:paraId="5B6D5ADB" w14:textId="77777777" w:rsidR="00516EB1" w:rsidRPr="00B118B0" w:rsidRDefault="00516EB1" w:rsidP="00516EB1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4D3E531" w14:textId="77777777" w:rsidR="00516EB1" w:rsidRPr="00B118B0" w:rsidRDefault="00516EB1" w:rsidP="00516EB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61B0E24C" w14:textId="77777777" w:rsidR="00516EB1" w:rsidRPr="00B118B0" w:rsidRDefault="00516EB1" w:rsidP="00516EB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09C9DCF" w14:textId="77777777" w:rsidR="00516EB1" w:rsidRPr="00B118B0" w:rsidRDefault="00516EB1" w:rsidP="00516EB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1DFFC390" w14:textId="77777777" w:rsidR="00516EB1" w:rsidRPr="00B118B0" w:rsidRDefault="00516EB1" w:rsidP="00516EB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8F9EBC" w14:textId="2D20C3CB" w:rsidR="00516EB1" w:rsidRPr="00FB223D" w:rsidRDefault="00516EB1" w:rsidP="00516EB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940</w:t>
            </w:r>
          </w:p>
        </w:tc>
        <w:tc>
          <w:tcPr>
            <w:tcW w:w="72" w:type="dxa"/>
            <w:tcBorders>
              <w:bottom w:val="nil"/>
            </w:tcBorders>
          </w:tcPr>
          <w:p w14:paraId="21DB18DC" w14:textId="77777777" w:rsidR="00516EB1" w:rsidRPr="00440DFB" w:rsidRDefault="00516EB1" w:rsidP="00516EB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A6A1B" w14:textId="5D15EE5E" w:rsidR="00516EB1" w:rsidRPr="00440DFB" w:rsidRDefault="00516EB1" w:rsidP="00516EB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72" w:type="dxa"/>
            <w:tcBorders>
              <w:bottom w:val="nil"/>
            </w:tcBorders>
          </w:tcPr>
          <w:p w14:paraId="6391C573" w14:textId="77777777" w:rsidR="00516EB1" w:rsidRPr="00B118B0" w:rsidRDefault="00516EB1" w:rsidP="00516EB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D5BE04" w14:textId="5D85068E" w:rsidR="00516EB1" w:rsidRPr="005D6A56" w:rsidRDefault="00516EB1" w:rsidP="00516EB1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6A5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5A3815BA" w14:textId="77777777" w:rsidR="00516EB1" w:rsidRPr="00B118B0" w:rsidRDefault="00516EB1" w:rsidP="00516EB1">
            <w:pP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0442DC" w14:textId="75AE64A6" w:rsidR="00516EB1" w:rsidRPr="00B118B0" w:rsidRDefault="00516EB1" w:rsidP="00516EB1">
            <w:pPr>
              <w:tabs>
                <w:tab w:val="decimal" w:pos="83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7C8689E8" w14:textId="52971F70" w:rsidR="00F53166" w:rsidRPr="00B118B0" w:rsidRDefault="009E4C64" w:rsidP="005D3A8B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22770091" w14:textId="54CE1874" w:rsidR="00F53166" w:rsidRPr="00B118B0" w:rsidRDefault="009E4C64" w:rsidP="00871CEC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เจ้าหนี้การค้าและเจ้าหนี้หมุนเวียนอื่น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6A6A0C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C163DE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1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13"/>
        <w:gridCol w:w="88"/>
        <w:gridCol w:w="1017"/>
        <w:gridCol w:w="88"/>
        <w:gridCol w:w="1017"/>
        <w:gridCol w:w="88"/>
        <w:gridCol w:w="1109"/>
      </w:tblGrid>
      <w:tr w:rsidR="00871CEC" w:rsidRPr="00B118B0" w14:paraId="1D1762AA" w14:textId="77777777" w:rsidTr="00374DCA">
        <w:trPr>
          <w:trHeight w:val="323"/>
          <w:tblHeader/>
        </w:trPr>
        <w:tc>
          <w:tcPr>
            <w:tcW w:w="4680" w:type="dxa"/>
          </w:tcPr>
          <w:p w14:paraId="400359C4" w14:textId="77777777" w:rsidR="00871CEC" w:rsidRPr="00B118B0" w:rsidRDefault="00871CEC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vAlign w:val="bottom"/>
          </w:tcPr>
          <w:p w14:paraId="5B9779A9" w14:textId="77777777" w:rsidR="00871CEC" w:rsidRPr="00B118B0" w:rsidRDefault="00871CEC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" w:type="dxa"/>
          </w:tcPr>
          <w:p w14:paraId="5D2330D8" w14:textId="77777777" w:rsidR="00871CEC" w:rsidRPr="00B118B0" w:rsidRDefault="00871CEC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2A15B040" w14:textId="4EFC2179" w:rsidR="00871CEC" w:rsidRPr="00B118B0" w:rsidRDefault="00871CEC" w:rsidP="00871CEC">
            <w:pPr>
              <w:ind w:right="6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53166" w:rsidRPr="00B118B0" w14:paraId="31299595" w14:textId="77777777" w:rsidTr="00374DCA">
        <w:trPr>
          <w:trHeight w:val="323"/>
          <w:tblHeader/>
        </w:trPr>
        <w:tc>
          <w:tcPr>
            <w:tcW w:w="4680" w:type="dxa"/>
          </w:tcPr>
          <w:p w14:paraId="259672F6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  <w:vAlign w:val="bottom"/>
          </w:tcPr>
          <w:p w14:paraId="73BDB2AF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6568FD20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  <w:vAlign w:val="bottom"/>
          </w:tcPr>
          <w:p w14:paraId="31A59CDA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B118B0" w14:paraId="121101C2" w14:textId="77777777" w:rsidTr="00374DCA">
        <w:trPr>
          <w:trHeight w:val="309"/>
          <w:tblHeader/>
        </w:trPr>
        <w:tc>
          <w:tcPr>
            <w:tcW w:w="4680" w:type="dxa"/>
          </w:tcPr>
          <w:p w14:paraId="3AD7EAE4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6E29F782" w14:textId="338B771A" w:rsidR="00F53166" w:rsidRPr="00B118B0" w:rsidRDefault="00FF5743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180E8F0C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5D89190A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88" w:type="dxa"/>
          </w:tcPr>
          <w:p w14:paraId="4605A847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1AD66BCD" w14:textId="14FD0E93" w:rsidR="00F53166" w:rsidRPr="00B118B0" w:rsidRDefault="00FF5743">
            <w:pPr>
              <w:ind w:right="-1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88" w:type="dxa"/>
            <w:tcBorders>
              <w:top w:val="single" w:sz="4" w:space="0" w:color="auto"/>
            </w:tcBorders>
          </w:tcPr>
          <w:p w14:paraId="0033F936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EFD28DD" w14:textId="77777777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F53166" w:rsidRPr="00B118B0" w14:paraId="0E8F6FCE" w14:textId="77777777" w:rsidTr="00374DCA">
        <w:trPr>
          <w:trHeight w:val="336"/>
          <w:tblHeader/>
        </w:trPr>
        <w:tc>
          <w:tcPr>
            <w:tcW w:w="4680" w:type="dxa"/>
          </w:tcPr>
          <w:p w14:paraId="7A20CA6C" w14:textId="77777777" w:rsidR="00F53166" w:rsidRPr="00B118B0" w:rsidRDefault="00F5316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539A02D2" w14:textId="0C42F005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A74BE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8" w:type="dxa"/>
          </w:tcPr>
          <w:p w14:paraId="2D55FF58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543443E7" w14:textId="523DDCAE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A74BE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8" w:type="dxa"/>
          </w:tcPr>
          <w:p w14:paraId="01C55674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6FC0BBE" w14:textId="3A8E2CDE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CB5B0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8" w:type="dxa"/>
          </w:tcPr>
          <w:p w14:paraId="0894CA93" w14:textId="77777777" w:rsidR="00F53166" w:rsidRPr="00B118B0" w:rsidRDefault="00F53166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1EFF9339" w14:textId="161AEE7A" w:rsidR="00F53166" w:rsidRPr="00B118B0" w:rsidRDefault="009E4C64">
            <w:pP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CB5B05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BA68A1" w:rsidRPr="00B118B0" w14:paraId="4A0924B2" w14:textId="77777777" w:rsidTr="00374DCA">
        <w:trPr>
          <w:trHeight w:val="323"/>
        </w:trPr>
        <w:tc>
          <w:tcPr>
            <w:tcW w:w="4680" w:type="dxa"/>
          </w:tcPr>
          <w:p w14:paraId="4C4F24F1" w14:textId="023B227A" w:rsidR="00BA68A1" w:rsidRPr="004E25B1" w:rsidRDefault="00BA68A1" w:rsidP="00291082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4E25B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3952B085" w14:textId="5339C502" w:rsidR="00BA68A1" w:rsidRPr="00ED6D91" w:rsidRDefault="000106BC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0106BC">
              <w:rPr>
                <w:rFonts w:asciiTheme="majorBidi" w:hAnsiTheme="majorBidi" w:cstheme="majorBidi" w:hint="eastAsia"/>
                <w:sz w:val="28"/>
              </w:rPr>
              <w:t>12,650</w:t>
            </w:r>
          </w:p>
        </w:tc>
        <w:tc>
          <w:tcPr>
            <w:tcW w:w="88" w:type="dxa"/>
          </w:tcPr>
          <w:p w14:paraId="36597325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2B30B342" w14:textId="27B3016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2,444</w:t>
            </w:r>
          </w:p>
        </w:tc>
        <w:tc>
          <w:tcPr>
            <w:tcW w:w="88" w:type="dxa"/>
          </w:tcPr>
          <w:p w14:paraId="15BC6BCD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653A4" w14:textId="4BACDEAA" w:rsidR="00BA68A1" w:rsidRPr="00ED6D91" w:rsidRDefault="001901B5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624BEFFC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6A5644B2" w14:textId="3BF7EAB1" w:rsidR="00BA68A1" w:rsidRPr="00ED6D91" w:rsidRDefault="00BA68A1" w:rsidP="00BA68A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-</w:t>
            </w:r>
          </w:p>
        </w:tc>
      </w:tr>
      <w:tr w:rsidR="00BA68A1" w:rsidRPr="00B118B0" w14:paraId="561E3113" w14:textId="77777777" w:rsidTr="00374DCA">
        <w:trPr>
          <w:trHeight w:val="309"/>
        </w:trPr>
        <w:tc>
          <w:tcPr>
            <w:tcW w:w="4680" w:type="dxa"/>
          </w:tcPr>
          <w:p w14:paraId="038EB26E" w14:textId="4C796310" w:rsidR="00BA68A1" w:rsidRPr="004E25B1" w:rsidRDefault="00BA68A1" w:rsidP="00291082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4DD22850" w14:textId="1082F512" w:rsidR="00BA68A1" w:rsidRPr="00ED6D91" w:rsidRDefault="00663A0F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63A0F">
              <w:rPr>
                <w:rFonts w:asciiTheme="majorBidi" w:hAnsiTheme="majorBidi" w:cstheme="majorBidi" w:hint="eastAsia"/>
                <w:sz w:val="28"/>
              </w:rPr>
              <w:t>20,905</w:t>
            </w:r>
          </w:p>
        </w:tc>
        <w:tc>
          <w:tcPr>
            <w:tcW w:w="88" w:type="dxa"/>
          </w:tcPr>
          <w:p w14:paraId="4FA18E52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B09701B" w14:textId="35EFAC84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47,629</w:t>
            </w:r>
          </w:p>
        </w:tc>
        <w:tc>
          <w:tcPr>
            <w:tcW w:w="88" w:type="dxa"/>
          </w:tcPr>
          <w:p w14:paraId="08C8600D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49A8E27" w14:textId="41E6F374" w:rsidR="00BA68A1" w:rsidRPr="00ED6D91" w:rsidRDefault="001901B5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2D1A9F5B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40C43C36" w14:textId="0100B3AC" w:rsidR="00BA68A1" w:rsidRPr="00ED6D91" w:rsidRDefault="00BA68A1" w:rsidP="00BA68A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-</w:t>
            </w:r>
          </w:p>
        </w:tc>
      </w:tr>
      <w:tr w:rsidR="00BA68A1" w:rsidRPr="00B118B0" w14:paraId="6AA0E1CE" w14:textId="77777777" w:rsidTr="00374DCA">
        <w:trPr>
          <w:trHeight w:val="323"/>
        </w:trPr>
        <w:tc>
          <w:tcPr>
            <w:tcW w:w="4680" w:type="dxa"/>
          </w:tcPr>
          <w:p w14:paraId="70A3353C" w14:textId="6C9C57E9" w:rsidR="00BA68A1" w:rsidRPr="004E25B1" w:rsidRDefault="00BA68A1" w:rsidP="00291082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8E6BCE">
              <w:rPr>
                <w:rFonts w:asciiTheme="majorBidi" w:hAnsiTheme="majorBidi" w:cstheme="majorBidi" w:hint="cs"/>
                <w:sz w:val="28"/>
                <w:cs/>
              </w:rPr>
              <w:t>บุคคลและ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657820">
              <w:rPr>
                <w:rFonts w:asciiTheme="majorBidi" w:hAnsiTheme="majorBidi" w:cstheme="majorBidi"/>
                <w:sz w:val="28"/>
              </w:rPr>
              <w:t>(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65782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013" w:type="dxa"/>
            <w:shd w:val="clear" w:color="auto" w:fill="auto"/>
          </w:tcPr>
          <w:p w14:paraId="0B8CFD09" w14:textId="0EB4C1FE" w:rsidR="00BA68A1" w:rsidRPr="00ED6D91" w:rsidRDefault="003B66E2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3B66E2">
              <w:rPr>
                <w:rFonts w:asciiTheme="majorBidi" w:hAnsiTheme="majorBidi" w:cstheme="majorBidi" w:hint="eastAsia"/>
                <w:sz w:val="28"/>
              </w:rPr>
              <w:t>48</w:t>
            </w:r>
          </w:p>
        </w:tc>
        <w:tc>
          <w:tcPr>
            <w:tcW w:w="88" w:type="dxa"/>
          </w:tcPr>
          <w:p w14:paraId="52521638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3EB155D2" w14:textId="6CB40AD0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88" w:type="dxa"/>
          </w:tcPr>
          <w:p w14:paraId="1D9A30C2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1BA762A" w14:textId="54167EDC" w:rsidR="00BA68A1" w:rsidRPr="00ED6D91" w:rsidRDefault="001901B5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464C859D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5DD8CDFD" w14:textId="08C9AF90" w:rsidR="00BA68A1" w:rsidRPr="00ED6D91" w:rsidRDefault="00BA68A1" w:rsidP="00BA68A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4</w:t>
            </w:r>
          </w:p>
        </w:tc>
      </w:tr>
      <w:tr w:rsidR="00BA68A1" w:rsidRPr="00B118B0" w14:paraId="31D5BABE" w14:textId="77777777" w:rsidTr="00374DCA">
        <w:trPr>
          <w:trHeight w:val="323"/>
        </w:trPr>
        <w:tc>
          <w:tcPr>
            <w:tcW w:w="4680" w:type="dxa"/>
          </w:tcPr>
          <w:p w14:paraId="4D61A589" w14:textId="032E8CC4" w:rsidR="00BA68A1" w:rsidRPr="004E25B1" w:rsidRDefault="00BA68A1" w:rsidP="00291082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</w:t>
            </w:r>
            <w:r w:rsidR="00414D0A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36185801" w14:textId="7CFEDFB5" w:rsidR="00BA68A1" w:rsidRDefault="00C63388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C63388">
              <w:rPr>
                <w:rFonts w:asciiTheme="majorBidi" w:hAnsiTheme="majorBidi" w:cstheme="majorBidi" w:hint="eastAsia"/>
                <w:sz w:val="28"/>
              </w:rPr>
              <w:t>3,715</w:t>
            </w:r>
          </w:p>
        </w:tc>
        <w:tc>
          <w:tcPr>
            <w:tcW w:w="88" w:type="dxa"/>
          </w:tcPr>
          <w:p w14:paraId="5EF4F308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761C5D7C" w14:textId="520FBFFA" w:rsidR="00BA68A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11,176</w:t>
            </w:r>
          </w:p>
        </w:tc>
        <w:tc>
          <w:tcPr>
            <w:tcW w:w="88" w:type="dxa"/>
          </w:tcPr>
          <w:p w14:paraId="393B473F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322916A0" w14:textId="2B415F9B" w:rsidR="00BA68A1" w:rsidRDefault="00AE4B80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1,113</w:t>
            </w:r>
          </w:p>
        </w:tc>
        <w:tc>
          <w:tcPr>
            <w:tcW w:w="88" w:type="dxa"/>
          </w:tcPr>
          <w:p w14:paraId="6D55D0B0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1033E49B" w14:textId="3C60CFF6" w:rsidR="00BA68A1" w:rsidRDefault="00BA68A1" w:rsidP="00BA68A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</w:t>
            </w:r>
            <w:r w:rsidRPr="00657820">
              <w:rPr>
                <w:rFonts w:asciiTheme="majorBidi" w:hAnsiTheme="majorBidi" w:cstheme="majorBidi"/>
                <w:sz w:val="28"/>
              </w:rPr>
              <w:t>,621</w:t>
            </w:r>
          </w:p>
        </w:tc>
      </w:tr>
      <w:tr w:rsidR="00BA68A1" w:rsidRPr="00B118B0" w14:paraId="3D371658" w14:textId="77777777">
        <w:trPr>
          <w:trHeight w:val="323"/>
        </w:trPr>
        <w:tc>
          <w:tcPr>
            <w:tcW w:w="4680" w:type="dxa"/>
          </w:tcPr>
          <w:p w14:paraId="4162A9A4" w14:textId="3415A212" w:rsidR="00BA68A1" w:rsidRDefault="00BA68A1" w:rsidP="00BA68A1">
            <w:pPr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>
              <w:rPr>
                <w:rFonts w:asciiTheme="majorBidi" w:hAnsiTheme="majorBidi" w:cstheme="majorBidi"/>
                <w:sz w:val="28"/>
              </w:rPr>
              <w:t xml:space="preserve"> -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บุคคลและ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1AE57259" w14:textId="0112CC51" w:rsidR="00BA68A1" w:rsidRPr="004E25B1" w:rsidRDefault="00BA68A1" w:rsidP="00BA68A1">
            <w:pPr>
              <w:ind w:right="-18" w:firstLine="42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4E25B1">
              <w:rPr>
                <w:rFonts w:asciiTheme="majorBidi" w:hAnsiTheme="majorBidi" w:cstheme="majorBidi"/>
                <w:sz w:val="28"/>
              </w:rPr>
              <w:t>(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4E25B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013" w:type="dxa"/>
            <w:shd w:val="clear" w:color="auto" w:fill="auto"/>
          </w:tcPr>
          <w:p w14:paraId="4D3D4ED6" w14:textId="77777777" w:rsidR="00F255F8" w:rsidRDefault="00F255F8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12B977E" w14:textId="47B6DCB1" w:rsidR="00BA68A1" w:rsidRPr="00ED6D91" w:rsidRDefault="00F255F8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F255F8">
              <w:rPr>
                <w:rFonts w:asciiTheme="majorBidi" w:hAnsiTheme="majorBidi" w:cstheme="majorBidi" w:hint="eastAsia"/>
                <w:sz w:val="28"/>
              </w:rPr>
              <w:t>1,573</w:t>
            </w:r>
          </w:p>
        </w:tc>
        <w:tc>
          <w:tcPr>
            <w:tcW w:w="88" w:type="dxa"/>
          </w:tcPr>
          <w:p w14:paraId="7EA92F26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825EE01" w14:textId="05C993C2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5</w:t>
            </w:r>
            <w:r w:rsidRPr="00657820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88" w:type="dxa"/>
          </w:tcPr>
          <w:p w14:paraId="4F17A2B3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6A2C9A8A" w14:textId="77777777" w:rsidR="00BA68A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A24FE14" w14:textId="4C31856F" w:rsidR="00AE4B80" w:rsidRPr="00ED6D91" w:rsidRDefault="00AE4B80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14E2BD67" w14:textId="77777777" w:rsidR="00BA68A1" w:rsidRPr="00ED6D91" w:rsidRDefault="00BA68A1" w:rsidP="00BA68A1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4D545AFB" w14:textId="2F5EB23D" w:rsidR="00BA68A1" w:rsidRPr="00ED6D91" w:rsidRDefault="00BA68A1" w:rsidP="00BA68A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A68A1" w:rsidRPr="00B118B0" w14:paraId="514A43F7" w14:textId="77777777" w:rsidTr="00374DCA">
        <w:trPr>
          <w:trHeight w:val="323"/>
        </w:trPr>
        <w:tc>
          <w:tcPr>
            <w:tcW w:w="4680" w:type="dxa"/>
          </w:tcPr>
          <w:p w14:paraId="431FF9F3" w14:textId="099B6207" w:rsidR="00BA68A1" w:rsidRPr="004E25B1" w:rsidRDefault="00BA68A1" w:rsidP="00291082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36074B88" w14:textId="2226ACCA" w:rsidR="00BA68A1" w:rsidRPr="00ED6D91" w:rsidRDefault="00535EBD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535EBD">
              <w:rPr>
                <w:rFonts w:asciiTheme="majorBidi" w:hAnsiTheme="majorBidi" w:cstheme="majorBidi" w:hint="eastAsia"/>
                <w:sz w:val="28"/>
              </w:rPr>
              <w:t>11,785</w:t>
            </w:r>
          </w:p>
        </w:tc>
        <w:tc>
          <w:tcPr>
            <w:tcW w:w="88" w:type="dxa"/>
          </w:tcPr>
          <w:p w14:paraId="12C15540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FBAC97E" w14:textId="3536AC06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17,594</w:t>
            </w:r>
          </w:p>
        </w:tc>
        <w:tc>
          <w:tcPr>
            <w:tcW w:w="88" w:type="dxa"/>
          </w:tcPr>
          <w:p w14:paraId="3A6D51B2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6601807" w14:textId="221B9915" w:rsidR="00BA68A1" w:rsidRPr="00ED6D91" w:rsidRDefault="00AE4B80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1,350</w:t>
            </w:r>
          </w:p>
        </w:tc>
        <w:tc>
          <w:tcPr>
            <w:tcW w:w="88" w:type="dxa"/>
          </w:tcPr>
          <w:p w14:paraId="155E7336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5E76B04C" w14:textId="1CC16DD9" w:rsidR="00BA68A1" w:rsidRPr="00ED6D91" w:rsidRDefault="00BA68A1" w:rsidP="00BA68A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2,850</w:t>
            </w:r>
          </w:p>
        </w:tc>
      </w:tr>
      <w:tr w:rsidR="00BA68A1" w:rsidRPr="00B118B0" w14:paraId="0E266B10" w14:textId="77777777">
        <w:trPr>
          <w:trHeight w:val="323"/>
        </w:trPr>
        <w:tc>
          <w:tcPr>
            <w:tcW w:w="4680" w:type="dxa"/>
          </w:tcPr>
          <w:p w14:paraId="2A68F685" w14:textId="5B3431A2" w:rsidR="00BA68A1" w:rsidRPr="004E25B1" w:rsidRDefault="00BA68A1" w:rsidP="002B636B">
            <w:pPr>
              <w:ind w:left="234" w:right="-18" w:hanging="22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E25B1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7021CF">
              <w:rPr>
                <w:rFonts w:asciiTheme="majorBidi" w:hAnsiTheme="majorBidi" w:cstheme="majorBidi" w:hint="cs"/>
                <w:sz w:val="28"/>
                <w:cs/>
              </w:rPr>
              <w:t>บุคคลและ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4E25B1">
              <w:rPr>
                <w:rFonts w:asciiTheme="majorBidi" w:hAnsiTheme="majorBidi" w:cstheme="majorBidi"/>
                <w:sz w:val="28"/>
              </w:rPr>
              <w:t xml:space="preserve"> </w:t>
            </w:r>
            <w:r w:rsidR="002B636B">
              <w:rPr>
                <w:rFonts w:asciiTheme="majorBidi" w:hAnsiTheme="majorBidi" w:cstheme="majorBidi"/>
                <w:sz w:val="28"/>
                <w:cs/>
              </w:rPr>
              <w:br/>
            </w:r>
            <w:r w:rsidRPr="004E25B1">
              <w:rPr>
                <w:rFonts w:asciiTheme="majorBidi" w:hAnsiTheme="majorBidi" w:cstheme="majorBidi"/>
                <w:sz w:val="28"/>
              </w:rPr>
              <w:t>(</w:t>
            </w:r>
            <w:r w:rsidRPr="004E25B1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4E25B1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1013" w:type="dxa"/>
            <w:shd w:val="clear" w:color="auto" w:fill="auto"/>
          </w:tcPr>
          <w:p w14:paraId="608A2A28" w14:textId="77777777" w:rsidR="001F6487" w:rsidRDefault="001F6487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3CA4298" w14:textId="6347A466" w:rsidR="00BA68A1" w:rsidRPr="00ED6D91" w:rsidRDefault="00847136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7,800</w:t>
            </w:r>
          </w:p>
        </w:tc>
        <w:tc>
          <w:tcPr>
            <w:tcW w:w="88" w:type="dxa"/>
          </w:tcPr>
          <w:p w14:paraId="24F8BC5E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AE59E15" w14:textId="6EDD86DF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10,084</w:t>
            </w:r>
          </w:p>
        </w:tc>
        <w:tc>
          <w:tcPr>
            <w:tcW w:w="88" w:type="dxa"/>
          </w:tcPr>
          <w:p w14:paraId="4430F8BC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62692A32" w14:textId="77777777" w:rsidR="001F6487" w:rsidRDefault="001F6487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51BFECB" w14:textId="2F80271C" w:rsidR="00BA68A1" w:rsidRPr="00ED6D91" w:rsidRDefault="00AE4B80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10,879</w:t>
            </w:r>
          </w:p>
        </w:tc>
        <w:tc>
          <w:tcPr>
            <w:tcW w:w="88" w:type="dxa"/>
          </w:tcPr>
          <w:p w14:paraId="7EC10BEC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vAlign w:val="bottom"/>
          </w:tcPr>
          <w:p w14:paraId="62A88D40" w14:textId="6977A3F7" w:rsidR="00BA68A1" w:rsidRPr="00ED6D91" w:rsidRDefault="00BA68A1" w:rsidP="00BA68A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10,722</w:t>
            </w:r>
          </w:p>
        </w:tc>
      </w:tr>
      <w:tr w:rsidR="00BA68A1" w:rsidRPr="00B118B0" w14:paraId="4E2BF948" w14:textId="77777777" w:rsidTr="00374DCA">
        <w:trPr>
          <w:trHeight w:val="323"/>
        </w:trPr>
        <w:tc>
          <w:tcPr>
            <w:tcW w:w="4680" w:type="dxa"/>
          </w:tcPr>
          <w:p w14:paraId="5DC94CAD" w14:textId="07544C20" w:rsidR="00BA68A1" w:rsidRPr="00ED6D91" w:rsidRDefault="00BA68A1" w:rsidP="00291082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</w:t>
            </w:r>
            <w:r w:rsidR="006A6486">
              <w:rPr>
                <w:rFonts w:asciiTheme="majorBidi" w:hAnsiTheme="majorBidi" w:cstheme="majorBidi"/>
                <w:sz w:val="28"/>
              </w:rPr>
              <w:t>-</w:t>
            </w:r>
            <w:r w:rsidRPr="00ED6D91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บุคคล</w:t>
            </w:r>
            <w:r w:rsidRPr="00ED6D91">
              <w:rPr>
                <w:rFonts w:asciiTheme="majorBidi" w:hAnsiTheme="majorBidi" w:cstheme="majorBidi"/>
                <w:sz w:val="28"/>
                <w:cs/>
              </w:rPr>
              <w:t>ที่ไม่เกี่ยวข้องกัน</w:t>
            </w:r>
          </w:p>
        </w:tc>
        <w:tc>
          <w:tcPr>
            <w:tcW w:w="1013" w:type="dxa"/>
            <w:shd w:val="clear" w:color="auto" w:fill="auto"/>
          </w:tcPr>
          <w:p w14:paraId="163065E7" w14:textId="4CB14EA8" w:rsidR="00BA68A1" w:rsidRPr="00ED6D91" w:rsidRDefault="00B94648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1,608</w:t>
            </w:r>
          </w:p>
        </w:tc>
        <w:tc>
          <w:tcPr>
            <w:tcW w:w="88" w:type="dxa"/>
          </w:tcPr>
          <w:p w14:paraId="225CF7DB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66710ED8" w14:textId="6D070EE3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1,702</w:t>
            </w:r>
          </w:p>
        </w:tc>
        <w:tc>
          <w:tcPr>
            <w:tcW w:w="88" w:type="dxa"/>
          </w:tcPr>
          <w:p w14:paraId="45A2D459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1E010557" w14:textId="6EF8E421" w:rsidR="00BA68A1" w:rsidRPr="00ED6D91" w:rsidRDefault="00AE4B80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183407EF" w14:textId="77777777" w:rsidR="00BA68A1" w:rsidRPr="00ED6D91" w:rsidRDefault="00BA68A1" w:rsidP="00BA68A1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6681920C" w14:textId="27CEB79A" w:rsidR="00BA68A1" w:rsidRPr="00ED6D91" w:rsidRDefault="00BA68A1" w:rsidP="00BA68A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A68A1" w:rsidRPr="00B118B0" w14:paraId="62F65026" w14:textId="77777777" w:rsidTr="00374DCA">
        <w:trPr>
          <w:trHeight w:val="323"/>
        </w:trPr>
        <w:tc>
          <w:tcPr>
            <w:tcW w:w="4680" w:type="dxa"/>
          </w:tcPr>
          <w:p w14:paraId="06387AD5" w14:textId="5C4E9C43" w:rsidR="00BA68A1" w:rsidRPr="00ED6D91" w:rsidRDefault="00BA68A1" w:rsidP="00291082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 w:hint="cs"/>
                <w:sz w:val="28"/>
                <w:cs/>
              </w:rPr>
              <w:t xml:space="preserve">รายได้รับล่วงหน้า </w:t>
            </w:r>
            <w:r w:rsidR="001A58D1">
              <w:rPr>
                <w:rFonts w:asciiTheme="majorBidi" w:hAnsiTheme="majorBidi" w:cstheme="majorBidi"/>
                <w:sz w:val="28"/>
              </w:rPr>
              <w:t>-</w:t>
            </w:r>
            <w:r w:rsidRPr="00ED6D91">
              <w:rPr>
                <w:rFonts w:asciiTheme="majorBidi" w:hAnsiTheme="majorBidi" w:cstheme="majorBidi" w:hint="cs"/>
                <w:sz w:val="28"/>
                <w:cs/>
              </w:rPr>
              <w:t xml:space="preserve"> ค่าเช่าที่ดิน</w:t>
            </w:r>
          </w:p>
        </w:tc>
        <w:tc>
          <w:tcPr>
            <w:tcW w:w="1013" w:type="dxa"/>
            <w:shd w:val="clear" w:color="auto" w:fill="auto"/>
          </w:tcPr>
          <w:p w14:paraId="3FCCE817" w14:textId="34181E34" w:rsidR="00BA68A1" w:rsidRPr="00ED6D91" w:rsidRDefault="007050C4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7050C4">
              <w:rPr>
                <w:rFonts w:asciiTheme="majorBidi" w:hAnsiTheme="majorBidi" w:cstheme="majorBidi" w:hint="eastAsia"/>
                <w:sz w:val="28"/>
              </w:rPr>
              <w:t>2,012</w:t>
            </w:r>
          </w:p>
        </w:tc>
        <w:tc>
          <w:tcPr>
            <w:tcW w:w="88" w:type="dxa"/>
          </w:tcPr>
          <w:p w14:paraId="32F0825D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4FC5F29D" w14:textId="3309F9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1,630</w:t>
            </w:r>
          </w:p>
        </w:tc>
        <w:tc>
          <w:tcPr>
            <w:tcW w:w="88" w:type="dxa"/>
          </w:tcPr>
          <w:p w14:paraId="77F96027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34EAA052" w14:textId="5D54AD17" w:rsidR="00BA68A1" w:rsidRPr="00ED6D91" w:rsidRDefault="00AE4B80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</w:tcPr>
          <w:p w14:paraId="28152FD9" w14:textId="77777777" w:rsidR="00BA68A1" w:rsidRPr="00ED6D91" w:rsidRDefault="00BA68A1" w:rsidP="00BA68A1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4FD96B4D" w14:textId="31509567" w:rsidR="00BA68A1" w:rsidRPr="00ED6D91" w:rsidRDefault="00BA68A1" w:rsidP="00BA68A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A68A1" w:rsidRPr="00B118B0" w14:paraId="58FACD8A" w14:textId="77777777" w:rsidTr="00374DCA">
        <w:trPr>
          <w:trHeight w:val="323"/>
        </w:trPr>
        <w:tc>
          <w:tcPr>
            <w:tcW w:w="4680" w:type="dxa"/>
          </w:tcPr>
          <w:p w14:paraId="3F449AA2" w14:textId="0AFC73AC" w:rsidR="00BA68A1" w:rsidRPr="00ED6D91" w:rsidRDefault="00BA68A1" w:rsidP="00291082">
            <w:pPr>
              <w:ind w:right="-18" w:hanging="3"/>
              <w:jc w:val="thaiDistribute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ประมาณการหนี้สินหมุนเวียนอื่น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5ED0E32" w14:textId="501C967F" w:rsidR="00BA68A1" w:rsidRPr="004E25B1" w:rsidRDefault="000017AD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0017AD">
              <w:rPr>
                <w:rFonts w:asciiTheme="majorBidi" w:hAnsiTheme="majorBidi" w:cstheme="majorBidi" w:hint="eastAsia"/>
                <w:sz w:val="28"/>
              </w:rPr>
              <w:t>5,207</w:t>
            </w:r>
          </w:p>
        </w:tc>
        <w:tc>
          <w:tcPr>
            <w:tcW w:w="88" w:type="dxa"/>
            <w:vAlign w:val="bottom"/>
          </w:tcPr>
          <w:p w14:paraId="324669BC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</w:tcPr>
          <w:p w14:paraId="52531568" w14:textId="375D54CB" w:rsidR="00BA68A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5</w:t>
            </w:r>
            <w:r w:rsidRPr="00657820">
              <w:rPr>
                <w:rFonts w:asciiTheme="majorBidi" w:hAnsiTheme="majorBidi" w:cstheme="majorBidi"/>
                <w:sz w:val="28"/>
              </w:rPr>
              <w:t>,207</w:t>
            </w:r>
          </w:p>
        </w:tc>
        <w:tc>
          <w:tcPr>
            <w:tcW w:w="88" w:type="dxa"/>
            <w:vAlign w:val="bottom"/>
          </w:tcPr>
          <w:p w14:paraId="586914E4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2534E10" w14:textId="148122CD" w:rsidR="00BA68A1" w:rsidRPr="00ED6D91" w:rsidRDefault="00AE4B80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8" w:type="dxa"/>
            <w:vAlign w:val="bottom"/>
          </w:tcPr>
          <w:p w14:paraId="60E6907B" w14:textId="77777777" w:rsidR="00BA68A1" w:rsidRPr="00ED6D91" w:rsidRDefault="00BA68A1" w:rsidP="00BA68A1">
            <w:pPr>
              <w:tabs>
                <w:tab w:val="decimal" w:pos="630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</w:tcPr>
          <w:p w14:paraId="0841A244" w14:textId="0787C284" w:rsidR="00BA68A1" w:rsidRDefault="00BA68A1" w:rsidP="00BA68A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A68A1" w:rsidRPr="00B118B0" w14:paraId="0E485C3F" w14:textId="77777777" w:rsidTr="00374DCA">
        <w:trPr>
          <w:trHeight w:val="323"/>
        </w:trPr>
        <w:tc>
          <w:tcPr>
            <w:tcW w:w="4680" w:type="dxa"/>
            <w:vAlign w:val="bottom"/>
          </w:tcPr>
          <w:p w14:paraId="5FA9BDC8" w14:textId="77777777" w:rsidR="00BA68A1" w:rsidRPr="00ED6D91" w:rsidRDefault="00BA68A1" w:rsidP="00291082">
            <w:pPr>
              <w:ind w:right="-18" w:hanging="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6D91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2F66CF41" w14:textId="5B9BDFBC" w:rsidR="00BA68A1" w:rsidRPr="004E25B1" w:rsidRDefault="00460638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460638">
              <w:rPr>
                <w:rFonts w:asciiTheme="majorBidi" w:hAnsiTheme="majorBidi" w:cstheme="majorBidi" w:hint="eastAsia"/>
                <w:sz w:val="28"/>
              </w:rPr>
              <w:t>6,864</w:t>
            </w:r>
          </w:p>
        </w:tc>
        <w:tc>
          <w:tcPr>
            <w:tcW w:w="88" w:type="dxa"/>
          </w:tcPr>
          <w:p w14:paraId="428C096D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8E89A00" w14:textId="6FD4C323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9,129</w:t>
            </w:r>
          </w:p>
        </w:tc>
        <w:tc>
          <w:tcPr>
            <w:tcW w:w="88" w:type="dxa"/>
          </w:tcPr>
          <w:p w14:paraId="3915FC4B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64D76266" w14:textId="386DFF17" w:rsidR="00BA68A1" w:rsidRPr="00ED6D91" w:rsidRDefault="00AE4B80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225</w:t>
            </w:r>
          </w:p>
        </w:tc>
        <w:tc>
          <w:tcPr>
            <w:tcW w:w="88" w:type="dxa"/>
          </w:tcPr>
          <w:p w14:paraId="6756BC3C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5CDA5DE" w14:textId="2A144D9A" w:rsidR="00BA68A1" w:rsidRPr="00ED6D91" w:rsidRDefault="00BA68A1" w:rsidP="00BA68A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288</w:t>
            </w:r>
          </w:p>
        </w:tc>
      </w:tr>
      <w:tr w:rsidR="00BA68A1" w:rsidRPr="00B118B0" w14:paraId="733B3F64" w14:textId="77777777" w:rsidTr="00374DCA">
        <w:trPr>
          <w:trHeight w:val="323"/>
        </w:trPr>
        <w:tc>
          <w:tcPr>
            <w:tcW w:w="4680" w:type="dxa"/>
          </w:tcPr>
          <w:p w14:paraId="3E8712D7" w14:textId="091266D0" w:rsidR="00BA68A1" w:rsidRPr="00ED6D91" w:rsidRDefault="00BA68A1" w:rsidP="00291082">
            <w:pPr>
              <w:ind w:right="-18" w:hanging="3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6D9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A4DA2" w14:textId="41F50C42" w:rsidR="00BA68A1" w:rsidRPr="00ED6D91" w:rsidRDefault="00F77E1E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77E1E">
              <w:rPr>
                <w:rFonts w:asciiTheme="majorBidi" w:hAnsiTheme="majorBidi" w:cstheme="majorBidi" w:hint="eastAsia"/>
                <w:b/>
                <w:bCs/>
                <w:sz w:val="28"/>
              </w:rPr>
              <w:t>74,167</w:t>
            </w:r>
          </w:p>
        </w:tc>
        <w:tc>
          <w:tcPr>
            <w:tcW w:w="88" w:type="dxa"/>
          </w:tcPr>
          <w:p w14:paraId="4B8EB1BC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A07F3" w14:textId="0492CF80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107,745</w:t>
            </w:r>
          </w:p>
        </w:tc>
        <w:tc>
          <w:tcPr>
            <w:tcW w:w="88" w:type="dxa"/>
          </w:tcPr>
          <w:p w14:paraId="41C9869C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216A5" w14:textId="0B083F49" w:rsidR="00BA68A1" w:rsidRPr="00ED6D91" w:rsidRDefault="00AE4B80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13,567</w:t>
            </w:r>
          </w:p>
        </w:tc>
        <w:tc>
          <w:tcPr>
            <w:tcW w:w="88" w:type="dxa"/>
          </w:tcPr>
          <w:p w14:paraId="3AD9D1FC" w14:textId="77777777" w:rsidR="00BA68A1" w:rsidRPr="00ED6D91" w:rsidRDefault="00BA68A1" w:rsidP="00BA68A1">
            <w:pPr>
              <w:tabs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7D73B413" w14:textId="4133381D" w:rsidR="00BA68A1" w:rsidRPr="00ED6D91" w:rsidRDefault="00BA68A1" w:rsidP="00BA68A1">
            <w:pPr>
              <w:tabs>
                <w:tab w:val="decimal" w:pos="546"/>
                <w:tab w:val="decimal" w:pos="810"/>
              </w:tabs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15,485</w:t>
            </w:r>
          </w:p>
        </w:tc>
      </w:tr>
    </w:tbl>
    <w:p w14:paraId="389C3FFC" w14:textId="77777777" w:rsidR="003340D8" w:rsidRPr="003340D8" w:rsidRDefault="003340D8" w:rsidP="003340D8">
      <w:p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</w:p>
    <w:p w14:paraId="4E4AC425" w14:textId="77777777" w:rsidR="003340D8" w:rsidRDefault="003340D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0A3F2FC0" w14:textId="5D4F8268" w:rsidR="00F53166" w:rsidRPr="00B118B0" w:rsidRDefault="003357E6" w:rsidP="0028068A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</w:t>
      </w:r>
      <w:r w:rsidR="009E4C64" w:rsidRPr="00B118B0">
        <w:rPr>
          <w:rFonts w:asciiTheme="majorBidi" w:hAnsiTheme="majorBidi" w:cstheme="majorBidi"/>
          <w:b/>
          <w:bCs/>
          <w:sz w:val="28"/>
          <w:cs/>
        </w:rPr>
        <w:t>งินกู้ยืมระยะยาวจากสถาบันการเงิน</w:t>
      </w:r>
    </w:p>
    <w:p w14:paraId="2AD8607A" w14:textId="3879E744" w:rsidR="00F53166" w:rsidRPr="00D36A76" w:rsidRDefault="009E4C64" w:rsidP="007B3281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z w:val="28"/>
        </w:rPr>
      </w:pPr>
      <w:r w:rsidRPr="00966548">
        <w:rPr>
          <w:rFonts w:asciiTheme="majorBidi" w:hAnsiTheme="majorBidi" w:cstheme="majorBidi"/>
          <w:color w:val="000000"/>
          <w:sz w:val="28"/>
          <w:cs/>
        </w:rPr>
        <w:t>เงินกู้ยืมระยะยาวจากสถาบันการเงิน</w:t>
      </w:r>
      <w:r w:rsidRPr="00966548">
        <w:rPr>
          <w:rFonts w:asciiTheme="majorBidi" w:hAnsiTheme="majorBidi" w:cstheme="majorBidi"/>
          <w:color w:val="000000"/>
          <w:sz w:val="28"/>
        </w:rPr>
        <w:t xml:space="preserve"> </w:t>
      </w:r>
      <w:r w:rsidRPr="00966548">
        <w:rPr>
          <w:rFonts w:asciiTheme="majorBidi" w:hAnsiTheme="majorBidi" w:cstheme="majorBidi"/>
          <w:color w:val="000000"/>
          <w:sz w:val="28"/>
          <w:cs/>
        </w:rPr>
        <w:t xml:space="preserve">ณ วันที่ </w:t>
      </w:r>
      <w:r w:rsidR="00FF5743" w:rsidRPr="00966548">
        <w:rPr>
          <w:rFonts w:asciiTheme="majorBidi" w:hAnsiTheme="majorBidi" w:cstheme="majorBidi"/>
          <w:color w:val="000000"/>
          <w:sz w:val="28"/>
        </w:rPr>
        <w:t>3</w:t>
      </w:r>
      <w:r w:rsidR="009F1AE8" w:rsidRPr="00966548">
        <w:rPr>
          <w:rFonts w:asciiTheme="majorBidi" w:hAnsiTheme="majorBidi" w:cstheme="majorBidi"/>
          <w:color w:val="000000"/>
          <w:sz w:val="28"/>
        </w:rPr>
        <w:t>0</w:t>
      </w:r>
      <w:r w:rsidR="00FF5743" w:rsidRPr="00966548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9F1AE8" w:rsidRPr="00966548">
        <w:rPr>
          <w:rFonts w:asciiTheme="majorBidi" w:hAnsiTheme="majorBidi" w:cstheme="majorBidi" w:hint="cs"/>
          <w:color w:val="000000"/>
          <w:sz w:val="28"/>
          <w:cs/>
        </w:rPr>
        <w:t xml:space="preserve">มิถุนายน </w:t>
      </w:r>
      <w:r w:rsidRPr="00966548">
        <w:rPr>
          <w:rFonts w:asciiTheme="majorBidi" w:hAnsiTheme="majorBidi" w:cstheme="majorBidi"/>
          <w:color w:val="000000"/>
          <w:sz w:val="28"/>
        </w:rPr>
        <w:t>256</w:t>
      </w:r>
      <w:r w:rsidR="00D84C8A" w:rsidRPr="00966548">
        <w:rPr>
          <w:rFonts w:asciiTheme="majorBidi" w:hAnsiTheme="majorBidi" w:cstheme="majorBidi"/>
          <w:color w:val="000000"/>
          <w:sz w:val="28"/>
        </w:rPr>
        <w:t>7</w:t>
      </w:r>
      <w:r w:rsidRPr="00966548">
        <w:rPr>
          <w:rFonts w:asciiTheme="majorBidi" w:hAnsiTheme="majorBidi" w:cstheme="majorBidi"/>
          <w:color w:val="000000"/>
          <w:sz w:val="28"/>
        </w:rPr>
        <w:t xml:space="preserve"> </w:t>
      </w:r>
      <w:r w:rsidRPr="00966548">
        <w:rPr>
          <w:rFonts w:asciiTheme="majorBidi" w:hAnsiTheme="majorBidi" w:cstheme="majorBidi"/>
          <w:color w:val="000000"/>
          <w:sz w:val="28"/>
          <w:cs/>
        </w:rPr>
        <w:t xml:space="preserve">และวันที่ </w:t>
      </w:r>
      <w:r w:rsidRPr="00966548">
        <w:rPr>
          <w:rFonts w:asciiTheme="majorBidi" w:hAnsiTheme="majorBidi" w:cstheme="majorBidi"/>
          <w:color w:val="000000"/>
          <w:sz w:val="28"/>
        </w:rPr>
        <w:t>31</w:t>
      </w:r>
      <w:r w:rsidRPr="00966548">
        <w:rPr>
          <w:rFonts w:asciiTheme="majorBidi" w:hAnsiTheme="majorBidi" w:cstheme="majorBidi"/>
          <w:color w:val="000000"/>
          <w:sz w:val="28"/>
          <w:cs/>
        </w:rPr>
        <w:t xml:space="preserve"> ธันวาคม </w:t>
      </w:r>
      <w:r w:rsidRPr="00966548">
        <w:rPr>
          <w:rFonts w:asciiTheme="majorBidi" w:hAnsiTheme="majorBidi" w:cstheme="majorBidi"/>
          <w:color w:val="000000"/>
          <w:sz w:val="28"/>
        </w:rPr>
        <w:t>256</w:t>
      </w:r>
      <w:r w:rsidR="00D84C8A" w:rsidRPr="00966548">
        <w:rPr>
          <w:rFonts w:asciiTheme="majorBidi" w:hAnsiTheme="majorBidi" w:cstheme="majorBidi"/>
          <w:color w:val="000000"/>
          <w:sz w:val="28"/>
        </w:rPr>
        <w:t>6</w:t>
      </w:r>
      <w:r w:rsidRPr="00966548">
        <w:rPr>
          <w:rFonts w:asciiTheme="majorBidi" w:hAnsiTheme="majorBidi" w:cstheme="majorBidi"/>
          <w:color w:val="000000"/>
          <w:sz w:val="28"/>
          <w:cs/>
        </w:rPr>
        <w:t xml:space="preserve"> ประกอบด้วย</w:t>
      </w:r>
      <w:r w:rsidR="00D36A76" w:rsidRPr="00966548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D36A76">
        <w:rPr>
          <w:rFonts w:asciiTheme="majorBidi" w:hAnsiTheme="majorBidi" w:cstheme="majorBidi"/>
          <w:color w:val="000000"/>
          <w:sz w:val="28"/>
        </w:rPr>
        <w:t>(</w:t>
      </w:r>
      <w:r w:rsidRPr="00D36A76">
        <w:rPr>
          <w:rFonts w:asciiTheme="majorBidi" w:hAnsiTheme="majorBidi" w:cstheme="majorBidi"/>
          <w:color w:val="000000"/>
          <w:sz w:val="28"/>
          <w:cs/>
        </w:rPr>
        <w:t>งบการเงิน</w:t>
      </w:r>
      <w:r w:rsidR="001B3AAC">
        <w:rPr>
          <w:rFonts w:asciiTheme="majorBidi" w:hAnsiTheme="majorBidi" w:cstheme="majorBidi" w:hint="cs"/>
          <w:color w:val="000000"/>
          <w:sz w:val="28"/>
          <w:cs/>
        </w:rPr>
        <w:t xml:space="preserve">      </w:t>
      </w:r>
      <w:r w:rsidRPr="00D36A76">
        <w:rPr>
          <w:rFonts w:asciiTheme="majorBidi" w:hAnsiTheme="majorBidi" w:cstheme="majorBidi"/>
          <w:color w:val="000000"/>
          <w:sz w:val="28"/>
          <w:cs/>
        </w:rPr>
        <w:t>เฉพาะกิจการ</w:t>
      </w:r>
      <w:r w:rsidRPr="00D36A76">
        <w:rPr>
          <w:rFonts w:asciiTheme="majorBidi" w:hAnsiTheme="majorBidi" w:cstheme="majorBidi"/>
          <w:color w:val="000000"/>
          <w:sz w:val="28"/>
        </w:rPr>
        <w:t xml:space="preserve">: </w:t>
      </w:r>
      <w:r w:rsidRPr="00D36A76">
        <w:rPr>
          <w:rFonts w:asciiTheme="majorBidi" w:hAnsiTheme="majorBidi" w:cstheme="majorBidi"/>
          <w:color w:val="000000"/>
          <w:sz w:val="28"/>
          <w:cs/>
        </w:rPr>
        <w:t>ไม่มี</w:t>
      </w:r>
      <w:r w:rsidRPr="00D36A76">
        <w:rPr>
          <w:rFonts w:asciiTheme="majorBidi" w:hAnsiTheme="majorBidi" w:cstheme="majorBidi"/>
          <w:color w:val="000000"/>
          <w:sz w:val="28"/>
        </w:rPr>
        <w:t>)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20"/>
        <w:gridCol w:w="86"/>
        <w:gridCol w:w="1384"/>
      </w:tblGrid>
      <w:tr w:rsidR="003357E6" w:rsidRPr="00B118B0" w14:paraId="7987878D" w14:textId="77777777" w:rsidTr="00B37563">
        <w:trPr>
          <w:trHeight w:val="20"/>
        </w:trPr>
        <w:tc>
          <w:tcPr>
            <w:tcW w:w="6300" w:type="dxa"/>
          </w:tcPr>
          <w:p w14:paraId="28879A51" w14:textId="77777777" w:rsidR="003357E6" w:rsidRPr="00B118B0" w:rsidRDefault="003357E6" w:rsidP="005B4801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7537D231" w14:textId="43086B96" w:rsidR="003357E6" w:rsidRPr="00B118B0" w:rsidRDefault="003357E6" w:rsidP="003357E6">
            <w:pPr>
              <w:ind w:left="-10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F53166" w:rsidRPr="00B118B0" w14:paraId="6BF68BFA" w14:textId="77777777" w:rsidTr="00B37563">
        <w:trPr>
          <w:trHeight w:val="20"/>
        </w:trPr>
        <w:tc>
          <w:tcPr>
            <w:tcW w:w="6300" w:type="dxa"/>
          </w:tcPr>
          <w:p w14:paraId="5ABF5C2C" w14:textId="77777777" w:rsidR="00F53166" w:rsidRPr="00B118B0" w:rsidRDefault="00F53166" w:rsidP="005B4801">
            <w:pPr>
              <w:pStyle w:val="Header"/>
              <w:ind w:left="-18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5D5F0F85" w14:textId="77777777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F53166" w:rsidRPr="00B118B0" w14:paraId="02FB649F" w14:textId="77777777" w:rsidTr="00B37563">
        <w:trPr>
          <w:trHeight w:val="20"/>
        </w:trPr>
        <w:tc>
          <w:tcPr>
            <w:tcW w:w="6300" w:type="dxa"/>
          </w:tcPr>
          <w:p w14:paraId="6BA8308F" w14:textId="77777777" w:rsidR="00F53166" w:rsidRPr="00B118B0" w:rsidRDefault="00F53166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vAlign w:val="bottom"/>
          </w:tcPr>
          <w:p w14:paraId="7C7876BC" w14:textId="297F5201" w:rsidR="00F53166" w:rsidRPr="00B118B0" w:rsidRDefault="00FF5743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86" w:type="dxa"/>
          </w:tcPr>
          <w:p w14:paraId="537EDF5F" w14:textId="77777777" w:rsidR="00F53166" w:rsidRPr="00B118B0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vAlign w:val="bottom"/>
          </w:tcPr>
          <w:p w14:paraId="7DF277CA" w14:textId="77777777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53166" w:rsidRPr="00B118B0" w14:paraId="326D40D4" w14:textId="77777777" w:rsidTr="00B37563">
        <w:trPr>
          <w:trHeight w:val="20"/>
        </w:trPr>
        <w:tc>
          <w:tcPr>
            <w:tcW w:w="6300" w:type="dxa"/>
          </w:tcPr>
          <w:p w14:paraId="7EA7CA01" w14:textId="77777777" w:rsidR="00F53166" w:rsidRPr="00B118B0" w:rsidRDefault="00F53166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61B4E8C4" w14:textId="53D47055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E53E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6" w:type="dxa"/>
          </w:tcPr>
          <w:p w14:paraId="4D7F25CF" w14:textId="77777777" w:rsidR="00F53166" w:rsidRPr="00B118B0" w:rsidRDefault="00F531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704D5A8" w14:textId="44008AA7" w:rsidR="00F53166" w:rsidRPr="00B118B0" w:rsidRDefault="009E4C6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EE53E5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AB55CE" w:rsidRPr="00B118B0" w14:paraId="0197D792" w14:textId="77777777" w:rsidTr="00B37563">
        <w:trPr>
          <w:trHeight w:val="20"/>
        </w:trPr>
        <w:tc>
          <w:tcPr>
            <w:tcW w:w="6300" w:type="dxa"/>
          </w:tcPr>
          <w:p w14:paraId="3FA38799" w14:textId="100BD085" w:rsidR="00AB55CE" w:rsidRPr="00B118B0" w:rsidRDefault="00AB55CE" w:rsidP="00AB55CE">
            <w:pPr>
              <w:pStyle w:val="Header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58C4B43C" w14:textId="50ABE081" w:rsidR="00AB55CE" w:rsidRPr="00B118B0" w:rsidRDefault="00AB55CE" w:rsidP="00AB55CE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</w:t>
            </w:r>
            <w:r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0</w:t>
            </w: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</w:t>
            </w:r>
            <w:r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401</w:t>
            </w:r>
          </w:p>
        </w:tc>
        <w:tc>
          <w:tcPr>
            <w:tcW w:w="86" w:type="dxa"/>
          </w:tcPr>
          <w:p w14:paraId="2567496A" w14:textId="77777777" w:rsidR="00AB55CE" w:rsidRPr="00B118B0" w:rsidRDefault="00AB55CE" w:rsidP="00AB55CE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7E62F5D" w14:textId="332341AA" w:rsidR="00AB55CE" w:rsidRPr="00B118B0" w:rsidRDefault="00AB55CE" w:rsidP="00AB55CE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45,898</w:t>
            </w:r>
          </w:p>
        </w:tc>
      </w:tr>
      <w:tr w:rsidR="00AB55CE" w:rsidRPr="00B118B0" w14:paraId="5DEBF7F6" w14:textId="77777777" w:rsidTr="00613A3D">
        <w:trPr>
          <w:trHeight w:val="20"/>
        </w:trPr>
        <w:tc>
          <w:tcPr>
            <w:tcW w:w="6300" w:type="dxa"/>
          </w:tcPr>
          <w:p w14:paraId="5E82A7DE" w14:textId="51F57112" w:rsidR="00AB55CE" w:rsidRPr="00B118B0" w:rsidRDefault="00AB55CE" w:rsidP="00AB55CE">
            <w:pPr>
              <w:pStyle w:val="Header"/>
              <w:jc w:val="both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DA617D">
              <w:rPr>
                <w:rFonts w:asciiTheme="majorBidi" w:hAnsiTheme="majorBidi" w:cstheme="majorBidi"/>
                <w:sz w:val="28"/>
              </w:rPr>
              <w:t>: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53C03" w14:textId="4108DC28" w:rsidR="00AB55CE" w:rsidRPr="00B118B0" w:rsidRDefault="00AB55CE" w:rsidP="00AB55CE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(1</w:t>
            </w:r>
            <w:r w:rsidR="00087C14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2</w:t>
            </w: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,3</w:t>
            </w:r>
            <w:r w:rsidR="00087C14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62</w:t>
            </w: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86" w:type="dxa"/>
          </w:tcPr>
          <w:p w14:paraId="6BCEF66A" w14:textId="77777777" w:rsidR="00AB55CE" w:rsidRPr="00B118B0" w:rsidRDefault="00AB55CE" w:rsidP="00AB55CE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3633C16" w14:textId="52CE091E" w:rsidR="00AB55CE" w:rsidRPr="00B118B0" w:rsidRDefault="00AB55CE" w:rsidP="00AB55CE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(15,348)</w:t>
            </w:r>
          </w:p>
        </w:tc>
      </w:tr>
      <w:tr w:rsidR="00AB55CE" w:rsidRPr="00B118B0" w14:paraId="1E07DDE7" w14:textId="77777777" w:rsidTr="00613A3D">
        <w:trPr>
          <w:trHeight w:val="20"/>
        </w:trPr>
        <w:tc>
          <w:tcPr>
            <w:tcW w:w="6300" w:type="dxa"/>
          </w:tcPr>
          <w:p w14:paraId="3CCC901A" w14:textId="347CC2C9" w:rsidR="00AB55CE" w:rsidRPr="00B118B0" w:rsidRDefault="00287181" w:rsidP="00AB55CE">
            <w:pPr>
              <w:pStyle w:val="Header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  <w:r w:rsidR="00AB55CE"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2A3536" w14:textId="6DAA367F" w:rsidR="00AB55CE" w:rsidRPr="00B118B0" w:rsidRDefault="00087C14" w:rsidP="00AB55CE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  <w:lang w:eastAsia="th-TH"/>
              </w:rPr>
              <w:t>28</w:t>
            </w:r>
            <w:r w:rsidR="00AB55CE" w:rsidRPr="00657820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,</w:t>
            </w:r>
            <w:r w:rsidR="00C7138A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039</w:t>
            </w:r>
          </w:p>
        </w:tc>
        <w:tc>
          <w:tcPr>
            <w:tcW w:w="86" w:type="dxa"/>
          </w:tcPr>
          <w:p w14:paraId="0DA35DE3" w14:textId="77777777" w:rsidR="00AB55CE" w:rsidRPr="00B118B0" w:rsidRDefault="00AB55CE" w:rsidP="00AB55CE">
            <w:pPr>
              <w:tabs>
                <w:tab w:val="decimal" w:pos="896"/>
              </w:tabs>
              <w:ind w:right="-320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C03B5" w14:textId="5DA7CE09" w:rsidR="00AB55CE" w:rsidRPr="00B118B0" w:rsidRDefault="00AB55CE" w:rsidP="00AB55CE">
            <w:pPr>
              <w:tabs>
                <w:tab w:val="decimal" w:pos="1020"/>
              </w:tabs>
              <w:ind w:right="90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30,550</w:t>
            </w:r>
          </w:p>
        </w:tc>
      </w:tr>
    </w:tbl>
    <w:p w14:paraId="4AD4CA8A" w14:textId="77777777" w:rsidR="00D26471" w:rsidRDefault="00D26471" w:rsidP="00E66EA3">
      <w:pPr>
        <w:overflowPunct/>
        <w:textAlignment w:val="auto"/>
        <w:rPr>
          <w:rFonts w:asciiTheme="majorBidi" w:hAnsiTheme="majorBidi" w:cstheme="majorBidi"/>
          <w:color w:val="000000"/>
          <w:spacing w:val="-2"/>
          <w:sz w:val="28"/>
        </w:rPr>
      </w:pPr>
    </w:p>
    <w:p w14:paraId="06965107" w14:textId="7902C520" w:rsidR="00F65985" w:rsidRPr="00D36A76" w:rsidRDefault="002A4265" w:rsidP="00F65985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  <w:lang w:val="en-GB"/>
        </w:rPr>
      </w:pPr>
      <w:r w:rsidRPr="00D36A76">
        <w:rPr>
          <w:rFonts w:asciiTheme="majorBidi" w:hAnsiTheme="majorBidi" w:cstheme="majorBidi"/>
          <w:color w:val="000000"/>
          <w:sz w:val="28"/>
          <w:cs/>
        </w:rPr>
        <w:t>การเปลี่ยนแปลงของบัญชีเงินกู้ยืมระยะยาว</w:t>
      </w:r>
      <w:r w:rsidRPr="00D36A76">
        <w:rPr>
          <w:rFonts w:asciiTheme="majorBidi" w:hAnsiTheme="majorBidi" w:cstheme="majorBidi" w:hint="cs"/>
          <w:color w:val="000000"/>
          <w:sz w:val="28"/>
          <w:cs/>
        </w:rPr>
        <w:t>จากสถาบันการเงิน</w:t>
      </w:r>
      <w:r w:rsidRPr="00D36A76">
        <w:rPr>
          <w:rFonts w:asciiTheme="majorBidi" w:hAnsiTheme="majorBidi" w:cstheme="majorBidi"/>
          <w:color w:val="000000"/>
          <w:sz w:val="28"/>
          <w:cs/>
        </w:rPr>
        <w:t>สำหรับ</w:t>
      </w:r>
      <w:r w:rsidR="007C3EE4">
        <w:rPr>
          <w:rFonts w:asciiTheme="majorBidi" w:hAnsiTheme="majorBidi" w:cstheme="majorBidi" w:hint="cs"/>
          <w:color w:val="000000"/>
          <w:sz w:val="28"/>
          <w:cs/>
        </w:rPr>
        <w:t>รอบระยะเวลา</w:t>
      </w:r>
      <w:r w:rsidR="009F1AE8" w:rsidRPr="00D36A76">
        <w:rPr>
          <w:rFonts w:asciiTheme="majorBidi" w:hAnsiTheme="majorBidi" w:cstheme="majorBidi" w:hint="cs"/>
          <w:color w:val="000000"/>
          <w:sz w:val="28"/>
          <w:cs/>
        </w:rPr>
        <w:t>หก</w:t>
      </w:r>
      <w:r w:rsidRPr="00D36A76">
        <w:rPr>
          <w:rFonts w:asciiTheme="majorBidi" w:hAnsiTheme="majorBidi" w:cstheme="majorBidi"/>
          <w:color w:val="000000"/>
          <w:sz w:val="28"/>
          <w:cs/>
        </w:rPr>
        <w:t xml:space="preserve">ดือนสิ้นสุดวันที่ </w:t>
      </w:r>
      <w:r w:rsidRPr="00D36A76">
        <w:rPr>
          <w:rFonts w:asciiTheme="majorBidi" w:hAnsiTheme="majorBidi" w:cstheme="majorBidi"/>
          <w:color w:val="000000"/>
          <w:sz w:val="28"/>
        </w:rPr>
        <w:t>3</w:t>
      </w:r>
      <w:r w:rsidR="009F1AE8" w:rsidRPr="00D36A76">
        <w:rPr>
          <w:rFonts w:asciiTheme="majorBidi" w:hAnsiTheme="majorBidi" w:cstheme="majorBidi"/>
          <w:color w:val="000000"/>
          <w:sz w:val="28"/>
        </w:rPr>
        <w:t>0</w:t>
      </w:r>
      <w:r w:rsidRPr="00D36A76">
        <w:rPr>
          <w:rFonts w:asciiTheme="majorBidi" w:hAnsiTheme="majorBidi" w:cstheme="majorBidi"/>
          <w:color w:val="000000"/>
          <w:sz w:val="28"/>
        </w:rPr>
        <w:t xml:space="preserve"> </w:t>
      </w:r>
      <w:r w:rsidR="009F1AE8" w:rsidRPr="00D36A76">
        <w:rPr>
          <w:rFonts w:asciiTheme="majorBidi" w:hAnsiTheme="majorBidi" w:cstheme="majorBidi" w:hint="cs"/>
          <w:color w:val="000000"/>
          <w:sz w:val="28"/>
          <w:cs/>
        </w:rPr>
        <w:t xml:space="preserve">มิถุนายน </w:t>
      </w:r>
      <w:r w:rsidRPr="00D36A76">
        <w:rPr>
          <w:rFonts w:asciiTheme="majorBidi" w:hAnsiTheme="majorBidi" w:cstheme="majorBidi"/>
          <w:color w:val="000000"/>
          <w:sz w:val="28"/>
        </w:rPr>
        <w:t>256</w:t>
      </w:r>
      <w:r w:rsidR="00513B2E" w:rsidRPr="00D36A76">
        <w:rPr>
          <w:rFonts w:asciiTheme="majorBidi" w:hAnsiTheme="majorBidi" w:cstheme="majorBidi"/>
          <w:color w:val="000000"/>
          <w:sz w:val="28"/>
        </w:rPr>
        <w:t>7</w:t>
      </w:r>
      <w:r w:rsidR="009E1244" w:rsidRPr="00D36A76">
        <w:rPr>
          <w:rFonts w:asciiTheme="majorBidi" w:hAnsiTheme="majorBidi" w:cstheme="majorBidi"/>
          <w:color w:val="000000"/>
          <w:sz w:val="28"/>
        </w:rPr>
        <w:t xml:space="preserve"> </w:t>
      </w:r>
      <w:r w:rsidR="006F515E" w:rsidRPr="00D36A76">
        <w:rPr>
          <w:rFonts w:asciiTheme="majorBidi" w:hAnsiTheme="majorBidi" w:cstheme="majorBidi"/>
          <w:color w:val="000000"/>
          <w:sz w:val="28"/>
        </w:rPr>
        <w:t xml:space="preserve">      </w:t>
      </w:r>
      <w:r w:rsidRPr="00D36A76">
        <w:rPr>
          <w:rFonts w:asciiTheme="majorBidi" w:hAnsiTheme="majorBidi" w:cstheme="majorBidi"/>
          <w:color w:val="000000"/>
          <w:sz w:val="28"/>
          <w:cs/>
        </w:rPr>
        <w:t>และสำหรับปีสิ้นสุดวันที่</w:t>
      </w:r>
      <w:r w:rsidRPr="00D36A76">
        <w:rPr>
          <w:rFonts w:asciiTheme="majorBidi" w:hAnsiTheme="majorBidi" w:cstheme="majorBidi"/>
          <w:color w:val="000000"/>
          <w:sz w:val="28"/>
        </w:rPr>
        <w:t xml:space="preserve"> 31 </w:t>
      </w:r>
      <w:r w:rsidRPr="00D36A76">
        <w:rPr>
          <w:rFonts w:asciiTheme="majorBidi" w:hAnsiTheme="majorBidi" w:cstheme="majorBidi"/>
          <w:color w:val="000000"/>
          <w:sz w:val="28"/>
          <w:cs/>
        </w:rPr>
        <w:t xml:space="preserve">ธันวาคม </w:t>
      </w:r>
      <w:r w:rsidRPr="00D36A76">
        <w:rPr>
          <w:rFonts w:asciiTheme="majorBidi" w:hAnsiTheme="majorBidi" w:cstheme="majorBidi"/>
          <w:color w:val="000000"/>
          <w:sz w:val="28"/>
        </w:rPr>
        <w:t>256</w:t>
      </w:r>
      <w:r w:rsidR="00513B2E" w:rsidRPr="00D36A76">
        <w:rPr>
          <w:rFonts w:asciiTheme="majorBidi" w:hAnsiTheme="majorBidi" w:cstheme="majorBidi"/>
          <w:color w:val="000000"/>
          <w:sz w:val="28"/>
        </w:rPr>
        <w:t>6</w:t>
      </w:r>
      <w:r w:rsidRPr="00D36A76">
        <w:rPr>
          <w:rFonts w:asciiTheme="majorBidi" w:hAnsiTheme="majorBidi" w:cstheme="majorBidi"/>
          <w:color w:val="000000"/>
          <w:sz w:val="28"/>
        </w:rPr>
        <w:t xml:space="preserve"> </w:t>
      </w:r>
      <w:r w:rsidRPr="00D36A76">
        <w:rPr>
          <w:rFonts w:asciiTheme="majorBidi" w:hAnsiTheme="majorBidi" w:cstheme="majorBidi"/>
          <w:color w:val="000000"/>
          <w:sz w:val="28"/>
          <w:cs/>
        </w:rPr>
        <w:t>มีรายละเอียดดังนี้</w:t>
      </w: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90"/>
        <w:gridCol w:w="1350"/>
      </w:tblGrid>
      <w:tr w:rsidR="00F65985" w:rsidRPr="004517A7" w14:paraId="765369D9" w14:textId="77777777" w:rsidTr="000A2C4A">
        <w:tc>
          <w:tcPr>
            <w:tcW w:w="6300" w:type="dxa"/>
            <w:vAlign w:val="bottom"/>
          </w:tcPr>
          <w:p w14:paraId="37575A02" w14:textId="77777777" w:rsidR="00F65985" w:rsidRPr="004517A7" w:rsidRDefault="00F65985" w:rsidP="00613A3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D24C2D6" w14:textId="77777777" w:rsidR="00F65985" w:rsidRPr="004517A7" w:rsidRDefault="00F65985" w:rsidP="00613A3D">
            <w:pPr>
              <w:ind w:left="533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</w:rPr>
              <w:t>(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หน่วย</w:t>
            </w:r>
            <w:r w:rsidRPr="004517A7">
              <w:rPr>
                <w:rFonts w:ascii="Angsana New" w:hAnsi="Angsana New" w:hint="cs"/>
                <w:caps/>
                <w:sz w:val="28"/>
              </w:rPr>
              <w:t xml:space="preserve">: 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caps/>
                <w:sz w:val="28"/>
              </w:rPr>
              <w:t>)</w:t>
            </w:r>
          </w:p>
        </w:tc>
      </w:tr>
      <w:tr w:rsidR="00F65985" w:rsidRPr="004517A7" w14:paraId="3EFA5B04" w14:textId="77777777" w:rsidTr="000A2C4A">
        <w:tc>
          <w:tcPr>
            <w:tcW w:w="6300" w:type="dxa"/>
            <w:vAlign w:val="bottom"/>
          </w:tcPr>
          <w:p w14:paraId="7910AF6D" w14:textId="77777777" w:rsidR="00F65985" w:rsidRPr="004517A7" w:rsidRDefault="00F65985" w:rsidP="00613A3D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caps/>
                <w:sz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1026E3B5" w14:textId="77777777" w:rsidR="00F65985" w:rsidRPr="004517A7" w:rsidRDefault="00F65985" w:rsidP="00613A3D">
            <w:pPr>
              <w:ind w:left="-12"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F65985" w:rsidRPr="004517A7" w14:paraId="422A8CBE" w14:textId="77777777" w:rsidTr="000A2C4A">
        <w:tc>
          <w:tcPr>
            <w:tcW w:w="6300" w:type="dxa"/>
            <w:vAlign w:val="bottom"/>
          </w:tcPr>
          <w:p w14:paraId="25826E23" w14:textId="77777777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7C80BB6" w14:textId="3EF70DAD" w:rsidR="00F65985" w:rsidRPr="004517A7" w:rsidRDefault="009F1AE8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30</w:t>
            </w:r>
            <w:r w:rsidR="00F65985"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75F42B" w14:textId="77777777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251885" w14:textId="42FB6982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65985" w:rsidRPr="004517A7" w14:paraId="11B7E37F" w14:textId="77777777" w:rsidTr="000A2C4A">
        <w:tc>
          <w:tcPr>
            <w:tcW w:w="6300" w:type="dxa"/>
            <w:vAlign w:val="bottom"/>
          </w:tcPr>
          <w:p w14:paraId="28E4114A" w14:textId="77777777" w:rsidR="00F65985" w:rsidRPr="004517A7" w:rsidRDefault="00F65985" w:rsidP="00F65985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780A3D" w14:textId="5312C66A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4059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282DB581" w14:textId="77777777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98EC8D" w14:textId="23B8E59B" w:rsidR="00F65985" w:rsidRPr="004517A7" w:rsidRDefault="00F65985" w:rsidP="00F65985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4059C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62751C" w:rsidRPr="004517A7" w14:paraId="7E4E6D69" w14:textId="77777777" w:rsidTr="00613A3D">
        <w:tc>
          <w:tcPr>
            <w:tcW w:w="6300" w:type="dxa"/>
            <w:vAlign w:val="bottom"/>
          </w:tcPr>
          <w:p w14:paraId="75663A8C" w14:textId="03B45315" w:rsidR="0062751C" w:rsidRPr="004517A7" w:rsidRDefault="0062751C" w:rsidP="0062751C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caps/>
                <w:sz w:val="28"/>
                <w:cs/>
              </w:rPr>
              <w:t>ยอดคงเหลือต้น</w:t>
            </w:r>
            <w:r w:rsidR="00107745" w:rsidRPr="0094653A">
              <w:rPr>
                <w:rFonts w:ascii="Angsana New" w:hAnsi="Angsana New" w:hint="cs"/>
                <w:sz w:val="28"/>
                <w:cs/>
              </w:rPr>
              <w:t>รอบระยะเวลา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111C8" w14:textId="179F04CE" w:rsidR="0062751C" w:rsidRPr="004517A7" w:rsidRDefault="004C33BD" w:rsidP="0062751C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4C33BD">
              <w:rPr>
                <w:rFonts w:ascii="Angsana New" w:hAnsi="Angsana New" w:hint="eastAsia"/>
                <w:snapToGrid w:val="0"/>
                <w:sz w:val="28"/>
                <w:cs/>
                <w:lang w:eastAsia="th-TH"/>
              </w:rPr>
              <w:t>45</w:t>
            </w:r>
            <w:r w:rsidRPr="004C33BD">
              <w:rPr>
                <w:rFonts w:ascii="Angsana New" w:hAnsi="Angsana New" w:hint="eastAsia"/>
                <w:snapToGrid w:val="0"/>
                <w:sz w:val="28"/>
                <w:lang w:eastAsia="th-TH"/>
              </w:rPr>
              <w:t>,</w:t>
            </w:r>
            <w:r w:rsidRPr="004C33BD">
              <w:rPr>
                <w:rFonts w:ascii="Angsana New" w:hAnsi="Angsana New" w:hint="eastAsia"/>
                <w:snapToGrid w:val="0"/>
                <w:sz w:val="28"/>
                <w:cs/>
                <w:lang w:eastAsia="th-TH"/>
              </w:rPr>
              <w:t>898</w:t>
            </w:r>
          </w:p>
        </w:tc>
        <w:tc>
          <w:tcPr>
            <w:tcW w:w="90" w:type="dxa"/>
            <w:shd w:val="clear" w:color="auto" w:fill="auto"/>
          </w:tcPr>
          <w:p w14:paraId="6E74087C" w14:textId="77777777" w:rsidR="0062751C" w:rsidRPr="004517A7" w:rsidRDefault="0062751C" w:rsidP="0062751C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66D5D" w14:textId="0620419B" w:rsidR="0062751C" w:rsidRPr="004517A7" w:rsidRDefault="0062751C" w:rsidP="0062751C">
            <w:pPr>
              <w:tabs>
                <w:tab w:val="decimal" w:pos="858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86,715</w:t>
            </w:r>
          </w:p>
        </w:tc>
      </w:tr>
      <w:tr w:rsidR="0062751C" w:rsidRPr="004517A7" w14:paraId="488D8D3B" w14:textId="77777777" w:rsidTr="00613A3D">
        <w:tc>
          <w:tcPr>
            <w:tcW w:w="6300" w:type="dxa"/>
            <w:vAlign w:val="bottom"/>
          </w:tcPr>
          <w:p w14:paraId="21C85340" w14:textId="7FD35436" w:rsidR="0062751C" w:rsidRPr="004517A7" w:rsidRDefault="00287181" w:rsidP="0062751C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>
              <w:rPr>
                <w:rFonts w:ascii="Angsana New" w:hAnsi="Angsana New" w:hint="cs"/>
                <w:caps/>
                <w:sz w:val="28"/>
                <w:u w:val="single"/>
                <w:cs/>
              </w:rPr>
              <w:t>เพิ่ม</w:t>
            </w:r>
            <w:r w:rsidR="0062751C" w:rsidRPr="00DA617D">
              <w:rPr>
                <w:rFonts w:ascii="Angsana New" w:hAnsi="Angsana New"/>
                <w:caps/>
                <w:sz w:val="28"/>
              </w:rPr>
              <w:t>:</w:t>
            </w:r>
            <w:r w:rsidR="0062751C" w:rsidRPr="004517A7">
              <w:rPr>
                <w:rFonts w:ascii="Angsana New" w:hAnsi="Angsana New" w:hint="cs"/>
                <w:caps/>
                <w:sz w:val="28"/>
              </w:rPr>
              <w:t xml:space="preserve"> </w:t>
            </w:r>
            <w:r w:rsidR="0062751C" w:rsidRPr="004517A7">
              <w:rPr>
                <w:rFonts w:ascii="Angsana New" w:hAnsi="Angsana New" w:hint="cs"/>
                <w:caps/>
                <w:sz w:val="28"/>
                <w:cs/>
              </w:rPr>
              <w:t>กู้เพิ่มระหว่าง</w:t>
            </w:r>
            <w:r w:rsidR="00107745" w:rsidRPr="0094653A">
              <w:rPr>
                <w:rFonts w:ascii="Angsana New" w:hAnsi="Angsana New" w:hint="cs"/>
                <w:sz w:val="28"/>
                <w:cs/>
              </w:rPr>
              <w:t>รอบระยะเวลา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2E8CB4" w14:textId="2AFCF197" w:rsidR="0062751C" w:rsidRPr="004517A7" w:rsidRDefault="0021420A" w:rsidP="0062751C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D88FB0" w14:textId="77777777" w:rsidR="0062751C" w:rsidRPr="004517A7" w:rsidRDefault="0062751C" w:rsidP="0062751C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0D128E" w14:textId="694BE2FC" w:rsidR="0062751C" w:rsidRPr="004517A7" w:rsidRDefault="0062751C" w:rsidP="0062751C">
            <w:pPr>
              <w:tabs>
                <w:tab w:val="decimal" w:pos="858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5,000</w:t>
            </w:r>
          </w:p>
        </w:tc>
      </w:tr>
      <w:tr w:rsidR="0062751C" w:rsidRPr="004517A7" w14:paraId="270F3567" w14:textId="77777777" w:rsidTr="00613A3D">
        <w:tc>
          <w:tcPr>
            <w:tcW w:w="6300" w:type="dxa"/>
            <w:vAlign w:val="bottom"/>
          </w:tcPr>
          <w:p w14:paraId="796FDA62" w14:textId="1E4B05F1" w:rsidR="0062751C" w:rsidRPr="004517A7" w:rsidRDefault="0062751C" w:rsidP="0062751C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caps/>
                <w:sz w:val="28"/>
                <w:cs/>
              </w:rPr>
            </w:pPr>
            <w:r w:rsidRPr="00790D51">
              <w:rPr>
                <w:rFonts w:ascii="Angsana New" w:hAnsi="Angsana New" w:hint="cs"/>
                <w:caps/>
                <w:sz w:val="28"/>
                <w:u w:val="single"/>
                <w:cs/>
              </w:rPr>
              <w:t>หัก</w:t>
            </w:r>
            <w:r w:rsidRPr="00DA617D">
              <w:rPr>
                <w:rFonts w:ascii="Angsana New" w:hAnsi="Angsana New"/>
                <w:caps/>
                <w:sz w:val="28"/>
              </w:rPr>
              <w:t>:</w:t>
            </w:r>
            <w:r>
              <w:rPr>
                <w:rFonts w:ascii="Angsana New" w:hAnsi="Angsana New"/>
                <w:caps/>
                <w:sz w:val="28"/>
              </w:rPr>
              <w:t xml:space="preserve"> </w:t>
            </w:r>
            <w:r w:rsidRPr="00D15E59">
              <w:rPr>
                <w:rFonts w:ascii="Angsana New" w:hAnsi="Angsana New"/>
                <w:caps/>
                <w:color w:val="FFFFFF" w:themeColor="background1"/>
                <w:sz w:val="28"/>
              </w:rPr>
              <w:t>.</w:t>
            </w:r>
            <w:r w:rsidRPr="004517A7">
              <w:rPr>
                <w:rFonts w:ascii="Angsana New" w:hAnsi="Angsana New" w:hint="cs"/>
                <w:caps/>
                <w:sz w:val="28"/>
                <w:cs/>
              </w:rPr>
              <w:t>จ่ายคืนเงินกู้ระหว่าง</w:t>
            </w:r>
            <w:r w:rsidR="00107745" w:rsidRPr="0094653A">
              <w:rPr>
                <w:rFonts w:ascii="Angsana New" w:hAnsi="Angsana New" w:hint="cs"/>
                <w:sz w:val="28"/>
                <w:cs/>
              </w:rPr>
              <w:t>รอบระยะเวลา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9EC85" w14:textId="139617D7" w:rsidR="0062751C" w:rsidRPr="004517A7" w:rsidRDefault="0021420A" w:rsidP="0062751C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(5,</w:t>
            </w: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497</w:t>
            </w: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4937B2B" w14:textId="77777777" w:rsidR="0062751C" w:rsidRPr="004517A7" w:rsidRDefault="0062751C" w:rsidP="0062751C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8D3B9" w14:textId="533D7FFA" w:rsidR="0062751C" w:rsidRPr="004517A7" w:rsidRDefault="0062751C" w:rsidP="0062751C">
            <w:pPr>
              <w:tabs>
                <w:tab w:val="decimal" w:pos="849"/>
              </w:tabs>
              <w:ind w:right="90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(45,817)</w:t>
            </w:r>
          </w:p>
        </w:tc>
      </w:tr>
      <w:tr w:rsidR="0062751C" w:rsidRPr="004517A7" w14:paraId="2C794DEB" w14:textId="77777777" w:rsidTr="00613A3D">
        <w:tc>
          <w:tcPr>
            <w:tcW w:w="6300" w:type="dxa"/>
            <w:vAlign w:val="bottom"/>
          </w:tcPr>
          <w:p w14:paraId="0D80780E" w14:textId="4FA1E79F" w:rsidR="0062751C" w:rsidRPr="004517A7" w:rsidRDefault="0062751C" w:rsidP="0062751C">
            <w:pPr>
              <w:tabs>
                <w:tab w:val="left" w:pos="900"/>
                <w:tab w:val="left" w:pos="1440"/>
                <w:tab w:val="left" w:pos="2160"/>
              </w:tabs>
              <w:ind w:right="-108"/>
              <w:jc w:val="thaiDistribute"/>
              <w:rPr>
                <w:rFonts w:ascii="Angsana New" w:hAnsi="Angsana New"/>
                <w:b/>
                <w:bCs/>
                <w:cap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ยอดคงเหลือ</w:t>
            </w:r>
            <w:r w:rsidR="00107745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สิ้</w:t>
            </w:r>
            <w:r w:rsidR="00107745" w:rsidRPr="00107745">
              <w:rPr>
                <w:rFonts w:ascii="Angsana New" w:hAnsi="Angsana New" w:hint="cs"/>
                <w:b/>
                <w:bCs/>
                <w:caps/>
                <w:sz w:val="28"/>
                <w:cs/>
              </w:rPr>
              <w:t>น</w:t>
            </w:r>
            <w:r w:rsidR="00107745" w:rsidRPr="0010774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รอบระยะเวลา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A5714" w14:textId="53CC299D" w:rsidR="0062751C" w:rsidRPr="004517A7" w:rsidRDefault="003D0FDD" w:rsidP="0062751C">
            <w:pPr>
              <w:tabs>
                <w:tab w:val="decimal" w:pos="896"/>
              </w:tabs>
              <w:ind w:right="94"/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  <w:t>40,401</w:t>
            </w:r>
          </w:p>
        </w:tc>
        <w:tc>
          <w:tcPr>
            <w:tcW w:w="90" w:type="dxa"/>
            <w:shd w:val="clear" w:color="auto" w:fill="auto"/>
          </w:tcPr>
          <w:p w14:paraId="1A3B5144" w14:textId="77777777" w:rsidR="0062751C" w:rsidRPr="004517A7" w:rsidRDefault="0062751C" w:rsidP="0062751C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A95D9D" w14:textId="787E1EDF" w:rsidR="0062751C" w:rsidRPr="004517A7" w:rsidRDefault="0062751C" w:rsidP="0062751C">
            <w:pPr>
              <w:tabs>
                <w:tab w:val="decimal" w:pos="896"/>
              </w:tabs>
              <w:ind w:right="90"/>
              <w:jc w:val="right"/>
              <w:rPr>
                <w:rFonts w:ascii="Angsana New" w:hAnsi="Angsana New"/>
                <w:b/>
                <w:bCs/>
                <w:snapToGrid w:val="0"/>
                <w:sz w:val="28"/>
                <w:lang w:eastAsia="th-TH"/>
              </w:rPr>
            </w:pPr>
            <w:r w:rsidRPr="00657820">
              <w:rPr>
                <w:rFonts w:asciiTheme="majorBidi" w:hAnsiTheme="majorBidi" w:cstheme="majorBidi"/>
                <w:b/>
                <w:bCs/>
                <w:snapToGrid w:val="0"/>
                <w:sz w:val="28"/>
                <w:lang w:eastAsia="th-TH"/>
              </w:rPr>
              <w:t>45,898</w:t>
            </w:r>
          </w:p>
        </w:tc>
      </w:tr>
    </w:tbl>
    <w:p w14:paraId="4D288F65" w14:textId="77777777" w:rsidR="00214D39" w:rsidRDefault="00214D39" w:rsidP="009B6E3E">
      <w:pPr>
        <w:overflowPunct/>
        <w:textAlignment w:val="auto"/>
        <w:rPr>
          <w:rFonts w:asciiTheme="majorBidi" w:hAnsiTheme="majorBidi" w:cstheme="majorBidi"/>
          <w:sz w:val="28"/>
        </w:rPr>
      </w:pPr>
    </w:p>
    <w:p w14:paraId="663EE40A" w14:textId="56C971A4" w:rsidR="00B23B71" w:rsidRPr="00CC740F" w:rsidRDefault="009B6E3E" w:rsidP="00D624AA">
      <w:pPr>
        <w:overflowPunct/>
        <w:ind w:left="360"/>
        <w:jc w:val="thaiDistribute"/>
        <w:textAlignment w:val="auto"/>
        <w:rPr>
          <w:rFonts w:asciiTheme="majorBidi" w:hAnsiTheme="majorBidi" w:cstheme="majorBidi"/>
          <w:color w:val="000000"/>
          <w:sz w:val="28"/>
          <w:cs/>
        </w:rPr>
      </w:pPr>
      <w:r w:rsidRPr="00CC740F">
        <w:rPr>
          <w:rFonts w:asciiTheme="majorBidi" w:hAnsiTheme="majorBidi" w:cstheme="majorBidi"/>
          <w:color w:val="000000"/>
          <w:sz w:val="28"/>
          <w:cs/>
        </w:rPr>
        <w:t xml:space="preserve">ณ วันที่ </w:t>
      </w:r>
      <w:r w:rsidR="009C5643" w:rsidRPr="00CC740F">
        <w:rPr>
          <w:rFonts w:asciiTheme="majorBidi" w:hAnsiTheme="majorBidi" w:cstheme="majorBidi"/>
          <w:color w:val="000000"/>
          <w:sz w:val="28"/>
        </w:rPr>
        <w:t>3</w:t>
      </w:r>
      <w:r w:rsidR="00736C1C" w:rsidRPr="00CC740F">
        <w:rPr>
          <w:rFonts w:asciiTheme="majorBidi" w:hAnsiTheme="majorBidi" w:cstheme="majorBidi"/>
          <w:color w:val="000000"/>
          <w:sz w:val="28"/>
        </w:rPr>
        <w:t>0</w:t>
      </w:r>
      <w:r w:rsidRPr="00CC740F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736C1C" w:rsidRPr="00CC740F">
        <w:rPr>
          <w:rFonts w:asciiTheme="majorBidi" w:hAnsiTheme="majorBidi" w:cstheme="majorBidi" w:hint="cs"/>
          <w:color w:val="000000"/>
          <w:sz w:val="28"/>
          <w:cs/>
        </w:rPr>
        <w:t>มิถุนายน</w:t>
      </w:r>
      <w:r w:rsidRPr="00CC740F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736C1C" w:rsidRPr="00CC740F">
        <w:rPr>
          <w:rFonts w:asciiTheme="majorBidi" w:hAnsiTheme="majorBidi" w:cstheme="majorBidi"/>
          <w:color w:val="000000"/>
          <w:sz w:val="28"/>
        </w:rPr>
        <w:t>2567</w:t>
      </w:r>
      <w:r w:rsidRPr="00CC740F">
        <w:rPr>
          <w:rFonts w:asciiTheme="majorBidi" w:hAnsiTheme="majorBidi" w:cstheme="majorBidi"/>
          <w:color w:val="000000"/>
          <w:sz w:val="28"/>
          <w:cs/>
        </w:rPr>
        <w:t xml:space="preserve"> บริษัทและกรรมการของกลุ่มบริษัทมีภาระผูกพันต่อธนาคารในการค</w:t>
      </w:r>
      <w:r w:rsidR="00214D39" w:rsidRPr="00CC740F">
        <w:rPr>
          <w:rFonts w:asciiTheme="majorBidi" w:hAnsiTheme="majorBidi" w:cstheme="majorBidi" w:hint="cs"/>
          <w:color w:val="000000"/>
          <w:sz w:val="28"/>
          <w:cs/>
        </w:rPr>
        <w:t>้ำ</w:t>
      </w:r>
      <w:r w:rsidRPr="00CC740F">
        <w:rPr>
          <w:rFonts w:asciiTheme="majorBidi" w:hAnsiTheme="majorBidi" w:cstheme="majorBidi"/>
          <w:color w:val="000000"/>
          <w:sz w:val="28"/>
          <w:cs/>
        </w:rPr>
        <w:t xml:space="preserve"> ประกันสินเชื่อให้แก่</w:t>
      </w:r>
      <w:r w:rsidR="00D624AA" w:rsidRPr="00CC740F">
        <w:rPr>
          <w:rFonts w:asciiTheme="majorBidi" w:hAnsiTheme="majorBidi" w:cstheme="majorBidi" w:hint="cs"/>
          <w:color w:val="000000"/>
          <w:sz w:val="28"/>
          <w:cs/>
        </w:rPr>
        <w:t xml:space="preserve">    </w:t>
      </w:r>
      <w:r w:rsidRPr="00CC740F">
        <w:rPr>
          <w:rFonts w:asciiTheme="majorBidi" w:hAnsiTheme="majorBidi" w:cstheme="majorBidi"/>
          <w:color w:val="000000"/>
          <w:sz w:val="28"/>
          <w:cs/>
        </w:rPr>
        <w:t>บริษัท พระแสงกรีน พาวเวอร์ จ</w:t>
      </w:r>
      <w:r w:rsidR="00214D39" w:rsidRPr="00CC740F">
        <w:rPr>
          <w:rFonts w:asciiTheme="majorBidi" w:hAnsiTheme="majorBidi" w:cstheme="majorBidi" w:hint="cs"/>
          <w:color w:val="000000"/>
          <w:sz w:val="28"/>
          <w:cs/>
        </w:rPr>
        <w:t>ำ</w:t>
      </w:r>
      <w:r w:rsidRPr="00CC740F">
        <w:rPr>
          <w:rFonts w:asciiTheme="majorBidi" w:hAnsiTheme="majorBidi" w:cstheme="majorBidi"/>
          <w:color w:val="000000"/>
          <w:sz w:val="28"/>
          <w:cs/>
        </w:rPr>
        <w:t>กัด และบริษัท สตาร์ แก๊ส จ</w:t>
      </w:r>
      <w:r w:rsidR="00214D39" w:rsidRPr="00CC740F">
        <w:rPr>
          <w:rFonts w:asciiTheme="majorBidi" w:hAnsiTheme="majorBidi" w:cstheme="majorBidi" w:hint="cs"/>
          <w:color w:val="000000"/>
          <w:sz w:val="28"/>
          <w:cs/>
        </w:rPr>
        <w:t>ำ</w:t>
      </w:r>
      <w:r w:rsidRPr="00CC740F">
        <w:rPr>
          <w:rFonts w:asciiTheme="majorBidi" w:hAnsiTheme="majorBidi" w:cstheme="majorBidi"/>
          <w:color w:val="000000"/>
          <w:sz w:val="28"/>
          <w:cs/>
        </w:rPr>
        <w:t>กัด ซึ่งเป็นบริษัทย่อยจ</w:t>
      </w:r>
      <w:r w:rsidR="00214D39" w:rsidRPr="00CC740F">
        <w:rPr>
          <w:rFonts w:asciiTheme="majorBidi" w:hAnsiTheme="majorBidi" w:cstheme="majorBidi" w:hint="cs"/>
          <w:color w:val="000000"/>
          <w:sz w:val="28"/>
          <w:cs/>
        </w:rPr>
        <w:t>ำ</w:t>
      </w:r>
      <w:r w:rsidRPr="00CC740F">
        <w:rPr>
          <w:rFonts w:asciiTheme="majorBidi" w:hAnsiTheme="majorBidi" w:cstheme="majorBidi"/>
          <w:color w:val="000000"/>
          <w:sz w:val="28"/>
          <w:cs/>
        </w:rPr>
        <w:t xml:space="preserve">นวนเงินรวม </w:t>
      </w:r>
      <w:r w:rsidR="003D0FDD" w:rsidRPr="00CC740F">
        <w:rPr>
          <w:rFonts w:asciiTheme="majorBidi" w:hAnsiTheme="majorBidi" w:cstheme="majorBidi"/>
          <w:color w:val="000000"/>
          <w:sz w:val="28"/>
        </w:rPr>
        <w:t>40</w:t>
      </w:r>
      <w:r w:rsidRPr="00CC740F">
        <w:rPr>
          <w:rFonts w:asciiTheme="majorBidi" w:hAnsiTheme="majorBidi" w:cstheme="majorBidi"/>
          <w:color w:val="000000"/>
          <w:sz w:val="28"/>
          <w:cs/>
        </w:rPr>
        <w:t xml:space="preserve"> ล้านบาท</w:t>
      </w:r>
      <w:r w:rsidR="00D624AA" w:rsidRPr="00CC740F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1A7D93" w:rsidRPr="00CC740F">
        <w:rPr>
          <w:rFonts w:asciiTheme="majorBidi" w:hAnsiTheme="majorBidi" w:cstheme="majorBidi" w:hint="cs"/>
          <w:color w:val="000000"/>
          <w:sz w:val="28"/>
          <w:cs/>
        </w:rPr>
        <w:t xml:space="preserve">                   </w:t>
      </w:r>
      <w:r w:rsidRPr="00CC740F">
        <w:rPr>
          <w:rFonts w:asciiTheme="majorBidi" w:hAnsiTheme="majorBidi" w:cstheme="majorBidi"/>
          <w:color w:val="000000"/>
          <w:spacing w:val="-4"/>
          <w:sz w:val="28"/>
          <w:cs/>
        </w:rPr>
        <w:t>(</w:t>
      </w:r>
      <w:r w:rsidR="00736C1C" w:rsidRPr="00CC740F">
        <w:rPr>
          <w:rFonts w:asciiTheme="majorBidi" w:hAnsiTheme="majorBidi" w:cstheme="majorBidi"/>
          <w:color w:val="000000"/>
          <w:spacing w:val="-4"/>
          <w:sz w:val="28"/>
        </w:rPr>
        <w:t>31</w:t>
      </w:r>
      <w:r w:rsidRPr="00CC740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ธันวาคม</w:t>
      </w:r>
      <w:r w:rsidR="009E428D" w:rsidRPr="00CC740F">
        <w:rPr>
          <w:rFonts w:asciiTheme="majorBidi" w:hAnsiTheme="majorBidi" w:cstheme="majorBidi" w:hint="cs"/>
          <w:color w:val="000000"/>
          <w:spacing w:val="-4"/>
          <w:sz w:val="28"/>
          <w:cs/>
        </w:rPr>
        <w:t xml:space="preserve"> </w:t>
      </w:r>
      <w:r w:rsidR="00736C1C" w:rsidRPr="00CC740F">
        <w:rPr>
          <w:rFonts w:asciiTheme="majorBidi" w:hAnsiTheme="majorBidi" w:cstheme="majorBidi"/>
          <w:color w:val="000000"/>
          <w:spacing w:val="-4"/>
          <w:sz w:val="28"/>
        </w:rPr>
        <w:t>2566</w:t>
      </w:r>
      <w:r w:rsidRPr="00CC740F">
        <w:rPr>
          <w:rFonts w:asciiTheme="majorBidi" w:hAnsiTheme="majorBidi" w:cstheme="majorBidi"/>
          <w:color w:val="000000"/>
          <w:spacing w:val="-4"/>
          <w:sz w:val="28"/>
        </w:rPr>
        <w:t xml:space="preserve">: </w:t>
      </w:r>
      <w:r w:rsidR="00214D39" w:rsidRPr="00CC740F">
        <w:rPr>
          <w:rFonts w:asciiTheme="majorBidi" w:hAnsiTheme="majorBidi" w:cstheme="majorBidi" w:hint="cs"/>
          <w:color w:val="000000"/>
          <w:spacing w:val="-4"/>
          <w:sz w:val="28"/>
          <w:cs/>
        </w:rPr>
        <w:t>จำ</w:t>
      </w:r>
      <w:r w:rsidRPr="00CC740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นวน </w:t>
      </w:r>
      <w:r w:rsidRPr="00CC740F">
        <w:rPr>
          <w:rFonts w:asciiTheme="majorBidi" w:hAnsiTheme="majorBidi" w:cstheme="majorBidi"/>
          <w:color w:val="000000"/>
          <w:spacing w:val="-4"/>
          <w:sz w:val="28"/>
        </w:rPr>
        <w:t>46</w:t>
      </w:r>
      <w:r w:rsidRPr="00CC740F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ล้านบาท) โดยทั่วไปการค้าประกันนี้มีผลผูกพันต่อผู้ค</w:t>
      </w:r>
      <w:r w:rsidR="00214D39" w:rsidRPr="00CC740F">
        <w:rPr>
          <w:rFonts w:asciiTheme="majorBidi" w:hAnsiTheme="majorBidi" w:cstheme="majorBidi" w:hint="cs"/>
          <w:color w:val="000000"/>
          <w:spacing w:val="-4"/>
          <w:sz w:val="28"/>
          <w:cs/>
        </w:rPr>
        <w:t>้</w:t>
      </w:r>
      <w:r w:rsidR="009E428D" w:rsidRPr="00CC740F">
        <w:rPr>
          <w:rFonts w:asciiTheme="majorBidi" w:hAnsiTheme="majorBidi" w:cstheme="majorBidi" w:hint="cs"/>
          <w:color w:val="000000"/>
          <w:spacing w:val="-4"/>
          <w:sz w:val="28"/>
          <w:cs/>
        </w:rPr>
        <w:t>ำ</w:t>
      </w:r>
      <w:r w:rsidRPr="00CC740F">
        <w:rPr>
          <w:rFonts w:asciiTheme="majorBidi" w:hAnsiTheme="majorBidi" w:cstheme="majorBidi"/>
          <w:color w:val="000000"/>
          <w:spacing w:val="-4"/>
          <w:sz w:val="28"/>
          <w:cs/>
        </w:rPr>
        <w:t>ประกันนานเท่าที่ภาระหนี้สินยังไม่ได้ช</w:t>
      </w:r>
      <w:r w:rsidR="009E428D" w:rsidRPr="00CC740F">
        <w:rPr>
          <w:rFonts w:asciiTheme="majorBidi" w:hAnsiTheme="majorBidi" w:cstheme="majorBidi" w:hint="cs"/>
          <w:color w:val="000000"/>
          <w:spacing w:val="-4"/>
          <w:sz w:val="28"/>
          <w:cs/>
        </w:rPr>
        <w:t>ำ</w:t>
      </w:r>
      <w:r w:rsidRPr="00CC740F">
        <w:rPr>
          <w:rFonts w:asciiTheme="majorBidi" w:hAnsiTheme="majorBidi" w:cstheme="majorBidi"/>
          <w:color w:val="000000"/>
          <w:spacing w:val="-4"/>
          <w:sz w:val="28"/>
          <w:cs/>
        </w:rPr>
        <w:t>ระ</w:t>
      </w:r>
      <w:r w:rsidR="00D624AA" w:rsidRPr="00CC740F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CC740F">
        <w:rPr>
          <w:rFonts w:asciiTheme="majorBidi" w:hAnsiTheme="majorBidi" w:cstheme="majorBidi"/>
          <w:color w:val="000000"/>
          <w:sz w:val="28"/>
          <w:cs/>
        </w:rPr>
        <w:t>โดยบริษัทผู้ได้รับการค</w:t>
      </w:r>
      <w:r w:rsidR="009E428D" w:rsidRPr="00CC740F">
        <w:rPr>
          <w:rFonts w:asciiTheme="majorBidi" w:hAnsiTheme="majorBidi" w:cstheme="majorBidi" w:hint="cs"/>
          <w:color w:val="000000"/>
          <w:sz w:val="28"/>
          <w:cs/>
        </w:rPr>
        <w:t>้ำ</w:t>
      </w:r>
      <w:r w:rsidRPr="00CC740F">
        <w:rPr>
          <w:rFonts w:asciiTheme="majorBidi" w:hAnsiTheme="majorBidi" w:cstheme="majorBidi"/>
          <w:color w:val="000000"/>
          <w:sz w:val="28"/>
          <w:cs/>
        </w:rPr>
        <w:t>ประกัน</w:t>
      </w:r>
    </w:p>
    <w:p w14:paraId="0D966AFA" w14:textId="77777777" w:rsidR="00B23B71" w:rsidRDefault="00B23B7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br w:type="page"/>
      </w:r>
    </w:p>
    <w:p w14:paraId="6B4BE013" w14:textId="2389A536" w:rsidR="008B14DE" w:rsidRPr="00B118B0" w:rsidRDefault="009E4C64" w:rsidP="00F92987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เงินกู้ยืมระยะสั้น</w:t>
      </w:r>
      <w:r w:rsidR="008B14DE" w:rsidRPr="00B118B0">
        <w:rPr>
          <w:rFonts w:asciiTheme="majorBidi" w:hAnsiTheme="majorBidi" w:cstheme="majorBidi"/>
          <w:b/>
          <w:bCs/>
          <w:sz w:val="28"/>
          <w:cs/>
        </w:rPr>
        <w:t>และเงินกู้ยืมระยะยาว</w:t>
      </w:r>
    </w:p>
    <w:p w14:paraId="51E11F07" w14:textId="5537068F" w:rsidR="00F53166" w:rsidRPr="00B118B0" w:rsidRDefault="009E4C64" w:rsidP="00E25A40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เงินกู้ยืมระยะสั้น</w:t>
      </w:r>
      <w:r w:rsidR="006D35AA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และ</w:t>
      </w:r>
      <w:r w:rsidR="008177E6">
        <w:rPr>
          <w:rFonts w:asciiTheme="majorBidi" w:hAnsiTheme="majorBidi" w:cstheme="majorBidi" w:hint="cs"/>
          <w:color w:val="000000"/>
          <w:spacing w:val="-2"/>
          <w:sz w:val="28"/>
          <w:cs/>
        </w:rPr>
        <w:t>เงินกู้ยืม</w:t>
      </w:r>
      <w:r w:rsidR="006D35AA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ระยะยาว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ณ วันที่ 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F5743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E222C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1E222C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18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4"/>
        <w:gridCol w:w="90"/>
        <w:gridCol w:w="992"/>
        <w:gridCol w:w="92"/>
        <w:gridCol w:w="992"/>
        <w:gridCol w:w="91"/>
        <w:gridCol w:w="912"/>
        <w:gridCol w:w="90"/>
        <w:gridCol w:w="887"/>
        <w:gridCol w:w="90"/>
        <w:gridCol w:w="900"/>
        <w:gridCol w:w="90"/>
        <w:gridCol w:w="990"/>
      </w:tblGrid>
      <w:tr w:rsidR="005B4801" w:rsidRPr="00B118B0" w14:paraId="2E5791D0" w14:textId="77777777" w:rsidTr="007D764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1B2085A3" w14:textId="77777777" w:rsidR="005B4801" w:rsidRPr="00B118B0" w:rsidRDefault="005B480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bookmarkStart w:id="7" w:name="_Hlk70918995"/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71BFAA" w14:textId="77777777" w:rsidR="005B4801" w:rsidRPr="00B118B0" w:rsidRDefault="005B4801" w:rsidP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61131" w14:textId="22D333AA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12DDF13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256BE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30EB235E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8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FD103F5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B183938" w14:textId="77777777" w:rsidR="005B4801" w:rsidRPr="00B118B0" w:rsidRDefault="005B480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5F81005" w14:textId="77777777" w:rsidR="005B4801" w:rsidRPr="00B118B0" w:rsidRDefault="005B4801" w:rsidP="003D2FA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bookmarkEnd w:id="7"/>
      <w:tr w:rsidR="00935E58" w:rsidRPr="00B118B0" w14:paraId="33E7C78B" w14:textId="77777777" w:rsidTr="007D7647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956B7A0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9E1705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73EF7" w14:textId="3F54F956" w:rsidR="00935E58" w:rsidRPr="00B118B0" w:rsidRDefault="006B6D1F" w:rsidP="006B6D1F">
            <w:pPr>
              <w:tabs>
                <w:tab w:val="right" w:pos="7200"/>
                <w:tab w:val="right" w:pos="8540"/>
              </w:tabs>
              <w:ind w:right="-2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 w:rsidR="007D764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935E58" w:rsidRPr="00B118B0">
              <w:rPr>
                <w:rFonts w:asciiTheme="majorBidi" w:hAnsiTheme="majorBidi" w:cstheme="majorBidi"/>
                <w:sz w:val="28"/>
              </w:rPr>
              <w:t>(</w:t>
            </w:r>
            <w:r w:rsidR="00935E58" w:rsidRPr="00B118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="00935E58"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4E1F69F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89" w:type="dxa"/>
            <w:gridSpan w:val="3"/>
            <w:tcBorders>
              <w:left w:val="nil"/>
              <w:bottom w:val="single" w:sz="4" w:space="0" w:color="auto"/>
            </w:tcBorders>
          </w:tcPr>
          <w:p w14:paraId="3C9E8DCF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A047487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AC71657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35E58" w:rsidRPr="00B118B0" w14:paraId="3706FE90" w14:textId="77777777" w:rsidTr="007D7647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451FA0D7" w14:textId="77777777" w:rsidR="00935E58" w:rsidRPr="00B118B0" w:rsidRDefault="00935E58" w:rsidP="00935E58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FE5363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E3DF56" w14:textId="3E1ED42D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9F1AE8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right w:val="nil"/>
            </w:tcBorders>
          </w:tcPr>
          <w:p w14:paraId="78FBB49D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FA7218" w14:textId="3F7481A6" w:rsidR="00935E58" w:rsidRPr="00B118B0" w:rsidRDefault="00935E58" w:rsidP="00935E58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55AF8F33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74AD1E47" w14:textId="68E9005F" w:rsidR="00935E58" w:rsidRPr="00B118B0" w:rsidRDefault="009F1AE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7CD01E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</w:tcBorders>
            <w:vAlign w:val="bottom"/>
          </w:tcPr>
          <w:p w14:paraId="2CD03ED8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343150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80F4B24" w14:textId="76CFB1A4" w:rsidR="00935E58" w:rsidRPr="00B118B0" w:rsidRDefault="009F1AE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5718DF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3DED202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935E58" w:rsidRPr="00B118B0" w14:paraId="725C859A" w14:textId="77777777" w:rsidTr="007D7647"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843C09" w14:textId="77777777" w:rsidR="00935E58" w:rsidRPr="00B118B0" w:rsidRDefault="00935E58" w:rsidP="00935E58">
            <w:pPr>
              <w:ind w:right="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0D01D6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650C28" w14:textId="1048E6DC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E222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61FE7DB1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99725E" w14:textId="3D101492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E222C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49B49D0B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73B19" w14:textId="007D1B93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E222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06A3A41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50AC226" w14:textId="4EF9769C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73EF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BB56475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91B9A" w14:textId="758FEB46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1E222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2637402" w14:textId="77777777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F53EA" w14:textId="0E9C59E1" w:rsidR="00935E58" w:rsidRPr="00B118B0" w:rsidRDefault="00935E58" w:rsidP="00935E5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373EF6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D35C4D" w:rsidRPr="000F4E50" w14:paraId="7500DBC2" w14:textId="77777777" w:rsidTr="007D7647">
        <w:tc>
          <w:tcPr>
            <w:tcW w:w="2964" w:type="dxa"/>
            <w:tcBorders>
              <w:top w:val="single" w:sz="4" w:space="0" w:color="auto"/>
              <w:right w:val="nil"/>
            </w:tcBorders>
          </w:tcPr>
          <w:p w14:paraId="408077FA" w14:textId="77777777" w:rsidR="00D35C4D" w:rsidRPr="000F4E50" w:rsidRDefault="00D35C4D" w:rsidP="00D35C4D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0F4E50">
              <w:rPr>
                <w:rFonts w:asciiTheme="majorBidi" w:hAnsiTheme="majorBidi" w:cstheme="majorBidi"/>
                <w:sz w:val="28"/>
                <w:cs/>
              </w:rPr>
              <w:t xml:space="preserve">กิจการที่เกี่ยวข้องกัน </w:t>
            </w:r>
          </w:p>
          <w:p w14:paraId="79AF1353" w14:textId="2E9EC893" w:rsidR="00D35C4D" w:rsidRPr="000F4E50" w:rsidRDefault="00D35C4D" w:rsidP="003E520D">
            <w:pPr>
              <w:ind w:left="358"/>
              <w:rPr>
                <w:rFonts w:asciiTheme="majorBidi" w:hAnsiTheme="majorBidi" w:cstheme="majorBidi"/>
                <w:sz w:val="28"/>
              </w:rPr>
            </w:pPr>
            <w:r w:rsidRPr="000F4E50">
              <w:rPr>
                <w:rFonts w:asciiTheme="majorBidi" w:hAnsiTheme="majorBidi" w:cstheme="majorBidi"/>
                <w:sz w:val="28"/>
              </w:rPr>
              <w:t>(</w:t>
            </w:r>
            <w:r w:rsidRPr="000F4E5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0F4E50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90" w:type="dxa"/>
            <w:tcBorders>
              <w:right w:val="nil"/>
            </w:tcBorders>
          </w:tcPr>
          <w:p w14:paraId="234C2DAC" w14:textId="77777777" w:rsidR="00D35C4D" w:rsidRPr="000F4E50" w:rsidRDefault="00D35C4D" w:rsidP="00D35C4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BA0910" w14:textId="4BDBF18C" w:rsidR="00D35C4D" w:rsidRPr="000F4E50" w:rsidRDefault="00D35C4D" w:rsidP="007D764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4E50">
              <w:rPr>
                <w:rFonts w:asciiTheme="majorBidi" w:hAnsiTheme="majorBidi" w:cstheme="majorBidi"/>
                <w:sz w:val="28"/>
              </w:rPr>
              <w:t xml:space="preserve">0.075 </w:t>
            </w:r>
            <w:r w:rsidR="007E597C">
              <w:rPr>
                <w:rFonts w:asciiTheme="majorBidi" w:hAnsiTheme="majorBidi" w:cstheme="majorBidi"/>
                <w:sz w:val="28"/>
              </w:rPr>
              <w:t>-</w:t>
            </w:r>
            <w:r w:rsidRPr="000F4E50">
              <w:rPr>
                <w:rFonts w:asciiTheme="majorBidi" w:hAnsiTheme="majorBidi" w:cstheme="majorBidi"/>
                <w:sz w:val="28"/>
              </w:rPr>
              <w:t xml:space="preserve"> 7.05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0B76C6D" w14:textId="77777777" w:rsidR="00D35C4D" w:rsidRPr="000F4E50" w:rsidRDefault="00D35C4D" w:rsidP="00D35C4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7F3F0D" w14:textId="340694B1" w:rsidR="00D35C4D" w:rsidRPr="000F4E50" w:rsidRDefault="00D35C4D" w:rsidP="007D764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0F4E50">
              <w:rPr>
                <w:rFonts w:asciiTheme="majorBidi" w:hAnsiTheme="majorBidi" w:cstheme="majorBidi"/>
                <w:sz w:val="28"/>
              </w:rPr>
              <w:t>0.075 - 6.25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1F192EE1" w14:textId="77777777" w:rsidR="00D35C4D" w:rsidRPr="000F4E50" w:rsidRDefault="00D35C4D" w:rsidP="00D35C4D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15EB4E" w14:textId="523526C8" w:rsidR="00D35C4D" w:rsidRPr="000F4E50" w:rsidRDefault="00DB2503" w:rsidP="00D35C4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D2E9AF5" w14:textId="77777777" w:rsidR="00D35C4D" w:rsidRPr="000F4E50" w:rsidRDefault="00D35C4D" w:rsidP="00D35C4D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2311C" w14:textId="544816C8" w:rsidR="00D35C4D" w:rsidRPr="000F4E50" w:rsidRDefault="00D35C4D" w:rsidP="00D35C4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0F4E5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B8E01A5" w14:textId="77777777" w:rsidR="00D35C4D" w:rsidRPr="000F4E50" w:rsidRDefault="00D35C4D" w:rsidP="00D35C4D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C209B9" w14:textId="2026E2A4" w:rsidR="00D35C4D" w:rsidRPr="000F4E50" w:rsidRDefault="00C123FD" w:rsidP="00D35C4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0F4E50">
              <w:rPr>
                <w:rFonts w:asciiTheme="majorBidi" w:hAnsiTheme="majorBidi" w:cstheme="majorBidi" w:hint="eastAsia"/>
                <w:sz w:val="28"/>
              </w:rPr>
              <w:t>82,490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30747B4" w14:textId="77777777" w:rsidR="00D35C4D" w:rsidRPr="000F4E50" w:rsidRDefault="00D35C4D" w:rsidP="00D35C4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D09B816" w14:textId="21F70883" w:rsidR="00D35C4D" w:rsidRPr="000F4E50" w:rsidRDefault="00D35C4D" w:rsidP="00D35C4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0F4E50">
              <w:rPr>
                <w:rFonts w:asciiTheme="majorBidi" w:hAnsiTheme="majorBidi" w:cstheme="majorBidi"/>
                <w:sz w:val="28"/>
              </w:rPr>
              <w:t>81,990</w:t>
            </w:r>
          </w:p>
        </w:tc>
      </w:tr>
      <w:tr w:rsidR="000F4E50" w:rsidRPr="00B118B0" w14:paraId="76CBE354" w14:textId="77777777" w:rsidTr="007D7647">
        <w:tc>
          <w:tcPr>
            <w:tcW w:w="2964" w:type="dxa"/>
            <w:tcBorders>
              <w:right w:val="nil"/>
            </w:tcBorders>
          </w:tcPr>
          <w:p w14:paraId="3D65EC1E" w14:textId="77777777" w:rsidR="000F4E50" w:rsidRDefault="007B28D2" w:rsidP="008C2F90">
            <w:pPr>
              <w:ind w:hanging="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กรรมการของบริษัทย่อย</w:t>
            </w:r>
          </w:p>
          <w:p w14:paraId="4392AD9A" w14:textId="0A2007DA" w:rsidR="00A668F4" w:rsidRPr="006D233B" w:rsidRDefault="00A668F4" w:rsidP="00A668F4">
            <w:pPr>
              <w:ind w:left="358"/>
              <w:rPr>
                <w:rFonts w:asciiTheme="majorBidi" w:hAnsiTheme="majorBidi" w:cstheme="majorBidi"/>
                <w:sz w:val="28"/>
                <w:cs/>
              </w:rPr>
            </w:pPr>
            <w:r w:rsidRPr="000F4E50">
              <w:rPr>
                <w:rFonts w:asciiTheme="majorBidi" w:hAnsiTheme="majorBidi" w:cstheme="majorBidi"/>
                <w:sz w:val="28"/>
              </w:rPr>
              <w:t>(</w:t>
            </w:r>
            <w:r w:rsidRPr="000F4E5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0F4E50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90" w:type="dxa"/>
            <w:tcBorders>
              <w:right w:val="nil"/>
            </w:tcBorders>
          </w:tcPr>
          <w:p w14:paraId="6D1ACC40" w14:textId="77777777" w:rsidR="000F4E50" w:rsidRPr="00B118B0" w:rsidRDefault="000F4E50" w:rsidP="00D35C4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AB540" w14:textId="65DF4535" w:rsidR="000F4E50" w:rsidRPr="00657820" w:rsidRDefault="00B26887" w:rsidP="007D764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6.00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73A837C8" w14:textId="77777777" w:rsidR="000F4E50" w:rsidRPr="00B118B0" w:rsidRDefault="000F4E50" w:rsidP="00D35C4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70E434" w14:textId="782BC918" w:rsidR="000F4E50" w:rsidRPr="00657820" w:rsidRDefault="001E0462" w:rsidP="00B803C9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60EF4BC5" w14:textId="77777777" w:rsidR="000F4E50" w:rsidRPr="00B118B0" w:rsidRDefault="000F4E50" w:rsidP="00D35C4D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ABD33" w14:textId="2F671F16" w:rsidR="000F4E50" w:rsidRDefault="00D23EF6" w:rsidP="00D35C4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379384E" w14:textId="77777777" w:rsidR="000F4E50" w:rsidRPr="00B118B0" w:rsidRDefault="000F4E50" w:rsidP="00D35C4D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71B597" w14:textId="5C1DB613" w:rsidR="000F4E50" w:rsidRPr="00657820" w:rsidRDefault="00DB2503" w:rsidP="00D35C4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15056F9" w14:textId="77777777" w:rsidR="000F4E50" w:rsidRPr="00B118B0" w:rsidRDefault="000F4E50" w:rsidP="00D35C4D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53E43" w14:textId="7ADED48F" w:rsidR="000F4E50" w:rsidRPr="00C123FD" w:rsidRDefault="00DB2503" w:rsidP="00D35C4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9D265D4" w14:textId="77777777" w:rsidR="000F4E50" w:rsidRPr="00B118B0" w:rsidRDefault="000F4E50" w:rsidP="00D35C4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vAlign w:val="bottom"/>
          </w:tcPr>
          <w:p w14:paraId="17997FE3" w14:textId="518D7419" w:rsidR="000F4E50" w:rsidRPr="00657820" w:rsidRDefault="00DB2503" w:rsidP="00D35C4D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97392" w:rsidRPr="00B118B0" w14:paraId="10DFFBD6" w14:textId="77777777" w:rsidTr="007D7647">
        <w:tc>
          <w:tcPr>
            <w:tcW w:w="2964" w:type="dxa"/>
            <w:tcBorders>
              <w:right w:val="nil"/>
            </w:tcBorders>
          </w:tcPr>
          <w:p w14:paraId="5CD675CD" w14:textId="77777777" w:rsidR="00097392" w:rsidRDefault="00097392" w:rsidP="00097392">
            <w:pPr>
              <w:ind w:hanging="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กรรมการของกิจการที่เกี่ยวข้องกัน</w:t>
            </w:r>
          </w:p>
          <w:p w14:paraId="7126877D" w14:textId="2A722F56" w:rsidR="00A668F4" w:rsidRDefault="00A668F4" w:rsidP="00A668F4">
            <w:pPr>
              <w:ind w:left="358"/>
              <w:rPr>
                <w:rFonts w:asciiTheme="majorBidi" w:hAnsiTheme="majorBidi" w:cstheme="majorBidi"/>
                <w:sz w:val="28"/>
                <w:cs/>
              </w:rPr>
            </w:pPr>
            <w:r w:rsidRPr="000F4E50">
              <w:rPr>
                <w:rFonts w:asciiTheme="majorBidi" w:hAnsiTheme="majorBidi" w:cstheme="majorBidi"/>
                <w:sz w:val="28"/>
              </w:rPr>
              <w:t>(</w:t>
            </w:r>
            <w:r w:rsidRPr="000F4E50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0F4E50">
              <w:rPr>
                <w:rFonts w:asciiTheme="majorBidi" w:hAnsiTheme="majorBidi" w:cstheme="majorBidi"/>
                <w:sz w:val="28"/>
              </w:rPr>
              <w:t>4)</w:t>
            </w:r>
          </w:p>
        </w:tc>
        <w:tc>
          <w:tcPr>
            <w:tcW w:w="90" w:type="dxa"/>
            <w:tcBorders>
              <w:right w:val="nil"/>
            </w:tcBorders>
          </w:tcPr>
          <w:p w14:paraId="6E28AB09" w14:textId="77777777" w:rsidR="00097392" w:rsidRPr="00B118B0" w:rsidRDefault="00097392" w:rsidP="0009739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67660" w14:textId="6C765C65" w:rsidR="00097392" w:rsidRDefault="00097392" w:rsidP="007D7647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6.00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29680F54" w14:textId="77777777" w:rsidR="00097392" w:rsidRPr="00B118B0" w:rsidRDefault="00097392" w:rsidP="0009739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0C3D0" w14:textId="13C38442" w:rsidR="00097392" w:rsidRDefault="00097392" w:rsidP="00097392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3C04C22D" w14:textId="77777777" w:rsidR="00097392" w:rsidRPr="00B118B0" w:rsidRDefault="00097392" w:rsidP="0009739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A1A5B" w14:textId="59D95323" w:rsidR="00097392" w:rsidRDefault="00A668F4" w:rsidP="00097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  <w:r w:rsidR="00D23EF6">
              <w:rPr>
                <w:rFonts w:asciiTheme="majorBidi" w:hAnsiTheme="majorBidi" w:cstheme="majorBidi"/>
                <w:sz w:val="28"/>
              </w:rPr>
              <w:t>5</w:t>
            </w:r>
            <w:r w:rsidR="00097392">
              <w:rPr>
                <w:rFonts w:asciiTheme="majorBidi" w:hAnsiTheme="majorBidi" w:cstheme="majorBidi"/>
                <w:sz w:val="28"/>
              </w:rPr>
              <w:t>,</w:t>
            </w:r>
            <w:r w:rsidR="00D23EF6">
              <w:rPr>
                <w:rFonts w:asciiTheme="majorBidi" w:hAnsiTheme="majorBidi" w:cstheme="majorBidi"/>
                <w:sz w:val="28"/>
              </w:rPr>
              <w:t>5</w:t>
            </w:r>
            <w:r w:rsidR="00097392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F1DF03" w14:textId="77777777" w:rsidR="00097392" w:rsidRPr="00B118B0" w:rsidRDefault="00097392" w:rsidP="0009739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55AA5" w14:textId="25ADF313" w:rsidR="00097392" w:rsidRDefault="00097392" w:rsidP="00097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D733CA3" w14:textId="77777777" w:rsidR="00097392" w:rsidRPr="00B118B0" w:rsidRDefault="00097392" w:rsidP="00097392">
            <w:pPr>
              <w:tabs>
                <w:tab w:val="decimal" w:pos="72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EA2B1A" w14:textId="1D52DB2C" w:rsidR="00097392" w:rsidRDefault="00097392" w:rsidP="00097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4A84883E" w14:textId="77777777" w:rsidR="00097392" w:rsidRPr="00B118B0" w:rsidRDefault="00097392" w:rsidP="00097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vAlign w:val="bottom"/>
          </w:tcPr>
          <w:p w14:paraId="596B9FD8" w14:textId="0EAEF477" w:rsidR="00097392" w:rsidRDefault="00097392" w:rsidP="00097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97392" w:rsidRPr="00B118B0" w14:paraId="0060FE84" w14:textId="77777777" w:rsidTr="007D7647">
        <w:tc>
          <w:tcPr>
            <w:tcW w:w="2964" w:type="dxa"/>
            <w:tcBorders>
              <w:right w:val="nil"/>
            </w:tcBorders>
          </w:tcPr>
          <w:p w14:paraId="16C4D823" w14:textId="77777777" w:rsidR="00097392" w:rsidRPr="00B118B0" w:rsidRDefault="00097392" w:rsidP="00097392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บุคคลที่ไม่เกี่ยวข้องกัน</w:t>
            </w:r>
          </w:p>
        </w:tc>
        <w:tc>
          <w:tcPr>
            <w:tcW w:w="90" w:type="dxa"/>
            <w:tcBorders>
              <w:right w:val="nil"/>
            </w:tcBorders>
          </w:tcPr>
          <w:p w14:paraId="61B4D5DA" w14:textId="77777777" w:rsidR="00097392" w:rsidRPr="00B118B0" w:rsidRDefault="00097392" w:rsidP="0009739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8248EF" w14:textId="54E63C53" w:rsidR="00097392" w:rsidRPr="00B118B0" w:rsidRDefault="00097392" w:rsidP="007D764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4.00</w:t>
            </w:r>
            <w:r>
              <w:rPr>
                <w:rFonts w:asciiTheme="majorBidi" w:hAnsiTheme="majorBidi" w:cstheme="majorBidi"/>
                <w:sz w:val="28"/>
              </w:rPr>
              <w:t xml:space="preserve"> - 6.00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ED6A637" w14:textId="77777777" w:rsidR="00097392" w:rsidRPr="00B118B0" w:rsidRDefault="00097392" w:rsidP="0009739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68FEB3F5" w14:textId="27E00389" w:rsidR="00097392" w:rsidRPr="00B118B0" w:rsidRDefault="00097392" w:rsidP="00097392">
            <w:pPr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4.00</w:t>
            </w:r>
            <w:r>
              <w:rPr>
                <w:rFonts w:asciiTheme="majorBidi" w:hAnsiTheme="majorBidi" w:cstheme="majorBidi"/>
                <w:sz w:val="28"/>
              </w:rPr>
              <w:t xml:space="preserve"> - 6.00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74EDD1CF" w14:textId="77777777" w:rsidR="00097392" w:rsidRPr="00B118B0" w:rsidRDefault="00097392" w:rsidP="0009739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729D9" w14:textId="608EDBA6" w:rsidR="00097392" w:rsidRPr="00B118B0" w:rsidRDefault="00097392" w:rsidP="00097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</w:t>
            </w:r>
            <w:r w:rsidRPr="00C123FD">
              <w:rPr>
                <w:rFonts w:asciiTheme="majorBidi" w:hAnsiTheme="majorBidi" w:cstheme="majorBidi" w:hint="eastAsia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C123FD">
              <w:rPr>
                <w:rFonts w:asciiTheme="majorBidi" w:hAnsiTheme="majorBidi" w:cstheme="majorBidi" w:hint="eastAsia"/>
                <w:sz w:val="28"/>
              </w:rPr>
              <w:t>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EC0207" w14:textId="77777777" w:rsidR="00097392" w:rsidRPr="00B118B0" w:rsidRDefault="00097392" w:rsidP="0009739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54DEE" w14:textId="266ECA41" w:rsidR="00097392" w:rsidRPr="00B118B0" w:rsidRDefault="00097392" w:rsidP="00097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96,913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12BE395" w14:textId="77777777" w:rsidR="00097392" w:rsidRPr="00B118B0" w:rsidRDefault="00097392" w:rsidP="0009739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630EA3" w14:textId="46A482FE" w:rsidR="00097392" w:rsidRPr="00B118B0" w:rsidRDefault="00097392" w:rsidP="00097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E40F79C" w14:textId="77777777" w:rsidR="00097392" w:rsidRPr="00B118B0" w:rsidRDefault="00097392" w:rsidP="00097392">
            <w:pPr>
              <w:ind w:right="8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2849301" w14:textId="48015310" w:rsidR="00097392" w:rsidRPr="00B118B0" w:rsidRDefault="00097392" w:rsidP="00097392">
            <w:pPr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97392" w:rsidRPr="00B118B0" w14:paraId="2011AC17" w14:textId="77777777" w:rsidTr="007D7647">
        <w:tc>
          <w:tcPr>
            <w:tcW w:w="2964" w:type="dxa"/>
            <w:tcBorders>
              <w:left w:val="nil"/>
              <w:bottom w:val="nil"/>
              <w:right w:val="nil"/>
            </w:tcBorders>
          </w:tcPr>
          <w:p w14:paraId="7EF73A2A" w14:textId="77777777" w:rsidR="00097392" w:rsidRPr="00B118B0" w:rsidRDefault="00097392" w:rsidP="00097392">
            <w:pPr>
              <w:ind w:hanging="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รวมเงินกู้ยืมระยะสั้น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0EAA96C" w14:textId="77777777" w:rsidR="00097392" w:rsidRPr="00B118B0" w:rsidRDefault="00097392" w:rsidP="0009739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9899E0" w14:textId="717CEF06" w:rsidR="00097392" w:rsidRPr="00B118B0" w:rsidRDefault="00097392" w:rsidP="0009739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4C463CE5" w14:textId="77777777" w:rsidR="00097392" w:rsidRPr="00B118B0" w:rsidRDefault="00097392" w:rsidP="0009739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9AB07A" w14:textId="77777777" w:rsidR="00097392" w:rsidRPr="00B118B0" w:rsidRDefault="00097392" w:rsidP="0009739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7D298822" w14:textId="77777777" w:rsidR="00097392" w:rsidRPr="00B118B0" w:rsidRDefault="00097392" w:rsidP="00097392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0885AC" w14:textId="778254EC" w:rsidR="00097392" w:rsidRPr="00B118B0" w:rsidRDefault="00097392" w:rsidP="00097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123FD">
              <w:rPr>
                <w:rFonts w:asciiTheme="majorBidi" w:hAnsiTheme="majorBidi" w:cstheme="majorBidi" w:hint="eastAsia"/>
                <w:b/>
                <w:bCs/>
                <w:sz w:val="28"/>
              </w:rPr>
              <w:t>126,913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AA17260" w14:textId="77777777" w:rsidR="00097392" w:rsidRPr="00B118B0" w:rsidRDefault="00097392" w:rsidP="00097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FA9131" w14:textId="7999B74B" w:rsidR="00097392" w:rsidRPr="00B118B0" w:rsidRDefault="00097392" w:rsidP="00097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96,913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326D203" w14:textId="77777777" w:rsidR="00097392" w:rsidRPr="00B118B0" w:rsidRDefault="00097392" w:rsidP="00097392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C5FBCD" w14:textId="1DD737F9" w:rsidR="00097392" w:rsidRPr="00B118B0" w:rsidRDefault="00097392" w:rsidP="00097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123FD">
              <w:rPr>
                <w:rFonts w:asciiTheme="majorBidi" w:hAnsiTheme="majorBidi" w:cstheme="majorBidi" w:hint="eastAsia"/>
                <w:b/>
                <w:bCs/>
                <w:sz w:val="28"/>
              </w:rPr>
              <w:t>82,490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109489" w14:textId="77777777" w:rsidR="00097392" w:rsidRPr="00B118B0" w:rsidRDefault="00097392" w:rsidP="00097392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94FDBD" w14:textId="20C8A3F5" w:rsidR="00097392" w:rsidRPr="00B118B0" w:rsidRDefault="00097392" w:rsidP="00097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</w:rPr>
              <w:t>81,990</w:t>
            </w:r>
          </w:p>
        </w:tc>
      </w:tr>
      <w:tr w:rsidR="00097392" w:rsidRPr="00B118B0" w14:paraId="4AC47628" w14:textId="77777777" w:rsidTr="007D764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635E126F" w14:textId="77777777" w:rsidR="00097392" w:rsidRPr="00B118B0" w:rsidRDefault="00097392" w:rsidP="0009739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F616B9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28E59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51ABCFB0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B673B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32C42989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8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A7A4436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97A47C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78DECDB" w14:textId="77777777" w:rsidR="00097392" w:rsidRPr="00B118B0" w:rsidRDefault="00097392" w:rsidP="00097392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097392" w:rsidRPr="00B118B0" w14:paraId="4D985DC7" w14:textId="77777777" w:rsidTr="007D7647"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14:paraId="40D25BD4" w14:textId="77777777" w:rsidR="00097392" w:rsidRPr="00B118B0" w:rsidRDefault="00097392" w:rsidP="0009739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19A1CA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B10E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14:paraId="2B75246E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3483B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</w:tcPr>
          <w:p w14:paraId="40F6E915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8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B58A8D0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35119C3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95644C1" w14:textId="77777777" w:rsidR="00097392" w:rsidRPr="00B118B0" w:rsidRDefault="00097392" w:rsidP="00097392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97392" w:rsidRPr="00B118B0" w14:paraId="0B37D2E6" w14:textId="77777777" w:rsidTr="007D7647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695287F0" w14:textId="77777777" w:rsidR="00097392" w:rsidRPr="00B118B0" w:rsidRDefault="00097392" w:rsidP="000973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35EA91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747121" w14:textId="1873671A" w:rsidR="00097392" w:rsidRPr="00B118B0" w:rsidRDefault="007D7647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097392" w:rsidRPr="00B118B0">
              <w:rPr>
                <w:rFonts w:asciiTheme="majorBidi" w:hAnsiTheme="majorBidi" w:cstheme="majorBidi"/>
                <w:sz w:val="28"/>
              </w:rPr>
              <w:t>(</w:t>
            </w:r>
            <w:r w:rsidR="00097392" w:rsidRPr="00B118B0">
              <w:rPr>
                <w:rFonts w:asciiTheme="majorBidi" w:hAnsiTheme="majorBidi" w:cstheme="majorBidi"/>
                <w:sz w:val="28"/>
                <w:cs/>
              </w:rPr>
              <w:t>ร้อยละต่อปี</w:t>
            </w:r>
            <w:r w:rsidR="00097392" w:rsidRPr="00B118B0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2F24B829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89" w:type="dxa"/>
            <w:gridSpan w:val="3"/>
            <w:tcBorders>
              <w:left w:val="nil"/>
              <w:bottom w:val="single" w:sz="4" w:space="0" w:color="auto"/>
            </w:tcBorders>
          </w:tcPr>
          <w:p w14:paraId="2EB9C713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16F700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0E7F56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97392" w:rsidRPr="00B118B0" w14:paraId="2842D77A" w14:textId="77777777" w:rsidTr="007D7647">
        <w:tc>
          <w:tcPr>
            <w:tcW w:w="2964" w:type="dxa"/>
            <w:tcBorders>
              <w:top w:val="nil"/>
              <w:left w:val="nil"/>
              <w:right w:val="nil"/>
            </w:tcBorders>
          </w:tcPr>
          <w:p w14:paraId="77A26E0F" w14:textId="77777777" w:rsidR="00097392" w:rsidRPr="00B118B0" w:rsidRDefault="00097392" w:rsidP="0009739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D65319B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ind w:lef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20CECC" w14:textId="547EAF15" w:rsidR="00097392" w:rsidRPr="00B118B0" w:rsidRDefault="00097392" w:rsidP="00097392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2" w:type="dxa"/>
            <w:tcBorders>
              <w:top w:val="single" w:sz="4" w:space="0" w:color="auto"/>
              <w:left w:val="nil"/>
              <w:right w:val="nil"/>
            </w:tcBorders>
          </w:tcPr>
          <w:p w14:paraId="1CAA2148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2CE067" w14:textId="5238B5F3" w:rsidR="00097392" w:rsidRPr="00B118B0" w:rsidRDefault="00097392" w:rsidP="00097392">
            <w:pPr>
              <w:tabs>
                <w:tab w:val="right" w:pos="7200"/>
                <w:tab w:val="right" w:pos="8540"/>
              </w:tabs>
              <w:ind w:left="-90"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3AA981C5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  <w:vAlign w:val="bottom"/>
          </w:tcPr>
          <w:p w14:paraId="13E43ECE" w14:textId="49507D39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4A2F51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</w:tcBorders>
            <w:vAlign w:val="bottom"/>
          </w:tcPr>
          <w:p w14:paraId="5705FF08" w14:textId="1CC5F17F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15B01F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712636A" w14:textId="67884A26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7C9E4A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2D17358" w14:textId="2F7D13CD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097392" w:rsidRPr="00B118B0" w14:paraId="069E91D4" w14:textId="77777777" w:rsidTr="007D7647">
        <w:tc>
          <w:tcPr>
            <w:tcW w:w="29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13B5D" w14:textId="1276A915" w:rsidR="00097392" w:rsidRPr="00B118B0" w:rsidRDefault="00097392" w:rsidP="00097392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เงินกู้ยืมระยะยาวจาก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5F22AB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C1E9B0" w14:textId="39E4EA6D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182EF09D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16B2F" w14:textId="3B799424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14:paraId="0C09D41A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1A9DBE" w14:textId="20A34C59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2279FC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DAE8B0A" w14:textId="0830925D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C18FE4F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E10A52" w14:textId="7C3967E3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55BBA9" w14:textId="77777777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D345D" w14:textId="512C4749" w:rsidR="00097392" w:rsidRPr="00B118B0" w:rsidRDefault="00097392" w:rsidP="0009739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097392" w:rsidRPr="00B118B0" w14:paraId="6AA71806" w14:textId="77777777" w:rsidTr="007D7647">
        <w:tc>
          <w:tcPr>
            <w:tcW w:w="2964" w:type="dxa"/>
            <w:tcBorders>
              <w:top w:val="single" w:sz="4" w:space="0" w:color="auto"/>
              <w:right w:val="nil"/>
            </w:tcBorders>
          </w:tcPr>
          <w:p w14:paraId="4295E217" w14:textId="77777777" w:rsidR="00097392" w:rsidRPr="00817809" w:rsidRDefault="00097392" w:rsidP="00097392">
            <w:pPr>
              <w:ind w:hanging="6"/>
              <w:rPr>
                <w:rFonts w:asciiTheme="majorBidi" w:hAnsiTheme="majorBidi" w:cstheme="majorBidi"/>
                <w:sz w:val="28"/>
              </w:rPr>
            </w:pPr>
            <w:r w:rsidRPr="00817809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817809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  <w:r w:rsidRPr="0081780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17809">
              <w:rPr>
                <w:rFonts w:asciiTheme="majorBidi" w:hAnsiTheme="majorBidi" w:cstheme="majorBidi"/>
                <w:sz w:val="28"/>
                <w:cs/>
              </w:rPr>
              <w:t>ผู้ถือหุ้นร่วม</w:t>
            </w:r>
            <w:r w:rsidRPr="00817809">
              <w:rPr>
                <w:rFonts w:asciiTheme="majorBidi" w:hAnsiTheme="majorBidi" w:cstheme="majorBidi" w:hint="cs"/>
                <w:sz w:val="28"/>
                <w:cs/>
              </w:rPr>
              <w:t>กัน</w:t>
            </w:r>
          </w:p>
          <w:p w14:paraId="0C4D34C8" w14:textId="4CA52597" w:rsidR="00097392" w:rsidRPr="00B118B0" w:rsidRDefault="00097392" w:rsidP="00097392">
            <w:pPr>
              <w:tabs>
                <w:tab w:val="left" w:pos="369"/>
              </w:tabs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81780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817809">
              <w:rPr>
                <w:rFonts w:asciiTheme="majorBidi" w:hAnsiTheme="majorBidi" w:cstheme="majorBidi"/>
                <w:sz w:val="28"/>
              </w:rPr>
              <w:t>(</w:t>
            </w:r>
            <w:r w:rsidRPr="00817809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817809">
              <w:rPr>
                <w:rFonts w:asciiTheme="majorBidi" w:hAnsiTheme="majorBidi" w:cstheme="majorBidi"/>
                <w:sz w:val="28"/>
              </w:rPr>
              <w:t>4</w:t>
            </w:r>
            <w:r w:rsidRPr="00817809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08EE8A11" w14:textId="77777777" w:rsidR="00097392" w:rsidRPr="00B118B0" w:rsidRDefault="00097392" w:rsidP="0009739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336480" w14:textId="01F6F18F" w:rsidR="00097392" w:rsidRPr="00B118B0" w:rsidRDefault="00097392" w:rsidP="00097392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48A3506D" w14:textId="77777777" w:rsidR="00097392" w:rsidRPr="00B118B0" w:rsidRDefault="00097392" w:rsidP="0009739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513BD7" w14:textId="745C2AC0" w:rsidR="00097392" w:rsidRPr="00B118B0" w:rsidRDefault="00097392" w:rsidP="00097392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7.00</w:t>
            </w: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13718392" w14:textId="77777777" w:rsidR="00097392" w:rsidRPr="00B118B0" w:rsidRDefault="00097392" w:rsidP="0009739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D13110" w14:textId="2D60AA32" w:rsidR="00097392" w:rsidRPr="00B118B0" w:rsidRDefault="00097392" w:rsidP="00097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D2F37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 w:rsidRPr="004D2F37">
              <w:rPr>
                <w:rFonts w:asciiTheme="majorBidi" w:hAnsiTheme="majorBidi" w:cstheme="majorBidi"/>
                <w:sz w:val="28"/>
              </w:rPr>
              <w:t>4,053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53EF0D" w14:textId="77777777" w:rsidR="00097392" w:rsidRPr="00B118B0" w:rsidRDefault="00097392" w:rsidP="0009739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06C76C" w14:textId="07A6BF45" w:rsidR="00097392" w:rsidRPr="00B118B0" w:rsidRDefault="00097392" w:rsidP="00097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D2F37">
              <w:rPr>
                <w:rFonts w:asciiTheme="majorBidi" w:hAnsiTheme="majorBidi" w:cstheme="majorBidi"/>
                <w:sz w:val="28"/>
              </w:rPr>
              <w:t>144,053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A1D642F" w14:textId="77777777" w:rsidR="00097392" w:rsidRPr="00B118B0" w:rsidRDefault="00097392" w:rsidP="0009739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9932EC" w14:textId="74486A5B" w:rsidR="00097392" w:rsidRPr="00B118B0" w:rsidRDefault="00097392" w:rsidP="00097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4434506" w14:textId="77777777" w:rsidR="00097392" w:rsidRPr="00B118B0" w:rsidRDefault="00097392" w:rsidP="00097392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3BBE759" w14:textId="65F65FB5" w:rsidR="00097392" w:rsidRPr="00B118B0" w:rsidRDefault="00097392" w:rsidP="00097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97392" w:rsidRPr="00B118B0" w14:paraId="5788FBAC" w14:textId="77777777" w:rsidTr="007D7647">
        <w:tc>
          <w:tcPr>
            <w:tcW w:w="2964" w:type="dxa"/>
            <w:tcBorders>
              <w:right w:val="nil"/>
            </w:tcBorders>
          </w:tcPr>
          <w:p w14:paraId="2CB72772" w14:textId="316D379C" w:rsidR="00097392" w:rsidRDefault="00097392" w:rsidP="00097392">
            <w:pPr>
              <w:tabs>
                <w:tab w:val="left" w:pos="369"/>
              </w:tabs>
              <w:ind w:hanging="6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E2965">
              <w:rPr>
                <w:rFonts w:asciiTheme="majorBidi" w:hAnsiTheme="majorBidi" w:cstheme="majorBidi"/>
                <w:sz w:val="28"/>
              </w:rPr>
              <w:t>:</w:t>
            </w:r>
            <w:r w:rsidRPr="006E296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  <w:p w14:paraId="572683AB" w14:textId="3EF65321" w:rsidR="00097392" w:rsidRPr="00B118B0" w:rsidRDefault="00097392" w:rsidP="00097392">
            <w:pPr>
              <w:ind w:hanging="6"/>
              <w:rPr>
                <w:rFonts w:asciiTheme="majorBidi" w:hAnsiTheme="majorBidi" w:cstheme="majorBidi"/>
                <w:sz w:val="28"/>
                <w:cs/>
              </w:rPr>
            </w:pPr>
            <w:r w:rsidRPr="0081780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817809">
              <w:rPr>
                <w:rFonts w:asciiTheme="majorBidi" w:hAnsiTheme="majorBidi" w:cstheme="majorBidi"/>
                <w:sz w:val="28"/>
              </w:rPr>
              <w:t>(</w:t>
            </w:r>
            <w:r w:rsidRPr="00817809">
              <w:rPr>
                <w:rFonts w:asciiTheme="majorBidi" w:hAnsiTheme="majorBidi" w:cstheme="majorBidi"/>
                <w:sz w:val="28"/>
                <w:cs/>
              </w:rPr>
              <w:t xml:space="preserve">ดูหมายเหตุข้อ </w:t>
            </w:r>
            <w:r w:rsidRPr="00817809">
              <w:rPr>
                <w:rFonts w:asciiTheme="majorBidi" w:hAnsiTheme="majorBidi" w:cstheme="majorBidi"/>
                <w:sz w:val="28"/>
              </w:rPr>
              <w:t>4</w:t>
            </w:r>
            <w:r w:rsidRPr="00817809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90" w:type="dxa"/>
            <w:tcBorders>
              <w:right w:val="nil"/>
            </w:tcBorders>
          </w:tcPr>
          <w:p w14:paraId="7B9627CF" w14:textId="77777777" w:rsidR="00097392" w:rsidRPr="00B118B0" w:rsidRDefault="00097392" w:rsidP="0009739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823798" w14:textId="77777777" w:rsidR="00097392" w:rsidRPr="00B118B0" w:rsidRDefault="00097392" w:rsidP="0009739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" w:type="dxa"/>
            <w:tcBorders>
              <w:left w:val="nil"/>
              <w:right w:val="nil"/>
            </w:tcBorders>
          </w:tcPr>
          <w:p w14:paraId="009BA4C1" w14:textId="77777777" w:rsidR="00097392" w:rsidRPr="00B118B0" w:rsidRDefault="00097392" w:rsidP="0009739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C2E1E" w14:textId="77777777" w:rsidR="00097392" w:rsidRPr="00B118B0" w:rsidRDefault="00097392" w:rsidP="0009739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</w:tcPr>
          <w:p w14:paraId="645222F8" w14:textId="77777777" w:rsidR="00097392" w:rsidRPr="00B118B0" w:rsidRDefault="00097392" w:rsidP="0009739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46307" w14:textId="4910FF3F" w:rsidR="00097392" w:rsidRPr="00B118B0" w:rsidRDefault="00097392" w:rsidP="00097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D2F37">
              <w:rPr>
                <w:rFonts w:asciiTheme="majorBidi" w:hAnsiTheme="majorBidi" w:cstheme="majorBidi"/>
                <w:sz w:val="28"/>
              </w:rPr>
              <w:t>(1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 w:rsidRPr="004D2F37">
              <w:rPr>
                <w:rFonts w:asciiTheme="majorBidi" w:hAnsiTheme="majorBidi" w:cstheme="majorBidi"/>
                <w:sz w:val="28"/>
              </w:rPr>
              <w:t>4,053)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27E2B4" w14:textId="77777777" w:rsidR="00097392" w:rsidRPr="00B118B0" w:rsidRDefault="00097392" w:rsidP="0009739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0E118" w14:textId="7BF6BEA6" w:rsidR="00097392" w:rsidRPr="00B118B0" w:rsidRDefault="00097392" w:rsidP="00097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4D2F37">
              <w:rPr>
                <w:rFonts w:asciiTheme="majorBidi" w:hAnsiTheme="majorBidi" w:cstheme="majorBidi"/>
                <w:sz w:val="28"/>
              </w:rPr>
              <w:t>(144,053)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38170E" w14:textId="77777777" w:rsidR="00097392" w:rsidRPr="00B118B0" w:rsidRDefault="00097392" w:rsidP="00097392">
            <w:pPr>
              <w:tabs>
                <w:tab w:val="decimal" w:pos="72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95CE9" w14:textId="19252749" w:rsidR="00097392" w:rsidRPr="00B118B0" w:rsidRDefault="00097392" w:rsidP="00097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0DCE34FC" w14:textId="77777777" w:rsidR="00097392" w:rsidRPr="00B118B0" w:rsidRDefault="00097392" w:rsidP="00097392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  <w:vAlign w:val="bottom"/>
          </w:tcPr>
          <w:p w14:paraId="3AD34EF6" w14:textId="369AB405" w:rsidR="00097392" w:rsidRPr="00B118B0" w:rsidRDefault="00097392" w:rsidP="00097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97392" w:rsidRPr="00B118B0" w14:paraId="574E854E" w14:textId="77777777" w:rsidTr="007D7647">
        <w:tc>
          <w:tcPr>
            <w:tcW w:w="2964" w:type="dxa"/>
            <w:tcBorders>
              <w:left w:val="nil"/>
              <w:bottom w:val="nil"/>
              <w:right w:val="nil"/>
            </w:tcBorders>
          </w:tcPr>
          <w:p w14:paraId="7E94AAD9" w14:textId="3D0B32D0" w:rsidR="00097392" w:rsidRPr="00B118B0" w:rsidRDefault="00097392" w:rsidP="00097392">
            <w:pPr>
              <w:ind w:hanging="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รวมเงินกู้ยืมระยะยาว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-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6B4025" w14:textId="77777777" w:rsidR="00097392" w:rsidRPr="00B118B0" w:rsidRDefault="00097392" w:rsidP="0009739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8898D8" w14:textId="77777777" w:rsidR="00097392" w:rsidRPr="00B118B0" w:rsidRDefault="00097392" w:rsidP="0009739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" w:type="dxa"/>
            <w:tcBorders>
              <w:left w:val="nil"/>
              <w:bottom w:val="nil"/>
              <w:right w:val="nil"/>
            </w:tcBorders>
          </w:tcPr>
          <w:p w14:paraId="545C624C" w14:textId="77777777" w:rsidR="00097392" w:rsidRPr="00B118B0" w:rsidRDefault="00097392" w:rsidP="0009739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33D08D" w14:textId="77777777" w:rsidR="00097392" w:rsidRPr="00B118B0" w:rsidRDefault="00097392" w:rsidP="00097392">
            <w:pPr>
              <w:tabs>
                <w:tab w:val="decimal" w:pos="44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</w:tcPr>
          <w:p w14:paraId="19D4B45A" w14:textId="77777777" w:rsidR="00097392" w:rsidRPr="00B118B0" w:rsidRDefault="00097392" w:rsidP="00097392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178F61" w14:textId="041C6E2D" w:rsidR="00097392" w:rsidRPr="00B118B0" w:rsidRDefault="00097392" w:rsidP="00097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D2F3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2E435EE" w14:textId="77777777" w:rsidR="00097392" w:rsidRPr="00B118B0" w:rsidRDefault="00097392" w:rsidP="00097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F5E66B" w14:textId="559A3833" w:rsidR="00097392" w:rsidRPr="00B118B0" w:rsidRDefault="00097392" w:rsidP="00097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D2F3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F95738E" w14:textId="77777777" w:rsidR="00097392" w:rsidRPr="00B118B0" w:rsidRDefault="00097392" w:rsidP="00097392">
            <w:pPr>
              <w:tabs>
                <w:tab w:val="decimal" w:pos="72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7F02E0" w14:textId="4160E9AC" w:rsidR="00097392" w:rsidRPr="00B118B0" w:rsidRDefault="00097392" w:rsidP="00097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9E219E" w14:textId="77777777" w:rsidR="00097392" w:rsidRPr="00B118B0" w:rsidRDefault="00097392" w:rsidP="00097392">
            <w:pPr>
              <w:tabs>
                <w:tab w:val="decimal" w:pos="722"/>
              </w:tabs>
              <w:ind w:right="8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7C86DC" w14:textId="15686CAD" w:rsidR="00097392" w:rsidRPr="00B118B0" w:rsidRDefault="00097392" w:rsidP="00097392">
            <w:pPr>
              <w:tabs>
                <w:tab w:val="decimal" w:pos="722"/>
              </w:tabs>
              <w:ind w:right="8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34D7AB33" w14:textId="73C2E845" w:rsidR="00043091" w:rsidRDefault="00043091" w:rsidP="003C473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lang w:val="en-GB"/>
        </w:rPr>
      </w:pPr>
    </w:p>
    <w:p w14:paraId="17558F29" w14:textId="77777777" w:rsidR="00043091" w:rsidRDefault="0004309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lang w:val="en-GB"/>
        </w:rPr>
        <w:br w:type="page"/>
      </w:r>
    </w:p>
    <w:p w14:paraId="6FDE3145" w14:textId="5B14D4C4" w:rsidR="00F53166" w:rsidRPr="00D2689D" w:rsidRDefault="009E4C64" w:rsidP="00F92987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D2689D">
        <w:rPr>
          <w:rFonts w:asciiTheme="majorBidi" w:hAnsiTheme="majorBidi" w:cstheme="majorBidi"/>
          <w:b/>
          <w:bCs/>
          <w:sz w:val="28"/>
          <w:cs/>
        </w:rPr>
        <w:t>ประมาณการหนี้สิน</w:t>
      </w:r>
      <w:r w:rsidR="003528DC" w:rsidRPr="00D2689D">
        <w:rPr>
          <w:rFonts w:asciiTheme="majorBidi" w:hAnsiTheme="majorBidi" w:cstheme="majorBidi"/>
          <w:b/>
          <w:bCs/>
          <w:sz w:val="28"/>
          <w:cs/>
        </w:rPr>
        <w:t>ไม่หมุนเวียนสำหรับ</w:t>
      </w:r>
      <w:r w:rsidRPr="00D2689D">
        <w:rPr>
          <w:rFonts w:asciiTheme="majorBidi" w:hAnsiTheme="majorBidi" w:cstheme="majorBidi"/>
          <w:b/>
          <w:bCs/>
          <w:sz w:val="28"/>
          <w:cs/>
        </w:rPr>
        <w:t>ผลประโยชน์พนักงาน</w:t>
      </w:r>
    </w:p>
    <w:p w14:paraId="6F860549" w14:textId="2911ABE4" w:rsidR="00F53166" w:rsidRPr="00D2689D" w:rsidRDefault="009D4F4B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044627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3F490F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.1</w:t>
      </w:r>
      <w:r w:rsidR="002A52F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ประมาณการหนี้สิน</w:t>
      </w:r>
      <w:r w:rsidR="003528DC" w:rsidRPr="00D2689D">
        <w:rPr>
          <w:rFonts w:asciiTheme="majorBidi" w:hAnsiTheme="majorBidi" w:cstheme="majorBidi"/>
          <w:sz w:val="28"/>
          <w:cs/>
        </w:rPr>
        <w:t>ไม่หมุนเวียนสำหรับ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>ผลประโยชน์พนักงาน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ณ วันที่ </w:t>
      </w:r>
      <w:r w:rsidR="00F80137" w:rsidRPr="00D2689D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F1AE8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80137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F1AE8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="002654C4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B54F0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="00F80137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และวันที่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</w:rPr>
        <w:t>31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ธันวาคม 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E43A6D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="009E4C64" w:rsidRPr="00D2689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ประกอบด้วย</w:t>
      </w:r>
    </w:p>
    <w:tbl>
      <w:tblPr>
        <w:tblW w:w="9152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32"/>
        <w:gridCol w:w="90"/>
        <w:gridCol w:w="1170"/>
        <w:gridCol w:w="180"/>
        <w:gridCol w:w="1170"/>
        <w:gridCol w:w="90"/>
        <w:gridCol w:w="1170"/>
      </w:tblGrid>
      <w:tr w:rsidR="00862494" w:rsidRPr="00D2689D" w14:paraId="33C2621D" w14:textId="77777777" w:rsidTr="00D957A4">
        <w:trPr>
          <w:cantSplit/>
          <w:trHeight w:val="1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0C977" w14:textId="77777777" w:rsidR="00862494" w:rsidRPr="00D2689D" w:rsidRDefault="00862494" w:rsidP="00862494">
            <w:pPr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AF43A1" w14:textId="03849FAA" w:rsidR="00862494" w:rsidRPr="00D2689D" w:rsidRDefault="00862494" w:rsidP="0086249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D2689D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D2689D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D2689D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D2689D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862494" w:rsidRPr="00D2689D" w14:paraId="3B2B7BF5" w14:textId="6FAF7FF1" w:rsidTr="00D957A4">
        <w:trPr>
          <w:cantSplit/>
          <w:trHeight w:val="16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CDC18" w14:textId="77777777" w:rsidR="00862494" w:rsidRPr="00D2689D" w:rsidRDefault="00862494" w:rsidP="00862494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ab/>
            </w:r>
          </w:p>
        </w:tc>
        <w:tc>
          <w:tcPr>
            <w:tcW w:w="24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C321D9" w14:textId="067AE721" w:rsidR="00862494" w:rsidRPr="00D2689D" w:rsidRDefault="00862494" w:rsidP="00862494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A132E73" w14:textId="77777777" w:rsidR="00862494" w:rsidRPr="00D2689D" w:rsidRDefault="00862494" w:rsidP="008624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C39DC" w14:textId="57F936B9" w:rsidR="00862494" w:rsidRPr="00D2689D" w:rsidRDefault="00862494" w:rsidP="00862494">
            <w:pPr>
              <w:tabs>
                <w:tab w:val="left" w:pos="543"/>
                <w:tab w:val="center" w:pos="1126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20B1A" w:rsidRPr="00D2689D" w14:paraId="6999337E" w14:textId="77777777" w:rsidTr="002126BB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4704B" w14:textId="77777777" w:rsidR="00420B1A" w:rsidRPr="00D2689D" w:rsidRDefault="00420B1A" w:rsidP="00420B1A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740DE39" w14:textId="604CD418" w:rsidR="00420B1A" w:rsidRPr="00D2689D" w:rsidRDefault="00C149B7" w:rsidP="00420B1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</w:t>
            </w:r>
            <w:r w:rsidR="009F1AE8">
              <w:rPr>
                <w:rFonts w:asciiTheme="majorBidi" w:hAnsiTheme="majorBidi" w:cstheme="majorBidi"/>
                <w:sz w:val="28"/>
              </w:rPr>
              <w:t>0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9F1AE8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BBB900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F9A93A" w14:textId="43386D09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31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65F05E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745202" w14:textId="442E1130" w:rsidR="00420B1A" w:rsidRPr="00D2689D" w:rsidRDefault="009F1AE8" w:rsidP="00420B1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6CA4D2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B5B357" w14:textId="78F52599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31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420B1A" w:rsidRPr="00D2689D" w14:paraId="218986ED" w14:textId="77777777" w:rsidTr="002126BB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65F14" w14:textId="77777777" w:rsidR="00420B1A" w:rsidRPr="00D2689D" w:rsidRDefault="00420B1A" w:rsidP="00420B1A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4970D" w14:textId="66810A86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6D06E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B900BE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A62B7" w14:textId="2B8EF02D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693DD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A4DB2E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E70B5" w14:textId="2FFA6733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1C141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89234F" w14:textId="7777777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1BD86" w14:textId="2C783487" w:rsidR="00420B1A" w:rsidRPr="00D2689D" w:rsidRDefault="00420B1A" w:rsidP="00420B1A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8854C1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E4146B" w:rsidRPr="00D2689D" w14:paraId="34C04CF4" w14:textId="77777777" w:rsidTr="002126BB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82A62" w14:textId="213A9722" w:rsidR="00E4146B" w:rsidRPr="00563757" w:rsidRDefault="00E4146B" w:rsidP="00E4146B">
            <w:pPr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hint="cs"/>
                <w:sz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33753" w14:textId="3F35EE5D" w:rsidR="00E4146B" w:rsidRPr="00E4146B" w:rsidRDefault="00E4146B" w:rsidP="00E4146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0EAE77" w14:textId="77777777" w:rsidR="00E4146B" w:rsidRPr="00E4146B" w:rsidRDefault="00E4146B" w:rsidP="00E4146B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44F4BC" w14:textId="35094201" w:rsidR="00E4146B" w:rsidRPr="00E4146B" w:rsidRDefault="00E4146B" w:rsidP="00E4146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C8FE94" w14:textId="77777777" w:rsidR="00E4146B" w:rsidRPr="00E4146B" w:rsidRDefault="00E4146B" w:rsidP="00E4146B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C68AF" w14:textId="345ED474" w:rsidR="00E4146B" w:rsidRPr="00E4146B" w:rsidRDefault="00E4146B" w:rsidP="00E4146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9760FA" w14:textId="77777777" w:rsidR="00E4146B" w:rsidRPr="00E4146B" w:rsidRDefault="00E4146B" w:rsidP="00E4146B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985FCA" w14:textId="5A136036" w:rsidR="00E4146B" w:rsidRPr="00E4146B" w:rsidRDefault="00E4146B" w:rsidP="00E4146B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D0FDD" w:rsidRPr="00D2689D" w14:paraId="070A3905" w14:textId="77777777" w:rsidTr="000A6C6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29153" w14:textId="5934A7B0" w:rsidR="003D0FDD" w:rsidRPr="00563757" w:rsidRDefault="003D0FDD" w:rsidP="00483F48">
            <w:pPr>
              <w:tabs>
                <w:tab w:val="left" w:pos="450"/>
                <w:tab w:val="left" w:pos="477"/>
              </w:tabs>
              <w:ind w:firstLine="153"/>
              <w:jc w:val="both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</w:rPr>
              <w:t xml:space="preserve">  </w:t>
            </w:r>
            <w:r w:rsidRPr="00563757">
              <w:rPr>
                <w:rFonts w:asciiTheme="majorBidi" w:hAnsiTheme="majorBidi" w:hint="cs"/>
                <w:sz w:val="28"/>
                <w:cs/>
              </w:rPr>
              <w:t>ผลประโยชน์พนักงานต้น</w:t>
            </w:r>
            <w:r w:rsidR="00641EC4" w:rsidRPr="0094653A">
              <w:rPr>
                <w:rFonts w:ascii="Angsana New" w:hAnsi="Angsana New" w:hint="cs"/>
                <w:sz w:val="28"/>
                <w:cs/>
              </w:rPr>
              <w:t>รอบระยะเ</w:t>
            </w:r>
            <w:r w:rsidR="009F513A" w:rsidRPr="0094653A">
              <w:rPr>
                <w:rFonts w:ascii="Angsana New" w:hAnsi="Angsana New" w:hint="cs"/>
                <w:sz w:val="28"/>
                <w:cs/>
              </w:rPr>
              <w:t>วลา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0D0E02E9" w14:textId="68FCFC43" w:rsidR="003D0FDD" w:rsidRDefault="003D0FDD" w:rsidP="003D0FD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D0FDD">
              <w:rPr>
                <w:rFonts w:asciiTheme="majorBidi" w:hAnsiTheme="majorBidi" w:cstheme="majorBidi" w:hint="eastAsia"/>
                <w:color w:val="000000"/>
                <w:sz w:val="28"/>
              </w:rPr>
              <w:t>8,746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924B61" w14:textId="77777777" w:rsidR="003D0FDD" w:rsidRPr="00D2689D" w:rsidRDefault="003D0FDD" w:rsidP="003D0FD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62C4EC" w14:textId="539943B2" w:rsidR="003D0FDD" w:rsidRDefault="003D0FDD" w:rsidP="003D0FD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10,973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294ECE" w14:textId="77777777" w:rsidR="003D0FDD" w:rsidRPr="00D2689D" w:rsidRDefault="003D0FDD" w:rsidP="003D0FDD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0E9BD" w14:textId="2544A3A0" w:rsidR="003D0FDD" w:rsidRDefault="003D0FDD" w:rsidP="003D0FD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3D0FDD">
              <w:rPr>
                <w:rFonts w:asciiTheme="majorBidi" w:hAnsiTheme="majorBidi" w:cstheme="majorBidi" w:hint="eastAsia"/>
                <w:color w:val="000000"/>
                <w:sz w:val="28"/>
              </w:rPr>
              <w:t>2,955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D3B448" w14:textId="77777777" w:rsidR="003D0FDD" w:rsidRPr="00D2689D" w:rsidRDefault="003D0FDD" w:rsidP="003D0FDD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7DF9B" w14:textId="6684A878" w:rsidR="003D0FDD" w:rsidRDefault="003D0FDD" w:rsidP="003D0FD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5,334</w:t>
            </w:r>
          </w:p>
        </w:tc>
      </w:tr>
      <w:tr w:rsidR="003D0FDD" w:rsidRPr="00D2689D" w14:paraId="36A84245" w14:textId="77777777" w:rsidTr="000A6C6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6769FC" w14:textId="6D3B3C92" w:rsidR="003D0FDD" w:rsidRPr="00D2689D" w:rsidRDefault="003D0FDD" w:rsidP="003D0FDD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2689D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</w:t>
            </w:r>
            <w:r w:rsidRPr="00D2689D">
              <w:rPr>
                <w:rFonts w:asciiTheme="majorBidi" w:hAnsiTheme="majorBidi" w:cstheme="majorBidi" w:hint="cs"/>
                <w:sz w:val="28"/>
                <w:cs/>
              </w:rPr>
              <w:t>หรือ</w:t>
            </w:r>
            <w:r w:rsidRPr="00D2689D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9C1DD" w14:textId="77777777" w:rsidR="003D0FDD" w:rsidRPr="00D2689D" w:rsidRDefault="003D0FDD" w:rsidP="003D0FD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6F028B" w14:textId="77777777" w:rsidR="003D0FDD" w:rsidRPr="00D2689D" w:rsidRDefault="003D0FDD" w:rsidP="003D0FD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15E5E" w14:textId="77777777" w:rsidR="003D0FDD" w:rsidRPr="00D2689D" w:rsidRDefault="003D0FDD" w:rsidP="003D0FD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4E2E1D" w14:textId="77777777" w:rsidR="003D0FDD" w:rsidRPr="00D2689D" w:rsidRDefault="003D0FDD" w:rsidP="003D0FDD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BF304" w14:textId="77777777" w:rsidR="003D0FDD" w:rsidRPr="00D2689D" w:rsidRDefault="003D0FDD" w:rsidP="003D0FD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B6AA30" w14:textId="77777777" w:rsidR="003D0FDD" w:rsidRPr="00D2689D" w:rsidRDefault="003D0FDD" w:rsidP="003D0FDD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B9CB9" w14:textId="77777777" w:rsidR="003D0FDD" w:rsidRPr="00D2689D" w:rsidRDefault="003D0FDD" w:rsidP="003D0FD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D0FDD" w:rsidRPr="00D2689D" w14:paraId="21885733" w14:textId="77777777" w:rsidTr="00D957A4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13D5E" w14:textId="148FA993" w:rsidR="003D0FDD" w:rsidRPr="00D2689D" w:rsidRDefault="003D0FDD" w:rsidP="00483F48">
            <w:pPr>
              <w:ind w:left="270" w:firstLine="207"/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C262E" w14:textId="2A9EABF9" w:rsidR="003D0FDD" w:rsidRPr="00D2689D" w:rsidRDefault="003D0FDD" w:rsidP="003D0FD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1,</w:t>
            </w:r>
            <w:r w:rsidR="00B022AD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E56803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="00B022AD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5CD1" w14:textId="77777777" w:rsidR="003D0FDD" w:rsidRPr="00D2689D" w:rsidRDefault="003D0FDD" w:rsidP="003D0FDD">
            <w:pPr>
              <w:tabs>
                <w:tab w:val="decimal" w:pos="987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2C146" w14:textId="209C07F7" w:rsidR="003D0FDD" w:rsidRPr="00D2689D" w:rsidRDefault="003D0FDD" w:rsidP="003D0FD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1,637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844E" w14:textId="77777777" w:rsidR="003D0FDD" w:rsidRPr="00D2689D" w:rsidRDefault="003D0FDD" w:rsidP="003D0FDD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97123" w14:textId="2F800258" w:rsidR="003D0FDD" w:rsidRPr="00D2689D" w:rsidRDefault="00DC42AA" w:rsidP="003D0FD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="003D0FDD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  <w:r w:rsidR="00F937C4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2C86" w14:textId="77777777" w:rsidR="003D0FDD" w:rsidRPr="00D2689D" w:rsidRDefault="003D0FDD" w:rsidP="003D0FDD">
            <w:pPr>
              <w:tabs>
                <w:tab w:val="decimal" w:pos="624"/>
              </w:tabs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6DE3C" w14:textId="4FEAD3D0" w:rsidR="003D0FDD" w:rsidRPr="00D2689D" w:rsidRDefault="003D0FDD" w:rsidP="003D0FD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702</w:t>
            </w:r>
          </w:p>
        </w:tc>
      </w:tr>
      <w:tr w:rsidR="003D0FDD" w:rsidRPr="00D2689D" w14:paraId="2CA639CB" w14:textId="77777777" w:rsidTr="00D957A4">
        <w:trPr>
          <w:cantSplit/>
          <w:trHeight w:val="246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2C7A9" w14:textId="196BBFBA" w:rsidR="003D0FDD" w:rsidRPr="00D2689D" w:rsidRDefault="003D0FDD" w:rsidP="00483F48">
            <w:pPr>
              <w:ind w:left="270" w:firstLine="216"/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ต้นทุนดอกเบี้ย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2486E" w14:textId="2D9A6A7C" w:rsidR="003D0FDD" w:rsidRPr="00D2689D" w:rsidRDefault="00B022AD" w:rsidP="003D0FD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13</w:t>
            </w:r>
            <w:r w:rsidR="003D0FDD" w:rsidRPr="00657820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179FA" w14:textId="77777777" w:rsidR="003D0FDD" w:rsidRPr="00D2689D" w:rsidRDefault="003D0FDD" w:rsidP="003D0FDD">
            <w:pPr>
              <w:tabs>
                <w:tab w:val="decimal" w:pos="987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159BD" w14:textId="62A7352A" w:rsidR="003D0FDD" w:rsidRPr="00D2689D" w:rsidRDefault="003D0FDD" w:rsidP="003D0FD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216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C9369" w14:textId="77777777" w:rsidR="003D0FDD" w:rsidRPr="00D2689D" w:rsidRDefault="003D0FDD" w:rsidP="003D0FDD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FDE6A" w14:textId="65434A68" w:rsidR="003D0FDD" w:rsidRPr="00D2689D" w:rsidRDefault="00DC42AA" w:rsidP="003D0FD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455FD" w14:textId="77777777" w:rsidR="003D0FDD" w:rsidRPr="00D2689D" w:rsidRDefault="003D0FDD" w:rsidP="003D0FDD">
            <w:pPr>
              <w:tabs>
                <w:tab w:val="decimal" w:pos="624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7758" w14:textId="0F12852B" w:rsidR="003D0FDD" w:rsidRPr="00D2689D" w:rsidRDefault="003D0FDD" w:rsidP="003D0FD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105</w:t>
            </w:r>
          </w:p>
        </w:tc>
      </w:tr>
      <w:tr w:rsidR="003D0FDD" w:rsidRPr="00D2689D" w14:paraId="48F928A0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2B6C2EB" w14:textId="77777777" w:rsidR="003D0FDD" w:rsidRPr="00D2689D" w:rsidRDefault="003D0FDD" w:rsidP="003D0FDD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ส่วนที่รับรู้ในกำไรขาดทุนเบ็ดเสร็จอื่น</w:t>
            </w:r>
          </w:p>
          <w:p w14:paraId="4A231FFF" w14:textId="62C39251" w:rsidR="003D0FDD" w:rsidRPr="00D2689D" w:rsidRDefault="003D0FDD" w:rsidP="00483F48">
            <w:pPr>
              <w:ind w:left="477" w:right="88"/>
              <w:rPr>
                <w:rFonts w:asciiTheme="majorBidi" w:hAnsiTheme="majorBidi" w:cstheme="majorBidi"/>
                <w:sz w:val="28"/>
              </w:rPr>
            </w:pPr>
            <w:r w:rsidRPr="00D2689D">
              <w:rPr>
                <w:rFonts w:asciiTheme="majorBidi" w:hAnsiTheme="majorBidi" w:cstheme="majorBidi" w:hint="cs"/>
                <w:sz w:val="28"/>
                <w:cs/>
              </w:rPr>
              <w:t>(กำไร)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2689D">
              <w:rPr>
                <w:rFonts w:asciiTheme="majorBidi" w:hAnsiTheme="majorBidi" w:cstheme="majorBidi" w:hint="cs"/>
                <w:sz w:val="28"/>
                <w:cs/>
              </w:rPr>
              <w:t>ขาดทุนจากการประมาณการ</w:t>
            </w:r>
            <w:r w:rsidR="00E83A4A">
              <w:rPr>
                <w:rFonts w:asciiTheme="majorBidi" w:hAnsiTheme="majorBidi" w:cstheme="majorBidi"/>
                <w:sz w:val="28"/>
                <w:cs/>
              </w:rPr>
              <w:br/>
            </w:r>
            <w:r w:rsidRPr="00D2689D">
              <w:rPr>
                <w:rFonts w:asciiTheme="majorBidi" w:hAnsiTheme="majorBidi" w:cstheme="majorBidi" w:hint="cs"/>
                <w:sz w:val="28"/>
                <w:cs/>
              </w:rPr>
              <w:t>ตามหลักคณิตศาสตร์ประกันภัย</w:t>
            </w:r>
            <w:r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BFDA5" w14:textId="6A9CC5E5" w:rsidR="003D0FDD" w:rsidRPr="00D2689D" w:rsidRDefault="003D0FDD" w:rsidP="003D0FD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3FC7DB" w14:textId="77777777" w:rsidR="003D0FDD" w:rsidRPr="00D2689D" w:rsidRDefault="003D0FDD" w:rsidP="003D0FD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D820E" w14:textId="4107FDB4" w:rsidR="003D0FDD" w:rsidRPr="00D2689D" w:rsidRDefault="003D0FDD" w:rsidP="003D0FD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C4B2B82" w14:textId="77777777" w:rsidR="003D0FDD" w:rsidRPr="00D2689D" w:rsidRDefault="003D0FDD" w:rsidP="003D0FDD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861F0" w14:textId="048A19AF" w:rsidR="003D0FDD" w:rsidRPr="00D2689D" w:rsidRDefault="003D0FDD" w:rsidP="003D0FD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BE2798" w14:textId="77777777" w:rsidR="003D0FDD" w:rsidRPr="00D2689D" w:rsidRDefault="003D0FDD" w:rsidP="003D0FDD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BB794" w14:textId="674CB35E" w:rsidR="003D0FDD" w:rsidRPr="00D2689D" w:rsidRDefault="003D0FDD" w:rsidP="003D0FD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3D0FDD" w:rsidRPr="00D2689D" w14:paraId="26D956CD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24052DC" w14:textId="76062342" w:rsidR="003D0FDD" w:rsidRDefault="003D0FDD" w:rsidP="00483F48">
            <w:pPr>
              <w:ind w:firstLine="477"/>
              <w:jc w:val="both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ผลกระทบจากการเปลี่ยนแปลงสมมติฐาน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</w:p>
          <w:p w14:paraId="4DBF6FDF" w14:textId="23189374" w:rsidR="003D0FDD" w:rsidRPr="00D2689D" w:rsidRDefault="003D0FDD" w:rsidP="00F33703">
            <w:pPr>
              <w:tabs>
                <w:tab w:val="left" w:pos="792"/>
              </w:tabs>
              <w:ind w:left="17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ด้านประชากรศาสตร์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39527" w14:textId="69074DB1" w:rsidR="003D0FDD" w:rsidRPr="00D2689D" w:rsidRDefault="00B022AD" w:rsidP="003D0FD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EDDC87" w14:textId="77777777" w:rsidR="003D0FDD" w:rsidRPr="00D2689D" w:rsidRDefault="003D0FDD" w:rsidP="003D0FD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1D4FA" w14:textId="43AF7AED" w:rsidR="003D0FDD" w:rsidRPr="00D2689D" w:rsidRDefault="003D0FDD" w:rsidP="003D0FD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545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3C43B8E" w14:textId="77777777" w:rsidR="003D0FDD" w:rsidRPr="00D2689D" w:rsidRDefault="003D0FDD" w:rsidP="003D0FDD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DB463" w14:textId="34DF9EBF" w:rsidR="003D0FDD" w:rsidRPr="00D2689D" w:rsidRDefault="003D0FDD" w:rsidP="003D0FD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6E3931" w14:textId="77777777" w:rsidR="003D0FDD" w:rsidRPr="00D2689D" w:rsidRDefault="003D0FDD" w:rsidP="003D0FDD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4F721" w14:textId="548B7A97" w:rsidR="003D0FDD" w:rsidRPr="00D2689D" w:rsidRDefault="003D0FDD" w:rsidP="003D0FD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C42AA" w:rsidRPr="00D2689D" w14:paraId="169B60AB" w14:textId="77777777" w:rsidTr="00D957A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FE929B2" w14:textId="40F112D7" w:rsidR="00DC42AA" w:rsidRDefault="00DC42AA" w:rsidP="00483F48">
            <w:pPr>
              <w:ind w:firstLine="486"/>
              <w:jc w:val="both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ผลกระทบจากการเปลี่ยนแปลงสมมติฐาน</w:t>
            </w:r>
            <w:r>
              <w:rPr>
                <w:rFonts w:asciiTheme="majorBidi" w:hAnsiTheme="majorBidi" w:cstheme="majorBidi"/>
                <w:sz w:val="28"/>
              </w:rPr>
              <w:t xml:space="preserve">  </w:t>
            </w:r>
          </w:p>
          <w:p w14:paraId="553D643F" w14:textId="17109209" w:rsidR="00DC42AA" w:rsidRPr="00D2689D" w:rsidRDefault="00DC42AA" w:rsidP="00F33703">
            <w:pPr>
              <w:tabs>
                <w:tab w:val="left" w:pos="810"/>
              </w:tabs>
              <w:ind w:firstLine="44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ด้าน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การเงิน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B9FB3" w14:textId="200636CD" w:rsidR="00DC42AA" w:rsidRPr="00D2689D" w:rsidRDefault="00DC42AA" w:rsidP="00DC42A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6A7590" w14:textId="77777777" w:rsidR="00DC42AA" w:rsidRPr="00D2689D" w:rsidRDefault="00DC42AA" w:rsidP="00DC42A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CDF7F" w14:textId="3E0BBACD" w:rsidR="00DC42AA" w:rsidRPr="00D2689D" w:rsidRDefault="00DC42AA" w:rsidP="00DC42A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(1,079)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C86B7DF" w14:textId="77777777" w:rsidR="00DC42AA" w:rsidRPr="00D2689D" w:rsidRDefault="00DC42AA" w:rsidP="00DC42A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8AA59" w14:textId="381DE5A6" w:rsidR="00DC42AA" w:rsidRPr="00D2689D" w:rsidRDefault="00DC42AA" w:rsidP="00DC42A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BBE4FC" w14:textId="77777777" w:rsidR="00DC42AA" w:rsidRPr="00D2689D" w:rsidRDefault="00DC42AA" w:rsidP="00DC42AA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C6A6B" w14:textId="05EAE700" w:rsidR="00DC42AA" w:rsidRPr="00D2689D" w:rsidRDefault="00DC42AA" w:rsidP="00DC42A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(320)</w:t>
            </w:r>
          </w:p>
        </w:tc>
      </w:tr>
      <w:tr w:rsidR="00DC42AA" w:rsidRPr="00D2689D" w14:paraId="5AE88EE8" w14:textId="77777777" w:rsidTr="00D11504">
        <w:trPr>
          <w:cantSplit/>
          <w:trHeight w:val="8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DC32A6" w14:textId="65525857" w:rsidR="00DC42AA" w:rsidRPr="00D2689D" w:rsidRDefault="00DC42AA" w:rsidP="00483F48">
            <w:pPr>
              <w:tabs>
                <w:tab w:val="left" w:pos="486"/>
              </w:tabs>
              <w:ind w:firstLine="25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Pr="00657820">
              <w:rPr>
                <w:rFonts w:asciiTheme="majorBidi" w:hAnsiTheme="majorBidi" w:cstheme="majorBidi"/>
                <w:sz w:val="28"/>
                <w:cs/>
              </w:rPr>
              <w:t>ผลกระทบจากการปรับปรุงค่าประสบการณ์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FD3E3" w14:textId="73F5DA26" w:rsidR="00DC42AA" w:rsidRPr="00D2689D" w:rsidRDefault="00DC42AA" w:rsidP="00DC42A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C06D2D" w14:textId="77777777" w:rsidR="00DC42AA" w:rsidRPr="00D2689D" w:rsidRDefault="00DC42AA" w:rsidP="00DC42AA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93CA6" w14:textId="630A291B" w:rsidR="00DC42AA" w:rsidRPr="00D2689D" w:rsidRDefault="00DC42AA" w:rsidP="00DC42A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(3,121)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089C52" w14:textId="77777777" w:rsidR="00DC42AA" w:rsidRPr="00D2689D" w:rsidRDefault="00DC42AA" w:rsidP="00DC42AA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1E4D6" w14:textId="78688535" w:rsidR="00DC42AA" w:rsidRPr="00D2689D" w:rsidRDefault="00DC42AA" w:rsidP="00DC42A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94A0B5" w14:textId="77777777" w:rsidR="00DC42AA" w:rsidRPr="00D2689D" w:rsidRDefault="00DC42AA" w:rsidP="00DC42AA">
            <w:pPr>
              <w:tabs>
                <w:tab w:val="decimal" w:pos="1073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63E15" w14:textId="1FAC8CF2" w:rsidR="00DC42AA" w:rsidRPr="00D2689D" w:rsidRDefault="00DC42AA" w:rsidP="00DC42A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color w:val="000000"/>
                <w:sz w:val="28"/>
              </w:rPr>
              <w:t>(2,866)</w:t>
            </w:r>
          </w:p>
        </w:tc>
      </w:tr>
      <w:tr w:rsidR="00DC42AA" w:rsidRPr="00D2689D" w14:paraId="26201A36" w14:textId="77777777" w:rsidTr="000A6C64">
        <w:trPr>
          <w:cantSplit/>
          <w:trHeight w:val="20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82D39" w14:textId="2C179596" w:rsidR="00DC42AA" w:rsidRPr="00D2689D" w:rsidRDefault="00DC42AA" w:rsidP="00F92251">
            <w:pPr>
              <w:tabs>
                <w:tab w:val="left" w:pos="351"/>
                <w:tab w:val="left" w:pos="486"/>
              </w:tabs>
              <w:ind w:right="-108"/>
              <w:jc w:val="both"/>
              <w:rPr>
                <w:rFonts w:asciiTheme="majorBidi" w:hAnsiTheme="majorBidi" w:cstheme="majorBidi"/>
                <w:sz w:val="28"/>
              </w:rPr>
            </w:pPr>
            <w:r w:rsidRPr="001C2442">
              <w:rPr>
                <w:rFonts w:asciiTheme="majorBidi" w:hAnsiTheme="majorBidi" w:hint="cs"/>
                <w:sz w:val="28"/>
                <w:u w:val="single"/>
                <w:cs/>
              </w:rPr>
              <w:t>หัก</w:t>
            </w:r>
            <w:r w:rsidRPr="005036F3">
              <w:rPr>
                <w:rFonts w:asciiTheme="majorBidi" w:hAnsiTheme="majorBidi"/>
                <w:sz w:val="28"/>
                <w:cs/>
              </w:rPr>
              <w:t xml:space="preserve">:  </w:t>
            </w:r>
            <w:r>
              <w:rPr>
                <w:rFonts w:asciiTheme="majorBidi" w:hAnsiTheme="majorBidi" w:hint="cs"/>
                <w:sz w:val="28"/>
                <w:cs/>
              </w:rPr>
              <w:t xml:space="preserve"> </w:t>
            </w:r>
            <w:r w:rsidR="00F92251">
              <w:rPr>
                <w:rFonts w:asciiTheme="majorBidi" w:hAnsiTheme="majorBidi" w:hint="cs"/>
                <w:sz w:val="28"/>
                <w:cs/>
              </w:rPr>
              <w:t xml:space="preserve"> </w:t>
            </w:r>
            <w:r w:rsidRPr="005036F3">
              <w:rPr>
                <w:rFonts w:asciiTheme="majorBidi" w:hAnsiTheme="majorBidi" w:hint="cs"/>
                <w:sz w:val="28"/>
                <w:cs/>
              </w:rPr>
              <w:t>จ่ายผลประโยชน์</w:t>
            </w:r>
            <w:r w:rsidRPr="005036F3">
              <w:rPr>
                <w:rFonts w:asciiTheme="majorBidi" w:hAnsiTheme="majorBidi"/>
                <w:sz w:val="28"/>
                <w:cs/>
              </w:rPr>
              <w:tab/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BD886" w14:textId="69DF4240" w:rsidR="00DC42AA" w:rsidRPr="00D2689D" w:rsidRDefault="00DC42AA" w:rsidP="00DC42A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AE46F9" w14:textId="77777777" w:rsidR="00DC42AA" w:rsidRPr="00D2689D" w:rsidRDefault="00DC42AA" w:rsidP="00DC42AA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5A470" w14:textId="4EE498B0" w:rsidR="00DC42AA" w:rsidRPr="00D2689D" w:rsidRDefault="00DC42AA" w:rsidP="00DC42A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5036F3">
              <w:rPr>
                <w:rFonts w:asciiTheme="majorBidi" w:hAnsiTheme="majorBidi"/>
                <w:sz w:val="28"/>
                <w:cs/>
              </w:rPr>
              <w:t>(</w:t>
            </w:r>
            <w:r w:rsidRPr="005036F3">
              <w:rPr>
                <w:rFonts w:asciiTheme="majorBidi" w:hAnsiTheme="majorBidi" w:cstheme="majorBidi"/>
                <w:sz w:val="28"/>
              </w:rPr>
              <w:t>425)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E21855" w14:textId="77777777" w:rsidR="00DC42AA" w:rsidRPr="00D2689D" w:rsidRDefault="00DC42AA" w:rsidP="00DC42A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CC3ED5" w14:textId="7B5EB609" w:rsidR="00DC42AA" w:rsidRPr="00D2689D" w:rsidRDefault="00DC42AA" w:rsidP="00DC42A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9355EE" w14:textId="77777777" w:rsidR="00DC42AA" w:rsidRPr="00D2689D" w:rsidRDefault="00DC42AA" w:rsidP="00DC42AA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48285" w14:textId="7806423F" w:rsidR="00DC42AA" w:rsidRPr="00D2689D" w:rsidRDefault="00DC42AA" w:rsidP="00DC42A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DC42AA" w:rsidRPr="00D2689D" w14:paraId="2E013202" w14:textId="77777777" w:rsidTr="00D11504">
        <w:trPr>
          <w:cantSplit/>
          <w:trHeight w:val="20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42475" w14:textId="21F77A85" w:rsidR="00DC42AA" w:rsidRDefault="00DC42AA" w:rsidP="00DC42AA">
            <w:pPr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D061F8">
              <w:rPr>
                <w:rFonts w:asciiTheme="majorBidi" w:hAnsiTheme="majorBidi" w:hint="cs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76F26" w14:textId="77777777" w:rsidR="00DC42AA" w:rsidRDefault="00DC42AA" w:rsidP="00DC42A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8FEC0F" w14:textId="77777777" w:rsidR="00DC42AA" w:rsidRPr="00D2689D" w:rsidRDefault="00DC42AA" w:rsidP="00DC42AA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5FBA76" w14:textId="77777777" w:rsidR="00DC42AA" w:rsidRDefault="00DC42AA" w:rsidP="00DC42A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8137DA" w14:textId="77777777" w:rsidR="00DC42AA" w:rsidRPr="00D2689D" w:rsidRDefault="00DC42AA" w:rsidP="00DC42A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8911E" w14:textId="77777777" w:rsidR="00DC42AA" w:rsidRDefault="00DC42AA" w:rsidP="00DC42A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F40D74" w14:textId="77777777" w:rsidR="00DC42AA" w:rsidRPr="00D2689D" w:rsidRDefault="00DC42AA" w:rsidP="00DC42AA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B50804" w14:textId="77777777" w:rsidR="00DC42AA" w:rsidRDefault="00DC42AA" w:rsidP="00DC42A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C42AA" w:rsidRPr="00F80137" w14:paraId="2256F9A0" w14:textId="77777777" w:rsidTr="00D11504">
        <w:trPr>
          <w:cantSplit/>
          <w:trHeight w:val="21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712F6" w14:textId="3818E670" w:rsidR="00DC42AA" w:rsidRPr="00D2689D" w:rsidRDefault="00DC42AA" w:rsidP="00F92251">
            <w:pPr>
              <w:tabs>
                <w:tab w:val="left" w:pos="486"/>
              </w:tabs>
              <w:ind w:right="-108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         </w:t>
            </w:r>
            <w:r w:rsidR="00F9225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  <w:r w:rsidRPr="00D2689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ผลประโยชน์ของพนักงาน</w:t>
            </w:r>
            <w:r w:rsidR="009F513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สิ้น</w:t>
            </w:r>
            <w:r w:rsidR="009F513A" w:rsidRPr="0094653A">
              <w:rPr>
                <w:rFonts w:ascii="Angsana New" w:hAnsi="Angsana New" w:hint="cs"/>
                <w:b/>
                <w:bCs/>
                <w:sz w:val="28"/>
                <w:cs/>
              </w:rPr>
              <w:t>รอบระยะเวลา</w:t>
            </w:r>
          </w:p>
        </w:tc>
        <w:tc>
          <w:tcPr>
            <w:tcW w:w="123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1F403C" w14:textId="5C4F8DD6" w:rsidR="00DC42AA" w:rsidRPr="00720AD6" w:rsidRDefault="00DC42AA" w:rsidP="00DC42AA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9</w:t>
            </w: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991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F0019C" w14:textId="77777777" w:rsidR="00DC42AA" w:rsidRPr="00D2689D" w:rsidRDefault="00DC42AA" w:rsidP="00DC42AA">
            <w:pPr>
              <w:tabs>
                <w:tab w:val="decimal" w:pos="987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47A7FE9" w14:textId="6A6DFBA0" w:rsidR="00DC42AA" w:rsidRPr="00D2689D" w:rsidRDefault="00DC42AA" w:rsidP="00DC42A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8,746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89D6FF" w14:textId="77777777" w:rsidR="00DC42AA" w:rsidRPr="00D2689D" w:rsidRDefault="00DC42AA" w:rsidP="00DC42A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509EE2B" w14:textId="17A2DF89" w:rsidR="00DC42AA" w:rsidRPr="00720AD6" w:rsidRDefault="00DC42AA" w:rsidP="00DC42AA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3,66</w:t>
            </w:r>
            <w:r w:rsidR="00F937C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02D94A" w14:textId="77777777" w:rsidR="00DC42AA" w:rsidRPr="00D2689D" w:rsidRDefault="00DC42AA" w:rsidP="00DC42AA">
            <w:pPr>
              <w:tabs>
                <w:tab w:val="decimal" w:pos="1073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56B47E" w14:textId="5D3FEA1A" w:rsidR="00DC42AA" w:rsidRPr="00D2689D" w:rsidRDefault="00DC42AA" w:rsidP="00DC42AA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2,955</w:t>
            </w:r>
          </w:p>
        </w:tc>
      </w:tr>
    </w:tbl>
    <w:p w14:paraId="14E2722A" w14:textId="77777777" w:rsidR="00977E77" w:rsidRDefault="00977E77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459EA3C" w14:textId="77777777" w:rsidR="00977E77" w:rsidRDefault="00977E77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7569D094" w14:textId="77777777" w:rsidR="00977E77" w:rsidRDefault="00977E77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C5A5B4A" w14:textId="77777777" w:rsidR="00977E77" w:rsidRDefault="00977E77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6D3F3204" w14:textId="77777777" w:rsidR="00977E77" w:rsidRDefault="00977E77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D07BBCD" w14:textId="77777777" w:rsidR="00977E77" w:rsidRDefault="00977E77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054C9C2A" w14:textId="77777777" w:rsidR="00977E77" w:rsidRDefault="00977E77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CF67869" w14:textId="77777777" w:rsidR="00977E77" w:rsidRDefault="00977E77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26135B36" w14:textId="71E93B4B" w:rsidR="00F53166" w:rsidRPr="005576B8" w:rsidRDefault="00742D7D" w:rsidP="00D957A4">
      <w:pPr>
        <w:spacing w:before="120" w:after="120"/>
        <w:ind w:left="360" w:hanging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044627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9E4C64"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5576B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D410CA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กองทุนสำรองเลี้ยงชีพ</w:t>
      </w:r>
    </w:p>
    <w:p w14:paraId="256B86DB" w14:textId="12BC22B9" w:rsidR="00F53166" w:rsidRPr="005576B8" w:rsidRDefault="009E4C64" w:rsidP="00D957A4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ริษัทได้จัดตั้งกองทุนสำรองเลี้ยงชีพโดยหักเงินสะสมจากเงินเดือนของพนักงานส่วนหนึ่งและบริษัทจ่ายสมทบอีกส่วนหนึ่ง และจดทะเบียนตามความในพระราชบัญญัติกองทุนสำรองเลี้ยงชีพ พ.ศ.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2530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และพระราชบัญญัติกองทุนสำรองเลี้ยงชีพ </w:t>
      </w:r>
      <w:r w:rsidR="00022C79"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(ฉบับที่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) พ.ศ.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2542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แล้ว</w:t>
      </w:r>
    </w:p>
    <w:p w14:paraId="6BCA7957" w14:textId="3F6CBF6E" w:rsidR="00F53166" w:rsidRPr="005576B8" w:rsidRDefault="009E4C64" w:rsidP="00D957A4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สำหรับ</w:t>
      </w:r>
      <w:r w:rsidR="005115C0" w:rsidRPr="0094653A">
        <w:rPr>
          <w:rFonts w:ascii="Angsana New" w:hAnsi="Angsana New" w:hint="cs"/>
          <w:sz w:val="28"/>
          <w:cs/>
        </w:rPr>
        <w:t>รอบระยะเวลา</w:t>
      </w:r>
      <w:r w:rsidR="00303747" w:rsidRPr="005576B8">
        <w:rPr>
          <w:rFonts w:asciiTheme="majorBidi" w:hAnsiTheme="majorBidi" w:cstheme="majorBidi"/>
          <w:sz w:val="28"/>
          <w:cs/>
          <w:lang w:val="en-GB"/>
        </w:rPr>
        <w:t>สามเดือน</w:t>
      </w:r>
      <w:r w:rsidR="009F1AE8">
        <w:rPr>
          <w:rFonts w:asciiTheme="majorBidi" w:hAnsiTheme="majorBidi" w:cstheme="majorBidi" w:hint="cs"/>
          <w:sz w:val="28"/>
          <w:cs/>
          <w:lang w:val="en-GB"/>
        </w:rPr>
        <w:t>และหกเดือน</w:t>
      </w:r>
      <w:r w:rsidR="00303747" w:rsidRPr="005576B8">
        <w:rPr>
          <w:rFonts w:asciiTheme="majorBidi" w:hAnsiTheme="majorBidi" w:cstheme="majorBidi"/>
          <w:sz w:val="28"/>
          <w:cs/>
          <w:lang w:val="en-GB"/>
        </w:rPr>
        <w:t>สิ้นสุดวันที่</w:t>
      </w:r>
      <w:r w:rsidR="00303747" w:rsidRPr="005576B8">
        <w:rPr>
          <w:rFonts w:asciiTheme="majorBidi" w:hAnsiTheme="majorBidi" w:cstheme="majorBidi"/>
          <w:sz w:val="28"/>
          <w:lang w:val="en-GB"/>
        </w:rPr>
        <w:t xml:space="preserve"> </w:t>
      </w:r>
      <w:r w:rsidR="00303747" w:rsidRPr="005576B8">
        <w:rPr>
          <w:rFonts w:asciiTheme="majorBidi" w:hAnsiTheme="majorBidi" w:cstheme="majorBidi"/>
          <w:sz w:val="28"/>
        </w:rPr>
        <w:t>3</w:t>
      </w:r>
      <w:r w:rsidR="009F1AE8">
        <w:rPr>
          <w:rFonts w:asciiTheme="majorBidi" w:hAnsiTheme="majorBidi" w:cstheme="majorBidi"/>
          <w:sz w:val="28"/>
        </w:rPr>
        <w:t>0</w:t>
      </w:r>
      <w:r w:rsidR="00303747" w:rsidRPr="005576B8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="009F1AE8">
        <w:rPr>
          <w:rFonts w:asciiTheme="majorBidi" w:hAnsiTheme="majorBidi" w:cstheme="majorBidi" w:hint="cs"/>
          <w:sz w:val="28"/>
          <w:cs/>
          <w:lang w:val="en-GB"/>
        </w:rPr>
        <w:t xml:space="preserve">มิถุนายน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36D0F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 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436D0F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5576B8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เงินสมทบกองทุนสำรองเลี้ยงชีพ</w:t>
      </w:r>
      <w:r w:rsidR="00ED0DF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ของบริษัท</w:t>
      </w:r>
      <w:r w:rsidR="00ED0DF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ซึ่งได้บันทึกเป็นค่าใช้จ่ายในงบ</w:t>
      </w:r>
      <w:r w:rsidR="005B4801"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กำไรขาดทุนเบ็ดเสร็จ</w:t>
      </w:r>
      <w:r w:rsidRPr="005576B8">
        <w:rPr>
          <w:rFonts w:asciiTheme="majorBidi" w:hAnsiTheme="majorBidi" w:cstheme="majorBidi"/>
          <w:color w:val="000000"/>
          <w:spacing w:val="-2"/>
          <w:sz w:val="28"/>
          <w:cs/>
        </w:rPr>
        <w:t>มีดังนี้</w:t>
      </w:r>
    </w:p>
    <w:tbl>
      <w:tblPr>
        <w:tblW w:w="9181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350"/>
        <w:gridCol w:w="90"/>
        <w:gridCol w:w="1350"/>
        <w:gridCol w:w="180"/>
        <w:gridCol w:w="1260"/>
        <w:gridCol w:w="90"/>
        <w:gridCol w:w="1261"/>
      </w:tblGrid>
      <w:tr w:rsidR="006862E1" w:rsidRPr="005576B8" w14:paraId="78C16DC2" w14:textId="41957DF8" w:rsidTr="00D957A4">
        <w:trPr>
          <w:trHeight w:val="279"/>
        </w:trPr>
        <w:tc>
          <w:tcPr>
            <w:tcW w:w="9181" w:type="dxa"/>
            <w:gridSpan w:val="8"/>
          </w:tcPr>
          <w:p w14:paraId="1F0E5BF7" w14:textId="3A533B8B" w:rsidR="006862E1" w:rsidRPr="005576B8" w:rsidRDefault="006862E1" w:rsidP="006862E1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576B8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576B8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576B8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5576B8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6862E1" w:rsidRPr="005576B8" w14:paraId="33B99A61" w14:textId="04EACBD4" w:rsidTr="00D957A4">
        <w:trPr>
          <w:trHeight w:val="279"/>
        </w:trPr>
        <w:tc>
          <w:tcPr>
            <w:tcW w:w="3600" w:type="dxa"/>
          </w:tcPr>
          <w:p w14:paraId="0EA38BF6" w14:textId="77777777" w:rsidR="006862E1" w:rsidRPr="005576B8" w:rsidRDefault="006862E1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EE2F4EA" w14:textId="77777777" w:rsidR="006862E1" w:rsidRPr="005576B8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6DB1776" w14:textId="77777777" w:rsidR="006862E1" w:rsidRPr="005576B8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3E9A473A" w14:textId="0BC0E981" w:rsidR="006862E1" w:rsidRPr="005576B8" w:rsidRDefault="006862E1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862E1" w:rsidRPr="005576B8" w14:paraId="71B9FCDD" w14:textId="3FAB534A" w:rsidTr="00D957A4">
        <w:trPr>
          <w:trHeight w:val="279"/>
        </w:trPr>
        <w:tc>
          <w:tcPr>
            <w:tcW w:w="3600" w:type="dxa"/>
          </w:tcPr>
          <w:p w14:paraId="2E0017E5" w14:textId="77777777" w:rsidR="006862E1" w:rsidRPr="005576B8" w:rsidRDefault="006862E1" w:rsidP="006862E1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312E1D" w14:textId="26EEB6D7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436D0F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2D210449" w14:textId="77777777" w:rsidR="006862E1" w:rsidRPr="005576B8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F7E7FA" w14:textId="5B648219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436D0F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</w:tcPr>
          <w:p w14:paraId="791620EC" w14:textId="77777777" w:rsidR="006862E1" w:rsidRPr="005576B8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BEA627" w14:textId="71845EED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436D0F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6908AC6C" w14:textId="77777777" w:rsidR="006862E1" w:rsidRPr="005576B8" w:rsidRDefault="006862E1" w:rsidP="00BF53C8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AA701D8" w14:textId="61193D77" w:rsidR="006862E1" w:rsidRPr="005576B8" w:rsidRDefault="006862E1" w:rsidP="00720AD6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 w:rsidR="00436D0F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CA55D1" w:rsidRPr="00B118B0" w14:paraId="04BA49E2" w14:textId="77777777" w:rsidTr="009F5B5D">
        <w:trPr>
          <w:trHeight w:val="206"/>
        </w:trPr>
        <w:tc>
          <w:tcPr>
            <w:tcW w:w="3600" w:type="dxa"/>
          </w:tcPr>
          <w:p w14:paraId="0C6BA4F5" w14:textId="1CD29A5B" w:rsidR="00CA55D1" w:rsidRPr="005576B8" w:rsidRDefault="00CA55D1" w:rsidP="00B04882">
            <w:pPr>
              <w:snapToGrid w:val="0"/>
              <w:ind w:left="333" w:right="-27" w:hanging="32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</w:t>
            </w:r>
            <w:r w:rsidR="003E0468">
              <w:rPr>
                <w:rFonts w:asciiTheme="majorBidi" w:hAnsiTheme="majorBidi" w:hint="cs"/>
                <w:sz w:val="28"/>
                <w:cs/>
              </w:rPr>
              <w:t>รอบระยะเวลา</w:t>
            </w:r>
            <w:r w:rsidRPr="005576B8">
              <w:rPr>
                <w:rFonts w:asciiTheme="majorBidi" w:hAnsiTheme="majorBidi" w:cstheme="majorBidi"/>
                <w:sz w:val="28"/>
                <w:cs/>
                <w:lang w:val="en-GB"/>
              </w:rPr>
              <w:t>สามเดือน</w:t>
            </w:r>
            <w:r w:rsidR="00B04882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                               </w:t>
            </w:r>
            <w:r w:rsidRPr="005576B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สิ้นสุดวันที่ </w:t>
            </w:r>
            <w:r w:rsidRPr="005576B8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A3FB2F" w14:textId="4D55E483" w:rsidR="00CA55D1" w:rsidRPr="001E3747" w:rsidRDefault="00CA55D1" w:rsidP="009F5B5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E3747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45</w:t>
            </w:r>
            <w:r w:rsidRPr="005576B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65E80C0B" w14:textId="77777777" w:rsidR="00CA55D1" w:rsidRPr="005576B8" w:rsidRDefault="00CA55D1" w:rsidP="009F5B5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22F743" w14:textId="5FD35387" w:rsidR="00CA55D1" w:rsidRPr="00AE2794" w:rsidRDefault="00CA55D1" w:rsidP="009F5B5D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E6547F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  <w:r w:rsidR="00961204" w:rsidRPr="00E6547F">
              <w:rPr>
                <w:rFonts w:asciiTheme="majorBidi" w:hAnsiTheme="majorBidi" w:cstheme="majorBidi"/>
                <w:color w:val="000000"/>
                <w:sz w:val="28"/>
              </w:rPr>
              <w:t>97</w:t>
            </w:r>
            <w:r w:rsidRPr="005576B8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2748314" w14:textId="77777777" w:rsidR="00CA55D1" w:rsidRPr="005576B8" w:rsidRDefault="00CA55D1" w:rsidP="009F5B5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D589E2" w14:textId="6F8F388B" w:rsidR="00CA55D1" w:rsidRPr="001E3747" w:rsidRDefault="00CA55D1" w:rsidP="009F5B5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87</w:t>
            </w:r>
          </w:p>
        </w:tc>
        <w:tc>
          <w:tcPr>
            <w:tcW w:w="90" w:type="dxa"/>
            <w:vAlign w:val="bottom"/>
          </w:tcPr>
          <w:p w14:paraId="5D1760FE" w14:textId="77777777" w:rsidR="00CA55D1" w:rsidRPr="005576B8" w:rsidRDefault="00CA55D1" w:rsidP="009F5B5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64F0CB76" w14:textId="1810D08C" w:rsidR="00CA55D1" w:rsidRPr="00AE2794" w:rsidRDefault="00CA55D1" w:rsidP="009F5B5D">
            <w:pPr>
              <w:ind w:right="88" w:hanging="168"/>
              <w:jc w:val="right"/>
              <w:rPr>
                <w:rFonts w:asciiTheme="majorBidi" w:hAnsiTheme="majorBidi" w:cstheme="majorBidi"/>
                <w:sz w:val="28"/>
              </w:rPr>
            </w:pPr>
            <w:r w:rsidRPr="001E374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107</w:t>
            </w:r>
          </w:p>
        </w:tc>
      </w:tr>
      <w:tr w:rsidR="00CA55D1" w:rsidRPr="00B118B0" w14:paraId="75352E24" w14:textId="77777777" w:rsidTr="009F5B5D">
        <w:trPr>
          <w:trHeight w:val="279"/>
        </w:trPr>
        <w:tc>
          <w:tcPr>
            <w:tcW w:w="3600" w:type="dxa"/>
          </w:tcPr>
          <w:p w14:paraId="3FB3E0EE" w14:textId="52FFA66D" w:rsidR="00CA55D1" w:rsidRPr="005576B8" w:rsidRDefault="00CA55D1" w:rsidP="00386BDC">
            <w:pPr>
              <w:snapToGrid w:val="0"/>
              <w:ind w:left="333" w:right="-27" w:hanging="333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576B8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</w:t>
            </w:r>
            <w:r w:rsidR="00386BDC">
              <w:rPr>
                <w:rFonts w:asciiTheme="majorBidi" w:hAnsiTheme="majorBidi" w:hint="cs"/>
                <w:sz w:val="28"/>
                <w:cs/>
              </w:rPr>
              <w:t>รอบระยะเวลา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หก</w:t>
            </w:r>
            <w:r w:rsidRPr="005576B8">
              <w:rPr>
                <w:rFonts w:asciiTheme="majorBidi" w:hAnsiTheme="majorBidi" w:cstheme="majorBidi"/>
                <w:sz w:val="28"/>
                <w:cs/>
                <w:lang w:val="en-GB"/>
              </w:rPr>
              <w:t>เดือน</w:t>
            </w:r>
            <w:r w:rsidR="00386BDC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                                  </w:t>
            </w:r>
            <w:r w:rsidRPr="005576B8">
              <w:rPr>
                <w:rFonts w:asciiTheme="majorBidi" w:hAnsiTheme="majorBidi" w:cstheme="majorBidi"/>
                <w:sz w:val="28"/>
                <w:cs/>
                <w:lang w:val="en-GB"/>
              </w:rPr>
              <w:t xml:space="preserve">สิ้นสุดวันที่ </w:t>
            </w:r>
            <w:r w:rsidRPr="005576B8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72C8D337" w14:textId="0DE5AC54" w:rsidR="00CA55D1" w:rsidRPr="001E3747" w:rsidRDefault="00CA55D1" w:rsidP="009F5B5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E3747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02</w:t>
            </w:r>
          </w:p>
        </w:tc>
        <w:tc>
          <w:tcPr>
            <w:tcW w:w="90" w:type="dxa"/>
            <w:vAlign w:val="bottom"/>
          </w:tcPr>
          <w:p w14:paraId="1D5BCD22" w14:textId="77777777" w:rsidR="00CA55D1" w:rsidRPr="005576B8" w:rsidRDefault="00CA55D1" w:rsidP="009F5B5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5D95768" w14:textId="789D71A1" w:rsidR="00CA55D1" w:rsidRDefault="00CA55D1" w:rsidP="009F5B5D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 w:rsidRPr="001E3747">
              <w:rPr>
                <w:rFonts w:asciiTheme="majorBidi" w:hAnsiTheme="majorBidi" w:cstheme="majorBidi"/>
                <w:color w:val="000000"/>
                <w:sz w:val="28"/>
              </w:rPr>
              <w:t>513</w:t>
            </w:r>
          </w:p>
        </w:tc>
        <w:tc>
          <w:tcPr>
            <w:tcW w:w="180" w:type="dxa"/>
            <w:vAlign w:val="bottom"/>
          </w:tcPr>
          <w:p w14:paraId="5DFB2A9D" w14:textId="77777777" w:rsidR="00CA55D1" w:rsidRPr="005576B8" w:rsidRDefault="00CA55D1" w:rsidP="009F5B5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79EB037" w14:textId="7340C817" w:rsidR="00CA55D1" w:rsidRPr="001E3747" w:rsidRDefault="00CA55D1" w:rsidP="009F5B5D">
            <w:pPr>
              <w:ind w:right="88" w:hanging="1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83</w:t>
            </w:r>
          </w:p>
        </w:tc>
        <w:tc>
          <w:tcPr>
            <w:tcW w:w="90" w:type="dxa"/>
            <w:vAlign w:val="bottom"/>
          </w:tcPr>
          <w:p w14:paraId="6DDAE606" w14:textId="77777777" w:rsidR="00CA55D1" w:rsidRPr="005576B8" w:rsidRDefault="00CA55D1" w:rsidP="009F5B5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  <w:vAlign w:val="bottom"/>
          </w:tcPr>
          <w:p w14:paraId="01B76F4A" w14:textId="03FAE1A3" w:rsidR="00CA55D1" w:rsidRDefault="00CA55D1" w:rsidP="009F5B5D">
            <w:pPr>
              <w:ind w:right="88" w:hanging="16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</w:t>
            </w:r>
          </w:p>
        </w:tc>
      </w:tr>
    </w:tbl>
    <w:p w14:paraId="707DEC10" w14:textId="65F1BDB0" w:rsidR="00E35841" w:rsidRDefault="00EA649F" w:rsidP="00F92987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F92987">
        <w:rPr>
          <w:rFonts w:asciiTheme="majorBidi" w:hAnsiTheme="majorBidi" w:cstheme="majorBidi" w:hint="cs"/>
          <w:b/>
          <w:bCs/>
          <w:sz w:val="28"/>
          <w:cs/>
        </w:rPr>
        <w:t>หนี้สินไม่หมุนเวียนอื่น</w:t>
      </w:r>
    </w:p>
    <w:p w14:paraId="77E8E205" w14:textId="2DB37BFA" w:rsidR="007A13B5" w:rsidRDefault="00120596" w:rsidP="00120596">
      <w:pPr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หนี้สินไม่หมุนเวียนอื่น ณ วันที่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2567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และวันที่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 31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ธันวาคม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2566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ประกอบด้วย</w:t>
      </w:r>
    </w:p>
    <w:tbl>
      <w:tblPr>
        <w:tblW w:w="9181" w:type="dxa"/>
        <w:tblInd w:w="36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350"/>
        <w:gridCol w:w="90"/>
        <w:gridCol w:w="1350"/>
        <w:gridCol w:w="180"/>
        <w:gridCol w:w="1260"/>
        <w:gridCol w:w="90"/>
        <w:gridCol w:w="1261"/>
      </w:tblGrid>
      <w:tr w:rsidR="002E4044" w:rsidRPr="005576B8" w14:paraId="7343DE55" w14:textId="77777777" w:rsidTr="000A6C64">
        <w:trPr>
          <w:trHeight w:val="279"/>
        </w:trPr>
        <w:tc>
          <w:tcPr>
            <w:tcW w:w="9181" w:type="dxa"/>
            <w:gridSpan w:val="8"/>
          </w:tcPr>
          <w:p w14:paraId="607E95C0" w14:textId="77777777" w:rsidR="002E4044" w:rsidRPr="005576B8" w:rsidRDefault="002E4044" w:rsidP="000A6C64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caps/>
                <w:sz w:val="28"/>
              </w:rPr>
              <w:t>(</w:t>
            </w:r>
            <w:r w:rsidRPr="005576B8">
              <w:rPr>
                <w:rFonts w:asciiTheme="majorBidi" w:hAnsiTheme="majorBidi" w:cstheme="majorBidi"/>
                <w:caps/>
                <w:sz w:val="28"/>
                <w:cs/>
              </w:rPr>
              <w:t>หน่วย</w:t>
            </w:r>
            <w:r w:rsidRPr="005576B8">
              <w:rPr>
                <w:rFonts w:asciiTheme="majorBidi" w:hAnsiTheme="majorBidi" w:cstheme="majorBidi"/>
                <w:caps/>
                <w:sz w:val="28"/>
              </w:rPr>
              <w:t xml:space="preserve">: </w:t>
            </w:r>
            <w:r w:rsidRPr="005576B8">
              <w:rPr>
                <w:rFonts w:asciiTheme="majorBidi" w:hAnsiTheme="majorBidi" w:cstheme="majorBidi"/>
                <w:caps/>
                <w:sz w:val="28"/>
                <w:cs/>
              </w:rPr>
              <w:t>พันบาท</w:t>
            </w:r>
            <w:r w:rsidRPr="005576B8">
              <w:rPr>
                <w:rFonts w:asciiTheme="majorBidi" w:hAnsiTheme="majorBidi" w:cstheme="majorBidi"/>
                <w:caps/>
                <w:sz w:val="28"/>
              </w:rPr>
              <w:t>)</w:t>
            </w:r>
          </w:p>
        </w:tc>
      </w:tr>
      <w:tr w:rsidR="002E4044" w:rsidRPr="005576B8" w14:paraId="5C084DDC" w14:textId="77777777" w:rsidTr="000A6C64">
        <w:trPr>
          <w:trHeight w:val="279"/>
        </w:trPr>
        <w:tc>
          <w:tcPr>
            <w:tcW w:w="3600" w:type="dxa"/>
          </w:tcPr>
          <w:p w14:paraId="0DB55F30" w14:textId="77777777" w:rsidR="002E4044" w:rsidRPr="005576B8" w:rsidRDefault="002E4044" w:rsidP="000A6C64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211751B" w14:textId="77777777" w:rsidR="002E4044" w:rsidRPr="005576B8" w:rsidRDefault="002E4044" w:rsidP="000A6C64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spacing w:val="-2"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2C636EA" w14:textId="77777777" w:rsidR="002E4044" w:rsidRPr="005576B8" w:rsidRDefault="002E4044" w:rsidP="000A6C64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3935B25C" w14:textId="77777777" w:rsidR="002E4044" w:rsidRPr="005576B8" w:rsidRDefault="002E4044" w:rsidP="000A6C64">
            <w:pPr>
              <w:ind w:left="-5" w:right="90"/>
              <w:jc w:val="center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5576B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E4044" w:rsidRPr="005576B8" w14:paraId="4851A416" w14:textId="77777777" w:rsidTr="000A6C64">
        <w:trPr>
          <w:trHeight w:val="279"/>
        </w:trPr>
        <w:tc>
          <w:tcPr>
            <w:tcW w:w="3600" w:type="dxa"/>
          </w:tcPr>
          <w:p w14:paraId="459FD3FA" w14:textId="77777777" w:rsidR="002E4044" w:rsidRPr="005576B8" w:rsidRDefault="002E4044" w:rsidP="000A6C64">
            <w:pPr>
              <w:snapToGrid w:val="0"/>
              <w:ind w:right="-27" w:firstLine="378"/>
              <w:jc w:val="both"/>
              <w:rPr>
                <w:rFonts w:asciiTheme="majorBidi" w:eastAsia="MS Mincho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93FC9B" w14:textId="396A605C" w:rsidR="002E4044" w:rsidRPr="005576B8" w:rsidRDefault="001E12EF" w:rsidP="000A6C64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="002E4044" w:rsidRPr="005576B8">
              <w:rPr>
                <w:rFonts w:asciiTheme="majorBidi" w:hAnsiTheme="majorBidi" w:cstheme="majorBidi"/>
                <w:sz w:val="28"/>
              </w:rPr>
              <w:t>256</w:t>
            </w:r>
            <w:r w:rsidR="002E4044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0B4E9789" w14:textId="77777777" w:rsidR="002E4044" w:rsidRPr="005576B8" w:rsidRDefault="002E4044" w:rsidP="000A6C64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1181259" w14:textId="0DC3B76A" w:rsidR="002E4044" w:rsidRPr="005576B8" w:rsidRDefault="00BD7EA1" w:rsidP="000A6C64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  <w:r w:rsidR="002E4044" w:rsidRPr="005576B8">
              <w:rPr>
                <w:rFonts w:asciiTheme="majorBidi" w:hAnsiTheme="majorBidi" w:cstheme="majorBidi"/>
                <w:sz w:val="28"/>
              </w:rPr>
              <w:t>256</w:t>
            </w:r>
            <w:r w:rsidR="002E404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80" w:type="dxa"/>
          </w:tcPr>
          <w:p w14:paraId="7384C748" w14:textId="77777777" w:rsidR="002E4044" w:rsidRPr="005576B8" w:rsidRDefault="002E4044" w:rsidP="000A6C64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DE0506" w14:textId="4324343B" w:rsidR="002E4044" w:rsidRPr="005576B8" w:rsidRDefault="00BD7EA1" w:rsidP="000A6C64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2B73985D" w14:textId="77777777" w:rsidR="002E4044" w:rsidRPr="005576B8" w:rsidRDefault="002E4044" w:rsidP="000A6C64">
            <w:pPr>
              <w:ind w:left="-5" w:right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CA8F1D1" w14:textId="4B8DBD7B" w:rsidR="002E4044" w:rsidRPr="005576B8" w:rsidRDefault="00BD7EA1" w:rsidP="000A6C64">
            <w:pPr>
              <w:ind w:left="85" w:right="9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  <w:r w:rsidRPr="005576B8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E4044" w:rsidRPr="00B118B0" w14:paraId="7D423951" w14:textId="77777777" w:rsidTr="000A6C64">
        <w:trPr>
          <w:trHeight w:val="206"/>
        </w:trPr>
        <w:tc>
          <w:tcPr>
            <w:tcW w:w="3600" w:type="dxa"/>
          </w:tcPr>
          <w:p w14:paraId="7F10AC91" w14:textId="14636AC9" w:rsidR="002E4044" w:rsidRPr="002E4044" w:rsidRDefault="002E4044" w:rsidP="000A6C64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รายได้รับล่วงหน้า </w:t>
            </w:r>
            <w:r w:rsidR="00C76F99">
              <w:rPr>
                <w:rFonts w:asciiTheme="majorBidi" w:hAnsiTheme="majorBidi" w:cstheme="majorBidi" w:hint="cs"/>
                <w:sz w:val="28"/>
                <w:cs/>
                <w:lang w:val="en-GB"/>
              </w:rPr>
              <w:t>-</w:t>
            </w: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ค่าเช่าที่ดิน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DB928F1" w14:textId="088DD85A" w:rsidR="002E4044" w:rsidRPr="001E3747" w:rsidRDefault="005E2751" w:rsidP="000A6C64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10,390</w:t>
            </w:r>
          </w:p>
        </w:tc>
        <w:tc>
          <w:tcPr>
            <w:tcW w:w="90" w:type="dxa"/>
          </w:tcPr>
          <w:p w14:paraId="03647F8B" w14:textId="77777777" w:rsidR="002E4044" w:rsidRPr="005576B8" w:rsidRDefault="002E4044" w:rsidP="000A6C64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17DB0BE" w14:textId="00D6F9A1" w:rsidR="002E4044" w:rsidRPr="00AE2794" w:rsidRDefault="0049449F" w:rsidP="000A6C64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11,124</w:t>
            </w:r>
          </w:p>
        </w:tc>
        <w:tc>
          <w:tcPr>
            <w:tcW w:w="180" w:type="dxa"/>
          </w:tcPr>
          <w:p w14:paraId="0DF23A2D" w14:textId="77777777" w:rsidR="002E4044" w:rsidRPr="005576B8" w:rsidRDefault="002E4044" w:rsidP="000A6C64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AE78F6" w14:textId="5501488E" w:rsidR="002E4044" w:rsidRPr="001E3747" w:rsidRDefault="006E2F8D" w:rsidP="006E2F8D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60633A13" w14:textId="77777777" w:rsidR="002E4044" w:rsidRPr="005576B8" w:rsidRDefault="002E4044" w:rsidP="000A6C64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59B7DA65" w14:textId="0D5B9165" w:rsidR="002E4044" w:rsidRPr="00AE2794" w:rsidRDefault="0049449F" w:rsidP="000A6C64">
            <w:pPr>
              <w:ind w:right="88" w:hanging="16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E4044" w:rsidRPr="00B118B0" w14:paraId="5CC38EAB" w14:textId="77777777" w:rsidTr="00B03BE5">
        <w:trPr>
          <w:trHeight w:val="279"/>
        </w:trPr>
        <w:tc>
          <w:tcPr>
            <w:tcW w:w="3600" w:type="dxa"/>
          </w:tcPr>
          <w:p w14:paraId="709DD674" w14:textId="385011DF" w:rsidR="002E4044" w:rsidRPr="005576B8" w:rsidRDefault="002E4044" w:rsidP="000A6C64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ประมาณการหนี้สิน</w:t>
            </w:r>
            <w:r w:rsidR="00641F4E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ไม่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หมุนเวียนอื่น</w:t>
            </w:r>
          </w:p>
        </w:tc>
        <w:tc>
          <w:tcPr>
            <w:tcW w:w="1350" w:type="dxa"/>
          </w:tcPr>
          <w:p w14:paraId="72390E0F" w14:textId="70754A33" w:rsidR="002E4044" w:rsidRPr="001E3747" w:rsidRDefault="005E2751" w:rsidP="000A6C64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12,982</w:t>
            </w:r>
          </w:p>
        </w:tc>
        <w:tc>
          <w:tcPr>
            <w:tcW w:w="90" w:type="dxa"/>
          </w:tcPr>
          <w:p w14:paraId="11DD4146" w14:textId="77777777" w:rsidR="002E4044" w:rsidRPr="005576B8" w:rsidRDefault="002E4044" w:rsidP="000A6C64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01DDC97" w14:textId="5CB2BB77" w:rsidR="002E4044" w:rsidRDefault="0049449F" w:rsidP="000A6C64">
            <w:pPr>
              <w:ind w:right="8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15,586</w:t>
            </w:r>
          </w:p>
        </w:tc>
        <w:tc>
          <w:tcPr>
            <w:tcW w:w="180" w:type="dxa"/>
          </w:tcPr>
          <w:p w14:paraId="44A4759B" w14:textId="77777777" w:rsidR="002E4044" w:rsidRPr="005576B8" w:rsidRDefault="002E4044" w:rsidP="000A6C64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744092BF" w14:textId="2D496513" w:rsidR="002E4044" w:rsidRPr="001E3747" w:rsidRDefault="006E2F8D" w:rsidP="000A6C64">
            <w:pPr>
              <w:ind w:right="88" w:hanging="1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6C4AA89D" w14:textId="77777777" w:rsidR="002E4044" w:rsidRPr="005576B8" w:rsidRDefault="002E4044" w:rsidP="000A6C64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</w:tcPr>
          <w:p w14:paraId="0733795D" w14:textId="0CE5924E" w:rsidR="002E4044" w:rsidRDefault="0049449F" w:rsidP="000A6C64">
            <w:pPr>
              <w:ind w:right="88" w:hanging="16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E4044" w:rsidRPr="00B118B0" w14:paraId="0F64206B" w14:textId="77777777" w:rsidTr="00B03BE5">
        <w:trPr>
          <w:trHeight w:val="279"/>
        </w:trPr>
        <w:tc>
          <w:tcPr>
            <w:tcW w:w="3600" w:type="dxa"/>
          </w:tcPr>
          <w:p w14:paraId="5CE30FE8" w14:textId="714D2888" w:rsidR="002E4044" w:rsidRPr="005576B8" w:rsidRDefault="00B03BE5" w:rsidP="000A6C64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E61971" w14:textId="59C4533A" w:rsidR="002E4044" w:rsidRPr="001E3747" w:rsidRDefault="005E2751" w:rsidP="000A6C64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6,787</w:t>
            </w:r>
          </w:p>
        </w:tc>
        <w:tc>
          <w:tcPr>
            <w:tcW w:w="90" w:type="dxa"/>
          </w:tcPr>
          <w:p w14:paraId="4F6AB594" w14:textId="77777777" w:rsidR="002E4044" w:rsidRPr="005576B8" w:rsidRDefault="002E4044" w:rsidP="000A6C64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C4CB14" w14:textId="41CC55A7" w:rsidR="002E4044" w:rsidRPr="001E3747" w:rsidRDefault="0049449F" w:rsidP="000A6C64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6,054</w:t>
            </w:r>
          </w:p>
        </w:tc>
        <w:tc>
          <w:tcPr>
            <w:tcW w:w="180" w:type="dxa"/>
          </w:tcPr>
          <w:p w14:paraId="57AF8FB6" w14:textId="77777777" w:rsidR="002E4044" w:rsidRPr="005576B8" w:rsidRDefault="002E4044" w:rsidP="000A6C64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2923F8" w14:textId="5BCF6DB3" w:rsidR="002E4044" w:rsidRPr="001E3747" w:rsidRDefault="006E2F8D" w:rsidP="000A6C64">
            <w:pPr>
              <w:ind w:right="88" w:hanging="16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350</w:t>
            </w:r>
          </w:p>
        </w:tc>
        <w:tc>
          <w:tcPr>
            <w:tcW w:w="90" w:type="dxa"/>
          </w:tcPr>
          <w:p w14:paraId="16559552" w14:textId="77777777" w:rsidR="002E4044" w:rsidRPr="005576B8" w:rsidRDefault="002E4044" w:rsidP="000A6C64">
            <w:pPr>
              <w:ind w:right="8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6C4E356A" w14:textId="1FCAAC67" w:rsidR="002E4044" w:rsidRDefault="0049449F" w:rsidP="000A6C64">
            <w:pPr>
              <w:ind w:right="88" w:hanging="168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275</w:t>
            </w:r>
          </w:p>
        </w:tc>
      </w:tr>
      <w:tr w:rsidR="002E4044" w:rsidRPr="00B118B0" w14:paraId="2E6EC6B5" w14:textId="77777777" w:rsidTr="00B03BE5">
        <w:trPr>
          <w:trHeight w:val="279"/>
        </w:trPr>
        <w:tc>
          <w:tcPr>
            <w:tcW w:w="3600" w:type="dxa"/>
          </w:tcPr>
          <w:p w14:paraId="6D1F956C" w14:textId="61C2F204" w:rsidR="002E4044" w:rsidRPr="00B03BE5" w:rsidRDefault="00B03BE5" w:rsidP="000A6C64">
            <w:pPr>
              <w:snapToGrid w:val="0"/>
              <w:ind w:right="-27" w:hanging="7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B03BE5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รวมหนี้สินไม่หมุนเวียนอื่น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B432B0" w14:textId="01ABB4F4" w:rsidR="002E4044" w:rsidRPr="0049449F" w:rsidRDefault="005E2751" w:rsidP="000A6C64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30,159</w:t>
            </w:r>
          </w:p>
        </w:tc>
        <w:tc>
          <w:tcPr>
            <w:tcW w:w="90" w:type="dxa"/>
          </w:tcPr>
          <w:p w14:paraId="6F097DD9" w14:textId="77777777" w:rsidR="002E4044" w:rsidRPr="0049449F" w:rsidRDefault="002E4044" w:rsidP="000A6C64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2DEE08" w14:textId="61FB435B" w:rsidR="002E4044" w:rsidRPr="0049449F" w:rsidRDefault="0049449F" w:rsidP="000A6C64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9449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32,764</w:t>
            </w:r>
          </w:p>
        </w:tc>
        <w:tc>
          <w:tcPr>
            <w:tcW w:w="180" w:type="dxa"/>
          </w:tcPr>
          <w:p w14:paraId="2F11A105" w14:textId="77777777" w:rsidR="002E4044" w:rsidRPr="0049449F" w:rsidRDefault="002E4044" w:rsidP="000A6C64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5AF6CF" w14:textId="14C65D4B" w:rsidR="002E4044" w:rsidRPr="0049449F" w:rsidRDefault="006E2F8D" w:rsidP="000A6C64">
            <w:pPr>
              <w:ind w:right="88" w:hanging="16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350</w:t>
            </w:r>
          </w:p>
        </w:tc>
        <w:tc>
          <w:tcPr>
            <w:tcW w:w="90" w:type="dxa"/>
          </w:tcPr>
          <w:p w14:paraId="06BB53AC" w14:textId="77777777" w:rsidR="002E4044" w:rsidRPr="0049449F" w:rsidRDefault="002E4044" w:rsidP="000A6C64">
            <w:pPr>
              <w:ind w:right="8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B85933F" w14:textId="708666A4" w:rsidR="002E4044" w:rsidRPr="0049449F" w:rsidRDefault="0049449F" w:rsidP="000A6C64">
            <w:pPr>
              <w:ind w:right="88" w:hanging="16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9449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275</w:t>
            </w:r>
          </w:p>
        </w:tc>
      </w:tr>
    </w:tbl>
    <w:p w14:paraId="58C03358" w14:textId="77777777" w:rsidR="002E4044" w:rsidRDefault="002E4044" w:rsidP="009E680E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10"/>
          <w:szCs w:val="10"/>
        </w:rPr>
      </w:pPr>
    </w:p>
    <w:p w14:paraId="58C76F53" w14:textId="77777777" w:rsidR="00EF449F" w:rsidRDefault="00EF449F" w:rsidP="009E680E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10"/>
          <w:szCs w:val="10"/>
        </w:rPr>
      </w:pPr>
    </w:p>
    <w:p w14:paraId="7617F593" w14:textId="77777777" w:rsidR="00EF449F" w:rsidRDefault="00EF449F" w:rsidP="009E680E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10"/>
          <w:szCs w:val="10"/>
        </w:rPr>
      </w:pPr>
    </w:p>
    <w:p w14:paraId="59BB208B" w14:textId="77777777" w:rsidR="00EF449F" w:rsidRDefault="00EF449F" w:rsidP="009E680E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10"/>
          <w:szCs w:val="10"/>
        </w:rPr>
      </w:pPr>
    </w:p>
    <w:p w14:paraId="716B22C4" w14:textId="77777777" w:rsidR="00EF449F" w:rsidRDefault="00EF449F" w:rsidP="009E680E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10"/>
          <w:szCs w:val="10"/>
        </w:rPr>
      </w:pPr>
    </w:p>
    <w:p w14:paraId="425A9000" w14:textId="77777777" w:rsidR="00EF449F" w:rsidRDefault="00EF449F" w:rsidP="009E680E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10"/>
          <w:szCs w:val="10"/>
        </w:rPr>
      </w:pPr>
    </w:p>
    <w:p w14:paraId="3C08D3D2" w14:textId="77777777" w:rsidR="00EF449F" w:rsidRDefault="00EF449F" w:rsidP="009E680E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10"/>
          <w:szCs w:val="10"/>
        </w:rPr>
      </w:pPr>
    </w:p>
    <w:p w14:paraId="2311CCE5" w14:textId="77777777" w:rsidR="00EF449F" w:rsidRDefault="00EF449F" w:rsidP="009E680E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10"/>
          <w:szCs w:val="10"/>
        </w:rPr>
      </w:pPr>
    </w:p>
    <w:p w14:paraId="57A163B2" w14:textId="77777777" w:rsidR="00EF449F" w:rsidRDefault="00EF449F" w:rsidP="009E680E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10"/>
          <w:szCs w:val="10"/>
        </w:rPr>
      </w:pPr>
    </w:p>
    <w:p w14:paraId="28CB7CEA" w14:textId="77777777" w:rsidR="00EF449F" w:rsidRDefault="00EF449F" w:rsidP="009E680E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10"/>
          <w:szCs w:val="10"/>
        </w:rPr>
      </w:pPr>
    </w:p>
    <w:p w14:paraId="5BDE9451" w14:textId="77777777" w:rsidR="00EF449F" w:rsidRDefault="00EF449F" w:rsidP="009E680E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10"/>
          <w:szCs w:val="10"/>
        </w:rPr>
      </w:pPr>
    </w:p>
    <w:p w14:paraId="0C2083F6" w14:textId="77777777" w:rsidR="00EF449F" w:rsidRDefault="00EF449F" w:rsidP="009E680E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10"/>
          <w:szCs w:val="10"/>
        </w:rPr>
      </w:pPr>
    </w:p>
    <w:p w14:paraId="1C088CEB" w14:textId="77777777" w:rsidR="00EF449F" w:rsidRDefault="00EF449F" w:rsidP="009E680E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10"/>
          <w:szCs w:val="10"/>
        </w:rPr>
      </w:pPr>
    </w:p>
    <w:p w14:paraId="181CF96B" w14:textId="3D0ACAD6" w:rsidR="006C5376" w:rsidRPr="007A4103" w:rsidRDefault="006C5376" w:rsidP="007A4103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7A4103">
        <w:rPr>
          <w:rFonts w:asciiTheme="majorBidi" w:hAnsiTheme="majorBidi" w:cstheme="majorBidi" w:hint="cs"/>
          <w:b/>
          <w:bCs/>
          <w:sz w:val="28"/>
          <w:cs/>
        </w:rPr>
        <w:t>ส่วนต่ำจากการออกหุ้นสามัญใหม่ในมูลค่าที่สูงกว่ามูลค่ายุติธรรม</w:t>
      </w:r>
    </w:p>
    <w:p w14:paraId="3611F7E9" w14:textId="3E1B7AFC" w:rsidR="009331C4" w:rsidRPr="00980233" w:rsidRDefault="006C5376" w:rsidP="000C1DAF">
      <w:pPr>
        <w:pStyle w:val="ListParagraph"/>
        <w:spacing w:before="240"/>
        <w:ind w:left="360"/>
        <w:jc w:val="thaiDistribute"/>
        <w:rPr>
          <w:rFonts w:asciiTheme="majorBidi" w:hAnsiTheme="majorBidi"/>
          <w:sz w:val="20"/>
          <w:szCs w:val="20"/>
        </w:rPr>
      </w:pPr>
      <w:r w:rsidRPr="008E220D">
        <w:rPr>
          <w:rFonts w:asciiTheme="majorBidi" w:hAnsiTheme="majorBidi" w:hint="cs"/>
          <w:sz w:val="28"/>
          <w:cs/>
        </w:rPr>
        <w:t>ผลต่างของมูลค่ายุติธรรม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และมูลค่าที่เสนอขายของหุ้นสามัญของบริษัทเกิดจากการที่บริษัทเข้าซื้อเงินลงทุนในบริษัท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สตาร์แก๊ส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จำกัด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และบริษัทย่อย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และได้ออกและเสนอขายหุ้นสามัญเพิ่มทุนของบริษัทให้แก่บุคคลในวงจำกัด</w:t>
      </w:r>
      <w:r w:rsidRPr="008E220D">
        <w:rPr>
          <w:rFonts w:asciiTheme="majorBidi" w:hAnsiTheme="majorBidi"/>
          <w:sz w:val="28"/>
          <w:cs/>
        </w:rPr>
        <w:t xml:space="preserve"> (</w:t>
      </w:r>
      <w:r w:rsidRPr="008E220D">
        <w:rPr>
          <w:rFonts w:asciiTheme="majorBidi" w:hAnsiTheme="majorBidi" w:hint="cs"/>
          <w:sz w:val="28"/>
          <w:cs/>
        </w:rPr>
        <w:t>ซึ่งเป็นนักลงทุนที่เป็น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/>
          <w:sz w:val="28"/>
        </w:rPr>
        <w:t xml:space="preserve">Strategic Investors </w:t>
      </w:r>
      <w:r w:rsidRPr="008E220D">
        <w:rPr>
          <w:rFonts w:asciiTheme="majorBidi" w:hAnsiTheme="majorBidi" w:hint="cs"/>
          <w:sz w:val="28"/>
          <w:cs/>
        </w:rPr>
        <w:t>ที่นอกจากมีศักยภาพด้านเงินลงทุน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แล้วยังมีประสบการณ์ความรู้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ความชำนาญในธุรกิจการจัดจำหน่าย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/>
          <w:sz w:val="28"/>
        </w:rPr>
        <w:t xml:space="preserve">LPG </w:t>
      </w:r>
      <w:r w:rsidRPr="008E220D">
        <w:rPr>
          <w:rFonts w:asciiTheme="majorBidi" w:hAnsiTheme="majorBidi" w:hint="cs"/>
          <w:sz w:val="28"/>
          <w:cs/>
        </w:rPr>
        <w:t>และมีธุรกิจที่เกี่ยวข้องกับ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/>
          <w:sz w:val="28"/>
        </w:rPr>
        <w:t xml:space="preserve">LPG) </w:t>
      </w:r>
      <w:r w:rsidRPr="008E220D">
        <w:rPr>
          <w:rFonts w:asciiTheme="majorBidi" w:hAnsiTheme="majorBidi" w:hint="cs"/>
          <w:sz w:val="28"/>
          <w:cs/>
        </w:rPr>
        <w:t>ในราคาเสนอขายที่สูงกว่ามูลค่ายุติธรรมของหุ้นสามัญของบริษัท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ณ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วันซื้อ</w:t>
      </w:r>
      <w:r w:rsidR="00C85D43">
        <w:rPr>
          <w:rFonts w:asciiTheme="majorBidi" w:hAnsiTheme="majorBidi" w:hint="cs"/>
          <w:sz w:val="28"/>
          <w:cs/>
        </w:rPr>
        <w:t xml:space="preserve">  </w:t>
      </w:r>
      <w:r w:rsidRPr="008E220D">
        <w:rPr>
          <w:rFonts w:asciiTheme="majorBidi" w:hAnsiTheme="majorBidi" w:hint="cs"/>
          <w:sz w:val="28"/>
          <w:cs/>
        </w:rPr>
        <w:t>เงินลงทุนในกลุ่ม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บริษัท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สตาร์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แก๊ส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จำกัด</w:t>
      </w:r>
      <w:r w:rsidR="00183DD1">
        <w:rPr>
          <w:rFonts w:asciiTheme="majorBidi" w:hAnsiTheme="majorBidi"/>
          <w:sz w:val="28"/>
        </w:rPr>
        <w:br/>
      </w:r>
    </w:p>
    <w:p w14:paraId="7E6ACD8D" w14:textId="77777777" w:rsidR="00FA4B11" w:rsidRPr="007A4103" w:rsidRDefault="00FA4B11" w:rsidP="007A4103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7A4103">
        <w:rPr>
          <w:rFonts w:asciiTheme="majorBidi" w:hAnsiTheme="majorBidi" w:cstheme="majorBidi" w:hint="cs"/>
          <w:b/>
          <w:bCs/>
          <w:sz w:val="28"/>
          <w:cs/>
        </w:rPr>
        <w:t>ส่วนเกินจากการเปลี่ยนแปลงสัดส่วนการถือหุ้นในบริษัทย่อย</w:t>
      </w:r>
    </w:p>
    <w:p w14:paraId="04EC4BAA" w14:textId="4F70BF1A" w:rsidR="00545E67" w:rsidRPr="009331C4" w:rsidRDefault="00FA4B11" w:rsidP="009331C4">
      <w:pPr>
        <w:overflowPunct/>
        <w:spacing w:before="240"/>
        <w:ind w:left="360"/>
        <w:jc w:val="thaiDistribute"/>
        <w:textAlignment w:val="auto"/>
        <w:rPr>
          <w:rFonts w:asciiTheme="majorBidi" w:hAnsiTheme="majorBidi" w:cstheme="majorBidi"/>
          <w:sz w:val="28"/>
        </w:rPr>
      </w:pPr>
      <w:r w:rsidRPr="008E220D">
        <w:rPr>
          <w:rFonts w:asciiTheme="majorBidi" w:hAnsiTheme="majorBidi" w:hint="cs"/>
          <w:sz w:val="28"/>
          <w:cs/>
        </w:rPr>
        <w:t>ส่วนเกินจากการเปลี่ยนแปลงสัดส่วนการถือหุ้นในบริษัทย่อยเกิดจากการซื้อหุ้นเพิ่มร้อยละ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/>
          <w:sz w:val="28"/>
        </w:rPr>
        <w:t xml:space="preserve">10.84 </w:t>
      </w:r>
      <w:r w:rsidRPr="008E220D">
        <w:rPr>
          <w:rFonts w:asciiTheme="majorBidi" w:hAnsiTheme="majorBidi" w:hint="cs"/>
          <w:sz w:val="28"/>
          <w:cs/>
        </w:rPr>
        <w:t>ของบริษัท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แซม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วอเตอร</w:t>
      </w:r>
      <w:r w:rsidR="00D34A6A">
        <w:rPr>
          <w:rFonts w:asciiTheme="majorBidi" w:hAnsiTheme="majorBidi" w:hint="cs"/>
          <w:sz w:val="28"/>
          <w:cs/>
        </w:rPr>
        <w:t xml:space="preserve">์ </w:t>
      </w:r>
      <w:r w:rsidRPr="008E220D">
        <w:rPr>
          <w:rFonts w:asciiTheme="majorBidi" w:hAnsiTheme="majorBidi" w:hint="cs"/>
          <w:sz w:val="28"/>
          <w:cs/>
        </w:rPr>
        <w:t>ซัพพลาย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จำกัด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และลดสัดส่วนการถือหุ้นร้อยละ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/>
          <w:sz w:val="28"/>
        </w:rPr>
        <w:t xml:space="preserve">20 </w:t>
      </w:r>
      <w:r w:rsidRPr="008E220D">
        <w:rPr>
          <w:rFonts w:asciiTheme="majorBidi" w:hAnsiTheme="majorBidi" w:hint="cs"/>
          <w:sz w:val="28"/>
          <w:cs/>
        </w:rPr>
        <w:t>ในบริษัท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เอ็นเนอยี่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รีโวลูชั่น</w:t>
      </w:r>
      <w:r w:rsidRPr="008E220D">
        <w:rPr>
          <w:rFonts w:asciiTheme="majorBidi" w:hAnsiTheme="majorBidi"/>
          <w:sz w:val="28"/>
          <w:cs/>
        </w:rPr>
        <w:t xml:space="preserve"> </w:t>
      </w:r>
      <w:r w:rsidRPr="008E220D">
        <w:rPr>
          <w:rFonts w:asciiTheme="majorBidi" w:hAnsiTheme="majorBidi" w:hint="cs"/>
          <w:sz w:val="28"/>
          <w:cs/>
        </w:rPr>
        <w:t>จำกัด</w:t>
      </w:r>
      <w:r w:rsidRPr="008E220D">
        <w:rPr>
          <w:rFonts w:asciiTheme="majorBidi" w:hAnsiTheme="majorBidi"/>
          <w:sz w:val="28"/>
          <w:cs/>
        </w:rPr>
        <w:t xml:space="preserve"> </w:t>
      </w:r>
      <w:r w:rsidR="00555D6C">
        <w:rPr>
          <w:rFonts w:asciiTheme="majorBidi" w:hAnsiTheme="majorBidi" w:hint="cs"/>
          <w:sz w:val="28"/>
          <w:cs/>
        </w:rPr>
        <w:t>และ</w:t>
      </w:r>
      <w:r w:rsidR="009331C4" w:rsidRPr="009331C4">
        <w:rPr>
          <w:rFonts w:asciiTheme="majorBidi" w:hAnsiTheme="majorBidi" w:cstheme="majorBidi"/>
          <w:sz w:val="28"/>
          <w:cs/>
        </w:rPr>
        <w:t>ลดสัดส่วนการถือหุ้นร้อยละ 5</w:t>
      </w:r>
      <w:r w:rsidR="00D34A6A">
        <w:rPr>
          <w:rFonts w:asciiTheme="majorBidi" w:hAnsiTheme="majorBidi" w:cstheme="majorBidi" w:hint="cs"/>
          <w:sz w:val="28"/>
          <w:cs/>
        </w:rPr>
        <w:t xml:space="preserve"> </w:t>
      </w:r>
      <w:r w:rsidR="009331C4" w:rsidRPr="009331C4">
        <w:rPr>
          <w:rFonts w:asciiTheme="majorBidi" w:hAnsiTheme="majorBidi" w:cstheme="majorBidi"/>
          <w:sz w:val="28"/>
          <w:cs/>
        </w:rPr>
        <w:t xml:space="preserve">ในบริษัท พระแสงกรีน พาวเวอร์ จำกัด </w:t>
      </w:r>
      <w:r w:rsidRPr="009331C4">
        <w:rPr>
          <w:rFonts w:asciiTheme="majorBidi" w:hAnsiTheme="majorBidi" w:hint="cs"/>
          <w:sz w:val="28"/>
          <w:cs/>
        </w:rPr>
        <w:t>ผลกระทบจากการเปลี่ยนแปลงสัดส่วนการถือหุ้นในบริษัทย่อย</w:t>
      </w:r>
      <w:r w:rsidRPr="009331C4">
        <w:rPr>
          <w:rFonts w:asciiTheme="majorBidi" w:hAnsiTheme="majorBidi"/>
          <w:sz w:val="28"/>
          <w:cs/>
        </w:rPr>
        <w:t xml:space="preserve"> </w:t>
      </w:r>
      <w:r w:rsidRPr="009331C4">
        <w:rPr>
          <w:rFonts w:asciiTheme="majorBidi" w:hAnsiTheme="majorBidi" w:hint="cs"/>
          <w:sz w:val="28"/>
          <w:cs/>
        </w:rPr>
        <w:t>โดยไม่สูญเสีย</w:t>
      </w:r>
      <w:r w:rsidR="00071D57">
        <w:rPr>
          <w:rFonts w:asciiTheme="majorBidi" w:hAnsiTheme="majorBidi" w:hint="cs"/>
          <w:sz w:val="28"/>
          <w:cs/>
        </w:rPr>
        <w:t xml:space="preserve">      </w:t>
      </w:r>
      <w:r w:rsidRPr="009331C4">
        <w:rPr>
          <w:rFonts w:asciiTheme="majorBidi" w:hAnsiTheme="majorBidi" w:hint="cs"/>
          <w:sz w:val="28"/>
          <w:cs/>
        </w:rPr>
        <w:t>การควบคุมจะถูกรับรู้ในส่วนเกินจากการเปลี่ยนแปลงสัดส่วนการถือหุ้นในบริษัทย่อยเป็นรายการแยกต่างหากในส่วนของ</w:t>
      </w:r>
      <w:r w:rsidR="00071D57">
        <w:rPr>
          <w:rFonts w:asciiTheme="majorBidi" w:hAnsiTheme="majorBidi" w:hint="cs"/>
          <w:sz w:val="28"/>
          <w:cs/>
        </w:rPr>
        <w:t xml:space="preserve">   </w:t>
      </w:r>
      <w:r w:rsidRPr="009331C4">
        <w:rPr>
          <w:rFonts w:asciiTheme="majorBidi" w:hAnsiTheme="majorBidi" w:hint="cs"/>
          <w:sz w:val="28"/>
          <w:cs/>
        </w:rPr>
        <w:t>ผู้ถือหุ้นในงบฐานะการเงินรวม</w:t>
      </w:r>
    </w:p>
    <w:p w14:paraId="17FE575C" w14:textId="4855729F" w:rsidR="00E41B38" w:rsidRPr="007A4103" w:rsidRDefault="00C43B96" w:rsidP="007A4103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  <w:cs/>
        </w:rPr>
      </w:pPr>
      <w:r w:rsidRPr="007A4103">
        <w:rPr>
          <w:rFonts w:asciiTheme="majorBidi" w:hAnsiTheme="majorBidi" w:cstheme="majorBidi" w:hint="cs"/>
          <w:b/>
          <w:bCs/>
          <w:sz w:val="28"/>
          <w:cs/>
        </w:rPr>
        <w:t>ทุน</w:t>
      </w:r>
      <w:r w:rsidR="005512E6" w:rsidRPr="007A4103">
        <w:rPr>
          <w:rFonts w:asciiTheme="majorBidi" w:hAnsiTheme="majorBidi" w:cstheme="majorBidi" w:hint="cs"/>
          <w:b/>
          <w:bCs/>
          <w:sz w:val="28"/>
          <w:cs/>
        </w:rPr>
        <w:t>สำรองตามก</w:t>
      </w:r>
      <w:r w:rsidR="00994E59" w:rsidRPr="007A4103">
        <w:rPr>
          <w:rFonts w:asciiTheme="majorBidi" w:hAnsiTheme="majorBidi" w:cstheme="majorBidi" w:hint="cs"/>
          <w:b/>
          <w:bCs/>
          <w:sz w:val="28"/>
          <w:cs/>
        </w:rPr>
        <w:t>ฎ</w:t>
      </w:r>
      <w:r w:rsidR="005512E6" w:rsidRPr="007A4103">
        <w:rPr>
          <w:rFonts w:asciiTheme="majorBidi" w:hAnsiTheme="majorBidi" w:cstheme="majorBidi" w:hint="cs"/>
          <w:b/>
          <w:bCs/>
          <w:sz w:val="28"/>
          <w:cs/>
        </w:rPr>
        <w:t>หมาย</w:t>
      </w:r>
    </w:p>
    <w:p w14:paraId="4C0706E8" w14:textId="77777777" w:rsidR="008F131C" w:rsidRPr="008F131C" w:rsidRDefault="008F131C" w:rsidP="008F131C">
      <w:pPr>
        <w:pStyle w:val="ListParagraph"/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/>
          <w:sz w:val="28"/>
        </w:rPr>
      </w:pPr>
      <w:r w:rsidRPr="008F131C">
        <w:rPr>
          <w:rFonts w:asciiTheme="majorBidi" w:hAnsiTheme="majorBidi" w:hint="cs"/>
          <w:sz w:val="28"/>
          <w:cs/>
        </w:rPr>
        <w:t>ตามบทบัญญัติแห่งพระราชบัญญัติบริษัทมหาชนจำกัด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พ</w:t>
      </w:r>
      <w:r w:rsidRPr="008F131C">
        <w:rPr>
          <w:rFonts w:asciiTheme="majorBidi" w:hAnsiTheme="majorBidi"/>
          <w:sz w:val="28"/>
          <w:cs/>
        </w:rPr>
        <w:t>.</w:t>
      </w:r>
      <w:r w:rsidRPr="008F131C">
        <w:rPr>
          <w:rFonts w:asciiTheme="majorBidi" w:hAnsiTheme="majorBidi" w:hint="cs"/>
          <w:sz w:val="28"/>
          <w:cs/>
        </w:rPr>
        <w:t>ศ</w:t>
      </w:r>
      <w:r w:rsidRPr="008F131C">
        <w:rPr>
          <w:rFonts w:asciiTheme="majorBidi" w:hAnsiTheme="majorBidi"/>
          <w:sz w:val="28"/>
          <w:cs/>
        </w:rPr>
        <w:t xml:space="preserve">. </w:t>
      </w:r>
      <w:r w:rsidRPr="008F131C">
        <w:rPr>
          <w:rFonts w:asciiTheme="majorBidi" w:hAnsiTheme="majorBidi"/>
          <w:sz w:val="28"/>
        </w:rPr>
        <w:t>2535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มาตรา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/>
          <w:sz w:val="28"/>
        </w:rPr>
        <w:t>116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บริษัทจะต้องจัดสรรบัญชีสำรอง</w:t>
      </w:r>
      <w:r w:rsidRPr="008F131C">
        <w:rPr>
          <w:rFonts w:asciiTheme="majorBidi" w:hAnsiTheme="majorBidi"/>
          <w:sz w:val="28"/>
          <w:cs/>
        </w:rPr>
        <w:t xml:space="preserve"> (</w:t>
      </w:r>
      <w:r w:rsidRPr="008F131C">
        <w:rPr>
          <w:rFonts w:asciiTheme="majorBidi" w:hAnsiTheme="majorBidi" w:hint="eastAsia"/>
          <w:sz w:val="28"/>
          <w:cs/>
        </w:rPr>
        <w:t>“</w:t>
      </w:r>
      <w:r w:rsidRPr="008F131C">
        <w:rPr>
          <w:rFonts w:asciiTheme="majorBidi" w:hAnsiTheme="majorBidi" w:hint="cs"/>
          <w:sz w:val="28"/>
          <w:cs/>
        </w:rPr>
        <w:t>สำรองตามกฎหมาย</w:t>
      </w:r>
      <w:r w:rsidRPr="008F131C">
        <w:rPr>
          <w:rFonts w:asciiTheme="majorBidi" w:hAnsiTheme="majorBidi" w:hint="eastAsia"/>
          <w:sz w:val="28"/>
          <w:cs/>
        </w:rPr>
        <w:t>”</w:t>
      </w:r>
      <w:r w:rsidRPr="008F131C">
        <w:rPr>
          <w:rFonts w:asciiTheme="majorBidi" w:hAnsiTheme="majorBidi"/>
          <w:sz w:val="28"/>
          <w:cs/>
        </w:rPr>
        <w:t xml:space="preserve">) </w:t>
      </w:r>
      <w:r w:rsidRPr="008F131C">
        <w:rPr>
          <w:rFonts w:asciiTheme="majorBidi" w:hAnsiTheme="majorBidi" w:hint="cs"/>
          <w:sz w:val="28"/>
          <w:cs/>
        </w:rPr>
        <w:t>อย่างน้อยร้อยละ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/>
          <w:sz w:val="28"/>
        </w:rPr>
        <w:t>5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ของกำไรสุทธิประจำปีสุทธิจากขาดทุนสะสมยกมา</w:t>
      </w:r>
      <w:r w:rsidRPr="008F131C">
        <w:rPr>
          <w:rFonts w:asciiTheme="majorBidi" w:hAnsiTheme="majorBidi"/>
          <w:sz w:val="28"/>
          <w:cs/>
        </w:rPr>
        <w:t xml:space="preserve"> (</w:t>
      </w:r>
      <w:r w:rsidRPr="008F131C">
        <w:rPr>
          <w:rFonts w:asciiTheme="majorBidi" w:hAnsiTheme="majorBidi" w:hint="cs"/>
          <w:sz w:val="28"/>
          <w:cs/>
        </w:rPr>
        <w:t>ถ้ามี</w:t>
      </w:r>
      <w:r w:rsidRPr="008F131C">
        <w:rPr>
          <w:rFonts w:asciiTheme="majorBidi" w:hAnsiTheme="majorBidi"/>
          <w:sz w:val="28"/>
          <w:cs/>
        </w:rPr>
        <w:t xml:space="preserve">) </w:t>
      </w:r>
      <w:r w:rsidRPr="008F131C">
        <w:rPr>
          <w:rFonts w:asciiTheme="majorBidi" w:hAnsiTheme="majorBidi" w:hint="cs"/>
          <w:sz w:val="28"/>
          <w:cs/>
        </w:rPr>
        <w:t>จนกว่าสำรองตามกฎหมายนี้จะมีจำนวนไม่น้อยกว่าร้อยละ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/>
          <w:sz w:val="28"/>
        </w:rPr>
        <w:t>10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ของทุนจดทะเบียน</w:t>
      </w:r>
      <w:r w:rsidRPr="008F131C">
        <w:rPr>
          <w:rFonts w:asciiTheme="majorBidi" w:hAnsiTheme="majorBidi"/>
          <w:sz w:val="28"/>
          <w:cs/>
        </w:rPr>
        <w:t xml:space="preserve"> </w:t>
      </w:r>
      <w:r w:rsidRPr="008F131C">
        <w:rPr>
          <w:rFonts w:asciiTheme="majorBidi" w:hAnsiTheme="majorBidi" w:hint="cs"/>
          <w:sz w:val="28"/>
          <w:cs/>
        </w:rPr>
        <w:t>เงินสำรองตามกฎหมายนี้จะนำไปจ่ายเป็นเงินปันผลไม่ได้</w:t>
      </w:r>
      <w:r w:rsidRPr="008F131C">
        <w:rPr>
          <w:rFonts w:asciiTheme="majorBidi" w:hAnsiTheme="majorBidi"/>
          <w:sz w:val="28"/>
          <w:cs/>
        </w:rPr>
        <w:t xml:space="preserve">  </w:t>
      </w:r>
    </w:p>
    <w:p w14:paraId="44A0BD36" w14:textId="2D44F755" w:rsidR="008F131C" w:rsidRPr="0035108A" w:rsidRDefault="008F131C" w:rsidP="00760FE3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  <w:r w:rsidRPr="0035108A">
        <w:rPr>
          <w:rFonts w:asciiTheme="majorBidi" w:hAnsiTheme="majorBidi" w:hint="cs"/>
          <w:spacing w:val="-4"/>
          <w:sz w:val="28"/>
          <w:cs/>
        </w:rPr>
        <w:t>เมื่อวันที่</w:t>
      </w:r>
      <w:r w:rsidRPr="0035108A">
        <w:rPr>
          <w:rFonts w:asciiTheme="majorBidi" w:hAnsiTheme="majorBidi"/>
          <w:spacing w:val="-4"/>
          <w:sz w:val="28"/>
          <w:cs/>
        </w:rPr>
        <w:t xml:space="preserve"> </w:t>
      </w:r>
      <w:r w:rsidRPr="0035108A">
        <w:rPr>
          <w:rFonts w:asciiTheme="majorBidi" w:hAnsiTheme="majorBidi"/>
          <w:spacing w:val="-4"/>
          <w:sz w:val="28"/>
        </w:rPr>
        <w:t>11</w:t>
      </w:r>
      <w:r w:rsidRPr="0035108A">
        <w:rPr>
          <w:rFonts w:asciiTheme="majorBidi" w:hAnsiTheme="majorBidi"/>
          <w:spacing w:val="-4"/>
          <w:sz w:val="28"/>
          <w:cs/>
        </w:rPr>
        <w:t xml:space="preserve"> </w:t>
      </w:r>
      <w:r w:rsidRPr="0035108A">
        <w:rPr>
          <w:rFonts w:asciiTheme="majorBidi" w:hAnsiTheme="majorBidi" w:hint="cs"/>
          <w:spacing w:val="-4"/>
          <w:sz w:val="28"/>
          <w:cs/>
        </w:rPr>
        <w:t>มีนาคม</w:t>
      </w:r>
      <w:r w:rsidRPr="0035108A">
        <w:rPr>
          <w:rFonts w:asciiTheme="majorBidi" w:hAnsiTheme="majorBidi"/>
          <w:spacing w:val="-4"/>
          <w:sz w:val="28"/>
          <w:cs/>
        </w:rPr>
        <w:t xml:space="preserve"> </w:t>
      </w:r>
      <w:r w:rsidRPr="0035108A">
        <w:rPr>
          <w:rFonts w:asciiTheme="majorBidi" w:hAnsiTheme="majorBidi"/>
          <w:spacing w:val="-4"/>
          <w:sz w:val="28"/>
        </w:rPr>
        <w:t>2565</w:t>
      </w:r>
      <w:r w:rsidRPr="0035108A">
        <w:rPr>
          <w:rFonts w:asciiTheme="majorBidi" w:hAnsiTheme="majorBidi"/>
          <w:spacing w:val="-4"/>
          <w:sz w:val="28"/>
          <w:cs/>
        </w:rPr>
        <w:t xml:space="preserve"> </w:t>
      </w:r>
      <w:r w:rsidRPr="0035108A">
        <w:rPr>
          <w:rFonts w:asciiTheme="majorBidi" w:hAnsiTheme="majorBidi" w:hint="cs"/>
          <w:spacing w:val="-4"/>
          <w:sz w:val="28"/>
          <w:cs/>
        </w:rPr>
        <w:t>ที่ประชุมคณะกรรมการบริษัท</w:t>
      </w:r>
      <w:r w:rsidRPr="0035108A">
        <w:rPr>
          <w:rFonts w:asciiTheme="majorBidi" w:hAnsiTheme="majorBidi"/>
          <w:spacing w:val="-4"/>
          <w:sz w:val="28"/>
          <w:cs/>
        </w:rPr>
        <w:t xml:space="preserve"> </w:t>
      </w:r>
      <w:r w:rsidRPr="0035108A">
        <w:rPr>
          <w:rFonts w:asciiTheme="majorBidi" w:hAnsiTheme="majorBidi" w:hint="cs"/>
          <w:spacing w:val="-4"/>
          <w:sz w:val="28"/>
          <w:cs/>
        </w:rPr>
        <w:t>ครั้งที่</w:t>
      </w:r>
      <w:r w:rsidRPr="0035108A">
        <w:rPr>
          <w:rFonts w:asciiTheme="majorBidi" w:hAnsiTheme="majorBidi"/>
          <w:spacing w:val="-4"/>
          <w:sz w:val="28"/>
          <w:cs/>
        </w:rPr>
        <w:t xml:space="preserve"> </w:t>
      </w:r>
      <w:r w:rsidRPr="0035108A">
        <w:rPr>
          <w:rFonts w:asciiTheme="majorBidi" w:hAnsiTheme="majorBidi"/>
          <w:spacing w:val="-4"/>
          <w:sz w:val="28"/>
        </w:rPr>
        <w:t>3/2565</w:t>
      </w:r>
      <w:r w:rsidRPr="0035108A">
        <w:rPr>
          <w:rFonts w:asciiTheme="majorBidi" w:hAnsiTheme="majorBidi"/>
          <w:spacing w:val="-4"/>
          <w:sz w:val="28"/>
          <w:cs/>
        </w:rPr>
        <w:t xml:space="preserve"> </w:t>
      </w:r>
      <w:r w:rsidRPr="0035108A">
        <w:rPr>
          <w:rFonts w:asciiTheme="majorBidi" w:hAnsiTheme="majorBidi" w:hint="cs"/>
          <w:spacing w:val="-4"/>
          <w:sz w:val="28"/>
          <w:cs/>
        </w:rPr>
        <w:t>ของบริษัท</w:t>
      </w:r>
      <w:r w:rsidRPr="0035108A">
        <w:rPr>
          <w:rFonts w:asciiTheme="majorBidi" w:hAnsiTheme="majorBidi"/>
          <w:spacing w:val="-4"/>
          <w:sz w:val="28"/>
          <w:cs/>
        </w:rPr>
        <w:t xml:space="preserve"> </w:t>
      </w:r>
      <w:r w:rsidR="0083143C" w:rsidRPr="0035108A">
        <w:rPr>
          <w:rFonts w:asciiTheme="majorBidi" w:hAnsiTheme="majorBidi" w:hint="cs"/>
          <w:spacing w:val="-4"/>
          <w:sz w:val="28"/>
          <w:cs/>
        </w:rPr>
        <w:t>ออลล์ เอ็นเนอร์ยี่</w:t>
      </w:r>
      <w:r w:rsidR="00096E5E" w:rsidRPr="0035108A">
        <w:rPr>
          <w:rFonts w:asciiTheme="majorBidi" w:hAnsiTheme="majorBidi" w:hint="cs"/>
          <w:spacing w:val="-4"/>
          <w:sz w:val="28"/>
          <w:cs/>
        </w:rPr>
        <w:t xml:space="preserve"> แอนด์ ยูทิลิตี้</w:t>
      </w:r>
      <w:r w:rsidRPr="0035108A">
        <w:rPr>
          <w:rFonts w:asciiTheme="majorBidi" w:hAnsiTheme="majorBidi"/>
          <w:spacing w:val="-4"/>
          <w:sz w:val="28"/>
          <w:cs/>
        </w:rPr>
        <w:t xml:space="preserve"> </w:t>
      </w:r>
      <w:r w:rsidRPr="0035108A">
        <w:rPr>
          <w:rFonts w:asciiTheme="majorBidi" w:hAnsiTheme="majorBidi" w:hint="cs"/>
          <w:spacing w:val="-4"/>
          <w:sz w:val="28"/>
          <w:cs/>
        </w:rPr>
        <w:t>จำกัด</w:t>
      </w:r>
      <w:r w:rsidRPr="0035108A">
        <w:rPr>
          <w:rFonts w:asciiTheme="majorBidi" w:hAnsiTheme="majorBidi"/>
          <w:spacing w:val="-4"/>
          <w:sz w:val="28"/>
          <w:cs/>
        </w:rPr>
        <w:t xml:space="preserve"> (</w:t>
      </w:r>
      <w:r w:rsidRPr="0035108A">
        <w:rPr>
          <w:rFonts w:asciiTheme="majorBidi" w:hAnsiTheme="majorBidi" w:hint="cs"/>
          <w:spacing w:val="-4"/>
          <w:sz w:val="28"/>
          <w:cs/>
        </w:rPr>
        <w:t>มหาชน</w:t>
      </w:r>
      <w:r w:rsidRPr="0035108A">
        <w:rPr>
          <w:rFonts w:asciiTheme="majorBidi" w:hAnsiTheme="majorBidi"/>
          <w:spacing w:val="-4"/>
          <w:sz w:val="28"/>
          <w:cs/>
        </w:rPr>
        <w:t>)</w:t>
      </w:r>
      <w:r w:rsidRPr="0035108A">
        <w:rPr>
          <w:rFonts w:asciiTheme="majorBidi" w:hAnsiTheme="majorBidi"/>
          <w:sz w:val="28"/>
          <w:cs/>
        </w:rPr>
        <w:t xml:space="preserve"> </w:t>
      </w:r>
      <w:r w:rsidR="00043EBE" w:rsidRPr="0035108A">
        <w:rPr>
          <w:rFonts w:asciiTheme="majorBidi" w:hAnsiTheme="majorBidi" w:hint="cs"/>
          <w:sz w:val="28"/>
          <w:cs/>
        </w:rPr>
        <w:t>(เดิมชื่อ “บริษัท เซเว่น ยูทิลิตี้ส์ แอนด์ พาวเวอร์ จำกัด (มหาชน)”)</w:t>
      </w:r>
      <w:r w:rsidR="00064C2F" w:rsidRPr="0035108A">
        <w:rPr>
          <w:rFonts w:asciiTheme="majorBidi" w:hAnsiTheme="majorBidi" w:hint="cs"/>
          <w:sz w:val="28"/>
          <w:cs/>
        </w:rPr>
        <w:t xml:space="preserve"> </w:t>
      </w:r>
      <w:r w:rsidRPr="0035108A">
        <w:rPr>
          <w:rFonts w:asciiTheme="majorBidi" w:hAnsiTheme="majorBidi" w:hint="cs"/>
          <w:sz w:val="28"/>
          <w:cs/>
        </w:rPr>
        <w:t xml:space="preserve">ได้มีมติเสนอต่อที่ประชุมผู้ถือหุ้นประจำปี </w:t>
      </w:r>
      <w:r w:rsidRPr="0035108A">
        <w:rPr>
          <w:rFonts w:asciiTheme="majorBidi" w:hAnsiTheme="majorBidi"/>
          <w:sz w:val="28"/>
        </w:rPr>
        <w:t>2565</w:t>
      </w:r>
      <w:r w:rsidRPr="0035108A">
        <w:rPr>
          <w:rFonts w:asciiTheme="majorBidi" w:hAnsiTheme="majorBidi" w:hint="cs"/>
          <w:sz w:val="28"/>
          <w:cs/>
        </w:rPr>
        <w:t xml:space="preserve"> </w:t>
      </w:r>
      <w:r w:rsidR="0035108A">
        <w:rPr>
          <w:rFonts w:asciiTheme="majorBidi" w:hAnsiTheme="majorBidi"/>
          <w:sz w:val="28"/>
        </w:rPr>
        <w:t xml:space="preserve">     </w:t>
      </w:r>
      <w:r w:rsidRPr="0035108A">
        <w:rPr>
          <w:rFonts w:asciiTheme="majorBidi" w:hAnsiTheme="majorBidi" w:hint="cs"/>
          <w:sz w:val="28"/>
          <w:cs/>
        </w:rPr>
        <w:t>เพื่อพิจารณาอนุมัติให้จัดสรรกำไรสะสม</w:t>
      </w:r>
      <w:r w:rsidRPr="0035108A">
        <w:rPr>
          <w:rFonts w:asciiTheme="majorBidi" w:hAnsiTheme="majorBidi"/>
          <w:sz w:val="28"/>
          <w:cs/>
        </w:rPr>
        <w:t xml:space="preserve"> </w:t>
      </w:r>
      <w:r w:rsidRPr="0035108A">
        <w:rPr>
          <w:rFonts w:asciiTheme="majorBidi" w:hAnsiTheme="majorBidi" w:hint="cs"/>
          <w:sz w:val="28"/>
          <w:cs/>
        </w:rPr>
        <w:t>จำนวน</w:t>
      </w:r>
      <w:r w:rsidRPr="0035108A">
        <w:rPr>
          <w:rFonts w:asciiTheme="majorBidi" w:hAnsiTheme="majorBidi"/>
          <w:sz w:val="28"/>
          <w:cs/>
        </w:rPr>
        <w:t xml:space="preserve"> </w:t>
      </w:r>
      <w:r w:rsidRPr="0035108A">
        <w:rPr>
          <w:rFonts w:asciiTheme="majorBidi" w:hAnsiTheme="majorBidi"/>
          <w:sz w:val="28"/>
        </w:rPr>
        <w:t>1.98</w:t>
      </w:r>
      <w:r w:rsidRPr="0035108A">
        <w:rPr>
          <w:rFonts w:asciiTheme="majorBidi" w:hAnsiTheme="majorBidi"/>
          <w:sz w:val="28"/>
          <w:cs/>
        </w:rPr>
        <w:t xml:space="preserve"> </w:t>
      </w:r>
      <w:r w:rsidRPr="0035108A">
        <w:rPr>
          <w:rFonts w:asciiTheme="majorBidi" w:hAnsiTheme="majorBidi" w:hint="cs"/>
          <w:sz w:val="28"/>
          <w:cs/>
        </w:rPr>
        <w:t>ล้านบาทเป็น</w:t>
      </w:r>
      <w:r w:rsidR="00064C2F" w:rsidRPr="0035108A">
        <w:rPr>
          <w:rFonts w:asciiTheme="majorBidi" w:hAnsiTheme="majorBidi" w:hint="cs"/>
          <w:sz w:val="28"/>
          <w:cs/>
        </w:rPr>
        <w:t xml:space="preserve"> </w:t>
      </w:r>
      <w:r w:rsidRPr="0035108A">
        <w:rPr>
          <w:rFonts w:asciiTheme="majorBidi" w:hAnsiTheme="majorBidi" w:hint="cs"/>
          <w:sz w:val="28"/>
          <w:cs/>
        </w:rPr>
        <w:t>ทุนสำรองตามกฎหมาย</w:t>
      </w:r>
      <w:r w:rsidRPr="0035108A">
        <w:rPr>
          <w:rFonts w:asciiTheme="majorBidi" w:hAnsiTheme="majorBidi"/>
          <w:sz w:val="28"/>
        </w:rPr>
        <w:t xml:space="preserve"> </w:t>
      </w:r>
      <w:r w:rsidRPr="0035108A">
        <w:rPr>
          <w:rFonts w:asciiTheme="majorBidi" w:hAnsiTheme="majorBidi" w:hint="cs"/>
          <w:sz w:val="28"/>
          <w:cs/>
        </w:rPr>
        <w:t xml:space="preserve">ต่อมาเมื่อวันที่ </w:t>
      </w:r>
      <w:r w:rsidRPr="0035108A">
        <w:rPr>
          <w:rFonts w:asciiTheme="majorBidi" w:hAnsiTheme="majorBidi"/>
          <w:sz w:val="28"/>
        </w:rPr>
        <w:t>28</w:t>
      </w:r>
      <w:r w:rsidRPr="0035108A">
        <w:rPr>
          <w:rFonts w:asciiTheme="majorBidi" w:hAnsiTheme="majorBidi" w:hint="cs"/>
          <w:sz w:val="28"/>
          <w:cs/>
        </w:rPr>
        <w:t xml:space="preserve"> เมษายน </w:t>
      </w:r>
      <w:r w:rsidRPr="0035108A">
        <w:rPr>
          <w:rFonts w:asciiTheme="majorBidi" w:hAnsiTheme="majorBidi"/>
          <w:sz w:val="28"/>
        </w:rPr>
        <w:t>2565</w:t>
      </w:r>
      <w:r w:rsidRPr="0035108A">
        <w:rPr>
          <w:rFonts w:asciiTheme="majorBidi" w:hAnsiTheme="majorBidi" w:hint="cs"/>
          <w:sz w:val="28"/>
          <w:cs/>
        </w:rPr>
        <w:t xml:space="preserve"> ที่ประชุมสามัญผู้ถือหุ้น ครั้งที่ </w:t>
      </w:r>
      <w:r w:rsidRPr="0035108A">
        <w:rPr>
          <w:rFonts w:asciiTheme="majorBidi" w:hAnsiTheme="majorBidi"/>
          <w:sz w:val="28"/>
        </w:rPr>
        <w:t>1/2565</w:t>
      </w:r>
      <w:r w:rsidRPr="0035108A">
        <w:rPr>
          <w:rFonts w:asciiTheme="majorBidi" w:hAnsiTheme="majorBidi" w:hint="cs"/>
          <w:sz w:val="28"/>
          <w:cs/>
        </w:rPr>
        <w:t xml:space="preserve"> ของ</w:t>
      </w:r>
      <w:r w:rsidR="00096E5E" w:rsidRPr="0035108A">
        <w:rPr>
          <w:rFonts w:asciiTheme="majorBidi" w:hAnsiTheme="majorBidi" w:hint="cs"/>
          <w:sz w:val="28"/>
          <w:cs/>
        </w:rPr>
        <w:t>บริษัท</w:t>
      </w:r>
      <w:r w:rsidR="00096E5E" w:rsidRPr="0035108A">
        <w:rPr>
          <w:rFonts w:asciiTheme="majorBidi" w:hAnsiTheme="majorBidi"/>
          <w:sz w:val="28"/>
          <w:cs/>
        </w:rPr>
        <w:t xml:space="preserve"> </w:t>
      </w:r>
      <w:r w:rsidR="00760FE3" w:rsidRPr="0035108A">
        <w:rPr>
          <w:rFonts w:asciiTheme="majorBidi" w:hAnsiTheme="majorBidi" w:hint="cs"/>
          <w:sz w:val="28"/>
          <w:cs/>
        </w:rPr>
        <w:t>ฯ</w:t>
      </w:r>
      <w:r w:rsidRPr="0035108A">
        <w:rPr>
          <w:rFonts w:asciiTheme="majorBidi" w:hAnsiTheme="majorBidi" w:hint="cs"/>
          <w:sz w:val="28"/>
          <w:cs/>
        </w:rPr>
        <w:t xml:space="preserve"> ได้มีมติอนุมัติเรื่องดังกล่าวแล้ว</w:t>
      </w:r>
    </w:p>
    <w:p w14:paraId="65878CAB" w14:textId="6030D33F" w:rsidR="008F131C" w:rsidRPr="0035108A" w:rsidRDefault="008F131C" w:rsidP="008F131C">
      <w:pPr>
        <w:pStyle w:val="ListParagraph"/>
        <w:spacing w:before="240" w:line="240" w:lineRule="atLeast"/>
        <w:ind w:left="360"/>
        <w:jc w:val="thaiDistribute"/>
        <w:rPr>
          <w:rFonts w:asciiTheme="majorBidi" w:hAnsiTheme="majorBidi"/>
          <w:sz w:val="28"/>
        </w:rPr>
      </w:pPr>
      <w:r w:rsidRPr="00992CA8">
        <w:rPr>
          <w:rFonts w:asciiTheme="majorBidi" w:hAnsiTheme="majorBidi" w:hint="cs"/>
          <w:spacing w:val="-8"/>
          <w:sz w:val="28"/>
          <w:cs/>
        </w:rPr>
        <w:t>เมื่อวันที่</w:t>
      </w:r>
      <w:r w:rsidRPr="00992CA8">
        <w:rPr>
          <w:rFonts w:asciiTheme="majorBidi" w:hAnsiTheme="majorBidi"/>
          <w:spacing w:val="-8"/>
          <w:sz w:val="28"/>
          <w:cs/>
        </w:rPr>
        <w:t xml:space="preserve"> </w:t>
      </w:r>
      <w:r w:rsidRPr="00992CA8">
        <w:rPr>
          <w:rFonts w:asciiTheme="majorBidi" w:hAnsiTheme="majorBidi"/>
          <w:spacing w:val="-8"/>
          <w:sz w:val="28"/>
        </w:rPr>
        <w:t>27</w:t>
      </w:r>
      <w:r w:rsidRPr="00992CA8">
        <w:rPr>
          <w:rFonts w:asciiTheme="majorBidi" w:hAnsiTheme="majorBidi"/>
          <w:spacing w:val="-8"/>
          <w:sz w:val="28"/>
          <w:cs/>
        </w:rPr>
        <w:t xml:space="preserve"> </w:t>
      </w:r>
      <w:r w:rsidRPr="00992CA8">
        <w:rPr>
          <w:rFonts w:asciiTheme="majorBidi" w:hAnsiTheme="majorBidi" w:hint="cs"/>
          <w:spacing w:val="-8"/>
          <w:sz w:val="28"/>
          <w:cs/>
        </w:rPr>
        <w:t xml:space="preserve">กุมภาพันธ์ </w:t>
      </w:r>
      <w:r w:rsidRPr="00992CA8">
        <w:rPr>
          <w:rFonts w:asciiTheme="majorBidi" w:hAnsiTheme="majorBidi"/>
          <w:spacing w:val="-8"/>
          <w:sz w:val="28"/>
        </w:rPr>
        <w:t>2566</w:t>
      </w:r>
      <w:r w:rsidRPr="00992CA8">
        <w:rPr>
          <w:rFonts w:asciiTheme="majorBidi" w:hAnsiTheme="majorBidi"/>
          <w:spacing w:val="-8"/>
          <w:sz w:val="28"/>
          <w:cs/>
        </w:rPr>
        <w:t xml:space="preserve"> </w:t>
      </w:r>
      <w:r w:rsidRPr="00992CA8">
        <w:rPr>
          <w:rFonts w:asciiTheme="majorBidi" w:hAnsiTheme="majorBidi" w:hint="cs"/>
          <w:spacing w:val="-8"/>
          <w:sz w:val="28"/>
          <w:cs/>
        </w:rPr>
        <w:t>ที่ประชุมคณะกรรมการบริษัท</w:t>
      </w:r>
      <w:r w:rsidRPr="00992CA8">
        <w:rPr>
          <w:rFonts w:asciiTheme="majorBidi" w:hAnsiTheme="majorBidi"/>
          <w:spacing w:val="-8"/>
          <w:sz w:val="28"/>
          <w:cs/>
        </w:rPr>
        <w:t xml:space="preserve"> </w:t>
      </w:r>
      <w:r w:rsidRPr="00992CA8">
        <w:rPr>
          <w:rFonts w:asciiTheme="majorBidi" w:hAnsiTheme="majorBidi" w:hint="cs"/>
          <w:spacing w:val="-8"/>
          <w:sz w:val="28"/>
          <w:cs/>
        </w:rPr>
        <w:t>ครั้งที่</w:t>
      </w:r>
      <w:r w:rsidRPr="00992CA8">
        <w:rPr>
          <w:rFonts w:asciiTheme="majorBidi" w:hAnsiTheme="majorBidi"/>
          <w:spacing w:val="-8"/>
          <w:sz w:val="28"/>
          <w:cs/>
        </w:rPr>
        <w:t xml:space="preserve"> </w:t>
      </w:r>
      <w:r w:rsidRPr="00992CA8">
        <w:rPr>
          <w:rFonts w:asciiTheme="majorBidi" w:hAnsiTheme="majorBidi"/>
          <w:spacing w:val="-8"/>
          <w:sz w:val="28"/>
        </w:rPr>
        <w:t>2/2566</w:t>
      </w:r>
      <w:r w:rsidRPr="00992CA8">
        <w:rPr>
          <w:rFonts w:asciiTheme="majorBidi" w:hAnsiTheme="majorBidi"/>
          <w:spacing w:val="-8"/>
          <w:sz w:val="28"/>
          <w:cs/>
        </w:rPr>
        <w:t xml:space="preserve"> </w:t>
      </w:r>
      <w:r w:rsidRPr="00992CA8">
        <w:rPr>
          <w:rFonts w:asciiTheme="majorBidi" w:hAnsiTheme="majorBidi" w:hint="cs"/>
          <w:spacing w:val="-8"/>
          <w:sz w:val="28"/>
          <w:cs/>
        </w:rPr>
        <w:t>ของ</w:t>
      </w:r>
      <w:r w:rsidR="00C9264D" w:rsidRPr="00992CA8">
        <w:rPr>
          <w:rFonts w:asciiTheme="majorBidi" w:hAnsiTheme="majorBidi" w:hint="cs"/>
          <w:spacing w:val="-8"/>
          <w:sz w:val="28"/>
          <w:cs/>
        </w:rPr>
        <w:t>บริษัท</w:t>
      </w:r>
      <w:r w:rsidR="00C9264D" w:rsidRPr="00992CA8">
        <w:rPr>
          <w:rFonts w:asciiTheme="majorBidi" w:hAnsiTheme="majorBidi"/>
          <w:spacing w:val="-8"/>
          <w:sz w:val="28"/>
          <w:cs/>
        </w:rPr>
        <w:t xml:space="preserve"> </w:t>
      </w:r>
      <w:r w:rsidR="00C9264D" w:rsidRPr="00992CA8">
        <w:rPr>
          <w:rFonts w:asciiTheme="majorBidi" w:hAnsiTheme="majorBidi" w:hint="cs"/>
          <w:spacing w:val="-8"/>
          <w:sz w:val="28"/>
          <w:cs/>
        </w:rPr>
        <w:t>ออลล์ เอ็นเนอร์ยี่ แอนด์ ยูทิลิตี้</w:t>
      </w:r>
      <w:r w:rsidR="00C9264D" w:rsidRPr="00992CA8">
        <w:rPr>
          <w:rFonts w:asciiTheme="majorBidi" w:hAnsiTheme="majorBidi"/>
          <w:spacing w:val="-8"/>
          <w:sz w:val="28"/>
          <w:cs/>
        </w:rPr>
        <w:t xml:space="preserve"> </w:t>
      </w:r>
      <w:r w:rsidR="00C9264D" w:rsidRPr="00992CA8">
        <w:rPr>
          <w:rFonts w:asciiTheme="majorBidi" w:hAnsiTheme="majorBidi" w:hint="cs"/>
          <w:spacing w:val="-8"/>
          <w:sz w:val="28"/>
          <w:cs/>
        </w:rPr>
        <w:t>จำกัด</w:t>
      </w:r>
      <w:r w:rsidR="00C9264D" w:rsidRPr="00992CA8">
        <w:rPr>
          <w:rFonts w:asciiTheme="majorBidi" w:hAnsiTheme="majorBidi"/>
          <w:spacing w:val="-8"/>
          <w:sz w:val="28"/>
          <w:cs/>
        </w:rPr>
        <w:t xml:space="preserve"> (</w:t>
      </w:r>
      <w:r w:rsidR="00C9264D" w:rsidRPr="00992CA8">
        <w:rPr>
          <w:rFonts w:asciiTheme="majorBidi" w:hAnsiTheme="majorBidi" w:hint="cs"/>
          <w:spacing w:val="-8"/>
          <w:sz w:val="28"/>
          <w:cs/>
        </w:rPr>
        <w:t>มหาชน</w:t>
      </w:r>
      <w:r w:rsidR="00C9264D" w:rsidRPr="00992CA8">
        <w:rPr>
          <w:rFonts w:asciiTheme="majorBidi" w:hAnsiTheme="majorBidi"/>
          <w:spacing w:val="-8"/>
          <w:sz w:val="28"/>
          <w:cs/>
        </w:rPr>
        <w:t>)</w:t>
      </w:r>
      <w:r w:rsidRPr="0035108A">
        <w:rPr>
          <w:rFonts w:asciiTheme="majorBidi" w:hAnsiTheme="majorBidi"/>
          <w:sz w:val="28"/>
          <w:cs/>
        </w:rPr>
        <w:t xml:space="preserve"> </w:t>
      </w:r>
      <w:r w:rsidR="00760FE3" w:rsidRPr="0035108A">
        <w:rPr>
          <w:rFonts w:asciiTheme="majorBidi" w:hAnsiTheme="majorBidi" w:hint="cs"/>
          <w:sz w:val="28"/>
          <w:cs/>
        </w:rPr>
        <w:t xml:space="preserve">(เดิมชื่อ “บริษัท เซเว่น ยูทิลิตี้ส์ แอนด์ พาวเวอร์ จำกัด (มหาชน)”) </w:t>
      </w:r>
      <w:r w:rsidRPr="0035108A">
        <w:rPr>
          <w:rFonts w:asciiTheme="majorBidi" w:hAnsiTheme="majorBidi" w:hint="cs"/>
          <w:sz w:val="28"/>
          <w:cs/>
        </w:rPr>
        <w:t xml:space="preserve">ได้มีมติเสนอต่อที่ประชุมผู้ถือหุ้นประจำปี </w:t>
      </w:r>
      <w:r w:rsidRPr="0035108A">
        <w:rPr>
          <w:rFonts w:asciiTheme="majorBidi" w:hAnsiTheme="majorBidi"/>
          <w:sz w:val="28"/>
        </w:rPr>
        <w:t>2566</w:t>
      </w:r>
      <w:r w:rsidRPr="0035108A">
        <w:rPr>
          <w:rFonts w:asciiTheme="majorBidi" w:hAnsiTheme="majorBidi" w:hint="cs"/>
          <w:sz w:val="28"/>
          <w:cs/>
        </w:rPr>
        <w:t xml:space="preserve"> </w:t>
      </w:r>
      <w:r w:rsidR="00E1281C" w:rsidRPr="0035108A">
        <w:rPr>
          <w:rFonts w:asciiTheme="majorBidi" w:hAnsiTheme="majorBidi" w:hint="cs"/>
          <w:sz w:val="28"/>
          <w:cs/>
        </w:rPr>
        <w:t xml:space="preserve">  </w:t>
      </w:r>
      <w:r w:rsidR="00992CA8">
        <w:rPr>
          <w:rFonts w:asciiTheme="majorBidi" w:hAnsiTheme="majorBidi"/>
          <w:sz w:val="28"/>
        </w:rPr>
        <w:t xml:space="preserve">       </w:t>
      </w:r>
      <w:r w:rsidR="00E1281C" w:rsidRPr="0035108A">
        <w:rPr>
          <w:rFonts w:asciiTheme="majorBidi" w:hAnsiTheme="majorBidi" w:hint="cs"/>
          <w:sz w:val="28"/>
          <w:cs/>
        </w:rPr>
        <w:t xml:space="preserve"> </w:t>
      </w:r>
      <w:r w:rsidRPr="0035108A">
        <w:rPr>
          <w:rFonts w:asciiTheme="majorBidi" w:hAnsiTheme="majorBidi" w:hint="cs"/>
          <w:sz w:val="28"/>
          <w:cs/>
        </w:rPr>
        <w:t>เพื่อพิจารณาอนุมัติให้จัดสรรกำไรสะสม</w:t>
      </w:r>
      <w:r w:rsidRPr="0035108A">
        <w:rPr>
          <w:rFonts w:asciiTheme="majorBidi" w:hAnsiTheme="majorBidi"/>
          <w:sz w:val="28"/>
          <w:cs/>
        </w:rPr>
        <w:t xml:space="preserve"> </w:t>
      </w:r>
      <w:r w:rsidRPr="0035108A">
        <w:rPr>
          <w:rFonts w:asciiTheme="majorBidi" w:hAnsiTheme="majorBidi" w:hint="cs"/>
          <w:sz w:val="28"/>
          <w:cs/>
        </w:rPr>
        <w:t>จำนวน</w:t>
      </w:r>
      <w:r w:rsidRPr="0035108A">
        <w:rPr>
          <w:rFonts w:asciiTheme="majorBidi" w:hAnsiTheme="majorBidi"/>
          <w:sz w:val="28"/>
          <w:cs/>
        </w:rPr>
        <w:t xml:space="preserve"> </w:t>
      </w:r>
      <w:r w:rsidRPr="0035108A">
        <w:rPr>
          <w:rFonts w:asciiTheme="majorBidi" w:hAnsiTheme="majorBidi"/>
          <w:sz w:val="28"/>
        </w:rPr>
        <w:t>2.32</w:t>
      </w:r>
      <w:r w:rsidRPr="0035108A">
        <w:rPr>
          <w:rFonts w:asciiTheme="majorBidi" w:hAnsiTheme="majorBidi"/>
          <w:sz w:val="28"/>
          <w:cs/>
        </w:rPr>
        <w:t xml:space="preserve"> </w:t>
      </w:r>
      <w:r w:rsidRPr="0035108A">
        <w:rPr>
          <w:rFonts w:asciiTheme="majorBidi" w:hAnsiTheme="majorBidi" w:hint="cs"/>
          <w:sz w:val="28"/>
          <w:cs/>
        </w:rPr>
        <w:t>ล้านบาทเป็นทุนสำรองตามกฎหมาย</w:t>
      </w:r>
      <w:r w:rsidRPr="0035108A">
        <w:rPr>
          <w:rFonts w:asciiTheme="majorBidi" w:hAnsiTheme="majorBidi"/>
          <w:sz w:val="28"/>
        </w:rPr>
        <w:t xml:space="preserve"> </w:t>
      </w:r>
      <w:r w:rsidRPr="0035108A">
        <w:rPr>
          <w:rFonts w:asciiTheme="majorBidi" w:hAnsiTheme="majorBidi" w:hint="cs"/>
          <w:sz w:val="28"/>
          <w:cs/>
        </w:rPr>
        <w:t xml:space="preserve">ต่อมาเมื่อวันที่ </w:t>
      </w:r>
      <w:r w:rsidRPr="0035108A">
        <w:rPr>
          <w:rFonts w:asciiTheme="majorBidi" w:hAnsiTheme="majorBidi"/>
          <w:sz w:val="28"/>
        </w:rPr>
        <w:t>26</w:t>
      </w:r>
      <w:r w:rsidRPr="0035108A">
        <w:rPr>
          <w:rFonts w:asciiTheme="majorBidi" w:hAnsiTheme="majorBidi" w:hint="cs"/>
          <w:sz w:val="28"/>
          <w:cs/>
        </w:rPr>
        <w:t xml:space="preserve"> เมษายน </w:t>
      </w:r>
      <w:r w:rsidRPr="0035108A">
        <w:rPr>
          <w:rFonts w:asciiTheme="majorBidi" w:hAnsiTheme="majorBidi"/>
          <w:sz w:val="28"/>
        </w:rPr>
        <w:t>2566</w:t>
      </w:r>
      <w:r w:rsidRPr="0035108A">
        <w:rPr>
          <w:rFonts w:asciiTheme="majorBidi" w:hAnsiTheme="majorBidi" w:hint="cs"/>
          <w:sz w:val="28"/>
          <w:cs/>
        </w:rPr>
        <w:t xml:space="preserve"> </w:t>
      </w:r>
      <w:r w:rsidR="00465F64" w:rsidRPr="0035108A">
        <w:rPr>
          <w:rFonts w:asciiTheme="majorBidi" w:hAnsiTheme="majorBidi" w:hint="cs"/>
          <w:sz w:val="28"/>
          <w:cs/>
        </w:rPr>
        <w:t xml:space="preserve">     </w:t>
      </w:r>
      <w:r w:rsidR="00E1281C" w:rsidRPr="0035108A">
        <w:rPr>
          <w:rFonts w:asciiTheme="majorBidi" w:hAnsiTheme="majorBidi" w:hint="cs"/>
          <w:sz w:val="28"/>
          <w:cs/>
        </w:rPr>
        <w:t xml:space="preserve">          </w:t>
      </w:r>
      <w:r w:rsidRPr="0035108A">
        <w:rPr>
          <w:rFonts w:asciiTheme="majorBidi" w:hAnsiTheme="majorBidi" w:hint="cs"/>
          <w:sz w:val="28"/>
          <w:cs/>
        </w:rPr>
        <w:t xml:space="preserve">ที่ประชุมสามัญผู้ถือหุ้น ครั้งที่ </w:t>
      </w:r>
      <w:r w:rsidRPr="0035108A">
        <w:rPr>
          <w:rFonts w:asciiTheme="majorBidi" w:hAnsiTheme="majorBidi"/>
          <w:sz w:val="28"/>
        </w:rPr>
        <w:t>1/2566</w:t>
      </w:r>
      <w:r w:rsidRPr="0035108A">
        <w:rPr>
          <w:rFonts w:asciiTheme="majorBidi" w:hAnsiTheme="majorBidi" w:hint="cs"/>
          <w:sz w:val="28"/>
          <w:cs/>
        </w:rPr>
        <w:t xml:space="preserve"> ของ</w:t>
      </w:r>
      <w:r w:rsidR="00C9264D" w:rsidRPr="0035108A">
        <w:rPr>
          <w:rFonts w:asciiTheme="majorBidi" w:hAnsiTheme="majorBidi" w:hint="cs"/>
          <w:sz w:val="28"/>
          <w:cs/>
        </w:rPr>
        <w:t>บริษัท</w:t>
      </w:r>
      <w:r w:rsidR="00C9264D" w:rsidRPr="0035108A">
        <w:rPr>
          <w:rFonts w:asciiTheme="majorBidi" w:hAnsiTheme="majorBidi"/>
          <w:sz w:val="28"/>
          <w:cs/>
        </w:rPr>
        <w:t xml:space="preserve"> </w:t>
      </w:r>
      <w:r w:rsidR="00724C0A" w:rsidRPr="0035108A">
        <w:rPr>
          <w:rFonts w:asciiTheme="majorBidi" w:hAnsiTheme="majorBidi" w:hint="cs"/>
          <w:sz w:val="28"/>
          <w:cs/>
        </w:rPr>
        <w:t>ฯ</w:t>
      </w:r>
      <w:r w:rsidRPr="0035108A">
        <w:rPr>
          <w:rFonts w:asciiTheme="majorBidi" w:hAnsiTheme="majorBidi" w:hint="cs"/>
          <w:sz w:val="28"/>
          <w:cs/>
        </w:rPr>
        <w:t xml:space="preserve"> ได้มีมติอนุมัติเรื่องดังกล่าวแล้ว</w:t>
      </w:r>
    </w:p>
    <w:p w14:paraId="52849FF9" w14:textId="1A871A42" w:rsidR="007A2032" w:rsidRDefault="007A2032" w:rsidP="00D578B2">
      <w:pPr>
        <w:overflowPunct/>
        <w:autoSpaceDE/>
        <w:autoSpaceDN/>
        <w:adjustRightInd/>
        <w:spacing w:before="240"/>
        <w:ind w:left="360"/>
        <w:jc w:val="thaiDistribute"/>
        <w:textAlignment w:val="auto"/>
        <w:rPr>
          <w:rFonts w:asciiTheme="majorBidi" w:hAnsiTheme="majorBidi"/>
          <w:sz w:val="28"/>
          <w:cs/>
        </w:rPr>
      </w:pPr>
      <w:r>
        <w:rPr>
          <w:rFonts w:asciiTheme="majorBidi" w:hAnsiTheme="majorBidi"/>
          <w:sz w:val="28"/>
          <w:cs/>
        </w:rPr>
        <w:br w:type="page"/>
      </w:r>
    </w:p>
    <w:p w14:paraId="5D33959D" w14:textId="6497CFCA" w:rsidR="00470F39" w:rsidRDefault="00470F39" w:rsidP="007A4103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ภาษีเงินได้</w:t>
      </w:r>
    </w:p>
    <w:p w14:paraId="4E8E17FF" w14:textId="18A65378" w:rsidR="009D4F63" w:rsidRPr="009D4F63" w:rsidRDefault="009D4F63" w:rsidP="00B51C6A">
      <w:pPr>
        <w:pStyle w:val="ListParagraph"/>
        <w:spacing w:before="120" w:after="120"/>
        <w:ind w:left="360"/>
        <w:jc w:val="thaiDistribute"/>
        <w:rPr>
          <w:rFonts w:ascii="Angsana New" w:hAnsi="Angsana New"/>
          <w:color w:val="000000"/>
          <w:spacing w:val="-2"/>
          <w:sz w:val="28"/>
        </w:rPr>
      </w:pP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>ภาษีเงินได้นิติบุคคลระหว่างกาลคำนวณขึ้นจากกำไร (ขาดทุน) ก่อนภาษีเงินได้สำหรับ</w:t>
      </w:r>
      <w:r w:rsidR="0094653A" w:rsidRPr="0094653A">
        <w:rPr>
          <w:rFonts w:ascii="Angsana New" w:hAnsi="Angsana New" w:hint="cs"/>
          <w:sz w:val="28"/>
          <w:cs/>
        </w:rPr>
        <w:t>รอบระยะเวลา</w:t>
      </w:r>
      <w:r w:rsidR="0094653A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คูณด้วยอัตราภาษีเฉลี่ยทั้งปีที่ประมาณไว้ รายได้ </w:t>
      </w:r>
      <w:r w:rsidR="00760BFC">
        <w:rPr>
          <w:rFonts w:asciiTheme="majorBidi" w:hAnsiTheme="majorBidi" w:cstheme="majorBidi" w:hint="cs"/>
          <w:color w:val="000000"/>
          <w:spacing w:val="-2"/>
          <w:sz w:val="28"/>
          <w:cs/>
        </w:rPr>
        <w:t>(</w:t>
      </w: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>ค่าใช้จ่าย</w:t>
      </w:r>
      <w:r w:rsidR="00760BFC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) </w:t>
      </w: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>ภาษีเงินได้สำหรับ</w:t>
      </w:r>
      <w:r w:rsidR="0094653A">
        <w:rPr>
          <w:rFonts w:asciiTheme="majorBidi" w:hAnsiTheme="majorBidi" w:cstheme="majorBidi" w:hint="cs"/>
          <w:color w:val="000000"/>
          <w:spacing w:val="-2"/>
          <w:sz w:val="28"/>
          <w:cs/>
        </w:rPr>
        <w:t>รอบระยะเวลา</w:t>
      </w:r>
      <w:r w:rsidR="0011475B" w:rsidRPr="005F0F0C">
        <w:rPr>
          <w:rFonts w:asciiTheme="majorBidi" w:hAnsiTheme="majorBidi" w:cstheme="majorBidi"/>
          <w:color w:val="000000"/>
          <w:spacing w:val="-2"/>
          <w:sz w:val="28"/>
          <w:cs/>
        </w:rPr>
        <w:t>สามเดือ</w:t>
      </w:r>
      <w:r w:rsidR="0011475B">
        <w:rPr>
          <w:rFonts w:asciiTheme="majorBidi" w:hAnsiTheme="majorBidi" w:cstheme="majorBidi" w:hint="cs"/>
          <w:color w:val="000000"/>
          <w:spacing w:val="-2"/>
          <w:sz w:val="28"/>
          <w:cs/>
        </w:rPr>
        <w:t>นและหกเดือน</w:t>
      </w: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>สิ้นสุดวันที่</w:t>
      </w:r>
      <w:r w:rsidRPr="009D4F63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30 </w:t>
      </w:r>
      <w:r>
        <w:rPr>
          <w:rFonts w:asciiTheme="majorBidi" w:hAnsiTheme="majorBidi" w:cstheme="majorBidi" w:hint="cs"/>
          <w:color w:val="000000"/>
          <w:spacing w:val="-2"/>
          <w:sz w:val="28"/>
          <w:cs/>
        </w:rPr>
        <w:t>มิถุนายน</w:t>
      </w:r>
      <w:r w:rsidRPr="009D4F63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9D4F63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760BFC">
        <w:rPr>
          <w:rFonts w:asciiTheme="majorBidi" w:hAnsiTheme="majorBidi" w:cstheme="majorBidi"/>
          <w:color w:val="000000"/>
          <w:spacing w:val="-2"/>
          <w:sz w:val="28"/>
        </w:rPr>
        <w:t>7</w:t>
      </w: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และ </w:t>
      </w:r>
      <w:r w:rsidRPr="009D4F63">
        <w:rPr>
          <w:rFonts w:asciiTheme="majorBidi" w:hAnsiTheme="majorBidi" w:cstheme="majorBidi"/>
          <w:color w:val="000000"/>
          <w:spacing w:val="-2"/>
          <w:sz w:val="28"/>
        </w:rPr>
        <w:t>256</w:t>
      </w:r>
      <w:r w:rsidR="00760BFC">
        <w:rPr>
          <w:rFonts w:asciiTheme="majorBidi" w:hAnsiTheme="majorBidi" w:cstheme="majorBidi"/>
          <w:color w:val="000000"/>
          <w:spacing w:val="-2"/>
          <w:sz w:val="28"/>
        </w:rPr>
        <w:t>6</w:t>
      </w:r>
      <w:r w:rsidRPr="009D4F63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สรุปได้ดังนี้</w:t>
      </w: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170"/>
        <w:gridCol w:w="1170"/>
      </w:tblGrid>
      <w:tr w:rsidR="00470F39" w:rsidRPr="004517A7" w14:paraId="45D9F718" w14:textId="77777777" w:rsidTr="00613A3D">
        <w:tc>
          <w:tcPr>
            <w:tcW w:w="9090" w:type="dxa"/>
            <w:gridSpan w:val="5"/>
          </w:tcPr>
          <w:p w14:paraId="5025667F" w14:textId="77777777" w:rsidR="00470F39" w:rsidRPr="004517A7" w:rsidRDefault="00470F39" w:rsidP="00613A3D">
            <w:pPr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855429" w:rsidRPr="004517A7" w14:paraId="3AFC7ED0" w14:textId="77777777" w:rsidTr="008A6859">
        <w:tc>
          <w:tcPr>
            <w:tcW w:w="4410" w:type="dxa"/>
          </w:tcPr>
          <w:p w14:paraId="38BEBBEE" w14:textId="77777777" w:rsidR="00855429" w:rsidRPr="004517A7" w:rsidRDefault="00855429" w:rsidP="00613A3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680" w:type="dxa"/>
            <w:gridSpan w:val="4"/>
          </w:tcPr>
          <w:p w14:paraId="10F2503A" w14:textId="2B39493F" w:rsidR="00855429" w:rsidRPr="004517A7" w:rsidRDefault="00DB0829" w:rsidP="00613A3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สำหรับ</w:t>
            </w:r>
            <w:r w:rsidR="0094653A" w:rsidRPr="0094653A">
              <w:rPr>
                <w:rFonts w:ascii="Angsana New" w:hAnsi="Angsana New" w:hint="cs"/>
                <w:sz w:val="28"/>
                <w:cs/>
              </w:rPr>
              <w:t>รอบระยะเวลา</w:t>
            </w:r>
            <w:r w:rsidR="00934516">
              <w:rPr>
                <w:rFonts w:ascii="Angsana New" w:hAnsi="Angsana New" w:hint="cs"/>
                <w:sz w:val="28"/>
                <w:cs/>
              </w:rPr>
              <w:t>สาม</w:t>
            </w:r>
            <w:r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855429" w:rsidRPr="004517A7" w14:paraId="18BFF8FA" w14:textId="77777777" w:rsidTr="00613A3D">
        <w:tc>
          <w:tcPr>
            <w:tcW w:w="4410" w:type="dxa"/>
          </w:tcPr>
          <w:p w14:paraId="07F4D4C5" w14:textId="77777777" w:rsidR="00855429" w:rsidRPr="004517A7" w:rsidRDefault="00855429" w:rsidP="0085542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56932FB4" w14:textId="42BC9A2A" w:rsidR="00855429" w:rsidRPr="004517A7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799F7B0" w14:textId="6C57265B" w:rsidR="00855429" w:rsidRPr="004517A7" w:rsidRDefault="00855429" w:rsidP="008554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80752B" w:rsidRPr="004517A7" w14:paraId="584E1103" w14:textId="77777777" w:rsidTr="00613A3D">
        <w:tc>
          <w:tcPr>
            <w:tcW w:w="4410" w:type="dxa"/>
          </w:tcPr>
          <w:p w14:paraId="76007B5A" w14:textId="77777777" w:rsidR="0080752B" w:rsidRPr="004517A7" w:rsidRDefault="0080752B" w:rsidP="0080752B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892AC7" w14:textId="7295BC5A" w:rsidR="0080752B" w:rsidRPr="00CB239F" w:rsidRDefault="0080752B" w:rsidP="008075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 w:rsidR="00167B4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283ACA2B" w14:textId="17052828" w:rsidR="0080752B" w:rsidRPr="00CB239F" w:rsidRDefault="0080752B" w:rsidP="008075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 w:rsidR="00167B49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726A9E19" w14:textId="25C47D12" w:rsidR="0080752B" w:rsidRPr="00CB239F" w:rsidRDefault="0080752B" w:rsidP="008075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 w:rsidR="00167B4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7F40140C" w14:textId="78A8A6C1" w:rsidR="0080752B" w:rsidRPr="00CB239F" w:rsidRDefault="0080752B" w:rsidP="0080752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 w:rsidR="00167B49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855429" w:rsidRPr="004517A7" w14:paraId="3EA029E2" w14:textId="77777777" w:rsidTr="00613A3D">
        <w:tc>
          <w:tcPr>
            <w:tcW w:w="4410" w:type="dxa"/>
          </w:tcPr>
          <w:p w14:paraId="45EF7549" w14:textId="77777777" w:rsidR="00855429" w:rsidRPr="004517A7" w:rsidRDefault="00855429" w:rsidP="00855429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0E733928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5645984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5CB20AE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B17345" w14:textId="77777777" w:rsidR="00855429" w:rsidRPr="004517A7" w:rsidRDefault="00855429" w:rsidP="0085542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167B49" w:rsidRPr="004517A7" w14:paraId="1C8A54A1" w14:textId="77777777" w:rsidTr="00613A3D">
        <w:tc>
          <w:tcPr>
            <w:tcW w:w="4410" w:type="dxa"/>
          </w:tcPr>
          <w:p w14:paraId="21739AD8" w14:textId="49DE59DD" w:rsidR="00167B49" w:rsidRPr="004517A7" w:rsidRDefault="00167B49" w:rsidP="00167B49">
            <w:pPr>
              <w:ind w:left="312" w:right="-43" w:hanging="415"/>
              <w:jc w:val="both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ภาษีเงินได้นิติบุคคล</w:t>
            </w:r>
            <w:r>
              <w:rPr>
                <w:rFonts w:ascii="Angsana New" w:hAnsi="Angsana New" w:hint="cs"/>
                <w:sz w:val="28"/>
                <w:cs/>
              </w:rPr>
              <w:t>ระหว่างกาล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081ED7" w14:textId="53E366AC" w:rsidR="00167B49" w:rsidRPr="004517A7" w:rsidRDefault="009416ED" w:rsidP="00167B4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(230)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941E29" w14:textId="5E0371AD" w:rsidR="00167B49" w:rsidRPr="004517A7" w:rsidRDefault="00167B49" w:rsidP="00342E00">
            <w:pPr>
              <w:tabs>
                <w:tab w:val="decimal" w:pos="864"/>
              </w:tabs>
              <w:ind w:right="51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(226)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55CEB5" w14:textId="39C81113" w:rsidR="00167B49" w:rsidRPr="004517A7" w:rsidRDefault="00167B49" w:rsidP="00167B49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8E7B7FD" w14:textId="307AA41A" w:rsidR="00167B49" w:rsidRPr="004517A7" w:rsidRDefault="00167B49" w:rsidP="00A7232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167B49" w:rsidRPr="004517A7" w14:paraId="042B5289" w14:textId="77777777" w:rsidTr="00613A3D">
        <w:tc>
          <w:tcPr>
            <w:tcW w:w="4410" w:type="dxa"/>
          </w:tcPr>
          <w:p w14:paraId="01DD77AA" w14:textId="77777777" w:rsidR="00167B49" w:rsidRPr="004517A7" w:rsidRDefault="00167B49" w:rsidP="00167B49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4459B3" w14:textId="77777777" w:rsidR="00167B49" w:rsidRPr="004517A7" w:rsidRDefault="00167B49" w:rsidP="00167B4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31F08F" w14:textId="77777777" w:rsidR="00167B49" w:rsidRPr="004517A7" w:rsidRDefault="00167B49" w:rsidP="00167B4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E68832" w14:textId="77777777" w:rsidR="00167B49" w:rsidRPr="004517A7" w:rsidRDefault="00167B49" w:rsidP="00167B4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E03D5BB" w14:textId="77777777" w:rsidR="00167B49" w:rsidRPr="004517A7" w:rsidRDefault="00167B49" w:rsidP="00167B4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167B49" w:rsidRPr="004517A7" w14:paraId="19C12031" w14:textId="77777777" w:rsidTr="00613A3D">
        <w:tc>
          <w:tcPr>
            <w:tcW w:w="4410" w:type="dxa"/>
          </w:tcPr>
          <w:p w14:paraId="0D09FEF4" w14:textId="1633DCDC" w:rsidR="00167B49" w:rsidRPr="004517A7" w:rsidRDefault="00167B49" w:rsidP="00167B49">
            <w:pPr>
              <w:ind w:left="222" w:right="-43" w:hanging="334"/>
              <w:jc w:val="both"/>
              <w:rPr>
                <w:rFonts w:ascii="Angsana New" w:hAnsi="Angsana New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869E6C" w14:textId="747AEB4B" w:rsidR="00167B49" w:rsidRPr="004517A7" w:rsidRDefault="00960C61" w:rsidP="00167B4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3,</w:t>
            </w:r>
            <w:r w:rsidR="007B45D8">
              <w:rPr>
                <w:rFonts w:ascii="Angsana New" w:hAnsi="Angsana New"/>
                <w:spacing w:val="-4"/>
                <w:sz w:val="28"/>
              </w:rPr>
              <w:t>925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86F85" w14:textId="64C48CF8" w:rsidR="00167B49" w:rsidRPr="004517A7" w:rsidRDefault="00167B49" w:rsidP="00342E00">
            <w:pPr>
              <w:pBdr>
                <w:bottom w:val="single" w:sz="4" w:space="1" w:color="auto"/>
              </w:pBdr>
              <w:tabs>
                <w:tab w:val="decimal" w:pos="90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4,446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5B3CCD" w14:textId="48BA13F1" w:rsidR="00167B49" w:rsidRPr="004517A7" w:rsidRDefault="001F1397" w:rsidP="00167B4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50384523" w14:textId="64504468" w:rsidR="00167B49" w:rsidRPr="004517A7" w:rsidRDefault="00167B49" w:rsidP="00167B4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167B49" w:rsidRPr="004517A7" w14:paraId="4717A3E1" w14:textId="77777777" w:rsidTr="00613A3D">
        <w:tc>
          <w:tcPr>
            <w:tcW w:w="4410" w:type="dxa"/>
          </w:tcPr>
          <w:p w14:paraId="009DCF49" w14:textId="0258E2CC" w:rsidR="00167B49" w:rsidRDefault="00167B49" w:rsidP="009B5104">
            <w:pPr>
              <w:ind w:left="-103"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) 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ภาษีเงินได้ที่แสดงอยู่ใน</w:t>
            </w:r>
          </w:p>
          <w:p w14:paraId="20FCAE6D" w14:textId="51929CFF" w:rsidR="00167B49" w:rsidRPr="004517A7" w:rsidRDefault="00167B49" w:rsidP="00167B49">
            <w:pPr>
              <w:ind w:left="222" w:right="-43" w:hanging="6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BC4F09" w14:textId="06F2D264" w:rsidR="00167B49" w:rsidRPr="004517A7" w:rsidRDefault="007B45D8" w:rsidP="00167B4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3,695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30D208" w14:textId="1853104A" w:rsidR="00167B49" w:rsidRPr="004517A7" w:rsidRDefault="00167B49" w:rsidP="00167B4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4,220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F63480" w14:textId="24E093B7" w:rsidR="00167B49" w:rsidRPr="004517A7" w:rsidRDefault="001F1397" w:rsidP="00167B4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20</w:t>
            </w:r>
          </w:p>
        </w:tc>
        <w:tc>
          <w:tcPr>
            <w:tcW w:w="1170" w:type="dxa"/>
            <w:vAlign w:val="bottom"/>
          </w:tcPr>
          <w:p w14:paraId="02490A2A" w14:textId="6E435B65" w:rsidR="00167B49" w:rsidRPr="004517A7" w:rsidRDefault="00167B49" w:rsidP="00167B49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-</w:t>
            </w:r>
          </w:p>
        </w:tc>
      </w:tr>
      <w:tr w:rsidR="00167B49" w:rsidRPr="004517A7" w14:paraId="09BFC195" w14:textId="77777777" w:rsidTr="008A6859">
        <w:tc>
          <w:tcPr>
            <w:tcW w:w="9090" w:type="dxa"/>
            <w:gridSpan w:val="5"/>
          </w:tcPr>
          <w:p w14:paraId="195FC2C5" w14:textId="2A051708" w:rsidR="00167B49" w:rsidRPr="004517A7" w:rsidRDefault="00167B49" w:rsidP="00167B49">
            <w:pPr>
              <w:ind w:right="-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67B49" w:rsidRPr="004517A7" w14:paraId="3C33AD94" w14:textId="77777777" w:rsidTr="008A6859">
        <w:tc>
          <w:tcPr>
            <w:tcW w:w="9090" w:type="dxa"/>
            <w:gridSpan w:val="5"/>
          </w:tcPr>
          <w:p w14:paraId="5875D9DC" w14:textId="205157DD" w:rsidR="00167B49" w:rsidRPr="004517A7" w:rsidRDefault="00167B49" w:rsidP="00167B49">
            <w:pPr>
              <w:ind w:right="-43"/>
              <w:jc w:val="right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</w:rPr>
              <w:t>(</w:t>
            </w:r>
            <w:r w:rsidRPr="004517A7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4517A7">
              <w:rPr>
                <w:rFonts w:ascii="Angsana New" w:hAnsi="Angsana New" w:hint="cs"/>
                <w:sz w:val="28"/>
              </w:rPr>
              <w:t xml:space="preserve"> </w:t>
            </w:r>
            <w:r w:rsidRPr="004517A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4517A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167B49" w:rsidRPr="004517A7" w14:paraId="60B21A26" w14:textId="77777777" w:rsidTr="008A6859">
        <w:tc>
          <w:tcPr>
            <w:tcW w:w="4410" w:type="dxa"/>
          </w:tcPr>
          <w:p w14:paraId="1C722595" w14:textId="77777777" w:rsidR="00167B49" w:rsidRPr="004517A7" w:rsidRDefault="00167B49" w:rsidP="00167B4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4680" w:type="dxa"/>
            <w:gridSpan w:val="4"/>
          </w:tcPr>
          <w:p w14:paraId="62187E4C" w14:textId="246448CA" w:rsidR="00167B49" w:rsidRPr="004517A7" w:rsidRDefault="00167B49" w:rsidP="00167B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สำหรับ</w:t>
            </w:r>
            <w:r w:rsidR="00590EAB" w:rsidRPr="0094653A">
              <w:rPr>
                <w:rFonts w:ascii="Angsana New" w:hAnsi="Angsana New" w:hint="cs"/>
                <w:sz w:val="28"/>
                <w:cs/>
              </w:rPr>
              <w:t>รอบระยะเวลา</w:t>
            </w:r>
            <w:r>
              <w:rPr>
                <w:rFonts w:ascii="Angsana New" w:hAnsi="Angsana New" w:hint="cs"/>
                <w:sz w:val="28"/>
                <w:cs/>
              </w:rPr>
              <w:t xml:space="preserve">หกเดือนสิ้นสุดวันที่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167B49" w:rsidRPr="004517A7" w14:paraId="794B4D63" w14:textId="77777777" w:rsidTr="008A6859">
        <w:tc>
          <w:tcPr>
            <w:tcW w:w="4410" w:type="dxa"/>
          </w:tcPr>
          <w:p w14:paraId="2BA21D44" w14:textId="77777777" w:rsidR="00167B49" w:rsidRPr="004517A7" w:rsidRDefault="00167B49" w:rsidP="00167B4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05497E0B" w14:textId="77777777" w:rsidR="00167B49" w:rsidRPr="004517A7" w:rsidRDefault="00167B49" w:rsidP="00167B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F751248" w14:textId="77777777" w:rsidR="00167B49" w:rsidRPr="004517A7" w:rsidRDefault="00167B49" w:rsidP="00167B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67B49" w:rsidRPr="004517A7" w14:paraId="3D68940C" w14:textId="77777777" w:rsidTr="008A6859">
        <w:tc>
          <w:tcPr>
            <w:tcW w:w="4410" w:type="dxa"/>
          </w:tcPr>
          <w:p w14:paraId="58E4CB45" w14:textId="77777777" w:rsidR="00167B49" w:rsidRPr="004517A7" w:rsidRDefault="00167B49" w:rsidP="00167B49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C56FD17" w14:textId="68AA0468" w:rsidR="00167B49" w:rsidRPr="00CB239F" w:rsidRDefault="00167B49" w:rsidP="00167B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 w:rsidR="004559FC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10385232" w14:textId="0EE61FAC" w:rsidR="00167B49" w:rsidRPr="00CB239F" w:rsidRDefault="00167B49" w:rsidP="00167B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 w:rsidR="004559FC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5BB5FEC9" w14:textId="6E5D41BF" w:rsidR="00167B49" w:rsidRPr="00CB239F" w:rsidRDefault="00167B49" w:rsidP="00167B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 w:rsidR="00A7232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6FFC4ED1" w14:textId="2095AF27" w:rsidR="00167B49" w:rsidRPr="00CB239F" w:rsidRDefault="00167B49" w:rsidP="00167B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239F">
              <w:rPr>
                <w:rFonts w:asciiTheme="majorBidi" w:hAnsiTheme="majorBidi" w:cstheme="majorBidi"/>
                <w:sz w:val="28"/>
              </w:rPr>
              <w:t>256</w:t>
            </w:r>
            <w:r w:rsidR="004559FC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167B49" w:rsidRPr="004517A7" w14:paraId="3C576747" w14:textId="77777777" w:rsidTr="008A6859">
        <w:tc>
          <w:tcPr>
            <w:tcW w:w="4410" w:type="dxa"/>
          </w:tcPr>
          <w:p w14:paraId="70046E64" w14:textId="77777777" w:rsidR="00167B49" w:rsidRPr="004517A7" w:rsidRDefault="00167B49" w:rsidP="00167B49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170" w:type="dxa"/>
            <w:vAlign w:val="bottom"/>
          </w:tcPr>
          <w:p w14:paraId="750BF0F4" w14:textId="77777777" w:rsidR="00167B49" w:rsidRPr="004517A7" w:rsidRDefault="00167B49" w:rsidP="00167B4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627BFF1" w14:textId="77777777" w:rsidR="00167B49" w:rsidRPr="004517A7" w:rsidRDefault="00167B49" w:rsidP="00167B4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DFB71C5" w14:textId="77777777" w:rsidR="00167B49" w:rsidRPr="004517A7" w:rsidRDefault="00167B49" w:rsidP="00167B4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24857A6" w14:textId="77777777" w:rsidR="00167B49" w:rsidRPr="004517A7" w:rsidRDefault="00167B49" w:rsidP="00167B49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4559FC" w:rsidRPr="004517A7" w14:paraId="4C2E793F" w14:textId="77777777" w:rsidTr="008A6859">
        <w:tc>
          <w:tcPr>
            <w:tcW w:w="4410" w:type="dxa"/>
          </w:tcPr>
          <w:p w14:paraId="0021DED2" w14:textId="52847B7B" w:rsidR="004559FC" w:rsidRPr="004517A7" w:rsidRDefault="004559FC" w:rsidP="004559FC">
            <w:pPr>
              <w:ind w:left="312" w:right="-43" w:hanging="415"/>
              <w:jc w:val="both"/>
              <w:rPr>
                <w:rFonts w:ascii="Angsana New" w:hAnsi="Angsana New"/>
                <w:sz w:val="28"/>
              </w:rPr>
            </w:pPr>
            <w:r w:rsidRPr="004517A7">
              <w:rPr>
                <w:rFonts w:ascii="Angsana New" w:hAnsi="Angsana New" w:hint="cs"/>
                <w:sz w:val="28"/>
                <w:cs/>
              </w:rPr>
              <w:t>ภาษีเงินได้นิติบุคคล</w:t>
            </w:r>
            <w:r>
              <w:rPr>
                <w:rFonts w:ascii="Angsana New" w:hAnsi="Angsana New" w:hint="cs"/>
                <w:sz w:val="28"/>
                <w:cs/>
              </w:rPr>
              <w:t>ระหว่างกาล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6DD177" w14:textId="3FCA0DDF" w:rsidR="004559FC" w:rsidRPr="004517A7" w:rsidRDefault="00D918C7" w:rsidP="004559FC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(230)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099E65" w14:textId="1E4CEF1C" w:rsidR="004559FC" w:rsidRPr="004517A7" w:rsidRDefault="004559FC" w:rsidP="00342E00">
            <w:pPr>
              <w:tabs>
                <w:tab w:val="decimal" w:pos="900"/>
              </w:tabs>
              <w:ind w:right="51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(491)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0E5A96" w14:textId="7A62A0E4" w:rsidR="004559FC" w:rsidRPr="004517A7" w:rsidRDefault="004559FC" w:rsidP="00A7232A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3B61ACA" w14:textId="0130A67D" w:rsidR="004559FC" w:rsidRPr="004517A7" w:rsidRDefault="004559FC" w:rsidP="00A7232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4559FC" w:rsidRPr="004517A7" w14:paraId="770D3541" w14:textId="77777777" w:rsidTr="008A6859">
        <w:tc>
          <w:tcPr>
            <w:tcW w:w="4410" w:type="dxa"/>
          </w:tcPr>
          <w:p w14:paraId="2DEE32C4" w14:textId="016F3B53" w:rsidR="004559FC" w:rsidRPr="004517A7" w:rsidRDefault="004559FC" w:rsidP="004559FC">
            <w:pPr>
              <w:ind w:left="312" w:right="-43" w:hanging="415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1E4A9E" w14:textId="0521EE77" w:rsidR="004559FC" w:rsidRPr="004517A7" w:rsidRDefault="004559FC" w:rsidP="004559FC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2158D3" w14:textId="77777777" w:rsidR="004559FC" w:rsidRPr="004517A7" w:rsidRDefault="004559FC" w:rsidP="004559FC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599727" w14:textId="77777777" w:rsidR="004559FC" w:rsidRPr="004517A7" w:rsidRDefault="004559FC" w:rsidP="004559FC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508A0CA" w14:textId="77777777" w:rsidR="004559FC" w:rsidRPr="004517A7" w:rsidRDefault="004559FC" w:rsidP="004559FC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4559FC" w:rsidRPr="004517A7" w14:paraId="68F287C9" w14:textId="77777777" w:rsidTr="008A6859">
        <w:tc>
          <w:tcPr>
            <w:tcW w:w="4410" w:type="dxa"/>
          </w:tcPr>
          <w:p w14:paraId="50C0F094" w14:textId="71126B08" w:rsidR="004559FC" w:rsidRPr="004517A7" w:rsidRDefault="004559FC" w:rsidP="004559FC">
            <w:pPr>
              <w:ind w:left="222" w:right="-43" w:hanging="334"/>
              <w:jc w:val="both"/>
              <w:rPr>
                <w:rFonts w:ascii="Angsana New" w:hAnsi="Angsana New"/>
                <w:sz w:val="28"/>
                <w:cs/>
              </w:rPr>
            </w:pPr>
            <w:r w:rsidRPr="007C40C0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DA423F" w14:textId="0343FEE1" w:rsidR="004559FC" w:rsidRPr="004517A7" w:rsidRDefault="00D918C7" w:rsidP="004559F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8,117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2C349F" w14:textId="5BC53718" w:rsidR="004559FC" w:rsidRPr="004517A7" w:rsidRDefault="004559FC" w:rsidP="00342E0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1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8,697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EB610B" w14:textId="415B5F0E" w:rsidR="004559FC" w:rsidRPr="004517A7" w:rsidRDefault="00965578" w:rsidP="004559F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30</w:t>
            </w:r>
          </w:p>
        </w:tc>
        <w:tc>
          <w:tcPr>
            <w:tcW w:w="1170" w:type="dxa"/>
            <w:vAlign w:val="bottom"/>
          </w:tcPr>
          <w:p w14:paraId="26F6E66C" w14:textId="51C857FE" w:rsidR="004559FC" w:rsidRPr="004517A7" w:rsidRDefault="004559FC" w:rsidP="004559F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4559FC" w:rsidRPr="004517A7" w14:paraId="1677A2BB" w14:textId="77777777" w:rsidTr="008A6859">
        <w:tc>
          <w:tcPr>
            <w:tcW w:w="4410" w:type="dxa"/>
          </w:tcPr>
          <w:p w14:paraId="3B501FF5" w14:textId="6148CFE2" w:rsidR="004559FC" w:rsidRDefault="004559FC" w:rsidP="009B5104">
            <w:pPr>
              <w:ind w:left="-103" w:right="-43"/>
              <w:jc w:val="both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(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) </w:t>
            </w: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ภาษีเงินได้ที่แสดงอยู่ใน</w:t>
            </w:r>
          </w:p>
          <w:p w14:paraId="0BE6D01A" w14:textId="77777777" w:rsidR="004559FC" w:rsidRPr="004517A7" w:rsidRDefault="004559FC" w:rsidP="004559FC">
            <w:pPr>
              <w:ind w:left="222" w:right="-43" w:hanging="6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17A7">
              <w:rPr>
                <w:rFonts w:ascii="Angsana New" w:hAnsi="Angsana New" w:hint="cs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CA1D9C" w14:textId="6C126A4E" w:rsidR="004559FC" w:rsidRPr="004517A7" w:rsidRDefault="00D918C7" w:rsidP="004559FC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7,887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DEAAEF" w14:textId="133B4473" w:rsidR="004559FC" w:rsidRPr="004517A7" w:rsidRDefault="004559FC" w:rsidP="004559FC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8,206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5074AD" w14:textId="664EC366" w:rsidR="004559FC" w:rsidRPr="004517A7" w:rsidRDefault="00965578" w:rsidP="004559FC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30</w:t>
            </w:r>
          </w:p>
        </w:tc>
        <w:tc>
          <w:tcPr>
            <w:tcW w:w="1170" w:type="dxa"/>
            <w:vAlign w:val="bottom"/>
          </w:tcPr>
          <w:p w14:paraId="12991998" w14:textId="155D1DFB" w:rsidR="004559FC" w:rsidRPr="004517A7" w:rsidRDefault="004559FC" w:rsidP="004559FC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spacing w:val="-4"/>
                <w:sz w:val="28"/>
              </w:rPr>
            </w:pPr>
            <w:r>
              <w:rPr>
                <w:rFonts w:ascii="Angsana New" w:hAnsi="Angsana New"/>
                <w:b/>
                <w:bCs/>
                <w:spacing w:val="-4"/>
                <w:sz w:val="28"/>
              </w:rPr>
              <w:t>-</w:t>
            </w:r>
          </w:p>
        </w:tc>
      </w:tr>
    </w:tbl>
    <w:p w14:paraId="7D2C9319" w14:textId="30731D89" w:rsidR="00D37084" w:rsidRDefault="00D37084" w:rsidP="00D37084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4B40E9B6" w14:textId="77777777" w:rsidR="00D37084" w:rsidRDefault="00D3708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 w:type="page"/>
      </w:r>
    </w:p>
    <w:p w14:paraId="621385B6" w14:textId="48F41763" w:rsidR="00F53166" w:rsidRPr="00E03B6F" w:rsidRDefault="0E075460" w:rsidP="00C4471D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E03B6F">
        <w:rPr>
          <w:rFonts w:asciiTheme="majorBidi" w:hAnsiTheme="majorBidi" w:cstheme="majorBidi"/>
          <w:b/>
          <w:bCs/>
          <w:sz w:val="28"/>
          <w:cs/>
        </w:rPr>
        <w:t>กำไร</w:t>
      </w:r>
      <w:r w:rsidRPr="00E03B6F">
        <w:rPr>
          <w:rFonts w:asciiTheme="majorBidi" w:hAnsiTheme="majorBidi" w:cstheme="majorBidi"/>
          <w:b/>
          <w:bCs/>
          <w:sz w:val="28"/>
        </w:rPr>
        <w:t xml:space="preserve"> </w:t>
      </w:r>
      <w:r w:rsidRPr="00E03B6F">
        <w:rPr>
          <w:rFonts w:asciiTheme="majorBidi" w:hAnsiTheme="majorBidi" w:cstheme="majorBidi"/>
          <w:b/>
          <w:bCs/>
          <w:sz w:val="28"/>
          <w:cs/>
        </w:rPr>
        <w:t>(ขาดทุน)</w:t>
      </w:r>
      <w:r w:rsidRPr="00E03B6F">
        <w:rPr>
          <w:rFonts w:asciiTheme="majorBidi" w:hAnsiTheme="majorBidi" w:cstheme="majorBidi"/>
          <w:b/>
          <w:bCs/>
          <w:sz w:val="28"/>
        </w:rPr>
        <w:t xml:space="preserve"> </w:t>
      </w:r>
      <w:r w:rsidRPr="00E03B6F">
        <w:rPr>
          <w:rFonts w:asciiTheme="majorBidi" w:hAnsiTheme="majorBidi" w:cstheme="majorBidi"/>
          <w:b/>
          <w:bCs/>
          <w:sz w:val="28"/>
          <w:cs/>
        </w:rPr>
        <w:t>ต่อหุ้น</w:t>
      </w:r>
    </w:p>
    <w:p w14:paraId="0565399B" w14:textId="36228366" w:rsidR="00B25EF8" w:rsidRDefault="00B25EF8" w:rsidP="004F132B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B25EF8">
        <w:rPr>
          <w:rFonts w:asciiTheme="majorBidi" w:hAnsiTheme="majorBidi" w:cstheme="majorBidi"/>
          <w:color w:val="000000"/>
          <w:spacing w:val="-2"/>
          <w:sz w:val="28"/>
          <w:cs/>
        </w:rPr>
        <w:t>กำไร (ขาดทุน) ต่อหุ้นขั้นพื้นฐานคำนวณโดยหารกำไร (ขาดทุน) สำหรับ</w:t>
      </w:r>
      <w:r w:rsidR="009C2DC3" w:rsidRPr="0094653A">
        <w:rPr>
          <w:rFonts w:ascii="Angsana New" w:hAnsi="Angsana New" w:hint="cs"/>
          <w:sz w:val="28"/>
          <w:cs/>
        </w:rPr>
        <w:t>รอบระยะเวลา</w:t>
      </w:r>
      <w:r w:rsidRPr="00B25EF8">
        <w:rPr>
          <w:rFonts w:asciiTheme="majorBidi" w:hAnsiTheme="majorBidi" w:cstheme="majorBidi"/>
          <w:color w:val="000000"/>
          <w:spacing w:val="-2"/>
          <w:sz w:val="28"/>
          <w:cs/>
        </w:rPr>
        <w:t>ที่เป็นของผู้ถือหุ้นของบริษัท</w:t>
      </w:r>
      <w:r w:rsidR="004F132B">
        <w:rPr>
          <w:rFonts w:asciiTheme="majorBidi" w:hAnsiTheme="majorBidi" w:cstheme="majorBidi" w:hint="cs"/>
          <w:color w:val="000000"/>
          <w:spacing w:val="-2"/>
          <w:sz w:val="28"/>
          <w:cs/>
        </w:rPr>
        <w:t>ใหญ่</w:t>
      </w:r>
      <w:r w:rsidRPr="00B25EF8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303414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</w:t>
      </w:r>
      <w:r w:rsidRPr="00B25EF8">
        <w:rPr>
          <w:rFonts w:asciiTheme="majorBidi" w:hAnsiTheme="majorBidi" w:cstheme="majorBidi"/>
          <w:color w:val="000000"/>
          <w:spacing w:val="-2"/>
          <w:sz w:val="28"/>
          <w:cs/>
        </w:rPr>
        <w:t>(ไม่รวมกำไร</w:t>
      </w:r>
      <w:r w:rsidR="008E6B04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="009621EE"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Pr="00B25EF8">
        <w:rPr>
          <w:rFonts w:asciiTheme="majorBidi" w:hAnsiTheme="majorBidi" w:cstheme="majorBidi"/>
          <w:color w:val="000000"/>
          <w:spacing w:val="-2"/>
          <w:sz w:val="28"/>
          <w:cs/>
        </w:rPr>
        <w:t>ขาดทุน</w:t>
      </w:r>
      <w:r w:rsidR="009621EE">
        <w:rPr>
          <w:rFonts w:asciiTheme="majorBidi" w:hAnsiTheme="majorBidi" w:cstheme="majorBidi"/>
          <w:color w:val="000000"/>
          <w:spacing w:val="-2"/>
          <w:sz w:val="28"/>
        </w:rPr>
        <w:t xml:space="preserve">) </w:t>
      </w:r>
      <w:r w:rsidRPr="00B25EF8">
        <w:rPr>
          <w:rFonts w:asciiTheme="majorBidi" w:hAnsiTheme="majorBidi" w:cstheme="majorBidi"/>
          <w:color w:val="000000"/>
          <w:spacing w:val="-2"/>
          <w:sz w:val="28"/>
          <w:cs/>
        </w:rPr>
        <w:t>เบ็ดเสร็จอื่น) ด้วยจำนวนถัวเฉลี่ยถ่วงน้ำหนักของหุ้นสามัญที่ออกอยู่ในระหว่าง</w:t>
      </w:r>
      <w:r w:rsidR="009C2DC3" w:rsidRPr="0094653A">
        <w:rPr>
          <w:rFonts w:ascii="Angsana New" w:hAnsi="Angsana New" w:hint="cs"/>
          <w:sz w:val="28"/>
          <w:cs/>
        </w:rPr>
        <w:t>รอบระยะเวลา</w:t>
      </w:r>
    </w:p>
    <w:p w14:paraId="463B068C" w14:textId="4C403BD2" w:rsidR="00320C78" w:rsidRPr="00E35E69" w:rsidRDefault="009352F0" w:rsidP="00E35E69">
      <w:pPr>
        <w:pStyle w:val="ListParagraph"/>
        <w:spacing w:before="120" w:after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E35E69">
        <w:rPr>
          <w:rFonts w:asciiTheme="majorBidi" w:hAnsiTheme="majorBidi" w:cstheme="majorBidi" w:hint="cs"/>
          <w:color w:val="000000"/>
          <w:spacing w:val="-2"/>
          <w:sz w:val="28"/>
          <w:cs/>
        </w:rPr>
        <w:t>บริษัทไม่มีการออกหุ้นสามัญเทียบเท่ากับปรับลดในระหว่าง</w:t>
      </w:r>
      <w:r w:rsidR="009C2DC3" w:rsidRPr="0094653A">
        <w:rPr>
          <w:rFonts w:ascii="Angsana New" w:hAnsi="Angsana New" w:hint="cs"/>
          <w:sz w:val="28"/>
          <w:cs/>
        </w:rPr>
        <w:t>รอบระยะเวลา</w:t>
      </w:r>
      <w:r w:rsidRPr="00E35E69">
        <w:rPr>
          <w:rFonts w:asciiTheme="majorBidi" w:hAnsiTheme="majorBidi" w:cstheme="majorBidi" w:hint="cs"/>
          <w:color w:val="000000"/>
          <w:spacing w:val="-2"/>
          <w:sz w:val="28"/>
          <w:cs/>
        </w:rPr>
        <w:t>ที่นำเสนอรายงาน</w:t>
      </w:r>
      <w:r w:rsidRPr="00E35E6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E35E69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ดังนั้นจึงไม่ส่งผลต่อการคำนวณกำไร </w:t>
      </w:r>
      <w:r w:rsidRPr="00E35E69"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Pr="00E35E69">
        <w:rPr>
          <w:rFonts w:asciiTheme="majorBidi" w:hAnsiTheme="majorBidi" w:cstheme="majorBidi" w:hint="cs"/>
          <w:color w:val="000000"/>
          <w:spacing w:val="-2"/>
          <w:sz w:val="28"/>
          <w:cs/>
        </w:rPr>
        <w:t>ขาดทุน</w:t>
      </w:r>
      <w:r w:rsidRPr="00E35E69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) </w:t>
      </w:r>
      <w:r w:rsidRPr="00E35E69">
        <w:rPr>
          <w:rFonts w:asciiTheme="majorBidi" w:hAnsiTheme="majorBidi" w:cstheme="majorBidi" w:hint="cs"/>
          <w:color w:val="000000"/>
          <w:spacing w:val="-2"/>
          <w:sz w:val="28"/>
          <w:cs/>
        </w:rPr>
        <w:t>ต่อหุ้นปรับลด</w:t>
      </w:r>
    </w:p>
    <w:p w14:paraId="26AEDCE8" w14:textId="15F92499" w:rsidR="0064130B" w:rsidRPr="00824B7D" w:rsidRDefault="004E40FA" w:rsidP="00BA6FEA">
      <w:pPr>
        <w:spacing w:before="120" w:after="12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2</w:t>
      </w:r>
      <w:r w:rsidR="00255F38">
        <w:rPr>
          <w:rFonts w:asciiTheme="majorBidi" w:hAnsiTheme="majorBidi" w:cstheme="majorBidi"/>
          <w:color w:val="000000"/>
          <w:spacing w:val="-2"/>
          <w:sz w:val="28"/>
        </w:rPr>
        <w:t>8</w:t>
      </w:r>
      <w:r>
        <w:rPr>
          <w:rFonts w:asciiTheme="majorBidi" w:hAnsiTheme="majorBidi" w:cstheme="majorBidi"/>
          <w:color w:val="000000"/>
          <w:spacing w:val="-2"/>
          <w:sz w:val="28"/>
        </w:rPr>
        <w:t xml:space="preserve">.1 </w:t>
      </w:r>
      <w:r w:rsidR="009E4C64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>กำไร</w:t>
      </w:r>
      <w:r w:rsidR="00E20387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(ขาดทุน) </w:t>
      </w:r>
      <w:r w:rsidR="009E4C64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>ต่อหุ้น</w:t>
      </w:r>
      <w:r w:rsidR="00DD2E80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>ขั้นพื้นฐาน</w:t>
      </w:r>
      <w:r w:rsidR="009E4C64" w:rsidRPr="00824B7D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สำหรับ</w:t>
      </w:r>
      <w:r w:rsidR="009C2DC3" w:rsidRPr="0094653A">
        <w:rPr>
          <w:rFonts w:ascii="Angsana New" w:hAnsi="Angsana New" w:hint="cs"/>
          <w:sz w:val="28"/>
          <w:cs/>
        </w:rPr>
        <w:t>รอบระยะเวลา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สามเดือน</w:t>
      </w:r>
      <w:r w:rsidR="00757D2B">
        <w:rPr>
          <w:rFonts w:asciiTheme="majorBidi" w:hAnsiTheme="majorBidi" w:cstheme="majorBidi" w:hint="cs"/>
          <w:color w:val="000000"/>
          <w:spacing w:val="-2"/>
          <w:sz w:val="28"/>
          <w:cs/>
        </w:rPr>
        <w:t>และหกเดือน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สิ้นสุดวันที่ 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757D2B">
        <w:rPr>
          <w:rFonts w:asciiTheme="majorBidi" w:hAnsiTheme="majorBidi" w:cstheme="majorBidi"/>
          <w:color w:val="000000"/>
          <w:spacing w:val="-2"/>
          <w:sz w:val="28"/>
        </w:rPr>
        <w:t xml:space="preserve">0 </w:t>
      </w:r>
      <w:r w:rsidR="00757D2B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="00474B7F" w:rsidRPr="007C40C0">
        <w:rPr>
          <w:rFonts w:asciiTheme="majorBidi" w:hAnsiTheme="majorBidi" w:cstheme="majorBidi"/>
          <w:color w:val="000000"/>
          <w:spacing w:val="-2"/>
          <w:sz w:val="28"/>
          <w:cs/>
        </w:rPr>
        <w:t>ดังนี้</w:t>
      </w:r>
    </w:p>
    <w:tbl>
      <w:tblPr>
        <w:tblW w:w="4764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1082"/>
        <w:gridCol w:w="89"/>
        <w:gridCol w:w="1082"/>
        <w:gridCol w:w="91"/>
        <w:gridCol w:w="1082"/>
        <w:gridCol w:w="89"/>
        <w:gridCol w:w="1076"/>
      </w:tblGrid>
      <w:tr w:rsidR="00B14EAF" w:rsidRPr="00EC08B1" w14:paraId="6972679B" w14:textId="77777777" w:rsidTr="001C02F8">
        <w:trPr>
          <w:trHeight w:val="249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5EB58" w14:textId="24B57A15" w:rsidR="00B14EAF" w:rsidRPr="00EC08B1" w:rsidRDefault="00B14EAF" w:rsidP="00B14EAF">
            <w:pPr>
              <w:tabs>
                <w:tab w:val="left" w:pos="2160"/>
              </w:tabs>
              <w:ind w:left="-126" w:right="-4" w:firstLine="12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C08B1">
              <w:rPr>
                <w:rFonts w:asciiTheme="majorBidi" w:hAnsiTheme="majorBidi" w:cstheme="majorBidi"/>
                <w:sz w:val="28"/>
              </w:rPr>
              <w:t>(</w:t>
            </w:r>
            <w:r w:rsidRPr="00EC08B1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F53166" w:rsidRPr="00F80137" w14:paraId="5C497E25" w14:textId="77777777" w:rsidTr="001C02F8">
        <w:trPr>
          <w:trHeight w:val="249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9B71D" w14:textId="77777777" w:rsidR="00F53166" w:rsidRPr="00273E96" w:rsidRDefault="00F53166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95368" w14:textId="77777777" w:rsidR="00F53166" w:rsidRPr="00273E96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A388814" w14:textId="77777777" w:rsidR="00F53166" w:rsidRPr="00273E96" w:rsidRDefault="00F53166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6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BA603" w14:textId="77777777" w:rsidR="00F53166" w:rsidRPr="00273E96" w:rsidRDefault="009E4C64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E4E31" w:rsidRPr="00F80137" w14:paraId="473A7EA9" w14:textId="77777777" w:rsidTr="00381904">
        <w:trPr>
          <w:trHeight w:val="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0B785" w14:textId="77777777" w:rsidR="003E4E31" w:rsidRPr="00273E96" w:rsidRDefault="003E4E31" w:rsidP="003E4E31">
            <w:pPr>
              <w:snapToGrid w:val="0"/>
              <w:ind w:right="-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D4748" w14:textId="34862DEB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8B1B5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C44017" w14:textId="77777777" w:rsidR="003E4E31" w:rsidRPr="00273E96" w:rsidRDefault="003E4E31" w:rsidP="003E4E31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B8F43" w14:textId="7DDCE8B3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8B1B5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0E140689" w14:textId="77777777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4B7FBA" w14:textId="65CFDB19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8B1B5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4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FC0C3" w14:textId="77777777" w:rsidR="003E4E31" w:rsidRPr="00273E96" w:rsidRDefault="003E4E31" w:rsidP="003E4E31">
            <w:pPr>
              <w:tabs>
                <w:tab w:val="decimal" w:pos="1044"/>
                <w:tab w:val="left" w:pos="2160"/>
              </w:tabs>
              <w:ind w:right="-9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2C98A" w14:textId="1346F6E9" w:rsidR="003E4E31" w:rsidRPr="00273E96" w:rsidRDefault="003E4E31" w:rsidP="003E4E31">
            <w:pPr>
              <w:tabs>
                <w:tab w:val="left" w:pos="2160"/>
              </w:tabs>
              <w:ind w:left="-126" w:right="-12" w:firstLine="126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D2689D">
              <w:rPr>
                <w:rFonts w:asciiTheme="majorBidi" w:hAnsiTheme="majorBidi" w:cstheme="majorBidi"/>
                <w:sz w:val="28"/>
              </w:rPr>
              <w:t>256</w:t>
            </w:r>
            <w:r w:rsidR="008B1B5B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1C02F8" w:rsidRPr="00F80137" w14:paraId="30CD489C" w14:textId="77777777" w:rsidTr="006B1CD2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8DB6" w14:textId="1CF58AEB" w:rsidR="002A1CA9" w:rsidRPr="00E20387" w:rsidRDefault="002C0848" w:rsidP="00FC2E73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</w:t>
            </w:r>
            <w:r w:rsidR="00E20387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ขาดทุน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</w:t>
            </w:r>
            <w:r w:rsidR="009C2DC3" w:rsidRPr="0094653A">
              <w:rPr>
                <w:rFonts w:ascii="Angsana New" w:hAnsi="Angsana New" w:hint="cs"/>
                <w:sz w:val="28"/>
                <w:cs/>
              </w:rPr>
              <w:t>รอบระยะเวลา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สามเดือน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CADD7" w14:textId="77777777" w:rsidR="002A1CA9" w:rsidRPr="00273E96" w:rsidRDefault="002A1CA9" w:rsidP="002A1CA9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3324A" w14:textId="77777777" w:rsidR="002A1CA9" w:rsidRPr="00273E96" w:rsidRDefault="002A1CA9" w:rsidP="002A1CA9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2171F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16BB71F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FC886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7A31539" w14:textId="77777777" w:rsidR="002A1CA9" w:rsidRPr="00273E96" w:rsidRDefault="002A1CA9" w:rsidP="002A1CA9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0C829" w14:textId="77777777" w:rsidR="002A1CA9" w:rsidRPr="00273E96" w:rsidRDefault="002A1CA9" w:rsidP="002A1CA9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8B1B5B" w:rsidRPr="00F80137" w14:paraId="17AA8472" w14:textId="77777777" w:rsidTr="00613A3D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EDE73" w14:textId="4DE1A3A1" w:rsidR="008B1B5B" w:rsidRPr="00273E96" w:rsidRDefault="008B1B5B" w:rsidP="008B1B5B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ที่เป็นของผู้ถือหุ้น</w:t>
            </w:r>
            <w:r w:rsidRPr="00273E96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2962A" w14:textId="15E9859A" w:rsidR="008B1B5B" w:rsidRPr="00273E96" w:rsidRDefault="00A273A6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6C4277">
              <w:rPr>
                <w:rFonts w:asciiTheme="majorBidi" w:hAnsiTheme="majorBidi" w:cstheme="majorBidi"/>
                <w:sz w:val="28"/>
              </w:rPr>
              <w:t>24,</w:t>
            </w:r>
            <w:r w:rsidR="00A970AF">
              <w:rPr>
                <w:rFonts w:asciiTheme="majorBidi" w:hAnsiTheme="majorBidi" w:cstheme="majorBidi"/>
                <w:sz w:val="28"/>
              </w:rPr>
              <w:t>780</w:t>
            </w:r>
            <w:r w:rsidR="006C427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61F9A" w14:textId="77777777" w:rsidR="008B1B5B" w:rsidRPr="00273E96" w:rsidRDefault="008B1B5B" w:rsidP="008B1B5B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8D61D" w14:textId="4A39755C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(42,683)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BF4E8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78534" w14:textId="04625498" w:rsidR="008B1B5B" w:rsidRPr="00273E96" w:rsidRDefault="006A7C9A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(1,00</w:t>
            </w:r>
            <w:r w:rsidR="00CC10C3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9F525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E5B99" w14:textId="4207483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(589)</w:t>
            </w:r>
          </w:p>
        </w:tc>
      </w:tr>
      <w:tr w:rsidR="008B1B5B" w:rsidRPr="00F80137" w14:paraId="47F42698" w14:textId="77777777" w:rsidTr="00613A3D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6240F" w14:textId="7F7C1C09" w:rsidR="008B1B5B" w:rsidRPr="00273E96" w:rsidRDefault="008B1B5B" w:rsidP="008B1B5B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24AB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5B06D" w14:textId="77777777" w:rsidR="008B1B5B" w:rsidRPr="00273E96" w:rsidRDefault="008B1B5B" w:rsidP="008B1B5B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E2C9F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2C6AD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C9870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0E65E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26A49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B1B5B" w:rsidRPr="00F80137" w14:paraId="1530EA9D" w14:textId="77777777" w:rsidTr="001C02F8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D52AD" w14:textId="574C7450" w:rsidR="008B1B5B" w:rsidRPr="00273E96" w:rsidRDefault="0084094C" w:rsidP="008B1B5B">
            <w:pPr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ที่ถือโดย</w:t>
            </w:r>
            <w:r w:rsidR="008B1B5B" w:rsidRPr="00273E96">
              <w:rPr>
                <w:rFonts w:asciiTheme="majorBidi" w:hAnsiTheme="majorBidi" w:cstheme="majorBidi"/>
                <w:sz w:val="28"/>
                <w:cs/>
              </w:rPr>
              <w:t>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FC3FE" w14:textId="254793CB" w:rsidR="008B1B5B" w:rsidRPr="00273E96" w:rsidRDefault="006C4277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5,143,072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2FCB4" w14:textId="77777777" w:rsidR="008B1B5B" w:rsidRPr="00273E96" w:rsidRDefault="008B1B5B" w:rsidP="008B1B5B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6A7EF" w14:textId="674E3AAC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5,143,072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8B5C6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ABEC8" w14:textId="45FD9C8D" w:rsidR="008B1B5B" w:rsidRPr="00273E96" w:rsidRDefault="006C4277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5,143,072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1C21B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77874" w14:textId="04EDF825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5,143,072</w:t>
            </w:r>
          </w:p>
        </w:tc>
      </w:tr>
      <w:tr w:rsidR="008B1B5B" w:rsidRPr="00B118B0" w14:paraId="07B84DFB" w14:textId="77777777" w:rsidTr="00613A3D">
        <w:trPr>
          <w:trHeight w:val="2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ACA6E" w14:textId="4A4DCF1C" w:rsidR="008B1B5B" w:rsidRPr="00273E96" w:rsidRDefault="008B1B5B" w:rsidP="008B1B5B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2038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8"/>
                <w:cs/>
              </w:rPr>
              <w:t>ขาดทุน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ต่อหุ้นขั้นพื้นฐาน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F73C53" w14:textId="3A89C1E6" w:rsidR="008B1B5B" w:rsidRPr="00273E96" w:rsidRDefault="006C4277" w:rsidP="008B1B5B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6A7C9A">
              <w:rPr>
                <w:rFonts w:asciiTheme="majorBidi" w:hAnsiTheme="majorBidi" w:cstheme="majorBidi"/>
                <w:b/>
                <w:bCs/>
                <w:sz w:val="28"/>
              </w:rPr>
              <w:t>0.0048)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83361" w14:textId="77777777" w:rsidR="008B1B5B" w:rsidRPr="00273E96" w:rsidRDefault="008B1B5B" w:rsidP="008B1B5B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810CE3" w14:textId="58A2FA5D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(0.0083)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E3EF7" w14:textId="77777777" w:rsidR="008B1B5B" w:rsidRPr="00273E96" w:rsidRDefault="008B1B5B" w:rsidP="008B1B5B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C842C3" w14:textId="0DCA7906" w:rsidR="008B1B5B" w:rsidRPr="00273E96" w:rsidRDefault="001733FC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(0.0002)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371D0" w14:textId="77777777" w:rsidR="008B1B5B" w:rsidRPr="00273E96" w:rsidRDefault="008B1B5B" w:rsidP="008B1B5B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F902DB" w14:textId="3B30FB59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(0.0001)</w:t>
            </w:r>
          </w:p>
        </w:tc>
      </w:tr>
      <w:tr w:rsidR="008B1B5B" w:rsidRPr="00B118B0" w14:paraId="4B1F13DA" w14:textId="77777777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5305B" w14:textId="35981168" w:rsidR="008B1B5B" w:rsidRPr="00273E96" w:rsidRDefault="008B1B5B" w:rsidP="008B1B5B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D1642" w14:textId="77777777" w:rsidR="008B1B5B" w:rsidRPr="00273E96" w:rsidRDefault="008B1B5B" w:rsidP="008B1B5B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BBDEA" w14:textId="77777777" w:rsidR="008B1B5B" w:rsidRPr="00273E96" w:rsidRDefault="008B1B5B" w:rsidP="008B1B5B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15F18EFB" w14:textId="518DC4C9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F06E5E8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76AEF45B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30E149A9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3A2F3" w14:textId="77777777" w:rsidR="008B1B5B" w:rsidRPr="00273E96" w:rsidRDefault="008B1B5B" w:rsidP="008B1B5B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8B1B5B" w:rsidRPr="00F80137" w14:paraId="532E2243" w14:textId="77777777" w:rsidTr="00DA73DB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2F22F" w14:textId="74538502" w:rsidR="008B1B5B" w:rsidRPr="00E20387" w:rsidRDefault="008B1B5B" w:rsidP="008B1B5B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ส่วนแบ่ง</w:t>
            </w:r>
            <w:r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ขาดทุน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สำหรับ</w:t>
            </w:r>
            <w:r w:rsidR="009C2DC3" w:rsidRPr="0094653A">
              <w:rPr>
                <w:rFonts w:ascii="Angsana New" w:hAnsi="Angsana New" w:hint="cs"/>
                <w:sz w:val="28"/>
                <w:cs/>
              </w:rPr>
              <w:t>รอบระยะเวลา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หก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เดือน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1D98D" w14:textId="77777777" w:rsidR="008B1B5B" w:rsidRPr="00273E96" w:rsidRDefault="008B1B5B" w:rsidP="008B1B5B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3E663" w14:textId="77777777" w:rsidR="008B1B5B" w:rsidRPr="00273E96" w:rsidRDefault="008B1B5B" w:rsidP="008B1B5B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34DA6105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38C8DCCD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0CCB721A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73E509D0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65D82" w14:textId="77777777" w:rsidR="008B1B5B" w:rsidRPr="00273E96" w:rsidRDefault="008B1B5B" w:rsidP="008B1B5B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  <w:tr w:rsidR="008B1B5B" w:rsidRPr="00F80137" w14:paraId="2CA57602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53C9B" w14:textId="77777777" w:rsidR="008B1B5B" w:rsidRPr="00273E96" w:rsidRDefault="008B1B5B" w:rsidP="008B1B5B">
            <w:pPr>
              <w:tabs>
                <w:tab w:val="left" w:pos="180"/>
              </w:tabs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ที่เป็นของผู้ถือหุ้น</w:t>
            </w:r>
            <w:r w:rsidRPr="00273E96">
              <w:rPr>
                <w:rFonts w:asciiTheme="majorBidi" w:hAnsiTheme="majorBidi" w:cstheme="majorBidi"/>
                <w:sz w:val="28"/>
                <w:cs/>
              </w:rPr>
              <w:t>ของบริษัทใหญ่ (พันบาท)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2DF1A" w14:textId="084E60AF" w:rsidR="008B1B5B" w:rsidRPr="00273E96" w:rsidRDefault="001733FC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E82192">
              <w:rPr>
                <w:rFonts w:asciiTheme="majorBidi" w:hAnsiTheme="majorBidi" w:cstheme="majorBidi"/>
                <w:sz w:val="28"/>
              </w:rPr>
              <w:t>56,</w:t>
            </w:r>
            <w:r w:rsidR="00FA70BA">
              <w:rPr>
                <w:rFonts w:asciiTheme="majorBidi" w:hAnsiTheme="majorBidi" w:cstheme="majorBidi"/>
                <w:sz w:val="28"/>
              </w:rPr>
              <w:t>574</w:t>
            </w:r>
            <w:r w:rsidR="00E8219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5A549" w14:textId="77777777" w:rsidR="008B1B5B" w:rsidRPr="00273E96" w:rsidRDefault="008B1B5B" w:rsidP="008B1B5B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2CE3D" w14:textId="6109DA98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(78,378)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EE981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0D0B4" w14:textId="57F274D5" w:rsidR="008B1B5B" w:rsidRPr="00273E96" w:rsidRDefault="00E82192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(3,376</w:t>
            </w:r>
            <w:r w:rsidR="003C2C1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3773D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21D93" w14:textId="3DA3565B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(8,107)</w:t>
            </w:r>
          </w:p>
        </w:tc>
      </w:tr>
      <w:tr w:rsidR="008B1B5B" w:rsidRPr="00F80137" w14:paraId="3CEE6B97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CE9E4" w14:textId="6AF6744F" w:rsidR="008B1B5B" w:rsidRPr="00273E96" w:rsidRDefault="008B1B5B" w:rsidP="008B1B5B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5AE64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FEEA5" w14:textId="77777777" w:rsidR="008B1B5B" w:rsidRPr="00273E96" w:rsidRDefault="008B1B5B" w:rsidP="008B1B5B">
            <w:pPr>
              <w:tabs>
                <w:tab w:val="decimal" w:pos="117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3123F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FE0B8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CA08E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8136C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DD3AC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B1B5B" w:rsidRPr="00F80137" w14:paraId="568CEC19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24E4F" w14:textId="0BD8EE64" w:rsidR="008B1B5B" w:rsidRPr="00273E96" w:rsidRDefault="0084094C" w:rsidP="008B1B5B">
            <w:pPr>
              <w:ind w:left="270" w:right="-72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</w:rPr>
              <w:t>ที่ถือโดย</w:t>
            </w:r>
            <w:r w:rsidR="008B1B5B" w:rsidRPr="00273E96">
              <w:rPr>
                <w:rFonts w:asciiTheme="majorBidi" w:hAnsiTheme="majorBidi" w:cstheme="majorBidi"/>
                <w:sz w:val="28"/>
                <w:cs/>
              </w:rPr>
              <w:t>ผู้ถือหุ้น (พันหุ้น)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2E6FE" w14:textId="254639B7" w:rsidR="008B1B5B" w:rsidRPr="00273E96" w:rsidRDefault="001733FC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5,143,072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48441" w14:textId="77777777" w:rsidR="008B1B5B" w:rsidRPr="00273E96" w:rsidRDefault="008B1B5B" w:rsidP="008B1B5B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26D42" w14:textId="5EF92815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5,143,072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646EE" w14:textId="77777777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BFD03" w14:textId="1220F09C" w:rsidR="008B1B5B" w:rsidRPr="00273E96" w:rsidRDefault="001733FC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5,143,072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65327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0CAB1" w14:textId="0834F841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5,143,072</w:t>
            </w:r>
          </w:p>
        </w:tc>
      </w:tr>
      <w:tr w:rsidR="008B1B5B" w:rsidRPr="00B118B0" w14:paraId="42667392" w14:textId="77777777" w:rsidTr="008A6859">
        <w:trPr>
          <w:trHeight w:val="251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A6866" w14:textId="6BB9BC6B" w:rsidR="008B1B5B" w:rsidRPr="00273E96" w:rsidRDefault="008B1B5B" w:rsidP="008B1B5B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20387">
              <w:rPr>
                <w:rFonts w:asciiTheme="majorBidi" w:hAnsiTheme="majorBidi" w:cstheme="majorBidi" w:hint="cs"/>
                <w:b/>
                <w:bCs/>
                <w:color w:val="000000"/>
                <w:spacing w:val="-2"/>
                <w:sz w:val="28"/>
                <w:cs/>
              </w:rPr>
              <w:t>ขาดทุน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ต่อหุ้นขั้นพื้นฐาน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</w:rPr>
              <w:t>(บาทต่อหุ้น)</w:t>
            </w: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9411C7" w14:textId="0C37B42B" w:rsidR="008B1B5B" w:rsidRPr="00273E96" w:rsidRDefault="00E82192" w:rsidP="008B1B5B">
            <w:pPr>
              <w:snapToGrid w:val="0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(0.01</w:t>
            </w:r>
            <w:r w:rsidR="00FA70BA"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B01E4" w14:textId="77777777" w:rsidR="008B1B5B" w:rsidRPr="00273E96" w:rsidRDefault="008B1B5B" w:rsidP="008B1B5B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478BF" w14:textId="2FC7EC0A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(0.0152)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906F6" w14:textId="77777777" w:rsidR="008B1B5B" w:rsidRPr="00273E96" w:rsidRDefault="008B1B5B" w:rsidP="008B1B5B">
            <w:pPr>
              <w:tabs>
                <w:tab w:val="decimal" w:pos="545"/>
              </w:tabs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ACE177" w14:textId="46A65142" w:rsidR="008B1B5B" w:rsidRPr="00273E96" w:rsidRDefault="003C2C15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(0.0007)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23A64" w14:textId="77777777" w:rsidR="008B1B5B" w:rsidRPr="00273E96" w:rsidRDefault="008B1B5B" w:rsidP="008B1B5B">
            <w:pPr>
              <w:snapToGrid w:val="0"/>
              <w:ind w:right="89"/>
              <w:jc w:val="right"/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96F5F5" w14:textId="5EA5C6C1" w:rsidR="008B1B5B" w:rsidRPr="00273E96" w:rsidRDefault="008B1B5B" w:rsidP="008B1B5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(0.0016)</w:t>
            </w:r>
          </w:p>
        </w:tc>
      </w:tr>
      <w:tr w:rsidR="008B1B5B" w:rsidRPr="00B118B0" w14:paraId="2349DB3C" w14:textId="77777777" w:rsidTr="008A6859">
        <w:trPr>
          <w:trHeight w:val="264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C9163" w14:textId="77777777" w:rsidR="008B1B5B" w:rsidRPr="00273E96" w:rsidRDefault="008B1B5B" w:rsidP="008B1B5B">
            <w:pPr>
              <w:tabs>
                <w:tab w:val="left" w:pos="0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6BA4" w14:textId="77777777" w:rsidR="008B1B5B" w:rsidRPr="00273E96" w:rsidRDefault="008B1B5B" w:rsidP="008B1B5B">
            <w:pPr>
              <w:snapToGrid w:val="0"/>
              <w:ind w:right="89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842F9" w14:textId="77777777" w:rsidR="008B1B5B" w:rsidRPr="00273E96" w:rsidRDefault="008B1B5B" w:rsidP="008B1B5B">
            <w:pPr>
              <w:tabs>
                <w:tab w:val="decimal" w:pos="1170"/>
              </w:tabs>
              <w:snapToGrid w:val="0"/>
              <w:ind w:right="-9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0BEE46D7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4F206DA9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</w:tcPr>
          <w:p w14:paraId="2A1BD825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</w:tcPr>
          <w:p w14:paraId="093FBE90" w14:textId="77777777" w:rsidR="008B1B5B" w:rsidRPr="00273E96" w:rsidRDefault="008B1B5B" w:rsidP="008B1B5B">
            <w:pPr>
              <w:snapToGrid w:val="0"/>
              <w:ind w:right="-9"/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E59D9" w14:textId="77777777" w:rsidR="008B1B5B" w:rsidRPr="00273E96" w:rsidRDefault="008B1B5B" w:rsidP="008B1B5B">
            <w:pPr>
              <w:snapToGrid w:val="0"/>
              <w:ind w:right="27"/>
              <w:jc w:val="right"/>
              <w:rPr>
                <w:rFonts w:asciiTheme="majorBidi" w:hAnsiTheme="majorBidi" w:cstheme="majorBidi"/>
                <w:spacing w:val="-8"/>
                <w:sz w:val="28"/>
              </w:rPr>
            </w:pPr>
          </w:p>
        </w:tc>
      </w:tr>
    </w:tbl>
    <w:p w14:paraId="261AEDDA" w14:textId="77777777" w:rsidR="00531B41" w:rsidRDefault="00531B41" w:rsidP="00531B41">
      <w:pPr>
        <w:pStyle w:val="ListParagraph"/>
        <w:spacing w:before="240" w:line="240" w:lineRule="atLeast"/>
        <w:ind w:left="360"/>
        <w:rPr>
          <w:rFonts w:asciiTheme="majorBidi" w:hAnsiTheme="majorBidi" w:cstheme="majorBidi"/>
          <w:b/>
          <w:bCs/>
          <w:sz w:val="28"/>
          <w:cs/>
        </w:rPr>
      </w:pPr>
    </w:p>
    <w:p w14:paraId="55DB1158" w14:textId="77777777" w:rsidR="00531B41" w:rsidRDefault="00531B4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1736AD8A" w14:textId="722378B8" w:rsidR="00A00055" w:rsidRPr="00BE56FB" w:rsidRDefault="00A00055" w:rsidP="00C4471D">
      <w:pPr>
        <w:pStyle w:val="ListParagraph"/>
        <w:numPr>
          <w:ilvl w:val="0"/>
          <w:numId w:val="1"/>
        </w:numPr>
        <w:spacing w:before="240" w:line="240" w:lineRule="atLeast"/>
        <w:rPr>
          <w:rFonts w:asciiTheme="majorBidi" w:hAnsiTheme="majorBidi" w:cstheme="majorBidi"/>
          <w:b/>
          <w:bCs/>
          <w:sz w:val="28"/>
        </w:rPr>
      </w:pPr>
      <w:r w:rsidRPr="00BE56FB"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ข้อมูลทางการเงินจำแนกตามส่วนงานและการจำแนกรายได้</w:t>
      </w:r>
    </w:p>
    <w:p w14:paraId="27AC3C69" w14:textId="7876018A" w:rsidR="00A00055" w:rsidRPr="009C07FE" w:rsidRDefault="00A00055" w:rsidP="006965EB">
      <w:pPr>
        <w:spacing w:before="120"/>
        <w:ind w:left="360"/>
        <w:jc w:val="thaiDistribute"/>
        <w:rPr>
          <w:rFonts w:ascii="Angsana New" w:eastAsia="Times New Roman" w:hAnsi="Angsana New"/>
          <w:spacing w:val="-2"/>
          <w:sz w:val="28"/>
        </w:rPr>
      </w:pPr>
      <w:r w:rsidRPr="009C07FE">
        <w:rPr>
          <w:rFonts w:ascii="Angsana New" w:hAnsi="Angsana New" w:hint="cs"/>
          <w:spacing w:val="-2"/>
          <w:sz w:val="28"/>
          <w:cs/>
        </w:rPr>
        <w:t>สำหรับ</w:t>
      </w:r>
      <w:r w:rsidR="00E74262" w:rsidRPr="009C07FE">
        <w:rPr>
          <w:rFonts w:ascii="Angsana New" w:hAnsi="Angsana New" w:hint="cs"/>
          <w:spacing w:val="-2"/>
          <w:sz w:val="28"/>
          <w:cs/>
        </w:rPr>
        <w:t>รอบระยะเวลา</w:t>
      </w:r>
      <w:r w:rsidR="00BF20CC" w:rsidRPr="009C07FE">
        <w:rPr>
          <w:rFonts w:ascii="Angsana New" w:hAnsi="Angsana New" w:hint="cs"/>
          <w:spacing w:val="-2"/>
          <w:sz w:val="28"/>
          <w:cs/>
        </w:rPr>
        <w:t>สามเดือน</w:t>
      </w:r>
      <w:r w:rsidR="00B336C7" w:rsidRPr="009C07FE">
        <w:rPr>
          <w:rFonts w:ascii="Angsana New" w:hAnsi="Angsana New" w:hint="cs"/>
          <w:spacing w:val="-2"/>
          <w:sz w:val="28"/>
          <w:cs/>
        </w:rPr>
        <w:t>และหกเดือน</w:t>
      </w:r>
      <w:r w:rsidRPr="009C07FE">
        <w:rPr>
          <w:rFonts w:ascii="Angsana New" w:hAnsi="Angsana New" w:hint="cs"/>
          <w:spacing w:val="-2"/>
          <w:sz w:val="28"/>
          <w:cs/>
        </w:rPr>
        <w:t xml:space="preserve">สิ้นสุดวันที่ </w:t>
      </w:r>
      <w:r w:rsidRPr="009C07FE">
        <w:rPr>
          <w:rFonts w:ascii="Angsana New" w:hAnsi="Angsana New"/>
          <w:spacing w:val="-2"/>
          <w:sz w:val="28"/>
        </w:rPr>
        <w:t>3</w:t>
      </w:r>
      <w:r w:rsidR="00B336C7" w:rsidRPr="009C07FE">
        <w:rPr>
          <w:rFonts w:ascii="Angsana New" w:hAnsi="Angsana New"/>
          <w:spacing w:val="-2"/>
          <w:sz w:val="28"/>
        </w:rPr>
        <w:t>0</w:t>
      </w:r>
      <w:r w:rsidRPr="009C07FE">
        <w:rPr>
          <w:rFonts w:ascii="Angsana New" w:hAnsi="Angsana New"/>
          <w:spacing w:val="-2"/>
          <w:sz w:val="28"/>
        </w:rPr>
        <w:t xml:space="preserve"> </w:t>
      </w:r>
      <w:r w:rsidR="00B336C7" w:rsidRPr="009C07FE">
        <w:rPr>
          <w:rFonts w:ascii="Angsana New" w:hAnsi="Angsana New" w:hint="cs"/>
          <w:spacing w:val="-2"/>
          <w:sz w:val="28"/>
          <w:cs/>
        </w:rPr>
        <w:t xml:space="preserve">มิถุนายน </w:t>
      </w:r>
      <w:r w:rsidRPr="009C07FE">
        <w:rPr>
          <w:rFonts w:ascii="Angsana New" w:hAnsi="Angsana New"/>
          <w:spacing w:val="-2"/>
          <w:sz w:val="28"/>
        </w:rPr>
        <w:t>256</w:t>
      </w:r>
      <w:r w:rsidR="008B1B5B" w:rsidRPr="009C07FE">
        <w:rPr>
          <w:rFonts w:ascii="Angsana New" w:hAnsi="Angsana New"/>
          <w:spacing w:val="-2"/>
          <w:sz w:val="28"/>
        </w:rPr>
        <w:t>7</w:t>
      </w:r>
      <w:r w:rsidRPr="009C07FE">
        <w:rPr>
          <w:rFonts w:ascii="Angsana New" w:hAnsi="Angsana New"/>
          <w:spacing w:val="-2"/>
          <w:sz w:val="28"/>
        </w:rPr>
        <w:t xml:space="preserve"> </w:t>
      </w:r>
      <w:r w:rsidRPr="009C07FE">
        <w:rPr>
          <w:rFonts w:ascii="Angsana New" w:hAnsi="Angsana New" w:hint="cs"/>
          <w:spacing w:val="-2"/>
          <w:sz w:val="28"/>
          <w:cs/>
        </w:rPr>
        <w:t xml:space="preserve">และ </w:t>
      </w:r>
      <w:r w:rsidRPr="009C07FE">
        <w:rPr>
          <w:rFonts w:ascii="Angsana New" w:hAnsi="Angsana New" w:hint="cs"/>
          <w:spacing w:val="-2"/>
          <w:sz w:val="28"/>
        </w:rPr>
        <w:t>256</w:t>
      </w:r>
      <w:r w:rsidR="008B1B5B" w:rsidRPr="009C07FE">
        <w:rPr>
          <w:rFonts w:ascii="Angsana New" w:hAnsi="Angsana New"/>
          <w:spacing w:val="-2"/>
          <w:sz w:val="28"/>
        </w:rPr>
        <w:t>6</w:t>
      </w:r>
      <w:r w:rsidRPr="009C07FE">
        <w:rPr>
          <w:rFonts w:ascii="Angsana New" w:eastAsia="Times New Roman" w:hAnsi="Angsana New" w:hint="cs"/>
          <w:spacing w:val="-2"/>
          <w:sz w:val="28"/>
          <w:cs/>
        </w:rPr>
        <w:t xml:space="preserve"> กลุ่มบริษัทมี </w:t>
      </w:r>
      <w:r w:rsidR="007F0782" w:rsidRPr="009C07FE">
        <w:rPr>
          <w:rFonts w:ascii="Angsana New" w:eastAsia="Times New Roman" w:hAnsi="Angsana New"/>
          <w:spacing w:val="-2"/>
          <w:sz w:val="28"/>
        </w:rPr>
        <w:t>3</w:t>
      </w:r>
      <w:r w:rsidRPr="009C07FE">
        <w:rPr>
          <w:rFonts w:ascii="Angsana New" w:eastAsia="Times New Roman" w:hAnsi="Angsana New" w:hint="cs"/>
          <w:spacing w:val="-2"/>
          <w:sz w:val="28"/>
          <w:cs/>
        </w:rPr>
        <w:t xml:space="preserve"> ส่วนงานที่รายงาน ได้แก่ </w:t>
      </w:r>
    </w:p>
    <w:p w14:paraId="1596413E" w14:textId="2CAFF060" w:rsidR="00A00055" w:rsidRPr="00BF16EA" w:rsidRDefault="003E6379" w:rsidP="00A00055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z w:val="28"/>
        </w:rPr>
      </w:pPr>
      <w:r w:rsidRPr="00BF16EA">
        <w:rPr>
          <w:rFonts w:asciiTheme="majorBidi" w:eastAsia="Times New Roman" w:hAnsiTheme="majorBidi" w:cstheme="majorBidi"/>
          <w:sz w:val="28"/>
          <w:cs/>
        </w:rPr>
        <w:t>ธุรกิจ</w:t>
      </w:r>
      <w:r w:rsidRPr="00BF16EA">
        <w:rPr>
          <w:rFonts w:asciiTheme="majorBidi" w:eastAsia="Times New Roman" w:hAnsiTheme="majorBidi" w:cstheme="majorBidi" w:hint="cs"/>
          <w:sz w:val="28"/>
          <w:cs/>
        </w:rPr>
        <w:t>สถานีจำหน่ายแก</w:t>
      </w:r>
      <w:r w:rsidR="00A576B2">
        <w:rPr>
          <w:rFonts w:asciiTheme="majorBidi" w:eastAsia="Times New Roman" w:hAnsiTheme="majorBidi" w:cstheme="majorBidi" w:hint="cs"/>
          <w:sz w:val="28"/>
          <w:cs/>
        </w:rPr>
        <w:t>๊</w:t>
      </w:r>
      <w:r w:rsidRPr="00BF16EA">
        <w:rPr>
          <w:rFonts w:asciiTheme="majorBidi" w:eastAsia="Times New Roman" w:hAnsiTheme="majorBidi" w:cstheme="majorBidi" w:hint="cs"/>
          <w:sz w:val="28"/>
          <w:cs/>
        </w:rPr>
        <w:t>สและน้ำมัน</w:t>
      </w:r>
    </w:p>
    <w:p w14:paraId="4051AABC" w14:textId="40A2ED6F" w:rsidR="00A00055" w:rsidRPr="00BF16EA" w:rsidRDefault="00A00055" w:rsidP="00A00055">
      <w:pPr>
        <w:pStyle w:val="ListParagraph"/>
        <w:numPr>
          <w:ilvl w:val="0"/>
          <w:numId w:val="3"/>
        </w:numPr>
        <w:jc w:val="both"/>
        <w:rPr>
          <w:rFonts w:ascii="Angsana New" w:eastAsia="Times New Roman" w:hAnsi="Angsana New"/>
          <w:sz w:val="28"/>
        </w:rPr>
      </w:pPr>
      <w:r w:rsidRPr="00BF16EA">
        <w:rPr>
          <w:rFonts w:ascii="Angsana New" w:eastAsia="Times New Roman" w:hAnsi="Angsana New" w:hint="cs"/>
          <w:sz w:val="28"/>
          <w:cs/>
        </w:rPr>
        <w:t>ธุรกิจพลังงาน</w:t>
      </w:r>
      <w:r w:rsidR="00C90A52" w:rsidRPr="00BF16EA">
        <w:rPr>
          <w:rFonts w:ascii="Angsana New" w:eastAsia="Times New Roman" w:hAnsi="Angsana New" w:hint="cs"/>
          <w:sz w:val="28"/>
          <w:cs/>
        </w:rPr>
        <w:t>ทดแทน</w:t>
      </w:r>
    </w:p>
    <w:p w14:paraId="63D524AE" w14:textId="77777777" w:rsidR="00E26920" w:rsidRPr="00B118B0" w:rsidRDefault="00E26920" w:rsidP="00E26920">
      <w:pPr>
        <w:pStyle w:val="ListParagraph"/>
        <w:numPr>
          <w:ilvl w:val="0"/>
          <w:numId w:val="3"/>
        </w:numPr>
        <w:jc w:val="both"/>
        <w:rPr>
          <w:rFonts w:asciiTheme="majorBidi" w:eastAsia="Times New Roman" w:hAnsiTheme="majorBidi" w:cstheme="majorBidi"/>
          <w:spacing w:val="-6"/>
          <w:sz w:val="28"/>
        </w:rPr>
      </w:pPr>
      <w:r w:rsidRPr="00BF16EA">
        <w:rPr>
          <w:rFonts w:asciiTheme="majorBidi" w:eastAsia="Times New Roman" w:hAnsiTheme="majorBidi" w:cstheme="majorBidi"/>
          <w:sz w:val="28"/>
          <w:cs/>
        </w:rPr>
        <w:t>ธุรกิจ</w:t>
      </w:r>
      <w:r w:rsidRPr="00BF16EA">
        <w:rPr>
          <w:rFonts w:asciiTheme="majorBidi" w:eastAsia="Times New Roman" w:hAnsiTheme="majorBidi" w:cstheme="majorBidi" w:hint="cs"/>
          <w:sz w:val="28"/>
          <w:cs/>
        </w:rPr>
        <w:t>สาธารณูปโภค</w:t>
      </w:r>
    </w:p>
    <w:p w14:paraId="4786E0F5" w14:textId="77777777" w:rsidR="002C66CB" w:rsidRPr="003E0BD8" w:rsidRDefault="002C66CB" w:rsidP="002C66CB">
      <w:pPr>
        <w:pStyle w:val="ListParagraph"/>
        <w:jc w:val="both"/>
        <w:rPr>
          <w:rFonts w:asciiTheme="majorBidi" w:eastAsia="Times New Roman" w:hAnsiTheme="majorBidi" w:cstheme="majorBidi"/>
          <w:spacing w:val="-6"/>
          <w:sz w:val="20"/>
          <w:szCs w:val="20"/>
        </w:rPr>
      </w:pPr>
    </w:p>
    <w:p w14:paraId="2E545465" w14:textId="77777777" w:rsidR="00E25553" w:rsidRPr="00ED3A2F" w:rsidRDefault="00E25553" w:rsidP="00E25553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ED3A2F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ส่วนงานภูมิศาสตร์</w:t>
      </w:r>
    </w:p>
    <w:p w14:paraId="7436663A" w14:textId="77777777" w:rsidR="00E25553" w:rsidRPr="00ED3A2F" w:rsidRDefault="00E25553" w:rsidP="006965EB">
      <w:pPr>
        <w:spacing w:before="120"/>
        <w:ind w:left="360"/>
        <w:jc w:val="thaiDistribute"/>
        <w:rPr>
          <w:rFonts w:asciiTheme="majorBidi" w:hAnsiTheme="majorBidi" w:cstheme="majorBidi"/>
          <w:spacing w:val="-6"/>
          <w:sz w:val="28"/>
          <w:lang w:val="en-GB"/>
        </w:rPr>
      </w:pPr>
      <w:r w:rsidRPr="00ED3A2F">
        <w:rPr>
          <w:rFonts w:asciiTheme="majorBidi" w:hAnsiTheme="majorBidi" w:cstheme="majorBidi"/>
          <w:spacing w:val="-4"/>
          <w:sz w:val="28"/>
          <w:cs/>
          <w:lang w:val="en-GB"/>
        </w:rPr>
        <w:t>กลุ่ม</w:t>
      </w:r>
      <w:r w:rsidRPr="00DF22C9">
        <w:rPr>
          <w:rFonts w:ascii="Angsana New" w:hAnsi="Angsana New"/>
          <w:sz w:val="28"/>
          <w:cs/>
        </w:rPr>
        <w:t>บริษัท</w:t>
      </w:r>
      <w:r w:rsidRPr="00ED3A2F">
        <w:rPr>
          <w:rFonts w:asciiTheme="majorBidi" w:hAnsiTheme="majorBidi" w:cstheme="majorBidi"/>
          <w:spacing w:val="-4"/>
          <w:sz w:val="28"/>
          <w:cs/>
          <w:lang w:val="en-GB"/>
        </w:rPr>
        <w:t>ดำเนินธุรกิจเฉพาะในประเทศเท่านั้น ไม่มีรายได้จากต่างประเทศ หรือสินทรัพย์ในต่างประเทศ</w:t>
      </w:r>
      <w:r w:rsidRPr="00ED3A2F">
        <w:rPr>
          <w:rFonts w:asciiTheme="majorBidi" w:hAnsiTheme="majorBidi" w:cstheme="majorBidi"/>
          <w:sz w:val="28"/>
          <w:cs/>
          <w:lang w:val="en-GB"/>
        </w:rPr>
        <w:t>ที่</w:t>
      </w:r>
      <w:r w:rsidRPr="00ED3A2F">
        <w:rPr>
          <w:rFonts w:asciiTheme="majorBidi" w:hAnsiTheme="majorBidi" w:cstheme="majorBidi"/>
          <w:spacing w:val="-6"/>
          <w:sz w:val="28"/>
          <w:cs/>
          <w:lang w:val="en-GB"/>
        </w:rPr>
        <w:t>มีสาระสำคัญ</w:t>
      </w:r>
      <w:r w:rsidRPr="00ED3A2F">
        <w:rPr>
          <w:rFonts w:asciiTheme="majorBidi" w:hAnsiTheme="majorBidi" w:cstheme="majorBidi"/>
          <w:spacing w:val="-6"/>
          <w:sz w:val="28"/>
          <w:lang w:val="en-GB"/>
        </w:rPr>
        <w:t xml:space="preserve"> </w:t>
      </w:r>
    </w:p>
    <w:p w14:paraId="65FCC078" w14:textId="77777777" w:rsidR="00E25553" w:rsidRPr="00E25553" w:rsidRDefault="00E25553" w:rsidP="00E25553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pacing w:val="-6"/>
          <w:sz w:val="20"/>
          <w:szCs w:val="20"/>
          <w:highlight w:val="yellow"/>
          <w:lang w:val="en-GB"/>
        </w:rPr>
      </w:pPr>
    </w:p>
    <w:p w14:paraId="2C70B01C" w14:textId="77777777" w:rsidR="00E25553" w:rsidRPr="00E242F0" w:rsidRDefault="00E25553" w:rsidP="00E25553">
      <w:pPr>
        <w:tabs>
          <w:tab w:val="right" w:pos="7200"/>
          <w:tab w:val="right" w:pos="9000"/>
        </w:tabs>
        <w:ind w:left="360"/>
        <w:rPr>
          <w:rFonts w:asciiTheme="majorBidi" w:hAnsiTheme="majorBidi" w:cstheme="majorBidi"/>
          <w:b/>
          <w:bCs/>
          <w:i/>
          <w:iCs/>
          <w:sz w:val="28"/>
          <w:lang w:val="en-GB"/>
        </w:rPr>
      </w:pPr>
      <w:r w:rsidRPr="00E242F0">
        <w:rPr>
          <w:rFonts w:asciiTheme="majorBidi" w:hAnsiTheme="majorBidi" w:cstheme="majorBidi"/>
          <w:b/>
          <w:bCs/>
          <w:i/>
          <w:iCs/>
          <w:sz w:val="28"/>
          <w:cs/>
          <w:lang w:val="en-GB"/>
        </w:rPr>
        <w:t>ลูกค้ารายใหญ่</w:t>
      </w:r>
    </w:p>
    <w:p w14:paraId="70C75B1C" w14:textId="0BFC41C1" w:rsidR="00133D3D" w:rsidRPr="006965EB" w:rsidRDefault="00E242F0" w:rsidP="006965EB">
      <w:pPr>
        <w:spacing w:before="120"/>
        <w:ind w:left="360"/>
        <w:jc w:val="thaiDistribute"/>
        <w:rPr>
          <w:rFonts w:ascii="Angsana New" w:hAnsi="Angsana New"/>
          <w:sz w:val="28"/>
        </w:rPr>
      </w:pPr>
      <w:r w:rsidRPr="00E242F0">
        <w:rPr>
          <w:rFonts w:ascii="Angsana New" w:hAnsi="Angsana New" w:hint="cs"/>
          <w:sz w:val="28"/>
          <w:cs/>
        </w:rPr>
        <w:t>สำหรับ</w:t>
      </w:r>
      <w:r w:rsidR="006B1B76">
        <w:rPr>
          <w:rFonts w:ascii="Angsana New" w:hAnsi="Angsana New" w:hint="cs"/>
          <w:sz w:val="28"/>
          <w:cs/>
        </w:rPr>
        <w:t>รอบระยะเวลา</w:t>
      </w:r>
      <w:r>
        <w:rPr>
          <w:rFonts w:ascii="Angsana New" w:hAnsi="Angsana New" w:hint="cs"/>
          <w:sz w:val="28"/>
          <w:cs/>
        </w:rPr>
        <w:t>สาม</w:t>
      </w:r>
      <w:r w:rsidRPr="00E242F0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Pr="00E242F0">
        <w:rPr>
          <w:rFonts w:ascii="Angsana New" w:hAnsi="Angsana New"/>
          <w:sz w:val="28"/>
        </w:rPr>
        <w:t xml:space="preserve">30 </w:t>
      </w:r>
      <w:r w:rsidRPr="00E242F0">
        <w:rPr>
          <w:rFonts w:ascii="Angsana New" w:hAnsi="Angsana New" w:hint="cs"/>
          <w:sz w:val="28"/>
          <w:cs/>
        </w:rPr>
        <w:t xml:space="preserve">มิถุนายน </w:t>
      </w:r>
      <w:r w:rsidRPr="00E242F0">
        <w:rPr>
          <w:rFonts w:ascii="Angsana New" w:hAnsi="Angsana New"/>
          <w:sz w:val="28"/>
        </w:rPr>
        <w:t>256</w:t>
      </w:r>
      <w:r w:rsidR="00186C85">
        <w:rPr>
          <w:rFonts w:ascii="Angsana New" w:hAnsi="Angsana New"/>
          <w:sz w:val="28"/>
        </w:rPr>
        <w:t>7</w:t>
      </w:r>
      <w:r w:rsidRPr="00E242F0">
        <w:rPr>
          <w:rFonts w:ascii="Angsana New" w:hAnsi="Angsana New"/>
          <w:sz w:val="28"/>
        </w:rPr>
        <w:t xml:space="preserve"> </w:t>
      </w:r>
      <w:r w:rsidRPr="006965EB">
        <w:rPr>
          <w:rFonts w:ascii="Angsana New" w:hAnsi="Angsana New" w:hint="cs"/>
          <w:sz w:val="28"/>
          <w:cs/>
        </w:rPr>
        <w:t>กลุ่มบริษัทมีรายได้จากลูกค้ารายใหญ่จำนวน</w:t>
      </w:r>
      <w:r w:rsidRPr="006965EB">
        <w:rPr>
          <w:rFonts w:ascii="Angsana New" w:hAnsi="Angsana New"/>
          <w:sz w:val="28"/>
          <w:cs/>
        </w:rPr>
        <w:t xml:space="preserve"> </w:t>
      </w:r>
      <w:r w:rsidR="00E25885" w:rsidRPr="006965EB">
        <w:rPr>
          <w:rFonts w:ascii="Angsana New" w:hAnsi="Angsana New"/>
          <w:sz w:val="28"/>
        </w:rPr>
        <w:t>2</w:t>
      </w:r>
      <w:r w:rsidRPr="006965EB">
        <w:rPr>
          <w:rFonts w:ascii="Angsana New" w:hAnsi="Angsana New"/>
          <w:sz w:val="28"/>
          <w:cs/>
        </w:rPr>
        <w:t xml:space="preserve"> </w:t>
      </w:r>
      <w:r w:rsidRPr="006965EB">
        <w:rPr>
          <w:rFonts w:ascii="Angsana New" w:hAnsi="Angsana New" w:hint="cs"/>
          <w:sz w:val="28"/>
          <w:cs/>
        </w:rPr>
        <w:t>ราย</w:t>
      </w:r>
      <w:r w:rsidRPr="006965EB">
        <w:rPr>
          <w:rFonts w:ascii="Angsana New" w:hAnsi="Angsana New"/>
          <w:sz w:val="28"/>
          <w:cs/>
        </w:rPr>
        <w:t xml:space="preserve"> </w:t>
      </w:r>
      <w:r w:rsidRPr="006965EB">
        <w:rPr>
          <w:rFonts w:ascii="Angsana New" w:hAnsi="Angsana New" w:hint="cs"/>
          <w:sz w:val="28"/>
          <w:cs/>
        </w:rPr>
        <w:t>เป็นจำนวนเงินรวม</w:t>
      </w:r>
      <w:r w:rsidRPr="006965EB">
        <w:rPr>
          <w:rFonts w:ascii="Angsana New" w:hAnsi="Angsana New"/>
          <w:sz w:val="28"/>
        </w:rPr>
        <w:t xml:space="preserve"> </w:t>
      </w:r>
      <w:r w:rsidR="005C43C0" w:rsidRPr="006965EB">
        <w:rPr>
          <w:rFonts w:ascii="Angsana New" w:hAnsi="Angsana New"/>
          <w:sz w:val="28"/>
        </w:rPr>
        <w:t>21</w:t>
      </w:r>
      <w:r w:rsidRPr="006965EB">
        <w:rPr>
          <w:rFonts w:ascii="Angsana New" w:hAnsi="Angsana New"/>
          <w:sz w:val="28"/>
        </w:rPr>
        <w:t xml:space="preserve"> </w:t>
      </w:r>
      <w:r w:rsidRPr="006965EB">
        <w:rPr>
          <w:rFonts w:ascii="Angsana New" w:hAnsi="Angsana New" w:hint="cs"/>
          <w:sz w:val="28"/>
          <w:cs/>
        </w:rPr>
        <w:t>ล้านบาท</w:t>
      </w:r>
      <w:r w:rsidRPr="006965EB">
        <w:rPr>
          <w:rFonts w:ascii="Angsana New" w:hAnsi="Angsana New"/>
          <w:sz w:val="28"/>
          <w:cs/>
        </w:rPr>
        <w:t xml:space="preserve"> </w:t>
      </w:r>
      <w:r w:rsidRPr="006965EB">
        <w:rPr>
          <w:rFonts w:ascii="Angsana New" w:hAnsi="Angsana New" w:hint="cs"/>
          <w:sz w:val="28"/>
          <w:cs/>
        </w:rPr>
        <w:t>ซึ่งคิดเป็นร้อยละ</w:t>
      </w:r>
      <w:r w:rsidR="006965EB">
        <w:rPr>
          <w:rFonts w:ascii="Angsana New" w:hAnsi="Angsana New"/>
          <w:sz w:val="28"/>
        </w:rPr>
        <w:t xml:space="preserve"> </w:t>
      </w:r>
      <w:r w:rsidR="005C43C0" w:rsidRPr="006965EB">
        <w:rPr>
          <w:rFonts w:ascii="Angsana New" w:hAnsi="Angsana New"/>
          <w:sz w:val="28"/>
        </w:rPr>
        <w:t xml:space="preserve">58 </w:t>
      </w:r>
      <w:r w:rsidRPr="006965EB">
        <w:rPr>
          <w:rFonts w:ascii="Angsana New" w:hAnsi="Angsana New" w:hint="cs"/>
          <w:sz w:val="28"/>
          <w:cs/>
        </w:rPr>
        <w:t>ของรายได้จากการให้บริการของกลุ่มบริษัท</w:t>
      </w:r>
      <w:r w:rsidRPr="006965EB">
        <w:rPr>
          <w:rFonts w:ascii="Angsana New" w:hAnsi="Angsana New"/>
          <w:sz w:val="28"/>
          <w:cs/>
        </w:rPr>
        <w:t xml:space="preserve"> </w:t>
      </w:r>
      <w:r w:rsidRPr="006965EB">
        <w:rPr>
          <w:rFonts w:ascii="Angsana New" w:hAnsi="Angsana New"/>
          <w:sz w:val="28"/>
        </w:rPr>
        <w:t>(256</w:t>
      </w:r>
      <w:r w:rsidR="009E049D" w:rsidRPr="006965EB">
        <w:rPr>
          <w:rFonts w:ascii="Angsana New" w:hAnsi="Angsana New"/>
          <w:sz w:val="28"/>
        </w:rPr>
        <w:t>6</w:t>
      </w:r>
      <w:r w:rsidRPr="006965EB">
        <w:rPr>
          <w:rFonts w:ascii="Angsana New" w:hAnsi="Angsana New"/>
          <w:sz w:val="28"/>
        </w:rPr>
        <w:t xml:space="preserve">: </w:t>
      </w:r>
      <w:r w:rsidRPr="006965EB">
        <w:rPr>
          <w:rFonts w:ascii="Angsana New" w:hAnsi="Angsana New" w:hint="cs"/>
          <w:sz w:val="28"/>
          <w:cs/>
        </w:rPr>
        <w:t>กลุ่มบริษัทมีรายได้จากลูกค้ารายใหญ่จำนวน</w:t>
      </w:r>
      <w:r w:rsidRPr="006965EB">
        <w:rPr>
          <w:rFonts w:ascii="Angsana New" w:hAnsi="Angsana New"/>
          <w:sz w:val="28"/>
          <w:cs/>
        </w:rPr>
        <w:t xml:space="preserve"> </w:t>
      </w:r>
      <w:r w:rsidR="009E049D" w:rsidRPr="006965EB">
        <w:rPr>
          <w:rFonts w:ascii="Angsana New" w:hAnsi="Angsana New"/>
          <w:sz w:val="28"/>
        </w:rPr>
        <w:t>2</w:t>
      </w:r>
      <w:r w:rsidRPr="006965EB">
        <w:rPr>
          <w:rFonts w:ascii="Angsana New" w:hAnsi="Angsana New"/>
          <w:sz w:val="28"/>
        </w:rPr>
        <w:t xml:space="preserve"> </w:t>
      </w:r>
      <w:r w:rsidRPr="006965EB">
        <w:rPr>
          <w:rFonts w:ascii="Angsana New" w:hAnsi="Angsana New" w:hint="cs"/>
          <w:sz w:val="28"/>
          <w:cs/>
        </w:rPr>
        <w:t>ราย</w:t>
      </w:r>
      <w:r w:rsidRPr="006965EB">
        <w:rPr>
          <w:rFonts w:ascii="Angsana New" w:hAnsi="Angsana New"/>
          <w:sz w:val="28"/>
          <w:cs/>
        </w:rPr>
        <w:t xml:space="preserve"> </w:t>
      </w:r>
      <w:r w:rsidRPr="006965EB">
        <w:rPr>
          <w:rFonts w:ascii="Angsana New" w:hAnsi="Angsana New" w:hint="cs"/>
          <w:sz w:val="28"/>
          <w:cs/>
        </w:rPr>
        <w:t>เป็นจำนวนเงินรวม</w:t>
      </w:r>
      <w:r w:rsidRPr="006965EB">
        <w:rPr>
          <w:rFonts w:ascii="Angsana New" w:hAnsi="Angsana New"/>
          <w:sz w:val="28"/>
          <w:cs/>
        </w:rPr>
        <w:t xml:space="preserve"> </w:t>
      </w:r>
      <w:r w:rsidR="00E32FCB" w:rsidRPr="006965EB">
        <w:rPr>
          <w:rFonts w:ascii="Angsana New" w:hAnsi="Angsana New"/>
          <w:sz w:val="28"/>
        </w:rPr>
        <w:t>2</w:t>
      </w:r>
      <w:r w:rsidR="00C8567F" w:rsidRPr="006965EB">
        <w:rPr>
          <w:rFonts w:ascii="Angsana New" w:hAnsi="Angsana New"/>
          <w:sz w:val="28"/>
        </w:rPr>
        <w:t>4</w:t>
      </w:r>
      <w:r w:rsidRPr="006965EB">
        <w:rPr>
          <w:rFonts w:ascii="Angsana New" w:hAnsi="Angsana New"/>
          <w:sz w:val="28"/>
        </w:rPr>
        <w:t xml:space="preserve"> </w:t>
      </w:r>
      <w:r w:rsidRPr="006965EB">
        <w:rPr>
          <w:rFonts w:ascii="Angsana New" w:hAnsi="Angsana New" w:hint="cs"/>
          <w:sz w:val="28"/>
          <w:cs/>
        </w:rPr>
        <w:t>ล้านบาท</w:t>
      </w:r>
      <w:r w:rsidRPr="006965EB">
        <w:rPr>
          <w:rFonts w:ascii="Angsana New" w:hAnsi="Angsana New"/>
          <w:sz w:val="28"/>
          <w:cs/>
        </w:rPr>
        <w:t xml:space="preserve"> </w:t>
      </w:r>
      <w:r w:rsidRPr="006965EB">
        <w:rPr>
          <w:rFonts w:ascii="Angsana New" w:hAnsi="Angsana New" w:hint="cs"/>
          <w:sz w:val="28"/>
          <w:cs/>
        </w:rPr>
        <w:t>ซึ่งคิดเป็นร้อยละ</w:t>
      </w:r>
      <w:r w:rsidRPr="006965EB">
        <w:rPr>
          <w:rFonts w:ascii="Angsana New" w:hAnsi="Angsana New"/>
          <w:sz w:val="28"/>
          <w:cs/>
        </w:rPr>
        <w:t xml:space="preserve"> </w:t>
      </w:r>
      <w:r w:rsidR="00E32FCB" w:rsidRPr="006965EB">
        <w:rPr>
          <w:rFonts w:ascii="Angsana New" w:hAnsi="Angsana New"/>
          <w:sz w:val="28"/>
        </w:rPr>
        <w:t>7</w:t>
      </w:r>
      <w:r w:rsidR="00BC76F2" w:rsidRPr="006965EB">
        <w:rPr>
          <w:rFonts w:ascii="Angsana New" w:hAnsi="Angsana New"/>
          <w:sz w:val="28"/>
        </w:rPr>
        <w:t>0</w:t>
      </w:r>
      <w:r w:rsidR="00E32FCB" w:rsidRPr="006965EB">
        <w:rPr>
          <w:rFonts w:ascii="Angsana New" w:hAnsi="Angsana New"/>
          <w:sz w:val="28"/>
        </w:rPr>
        <w:t xml:space="preserve"> </w:t>
      </w:r>
      <w:r w:rsidRPr="006965EB">
        <w:rPr>
          <w:rFonts w:ascii="Angsana New" w:hAnsi="Angsana New" w:hint="cs"/>
          <w:sz w:val="28"/>
          <w:cs/>
        </w:rPr>
        <w:t>ของรายได้จากการให้บริการของกลุ่มบริษัท</w:t>
      </w:r>
      <w:r w:rsidRPr="006965EB">
        <w:rPr>
          <w:rFonts w:ascii="Angsana New" w:hAnsi="Angsana New"/>
          <w:sz w:val="28"/>
        </w:rPr>
        <w:t>)</w:t>
      </w:r>
    </w:p>
    <w:p w14:paraId="6992D56A" w14:textId="77777777" w:rsidR="00E242F0" w:rsidRPr="00E242F0" w:rsidRDefault="00E242F0" w:rsidP="00133D3D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B217F67" w14:textId="7F4E5DF9" w:rsidR="000860DC" w:rsidRPr="00B118B0" w:rsidRDefault="00E25553" w:rsidP="00E25553">
      <w:pPr>
        <w:tabs>
          <w:tab w:val="right" w:pos="7200"/>
          <w:tab w:val="right" w:pos="9000"/>
        </w:tabs>
        <w:ind w:left="360"/>
        <w:jc w:val="thaiDistribute"/>
        <w:rPr>
          <w:rFonts w:asciiTheme="majorBidi" w:hAnsiTheme="majorBidi" w:cstheme="majorBidi"/>
          <w:sz w:val="28"/>
        </w:rPr>
        <w:sectPr w:rsidR="000860DC" w:rsidRPr="00B118B0" w:rsidSect="0019698B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440" w:right="929" w:bottom="720" w:left="1440" w:header="864" w:footer="432" w:gutter="0"/>
          <w:pgNumType w:start="38"/>
          <w:cols w:space="720"/>
          <w:docGrid w:linePitch="326"/>
        </w:sectPr>
      </w:pPr>
      <w:r w:rsidRPr="00E242F0">
        <w:rPr>
          <w:rFonts w:ascii="Angsana New" w:hAnsi="Angsana New" w:hint="cs"/>
          <w:sz w:val="28"/>
          <w:cs/>
        </w:rPr>
        <w:t>สำหรับ</w:t>
      </w:r>
      <w:r w:rsidR="006B1B76">
        <w:rPr>
          <w:rFonts w:ascii="Angsana New" w:hAnsi="Angsana New" w:hint="cs"/>
          <w:sz w:val="28"/>
          <w:cs/>
        </w:rPr>
        <w:t>รอบระยะเวลา</w:t>
      </w:r>
      <w:r w:rsidRPr="00E242F0">
        <w:rPr>
          <w:rFonts w:ascii="Angsana New" w:hAnsi="Angsana New" w:hint="cs"/>
          <w:sz w:val="28"/>
          <w:cs/>
        </w:rPr>
        <w:t>หกเดือ</w:t>
      </w:r>
      <w:r w:rsidR="0056146D" w:rsidRPr="00E242F0">
        <w:rPr>
          <w:rFonts w:ascii="Angsana New" w:hAnsi="Angsana New" w:hint="cs"/>
          <w:sz w:val="28"/>
          <w:cs/>
        </w:rPr>
        <w:t>น</w:t>
      </w:r>
      <w:r w:rsidRPr="00E242F0">
        <w:rPr>
          <w:rFonts w:ascii="Angsana New" w:hAnsi="Angsana New" w:hint="cs"/>
          <w:sz w:val="28"/>
          <w:cs/>
        </w:rPr>
        <w:t xml:space="preserve">สิ้นสุดวันที่ </w:t>
      </w:r>
      <w:r w:rsidR="0056146D" w:rsidRPr="00E242F0">
        <w:rPr>
          <w:rFonts w:ascii="Angsana New" w:hAnsi="Angsana New"/>
          <w:sz w:val="28"/>
        </w:rPr>
        <w:t>30</w:t>
      </w:r>
      <w:r w:rsidRPr="00E242F0">
        <w:rPr>
          <w:rFonts w:ascii="Angsana New" w:hAnsi="Angsana New"/>
          <w:sz w:val="28"/>
        </w:rPr>
        <w:t xml:space="preserve"> </w:t>
      </w:r>
      <w:r w:rsidR="0056146D" w:rsidRPr="00E242F0">
        <w:rPr>
          <w:rFonts w:ascii="Angsana New" w:hAnsi="Angsana New" w:hint="cs"/>
          <w:sz w:val="28"/>
          <w:cs/>
        </w:rPr>
        <w:t>มิถุนายน</w:t>
      </w:r>
      <w:r w:rsidRPr="00E242F0">
        <w:rPr>
          <w:rFonts w:ascii="Angsana New" w:hAnsi="Angsana New" w:hint="cs"/>
          <w:sz w:val="28"/>
          <w:cs/>
        </w:rPr>
        <w:t xml:space="preserve"> </w:t>
      </w:r>
      <w:r w:rsidRPr="00E242F0">
        <w:rPr>
          <w:rFonts w:ascii="Angsana New" w:hAnsi="Angsana New"/>
          <w:sz w:val="28"/>
        </w:rPr>
        <w:t>256</w:t>
      </w:r>
      <w:r w:rsidR="00186C85">
        <w:rPr>
          <w:rFonts w:ascii="Angsana New" w:hAnsi="Angsana New"/>
          <w:sz w:val="28"/>
        </w:rPr>
        <w:t>7</w:t>
      </w:r>
      <w:r w:rsidRPr="00E242F0">
        <w:rPr>
          <w:rFonts w:ascii="Angsana New" w:hAnsi="Angsana New"/>
          <w:sz w:val="28"/>
        </w:rPr>
        <w:t xml:space="preserve"> </w:t>
      </w:r>
      <w:r w:rsidRPr="00E13B5A">
        <w:rPr>
          <w:rFonts w:ascii="Angsana New" w:eastAsia="Times New Roman" w:hAnsi="Angsana New" w:hint="cs"/>
          <w:sz w:val="28"/>
          <w:cs/>
        </w:rPr>
        <w:t>กลุ่มบริษัทมีรายได้จากลูกค้ารายใหญ่จำนวน</w:t>
      </w:r>
      <w:r w:rsidRPr="00E13B5A">
        <w:rPr>
          <w:rFonts w:ascii="Angsana New" w:eastAsia="Times New Roman" w:hAnsi="Angsana New"/>
          <w:sz w:val="28"/>
          <w:cs/>
        </w:rPr>
        <w:t xml:space="preserve"> </w:t>
      </w:r>
      <w:r w:rsidR="005C43C0">
        <w:rPr>
          <w:rFonts w:ascii="Angsana New" w:eastAsia="Times New Roman" w:hAnsi="Angsana New"/>
          <w:sz w:val="28"/>
        </w:rPr>
        <w:t>2</w:t>
      </w:r>
      <w:r w:rsidRPr="00E13B5A">
        <w:rPr>
          <w:rFonts w:ascii="Angsana New" w:eastAsia="Times New Roman" w:hAnsi="Angsana New"/>
          <w:sz w:val="28"/>
          <w:cs/>
        </w:rPr>
        <w:t xml:space="preserve"> </w:t>
      </w:r>
      <w:r w:rsidRPr="00E13B5A">
        <w:rPr>
          <w:rFonts w:ascii="Angsana New" w:eastAsia="Times New Roman" w:hAnsi="Angsana New" w:hint="cs"/>
          <w:sz w:val="28"/>
          <w:cs/>
        </w:rPr>
        <w:t>ราย</w:t>
      </w:r>
      <w:r w:rsidRPr="00E13B5A">
        <w:rPr>
          <w:rFonts w:ascii="Angsana New" w:eastAsia="Times New Roman" w:hAnsi="Angsana New"/>
          <w:sz w:val="28"/>
          <w:cs/>
        </w:rPr>
        <w:t xml:space="preserve"> </w:t>
      </w:r>
      <w:r w:rsidRPr="00E13B5A">
        <w:rPr>
          <w:rFonts w:ascii="Angsana New" w:eastAsia="Times New Roman" w:hAnsi="Angsana New" w:hint="cs"/>
          <w:sz w:val="28"/>
          <w:cs/>
        </w:rPr>
        <w:t>เป็นจำนวนเงินรวม</w:t>
      </w:r>
      <w:r w:rsidRPr="00E13B5A">
        <w:rPr>
          <w:rFonts w:ascii="Angsana New" w:eastAsia="Times New Roman" w:hAnsi="Angsana New"/>
          <w:sz w:val="28"/>
        </w:rPr>
        <w:t xml:space="preserve"> </w:t>
      </w:r>
      <w:r w:rsidR="000457C9">
        <w:rPr>
          <w:rFonts w:ascii="Angsana New" w:eastAsia="Times New Roman" w:hAnsi="Angsana New"/>
          <w:sz w:val="28"/>
        </w:rPr>
        <w:t>43</w:t>
      </w:r>
      <w:r w:rsidRPr="00E13B5A">
        <w:rPr>
          <w:rFonts w:ascii="Angsana New" w:eastAsia="Times New Roman" w:hAnsi="Angsana New"/>
          <w:sz w:val="28"/>
        </w:rPr>
        <w:t xml:space="preserve"> </w:t>
      </w:r>
      <w:r w:rsidRPr="00E13B5A">
        <w:rPr>
          <w:rFonts w:ascii="Angsana New" w:eastAsia="Times New Roman" w:hAnsi="Angsana New" w:hint="cs"/>
          <w:sz w:val="28"/>
          <w:cs/>
        </w:rPr>
        <w:t>ล้านบาท</w:t>
      </w:r>
      <w:r w:rsidRPr="00E13B5A">
        <w:rPr>
          <w:rFonts w:ascii="Angsana New" w:eastAsia="Times New Roman" w:hAnsi="Angsana New"/>
          <w:sz w:val="28"/>
          <w:cs/>
        </w:rPr>
        <w:t xml:space="preserve"> </w:t>
      </w:r>
      <w:r w:rsidRPr="00E13B5A">
        <w:rPr>
          <w:rFonts w:ascii="Angsana New" w:eastAsia="Times New Roman" w:hAnsi="Angsana New" w:hint="cs"/>
          <w:sz w:val="28"/>
          <w:cs/>
        </w:rPr>
        <w:t>ซึ่งคิดเป็นร้อยละ</w:t>
      </w:r>
      <w:r w:rsidRPr="00E13B5A">
        <w:rPr>
          <w:rFonts w:ascii="Angsana New" w:eastAsia="Times New Roman" w:hAnsi="Angsana New"/>
          <w:sz w:val="28"/>
          <w:cs/>
        </w:rPr>
        <w:t xml:space="preserve"> </w:t>
      </w:r>
      <w:r w:rsidR="000457C9">
        <w:rPr>
          <w:rFonts w:ascii="Angsana New" w:eastAsia="Times New Roman" w:hAnsi="Angsana New"/>
          <w:sz w:val="28"/>
        </w:rPr>
        <w:t>57</w:t>
      </w:r>
      <w:r w:rsidRPr="00E13B5A">
        <w:rPr>
          <w:rFonts w:ascii="Angsana New" w:eastAsia="Times New Roman" w:hAnsi="Angsana New"/>
          <w:sz w:val="28"/>
          <w:cs/>
        </w:rPr>
        <w:t xml:space="preserve"> </w:t>
      </w:r>
      <w:r w:rsidRPr="00E13B5A">
        <w:rPr>
          <w:rFonts w:ascii="Angsana New" w:eastAsia="Times New Roman" w:hAnsi="Angsana New" w:hint="cs"/>
          <w:sz w:val="28"/>
          <w:cs/>
        </w:rPr>
        <w:t>ของรายได้จากการให้บริการของกลุ่มบริษัท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Pr="00E242F0">
        <w:rPr>
          <w:rFonts w:ascii="Angsana New" w:eastAsia="Times New Roman" w:hAnsi="Angsana New"/>
          <w:sz w:val="28"/>
        </w:rPr>
        <w:t>(256</w:t>
      </w:r>
      <w:r w:rsidR="00BC76F2">
        <w:rPr>
          <w:rFonts w:ascii="Angsana New" w:eastAsia="Times New Roman" w:hAnsi="Angsana New"/>
          <w:sz w:val="28"/>
        </w:rPr>
        <w:t>6</w:t>
      </w:r>
      <w:r w:rsidRPr="00E242F0">
        <w:rPr>
          <w:rFonts w:ascii="Angsana New" w:eastAsia="Times New Roman" w:hAnsi="Angsana New"/>
          <w:sz w:val="28"/>
        </w:rPr>
        <w:t xml:space="preserve">: </w:t>
      </w:r>
      <w:r w:rsidRPr="00E242F0">
        <w:rPr>
          <w:rFonts w:ascii="Angsana New" w:eastAsia="Times New Roman" w:hAnsi="Angsana New" w:hint="cs"/>
          <w:sz w:val="28"/>
          <w:cs/>
        </w:rPr>
        <w:t>กลุ่มบริษัทมีรายได้จากลูกค้ารายใหญ่จำนวน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="00BC76F2">
        <w:rPr>
          <w:rFonts w:ascii="Angsana New" w:eastAsia="Times New Roman" w:hAnsi="Angsana New"/>
          <w:sz w:val="28"/>
        </w:rPr>
        <w:t>2</w:t>
      </w:r>
      <w:r w:rsidRPr="00E242F0">
        <w:rPr>
          <w:rFonts w:ascii="Angsana New" w:eastAsia="Times New Roman" w:hAnsi="Angsana New"/>
          <w:sz w:val="28"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ราย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เป็นจำนวนเงินรวม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="00E32FCB">
        <w:rPr>
          <w:rFonts w:ascii="Angsana New" w:eastAsia="Times New Roman" w:hAnsi="Angsana New"/>
          <w:sz w:val="28"/>
        </w:rPr>
        <w:t>4</w:t>
      </w:r>
      <w:r w:rsidR="00BC76F2">
        <w:rPr>
          <w:rFonts w:ascii="Angsana New" w:eastAsia="Times New Roman" w:hAnsi="Angsana New"/>
          <w:sz w:val="28"/>
        </w:rPr>
        <w:t>9</w:t>
      </w:r>
      <w:r w:rsidRPr="00E242F0">
        <w:rPr>
          <w:rFonts w:ascii="Angsana New" w:eastAsia="Times New Roman" w:hAnsi="Angsana New"/>
          <w:sz w:val="28"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ล้านบาท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ซึ่งคิดเป็นร้อยละ</w:t>
      </w:r>
      <w:r w:rsidRPr="00E242F0">
        <w:rPr>
          <w:rFonts w:ascii="Angsana New" w:eastAsia="Times New Roman" w:hAnsi="Angsana New"/>
          <w:sz w:val="28"/>
          <w:cs/>
        </w:rPr>
        <w:t xml:space="preserve"> </w:t>
      </w:r>
      <w:r w:rsidR="00BC76F2">
        <w:rPr>
          <w:rFonts w:ascii="Angsana New" w:eastAsia="Times New Roman" w:hAnsi="Angsana New"/>
          <w:sz w:val="28"/>
        </w:rPr>
        <w:t>65</w:t>
      </w:r>
      <w:r w:rsidRPr="00E242F0">
        <w:rPr>
          <w:rFonts w:ascii="Angsana New" w:eastAsia="Times New Roman" w:hAnsi="Angsana New"/>
          <w:sz w:val="28"/>
        </w:rPr>
        <w:t xml:space="preserve"> </w:t>
      </w:r>
      <w:r w:rsidRPr="00E242F0">
        <w:rPr>
          <w:rFonts w:ascii="Angsana New" w:eastAsia="Times New Roman" w:hAnsi="Angsana New" w:hint="cs"/>
          <w:sz w:val="28"/>
          <w:cs/>
        </w:rPr>
        <w:t>ของรายได้จากการให้บริการของกลุ่มบริษัท</w:t>
      </w:r>
      <w:r w:rsidRPr="00E242F0">
        <w:rPr>
          <w:rFonts w:ascii="Angsana New" w:eastAsia="Times New Roman" w:hAnsi="Angsana New"/>
          <w:sz w:val="28"/>
        </w:rPr>
        <w:t>)</w:t>
      </w:r>
    </w:p>
    <w:p w14:paraId="55B685EA" w14:textId="26EDDF85" w:rsidR="00825D0B" w:rsidRDefault="00825D0B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  <w:r w:rsidRPr="00B118B0">
        <w:rPr>
          <w:rFonts w:asciiTheme="majorBidi" w:eastAsia="SimSun" w:hAnsiTheme="majorBidi" w:cstheme="majorBidi"/>
          <w:sz w:val="28"/>
          <w:cs/>
        </w:rPr>
        <w:t>ข้อมูลตามส่วนงานที่รายงานและการจำแนกรายได้สำหรับ</w:t>
      </w:r>
      <w:r w:rsidR="00F67FD4">
        <w:rPr>
          <w:rFonts w:asciiTheme="majorBidi" w:eastAsia="SimSun" w:hAnsiTheme="majorBidi" w:cstheme="majorBidi" w:hint="cs"/>
          <w:sz w:val="28"/>
          <w:cs/>
        </w:rPr>
        <w:t>รอบระยะเวลา</w:t>
      </w:r>
      <w:r w:rsidR="00335226">
        <w:rPr>
          <w:rFonts w:asciiTheme="majorBidi" w:eastAsia="SimSun" w:hAnsiTheme="majorBidi" w:cstheme="majorBidi" w:hint="cs"/>
          <w:sz w:val="28"/>
          <w:cs/>
        </w:rPr>
        <w:t>สาม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เดือนสิ้นสุดวันที่ </w:t>
      </w:r>
      <w:r w:rsidRPr="00B118B0">
        <w:rPr>
          <w:rFonts w:asciiTheme="majorBidi" w:eastAsia="SimSun" w:hAnsiTheme="majorBidi" w:cstheme="majorBidi"/>
          <w:sz w:val="28"/>
        </w:rPr>
        <w:t>3</w:t>
      </w:r>
      <w:r w:rsidR="00B336C7">
        <w:rPr>
          <w:rFonts w:asciiTheme="majorBidi" w:eastAsia="SimSun" w:hAnsiTheme="majorBidi" w:cstheme="majorBidi"/>
          <w:sz w:val="28"/>
        </w:rPr>
        <w:t>0</w:t>
      </w:r>
      <w:r w:rsidR="00273E96">
        <w:rPr>
          <w:rFonts w:asciiTheme="majorBidi" w:eastAsia="SimSun" w:hAnsiTheme="majorBidi" w:cstheme="majorBidi"/>
          <w:sz w:val="28"/>
        </w:rPr>
        <w:t xml:space="preserve"> </w:t>
      </w:r>
      <w:r w:rsidR="00B336C7">
        <w:rPr>
          <w:rFonts w:asciiTheme="majorBidi" w:eastAsia="SimSun" w:hAnsiTheme="majorBidi" w:cstheme="majorBidi" w:hint="cs"/>
          <w:sz w:val="28"/>
          <w:cs/>
        </w:rPr>
        <w:t xml:space="preserve">มิถุนายน </w:t>
      </w:r>
      <w:r w:rsidRPr="00B118B0">
        <w:rPr>
          <w:rFonts w:asciiTheme="majorBidi" w:eastAsia="SimSun" w:hAnsiTheme="majorBidi" w:cstheme="majorBidi"/>
          <w:sz w:val="28"/>
        </w:rPr>
        <w:t>256</w:t>
      </w:r>
      <w:r w:rsidR="008B1B5B">
        <w:rPr>
          <w:rFonts w:asciiTheme="majorBidi" w:eastAsia="SimSun" w:hAnsiTheme="majorBidi" w:cstheme="majorBidi"/>
          <w:sz w:val="28"/>
        </w:rPr>
        <w:t>7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และ </w:t>
      </w:r>
      <w:r w:rsidRPr="00B118B0">
        <w:rPr>
          <w:rFonts w:asciiTheme="majorBidi" w:eastAsia="SimSun" w:hAnsiTheme="majorBidi" w:cstheme="majorBidi"/>
          <w:sz w:val="28"/>
        </w:rPr>
        <w:t>256</w:t>
      </w:r>
      <w:r w:rsidR="008B1B5B">
        <w:rPr>
          <w:rFonts w:asciiTheme="majorBidi" w:eastAsia="SimSun" w:hAnsiTheme="majorBidi" w:cstheme="majorBidi"/>
          <w:sz w:val="28"/>
        </w:rPr>
        <w:t>6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มีดังนี้</w:t>
      </w:r>
    </w:p>
    <w:tbl>
      <w:tblPr>
        <w:tblW w:w="13688" w:type="dxa"/>
        <w:tblInd w:w="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990"/>
        <w:gridCol w:w="90"/>
        <w:gridCol w:w="990"/>
        <w:gridCol w:w="90"/>
        <w:gridCol w:w="1080"/>
        <w:gridCol w:w="90"/>
        <w:gridCol w:w="1080"/>
        <w:gridCol w:w="90"/>
        <w:gridCol w:w="1088"/>
        <w:gridCol w:w="90"/>
        <w:gridCol w:w="1080"/>
        <w:gridCol w:w="90"/>
        <w:gridCol w:w="1080"/>
      </w:tblGrid>
      <w:tr w:rsidR="008A0642" w:rsidRPr="00273E96" w14:paraId="3C315CDF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769257AB" w14:textId="77777777" w:rsidR="008A0642" w:rsidRPr="00B118B0" w:rsidRDefault="008A0642" w:rsidP="00613A3D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098" w:type="dxa"/>
            <w:gridSpan w:val="15"/>
          </w:tcPr>
          <w:p w14:paraId="673A21D9" w14:textId="77777777" w:rsidR="008A0642" w:rsidRPr="00273E96" w:rsidRDefault="008A0642" w:rsidP="00613A3D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273E9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A0642" w:rsidRPr="00273E96" w14:paraId="664B6934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4CC4A516" w14:textId="77777777" w:rsidR="008A0642" w:rsidRPr="00273E96" w:rsidRDefault="008A0642" w:rsidP="00613A3D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098" w:type="dxa"/>
            <w:gridSpan w:val="15"/>
          </w:tcPr>
          <w:p w14:paraId="2EFE212C" w14:textId="20EA5AB8" w:rsidR="008A0642" w:rsidRPr="00DE2426" w:rsidRDefault="008A0642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2426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งบกำไรขาดทุนเบ็ดเสร็จ</w:t>
            </w:r>
            <w:r w:rsidR="00205F6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DE2426">
              <w:rPr>
                <w:rFonts w:asciiTheme="majorBidi" w:hAnsiTheme="majorBidi" w:hint="cs"/>
                <w:sz w:val="28"/>
                <w:szCs w:val="28"/>
                <w:cs/>
              </w:rPr>
              <w:t>สำหรับ</w:t>
            </w:r>
            <w:r w:rsidR="00F67FD4">
              <w:rPr>
                <w:rFonts w:asciiTheme="majorBidi" w:hAnsiTheme="majorBidi" w:hint="cs"/>
                <w:sz w:val="28"/>
                <w:szCs w:val="28"/>
                <w:cs/>
              </w:rPr>
              <w:t>รอบระยะเวลา</w:t>
            </w:r>
            <w:r w:rsidRPr="00DE2426">
              <w:rPr>
                <w:rFonts w:asciiTheme="majorBidi" w:hAnsiTheme="majorBidi" w:hint="cs"/>
                <w:sz w:val="28"/>
                <w:szCs w:val="28"/>
                <w:cs/>
              </w:rPr>
              <w:t>สามเดือนสิ้นสุดวันที่</w:t>
            </w:r>
            <w:r w:rsidRPr="00DE242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757D1C" w:rsidRPr="00DE2426">
              <w:rPr>
                <w:rFonts w:asciiTheme="majorBidi" w:hAnsiTheme="majorBidi"/>
                <w:sz w:val="28"/>
                <w:szCs w:val="28"/>
              </w:rPr>
              <w:t>3</w:t>
            </w:r>
            <w:r w:rsidR="00B336C7" w:rsidRPr="00DE2426">
              <w:rPr>
                <w:rFonts w:asciiTheme="majorBidi" w:hAnsiTheme="majorBidi"/>
                <w:sz w:val="28"/>
                <w:szCs w:val="28"/>
              </w:rPr>
              <w:t>0</w:t>
            </w:r>
            <w:r w:rsidRPr="00DE242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B336C7" w:rsidRPr="00DE2426"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3A6CB8" w:rsidRPr="00273E96" w14:paraId="47376985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760FD005" w14:textId="77777777" w:rsidR="003A6CB8" w:rsidRPr="00273E96" w:rsidRDefault="003A6CB8" w:rsidP="00613A3D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2086B" w14:textId="77777777" w:rsidR="003A6CB8" w:rsidRDefault="003A6CB8" w:rsidP="00613A3D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ธุรกิจสถานีจำหน่าย</w:t>
            </w:r>
          </w:p>
          <w:p w14:paraId="57AC51BE" w14:textId="37AD4A37" w:rsidR="003A6CB8" w:rsidRPr="00273E96" w:rsidRDefault="003A6CB8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แก</w:t>
            </w:r>
            <w:r w:rsidR="00C37DB0">
              <w:rPr>
                <w:rFonts w:asciiTheme="majorBidi" w:hAnsiTheme="majorBidi" w:hint="cs"/>
                <w:sz w:val="28"/>
                <w:szCs w:val="28"/>
                <w:cs/>
              </w:rPr>
              <w:t>๊</w:t>
            </w: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สและน้ำมัน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8C8BEAB" w14:textId="77777777" w:rsidR="003A6CB8" w:rsidRPr="00273E96" w:rsidRDefault="003A6CB8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75507" w14:textId="77777777" w:rsidR="003A6CB8" w:rsidRPr="00273E96" w:rsidRDefault="003A6CB8" w:rsidP="00613A3D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ธุรกิจพลังงาน</w:t>
            </w:r>
            <w:r w:rsidRPr="00273E96">
              <w:rPr>
                <w:rFonts w:asciiTheme="majorBidi" w:eastAsia="Times New Roman" w:hAnsiTheme="majorBidi" w:cstheme="majorBidi" w:hint="cs"/>
                <w:spacing w:val="-10"/>
                <w:sz w:val="28"/>
                <w:cs/>
              </w:rPr>
              <w:t>ทดแทน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395BC26" w14:textId="77777777" w:rsidR="003A6CB8" w:rsidRPr="00273E96" w:rsidRDefault="003A6CB8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DB219" w14:textId="674A4F26" w:rsidR="003A6CB8" w:rsidRPr="00273E96" w:rsidRDefault="003A6CB8" w:rsidP="00613A3D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ธุรกิจสาธารณูปโภค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BD6525B" w14:textId="77777777" w:rsidR="003A6CB8" w:rsidRPr="00273E96" w:rsidRDefault="003A6CB8" w:rsidP="00613A3D">
            <w:pPr>
              <w:pStyle w:val="EnvelopeReturn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224ED7" w14:textId="77777777" w:rsidR="003A6CB8" w:rsidRPr="00273E96" w:rsidRDefault="003A6CB8" w:rsidP="00613A3D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6CB8" w:rsidRPr="00273E96" w14:paraId="53B1FB04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33D7DDDF" w14:textId="77777777" w:rsidR="003A6CB8" w:rsidRPr="00273E96" w:rsidRDefault="003A6CB8" w:rsidP="00D072E9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B678395" w14:textId="139E4854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A1DF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D2FE796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43418" w14:textId="1673B41D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A1DF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04DF44F4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464FC04" w14:textId="69402FFE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509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3124E1D9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EF904BE" w14:textId="240AA033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5097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6237CEBA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30CCC7" w14:textId="7C1AE2F8" w:rsidR="003A6CB8" w:rsidRPr="00273E96" w:rsidRDefault="003A6CB8" w:rsidP="00D072E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509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7D2CD41E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BD27D55" w14:textId="256F0344" w:rsidR="003A6CB8" w:rsidRPr="00273E96" w:rsidRDefault="003A6CB8" w:rsidP="00D072E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5097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151EF83A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259472" w14:textId="6F633C75" w:rsidR="003A6CB8" w:rsidRPr="00273E96" w:rsidRDefault="003A6CB8" w:rsidP="00D072E9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509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1CBCCF47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268A5EC" w14:textId="7735B1A3" w:rsidR="003A6CB8" w:rsidRPr="00273E96" w:rsidRDefault="003A6CB8" w:rsidP="00D072E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5097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D6EED" w:rsidRPr="00273E96" w14:paraId="45DF2360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6DF7AFB4" w14:textId="77777777" w:rsidR="00AD6EED" w:rsidRPr="00273E96" w:rsidRDefault="00AD6EED" w:rsidP="00AD6EED">
            <w:pPr>
              <w:ind w:left="-9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1C71C5" w14:textId="5E29AF5A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  <w:r w:rsidR="0068632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</w:tcPr>
          <w:p w14:paraId="28456344" w14:textId="77777777" w:rsidR="00AD6EED" w:rsidRPr="00F45734" w:rsidRDefault="00AD6EED" w:rsidP="00AD6EED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8FDF33C" w14:textId="66F28F3D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224</w:t>
            </w:r>
          </w:p>
        </w:tc>
        <w:tc>
          <w:tcPr>
            <w:tcW w:w="90" w:type="dxa"/>
          </w:tcPr>
          <w:p w14:paraId="1168FBDF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9360E6" w14:textId="061FD620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47F90496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731CEB3" w14:textId="511BFFC6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0CD38B90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081812E" w14:textId="134B2084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3457DF3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BFDD4FA" w14:textId="1BA46BE4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3E064D8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98D22" w14:textId="5EDBB780" w:rsidR="00AD6EED" w:rsidRPr="00F45734" w:rsidRDefault="008B65DA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  <w:r w:rsidR="009478FB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61F822F2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076196B4" w14:textId="3E7EBB5C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229</w:t>
            </w:r>
          </w:p>
        </w:tc>
      </w:tr>
      <w:tr w:rsidR="00AD6EED" w:rsidRPr="00273E96" w14:paraId="4DEEC2B7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1C5CE541" w14:textId="77777777" w:rsidR="00AD6EED" w:rsidRPr="00273E96" w:rsidRDefault="00AD6EED" w:rsidP="00AD6EED">
            <w:pPr>
              <w:ind w:left="-9" w:right="-465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1080" w:type="dxa"/>
          </w:tcPr>
          <w:p w14:paraId="32D3BE1D" w14:textId="239A707A" w:rsidR="00AD6EED" w:rsidRPr="00F45734" w:rsidRDefault="00686322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00312DAA" w14:textId="77777777" w:rsidR="00AD6EED" w:rsidRPr="00F45734" w:rsidRDefault="00AD6EED" w:rsidP="00AD6EED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9B17F0A" w14:textId="4FB4D3CF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296389E3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AAD96DD" w14:textId="0E662CEB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20818E7A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543B145" w14:textId="67BDBB06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0F45A77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72EC25E8" w14:textId="219E69BE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68632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vAlign w:val="center"/>
          </w:tcPr>
          <w:p w14:paraId="687734BB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402EE916" w14:textId="5F46672F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90" w:type="dxa"/>
            <w:vAlign w:val="center"/>
          </w:tcPr>
          <w:p w14:paraId="62B0D432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C96EE3" w14:textId="22D720C1" w:rsidR="00AD6EED" w:rsidRPr="00F45734" w:rsidRDefault="008B65DA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</w:t>
            </w:r>
          </w:p>
        </w:tc>
        <w:tc>
          <w:tcPr>
            <w:tcW w:w="90" w:type="dxa"/>
            <w:vAlign w:val="center"/>
          </w:tcPr>
          <w:p w14:paraId="2EAFC372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27E9C31C" w14:textId="0F9139FD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</w:t>
            </w:r>
          </w:p>
        </w:tc>
      </w:tr>
      <w:tr w:rsidR="00AD6EED" w:rsidRPr="00273E96" w14:paraId="4475CB01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5BB0D380" w14:textId="0CFCA963" w:rsidR="00AD6EED" w:rsidRPr="00273E96" w:rsidRDefault="00AD6EED" w:rsidP="00AD6EED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จาก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การขาย</w:t>
            </w:r>
          </w:p>
        </w:tc>
        <w:tc>
          <w:tcPr>
            <w:tcW w:w="1080" w:type="dxa"/>
          </w:tcPr>
          <w:p w14:paraId="29AEBA5B" w14:textId="3EEBC3E2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(218)</w:t>
            </w:r>
          </w:p>
        </w:tc>
        <w:tc>
          <w:tcPr>
            <w:tcW w:w="90" w:type="dxa"/>
          </w:tcPr>
          <w:p w14:paraId="2F2FFB45" w14:textId="77777777" w:rsidR="00AD6EED" w:rsidRPr="00F45734" w:rsidRDefault="00AD6EED" w:rsidP="00AD6EED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EC7411C" w14:textId="7EA558A2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(209)</w:t>
            </w:r>
          </w:p>
        </w:tc>
        <w:tc>
          <w:tcPr>
            <w:tcW w:w="90" w:type="dxa"/>
          </w:tcPr>
          <w:p w14:paraId="1D19AE1C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7D3920F7" w14:textId="00D5FC0E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90" w:type="dxa"/>
          </w:tcPr>
          <w:p w14:paraId="13B297CC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5762E86" w14:textId="0ACEA83A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90" w:type="dxa"/>
          </w:tcPr>
          <w:p w14:paraId="61E3941C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2E648768" w14:textId="47ADBB44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61AB67D0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07BA77E6" w14:textId="07E9A64B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17966429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8D35CF" w14:textId="346674CB" w:rsidR="00AD6EED" w:rsidRPr="00F45734" w:rsidRDefault="008B65DA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(223)</w:t>
            </w:r>
          </w:p>
        </w:tc>
        <w:tc>
          <w:tcPr>
            <w:tcW w:w="90" w:type="dxa"/>
            <w:vAlign w:val="center"/>
          </w:tcPr>
          <w:p w14:paraId="675639E3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F7A4AF" w14:textId="76E491C3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(214)</w:t>
            </w:r>
          </w:p>
        </w:tc>
      </w:tr>
      <w:tr w:rsidR="00AD6EED" w:rsidRPr="00273E96" w14:paraId="183F6957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75F9C1E6" w14:textId="5C49BA58" w:rsidR="00AD6EED" w:rsidRPr="00273E96" w:rsidRDefault="00AD6EED" w:rsidP="00AD6EED">
            <w:pPr>
              <w:ind w:left="-9" w:right="-17" w:firstLine="17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จาก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การให้บริการ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907AE9" w14:textId="5F634E55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90" w:type="dxa"/>
          </w:tcPr>
          <w:p w14:paraId="06C7F4EB" w14:textId="77777777" w:rsidR="00AD6EED" w:rsidRPr="00F45734" w:rsidRDefault="00AD6EED" w:rsidP="00AD6EED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0B9EA8" w14:textId="281F02BB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(3)</w:t>
            </w:r>
          </w:p>
        </w:tc>
        <w:tc>
          <w:tcPr>
            <w:tcW w:w="90" w:type="dxa"/>
          </w:tcPr>
          <w:p w14:paraId="18D27138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4E312E" w14:textId="2C335FE8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EC1A89F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6EBFB8" w14:textId="04A18D31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1BDB52A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7943593" w14:textId="0DE15D80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(26)</w:t>
            </w:r>
          </w:p>
        </w:tc>
        <w:tc>
          <w:tcPr>
            <w:tcW w:w="90" w:type="dxa"/>
            <w:vAlign w:val="center"/>
          </w:tcPr>
          <w:p w14:paraId="2BD7F7FC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7513F23" w14:textId="01282C9D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E43CBC">
              <w:rPr>
                <w:rFonts w:asciiTheme="majorBidi" w:hAnsiTheme="majorBidi" w:cstheme="majorBidi"/>
                <w:sz w:val="28"/>
              </w:rPr>
              <w:t>2</w:t>
            </w:r>
            <w:r w:rsidR="00650C99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22EFEB39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FA473" w14:textId="3B1FE64D" w:rsidR="00AD6EED" w:rsidRPr="00F45734" w:rsidRDefault="008B65DA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(28)</w:t>
            </w:r>
          </w:p>
        </w:tc>
        <w:tc>
          <w:tcPr>
            <w:tcW w:w="90" w:type="dxa"/>
            <w:vAlign w:val="center"/>
          </w:tcPr>
          <w:p w14:paraId="7DF4B933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1C92C" w14:textId="2059557F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8B65DA">
              <w:rPr>
                <w:rFonts w:asciiTheme="majorBidi" w:hAnsiTheme="majorBidi" w:cstheme="majorBidi"/>
                <w:sz w:val="28"/>
              </w:rPr>
              <w:t>2</w:t>
            </w:r>
            <w:r w:rsidR="00490E54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D6EED" w:rsidRPr="00273E96" w14:paraId="481A2038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53B8E59A" w14:textId="7C30717E" w:rsidR="00AD6EED" w:rsidRPr="00273E96" w:rsidRDefault="00AD6EED" w:rsidP="00AD6EED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กำไรขั้นต้น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4D2B38" w14:textId="19D9B790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686322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</w:tcPr>
          <w:p w14:paraId="66800139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BBC78A" w14:textId="6AE7CA02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90" w:type="dxa"/>
          </w:tcPr>
          <w:p w14:paraId="59E2DF2F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98F70C" w14:textId="49F31150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A4A738E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3FF383" w14:textId="051D730A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316DDC21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CB107C" w14:textId="476B1730" w:rsidR="00AD6EED" w:rsidRPr="00F45734" w:rsidRDefault="00686322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vAlign w:val="center"/>
          </w:tcPr>
          <w:p w14:paraId="52445FC7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1B435D" w14:textId="3D286E8C" w:rsidR="00AD6EED" w:rsidRPr="00F45734" w:rsidRDefault="00650C99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  <w:vAlign w:val="center"/>
          </w:tcPr>
          <w:p w14:paraId="44F41A1B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A570C" w14:textId="71CF43A9" w:rsidR="00AD6EED" w:rsidRPr="00F45734" w:rsidRDefault="008B65DA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="009478FB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vAlign w:val="center"/>
          </w:tcPr>
          <w:p w14:paraId="330A4E03" w14:textId="77777777" w:rsidR="00AD6EED" w:rsidRPr="00F45734" w:rsidRDefault="00AD6EED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F9D16" w14:textId="5175BCED" w:rsidR="00AD6EED" w:rsidRPr="00F45734" w:rsidRDefault="008B65DA" w:rsidP="00AD6EED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="00686322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5A1DFB" w:rsidRPr="00273E96" w14:paraId="42C983FA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362F185E" w14:textId="77777777" w:rsidR="005A1DFB" w:rsidRPr="00273E96" w:rsidRDefault="005A1DFB" w:rsidP="005A1DFB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080" w:type="dxa"/>
          </w:tcPr>
          <w:p w14:paraId="47C69DA6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99AB86E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FA2269C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AAFEF8E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4A862654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7793537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FFB4A83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6663AAA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2C27F741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4454053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3FC15D1C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81DD469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6AA6CC" w14:textId="4F321947" w:rsidR="005A1DFB" w:rsidRPr="00F45734" w:rsidRDefault="000215C5" w:rsidP="005A1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358DB441" w14:textId="77777777" w:rsidR="005A1DFB" w:rsidRPr="00F45734" w:rsidRDefault="005A1DFB" w:rsidP="005A1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48FAC8" w14:textId="1885CF9B" w:rsidR="005A1DFB" w:rsidRPr="00F45734" w:rsidRDefault="005A1DFB" w:rsidP="005A1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5A1DFB" w:rsidRPr="00273E96" w14:paraId="759A0D21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47D8E5F0" w14:textId="77777777" w:rsidR="005A1DFB" w:rsidRPr="00273E96" w:rsidRDefault="005A1DFB" w:rsidP="005A1DFB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080" w:type="dxa"/>
          </w:tcPr>
          <w:p w14:paraId="66F9F30A" w14:textId="77777777" w:rsidR="005A1DFB" w:rsidRPr="00F45734" w:rsidRDefault="005A1DFB" w:rsidP="005A1DF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DEDB215" w14:textId="77777777" w:rsidR="005A1DFB" w:rsidRPr="00F45734" w:rsidRDefault="005A1DFB" w:rsidP="005A1DF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D5953D" w14:textId="77777777" w:rsidR="005A1DFB" w:rsidRPr="00F45734" w:rsidRDefault="005A1DFB" w:rsidP="005A1DF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6CB1530" w14:textId="77777777" w:rsidR="005A1DFB" w:rsidRPr="00F45734" w:rsidRDefault="005A1DFB" w:rsidP="005A1DF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F8859E" w14:textId="77777777" w:rsidR="005A1DFB" w:rsidRPr="00F45734" w:rsidRDefault="005A1DFB" w:rsidP="005A1DF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42AB432" w14:textId="77777777" w:rsidR="005A1DFB" w:rsidRPr="00F45734" w:rsidRDefault="005A1DFB" w:rsidP="005A1DF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4FCC09" w14:textId="77777777" w:rsidR="005A1DFB" w:rsidRPr="00F45734" w:rsidRDefault="005A1DFB" w:rsidP="005A1DF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153685B" w14:textId="77777777" w:rsidR="005A1DFB" w:rsidRPr="00F45734" w:rsidRDefault="005A1DFB" w:rsidP="005A1DF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88725AD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63BD2D45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6B7E9E95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396B742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014600" w14:textId="43A9A422" w:rsidR="005A1DFB" w:rsidRPr="00F45734" w:rsidRDefault="008B65DA" w:rsidP="005A1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215C5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63E764E9" w14:textId="77777777" w:rsidR="005A1DFB" w:rsidRPr="00F45734" w:rsidRDefault="005A1DFB" w:rsidP="005A1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F1722AD" w14:textId="4B988A8A" w:rsidR="005A1DFB" w:rsidRPr="00F45734" w:rsidRDefault="005A1DFB" w:rsidP="005A1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(6)</w:t>
            </w:r>
          </w:p>
        </w:tc>
      </w:tr>
      <w:tr w:rsidR="005A1DFB" w:rsidRPr="00273E96" w14:paraId="7EBC0673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31F6935D" w14:textId="77777777" w:rsidR="005A1DFB" w:rsidRPr="00273E96" w:rsidRDefault="005A1DFB" w:rsidP="005A1DFB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5B8031AC" w14:textId="77777777" w:rsidR="005A1DFB" w:rsidRPr="00F45734" w:rsidRDefault="005A1DFB" w:rsidP="005A1DF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FFE79FC" w14:textId="77777777" w:rsidR="005A1DFB" w:rsidRPr="00F45734" w:rsidRDefault="005A1DFB" w:rsidP="005A1DF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9AA4F8" w14:textId="77777777" w:rsidR="005A1DFB" w:rsidRPr="00F45734" w:rsidRDefault="005A1DFB" w:rsidP="005A1DF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7B79191" w14:textId="77777777" w:rsidR="005A1DFB" w:rsidRPr="00F45734" w:rsidRDefault="005A1DFB" w:rsidP="005A1DF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58287E" w14:textId="77777777" w:rsidR="005A1DFB" w:rsidRPr="00F45734" w:rsidRDefault="005A1DFB" w:rsidP="005A1DF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91621D2" w14:textId="77777777" w:rsidR="005A1DFB" w:rsidRPr="00F45734" w:rsidRDefault="005A1DFB" w:rsidP="005A1DF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1C4A09" w14:textId="77777777" w:rsidR="005A1DFB" w:rsidRPr="00F45734" w:rsidRDefault="005A1DFB" w:rsidP="005A1DF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550FF74" w14:textId="77777777" w:rsidR="005A1DFB" w:rsidRPr="00F45734" w:rsidRDefault="005A1DFB" w:rsidP="005A1DFB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1CFD83E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DA7A294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031502BA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8164FD1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00F23F" w14:textId="6F1ACCC1" w:rsidR="005A1DFB" w:rsidRPr="00F45734" w:rsidRDefault="008B65DA" w:rsidP="005A1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9478FB">
              <w:rPr>
                <w:rFonts w:asciiTheme="majorBidi" w:hAnsiTheme="majorBidi" w:cstheme="majorBidi"/>
                <w:sz w:val="28"/>
              </w:rPr>
              <w:t>48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1E5A4C41" w14:textId="77777777" w:rsidR="005A1DFB" w:rsidRPr="00F45734" w:rsidRDefault="005A1DFB" w:rsidP="005A1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2C2CB6" w14:textId="73FDFA6A" w:rsidR="005A1DFB" w:rsidRPr="00F45734" w:rsidRDefault="005A1DFB" w:rsidP="005A1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(6</w:t>
            </w:r>
            <w:r w:rsidR="00490E54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5A1DFB" w:rsidRPr="00273E96" w14:paraId="747B37CD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0E505CCC" w14:textId="77777777" w:rsidR="005A1DFB" w:rsidRPr="00273E96" w:rsidRDefault="005A1DFB" w:rsidP="005A1DFB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</w:tcPr>
          <w:p w14:paraId="3C04AAB1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A152511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383BABB5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43710E0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F8F3E36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552797B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80B31AF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07DE3CA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3EB851ED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02BD98C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6D45B1A3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5BCBBFE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84C9D3" w14:textId="420A622B" w:rsidR="005A1DFB" w:rsidRPr="00F45734" w:rsidRDefault="008B65DA" w:rsidP="005A1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90" w:type="dxa"/>
            <w:vAlign w:val="center"/>
          </w:tcPr>
          <w:p w14:paraId="053F9998" w14:textId="77777777" w:rsidR="005A1DFB" w:rsidRPr="00F45734" w:rsidRDefault="005A1DFB" w:rsidP="005A1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40BF2" w14:textId="1DF5047D" w:rsidR="005A1DFB" w:rsidRPr="00F45734" w:rsidRDefault="005A1DFB" w:rsidP="005A1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(7)</w:t>
            </w:r>
          </w:p>
        </w:tc>
      </w:tr>
      <w:tr w:rsidR="005A1DFB" w:rsidRPr="00273E96" w14:paraId="4D071B24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36189B19" w14:textId="628D22EF" w:rsidR="005A1DFB" w:rsidRPr="00273E96" w:rsidRDefault="005A1DFB" w:rsidP="005A1DFB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ขาดทุน</w:t>
            </w: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ก่อนรายได้ภาษีเงินได้</w:t>
            </w:r>
          </w:p>
        </w:tc>
        <w:tc>
          <w:tcPr>
            <w:tcW w:w="1080" w:type="dxa"/>
          </w:tcPr>
          <w:p w14:paraId="6902F003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0BE8C71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191E8D5D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421F91C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665E7638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0EA3462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3E87EF9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95BFB76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0F1E2C6D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39B16AF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3FC1FD2F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101AC41A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E1CC9E" w14:textId="036F2663" w:rsidR="005A1DFB" w:rsidRPr="00F45734" w:rsidRDefault="008B65DA" w:rsidP="005A1DF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9478FB">
              <w:rPr>
                <w:rFonts w:asciiTheme="majorBidi" w:hAnsiTheme="majorBidi" w:cstheme="majorBidi"/>
                <w:b/>
                <w:bCs/>
                <w:sz w:val="28"/>
              </w:rPr>
              <w:t>29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0A73CBED" w14:textId="77777777" w:rsidR="005A1DFB" w:rsidRPr="00F45734" w:rsidRDefault="005A1DFB" w:rsidP="005A1DF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6306C3" w14:textId="08A33799" w:rsidR="005A1DFB" w:rsidRPr="00F45734" w:rsidRDefault="005A1DFB" w:rsidP="005A1DF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(51)</w:t>
            </w:r>
          </w:p>
        </w:tc>
      </w:tr>
      <w:tr w:rsidR="005A1DFB" w:rsidRPr="00273E96" w14:paraId="7DD73561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24A905AD" w14:textId="5B82105A" w:rsidR="005A1DFB" w:rsidRPr="00273E96" w:rsidRDefault="005A1DFB" w:rsidP="005A1DFB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>รายได้</w:t>
            </w:r>
            <w:r w:rsidRPr="00273E96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080" w:type="dxa"/>
          </w:tcPr>
          <w:p w14:paraId="034B9046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4EA796B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3240A2E4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4B5C4F4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7C51C82D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8794E6C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0C26A9E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D80D9A9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4F6858E3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126DD1F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AFDD43C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76C40A3D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9C9BD85" w14:textId="44D9F0F8" w:rsidR="005A1DFB" w:rsidRPr="00F45734" w:rsidRDefault="008B65DA" w:rsidP="005A1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vAlign w:val="center"/>
          </w:tcPr>
          <w:p w14:paraId="2B787ECB" w14:textId="77777777" w:rsidR="005A1DFB" w:rsidRPr="00F45734" w:rsidRDefault="005A1DFB" w:rsidP="005A1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8A505AA" w14:textId="14B2BA14" w:rsidR="005A1DFB" w:rsidRPr="00F45734" w:rsidRDefault="005A1DFB" w:rsidP="005A1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5A1DFB" w:rsidRPr="00273E96" w14:paraId="30893264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4427B649" w14:textId="3C752BCD" w:rsidR="005A1DFB" w:rsidRPr="00273E96" w:rsidRDefault="005A1DFB" w:rsidP="005A1DFB">
            <w:pPr>
              <w:ind w:left="-9" w:right="-17" w:firstLine="17"/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</w:tcPr>
          <w:p w14:paraId="4288E5A9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8DF67C1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4D9C050B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57A5E18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7278BC85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CE5399F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0E0539E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8F4997B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7BA5AA64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D86B16C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3512FB6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CA02AC9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79660C5" w14:textId="05436EE0" w:rsidR="005A1DFB" w:rsidRPr="00F45734" w:rsidRDefault="008B65DA" w:rsidP="005A1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0215C5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3F0B5A3B" w14:textId="77777777" w:rsidR="005A1DFB" w:rsidRPr="00F45734" w:rsidRDefault="005A1DFB" w:rsidP="005A1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1915C28" w14:textId="3D3CC6B7" w:rsidR="005A1DFB" w:rsidRPr="00F45734" w:rsidRDefault="005A1DFB" w:rsidP="005A1DFB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(4)</w:t>
            </w:r>
          </w:p>
        </w:tc>
      </w:tr>
      <w:tr w:rsidR="005A1DFB" w:rsidRPr="00B118B0" w14:paraId="56AB008D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1A5EE139" w14:textId="3E19555E" w:rsidR="005A1DFB" w:rsidRPr="00273E96" w:rsidRDefault="005A1DFB" w:rsidP="005A1DFB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ขาดทุน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สำหรับ</w:t>
            </w:r>
            <w:r w:rsidR="00F67FD4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รอบระยะเวลา</w:t>
            </w:r>
          </w:p>
        </w:tc>
        <w:tc>
          <w:tcPr>
            <w:tcW w:w="1080" w:type="dxa"/>
          </w:tcPr>
          <w:p w14:paraId="44F318B4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D0798CB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677D70B2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2594B68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46AEC074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919FCA8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4FE7CB1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22026CF7" w14:textId="77777777" w:rsidR="005A1DFB" w:rsidRPr="00F45734" w:rsidRDefault="005A1DFB" w:rsidP="005A1DFB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61E4422C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0CCB835B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67AE6B6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63F1DE35" w14:textId="77777777" w:rsidR="005A1DFB" w:rsidRPr="00F45734" w:rsidRDefault="005A1DFB" w:rsidP="005A1DFB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E68E77" w14:textId="23D3323A" w:rsidR="005A1DFB" w:rsidRPr="00F45734" w:rsidRDefault="008B65DA" w:rsidP="005A1DF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0215C5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9478FB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37F444B2" w14:textId="77777777" w:rsidR="005A1DFB" w:rsidRPr="00F45734" w:rsidRDefault="005A1DFB" w:rsidP="005A1DF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FC35DC" w14:textId="1DFE96BE" w:rsidR="005A1DFB" w:rsidRPr="00F45734" w:rsidRDefault="005A1DFB" w:rsidP="005A1DFB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(51)</w:t>
            </w:r>
          </w:p>
        </w:tc>
      </w:tr>
    </w:tbl>
    <w:p w14:paraId="6D6A0EE7" w14:textId="77777777" w:rsidR="00C20FE8" w:rsidRDefault="00C20FE8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</w:p>
    <w:p w14:paraId="301CE116" w14:textId="77777777" w:rsidR="00C20FE8" w:rsidRDefault="00C20FE8" w:rsidP="00825D0B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</w:p>
    <w:p w14:paraId="58B5DB4D" w14:textId="10FE87D6" w:rsidR="00A36A29" w:rsidRDefault="00A36A29" w:rsidP="00A36A29">
      <w:pPr>
        <w:overflowPunct/>
        <w:autoSpaceDE/>
        <w:autoSpaceDN/>
        <w:adjustRightInd/>
        <w:ind w:left="360"/>
        <w:textAlignment w:val="auto"/>
        <w:rPr>
          <w:rFonts w:asciiTheme="majorBidi" w:eastAsia="SimSun" w:hAnsiTheme="majorBidi" w:cstheme="majorBidi"/>
          <w:sz w:val="28"/>
        </w:rPr>
      </w:pPr>
      <w:r w:rsidRPr="00B118B0">
        <w:rPr>
          <w:rFonts w:asciiTheme="majorBidi" w:eastAsia="SimSun" w:hAnsiTheme="majorBidi" w:cstheme="majorBidi"/>
          <w:sz w:val="28"/>
          <w:cs/>
        </w:rPr>
        <w:t>ข้อมูลตามส่วนงานที่รายงานและการจำแนกรายได้สำหรับ</w:t>
      </w:r>
      <w:r w:rsidR="00243AC4">
        <w:rPr>
          <w:rFonts w:asciiTheme="majorBidi" w:eastAsia="SimSun" w:hAnsiTheme="majorBidi" w:cstheme="majorBidi" w:hint="cs"/>
          <w:sz w:val="28"/>
          <w:cs/>
        </w:rPr>
        <w:t>รอบระยะเวลา</w:t>
      </w:r>
      <w:r>
        <w:rPr>
          <w:rFonts w:asciiTheme="majorBidi" w:eastAsia="SimSun" w:hAnsiTheme="majorBidi" w:cstheme="majorBidi" w:hint="cs"/>
          <w:sz w:val="28"/>
          <w:cs/>
        </w:rPr>
        <w:t>หก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เดือนสิ้นสุดวันที่ </w:t>
      </w:r>
      <w:r w:rsidRPr="00B118B0">
        <w:rPr>
          <w:rFonts w:asciiTheme="majorBidi" w:eastAsia="SimSun" w:hAnsiTheme="majorBidi" w:cstheme="majorBidi"/>
          <w:sz w:val="28"/>
        </w:rPr>
        <w:t>3</w:t>
      </w:r>
      <w:r>
        <w:rPr>
          <w:rFonts w:asciiTheme="majorBidi" w:eastAsia="SimSun" w:hAnsiTheme="majorBidi" w:cstheme="majorBidi"/>
          <w:sz w:val="28"/>
        </w:rPr>
        <w:t xml:space="preserve">0 </w:t>
      </w:r>
      <w:r>
        <w:rPr>
          <w:rFonts w:asciiTheme="majorBidi" w:eastAsia="SimSun" w:hAnsiTheme="majorBidi" w:cstheme="majorBidi" w:hint="cs"/>
          <w:sz w:val="28"/>
          <w:cs/>
        </w:rPr>
        <w:t xml:space="preserve">มิถุนายน </w:t>
      </w:r>
      <w:r w:rsidRPr="00B118B0">
        <w:rPr>
          <w:rFonts w:asciiTheme="majorBidi" w:eastAsia="SimSun" w:hAnsiTheme="majorBidi" w:cstheme="majorBidi"/>
          <w:sz w:val="28"/>
        </w:rPr>
        <w:t>256</w:t>
      </w:r>
      <w:r w:rsidR="00B63A66">
        <w:rPr>
          <w:rFonts w:asciiTheme="majorBidi" w:eastAsia="SimSun" w:hAnsiTheme="majorBidi" w:cstheme="majorBidi"/>
          <w:sz w:val="28"/>
        </w:rPr>
        <w:t>7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และ </w:t>
      </w:r>
      <w:r w:rsidRPr="00B118B0">
        <w:rPr>
          <w:rFonts w:asciiTheme="majorBidi" w:eastAsia="SimSun" w:hAnsiTheme="majorBidi" w:cstheme="majorBidi"/>
          <w:sz w:val="28"/>
        </w:rPr>
        <w:t>256</w:t>
      </w:r>
      <w:r w:rsidR="00B63A66">
        <w:rPr>
          <w:rFonts w:asciiTheme="majorBidi" w:eastAsia="SimSun" w:hAnsiTheme="majorBidi" w:cstheme="majorBidi"/>
          <w:sz w:val="28"/>
        </w:rPr>
        <w:t>6</w:t>
      </w:r>
      <w:r w:rsidRPr="00B118B0">
        <w:rPr>
          <w:rFonts w:asciiTheme="majorBidi" w:eastAsia="SimSun" w:hAnsiTheme="majorBidi" w:cstheme="majorBidi"/>
          <w:sz w:val="28"/>
          <w:cs/>
        </w:rPr>
        <w:t xml:space="preserve"> มีดังนี้</w:t>
      </w:r>
    </w:p>
    <w:tbl>
      <w:tblPr>
        <w:tblW w:w="13685" w:type="dxa"/>
        <w:tblInd w:w="36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990"/>
        <w:gridCol w:w="90"/>
        <w:gridCol w:w="990"/>
        <w:gridCol w:w="90"/>
        <w:gridCol w:w="1080"/>
        <w:gridCol w:w="90"/>
        <w:gridCol w:w="1080"/>
        <w:gridCol w:w="90"/>
        <w:gridCol w:w="1085"/>
        <w:gridCol w:w="90"/>
        <w:gridCol w:w="1080"/>
        <w:gridCol w:w="90"/>
        <w:gridCol w:w="1080"/>
      </w:tblGrid>
      <w:tr w:rsidR="00D37084" w:rsidRPr="00273E96" w14:paraId="1234C19E" w14:textId="77777777" w:rsidTr="00715C64">
        <w:trPr>
          <w:trHeight w:val="132"/>
        </w:trPr>
        <w:tc>
          <w:tcPr>
            <w:tcW w:w="4590" w:type="dxa"/>
            <w:vAlign w:val="bottom"/>
          </w:tcPr>
          <w:p w14:paraId="07570638" w14:textId="77777777" w:rsidR="00D37084" w:rsidRPr="001B192A" w:rsidRDefault="00D37084" w:rsidP="008A6859">
            <w:pPr>
              <w:ind w:left="717" w:right="-17"/>
              <w:rPr>
                <w:rFonts w:asciiTheme="majorBidi" w:eastAsia="SimSun" w:hAnsiTheme="majorBidi" w:cstheme="majorBidi"/>
                <w:sz w:val="28"/>
                <w:lang w:eastAsia="zh-CN"/>
              </w:rPr>
            </w:pPr>
          </w:p>
        </w:tc>
        <w:tc>
          <w:tcPr>
            <w:tcW w:w="9095" w:type="dxa"/>
            <w:gridSpan w:val="15"/>
          </w:tcPr>
          <w:p w14:paraId="30965482" w14:textId="77777777" w:rsidR="00D37084" w:rsidRPr="00273E96" w:rsidRDefault="00D37084" w:rsidP="008A6859">
            <w:pPr>
              <w:pStyle w:val="EnvelopeReturn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(หน่วย</w:t>
            </w:r>
            <w:r w:rsidRPr="00273E96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273E9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37084" w:rsidRPr="00273E96" w14:paraId="277FB178" w14:textId="77777777" w:rsidTr="00715C64">
        <w:trPr>
          <w:trHeight w:val="132"/>
        </w:trPr>
        <w:tc>
          <w:tcPr>
            <w:tcW w:w="4590" w:type="dxa"/>
            <w:vAlign w:val="bottom"/>
          </w:tcPr>
          <w:p w14:paraId="0CF47B54" w14:textId="77777777" w:rsidR="00D37084" w:rsidRPr="00273E96" w:rsidRDefault="00D37084" w:rsidP="008A6859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9095" w:type="dxa"/>
            <w:gridSpan w:val="15"/>
          </w:tcPr>
          <w:p w14:paraId="1A2C1072" w14:textId="6659683D" w:rsidR="00D37084" w:rsidRPr="00277F49" w:rsidRDefault="00D37084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7F49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งบกำไรขาดทุนเบ็ดเสร็จ</w:t>
            </w:r>
            <w:r w:rsidR="00205F6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277F49">
              <w:rPr>
                <w:rFonts w:asciiTheme="majorBidi" w:hAnsiTheme="majorBidi" w:hint="cs"/>
                <w:sz w:val="28"/>
                <w:szCs w:val="28"/>
                <w:cs/>
              </w:rPr>
              <w:t>สำหรับ</w:t>
            </w:r>
            <w:r w:rsidR="00243AC4">
              <w:rPr>
                <w:rFonts w:asciiTheme="majorBidi" w:hAnsiTheme="majorBidi" w:hint="cs"/>
                <w:sz w:val="28"/>
                <w:szCs w:val="28"/>
                <w:cs/>
              </w:rPr>
              <w:t>รอบระยะเวลา</w:t>
            </w:r>
            <w:r w:rsidRPr="00277F49">
              <w:rPr>
                <w:rFonts w:asciiTheme="majorBidi" w:hAnsiTheme="majorBidi" w:hint="cs"/>
                <w:sz w:val="28"/>
                <w:szCs w:val="28"/>
                <w:cs/>
              </w:rPr>
              <w:t>หกเดือนสิ้นสุดวันที่</w:t>
            </w:r>
            <w:r w:rsidRPr="00277F4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277F49">
              <w:rPr>
                <w:rFonts w:asciiTheme="majorBidi" w:hAnsiTheme="majorBidi"/>
                <w:sz w:val="28"/>
                <w:szCs w:val="28"/>
              </w:rPr>
              <w:t>30</w:t>
            </w:r>
            <w:r w:rsidRPr="00277F49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277F49"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3A6CB8" w:rsidRPr="00273E96" w14:paraId="7FCC0BB7" w14:textId="77777777" w:rsidTr="00715C64">
        <w:trPr>
          <w:trHeight w:val="132"/>
        </w:trPr>
        <w:tc>
          <w:tcPr>
            <w:tcW w:w="4590" w:type="dxa"/>
            <w:vAlign w:val="bottom"/>
          </w:tcPr>
          <w:p w14:paraId="68C80A14" w14:textId="77777777" w:rsidR="003A6CB8" w:rsidRPr="00273E96" w:rsidRDefault="003A6CB8" w:rsidP="008A6859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79807" w14:textId="77777777" w:rsidR="003A6CB8" w:rsidRDefault="003A6CB8" w:rsidP="008A6859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ธุรกิจสถานีจำหน่าย</w:t>
            </w:r>
          </w:p>
          <w:p w14:paraId="38D01A90" w14:textId="6C4A88FD" w:rsidR="003A6CB8" w:rsidRPr="00273E96" w:rsidRDefault="003A6CB8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แก</w:t>
            </w:r>
            <w:r w:rsidR="00C37DB0">
              <w:rPr>
                <w:rFonts w:asciiTheme="majorBidi" w:hAnsiTheme="majorBidi" w:hint="cs"/>
                <w:sz w:val="28"/>
                <w:szCs w:val="28"/>
                <w:cs/>
              </w:rPr>
              <w:t>๊</w:t>
            </w:r>
            <w:r w:rsidRPr="00273E96">
              <w:rPr>
                <w:rFonts w:asciiTheme="majorBidi" w:hAnsiTheme="majorBidi" w:hint="cs"/>
                <w:sz w:val="28"/>
                <w:szCs w:val="28"/>
                <w:cs/>
              </w:rPr>
              <w:t>สและน้ำมัน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297CDDF" w14:textId="77777777" w:rsidR="003A6CB8" w:rsidRPr="00273E96" w:rsidRDefault="003A6CB8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1A965" w14:textId="77777777" w:rsidR="003A6CB8" w:rsidRPr="00273E96" w:rsidRDefault="003A6CB8" w:rsidP="008A6859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 w:rsidRPr="00273E96">
              <w:rPr>
                <w:rFonts w:asciiTheme="majorBidi" w:eastAsia="Times New Roman" w:hAnsiTheme="majorBidi" w:cstheme="majorBidi"/>
                <w:spacing w:val="-10"/>
                <w:sz w:val="28"/>
                <w:cs/>
              </w:rPr>
              <w:t>ธุรกิจพลังงาน</w:t>
            </w:r>
            <w:r w:rsidRPr="00273E96">
              <w:rPr>
                <w:rFonts w:asciiTheme="majorBidi" w:eastAsia="Times New Roman" w:hAnsiTheme="majorBidi" w:cstheme="majorBidi" w:hint="cs"/>
                <w:spacing w:val="-10"/>
                <w:sz w:val="28"/>
                <w:cs/>
              </w:rPr>
              <w:t>ทดแทน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48C692D" w14:textId="77777777" w:rsidR="003A6CB8" w:rsidRPr="00273E96" w:rsidRDefault="003A6CB8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3765E" w14:textId="77777777" w:rsidR="003A6CB8" w:rsidRPr="00273E96" w:rsidRDefault="003A6CB8" w:rsidP="008A6859">
            <w:pPr>
              <w:jc w:val="center"/>
              <w:rPr>
                <w:rFonts w:asciiTheme="majorBidi" w:eastAsia="Times New Roman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6"/>
                <w:sz w:val="28"/>
                <w:cs/>
              </w:rPr>
              <w:t>ธุรกิจสาธารณูปโภค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5620C85E" w14:textId="77777777" w:rsidR="003A6CB8" w:rsidRPr="00273E96" w:rsidRDefault="003A6CB8" w:rsidP="008A6859">
            <w:pPr>
              <w:pStyle w:val="EnvelopeReturn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39E48" w14:textId="77777777" w:rsidR="003A6CB8" w:rsidRPr="00273E96" w:rsidRDefault="003A6CB8" w:rsidP="008A685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6CB8" w:rsidRPr="00273E96" w14:paraId="4566BDB9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51EA6A55" w14:textId="77777777" w:rsidR="003A6CB8" w:rsidRPr="00273E96" w:rsidRDefault="003A6CB8" w:rsidP="00D072E9">
            <w:pPr>
              <w:ind w:left="717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8FE2CA7" w14:textId="48556EB2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115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03BA1E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7D442" w14:textId="1809D56C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115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1366CD22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D84D11" w14:textId="472BD31A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115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2A117C77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BE09B4C" w14:textId="3BA7B29B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115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72B2AA0B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4DAA75" w14:textId="392078E0" w:rsidR="003A6CB8" w:rsidRPr="00273E96" w:rsidRDefault="003A6CB8" w:rsidP="00D072E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115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0D9109AC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102CC3AF" w14:textId="6CFFD92C" w:rsidR="003A6CB8" w:rsidRPr="00273E96" w:rsidRDefault="003A6CB8" w:rsidP="00D072E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115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14:paraId="205BCCE5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D02921" w14:textId="1E9F8388" w:rsidR="003A6CB8" w:rsidRPr="00273E96" w:rsidRDefault="003A6CB8" w:rsidP="00D072E9">
            <w:pPr>
              <w:pStyle w:val="EnvelopeReturn"/>
              <w:ind w:right="5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115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58C6E32E" w14:textId="77777777" w:rsidR="003A6CB8" w:rsidRPr="00273E96" w:rsidRDefault="003A6CB8" w:rsidP="00D072E9">
            <w:pPr>
              <w:pStyle w:val="EnvelopeReturn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1062FDB" w14:textId="0E7E77A8" w:rsidR="003A6CB8" w:rsidRPr="00273E96" w:rsidRDefault="003A6CB8" w:rsidP="00D072E9">
            <w:pPr>
              <w:pStyle w:val="EnvelopeReturn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115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01159" w:rsidRPr="00273E96" w14:paraId="2855CDA3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118941E5" w14:textId="0E72424F" w:rsidR="00401159" w:rsidRPr="00273E96" w:rsidRDefault="00401159" w:rsidP="00401159">
            <w:pPr>
              <w:ind w:left="-9" w:right="-17"/>
              <w:rPr>
                <w:rFonts w:asciiTheme="majorBidi" w:eastAsia="SimSun" w:hAnsiTheme="majorBidi" w:cstheme="majorBidi"/>
                <w:sz w:val="28"/>
                <w:cs/>
                <w:lang w:val="en-GB" w:eastAsia="zh-CN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รายได้จากการขาย - ณ เวลาใดเวลาหนึ่ง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B19FF1" w14:textId="63E78843" w:rsidR="00401159" w:rsidRPr="00F45734" w:rsidRDefault="008F467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</w:t>
            </w:r>
            <w:r w:rsidR="00650C99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90" w:type="dxa"/>
          </w:tcPr>
          <w:p w14:paraId="0E51D1C5" w14:textId="77777777" w:rsidR="00401159" w:rsidRPr="00F45734" w:rsidRDefault="00401159" w:rsidP="00401159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E937A6" w14:textId="0318FA32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455</w:t>
            </w:r>
          </w:p>
        </w:tc>
        <w:tc>
          <w:tcPr>
            <w:tcW w:w="90" w:type="dxa"/>
          </w:tcPr>
          <w:p w14:paraId="5508C747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D1BEE4" w14:textId="2CC39DDE" w:rsidR="00401159" w:rsidRPr="00F45734" w:rsidRDefault="008F467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</w:tcPr>
          <w:p w14:paraId="25951156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2C6E848" w14:textId="135E0754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</w:tcPr>
          <w:p w14:paraId="03C9FC69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E67F0BD" w14:textId="42738CAC" w:rsidR="00401159" w:rsidRPr="00F45734" w:rsidRDefault="008F467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348B65B7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center"/>
          </w:tcPr>
          <w:p w14:paraId="62C9FC43" w14:textId="7D6B60A1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vAlign w:val="center"/>
          </w:tcPr>
          <w:p w14:paraId="79DF8DEC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54930B" w14:textId="33511126" w:rsidR="00401159" w:rsidRPr="00F45734" w:rsidRDefault="008F467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</w:t>
            </w:r>
            <w:r w:rsidR="00650C9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vAlign w:val="center"/>
          </w:tcPr>
          <w:p w14:paraId="1799CDA9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02739CDF" w14:textId="7E74DB74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464</w:t>
            </w:r>
          </w:p>
        </w:tc>
      </w:tr>
      <w:tr w:rsidR="00401159" w:rsidRPr="00273E96" w14:paraId="7210FC59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7EBEA9A6" w14:textId="096F0280" w:rsidR="00401159" w:rsidRPr="00273E96" w:rsidRDefault="00401159" w:rsidP="00401159">
            <w:pPr>
              <w:ind w:left="-9" w:right="-465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รายได้จากการให้บริการ - รับรู้ตลอดช่วงเวลา</w:t>
            </w:r>
          </w:p>
        </w:tc>
        <w:tc>
          <w:tcPr>
            <w:tcW w:w="1080" w:type="dxa"/>
          </w:tcPr>
          <w:p w14:paraId="737F486D" w14:textId="345BAAE0" w:rsidR="00401159" w:rsidRPr="00F45734" w:rsidRDefault="00612D0F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90" w:type="dxa"/>
          </w:tcPr>
          <w:p w14:paraId="750A7900" w14:textId="77777777" w:rsidR="00401159" w:rsidRPr="00F45734" w:rsidRDefault="00401159" w:rsidP="00401159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D0FB7F" w14:textId="53127D3B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</w:t>
            </w:r>
          </w:p>
        </w:tc>
        <w:tc>
          <w:tcPr>
            <w:tcW w:w="90" w:type="dxa"/>
          </w:tcPr>
          <w:p w14:paraId="454D12C6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8D61564" w14:textId="678C283C" w:rsidR="00401159" w:rsidRPr="00F45734" w:rsidRDefault="008F467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7FF608B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B276559" w14:textId="0DC3BF9D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6167F1A7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26DAE54F" w14:textId="48367B22" w:rsidR="00401159" w:rsidRPr="00F45734" w:rsidRDefault="008F467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  <w:r w:rsidR="00DB1EE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  <w:vAlign w:val="center"/>
          </w:tcPr>
          <w:p w14:paraId="369BCAD7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vAlign w:val="center"/>
          </w:tcPr>
          <w:p w14:paraId="11C15AFF" w14:textId="57CC2C7B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64</w:t>
            </w:r>
          </w:p>
        </w:tc>
        <w:tc>
          <w:tcPr>
            <w:tcW w:w="90" w:type="dxa"/>
            <w:vAlign w:val="center"/>
          </w:tcPr>
          <w:p w14:paraId="41CCA7A7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48824A" w14:textId="752029A7" w:rsidR="00401159" w:rsidRPr="00F45734" w:rsidRDefault="007B0638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</w:t>
            </w:r>
          </w:p>
        </w:tc>
        <w:tc>
          <w:tcPr>
            <w:tcW w:w="90" w:type="dxa"/>
            <w:vAlign w:val="center"/>
          </w:tcPr>
          <w:p w14:paraId="6FBB3BCE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7CF22F64" w14:textId="69F9875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75</w:t>
            </w:r>
          </w:p>
        </w:tc>
      </w:tr>
      <w:tr w:rsidR="00401159" w:rsidRPr="00273E96" w14:paraId="6220D8A8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10ADC743" w14:textId="0B6AFC06" w:rsidR="00401159" w:rsidRPr="00273E96" w:rsidRDefault="00401159" w:rsidP="00401159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จาก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การขาย</w:t>
            </w:r>
          </w:p>
        </w:tc>
        <w:tc>
          <w:tcPr>
            <w:tcW w:w="1080" w:type="dxa"/>
          </w:tcPr>
          <w:p w14:paraId="75C22297" w14:textId="12C104A7" w:rsidR="00401159" w:rsidRPr="00F45734" w:rsidRDefault="008F467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(426)</w:t>
            </w:r>
          </w:p>
        </w:tc>
        <w:tc>
          <w:tcPr>
            <w:tcW w:w="90" w:type="dxa"/>
          </w:tcPr>
          <w:p w14:paraId="33B5DF1C" w14:textId="77777777" w:rsidR="00401159" w:rsidRPr="00F45734" w:rsidRDefault="00401159" w:rsidP="00401159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3D1082" w14:textId="4CEF0265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(426)</w:t>
            </w:r>
          </w:p>
        </w:tc>
        <w:tc>
          <w:tcPr>
            <w:tcW w:w="90" w:type="dxa"/>
          </w:tcPr>
          <w:p w14:paraId="38AF352D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497D30B" w14:textId="06F076CB" w:rsidR="00401159" w:rsidRPr="00F45734" w:rsidRDefault="008F467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(9)</w:t>
            </w:r>
          </w:p>
        </w:tc>
        <w:tc>
          <w:tcPr>
            <w:tcW w:w="90" w:type="dxa"/>
          </w:tcPr>
          <w:p w14:paraId="3F8822B7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4A89886" w14:textId="2A042E80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(9)</w:t>
            </w:r>
          </w:p>
        </w:tc>
        <w:tc>
          <w:tcPr>
            <w:tcW w:w="90" w:type="dxa"/>
          </w:tcPr>
          <w:p w14:paraId="32F048E9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24B94031" w14:textId="70B0D008" w:rsidR="00401159" w:rsidRPr="00F45734" w:rsidRDefault="008F467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1E06220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vAlign w:val="center"/>
          </w:tcPr>
          <w:p w14:paraId="48216D05" w14:textId="1ACA70EA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vAlign w:val="center"/>
          </w:tcPr>
          <w:p w14:paraId="45603B59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D199B4" w14:textId="69421509" w:rsidR="00401159" w:rsidRPr="00F45734" w:rsidRDefault="008F467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(435)</w:t>
            </w:r>
          </w:p>
        </w:tc>
        <w:tc>
          <w:tcPr>
            <w:tcW w:w="90" w:type="dxa"/>
            <w:vAlign w:val="center"/>
          </w:tcPr>
          <w:p w14:paraId="5F025618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ADD066" w14:textId="74B5DB96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(435)</w:t>
            </w:r>
          </w:p>
        </w:tc>
      </w:tr>
      <w:tr w:rsidR="00401159" w:rsidRPr="00273E96" w14:paraId="50E6982D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21248BC3" w14:textId="6965B761" w:rsidR="00401159" w:rsidRPr="00273E96" w:rsidRDefault="00401159" w:rsidP="00401159">
            <w:pPr>
              <w:ind w:left="-9" w:right="-17" w:firstLine="17"/>
              <w:rPr>
                <w:rFonts w:asciiTheme="majorBidi" w:hAnsiTheme="majorBidi" w:cstheme="majorBidi"/>
                <w:sz w:val="28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จาก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การให้บริการ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126C71" w14:textId="02DB3356" w:rsidR="00401159" w:rsidRPr="00F45734" w:rsidRDefault="008F467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(4)</w:t>
            </w:r>
          </w:p>
        </w:tc>
        <w:tc>
          <w:tcPr>
            <w:tcW w:w="90" w:type="dxa"/>
          </w:tcPr>
          <w:p w14:paraId="67D6F228" w14:textId="77777777" w:rsidR="00401159" w:rsidRPr="00F45734" w:rsidRDefault="00401159" w:rsidP="00401159">
            <w:pPr>
              <w:pStyle w:val="BodyTextIndent"/>
              <w:tabs>
                <w:tab w:val="decimal" w:pos="786"/>
              </w:tabs>
              <w:spacing w:before="0" w:after="0"/>
              <w:ind w:left="-282" w:right="-19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14D0D5" w14:textId="76324CF0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90" w:type="dxa"/>
          </w:tcPr>
          <w:p w14:paraId="059C4F3A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98215C" w14:textId="5209F9ED" w:rsidR="00401159" w:rsidRPr="00F45734" w:rsidRDefault="008F467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5F44B697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1D9578" w14:textId="17317A92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0BFC1BE7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4C54AFD" w14:textId="2AFBEA59" w:rsidR="00401159" w:rsidRPr="00F45734" w:rsidRDefault="008F467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(51)</w:t>
            </w:r>
          </w:p>
        </w:tc>
        <w:tc>
          <w:tcPr>
            <w:tcW w:w="90" w:type="dxa"/>
            <w:vAlign w:val="center"/>
          </w:tcPr>
          <w:p w14:paraId="6FDA9650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2FC56310" w14:textId="210B2106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(48)</w:t>
            </w:r>
          </w:p>
        </w:tc>
        <w:tc>
          <w:tcPr>
            <w:tcW w:w="90" w:type="dxa"/>
            <w:vAlign w:val="center"/>
          </w:tcPr>
          <w:p w14:paraId="42763B26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7EE94" w14:textId="0458254F" w:rsidR="00401159" w:rsidRPr="00F45734" w:rsidRDefault="008F467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</w:t>
            </w:r>
            <w:r w:rsidR="00BA517D"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2D189270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69108" w14:textId="06931859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(53)</w:t>
            </w:r>
          </w:p>
        </w:tc>
      </w:tr>
      <w:tr w:rsidR="00401159" w:rsidRPr="00273E96" w14:paraId="18AB8541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3968DFFF" w14:textId="478A5051" w:rsidR="00401159" w:rsidRPr="00273E96" w:rsidRDefault="00401159" w:rsidP="00401159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(ขาดทุน) </w:t>
            </w: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ขั้นต้น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6617D3" w14:textId="1D76F3DD" w:rsidR="00401159" w:rsidRPr="00F45734" w:rsidRDefault="008F467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612D0F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</w:tcPr>
          <w:p w14:paraId="72ACB97D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54E752" w14:textId="619412D1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90" w:type="dxa"/>
          </w:tcPr>
          <w:p w14:paraId="3F3B18D2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33F692" w14:textId="63C5CB11" w:rsidR="00401159" w:rsidRPr="00F45734" w:rsidRDefault="008F467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90" w:type="dxa"/>
          </w:tcPr>
          <w:p w14:paraId="3987276A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FFE853" w14:textId="5EE60158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(1)</w:t>
            </w:r>
          </w:p>
        </w:tc>
        <w:tc>
          <w:tcPr>
            <w:tcW w:w="90" w:type="dxa"/>
          </w:tcPr>
          <w:p w14:paraId="44807153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13B1F3" w14:textId="244CE14F" w:rsidR="00401159" w:rsidRPr="00F45734" w:rsidRDefault="008F467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90" w:type="dxa"/>
            <w:vAlign w:val="center"/>
          </w:tcPr>
          <w:p w14:paraId="749E66B4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D706C4" w14:textId="3B81E13B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90" w:type="dxa"/>
            <w:vAlign w:val="center"/>
          </w:tcPr>
          <w:p w14:paraId="032B8551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A62E7F" w14:textId="6639F4D9" w:rsidR="00401159" w:rsidRPr="00F45734" w:rsidRDefault="00BA517D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  <w:r w:rsidR="007B0638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7D528F35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4CE9A0" w14:textId="7A5DFD2E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51</w:t>
            </w:r>
          </w:p>
        </w:tc>
      </w:tr>
      <w:tr w:rsidR="00401159" w:rsidRPr="00273E96" w14:paraId="6EEDACEE" w14:textId="77777777" w:rsidTr="003A6CB8">
        <w:trPr>
          <w:trHeight w:val="132"/>
        </w:trPr>
        <w:tc>
          <w:tcPr>
            <w:tcW w:w="4590" w:type="dxa"/>
            <w:vAlign w:val="bottom"/>
          </w:tcPr>
          <w:p w14:paraId="4164A1A5" w14:textId="485D399F" w:rsidR="00401159" w:rsidRPr="00273E96" w:rsidRDefault="00401159" w:rsidP="00401159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080" w:type="dxa"/>
          </w:tcPr>
          <w:p w14:paraId="4C9A19C5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EDB8ACF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576904C9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2E967D6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7F416E41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C2FBB03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E261E42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7639E59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4CD0553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8520C62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1EB1CD2B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26189BA0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171B06" w14:textId="30A789E6" w:rsidR="00401159" w:rsidRPr="00F45734" w:rsidRDefault="008F467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BA517D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90" w:type="dxa"/>
            <w:vAlign w:val="center"/>
          </w:tcPr>
          <w:p w14:paraId="26747D1D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F08365" w14:textId="1E3E2E1F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</w:p>
        </w:tc>
      </w:tr>
      <w:tr w:rsidR="00401159" w:rsidRPr="00273E96" w14:paraId="35B55A6A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2F100E3D" w14:textId="1409C404" w:rsidR="00401159" w:rsidRPr="00273E96" w:rsidRDefault="00401159" w:rsidP="00401159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080" w:type="dxa"/>
          </w:tcPr>
          <w:p w14:paraId="15FF03AB" w14:textId="77777777" w:rsidR="00401159" w:rsidRPr="00F45734" w:rsidRDefault="00401159" w:rsidP="004011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33C71DD" w14:textId="77777777" w:rsidR="00401159" w:rsidRPr="00F45734" w:rsidRDefault="00401159" w:rsidP="004011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E914B5" w14:textId="77777777" w:rsidR="00401159" w:rsidRPr="00F45734" w:rsidRDefault="00401159" w:rsidP="004011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8CC5379" w14:textId="77777777" w:rsidR="00401159" w:rsidRPr="00F45734" w:rsidRDefault="00401159" w:rsidP="004011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AB1C35" w14:textId="77777777" w:rsidR="00401159" w:rsidRPr="00F45734" w:rsidRDefault="00401159" w:rsidP="004011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C65C929" w14:textId="77777777" w:rsidR="00401159" w:rsidRPr="00F45734" w:rsidRDefault="00401159" w:rsidP="004011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E314AC" w14:textId="77777777" w:rsidR="00401159" w:rsidRPr="00F45734" w:rsidRDefault="00401159" w:rsidP="004011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D9CB7D0" w14:textId="77777777" w:rsidR="00401159" w:rsidRPr="00F45734" w:rsidRDefault="00401159" w:rsidP="004011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2792F297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B71539C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center"/>
          </w:tcPr>
          <w:p w14:paraId="55A16FD2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D4BB790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CDD4D8" w14:textId="4F4B9161" w:rsidR="00401159" w:rsidRPr="00F45734" w:rsidRDefault="008F467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</w:t>
            </w:r>
            <w:r w:rsidR="007B0638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0F6B51E4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314F21" w14:textId="7EBE1545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(12)</w:t>
            </w:r>
          </w:p>
        </w:tc>
      </w:tr>
      <w:tr w:rsidR="00401159" w:rsidRPr="00273E96" w14:paraId="6748B118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095A5B8B" w14:textId="195AD1B7" w:rsidR="00401159" w:rsidRPr="00273E96" w:rsidRDefault="00401159" w:rsidP="00401159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6A769E76" w14:textId="77777777" w:rsidR="00401159" w:rsidRPr="00F45734" w:rsidRDefault="00401159" w:rsidP="004011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3AA1332" w14:textId="77777777" w:rsidR="00401159" w:rsidRPr="00F45734" w:rsidRDefault="00401159" w:rsidP="004011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AF4873" w14:textId="77777777" w:rsidR="00401159" w:rsidRPr="00F45734" w:rsidRDefault="00401159" w:rsidP="004011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57B0ABD" w14:textId="77777777" w:rsidR="00401159" w:rsidRPr="00F45734" w:rsidRDefault="00401159" w:rsidP="004011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57DFE3" w14:textId="77777777" w:rsidR="00401159" w:rsidRPr="00F45734" w:rsidRDefault="00401159" w:rsidP="004011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234B83F" w14:textId="77777777" w:rsidR="00401159" w:rsidRPr="00F45734" w:rsidRDefault="00401159" w:rsidP="004011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8D05E1" w14:textId="77777777" w:rsidR="00401159" w:rsidRPr="00F45734" w:rsidRDefault="00401159" w:rsidP="004011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C275D08" w14:textId="77777777" w:rsidR="00401159" w:rsidRPr="00F45734" w:rsidRDefault="00401159" w:rsidP="00401159">
            <w:pPr>
              <w:pStyle w:val="BodyTextIndent"/>
              <w:tabs>
                <w:tab w:val="decimal" w:pos="784"/>
              </w:tabs>
              <w:spacing w:before="0" w:after="0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13F90F1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2EA85D45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center"/>
          </w:tcPr>
          <w:p w14:paraId="0C0EF351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34991656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FAA5A6" w14:textId="6E9B4FF1" w:rsidR="00401159" w:rsidRPr="00F45734" w:rsidRDefault="008F467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(10</w:t>
            </w:r>
            <w:r w:rsidR="00A762EF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7DB1CB49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D0A4A2" w14:textId="6A0525CC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(130)</w:t>
            </w:r>
          </w:p>
        </w:tc>
      </w:tr>
      <w:tr w:rsidR="00401159" w:rsidRPr="00273E96" w14:paraId="5AC30C32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6ABEC22E" w14:textId="554F72C1" w:rsidR="00401159" w:rsidRPr="00273E96" w:rsidRDefault="00401159" w:rsidP="00401159">
            <w:pPr>
              <w:ind w:left="-9" w:right="-17" w:firstLine="17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273E96">
              <w:rPr>
                <w:rFonts w:asciiTheme="majorBidi" w:hAnsiTheme="majorBidi" w:cstheme="majorBidi"/>
                <w:sz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</w:tcPr>
          <w:p w14:paraId="332C3E19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3570153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7BDAA87D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E7EAD5D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CCD7645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13EF25B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6E47D3A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46A4F0B0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2F61A2BC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4FACE35B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center"/>
          </w:tcPr>
          <w:p w14:paraId="369B0AD4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4FB28A6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36D00" w14:textId="6517B3EF" w:rsidR="00401159" w:rsidRPr="00F45734" w:rsidRDefault="008F467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</w:t>
            </w:r>
            <w:r w:rsidR="00BA517D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35898D37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B4640" w14:textId="1655CCDA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(15)</w:t>
            </w:r>
          </w:p>
        </w:tc>
      </w:tr>
      <w:tr w:rsidR="00401159" w:rsidRPr="00273E96" w14:paraId="529220DA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07B7B940" w14:textId="7896F5B9" w:rsidR="00401159" w:rsidRPr="00273E96" w:rsidRDefault="00401159" w:rsidP="00401159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ขาดทุน</w:t>
            </w:r>
            <w:r w:rsidRPr="00273E96">
              <w:rPr>
                <w:rFonts w:asciiTheme="majorBidi" w:hAnsiTheme="majorBidi" w:hint="cs"/>
                <w:b/>
                <w:bCs/>
                <w:sz w:val="28"/>
                <w:cs/>
                <w:lang w:val="en-GB"/>
              </w:rPr>
              <w:t>ก่อนรายได้ภาษีเงินได้</w:t>
            </w:r>
          </w:p>
        </w:tc>
        <w:tc>
          <w:tcPr>
            <w:tcW w:w="1080" w:type="dxa"/>
          </w:tcPr>
          <w:p w14:paraId="2E4A92FC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DF59300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511575D0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F558E7F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5048611F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03C2CAF1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2F02982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27555A4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06156051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7D1CBCBE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5" w:type="dxa"/>
            <w:vAlign w:val="center"/>
          </w:tcPr>
          <w:p w14:paraId="5281C380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center"/>
          </w:tcPr>
          <w:p w14:paraId="5735F6B7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6B5ED" w14:textId="32D7FA4E" w:rsidR="00401159" w:rsidRPr="00F45734" w:rsidRDefault="008F467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2326C6">
              <w:rPr>
                <w:rFonts w:asciiTheme="majorBidi" w:hAnsiTheme="majorBidi" w:cstheme="majorBidi"/>
                <w:b/>
                <w:bCs/>
                <w:sz w:val="28"/>
              </w:rPr>
              <w:t>68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4FBE3112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6D4F90" w14:textId="4AF69103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(93)</w:t>
            </w:r>
          </w:p>
        </w:tc>
      </w:tr>
      <w:tr w:rsidR="00401159" w:rsidRPr="00273E96" w14:paraId="59F584BA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4B03275B" w14:textId="59331650" w:rsidR="00401159" w:rsidRPr="00273E96" w:rsidRDefault="00401159" w:rsidP="00401159">
            <w:pPr>
              <w:ind w:left="-9" w:right="-17" w:firstLine="17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>รายได้</w:t>
            </w:r>
            <w:r w:rsidRPr="00273E96"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  <w:t>ภาษีเงินได้</w:t>
            </w:r>
          </w:p>
        </w:tc>
        <w:tc>
          <w:tcPr>
            <w:tcW w:w="1080" w:type="dxa"/>
          </w:tcPr>
          <w:p w14:paraId="5309B7EE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6E2188D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1AD4B310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CE63E7B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57F7F46F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5E693AFC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608CEA3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AEBE4B6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50689952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7CECA76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3339EB62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007D243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71A2F01" w14:textId="24D4A22E" w:rsidR="00401159" w:rsidRPr="00F45734" w:rsidRDefault="008F467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vAlign w:val="center"/>
          </w:tcPr>
          <w:p w14:paraId="228A0AF6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D351CA" w14:textId="7A204615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401159" w:rsidRPr="00273E96" w14:paraId="72901E43" w14:textId="77777777" w:rsidTr="00A76636">
        <w:trPr>
          <w:trHeight w:val="132"/>
        </w:trPr>
        <w:tc>
          <w:tcPr>
            <w:tcW w:w="4590" w:type="dxa"/>
            <w:vAlign w:val="center"/>
          </w:tcPr>
          <w:p w14:paraId="3AF1C550" w14:textId="4FD17AEF" w:rsidR="00401159" w:rsidRPr="00273E96" w:rsidRDefault="00401159" w:rsidP="00401159">
            <w:pPr>
              <w:ind w:left="-9" w:right="-17" w:firstLine="17"/>
              <w:rPr>
                <w:rFonts w:asciiTheme="majorBidi" w:hAnsiTheme="majorBidi" w:cstheme="majorBidi"/>
                <w:spacing w:val="-8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pacing w:val="-8"/>
                <w:sz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</w:tcPr>
          <w:p w14:paraId="682B5D8F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2B12C6F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42029755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8747F21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83DFA5E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6CBAB8D8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5252285C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34E32EDC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2526C18B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5ADBB933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3A5CD336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61F97DC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5119336" w14:textId="53762EE8" w:rsidR="00401159" w:rsidRPr="00F45734" w:rsidRDefault="008F467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BA517D">
              <w:rPr>
                <w:rFonts w:asciiTheme="majorBidi" w:hAnsiTheme="majorBidi" w:cstheme="majorBidi"/>
                <w:sz w:val="28"/>
              </w:rPr>
              <w:t>10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1E49529D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31C42" w14:textId="430C4C7A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(8)</w:t>
            </w:r>
          </w:p>
        </w:tc>
      </w:tr>
      <w:tr w:rsidR="00401159" w:rsidRPr="00B118B0" w14:paraId="5F27C593" w14:textId="77777777" w:rsidTr="003A6CB8">
        <w:trPr>
          <w:trHeight w:val="132"/>
        </w:trPr>
        <w:tc>
          <w:tcPr>
            <w:tcW w:w="4590" w:type="dxa"/>
            <w:vAlign w:val="center"/>
          </w:tcPr>
          <w:p w14:paraId="1DE5EE26" w14:textId="1558F823" w:rsidR="00401159" w:rsidRPr="00273E96" w:rsidRDefault="00401159" w:rsidP="00401159">
            <w:pPr>
              <w:ind w:left="-9" w:right="-17" w:firstLine="17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ขาดทุน</w:t>
            </w:r>
            <w:r w:rsidRPr="00273E96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สำหรับ</w:t>
            </w:r>
            <w:r w:rsidR="00243AC4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รอบระยะเวลา</w:t>
            </w:r>
          </w:p>
        </w:tc>
        <w:tc>
          <w:tcPr>
            <w:tcW w:w="1080" w:type="dxa"/>
          </w:tcPr>
          <w:p w14:paraId="18EDDA62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7DFAC60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5AE4E9B7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1AE701A7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</w:tcPr>
          <w:p w14:paraId="2B3713EC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B041DAC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7F340A0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0" w:type="dxa"/>
          </w:tcPr>
          <w:p w14:paraId="7A031EC0" w14:textId="77777777" w:rsidR="00401159" w:rsidRPr="00F45734" w:rsidRDefault="00401159" w:rsidP="00401159">
            <w:pPr>
              <w:pStyle w:val="EnvelopeReturn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DDF179C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12997059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center"/>
          </w:tcPr>
          <w:p w14:paraId="2377D469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vAlign w:val="center"/>
          </w:tcPr>
          <w:p w14:paraId="471C7DF6" w14:textId="77777777" w:rsidR="00401159" w:rsidRPr="00F45734" w:rsidRDefault="00401159" w:rsidP="00401159">
            <w:pPr>
              <w:pStyle w:val="BodyTextIndent"/>
              <w:spacing w:before="0" w:after="0"/>
              <w:ind w:left="-282" w:right="165" w:firstLine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191A97" w14:textId="7D2615F0" w:rsidR="00401159" w:rsidRPr="00F45734" w:rsidRDefault="008F467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 w:rsidR="00612E74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  <w:r w:rsidR="002326C6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7D1DCC9F" w14:textId="77777777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3FF1AF" w14:textId="7F633162" w:rsidR="00401159" w:rsidRPr="00F45734" w:rsidRDefault="00401159" w:rsidP="00401159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(93)</w:t>
            </w:r>
          </w:p>
        </w:tc>
      </w:tr>
    </w:tbl>
    <w:p w14:paraId="3BFD17E4" w14:textId="62163BC9" w:rsidR="00D37084" w:rsidRPr="00B118B0" w:rsidRDefault="00D37084" w:rsidP="00CE1460">
      <w:pPr>
        <w:rPr>
          <w:rFonts w:asciiTheme="majorBidi" w:hAnsiTheme="majorBidi" w:cstheme="majorBidi"/>
          <w:sz w:val="28"/>
        </w:rPr>
        <w:sectPr w:rsidR="00D37084" w:rsidRPr="00B118B0" w:rsidSect="0019698B">
          <w:headerReference w:type="default" r:id="rId14"/>
          <w:footerReference w:type="default" r:id="rId15"/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440" w:right="1224" w:bottom="720" w:left="1440" w:header="864" w:footer="432" w:gutter="0"/>
          <w:pgNumType w:start="49" w:chapStyle="1"/>
          <w:cols w:space="720"/>
        </w:sectPr>
      </w:pPr>
    </w:p>
    <w:p w14:paraId="0B41FBFC" w14:textId="65049FED" w:rsidR="00F53166" w:rsidRPr="00B118B0" w:rsidRDefault="009E4C64" w:rsidP="00C4471D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118B0">
        <w:rPr>
          <w:rFonts w:asciiTheme="majorBidi" w:hAnsiTheme="majorBidi" w:cstheme="majorBidi"/>
          <w:b/>
          <w:bCs/>
          <w:sz w:val="28"/>
          <w:cs/>
        </w:rPr>
        <w:t>ภาระผูกพันและหนี้สินที่อาจเกิดขึ้น</w:t>
      </w:r>
    </w:p>
    <w:p w14:paraId="58A38352" w14:textId="1B045EB9" w:rsidR="00F53166" w:rsidRPr="00B118B0" w:rsidRDefault="002B6A24" w:rsidP="003266BC">
      <w:pPr>
        <w:spacing w:before="120"/>
        <w:ind w:left="360"/>
        <w:jc w:val="thaiDistribute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มีภาระผูกพันและหนี้สินที่อาจเกิดขึ้นนอกเหนือจากที่เปิดเผยในหมายเหตุประกอบงบการเงินอื่น</w:t>
      </w:r>
      <w:r w:rsidR="000A18B3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ดังนี</w:t>
      </w:r>
      <w:r w:rsidR="000A18B3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้</w:t>
      </w:r>
    </w:p>
    <w:p w14:paraId="4938C3FC" w14:textId="1C1AF7EE" w:rsidR="00F53166" w:rsidRPr="00DE6396" w:rsidRDefault="008C22F8" w:rsidP="00FC6F27">
      <w:pPr>
        <w:spacing w:before="240"/>
        <w:ind w:left="540" w:right="-29" w:hanging="54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>30</w:t>
      </w:r>
      <w:r w:rsidR="009E4C64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>.1</w:t>
      </w:r>
      <w:r w:rsidR="00297AC0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 xml:space="preserve"> </w:t>
      </w:r>
      <w:r w:rsidR="009E4C64" w:rsidRPr="00DE6396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ภาระผูกพันเกี่ยวกับสัญญาเช่าดำเนินงาน</w:t>
      </w:r>
    </w:p>
    <w:p w14:paraId="641E8B21" w14:textId="5E052CB8" w:rsidR="00F17DEB" w:rsidRPr="004517A7" w:rsidRDefault="00F17DEB" w:rsidP="00160FE0">
      <w:pPr>
        <w:tabs>
          <w:tab w:val="right" w:pos="7200"/>
          <w:tab w:val="right" w:pos="9000"/>
        </w:tabs>
        <w:spacing w:before="120"/>
        <w:ind w:left="360" w:right="27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กลุ่มบริษัทได้เข้าทำสัญญาเช่าดำเนินงานที่เกี่ยวข้องกับการเช่าพื้นที่และอุปกรณ์</w:t>
      </w:r>
      <w:r w:rsidR="005C7C75">
        <w:rPr>
          <w:rFonts w:ascii="Angsana New" w:hAnsi="Angsana New" w:hint="cs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โดยอายุของสัญญามีระยะเวลา</w:t>
      </w:r>
      <w:r w:rsidR="00160FE0">
        <w:rPr>
          <w:rFonts w:ascii="Angsana New" w:hAnsi="Angsana New"/>
          <w:spacing w:val="-4"/>
          <w:sz w:val="28"/>
        </w:rPr>
        <w:t xml:space="preserve"> </w:t>
      </w:r>
      <w:r w:rsidR="00CE3C32">
        <w:rPr>
          <w:rFonts w:ascii="Angsana New" w:hAnsi="Angsana New" w:hint="cs"/>
          <w:spacing w:val="-4"/>
          <w:sz w:val="28"/>
          <w:cs/>
        </w:rPr>
        <w:t xml:space="preserve">             </w:t>
      </w:r>
      <w:r w:rsidRPr="004517A7">
        <w:rPr>
          <w:rFonts w:ascii="Angsana New" w:hAnsi="Angsana New" w:hint="cs"/>
          <w:spacing w:val="-4"/>
          <w:sz w:val="28"/>
          <w:cs/>
        </w:rPr>
        <w:t xml:space="preserve">ตั้งแต่ </w:t>
      </w:r>
      <w:r w:rsidRPr="004517A7">
        <w:rPr>
          <w:rFonts w:ascii="Angsana New" w:hAnsi="Angsana New" w:hint="cs"/>
          <w:spacing w:val="-4"/>
          <w:sz w:val="28"/>
        </w:rPr>
        <w:t>1</w:t>
      </w:r>
      <w:r w:rsidR="00CE3C32">
        <w:rPr>
          <w:rFonts w:ascii="Angsana New" w:hAnsi="Angsana New" w:hint="cs"/>
          <w:spacing w:val="-4"/>
          <w:sz w:val="28"/>
          <w:cs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 xml:space="preserve">ถึง </w:t>
      </w:r>
      <w:r w:rsidR="006268B8">
        <w:rPr>
          <w:rFonts w:ascii="Angsana New" w:hAnsi="Angsana New"/>
          <w:spacing w:val="-4"/>
          <w:sz w:val="28"/>
        </w:rPr>
        <w:t>23</w:t>
      </w:r>
      <w:r w:rsidRPr="004517A7">
        <w:rPr>
          <w:rFonts w:ascii="Angsana New" w:hAnsi="Angsana New" w:hint="cs"/>
          <w:spacing w:val="-4"/>
          <w:sz w:val="28"/>
        </w:rPr>
        <w:t xml:space="preserve"> </w:t>
      </w:r>
      <w:r w:rsidRPr="004517A7">
        <w:rPr>
          <w:rFonts w:ascii="Angsana New" w:hAnsi="Angsana New" w:hint="cs"/>
          <w:spacing w:val="-4"/>
          <w:sz w:val="28"/>
          <w:cs/>
        </w:rPr>
        <w:t>ปี</w:t>
      </w:r>
    </w:p>
    <w:p w14:paraId="31FAC5CF" w14:textId="13DE4DCB" w:rsidR="00F53166" w:rsidRPr="00FF6D52" w:rsidRDefault="00F17DEB" w:rsidP="003266BC">
      <w:pPr>
        <w:tabs>
          <w:tab w:val="right" w:pos="7200"/>
          <w:tab w:val="right" w:pos="9000"/>
        </w:tabs>
        <w:spacing w:before="120"/>
        <w:ind w:left="360" w:right="270"/>
        <w:jc w:val="thaiDistribute"/>
        <w:rPr>
          <w:rFonts w:ascii="Angsana New" w:hAnsi="Angsana New"/>
          <w:spacing w:val="-4"/>
          <w:sz w:val="28"/>
        </w:rPr>
      </w:pPr>
      <w:r w:rsidRPr="004517A7">
        <w:rPr>
          <w:rFonts w:ascii="Angsana New" w:hAnsi="Angsana New" w:hint="cs"/>
          <w:spacing w:val="-4"/>
          <w:sz w:val="28"/>
          <w:cs/>
        </w:rPr>
        <w:t xml:space="preserve">กลุ่มบริษัทมีจำนวนเงินขั้นต่ำที่ต้องจ่ายในอนาคตทั้งสิ้นภายใต้สัญญาเช่าดำเนินงานระยะยาว </w:t>
      </w:r>
      <w:r w:rsidR="00AB1360"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 w:rsidR="00AB1360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E26E6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AB1360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DE26E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="00AB1360" w:rsidRPr="00B118B0">
        <w:rPr>
          <w:rFonts w:asciiTheme="majorBidi" w:hAnsiTheme="majorBidi" w:cstheme="majorBidi"/>
          <w:sz w:val="28"/>
        </w:rPr>
        <w:t>256</w:t>
      </w:r>
      <w:r w:rsidR="007D3294">
        <w:rPr>
          <w:rFonts w:asciiTheme="majorBidi" w:hAnsiTheme="majorBidi" w:cstheme="majorBidi"/>
          <w:sz w:val="28"/>
        </w:rPr>
        <w:t>7</w:t>
      </w:r>
      <w:r w:rsidR="00AB1360" w:rsidRPr="00B118B0">
        <w:rPr>
          <w:rFonts w:asciiTheme="majorBidi" w:hAnsiTheme="majorBidi" w:cstheme="majorBidi"/>
          <w:sz w:val="28"/>
        </w:rPr>
        <w:t xml:space="preserve"> </w:t>
      </w:r>
      <w:r w:rsidR="00AB1360"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AB1360" w:rsidRPr="00B118B0">
        <w:rPr>
          <w:rFonts w:asciiTheme="majorBidi" w:hAnsiTheme="majorBidi" w:cstheme="majorBidi"/>
          <w:sz w:val="28"/>
        </w:rPr>
        <w:t>31</w:t>
      </w:r>
      <w:r w:rsidR="00AB1360"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="00AB1360" w:rsidRPr="00B118B0">
        <w:rPr>
          <w:rFonts w:asciiTheme="majorBidi" w:hAnsiTheme="majorBidi" w:cstheme="majorBidi"/>
          <w:sz w:val="28"/>
        </w:rPr>
        <w:t>256</w:t>
      </w:r>
      <w:r w:rsidR="007D3294">
        <w:rPr>
          <w:rFonts w:asciiTheme="majorBidi" w:hAnsiTheme="majorBidi" w:cstheme="majorBidi"/>
          <w:sz w:val="28"/>
        </w:rPr>
        <w:t>6</w:t>
      </w:r>
      <w:r w:rsidR="00AB1360" w:rsidRPr="00B118B0">
        <w:rPr>
          <w:rFonts w:asciiTheme="majorBidi" w:hAnsiTheme="majorBidi" w:cstheme="majorBidi"/>
          <w:sz w:val="28"/>
        </w:rPr>
        <w:t xml:space="preserve"> </w:t>
      </w:r>
      <w:r w:rsidR="00AB1360" w:rsidRPr="00B118B0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W w:w="891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260"/>
        <w:gridCol w:w="90"/>
        <w:gridCol w:w="1260"/>
        <w:gridCol w:w="90"/>
        <w:gridCol w:w="1260"/>
        <w:gridCol w:w="90"/>
        <w:gridCol w:w="1263"/>
      </w:tblGrid>
      <w:tr w:rsidR="00081BC8" w:rsidRPr="00B118B0" w14:paraId="6D4CC261" w14:textId="77777777" w:rsidTr="00297AC0">
        <w:tc>
          <w:tcPr>
            <w:tcW w:w="8913" w:type="dxa"/>
            <w:gridSpan w:val="8"/>
          </w:tcPr>
          <w:p w14:paraId="3348074C" w14:textId="43FEF0AD" w:rsidR="00081BC8" w:rsidRPr="00B118B0" w:rsidRDefault="00081BC8" w:rsidP="00081BC8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หน่วย: </w:t>
            </w:r>
            <w:r w:rsidR="008B2463" w:rsidRPr="00B118B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53166" w:rsidRPr="00B118B0" w14:paraId="694DAC71" w14:textId="77777777" w:rsidTr="0095042F">
        <w:tc>
          <w:tcPr>
            <w:tcW w:w="3600" w:type="dxa"/>
          </w:tcPr>
          <w:p w14:paraId="60A0A943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6FF91DD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810EE5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</w:tcPr>
          <w:p w14:paraId="61FACAAD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F53166" w:rsidRPr="00B118B0" w14:paraId="3BF3C4D4" w14:textId="77777777" w:rsidTr="0095042F">
        <w:tc>
          <w:tcPr>
            <w:tcW w:w="3600" w:type="dxa"/>
          </w:tcPr>
          <w:p w14:paraId="567DE9A5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142F9B" w14:textId="441E0E19" w:rsidR="00F53166" w:rsidRPr="00B118B0" w:rsidRDefault="00F80137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DE26E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93BC9C2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6B2597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394D489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303BE3" w14:textId="53386B2E" w:rsidR="00F53166" w:rsidRPr="00B118B0" w:rsidRDefault="00F80137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DE26E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4AE7854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27B3ED3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F53166" w:rsidRPr="00B118B0" w14:paraId="34B56D54" w14:textId="77777777" w:rsidTr="0095042F">
        <w:tc>
          <w:tcPr>
            <w:tcW w:w="3600" w:type="dxa"/>
          </w:tcPr>
          <w:p w14:paraId="7E119DE5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56A38F" w14:textId="26748021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15BA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51628353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A99103" w14:textId="5A95E9CB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15BAE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2AC8820B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FDC6BF" w14:textId="22BBF990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15BAE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0880AAA4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B93C5C5" w14:textId="0C6D302A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615BAE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F53166" w:rsidRPr="00B118B0" w14:paraId="5AA2A1C8" w14:textId="77777777" w:rsidTr="0095042F">
        <w:trPr>
          <w:trHeight w:val="242"/>
        </w:trPr>
        <w:tc>
          <w:tcPr>
            <w:tcW w:w="3600" w:type="dxa"/>
          </w:tcPr>
          <w:p w14:paraId="322E1CE3" w14:textId="77777777" w:rsidR="00F53166" w:rsidRPr="00B118B0" w:rsidRDefault="009E4C64" w:rsidP="00081BC8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212CB4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9D47E3F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F17307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4BBDCF09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7B62E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5CBD4B71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08F510B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2E5EF9" w:rsidRPr="00B118B0" w14:paraId="1DBAEBD0" w14:textId="77777777" w:rsidTr="0095042F">
        <w:tc>
          <w:tcPr>
            <w:tcW w:w="3600" w:type="dxa"/>
          </w:tcPr>
          <w:p w14:paraId="251B9247" w14:textId="77777777" w:rsidR="002E5EF9" w:rsidRPr="00B118B0" w:rsidRDefault="002E5EF9" w:rsidP="002E5EF9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6503ABF6" w14:textId="68449F46" w:rsidR="002E5EF9" w:rsidRPr="00ED6D91" w:rsidRDefault="00130148" w:rsidP="002E5EF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487</w:t>
            </w:r>
          </w:p>
        </w:tc>
        <w:tc>
          <w:tcPr>
            <w:tcW w:w="90" w:type="dxa"/>
            <w:shd w:val="clear" w:color="auto" w:fill="auto"/>
          </w:tcPr>
          <w:p w14:paraId="04E509E3" w14:textId="77777777" w:rsidR="002E5EF9" w:rsidRPr="00ED6D91" w:rsidRDefault="002E5EF9" w:rsidP="002E5EF9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1C0AA51" w14:textId="0FA492A9" w:rsidR="002E5EF9" w:rsidRPr="00ED6D91" w:rsidRDefault="002E5EF9" w:rsidP="002E5EF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212</w:t>
            </w:r>
          </w:p>
        </w:tc>
        <w:tc>
          <w:tcPr>
            <w:tcW w:w="90" w:type="dxa"/>
            <w:shd w:val="clear" w:color="auto" w:fill="auto"/>
          </w:tcPr>
          <w:p w14:paraId="72C32216" w14:textId="77777777" w:rsidR="002E5EF9" w:rsidRPr="00ED6D91" w:rsidRDefault="002E5EF9" w:rsidP="002E5EF9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0F0915A" w14:textId="454DC1BB" w:rsidR="002E5EF9" w:rsidRPr="00ED6D91" w:rsidRDefault="00B24164" w:rsidP="002E5EF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320</w:t>
            </w:r>
          </w:p>
        </w:tc>
        <w:tc>
          <w:tcPr>
            <w:tcW w:w="90" w:type="dxa"/>
          </w:tcPr>
          <w:p w14:paraId="53B55F6E" w14:textId="77777777" w:rsidR="002E5EF9" w:rsidRPr="00ED6D91" w:rsidRDefault="002E5EF9" w:rsidP="002E5EF9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</w:tcPr>
          <w:p w14:paraId="511F3AB7" w14:textId="66D14062" w:rsidR="002E5EF9" w:rsidRPr="00ED6D91" w:rsidRDefault="002E5EF9" w:rsidP="002E5EF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933BEE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2E5EF9" w:rsidRPr="00B118B0" w14:paraId="160C4410" w14:textId="77777777" w:rsidTr="0095042F">
        <w:tc>
          <w:tcPr>
            <w:tcW w:w="3600" w:type="dxa"/>
          </w:tcPr>
          <w:p w14:paraId="22524410" w14:textId="77777777" w:rsidR="002E5EF9" w:rsidRPr="00B118B0" w:rsidRDefault="002E5EF9" w:rsidP="002E5EF9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Pr="00B118B0">
              <w:rPr>
                <w:rFonts w:asciiTheme="majorBidi" w:hAnsiTheme="majorBidi" w:cstheme="majorBidi"/>
                <w:sz w:val="28"/>
              </w:rPr>
              <w:t>5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22EF3D4A" w14:textId="6BA557E7" w:rsidR="002E5EF9" w:rsidRPr="00ED6D91" w:rsidRDefault="00130148" w:rsidP="002E5EF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1,038</w:t>
            </w:r>
          </w:p>
        </w:tc>
        <w:tc>
          <w:tcPr>
            <w:tcW w:w="90" w:type="dxa"/>
            <w:shd w:val="clear" w:color="auto" w:fill="auto"/>
          </w:tcPr>
          <w:p w14:paraId="1B4F87D4" w14:textId="77777777" w:rsidR="002E5EF9" w:rsidRPr="00ED6D91" w:rsidRDefault="002E5EF9" w:rsidP="002E5EF9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CC8039C" w14:textId="56330688" w:rsidR="002E5EF9" w:rsidRPr="00ED6D91" w:rsidRDefault="002E5EF9" w:rsidP="002E5EF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548</w:t>
            </w:r>
          </w:p>
        </w:tc>
        <w:tc>
          <w:tcPr>
            <w:tcW w:w="90" w:type="dxa"/>
            <w:shd w:val="clear" w:color="auto" w:fill="auto"/>
          </w:tcPr>
          <w:p w14:paraId="5C2912E9" w14:textId="77777777" w:rsidR="002E5EF9" w:rsidRPr="00ED6D91" w:rsidRDefault="002E5EF9" w:rsidP="002E5EF9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5B54D11" w14:textId="35449408" w:rsidR="002E5EF9" w:rsidRPr="00ED6D91" w:rsidRDefault="00B24164" w:rsidP="002E5EF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490</w:t>
            </w:r>
          </w:p>
        </w:tc>
        <w:tc>
          <w:tcPr>
            <w:tcW w:w="90" w:type="dxa"/>
          </w:tcPr>
          <w:p w14:paraId="67A3032A" w14:textId="77777777" w:rsidR="002E5EF9" w:rsidRPr="00ED6D91" w:rsidRDefault="002E5EF9" w:rsidP="002E5EF9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</w:tcPr>
          <w:p w14:paraId="14093EF3" w14:textId="06CDE2DD" w:rsidR="002E5EF9" w:rsidRPr="00ED6D91" w:rsidRDefault="002E5EF9" w:rsidP="002E5EF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E5EF9" w:rsidRPr="00B118B0" w14:paraId="3A43E26A" w14:textId="77777777" w:rsidTr="0095042F">
        <w:tc>
          <w:tcPr>
            <w:tcW w:w="3600" w:type="dxa"/>
          </w:tcPr>
          <w:p w14:paraId="5E89C14E" w14:textId="691C3C73" w:rsidR="002E5EF9" w:rsidRPr="00B118B0" w:rsidRDefault="002E5EF9" w:rsidP="002E5EF9">
            <w:pPr>
              <w:ind w:left="270" w:right="-29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hint="cs"/>
                <w:color w:val="000000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/>
                <w:color w:val="000000"/>
                <w:sz w:val="28"/>
              </w:rPr>
              <w:t xml:space="preserve">5 </w:t>
            </w:r>
            <w:r>
              <w:rPr>
                <w:rFonts w:asciiTheme="majorBidi" w:hAnsiTheme="majorBidi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65C9B57C" w14:textId="35F33E21" w:rsidR="002E5EF9" w:rsidRDefault="00B24164" w:rsidP="002E5EF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</w:t>
            </w:r>
            <w:r w:rsidR="00431270">
              <w:rPr>
                <w:rFonts w:asciiTheme="majorBidi" w:hAnsiTheme="majorBidi" w:cstheme="majorBidi"/>
                <w:sz w:val="28"/>
              </w:rPr>
              <w:t>30</w:t>
            </w:r>
          </w:p>
        </w:tc>
        <w:tc>
          <w:tcPr>
            <w:tcW w:w="90" w:type="dxa"/>
            <w:shd w:val="clear" w:color="auto" w:fill="auto"/>
          </w:tcPr>
          <w:p w14:paraId="06444252" w14:textId="77777777" w:rsidR="002E5EF9" w:rsidRPr="00ED6D91" w:rsidRDefault="002E5EF9" w:rsidP="002E5EF9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3B10954" w14:textId="7E8E74B5" w:rsidR="002E5EF9" w:rsidRDefault="002E5EF9" w:rsidP="002E5EF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2,414</w:t>
            </w:r>
          </w:p>
        </w:tc>
        <w:tc>
          <w:tcPr>
            <w:tcW w:w="90" w:type="dxa"/>
            <w:shd w:val="clear" w:color="auto" w:fill="auto"/>
          </w:tcPr>
          <w:p w14:paraId="39BF7E35" w14:textId="77777777" w:rsidR="002E5EF9" w:rsidRPr="00ED6D91" w:rsidRDefault="002E5EF9" w:rsidP="002E5EF9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5994EB" w14:textId="22EFC4D5" w:rsidR="002E5EF9" w:rsidRDefault="00B24164" w:rsidP="002E5EF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41B2B0CC" w14:textId="77777777" w:rsidR="002E5EF9" w:rsidRPr="00ED6D91" w:rsidRDefault="002E5EF9" w:rsidP="002E5EF9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</w:tcPr>
          <w:p w14:paraId="7F354924" w14:textId="2384FD12" w:rsidR="002E5EF9" w:rsidRDefault="002E5EF9" w:rsidP="002E5EF9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73966082" w14:textId="77777777" w:rsidR="00D17DE1" w:rsidRPr="00B118B0" w:rsidRDefault="00D17DE1" w:rsidP="00D17DE1">
      <w:pPr>
        <w:ind w:left="720" w:right="-29" w:hanging="540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</w:p>
    <w:p w14:paraId="59D51F9C" w14:textId="1AC1934F" w:rsidR="00D17DE1" w:rsidRPr="00DE6396" w:rsidRDefault="008C22F8" w:rsidP="00B82E04">
      <w:pPr>
        <w:ind w:left="360" w:right="-29" w:hanging="360"/>
        <w:jc w:val="thaiDistribute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>30</w:t>
      </w:r>
      <w:r w:rsidR="00030EAA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>.</w:t>
      </w:r>
      <w:r w:rsidR="00D17DE1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>2</w:t>
      </w:r>
      <w:r w:rsidR="00D17DE1" w:rsidRPr="00DE6396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="00D17DE1" w:rsidRPr="00DE6396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ภาระผูกพันเกี่ยวกับสัญญาบริการ</w:t>
      </w:r>
    </w:p>
    <w:p w14:paraId="065DF63C" w14:textId="5E2E8751" w:rsidR="00D17DE1" w:rsidRPr="00CB7512" w:rsidRDefault="00694B6A" w:rsidP="00CB7512">
      <w:pPr>
        <w:tabs>
          <w:tab w:val="right" w:pos="7200"/>
          <w:tab w:val="right" w:pos="9000"/>
        </w:tabs>
        <w:spacing w:before="120"/>
        <w:ind w:left="360" w:right="270"/>
        <w:jc w:val="thaiDistribute"/>
        <w:rPr>
          <w:rFonts w:ascii="Angsana New" w:hAnsi="Angsana New"/>
          <w:spacing w:val="-4"/>
          <w:sz w:val="28"/>
          <w:cs/>
        </w:rPr>
      </w:pPr>
      <w:r w:rsidRPr="004517A7">
        <w:rPr>
          <w:rFonts w:ascii="Angsana New" w:hAnsi="Angsana New" w:hint="cs"/>
          <w:spacing w:val="-4"/>
          <w:sz w:val="28"/>
          <w:cs/>
        </w:rPr>
        <w:t>กลุ่มบริษัท</w:t>
      </w:r>
      <w:r w:rsidR="00D17DE1" w:rsidRPr="00CB7512">
        <w:rPr>
          <w:rFonts w:ascii="Angsana New" w:hAnsi="Angsana New"/>
          <w:spacing w:val="-4"/>
          <w:sz w:val="28"/>
          <w:cs/>
        </w:rPr>
        <w:t>มีจำนวนเงินที่ต้องจ่ายในอนาคตทั้งสิ้นภายใต้สัญญาบริการ</w:t>
      </w:r>
      <w:r w:rsidR="00D17DE1" w:rsidRPr="00CB7512">
        <w:rPr>
          <w:rFonts w:ascii="Angsana New" w:hAnsi="Angsana New"/>
          <w:spacing w:val="-4"/>
          <w:sz w:val="28"/>
        </w:rPr>
        <w:t xml:space="preserve"> </w:t>
      </w:r>
      <w:r w:rsidR="00D17DE1" w:rsidRPr="00CB7512">
        <w:rPr>
          <w:rFonts w:ascii="Angsana New" w:hAnsi="Angsana New"/>
          <w:spacing w:val="-4"/>
          <w:sz w:val="28"/>
          <w:cs/>
        </w:rPr>
        <w:t xml:space="preserve">ณ วันที่ </w:t>
      </w:r>
      <w:r w:rsidR="00F80137" w:rsidRPr="00CB7512">
        <w:rPr>
          <w:rFonts w:ascii="Angsana New" w:hAnsi="Angsana New"/>
          <w:spacing w:val="-4"/>
          <w:sz w:val="28"/>
        </w:rPr>
        <w:t>3</w:t>
      </w:r>
      <w:r w:rsidR="00DE26E6" w:rsidRPr="00CB7512">
        <w:rPr>
          <w:rFonts w:ascii="Angsana New" w:hAnsi="Angsana New"/>
          <w:spacing w:val="-4"/>
          <w:sz w:val="28"/>
        </w:rPr>
        <w:t>0</w:t>
      </w:r>
      <w:r w:rsidR="00F80137" w:rsidRPr="00CB7512">
        <w:rPr>
          <w:rFonts w:ascii="Angsana New" w:hAnsi="Angsana New"/>
          <w:spacing w:val="-4"/>
          <w:sz w:val="28"/>
          <w:cs/>
        </w:rPr>
        <w:t xml:space="preserve"> </w:t>
      </w:r>
      <w:r w:rsidR="00DE26E6" w:rsidRPr="00CB7512">
        <w:rPr>
          <w:rFonts w:ascii="Angsana New" w:hAnsi="Angsana New" w:hint="cs"/>
          <w:spacing w:val="-4"/>
          <w:sz w:val="28"/>
          <w:cs/>
        </w:rPr>
        <w:t xml:space="preserve">มิถุนายน </w:t>
      </w:r>
      <w:r w:rsidR="00D17DE1" w:rsidRPr="00CB7512">
        <w:rPr>
          <w:rFonts w:ascii="Angsana New" w:hAnsi="Angsana New"/>
          <w:spacing w:val="-4"/>
          <w:sz w:val="28"/>
        </w:rPr>
        <w:t>256</w:t>
      </w:r>
      <w:r w:rsidR="002E5EF9" w:rsidRPr="00CB7512">
        <w:rPr>
          <w:rFonts w:ascii="Angsana New" w:hAnsi="Angsana New"/>
          <w:spacing w:val="-4"/>
          <w:sz w:val="28"/>
        </w:rPr>
        <w:t>7</w:t>
      </w:r>
      <w:r w:rsidR="00D17DE1" w:rsidRPr="00CB7512">
        <w:rPr>
          <w:rFonts w:ascii="Angsana New" w:hAnsi="Angsana New"/>
          <w:spacing w:val="-4"/>
          <w:sz w:val="28"/>
        </w:rPr>
        <w:t xml:space="preserve"> </w:t>
      </w:r>
      <w:r w:rsidR="00D17DE1" w:rsidRPr="00CB7512">
        <w:rPr>
          <w:rFonts w:ascii="Angsana New" w:hAnsi="Angsana New"/>
          <w:spacing w:val="-4"/>
          <w:sz w:val="28"/>
          <w:cs/>
        </w:rPr>
        <w:t xml:space="preserve">และวันที่ </w:t>
      </w:r>
      <w:r w:rsidR="00D17DE1" w:rsidRPr="00CB7512">
        <w:rPr>
          <w:rFonts w:ascii="Angsana New" w:hAnsi="Angsana New"/>
          <w:spacing w:val="-4"/>
          <w:sz w:val="28"/>
        </w:rPr>
        <w:t>31</w:t>
      </w:r>
      <w:r w:rsidR="00D17DE1" w:rsidRPr="00CB7512">
        <w:rPr>
          <w:rFonts w:ascii="Angsana New" w:hAnsi="Angsana New"/>
          <w:spacing w:val="-4"/>
          <w:sz w:val="28"/>
          <w:cs/>
        </w:rPr>
        <w:t xml:space="preserve"> ธันวาคม </w:t>
      </w:r>
      <w:r w:rsidR="00D17DE1" w:rsidRPr="00CB7512">
        <w:rPr>
          <w:rFonts w:ascii="Angsana New" w:hAnsi="Angsana New"/>
          <w:spacing w:val="-4"/>
          <w:sz w:val="28"/>
        </w:rPr>
        <w:t>256</w:t>
      </w:r>
      <w:r w:rsidR="002E5EF9" w:rsidRPr="00CB7512">
        <w:rPr>
          <w:rFonts w:ascii="Angsana New" w:hAnsi="Angsana New"/>
          <w:spacing w:val="-4"/>
          <w:sz w:val="28"/>
        </w:rPr>
        <w:t>6</w:t>
      </w:r>
      <w:r w:rsidR="0024452E" w:rsidRPr="00CB7512">
        <w:rPr>
          <w:rFonts w:ascii="Angsana New" w:hAnsi="Angsana New"/>
          <w:spacing w:val="-4"/>
          <w:sz w:val="28"/>
        </w:rPr>
        <w:t xml:space="preserve"> </w:t>
      </w:r>
      <w:r w:rsidR="0024452E" w:rsidRPr="00CB7512">
        <w:rPr>
          <w:rFonts w:ascii="Angsana New" w:hAnsi="Angsana New"/>
          <w:spacing w:val="-4"/>
          <w:sz w:val="28"/>
          <w:cs/>
        </w:rPr>
        <w:t>ดังนี้</w:t>
      </w:r>
    </w:p>
    <w:tbl>
      <w:tblPr>
        <w:tblW w:w="8913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260"/>
        <w:gridCol w:w="90"/>
        <w:gridCol w:w="1260"/>
        <w:gridCol w:w="90"/>
        <w:gridCol w:w="1260"/>
        <w:gridCol w:w="90"/>
        <w:gridCol w:w="1263"/>
      </w:tblGrid>
      <w:tr w:rsidR="00CB4A6E" w:rsidRPr="00B118B0" w14:paraId="693ACA39" w14:textId="77777777" w:rsidTr="00ED6D91">
        <w:tc>
          <w:tcPr>
            <w:tcW w:w="8913" w:type="dxa"/>
            <w:gridSpan w:val="8"/>
          </w:tcPr>
          <w:p w14:paraId="444369B3" w14:textId="77777777" w:rsidR="00CB4A6E" w:rsidRPr="00B118B0" w:rsidRDefault="00CB4A6E" w:rsidP="0072317B">
            <w:pPr>
              <w:ind w:right="4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(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หน่วย: พันบาท)</w:t>
            </w:r>
          </w:p>
        </w:tc>
      </w:tr>
      <w:tr w:rsidR="00D17DE1" w:rsidRPr="00B118B0" w14:paraId="73CFB1BB" w14:textId="77777777" w:rsidTr="00B82E04">
        <w:tc>
          <w:tcPr>
            <w:tcW w:w="3600" w:type="dxa"/>
          </w:tcPr>
          <w:p w14:paraId="75C816FA" w14:textId="77777777" w:rsidR="00D17DE1" w:rsidRPr="00B118B0" w:rsidRDefault="00D17DE1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8265AE0" w14:textId="77777777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2790624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</w:tcPr>
          <w:p w14:paraId="47ED407C" w14:textId="77777777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34F92" w:rsidRPr="00B118B0" w14:paraId="2786CFE7" w14:textId="77777777" w:rsidTr="00B82E04">
        <w:tc>
          <w:tcPr>
            <w:tcW w:w="3600" w:type="dxa"/>
          </w:tcPr>
          <w:p w14:paraId="7D5457F9" w14:textId="77777777" w:rsidR="00E34F92" w:rsidRPr="00B118B0" w:rsidRDefault="00E34F92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5A0944" w14:textId="3B029ED8" w:rsidR="00E34F92" w:rsidRPr="00B118B0" w:rsidRDefault="00F80137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DE26E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226F8A" w14:textId="77777777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BFEEA9" w14:textId="45B77856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835DCF"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09337EF9" w14:textId="77777777" w:rsidR="00E34F92" w:rsidRPr="00B118B0" w:rsidRDefault="00E34F92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6DC497" w14:textId="3FB932EF" w:rsidR="00E34F92" w:rsidRPr="00B118B0" w:rsidRDefault="00F80137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DE26E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1B876F" w14:textId="77777777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79AC511" w14:textId="00479F58" w:rsidR="00E34F92" w:rsidRPr="00B118B0" w:rsidRDefault="00E34F92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835DCF" w:rsidRPr="00B118B0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D17DE1" w:rsidRPr="00B118B0" w14:paraId="68A3F7BA" w14:textId="77777777" w:rsidTr="00B82E04">
        <w:tc>
          <w:tcPr>
            <w:tcW w:w="3600" w:type="dxa"/>
          </w:tcPr>
          <w:p w14:paraId="01E2473A" w14:textId="77777777" w:rsidR="00D17DE1" w:rsidRPr="00B118B0" w:rsidRDefault="00D17DE1" w:rsidP="00401A19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D32BF3" w14:textId="52BFE996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72100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2049E5BE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FF7A0C" w14:textId="4155AB2E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721006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90" w:type="dxa"/>
          </w:tcPr>
          <w:p w14:paraId="5CF9F7E6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A80EB7" w14:textId="67A055E7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72100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56496C5A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9CEABDC" w14:textId="6782466A" w:rsidR="00D17DE1" w:rsidRPr="00B118B0" w:rsidRDefault="00D17DE1" w:rsidP="00401A19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505EE3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D17DE1" w:rsidRPr="00B118B0" w14:paraId="6FC2748F" w14:textId="77777777" w:rsidTr="00B82E04">
        <w:tc>
          <w:tcPr>
            <w:tcW w:w="3600" w:type="dxa"/>
          </w:tcPr>
          <w:p w14:paraId="75638E7B" w14:textId="77777777" w:rsidR="00D17DE1" w:rsidRPr="00B118B0" w:rsidRDefault="00D17DE1" w:rsidP="00D17DE1">
            <w:pPr>
              <w:ind w:left="132" w:right="-29" w:hanging="132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5E04D1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3CEB6A6B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5E4FF5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32E2F9C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E56A0F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75229AFC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BA0B812" w14:textId="77777777" w:rsidR="00D17DE1" w:rsidRPr="00B118B0" w:rsidRDefault="00D17DE1" w:rsidP="00401A19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ED6D91" w:rsidRPr="00B118B0" w14:paraId="4C8F2DC1" w14:textId="77777777" w:rsidTr="00721006">
        <w:trPr>
          <w:trHeight w:val="270"/>
        </w:trPr>
        <w:tc>
          <w:tcPr>
            <w:tcW w:w="3600" w:type="dxa"/>
          </w:tcPr>
          <w:p w14:paraId="11FE92FB" w14:textId="77777777" w:rsidR="00ED6D91" w:rsidRPr="00B118B0" w:rsidRDefault="00ED6D91" w:rsidP="002B3A7E">
            <w:pPr>
              <w:ind w:left="378" w:right="-29" w:hanging="113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B118B0">
              <w:rPr>
                <w:rFonts w:asciiTheme="majorBidi" w:hAnsiTheme="majorBidi" w:cstheme="majorBidi"/>
                <w:sz w:val="28"/>
              </w:rPr>
              <w:t>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6E595291" w14:textId="635EF59F" w:rsidR="00ED6D91" w:rsidRPr="00ED6D91" w:rsidRDefault="00B24164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C16508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4DD486" w14:textId="413FFCBF" w:rsidR="00ED6D91" w:rsidRPr="00ED6D91" w:rsidRDefault="00721006" w:rsidP="00721006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840</w:t>
            </w:r>
          </w:p>
        </w:tc>
        <w:tc>
          <w:tcPr>
            <w:tcW w:w="90" w:type="dxa"/>
            <w:shd w:val="clear" w:color="auto" w:fill="auto"/>
          </w:tcPr>
          <w:p w14:paraId="0DDEF2D2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162979" w14:textId="4D01B139" w:rsidR="00ED6D91" w:rsidRPr="00ED6D91" w:rsidRDefault="00B24164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</w:tcPr>
          <w:p w14:paraId="1641CFDD" w14:textId="77777777" w:rsidR="00ED6D91" w:rsidRPr="00ED6D91" w:rsidRDefault="00ED6D91" w:rsidP="00ED6D91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3" w:type="dxa"/>
          </w:tcPr>
          <w:p w14:paraId="75D02102" w14:textId="1E61A632" w:rsidR="00ED6D91" w:rsidRPr="00ED6D91" w:rsidRDefault="005B1D0E" w:rsidP="00ED6D91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933BEE">
              <w:rPr>
                <w:rFonts w:asciiTheme="majorBidi" w:hAnsiTheme="majorBidi" w:cstheme="majorBidi" w:hint="cs"/>
                <w:sz w:val="28"/>
                <w:cs/>
              </w:rPr>
              <w:t>840</w:t>
            </w:r>
          </w:p>
        </w:tc>
      </w:tr>
    </w:tbl>
    <w:p w14:paraId="10C87772" w14:textId="77777777" w:rsidR="00D17DE1" w:rsidRPr="00B118B0" w:rsidRDefault="00D17DE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pacing w:val="-2"/>
          <w:sz w:val="28"/>
          <w:cs/>
        </w:rPr>
      </w:pPr>
      <w:r w:rsidRPr="00B118B0">
        <w:rPr>
          <w:rFonts w:asciiTheme="majorBidi" w:hAnsiTheme="majorBidi" w:cstheme="majorBidi"/>
          <w:color w:val="000000"/>
          <w:spacing w:val="-2"/>
          <w:sz w:val="28"/>
          <w:cs/>
        </w:rPr>
        <w:br w:type="page"/>
      </w:r>
    </w:p>
    <w:p w14:paraId="26E7FF9E" w14:textId="2D6541FF" w:rsidR="00F53166" w:rsidRPr="001A22C4" w:rsidRDefault="008C22F8" w:rsidP="00E27714">
      <w:pPr>
        <w:spacing w:line="240" w:lineRule="atLeast"/>
        <w:ind w:left="360" w:hanging="360"/>
        <w:rPr>
          <w:rFonts w:asciiTheme="majorBidi" w:hAnsiTheme="majorBidi" w:cstheme="majorBidi"/>
          <w:b/>
          <w:bCs/>
          <w:color w:val="000000"/>
          <w:spacing w:val="-2"/>
          <w:sz w:val="28"/>
        </w:rPr>
      </w:pPr>
      <w:r>
        <w:rPr>
          <w:rFonts w:asciiTheme="majorBidi" w:hAnsiTheme="majorBidi" w:cstheme="majorBidi"/>
          <w:b/>
          <w:bCs/>
          <w:color w:val="000000"/>
          <w:spacing w:val="-2"/>
          <w:sz w:val="28"/>
        </w:rPr>
        <w:t>30</w:t>
      </w:r>
      <w:r w:rsidR="009E4C64" w:rsidRPr="001A22C4">
        <w:rPr>
          <w:rFonts w:asciiTheme="majorBidi" w:hAnsiTheme="majorBidi" w:cstheme="majorBidi"/>
          <w:b/>
          <w:bCs/>
          <w:color w:val="000000"/>
          <w:spacing w:val="-2"/>
          <w:sz w:val="28"/>
        </w:rPr>
        <w:t>.</w:t>
      </w:r>
      <w:r w:rsidR="001A22C4" w:rsidRPr="001A22C4">
        <w:rPr>
          <w:rFonts w:asciiTheme="majorBidi" w:hAnsiTheme="majorBidi" w:cstheme="majorBidi"/>
          <w:b/>
          <w:bCs/>
          <w:color w:val="000000"/>
          <w:spacing w:val="-2"/>
          <w:sz w:val="28"/>
        </w:rPr>
        <w:t>3</w:t>
      </w:r>
      <w:r w:rsidR="009E4C64" w:rsidRPr="001A22C4">
        <w:rPr>
          <w:rFonts w:asciiTheme="majorBidi" w:hAnsiTheme="majorBidi" w:cstheme="majorBidi"/>
          <w:b/>
          <w:bCs/>
          <w:color w:val="000000"/>
          <w:spacing w:val="-2"/>
          <w:sz w:val="28"/>
        </w:rPr>
        <w:tab/>
      </w:r>
      <w:r w:rsidR="009E4C64" w:rsidRPr="001A22C4">
        <w:rPr>
          <w:rFonts w:asciiTheme="majorBidi" w:hAnsiTheme="majorBidi" w:cstheme="majorBidi"/>
          <w:b/>
          <w:bCs/>
          <w:color w:val="000000"/>
          <w:spacing w:val="-2"/>
          <w:sz w:val="28"/>
          <w:cs/>
        </w:rPr>
        <w:t>การค้ำประกัน</w:t>
      </w:r>
    </w:p>
    <w:p w14:paraId="265CB76A" w14:textId="761CB4B7" w:rsidR="00F53166" w:rsidRPr="001A22C4" w:rsidRDefault="008A3A8C" w:rsidP="001A22C4">
      <w:pPr>
        <w:spacing w:before="120" w:after="120"/>
        <w:ind w:left="547" w:right="-29" w:hanging="18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>
        <w:rPr>
          <w:rFonts w:asciiTheme="majorBidi" w:hAnsiTheme="majorBidi" w:cstheme="majorBidi"/>
          <w:color w:val="000000"/>
          <w:spacing w:val="-2"/>
          <w:sz w:val="28"/>
        </w:rPr>
        <w:t>30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33328B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  <w:cs/>
        </w:rPr>
        <w:t>.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</w:rPr>
        <w:t>1</w:t>
      </w:r>
      <w:r w:rsidR="001A22C4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="009E4C64" w:rsidRPr="001A22C4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หนังสือค้ำประกันธนาคาร </w:t>
      </w:r>
    </w:p>
    <w:p w14:paraId="22B65F28" w14:textId="76980F57" w:rsidR="00F53166" w:rsidRPr="00B118B0" w:rsidRDefault="009E4C64" w:rsidP="001A22C4">
      <w:pPr>
        <w:spacing w:before="120" w:after="120"/>
        <w:ind w:left="893"/>
        <w:jc w:val="thaiDistribute"/>
        <w:rPr>
          <w:rFonts w:asciiTheme="majorBidi" w:hAnsiTheme="majorBidi" w:cstheme="majorBidi"/>
          <w:sz w:val="28"/>
        </w:rPr>
      </w:pPr>
      <w:r w:rsidRPr="00B118B0">
        <w:rPr>
          <w:rFonts w:asciiTheme="majorBidi" w:hAnsiTheme="majorBidi" w:cstheme="majorBidi"/>
          <w:sz w:val="28"/>
          <w:cs/>
        </w:rPr>
        <w:t xml:space="preserve">ณ วันที่ </w:t>
      </w:r>
      <w:r w:rsidR="00F80137" w:rsidRPr="002D5555">
        <w:rPr>
          <w:rFonts w:asciiTheme="majorBidi" w:hAnsiTheme="majorBidi" w:cstheme="majorBidi"/>
          <w:color w:val="000000"/>
          <w:spacing w:val="-2"/>
          <w:sz w:val="28"/>
        </w:rPr>
        <w:t>3</w:t>
      </w:r>
      <w:r w:rsidR="00DE26E6">
        <w:rPr>
          <w:rFonts w:asciiTheme="majorBidi" w:hAnsiTheme="majorBidi" w:cstheme="majorBidi"/>
          <w:color w:val="000000"/>
          <w:spacing w:val="-2"/>
          <w:sz w:val="28"/>
        </w:rPr>
        <w:t>0</w:t>
      </w:r>
      <w:r w:rsidR="00F80137" w:rsidRPr="002D5555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="00DE26E6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มิถุนายน </w:t>
      </w:r>
      <w:r w:rsidRPr="00B118B0">
        <w:rPr>
          <w:rFonts w:asciiTheme="majorBidi" w:hAnsiTheme="majorBidi" w:cstheme="majorBidi"/>
          <w:sz w:val="28"/>
        </w:rPr>
        <w:t>256</w:t>
      </w:r>
      <w:r w:rsidR="00835613">
        <w:rPr>
          <w:rFonts w:asciiTheme="majorBidi" w:hAnsiTheme="majorBidi" w:cstheme="majorBidi"/>
          <w:sz w:val="28"/>
        </w:rPr>
        <w:t>7</w:t>
      </w:r>
      <w:r w:rsidRPr="00B118B0">
        <w:rPr>
          <w:rFonts w:asciiTheme="majorBidi" w:hAnsiTheme="majorBidi" w:cstheme="majorBidi"/>
          <w:sz w:val="28"/>
        </w:rPr>
        <w:t xml:space="preserve"> </w:t>
      </w:r>
      <w:r w:rsidRPr="00B118B0">
        <w:rPr>
          <w:rFonts w:asciiTheme="majorBidi" w:hAnsiTheme="majorBidi" w:cstheme="majorBidi"/>
          <w:sz w:val="28"/>
          <w:cs/>
        </w:rPr>
        <w:t xml:space="preserve">และวันที่ </w:t>
      </w:r>
      <w:r w:rsidRPr="00B118B0">
        <w:rPr>
          <w:rFonts w:asciiTheme="majorBidi" w:hAnsiTheme="majorBidi" w:cstheme="majorBidi"/>
          <w:sz w:val="28"/>
        </w:rPr>
        <w:t>31</w:t>
      </w:r>
      <w:r w:rsidRPr="00B118B0">
        <w:rPr>
          <w:rFonts w:asciiTheme="majorBidi" w:hAnsiTheme="majorBidi" w:cstheme="majorBidi"/>
          <w:sz w:val="28"/>
          <w:cs/>
        </w:rPr>
        <w:t xml:space="preserve"> ธันวาคม </w:t>
      </w:r>
      <w:r w:rsidRPr="00B118B0">
        <w:rPr>
          <w:rFonts w:asciiTheme="majorBidi" w:hAnsiTheme="majorBidi" w:cstheme="majorBidi"/>
          <w:sz w:val="28"/>
        </w:rPr>
        <w:t>25</w:t>
      </w:r>
      <w:r w:rsidR="003B365F">
        <w:rPr>
          <w:rFonts w:asciiTheme="majorBidi" w:hAnsiTheme="majorBidi" w:cstheme="majorBidi"/>
          <w:sz w:val="28"/>
        </w:rPr>
        <w:t>6</w:t>
      </w:r>
      <w:r w:rsidR="00835613">
        <w:rPr>
          <w:rFonts w:asciiTheme="majorBidi" w:hAnsiTheme="majorBidi" w:cstheme="majorBidi"/>
          <w:sz w:val="28"/>
        </w:rPr>
        <w:t>6</w:t>
      </w:r>
      <w:r w:rsidRPr="00B118B0">
        <w:rPr>
          <w:rFonts w:asciiTheme="majorBidi" w:hAnsiTheme="majorBidi" w:cstheme="majorBidi"/>
          <w:sz w:val="28"/>
          <w:cs/>
        </w:rPr>
        <w:t xml:space="preserve"> 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B118B0">
        <w:rPr>
          <w:rFonts w:asciiTheme="majorBidi" w:hAnsiTheme="majorBidi" w:cstheme="majorBidi"/>
          <w:sz w:val="28"/>
          <w:cs/>
        </w:rPr>
        <w:t xml:space="preserve"> มีหนังสือค้ำประกันซึ่งออกโดยธนาคารในนาม</w:t>
      </w:r>
      <w:r w:rsidR="005C4D50">
        <w:rPr>
          <w:rFonts w:asciiTheme="majorBidi" w:hAnsiTheme="majorBidi" w:cstheme="majorBidi"/>
          <w:sz w:val="28"/>
        </w:rPr>
        <w:t xml:space="preserve">  </w:t>
      </w:r>
      <w:r w:rsidR="00870450" w:rsidRPr="00C07F18">
        <w:rPr>
          <w:rFonts w:asciiTheme="majorBidi" w:hAnsiTheme="majorBidi" w:cstheme="majorBidi"/>
          <w:color w:val="000000"/>
          <w:spacing w:val="-2"/>
          <w:sz w:val="28"/>
          <w:cs/>
        </w:rPr>
        <w:t>กลุ่มบริษัท</w:t>
      </w:r>
      <w:r w:rsidRPr="00B118B0">
        <w:rPr>
          <w:rFonts w:asciiTheme="majorBidi" w:hAnsiTheme="majorBidi" w:cstheme="majorBidi"/>
          <w:sz w:val="28"/>
          <w:cs/>
        </w:rPr>
        <w:t xml:space="preserve"> ดังนี้</w:t>
      </w:r>
    </w:p>
    <w:tbl>
      <w:tblPr>
        <w:tblW w:w="8640" w:type="dxa"/>
        <w:tblInd w:w="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350"/>
        <w:gridCol w:w="90"/>
        <w:gridCol w:w="1278"/>
        <w:gridCol w:w="144"/>
        <w:gridCol w:w="1278"/>
        <w:gridCol w:w="180"/>
        <w:gridCol w:w="1260"/>
      </w:tblGrid>
      <w:tr w:rsidR="000D3940" w:rsidRPr="00B118B0" w14:paraId="70580FAA" w14:textId="77777777" w:rsidTr="001A22C4">
        <w:tc>
          <w:tcPr>
            <w:tcW w:w="3060" w:type="dxa"/>
          </w:tcPr>
          <w:p w14:paraId="3927D1E8" w14:textId="77777777" w:rsidR="000D3940" w:rsidRPr="00B118B0" w:rsidRDefault="000D3940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</w:tcPr>
          <w:p w14:paraId="47AC8CC5" w14:textId="77777777" w:rsidR="000D3940" w:rsidRPr="00B118B0" w:rsidRDefault="000D3940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" w:type="dxa"/>
          </w:tcPr>
          <w:p w14:paraId="41A13317" w14:textId="77777777" w:rsidR="000D3940" w:rsidRPr="00B118B0" w:rsidRDefault="000D3940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</w:tcPr>
          <w:p w14:paraId="6031C4CE" w14:textId="33FA3B36" w:rsidR="000D3940" w:rsidRPr="00B118B0" w:rsidRDefault="000D3940" w:rsidP="000D3940">
            <w:pPr>
              <w:tabs>
                <w:tab w:val="left" w:pos="360"/>
                <w:tab w:val="left" w:pos="900"/>
                <w:tab w:val="left" w:pos="2160"/>
              </w:tabs>
              <w:spacing w:line="320" w:lineRule="exact"/>
              <w:ind w:left="907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B118B0">
              <w:rPr>
                <w:rFonts w:asciiTheme="majorBidi" w:hAnsiTheme="majorBidi" w:cstheme="majorBidi"/>
                <w:sz w:val="28"/>
              </w:rPr>
              <w:t xml:space="preserve">: </w:t>
            </w:r>
            <w:r w:rsidR="00F67429" w:rsidRPr="00B118B0">
              <w:rPr>
                <w:rFonts w:asciiTheme="majorBidi" w:hAnsiTheme="majorBidi" w:cstheme="majorBidi"/>
                <w:sz w:val="28"/>
                <w:cs/>
              </w:rPr>
              <w:t>พัน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F53166" w:rsidRPr="00B118B0" w14:paraId="3BE971C7" w14:textId="77777777" w:rsidTr="001A22C4">
        <w:tc>
          <w:tcPr>
            <w:tcW w:w="3060" w:type="dxa"/>
          </w:tcPr>
          <w:p w14:paraId="2FFC8352" w14:textId="77777777" w:rsidR="00F53166" w:rsidRPr="00B118B0" w:rsidRDefault="00F53166">
            <w:pPr>
              <w:ind w:left="132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14:paraId="19C52118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2324A3E" w14:textId="77777777" w:rsidR="00F53166" w:rsidRPr="00B118B0" w:rsidRDefault="00F53166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14:paraId="674415E1" w14:textId="77777777" w:rsidR="00F53166" w:rsidRPr="00B118B0" w:rsidRDefault="009E4C64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4F69D1" w:rsidRPr="00B118B0" w14:paraId="2FD463B6" w14:textId="77777777" w:rsidTr="001A22C4">
        <w:tc>
          <w:tcPr>
            <w:tcW w:w="3060" w:type="dxa"/>
          </w:tcPr>
          <w:p w14:paraId="40BA1B64" w14:textId="77777777" w:rsidR="004F69D1" w:rsidRPr="00B118B0" w:rsidRDefault="004F69D1" w:rsidP="004F69D1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26C2EA30" w14:textId="6E4730CA" w:rsidR="004F69D1" w:rsidRPr="00B118B0" w:rsidRDefault="00F80137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DE26E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0A0D6CDA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14:paraId="2CE7D2C2" w14:textId="77777777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2E6226F1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</w:tcPr>
          <w:p w14:paraId="28EF2459" w14:textId="40730BC6" w:rsidR="004F69D1" w:rsidRPr="00B118B0" w:rsidRDefault="00F80137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3</w:t>
            </w:r>
            <w:r w:rsidR="00DE26E6">
              <w:rPr>
                <w:rFonts w:asciiTheme="majorBidi" w:hAnsiTheme="majorBidi" w:cstheme="majorBidi"/>
                <w:color w:val="000000"/>
                <w:spacing w:val="-2"/>
                <w:sz w:val="28"/>
              </w:rPr>
              <w:t>0</w:t>
            </w:r>
            <w:r w:rsidRPr="002D5555">
              <w:rPr>
                <w:rFonts w:asciiTheme="majorBidi" w:hAnsiTheme="majorBidi" w:cstheme="majorBidi"/>
                <w:color w:val="000000"/>
                <w:spacing w:val="-2"/>
                <w:sz w:val="28"/>
                <w:cs/>
              </w:rPr>
              <w:t xml:space="preserve"> </w:t>
            </w:r>
            <w:r w:rsidR="00DE26E6">
              <w:rPr>
                <w:rFonts w:asciiTheme="majorBidi" w:hAnsiTheme="majorBidi" w:cstheme="majorBidi" w:hint="cs"/>
                <w:color w:val="000000"/>
                <w:spacing w:val="-2"/>
                <w:sz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021937DE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C266CFE" w14:textId="77777777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31</w:t>
            </w:r>
            <w:r w:rsidRPr="00B118B0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4F69D1" w:rsidRPr="00B118B0" w14:paraId="3B23EBE3" w14:textId="77777777" w:rsidTr="001A22C4">
        <w:tc>
          <w:tcPr>
            <w:tcW w:w="3060" w:type="dxa"/>
          </w:tcPr>
          <w:p w14:paraId="388B1853" w14:textId="77777777" w:rsidR="004F69D1" w:rsidRPr="00B118B0" w:rsidRDefault="004F69D1" w:rsidP="004F69D1">
            <w:pPr>
              <w:ind w:left="132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CC965E" w14:textId="0EECF63C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35613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</w:tcPr>
          <w:p w14:paraId="4697D328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8107A84" w14:textId="6BB878F9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35613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4" w:type="dxa"/>
          </w:tcPr>
          <w:p w14:paraId="74F3B501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EB2C28C" w14:textId="13DC3A06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835613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0" w:type="dxa"/>
          </w:tcPr>
          <w:p w14:paraId="18143468" w14:textId="77777777" w:rsidR="004F69D1" w:rsidRPr="00B118B0" w:rsidRDefault="004F69D1" w:rsidP="004F69D1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6E7432" w14:textId="03B03843" w:rsidR="004F69D1" w:rsidRPr="00B118B0" w:rsidRDefault="004F69D1" w:rsidP="004F69D1">
            <w:pPr>
              <w:ind w:right="49"/>
              <w:jc w:val="center"/>
              <w:rPr>
                <w:rFonts w:asciiTheme="majorBidi" w:hAnsiTheme="majorBidi" w:cstheme="majorBidi"/>
                <w:sz w:val="28"/>
              </w:rPr>
            </w:pPr>
            <w:r w:rsidRPr="00B118B0">
              <w:rPr>
                <w:rFonts w:asciiTheme="majorBidi" w:hAnsiTheme="majorBidi" w:cstheme="majorBidi"/>
                <w:sz w:val="28"/>
              </w:rPr>
              <w:t>256</w:t>
            </w:r>
            <w:r w:rsidR="004E1AB7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F75070" w:rsidRPr="00B118B0" w14:paraId="2EAF5B8B" w14:textId="77777777" w:rsidTr="001A22C4">
        <w:tc>
          <w:tcPr>
            <w:tcW w:w="3060" w:type="dxa"/>
          </w:tcPr>
          <w:p w14:paraId="30353E1B" w14:textId="77777777" w:rsidR="00F75070" w:rsidRPr="00B118B0" w:rsidRDefault="00F75070" w:rsidP="00F75070">
            <w:pPr>
              <w:ind w:right="-29"/>
              <w:rPr>
                <w:rFonts w:asciiTheme="majorBidi" w:hAnsiTheme="majorBidi" w:cstheme="majorBidi"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sz w:val="28"/>
                <w:cs/>
              </w:rPr>
              <w:t>ประกันการใช้ไฟฟ้าและอื่น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F2DC05F" w14:textId="44D21A31" w:rsidR="00F75070" w:rsidRPr="00ED6D91" w:rsidRDefault="00B721B7" w:rsidP="00F75070">
            <w:pPr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830</w:t>
            </w:r>
          </w:p>
        </w:tc>
        <w:tc>
          <w:tcPr>
            <w:tcW w:w="90" w:type="dxa"/>
            <w:shd w:val="clear" w:color="auto" w:fill="auto"/>
          </w:tcPr>
          <w:p w14:paraId="7187F8CF" w14:textId="77777777" w:rsidR="00F75070" w:rsidRPr="00ED6D91" w:rsidRDefault="00F75070" w:rsidP="00F75070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295336A" w14:textId="4B674005" w:rsidR="00F75070" w:rsidRPr="00ED6D91" w:rsidRDefault="00F75070" w:rsidP="00F75070">
            <w:pPr>
              <w:tabs>
                <w:tab w:val="decimal" w:pos="1073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830</w:t>
            </w:r>
          </w:p>
        </w:tc>
        <w:tc>
          <w:tcPr>
            <w:tcW w:w="144" w:type="dxa"/>
            <w:shd w:val="clear" w:color="auto" w:fill="auto"/>
          </w:tcPr>
          <w:p w14:paraId="6C7E520B" w14:textId="77777777" w:rsidR="00F75070" w:rsidRPr="00ED6D91" w:rsidRDefault="00F75070" w:rsidP="00F75070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1CBABF6" w14:textId="3BBA1328" w:rsidR="00F75070" w:rsidRPr="00ED6D91" w:rsidRDefault="00B721B7" w:rsidP="00F75070">
            <w:pPr>
              <w:tabs>
                <w:tab w:val="decimal" w:pos="110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80" w:type="dxa"/>
          </w:tcPr>
          <w:p w14:paraId="13E6A424" w14:textId="77777777" w:rsidR="00F75070" w:rsidRPr="00ED6D91" w:rsidRDefault="00F75070" w:rsidP="00F75070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A80843" w14:textId="0C1C3B86" w:rsidR="00F75070" w:rsidRPr="00ED6D91" w:rsidRDefault="00F75070" w:rsidP="00F75070">
            <w:pPr>
              <w:tabs>
                <w:tab w:val="decimal" w:pos="1078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  <w:cs/>
              </w:rPr>
              <w:t>10</w:t>
            </w:r>
          </w:p>
        </w:tc>
      </w:tr>
      <w:tr w:rsidR="00F75070" w:rsidRPr="00B118B0" w14:paraId="4B889085" w14:textId="77777777" w:rsidTr="001A22C4">
        <w:tc>
          <w:tcPr>
            <w:tcW w:w="3060" w:type="dxa"/>
          </w:tcPr>
          <w:p w14:paraId="6768A7FE" w14:textId="7D002F00" w:rsidR="00F75070" w:rsidRPr="00B118B0" w:rsidRDefault="00F75070" w:rsidP="00F75070">
            <w:pPr>
              <w:ind w:right="-2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118B0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FBC58" w14:textId="62A514B8" w:rsidR="00F75070" w:rsidRPr="00ED6D91" w:rsidRDefault="00B721B7" w:rsidP="00F75070">
            <w:pPr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830</w:t>
            </w:r>
          </w:p>
        </w:tc>
        <w:tc>
          <w:tcPr>
            <w:tcW w:w="90" w:type="dxa"/>
            <w:shd w:val="clear" w:color="auto" w:fill="auto"/>
          </w:tcPr>
          <w:p w14:paraId="2B00DF39" w14:textId="77777777" w:rsidR="00F75070" w:rsidRPr="00ED6D91" w:rsidRDefault="00F75070" w:rsidP="00F75070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B8EE" w14:textId="237F63CC" w:rsidR="00F75070" w:rsidRPr="00ED6D91" w:rsidRDefault="00F75070" w:rsidP="00F75070">
            <w:pPr>
              <w:tabs>
                <w:tab w:val="decimal" w:pos="1073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830</w:t>
            </w:r>
          </w:p>
        </w:tc>
        <w:tc>
          <w:tcPr>
            <w:tcW w:w="144" w:type="dxa"/>
            <w:shd w:val="clear" w:color="auto" w:fill="auto"/>
          </w:tcPr>
          <w:p w14:paraId="6DD0306E" w14:textId="77777777" w:rsidR="00F75070" w:rsidRPr="00ED6D91" w:rsidRDefault="00F75070" w:rsidP="00F75070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4FC67" w14:textId="2D5785E1" w:rsidR="00F75070" w:rsidRPr="00ED6D91" w:rsidRDefault="00B721B7" w:rsidP="00F75070">
            <w:pPr>
              <w:tabs>
                <w:tab w:val="decimal" w:pos="1100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10</w:t>
            </w:r>
          </w:p>
        </w:tc>
        <w:tc>
          <w:tcPr>
            <w:tcW w:w="180" w:type="dxa"/>
          </w:tcPr>
          <w:p w14:paraId="2C477231" w14:textId="77777777" w:rsidR="00F75070" w:rsidRPr="00ED6D91" w:rsidRDefault="00F75070" w:rsidP="00F75070">
            <w:pPr>
              <w:tabs>
                <w:tab w:val="decimal" w:pos="792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723FB0" w14:textId="31FD4FDC" w:rsidR="00F75070" w:rsidRPr="00ED6D91" w:rsidRDefault="00F75070" w:rsidP="00F75070">
            <w:pPr>
              <w:tabs>
                <w:tab w:val="decimal" w:pos="1078"/>
              </w:tabs>
              <w:snapToGrid w:val="0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57820">
              <w:rPr>
                <w:rFonts w:asciiTheme="majorBidi" w:hAnsiTheme="majorBidi" w:cstheme="majorBidi"/>
                <w:b/>
                <w:bCs/>
                <w:sz w:val="28"/>
                <w:cs/>
              </w:rPr>
              <w:t>10</w:t>
            </w:r>
          </w:p>
        </w:tc>
      </w:tr>
    </w:tbl>
    <w:p w14:paraId="5A22D728" w14:textId="77777777" w:rsidR="00FE3A3D" w:rsidRDefault="00FE3A3D" w:rsidP="00FE3A3D">
      <w:pPr>
        <w:spacing w:before="120" w:after="120"/>
        <w:ind w:left="360" w:right="-29"/>
        <w:rPr>
          <w:rFonts w:asciiTheme="majorBidi" w:hAnsiTheme="majorBidi" w:cstheme="majorBidi"/>
          <w:sz w:val="28"/>
        </w:rPr>
      </w:pPr>
    </w:p>
    <w:p w14:paraId="0943316F" w14:textId="7347134B" w:rsidR="00155F10" w:rsidRPr="00FE3A3D" w:rsidRDefault="008C22F8" w:rsidP="00FE3A3D">
      <w:pPr>
        <w:spacing w:before="120" w:after="120"/>
        <w:ind w:left="360" w:right="-29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30</w:t>
      </w:r>
      <w:r w:rsidR="00450A44" w:rsidRPr="00FE3A3D">
        <w:rPr>
          <w:rFonts w:asciiTheme="majorBidi" w:hAnsiTheme="majorBidi" w:cstheme="majorBidi"/>
          <w:sz w:val="28"/>
          <w:cs/>
        </w:rPr>
        <w:t>.</w:t>
      </w:r>
      <w:r w:rsidR="00450A44" w:rsidRPr="00FE3A3D">
        <w:rPr>
          <w:rFonts w:asciiTheme="majorBidi" w:hAnsiTheme="majorBidi" w:cstheme="majorBidi"/>
          <w:sz w:val="28"/>
        </w:rPr>
        <w:t>3</w:t>
      </w:r>
      <w:r w:rsidR="00450A44" w:rsidRPr="00FE3A3D">
        <w:rPr>
          <w:rFonts w:asciiTheme="majorBidi" w:hAnsiTheme="majorBidi" w:cstheme="majorBidi"/>
          <w:sz w:val="28"/>
          <w:cs/>
        </w:rPr>
        <w:t>.</w:t>
      </w:r>
      <w:r w:rsidR="008B3B90" w:rsidRPr="00FE3A3D">
        <w:rPr>
          <w:rFonts w:asciiTheme="majorBidi" w:hAnsiTheme="majorBidi" w:cstheme="majorBidi"/>
          <w:sz w:val="28"/>
        </w:rPr>
        <w:t>2</w:t>
      </w:r>
      <w:r w:rsidR="00155F10" w:rsidRPr="00FE3A3D">
        <w:rPr>
          <w:rFonts w:asciiTheme="majorBidi" w:hAnsiTheme="majorBidi" w:cstheme="majorBidi"/>
          <w:sz w:val="28"/>
        </w:rPr>
        <w:t xml:space="preserve"> </w:t>
      </w:r>
      <w:r w:rsidR="00155F10" w:rsidRPr="00FE3A3D">
        <w:rPr>
          <w:rFonts w:asciiTheme="majorBidi" w:hAnsiTheme="majorBidi" w:cstheme="majorBidi"/>
          <w:sz w:val="28"/>
          <w:cs/>
        </w:rPr>
        <w:t>การค้ำประกันระหว่างกิจการที่</w:t>
      </w:r>
      <w:r w:rsidR="00155F10" w:rsidRPr="00FE3A3D">
        <w:rPr>
          <w:rFonts w:asciiTheme="majorBidi" w:hAnsiTheme="majorBidi" w:cstheme="majorBidi" w:hint="cs"/>
          <w:sz w:val="28"/>
          <w:cs/>
        </w:rPr>
        <w:t>ไม่</w:t>
      </w:r>
      <w:r w:rsidR="00155F10" w:rsidRPr="00FE3A3D">
        <w:rPr>
          <w:rFonts w:asciiTheme="majorBidi" w:hAnsiTheme="majorBidi" w:cstheme="majorBidi"/>
          <w:sz w:val="28"/>
          <w:cs/>
        </w:rPr>
        <w:t>เกี่ยวข้องกัน</w:t>
      </w:r>
      <w:r w:rsidR="00155F10" w:rsidRPr="00FE3A3D">
        <w:rPr>
          <w:rFonts w:asciiTheme="majorBidi" w:hAnsiTheme="majorBidi" w:cstheme="majorBidi" w:hint="cs"/>
          <w:sz w:val="28"/>
          <w:cs/>
        </w:rPr>
        <w:t xml:space="preserve"> </w:t>
      </w:r>
    </w:p>
    <w:p w14:paraId="71CC13F6" w14:textId="4994C20B" w:rsidR="00155F10" w:rsidRPr="005C4D50" w:rsidRDefault="00155F10" w:rsidP="00755173">
      <w:pPr>
        <w:spacing w:before="120" w:after="120"/>
        <w:ind w:left="900" w:right="-29"/>
        <w:rPr>
          <w:rFonts w:asciiTheme="majorBidi" w:hAnsiTheme="majorBidi" w:cstheme="majorBidi"/>
          <w:sz w:val="28"/>
        </w:rPr>
      </w:pPr>
      <w:r w:rsidRPr="005C4D50">
        <w:rPr>
          <w:rFonts w:asciiTheme="majorBidi" w:hAnsiTheme="majorBidi" w:cstheme="majorBidi" w:hint="cs"/>
          <w:sz w:val="28"/>
          <w:cs/>
        </w:rPr>
        <w:t xml:space="preserve">เมื่อวันที่ </w:t>
      </w:r>
      <w:r w:rsidR="00E21582">
        <w:rPr>
          <w:rFonts w:asciiTheme="majorBidi" w:hAnsiTheme="majorBidi" w:cstheme="majorBidi"/>
          <w:sz w:val="28"/>
        </w:rPr>
        <w:t>10</w:t>
      </w:r>
      <w:r w:rsidRPr="005C4D50">
        <w:rPr>
          <w:rFonts w:asciiTheme="majorBidi" w:hAnsiTheme="majorBidi" w:cstheme="majorBidi" w:hint="cs"/>
          <w:sz w:val="28"/>
          <w:cs/>
        </w:rPr>
        <w:t xml:space="preserve"> สิงหาคม </w:t>
      </w:r>
      <w:r w:rsidR="00E21582">
        <w:rPr>
          <w:rFonts w:asciiTheme="majorBidi" w:hAnsiTheme="majorBidi" w:cstheme="majorBidi"/>
          <w:sz w:val="28"/>
        </w:rPr>
        <w:t>2</w:t>
      </w:r>
      <w:r w:rsidR="00571D39">
        <w:rPr>
          <w:rFonts w:asciiTheme="majorBidi" w:hAnsiTheme="majorBidi" w:cstheme="majorBidi"/>
          <w:sz w:val="28"/>
        </w:rPr>
        <w:t>565</w:t>
      </w:r>
      <w:r w:rsidRPr="005C4D50">
        <w:rPr>
          <w:rFonts w:asciiTheme="majorBidi" w:hAnsiTheme="majorBidi" w:cstheme="majorBidi"/>
          <w:sz w:val="28"/>
          <w:cs/>
        </w:rPr>
        <w:t xml:space="preserve"> </w:t>
      </w:r>
      <w:r w:rsidRPr="005C4D50">
        <w:rPr>
          <w:rFonts w:asciiTheme="majorBidi" w:hAnsiTheme="majorBidi" w:cstheme="majorBidi" w:hint="cs"/>
          <w:sz w:val="28"/>
          <w:cs/>
        </w:rPr>
        <w:t>บรรษัทประกันสินเชื่อแห่งหนึ่งมีภาระผูกพันต่อธนาคารในการค้ำประกันวงเงินสินเชื่อให้แก่</w:t>
      </w:r>
      <w:r w:rsidRPr="005C4D50">
        <w:rPr>
          <w:rFonts w:asciiTheme="majorBidi" w:hAnsiTheme="majorBidi" w:cstheme="majorBidi"/>
          <w:sz w:val="28"/>
          <w:cs/>
        </w:rPr>
        <w:t xml:space="preserve"> </w:t>
      </w:r>
      <w:r w:rsidRPr="005C4D50">
        <w:rPr>
          <w:rFonts w:asciiTheme="majorBidi" w:hAnsiTheme="majorBidi" w:cstheme="majorBidi" w:hint="cs"/>
          <w:sz w:val="28"/>
          <w:cs/>
        </w:rPr>
        <w:t>บริษัท</w:t>
      </w:r>
      <w:r w:rsidRPr="005C4D50">
        <w:rPr>
          <w:rFonts w:asciiTheme="majorBidi" w:hAnsiTheme="majorBidi" w:cstheme="majorBidi"/>
          <w:sz w:val="28"/>
          <w:cs/>
        </w:rPr>
        <w:t xml:space="preserve"> </w:t>
      </w:r>
      <w:r w:rsidRPr="005C4D50">
        <w:rPr>
          <w:rFonts w:asciiTheme="majorBidi" w:hAnsiTheme="majorBidi" w:cstheme="majorBidi" w:hint="cs"/>
          <w:sz w:val="28"/>
          <w:cs/>
        </w:rPr>
        <w:t>สตาร์</w:t>
      </w:r>
      <w:r w:rsidRPr="005C4D50">
        <w:rPr>
          <w:rFonts w:asciiTheme="majorBidi" w:hAnsiTheme="majorBidi" w:cstheme="majorBidi"/>
          <w:sz w:val="28"/>
          <w:cs/>
        </w:rPr>
        <w:t xml:space="preserve"> </w:t>
      </w:r>
      <w:r w:rsidRPr="005C4D50">
        <w:rPr>
          <w:rFonts w:asciiTheme="majorBidi" w:hAnsiTheme="majorBidi" w:cstheme="majorBidi" w:hint="cs"/>
          <w:sz w:val="28"/>
          <w:cs/>
        </w:rPr>
        <w:t>แก๊ส</w:t>
      </w:r>
      <w:r w:rsidRPr="005C4D50">
        <w:rPr>
          <w:rFonts w:asciiTheme="majorBidi" w:hAnsiTheme="majorBidi" w:cstheme="majorBidi"/>
          <w:sz w:val="28"/>
          <w:cs/>
        </w:rPr>
        <w:t xml:space="preserve"> </w:t>
      </w:r>
      <w:r w:rsidRPr="005C4D50">
        <w:rPr>
          <w:rFonts w:asciiTheme="majorBidi" w:hAnsiTheme="majorBidi" w:cstheme="majorBidi" w:hint="cs"/>
          <w:sz w:val="28"/>
          <w:cs/>
        </w:rPr>
        <w:t>จำกัด</w:t>
      </w:r>
      <w:r w:rsidRPr="005C4D50">
        <w:rPr>
          <w:rFonts w:asciiTheme="majorBidi" w:hAnsiTheme="majorBidi" w:cstheme="majorBidi"/>
          <w:sz w:val="28"/>
          <w:cs/>
        </w:rPr>
        <w:t xml:space="preserve"> </w:t>
      </w:r>
      <w:r w:rsidRPr="005C4D50">
        <w:rPr>
          <w:rFonts w:asciiTheme="majorBidi" w:hAnsiTheme="majorBidi" w:cstheme="majorBidi" w:hint="cs"/>
          <w:sz w:val="28"/>
          <w:cs/>
        </w:rPr>
        <w:t>ซึ่งเป็นบริษัทย่อยจำนวนเงิน</w:t>
      </w:r>
      <w:r w:rsidRPr="005C4D50">
        <w:rPr>
          <w:rFonts w:asciiTheme="majorBidi" w:hAnsiTheme="majorBidi" w:cstheme="majorBidi"/>
          <w:sz w:val="28"/>
          <w:cs/>
        </w:rPr>
        <w:t xml:space="preserve"> </w:t>
      </w:r>
      <w:r w:rsidR="00571D39">
        <w:rPr>
          <w:rFonts w:asciiTheme="majorBidi" w:hAnsiTheme="majorBidi" w:cstheme="majorBidi"/>
          <w:sz w:val="28"/>
        </w:rPr>
        <w:t>20</w:t>
      </w:r>
      <w:r w:rsidRPr="005C4D50">
        <w:rPr>
          <w:rFonts w:asciiTheme="majorBidi" w:hAnsiTheme="majorBidi" w:cstheme="majorBidi"/>
          <w:sz w:val="28"/>
          <w:cs/>
        </w:rPr>
        <w:t xml:space="preserve"> </w:t>
      </w:r>
      <w:r w:rsidRPr="005C4D50">
        <w:rPr>
          <w:rFonts w:asciiTheme="majorBidi" w:hAnsiTheme="majorBidi" w:cstheme="majorBidi" w:hint="cs"/>
          <w:sz w:val="28"/>
          <w:cs/>
        </w:rPr>
        <w:t>ล้านบาท</w:t>
      </w:r>
    </w:p>
    <w:p w14:paraId="59D47C09" w14:textId="2A06A04D" w:rsidR="008C79AD" w:rsidRDefault="00155F10" w:rsidP="00155F10">
      <w:pPr>
        <w:spacing w:after="240"/>
        <w:ind w:left="900"/>
        <w:jc w:val="thaiDistribute"/>
        <w:rPr>
          <w:rFonts w:asciiTheme="majorBidi" w:hAnsiTheme="majorBidi"/>
          <w:color w:val="000000"/>
          <w:spacing w:val="-2"/>
          <w:sz w:val="28"/>
        </w:rPr>
      </w:pPr>
      <w:r w:rsidRPr="00B730A6">
        <w:rPr>
          <w:rFonts w:asciiTheme="majorBidi" w:hAnsiTheme="majorBidi" w:cstheme="majorBidi"/>
          <w:spacing w:val="10"/>
          <w:sz w:val="28"/>
          <w:cs/>
        </w:rPr>
        <w:t>โดยทั่วไปการ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ค้ำประกันนี้มีผลผูกพันต่อ</w:t>
      </w:r>
      <w:r w:rsidRPr="00B730A6">
        <w:rPr>
          <w:rFonts w:asciiTheme="majorBidi" w:hAnsiTheme="majorBidi" w:cstheme="majorBidi"/>
          <w:spacing w:val="10"/>
          <w:sz w:val="28"/>
          <w:cs/>
        </w:rPr>
        <w:t>ผู้ค้ำประกันนานเท่าที่ภาระหนี้สินยังไม่ได้ชำระโดยบริษัทผู้ได้รับ</w:t>
      </w:r>
      <w:r>
        <w:rPr>
          <w:rFonts w:asciiTheme="majorBidi" w:hAnsiTheme="majorBidi" w:cstheme="majorBidi" w:hint="cs"/>
          <w:spacing w:val="10"/>
          <w:sz w:val="28"/>
          <w:cs/>
        </w:rPr>
        <w:t xml:space="preserve">  </w:t>
      </w:r>
      <w:r w:rsidRPr="00B730A6">
        <w:rPr>
          <w:rFonts w:asciiTheme="majorBidi" w:hAnsiTheme="majorBidi" w:cstheme="majorBidi"/>
          <w:sz w:val="28"/>
          <w:cs/>
        </w:rPr>
        <w:t>การค้ำประกัน</w:t>
      </w:r>
      <w:r w:rsidRPr="00B730A6">
        <w:rPr>
          <w:rFonts w:asciiTheme="majorBidi" w:hAnsiTheme="majorBidi" w:cstheme="majorBidi" w:hint="cs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ซึ่งจะไม่มีค่าใช้จ่ายสำหรับปีที่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/>
          <w:color w:val="000000"/>
          <w:spacing w:val="-2"/>
          <w:sz w:val="28"/>
        </w:rPr>
        <w:t>1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และ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/>
          <w:color w:val="000000"/>
          <w:spacing w:val="-2"/>
          <w:sz w:val="28"/>
        </w:rPr>
        <w:t>2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อย่างไรก็ตาม</w:t>
      </w:r>
      <w:r>
        <w:rPr>
          <w:rFonts w:asciiTheme="majorBidi" w:hAnsiTheme="majorBidi" w:hint="cs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บริษัท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สตาร์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แก๊ส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จำกัด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ซึ่งเป็นบริษัทย่อยจะมีภาระผูกพันในการจ่ายค่าธรรมเนียมค้ำประกันสินเชื่อเริ่มตั้งแต่ปีที่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/>
          <w:color w:val="000000"/>
          <w:spacing w:val="-2"/>
          <w:sz w:val="28"/>
        </w:rPr>
        <w:t>3</w:t>
      </w:r>
      <w:r w:rsidRPr="00B730A6">
        <w:rPr>
          <w:rFonts w:asciiTheme="majorBidi" w:hAnsiTheme="majorBidi"/>
          <w:color w:val="000000"/>
          <w:spacing w:val="-2"/>
          <w:sz w:val="28"/>
          <w:cs/>
        </w:rPr>
        <w:t xml:space="preserve"> </w:t>
      </w:r>
      <w:r w:rsidRPr="00B730A6">
        <w:rPr>
          <w:rFonts w:asciiTheme="majorBidi" w:hAnsiTheme="majorBidi" w:hint="cs"/>
          <w:color w:val="000000"/>
          <w:spacing w:val="-2"/>
          <w:sz w:val="28"/>
          <w:cs/>
        </w:rPr>
        <w:t>เป็นต้นไป</w:t>
      </w:r>
    </w:p>
    <w:p w14:paraId="77A8BC72" w14:textId="279576D3" w:rsidR="00450A44" w:rsidRDefault="008C22F8" w:rsidP="00450A44">
      <w:pPr>
        <w:spacing w:before="120" w:after="120"/>
        <w:ind w:left="360" w:right="-29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>30</w:t>
      </w:r>
      <w:r w:rsidR="003E7976">
        <w:rPr>
          <w:rFonts w:asciiTheme="majorBidi" w:hAnsiTheme="majorBidi" w:cstheme="majorBidi"/>
          <w:sz w:val="28"/>
        </w:rPr>
        <w:t>.3.</w:t>
      </w:r>
      <w:r w:rsidR="008B3B90">
        <w:rPr>
          <w:rFonts w:asciiTheme="majorBidi" w:hAnsiTheme="majorBidi" w:cstheme="majorBidi"/>
          <w:sz w:val="28"/>
        </w:rPr>
        <w:t>3</w:t>
      </w:r>
      <w:r w:rsidR="003E7976">
        <w:rPr>
          <w:rFonts w:asciiTheme="majorBidi" w:hAnsiTheme="majorBidi" w:cstheme="majorBidi"/>
          <w:sz w:val="28"/>
        </w:rPr>
        <w:t xml:space="preserve"> </w:t>
      </w:r>
      <w:r w:rsidR="00450A44" w:rsidRPr="00E357AA">
        <w:rPr>
          <w:rFonts w:asciiTheme="majorBidi" w:hAnsiTheme="majorBidi" w:cstheme="majorBidi"/>
          <w:sz w:val="28"/>
          <w:cs/>
        </w:rPr>
        <w:t>การจำนำหุ้นบริษัทย่อย</w:t>
      </w:r>
    </w:p>
    <w:p w14:paraId="5EAAA924" w14:textId="77777777" w:rsidR="006D563B" w:rsidRPr="00C11260" w:rsidRDefault="006D563B" w:rsidP="006D563B">
      <w:pPr>
        <w:spacing w:after="240"/>
        <w:ind w:left="90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pacing w:val="-4"/>
          <w:sz w:val="28"/>
          <w:cs/>
        </w:rPr>
        <w:t xml:space="preserve">เมื่อวันที่ </w:t>
      </w:r>
      <w:r>
        <w:rPr>
          <w:rFonts w:ascii="Angsana New" w:hAnsi="Angsana New"/>
          <w:spacing w:val="-4"/>
          <w:sz w:val="28"/>
        </w:rPr>
        <w:t>3</w:t>
      </w:r>
      <w:r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>
        <w:rPr>
          <w:rFonts w:ascii="Angsana New" w:hAnsi="Angsana New"/>
          <w:spacing w:val="-4"/>
          <w:sz w:val="28"/>
        </w:rPr>
        <w:t>2563</w:t>
      </w:r>
      <w:r>
        <w:rPr>
          <w:rFonts w:ascii="Angsana New" w:hAnsi="Angsana New" w:hint="cs"/>
          <w:spacing w:val="-4"/>
          <w:sz w:val="28"/>
          <w:cs/>
        </w:rPr>
        <w:t xml:space="preserve"> ที่ประชุมคณะกรรมการของบริษัทครั้งที่ </w:t>
      </w:r>
      <w:r>
        <w:rPr>
          <w:rFonts w:ascii="Angsana New" w:hAnsi="Angsana New"/>
          <w:spacing w:val="-4"/>
          <w:sz w:val="28"/>
        </w:rPr>
        <w:t>18/2563</w:t>
      </w:r>
      <w:r>
        <w:rPr>
          <w:rFonts w:ascii="Angsana New" w:hAnsi="Angsana New" w:hint="cs"/>
          <w:spacing w:val="-4"/>
          <w:sz w:val="28"/>
          <w:cs/>
        </w:rPr>
        <w:t xml:space="preserve"> มีมติอนุมัติให้บริษัทขายหุ้นสามัญของ</w:t>
      </w:r>
      <w:r>
        <w:rPr>
          <w:rFonts w:ascii="Angsana New" w:hAnsi="Angsana New"/>
          <w:spacing w:val="-4"/>
          <w:sz w:val="28"/>
        </w:rPr>
        <w:t xml:space="preserve">  </w:t>
      </w:r>
      <w:r>
        <w:rPr>
          <w:rFonts w:ascii="Angsana New" w:hAnsi="Angsana New" w:hint="cs"/>
          <w:spacing w:val="-4"/>
          <w:sz w:val="28"/>
          <w:cs/>
        </w:rPr>
        <w:t xml:space="preserve">บริษัท แซม วอเตอร์ ซัพพลาย จำกัด จำนวน </w:t>
      </w:r>
      <w:r>
        <w:rPr>
          <w:rFonts w:ascii="Angsana New" w:hAnsi="Angsana New"/>
          <w:spacing w:val="-4"/>
          <w:sz w:val="28"/>
        </w:rPr>
        <w:t>476,552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43.52</w:t>
      </w:r>
      <w:r>
        <w:rPr>
          <w:rFonts w:ascii="Angsana New" w:hAnsi="Angsana New" w:hint="cs"/>
          <w:spacing w:val="-4"/>
          <w:sz w:val="28"/>
          <w:cs/>
        </w:rPr>
        <w:t xml:space="preserve"> จากจำนวนหุ้นสามัญทั้งหมด </w:t>
      </w:r>
      <w:r>
        <w:rPr>
          <w:rFonts w:ascii="Angsana New" w:hAnsi="Angsana New"/>
          <w:spacing w:val="-4"/>
          <w:sz w:val="28"/>
        </w:rPr>
        <w:t>1,034,996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94.52</w:t>
      </w:r>
      <w:r>
        <w:rPr>
          <w:rFonts w:ascii="Angsana New" w:hAnsi="Angsana New" w:hint="cs"/>
          <w:spacing w:val="-4"/>
          <w:sz w:val="28"/>
          <w:cs/>
        </w:rPr>
        <w:t xml:space="preserve"> ในมูลค่า </w:t>
      </w:r>
      <w:r>
        <w:rPr>
          <w:rFonts w:ascii="Angsana New" w:hAnsi="Angsana New"/>
          <w:spacing w:val="-4"/>
          <w:sz w:val="28"/>
        </w:rPr>
        <w:t>47.65</w:t>
      </w:r>
      <w:r>
        <w:rPr>
          <w:rFonts w:ascii="Angsana New" w:hAnsi="Angsana New" w:hint="cs"/>
          <w:spacing w:val="-4"/>
          <w:sz w:val="28"/>
          <w:cs/>
        </w:rPr>
        <w:t xml:space="preserve"> ล้านบาท เป็นผลทำให้ ณ วันที่ </w:t>
      </w:r>
      <w:r>
        <w:rPr>
          <w:rFonts w:ascii="Angsana New" w:hAnsi="Angsana New"/>
          <w:spacing w:val="-4"/>
          <w:sz w:val="28"/>
        </w:rPr>
        <w:t>31</w:t>
      </w:r>
      <w:r>
        <w:rPr>
          <w:rFonts w:ascii="Angsana New" w:hAnsi="Angsana New" w:hint="cs"/>
          <w:spacing w:val="-4"/>
          <w:sz w:val="28"/>
          <w:cs/>
        </w:rPr>
        <w:t xml:space="preserve"> ธันวาคม </w:t>
      </w:r>
      <w:r>
        <w:rPr>
          <w:rFonts w:ascii="Angsana New" w:hAnsi="Angsana New"/>
          <w:spacing w:val="-4"/>
          <w:sz w:val="28"/>
        </w:rPr>
        <w:t>2563</w:t>
      </w:r>
      <w:r>
        <w:rPr>
          <w:rFonts w:ascii="Angsana New" w:hAnsi="Angsana New" w:hint="cs"/>
          <w:spacing w:val="-4"/>
          <w:sz w:val="28"/>
          <w:cs/>
        </w:rPr>
        <w:t xml:space="preserve"> บริษัทยังคงเหลือเงินลงทุนในบริษัท แซม วอเตอร์ ซัพพลาย จำกัด จำนวน </w:t>
      </w:r>
      <w:r>
        <w:rPr>
          <w:rFonts w:ascii="Angsana New" w:hAnsi="Angsana New"/>
          <w:spacing w:val="-4"/>
          <w:sz w:val="28"/>
        </w:rPr>
        <w:t>558,444</w:t>
      </w:r>
      <w:r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>
        <w:rPr>
          <w:rFonts w:ascii="Angsana New" w:hAnsi="Angsana New"/>
          <w:spacing w:val="-4"/>
          <w:sz w:val="28"/>
        </w:rPr>
        <w:t>51.00</w:t>
      </w:r>
      <w:r>
        <w:rPr>
          <w:rFonts w:ascii="Angsana New" w:hAnsi="Angsana New" w:hint="cs"/>
          <w:spacing w:val="-4"/>
          <w:sz w:val="28"/>
          <w:cs/>
        </w:rPr>
        <w:t xml:space="preserve"> ต่อมาบริษัทได้ซื้อหุ้นจากผู้ถือหุ้นรายอื่นของบริษัท </w:t>
      </w:r>
      <w:r w:rsidRPr="007C4BB1">
        <w:rPr>
          <w:rFonts w:ascii="Angsana New" w:hAnsi="Angsana New" w:hint="cs"/>
          <w:spacing w:val="-10"/>
          <w:sz w:val="28"/>
          <w:cs/>
        </w:rPr>
        <w:t xml:space="preserve">แซม วอเตอร์ ซัพพลาย จำกัด จำนวน </w:t>
      </w:r>
      <w:r w:rsidRPr="007C4BB1">
        <w:rPr>
          <w:rFonts w:ascii="Angsana New" w:hAnsi="Angsana New"/>
          <w:spacing w:val="-10"/>
          <w:sz w:val="28"/>
        </w:rPr>
        <w:t>6</w:t>
      </w:r>
      <w:r w:rsidRPr="007C4BB1">
        <w:rPr>
          <w:rFonts w:ascii="Angsana New" w:hAnsi="Angsana New" w:hint="cs"/>
          <w:spacing w:val="-10"/>
          <w:sz w:val="28"/>
          <w:cs/>
        </w:rPr>
        <w:t xml:space="preserve"> หุ้น ในมูลค่า </w:t>
      </w:r>
      <w:r w:rsidRPr="007C4BB1">
        <w:rPr>
          <w:rFonts w:ascii="Angsana New" w:hAnsi="Angsana New"/>
          <w:spacing w:val="-10"/>
          <w:sz w:val="28"/>
        </w:rPr>
        <w:t>600</w:t>
      </w:r>
      <w:r w:rsidRPr="007C4BB1">
        <w:rPr>
          <w:rFonts w:ascii="Angsana New" w:hAnsi="Angsana New" w:hint="cs"/>
          <w:spacing w:val="-10"/>
          <w:sz w:val="28"/>
          <w:cs/>
        </w:rPr>
        <w:t xml:space="preserve"> บาท ดังนั้น จำนวนหุ้นทั้งหมดที่บริษัทถือหุ้นในบริษัท แซม วอเตอร์</w:t>
      </w:r>
      <w:r w:rsidRPr="007C4BB1">
        <w:rPr>
          <w:rFonts w:ascii="Angsana New" w:hAnsi="Angsana New" w:hint="cs"/>
          <w:spacing w:val="-4"/>
          <w:sz w:val="28"/>
          <w:cs/>
        </w:rPr>
        <w:t xml:space="preserve"> ซัพพลาย จำกัด เป็นจำนวน </w:t>
      </w:r>
      <w:r w:rsidRPr="007C4BB1">
        <w:rPr>
          <w:rFonts w:ascii="Angsana New" w:hAnsi="Angsana New"/>
          <w:spacing w:val="-4"/>
          <w:sz w:val="28"/>
        </w:rPr>
        <w:t>558,450</w:t>
      </w:r>
      <w:r w:rsidRPr="007C4BB1">
        <w:rPr>
          <w:rFonts w:ascii="Angsana New" w:hAnsi="Angsana New" w:hint="cs"/>
          <w:spacing w:val="-4"/>
          <w:sz w:val="28"/>
          <w:cs/>
        </w:rPr>
        <w:t xml:space="preserve"> หุ้น หรือร้อยละ </w:t>
      </w:r>
      <w:r w:rsidRPr="007C4BB1">
        <w:rPr>
          <w:rFonts w:ascii="Angsana New" w:hAnsi="Angsana New"/>
          <w:spacing w:val="-4"/>
          <w:sz w:val="28"/>
        </w:rPr>
        <w:t>51.00</w:t>
      </w:r>
    </w:p>
    <w:p w14:paraId="5427ABA2" w14:textId="05A5DBD3" w:rsidR="00705181" w:rsidRDefault="006D563B" w:rsidP="006D563B">
      <w:pPr>
        <w:tabs>
          <w:tab w:val="left" w:pos="900"/>
        </w:tabs>
        <w:ind w:left="900"/>
        <w:jc w:val="thaiDistribute"/>
        <w:rPr>
          <w:rFonts w:ascii="Angsana New" w:hAnsi="Angsana New"/>
          <w:spacing w:val="-4"/>
          <w:sz w:val="28"/>
          <w:cs/>
        </w:rPr>
      </w:pPr>
      <w:r>
        <w:rPr>
          <w:rFonts w:ascii="Angsana New" w:hAnsi="Angsana New"/>
          <w:spacing w:val="-4"/>
          <w:sz w:val="28"/>
          <w:cs/>
        </w:rPr>
        <w:t xml:space="preserve">บริษัทได้ทำสัญญาจำนำหุ้นกับผู้ถือหุ้นรายใหม่เป็นจำนวนหุ้นทั้งสิ้น </w:t>
      </w:r>
      <w:r>
        <w:rPr>
          <w:rFonts w:ascii="Angsana New" w:hAnsi="Angsana New"/>
          <w:spacing w:val="-4"/>
          <w:sz w:val="28"/>
        </w:rPr>
        <w:t xml:space="preserve">558,450 </w:t>
      </w:r>
      <w:r>
        <w:rPr>
          <w:rFonts w:ascii="Angsana New" w:hAnsi="Angsana New" w:hint="cs"/>
          <w:spacing w:val="-4"/>
          <w:sz w:val="28"/>
          <w:cs/>
        </w:rPr>
        <w:t>หุ้นในส่วนของบริษัทที่บริษัทเป็นเจ้าของเพื่อเป็นหลักประกันในการลงทุน</w:t>
      </w:r>
    </w:p>
    <w:p w14:paraId="46EEF223" w14:textId="77777777" w:rsidR="00705181" w:rsidRDefault="00705181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28"/>
          <w:cs/>
        </w:rPr>
      </w:pPr>
      <w:r>
        <w:rPr>
          <w:rFonts w:ascii="Angsana New" w:hAnsi="Angsana New"/>
          <w:spacing w:val="-4"/>
          <w:sz w:val="28"/>
          <w:cs/>
        </w:rPr>
        <w:br w:type="page"/>
      </w:r>
    </w:p>
    <w:p w14:paraId="338EBE06" w14:textId="13ACC2AA" w:rsidR="00896CC2" w:rsidRDefault="008C22F8" w:rsidP="00896CC2">
      <w:pPr>
        <w:spacing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>30</w:t>
      </w:r>
      <w:r w:rsidR="008E3BE0" w:rsidRPr="0013543F">
        <w:rPr>
          <w:rFonts w:asciiTheme="majorBidi" w:hAnsiTheme="majorBidi" w:cstheme="majorBidi"/>
          <w:b/>
          <w:bCs/>
          <w:sz w:val="28"/>
          <w:cs/>
        </w:rPr>
        <w:t>.</w:t>
      </w:r>
      <w:r w:rsidR="008E3BE0" w:rsidRPr="0013543F">
        <w:rPr>
          <w:rFonts w:asciiTheme="majorBidi" w:hAnsiTheme="majorBidi" w:cstheme="majorBidi"/>
          <w:b/>
          <w:bCs/>
          <w:sz w:val="28"/>
        </w:rPr>
        <w:t>4</w:t>
      </w:r>
      <w:r w:rsidR="008E3BE0" w:rsidRPr="0013543F">
        <w:rPr>
          <w:rFonts w:asciiTheme="majorBidi" w:hAnsiTheme="majorBidi" w:cstheme="majorBidi"/>
          <w:b/>
          <w:bCs/>
          <w:sz w:val="28"/>
        </w:rPr>
        <w:tab/>
      </w:r>
      <w:r w:rsidR="00896CC2" w:rsidRPr="0013543F">
        <w:rPr>
          <w:rFonts w:asciiTheme="majorBidi" w:hAnsiTheme="majorBidi" w:cstheme="majorBidi" w:hint="cs"/>
          <w:b/>
          <w:bCs/>
          <w:sz w:val="28"/>
          <w:cs/>
        </w:rPr>
        <w:t>คดีความฟ้องร้อง</w:t>
      </w:r>
    </w:p>
    <w:p w14:paraId="4A019901" w14:textId="6E36C71C" w:rsidR="00626F14" w:rsidRPr="00B94192" w:rsidRDefault="00626F14" w:rsidP="00530623">
      <w:pPr>
        <w:spacing w:before="120" w:after="240" w:line="276" w:lineRule="auto"/>
        <w:ind w:left="909" w:right="-29" w:hanging="540"/>
        <w:jc w:val="thaiDistribute"/>
        <w:rPr>
          <w:rFonts w:asciiTheme="majorBidi" w:hAnsiTheme="majorBidi" w:cstheme="majorBidi"/>
          <w:sz w:val="28"/>
        </w:rPr>
      </w:pPr>
      <w:r w:rsidRPr="00B94192"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>0</w:t>
      </w:r>
      <w:r w:rsidRPr="00B94192">
        <w:rPr>
          <w:rFonts w:asciiTheme="majorBidi" w:hAnsiTheme="majorBidi" w:cstheme="majorBidi"/>
          <w:sz w:val="28"/>
        </w:rPr>
        <w:t>.4.</w:t>
      </w:r>
      <w:r w:rsidRPr="00B94192">
        <w:rPr>
          <w:rFonts w:asciiTheme="majorBidi" w:hAnsiTheme="majorBidi" w:cstheme="majorBidi" w:hint="cs"/>
          <w:sz w:val="28"/>
          <w:cs/>
        </w:rPr>
        <w:t>1</w:t>
      </w:r>
      <w:r w:rsidRPr="00B94192">
        <w:rPr>
          <w:rFonts w:asciiTheme="majorBidi" w:hAnsiTheme="majorBidi" w:cstheme="majorBidi"/>
          <w:sz w:val="28"/>
        </w:rPr>
        <w:t xml:space="preserve"> </w:t>
      </w:r>
      <w:r w:rsidRPr="00B94192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B94192">
        <w:rPr>
          <w:rFonts w:asciiTheme="majorBidi" w:hAnsiTheme="majorBidi" w:cstheme="majorBidi"/>
          <w:sz w:val="28"/>
        </w:rPr>
        <w:t>25</w:t>
      </w:r>
      <w:r w:rsidRPr="00B94192">
        <w:rPr>
          <w:rFonts w:asciiTheme="majorBidi" w:hAnsiTheme="majorBidi" w:cstheme="majorBidi"/>
          <w:sz w:val="28"/>
          <w:cs/>
        </w:rPr>
        <w:t xml:space="preserve"> ธันวาคม </w:t>
      </w:r>
      <w:r w:rsidRPr="00B94192">
        <w:rPr>
          <w:rFonts w:asciiTheme="majorBidi" w:hAnsiTheme="majorBidi" w:cstheme="majorBidi"/>
          <w:sz w:val="28"/>
        </w:rPr>
        <w:t>2566</w:t>
      </w:r>
      <w:r w:rsidRPr="00B94192">
        <w:rPr>
          <w:rFonts w:asciiTheme="majorBidi" w:hAnsiTheme="majorBidi" w:cstheme="majorBidi"/>
          <w:sz w:val="28"/>
          <w:cs/>
        </w:rPr>
        <w:t xml:space="preserve"> บริษัท </w:t>
      </w:r>
      <w:r w:rsidRPr="00B94192">
        <w:rPr>
          <w:rFonts w:asciiTheme="majorBidi" w:hAnsiTheme="majorBidi" w:cstheme="majorBidi" w:hint="cs"/>
          <w:sz w:val="28"/>
          <w:cs/>
        </w:rPr>
        <w:t>ออลล์</w:t>
      </w:r>
      <w:r w:rsidRPr="00B94192">
        <w:rPr>
          <w:rFonts w:asciiTheme="majorBidi" w:hAnsiTheme="majorBidi" w:cstheme="majorBidi"/>
          <w:sz w:val="28"/>
          <w:cs/>
        </w:rPr>
        <w:t xml:space="preserve"> </w:t>
      </w:r>
      <w:r w:rsidRPr="00B94192">
        <w:rPr>
          <w:rFonts w:asciiTheme="majorBidi" w:hAnsiTheme="majorBidi" w:cstheme="majorBidi" w:hint="cs"/>
          <w:sz w:val="28"/>
          <w:cs/>
        </w:rPr>
        <w:t xml:space="preserve">เอ็นเนอร์ยี่ แอนด์ </w:t>
      </w:r>
      <w:r w:rsidRPr="00B94192">
        <w:rPr>
          <w:rFonts w:asciiTheme="majorBidi" w:hAnsiTheme="majorBidi" w:cstheme="majorBidi"/>
          <w:sz w:val="28"/>
          <w:cs/>
        </w:rPr>
        <w:t>ยูทิลิตี้ จำกัด (มหาชน) (“โจทก์”) ได้ยื่นฟ้องดำเนินคดี</w:t>
      </w:r>
      <w:r w:rsidR="00BB0E15">
        <w:rPr>
          <w:rFonts w:asciiTheme="majorBidi" w:hAnsiTheme="majorBidi" w:cstheme="majorBidi" w:hint="cs"/>
          <w:sz w:val="28"/>
          <w:cs/>
        </w:rPr>
        <w:t xml:space="preserve">      </w:t>
      </w:r>
      <w:r w:rsidRPr="00AD44F5">
        <w:rPr>
          <w:rFonts w:asciiTheme="majorBidi" w:hAnsiTheme="majorBidi" w:cstheme="majorBidi"/>
          <w:spacing w:val="-4"/>
          <w:sz w:val="28"/>
          <w:cs/>
        </w:rPr>
        <w:t>ในข้อหาหรือฐานความผิด ผิดสัญญา ตั๋วสัญญาใช้เงิน กับ บุคคลภายนอก (“จำเลย”) ต่อศาลแพ่ง</w:t>
      </w:r>
      <w:r w:rsidRPr="00AD44F5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Pr="00AD44F5">
        <w:rPr>
          <w:rFonts w:asciiTheme="majorBidi" w:hAnsiTheme="majorBidi" w:cstheme="majorBidi"/>
          <w:spacing w:val="-4"/>
          <w:sz w:val="28"/>
          <w:cs/>
        </w:rPr>
        <w:t xml:space="preserve">โดยฟ้องเรียกค่าเสียหาย ทุนทรัพย์ที่ฟ้องจำนวน </w:t>
      </w:r>
      <w:r w:rsidRPr="00AD44F5">
        <w:rPr>
          <w:rFonts w:asciiTheme="majorBidi" w:hAnsiTheme="majorBidi" w:cstheme="majorBidi"/>
          <w:spacing w:val="-4"/>
          <w:sz w:val="28"/>
        </w:rPr>
        <w:t>11.35</w:t>
      </w:r>
      <w:r w:rsidRPr="00AD44F5">
        <w:rPr>
          <w:rFonts w:asciiTheme="majorBidi" w:hAnsiTheme="majorBidi" w:cstheme="majorBidi"/>
          <w:spacing w:val="-4"/>
          <w:sz w:val="28"/>
          <w:cs/>
        </w:rPr>
        <w:t xml:space="preserve"> ล้านบาท และ</w:t>
      </w:r>
      <w:r w:rsidRPr="00AD44F5">
        <w:rPr>
          <w:rFonts w:asciiTheme="majorBidi" w:hAnsiTheme="majorBidi" w:cstheme="majorBidi" w:hint="cs"/>
          <w:spacing w:val="-4"/>
          <w:sz w:val="28"/>
          <w:cs/>
        </w:rPr>
        <w:t>เมื่อวันที่</w:t>
      </w:r>
      <w:r w:rsidRPr="00AD44F5">
        <w:rPr>
          <w:rFonts w:asciiTheme="majorBidi" w:hAnsiTheme="majorBidi" w:cstheme="majorBidi"/>
          <w:spacing w:val="-4"/>
          <w:sz w:val="28"/>
        </w:rPr>
        <w:t xml:space="preserve"> 16 </w:t>
      </w:r>
      <w:r w:rsidRPr="00AD44F5">
        <w:rPr>
          <w:rFonts w:asciiTheme="majorBidi" w:hAnsiTheme="majorBidi" w:cstheme="majorBidi" w:hint="cs"/>
          <w:spacing w:val="-4"/>
          <w:sz w:val="28"/>
          <w:cs/>
        </w:rPr>
        <w:t xml:space="preserve">และ </w:t>
      </w:r>
      <w:r w:rsidRPr="00AD44F5">
        <w:rPr>
          <w:rFonts w:asciiTheme="majorBidi" w:hAnsiTheme="majorBidi" w:cstheme="majorBidi"/>
          <w:spacing w:val="-4"/>
          <w:sz w:val="28"/>
        </w:rPr>
        <w:t>17</w:t>
      </w:r>
      <w:r w:rsidRPr="00AD44F5">
        <w:rPr>
          <w:rFonts w:asciiTheme="majorBidi" w:hAnsiTheme="majorBidi" w:cstheme="majorBidi" w:hint="cs"/>
          <w:spacing w:val="-4"/>
          <w:sz w:val="28"/>
          <w:cs/>
        </w:rPr>
        <w:t xml:space="preserve"> กรกฎาคม </w:t>
      </w:r>
      <w:r w:rsidRPr="00AD44F5">
        <w:rPr>
          <w:rFonts w:asciiTheme="majorBidi" w:hAnsiTheme="majorBidi" w:cstheme="majorBidi"/>
          <w:spacing w:val="-4"/>
          <w:sz w:val="28"/>
        </w:rPr>
        <w:t xml:space="preserve">2567 </w:t>
      </w:r>
      <w:r w:rsidRPr="00AD44F5">
        <w:rPr>
          <w:rFonts w:asciiTheme="majorBidi" w:hAnsiTheme="majorBidi" w:cstheme="majorBidi"/>
          <w:spacing w:val="-4"/>
          <w:sz w:val="28"/>
          <w:cs/>
        </w:rPr>
        <w:t>ศาลได้</w:t>
      </w:r>
      <w:r w:rsidRPr="00AD44F5">
        <w:rPr>
          <w:rFonts w:asciiTheme="majorBidi" w:hAnsiTheme="majorBidi" w:cstheme="majorBidi" w:hint="cs"/>
          <w:spacing w:val="-4"/>
          <w:sz w:val="28"/>
          <w:cs/>
        </w:rPr>
        <w:t>พิจารณาคดี โจทก์และจำเลย</w:t>
      </w:r>
      <w:r w:rsidRPr="00B94192">
        <w:rPr>
          <w:rFonts w:asciiTheme="majorBidi" w:hAnsiTheme="majorBidi" w:cstheme="majorBidi" w:hint="cs"/>
          <w:sz w:val="28"/>
          <w:cs/>
        </w:rPr>
        <w:t xml:space="preserve">สามารถตกลงกันได้ </w:t>
      </w:r>
      <w:r w:rsidRPr="00B94192">
        <w:rPr>
          <w:rFonts w:asciiTheme="majorBidi" w:hAnsiTheme="majorBidi" w:hint="cs"/>
          <w:sz w:val="28"/>
          <w:cs/>
        </w:rPr>
        <w:t>โดย</w:t>
      </w:r>
      <w:r w:rsidRPr="00B94192">
        <w:rPr>
          <w:rFonts w:asciiTheme="majorBidi" w:hAnsiTheme="majorBidi" w:cstheme="majorBidi" w:hint="cs"/>
          <w:sz w:val="28"/>
          <w:cs/>
        </w:rPr>
        <w:t>โจทก์ และจำเลย</w:t>
      </w:r>
      <w:r>
        <w:rPr>
          <w:rFonts w:asciiTheme="majorBidi" w:hAnsiTheme="majorBidi" w:cstheme="majorBidi" w:hint="cs"/>
          <w:sz w:val="28"/>
          <w:cs/>
        </w:rPr>
        <w:t>ตกลง</w:t>
      </w:r>
      <w:r w:rsidRPr="00B94192">
        <w:rPr>
          <w:rFonts w:asciiTheme="majorBidi" w:hAnsiTheme="majorBidi" w:hint="cs"/>
          <w:sz w:val="28"/>
          <w:cs/>
        </w:rPr>
        <w:t>ทำสัญญาประนีประนอมยอมความกัน จำเลยตกลงยอมชำระหนี้</w:t>
      </w:r>
      <w:r w:rsidR="00AD44F5">
        <w:rPr>
          <w:rFonts w:asciiTheme="majorBidi" w:hAnsiTheme="majorBidi" w:hint="cs"/>
          <w:sz w:val="28"/>
          <w:cs/>
        </w:rPr>
        <w:t xml:space="preserve">     </w:t>
      </w:r>
      <w:r w:rsidRPr="00B94192">
        <w:rPr>
          <w:rFonts w:asciiTheme="majorBidi" w:hAnsiTheme="majorBidi" w:hint="cs"/>
          <w:sz w:val="28"/>
          <w:cs/>
        </w:rPr>
        <w:t>ตามฟ้องแก่โจทก์เป็นเงินจำนวนทั้งสิ้น</w:t>
      </w:r>
      <w:r w:rsidRPr="00B94192">
        <w:rPr>
          <w:rFonts w:asciiTheme="majorBidi" w:hAnsiTheme="majorBidi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 xml:space="preserve">11.35 </w:t>
      </w:r>
      <w:r>
        <w:rPr>
          <w:rFonts w:asciiTheme="majorBidi" w:hAnsiTheme="majorBidi" w:hint="cs"/>
          <w:sz w:val="28"/>
          <w:cs/>
        </w:rPr>
        <w:t>ล้านบาท</w:t>
      </w:r>
      <w:r w:rsidRPr="00B94192">
        <w:rPr>
          <w:rFonts w:asciiTheme="majorBidi" w:hAnsiTheme="majorBidi"/>
          <w:sz w:val="28"/>
          <w:cs/>
        </w:rPr>
        <w:t xml:space="preserve"> </w:t>
      </w:r>
      <w:r w:rsidRPr="00B94192">
        <w:rPr>
          <w:rFonts w:asciiTheme="majorBidi" w:hAnsiTheme="majorBidi" w:hint="cs"/>
          <w:sz w:val="28"/>
          <w:cs/>
        </w:rPr>
        <w:t>พร้อมทั้งดอกเบี้ยในอัตราร้อยละ</w:t>
      </w:r>
      <w:r w:rsidRPr="00B94192">
        <w:rPr>
          <w:rFonts w:asciiTheme="majorBidi" w:hAnsiTheme="majorBidi"/>
          <w:sz w:val="28"/>
          <w:cs/>
        </w:rPr>
        <w:t xml:space="preserve"> </w:t>
      </w:r>
      <w:r w:rsidR="00123E67">
        <w:rPr>
          <w:rFonts w:asciiTheme="majorBidi" w:hAnsiTheme="majorBidi"/>
          <w:sz w:val="28"/>
        </w:rPr>
        <w:t>5</w:t>
      </w:r>
      <w:r w:rsidRPr="00B94192">
        <w:rPr>
          <w:rFonts w:asciiTheme="majorBidi" w:hAnsiTheme="majorBidi"/>
          <w:sz w:val="28"/>
          <w:cs/>
        </w:rPr>
        <w:t xml:space="preserve"> </w:t>
      </w:r>
      <w:r w:rsidRPr="00B94192">
        <w:rPr>
          <w:rFonts w:asciiTheme="majorBidi" w:hAnsiTheme="majorBidi" w:hint="cs"/>
          <w:sz w:val="28"/>
          <w:cs/>
        </w:rPr>
        <w:t>ต่อปีของเงิน</w:t>
      </w:r>
      <w:r>
        <w:rPr>
          <w:rFonts w:asciiTheme="majorBidi" w:hAnsiTheme="majorBidi" w:hint="cs"/>
          <w:sz w:val="28"/>
          <w:cs/>
        </w:rPr>
        <w:t>ต้น</w:t>
      </w:r>
      <w:r w:rsidR="00BB0E15">
        <w:rPr>
          <w:rFonts w:asciiTheme="majorBidi" w:hAnsiTheme="majorBidi" w:hint="cs"/>
          <w:sz w:val="28"/>
          <w:cs/>
        </w:rPr>
        <w:t xml:space="preserve">   </w:t>
      </w:r>
      <w:r w:rsidR="00AD44F5">
        <w:rPr>
          <w:rFonts w:asciiTheme="majorBidi" w:hAnsiTheme="majorBidi" w:hint="cs"/>
          <w:sz w:val="28"/>
          <w:cs/>
        </w:rPr>
        <w:t xml:space="preserve">     </w:t>
      </w:r>
      <w:r w:rsidRPr="00B94192">
        <w:rPr>
          <w:rFonts w:asciiTheme="majorBidi" w:hAnsiTheme="majorBidi" w:hint="cs"/>
          <w:sz w:val="28"/>
          <w:cs/>
        </w:rPr>
        <w:t>จำนวน</w:t>
      </w:r>
      <w:r w:rsidR="00AB662A">
        <w:rPr>
          <w:rFonts w:asciiTheme="majorBidi" w:hAnsiTheme="majorBidi" w:hint="cs"/>
          <w:sz w:val="28"/>
          <w:cs/>
        </w:rPr>
        <w:t xml:space="preserve"> </w:t>
      </w:r>
      <w:r>
        <w:rPr>
          <w:rFonts w:asciiTheme="majorBidi" w:hAnsiTheme="majorBidi"/>
          <w:sz w:val="28"/>
        </w:rPr>
        <w:t>9</w:t>
      </w:r>
      <w:r w:rsidR="0068407C">
        <w:rPr>
          <w:rFonts w:asciiTheme="majorBidi" w:hAnsiTheme="majorBidi" w:hint="cs"/>
          <w:sz w:val="28"/>
          <w:cs/>
        </w:rPr>
        <w:t xml:space="preserve"> </w:t>
      </w:r>
      <w:r>
        <w:rPr>
          <w:rFonts w:asciiTheme="majorBidi" w:hAnsiTheme="majorBidi" w:hint="cs"/>
          <w:sz w:val="28"/>
          <w:cs/>
        </w:rPr>
        <w:t>ล้านบาท</w:t>
      </w:r>
      <w:r w:rsidRPr="00B94192">
        <w:rPr>
          <w:rFonts w:asciiTheme="majorBidi" w:hAnsiTheme="majorBidi"/>
          <w:sz w:val="28"/>
          <w:cs/>
        </w:rPr>
        <w:t xml:space="preserve"> </w:t>
      </w:r>
      <w:r w:rsidRPr="00B94192">
        <w:rPr>
          <w:rFonts w:asciiTheme="majorBidi" w:hAnsiTheme="majorBidi" w:hint="cs"/>
          <w:sz w:val="28"/>
          <w:cs/>
        </w:rPr>
        <w:t>จำเลย</w:t>
      </w:r>
      <w:r>
        <w:rPr>
          <w:rFonts w:asciiTheme="majorBidi" w:hAnsiTheme="majorBidi" w:hint="cs"/>
          <w:sz w:val="28"/>
          <w:cs/>
        </w:rPr>
        <w:t>ผ่อน</w:t>
      </w:r>
      <w:r w:rsidRPr="00B94192">
        <w:rPr>
          <w:rFonts w:asciiTheme="majorBidi" w:hAnsiTheme="majorBidi" w:hint="cs"/>
          <w:sz w:val="28"/>
          <w:cs/>
        </w:rPr>
        <w:t>ชำระหนี้แก่โจทก์เสร็จสิ้น</w:t>
      </w:r>
      <w:r>
        <w:rPr>
          <w:rFonts w:asciiTheme="majorBidi" w:hAnsiTheme="majorBidi" w:hint="cs"/>
          <w:sz w:val="28"/>
          <w:cs/>
        </w:rPr>
        <w:t xml:space="preserve">ภายในวันที่ </w:t>
      </w:r>
      <w:r>
        <w:rPr>
          <w:rFonts w:asciiTheme="majorBidi" w:hAnsiTheme="majorBidi"/>
          <w:sz w:val="28"/>
        </w:rPr>
        <w:t>17</w:t>
      </w:r>
      <w:r>
        <w:rPr>
          <w:rFonts w:asciiTheme="majorBidi" w:hAnsiTheme="majorBidi" w:hint="cs"/>
          <w:sz w:val="28"/>
          <w:cs/>
        </w:rPr>
        <w:t xml:space="preserve"> กรกฎาคม </w:t>
      </w:r>
      <w:r>
        <w:rPr>
          <w:rFonts w:asciiTheme="majorBidi" w:hAnsiTheme="majorBidi"/>
          <w:sz w:val="28"/>
        </w:rPr>
        <w:t>2572</w:t>
      </w:r>
    </w:p>
    <w:p w14:paraId="3A579308" w14:textId="1743B381" w:rsidR="00626F14" w:rsidRPr="00B94192" w:rsidRDefault="00626F14" w:rsidP="00626F14">
      <w:pPr>
        <w:spacing w:before="120" w:after="240" w:line="276" w:lineRule="auto"/>
        <w:ind w:left="909" w:right="-29" w:hanging="540"/>
        <w:jc w:val="thaiDistribute"/>
        <w:rPr>
          <w:rFonts w:asciiTheme="majorBidi" w:hAnsiTheme="majorBidi" w:cstheme="majorBidi"/>
          <w:sz w:val="28"/>
        </w:rPr>
      </w:pPr>
      <w:r w:rsidRPr="00B94192"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>0</w:t>
      </w:r>
      <w:r w:rsidRPr="00B94192">
        <w:rPr>
          <w:rFonts w:asciiTheme="majorBidi" w:hAnsiTheme="majorBidi" w:cstheme="majorBidi"/>
          <w:sz w:val="28"/>
        </w:rPr>
        <w:t>.4.</w:t>
      </w:r>
      <w:r w:rsidRPr="00B94192">
        <w:rPr>
          <w:rFonts w:asciiTheme="majorBidi" w:hAnsiTheme="majorBidi" w:cstheme="majorBidi" w:hint="cs"/>
          <w:sz w:val="28"/>
          <w:cs/>
        </w:rPr>
        <w:t>2</w:t>
      </w:r>
      <w:r w:rsidRPr="00B94192">
        <w:rPr>
          <w:rFonts w:asciiTheme="majorBidi" w:hAnsiTheme="majorBidi" w:cstheme="majorBidi"/>
          <w:sz w:val="28"/>
        </w:rPr>
        <w:t xml:space="preserve"> </w:t>
      </w:r>
      <w:r w:rsidR="0096509B" w:rsidRPr="0096509B">
        <w:rPr>
          <w:rFonts w:asciiTheme="majorBidi" w:hAnsiTheme="majorBidi" w:hint="cs"/>
          <w:sz w:val="28"/>
          <w:cs/>
        </w:rPr>
        <w:t>เมื่อวันที่</w:t>
      </w:r>
      <w:r w:rsidR="0096509B" w:rsidRPr="0096509B">
        <w:rPr>
          <w:rFonts w:asciiTheme="majorBidi" w:hAnsiTheme="majorBidi"/>
          <w:sz w:val="28"/>
          <w:cs/>
        </w:rPr>
        <w:t xml:space="preserve"> </w:t>
      </w:r>
      <w:r w:rsidR="003C245C">
        <w:rPr>
          <w:rFonts w:asciiTheme="majorBidi" w:hAnsiTheme="majorBidi"/>
          <w:sz w:val="28"/>
        </w:rPr>
        <w:t>26</w:t>
      </w:r>
      <w:r w:rsidR="0096509B" w:rsidRPr="0096509B">
        <w:rPr>
          <w:rFonts w:asciiTheme="majorBidi" w:hAnsiTheme="majorBidi"/>
          <w:sz w:val="28"/>
          <w:cs/>
        </w:rPr>
        <w:t xml:space="preserve"> </w:t>
      </w:r>
      <w:r w:rsidR="0096509B" w:rsidRPr="0096509B">
        <w:rPr>
          <w:rFonts w:asciiTheme="majorBidi" w:hAnsiTheme="majorBidi" w:hint="cs"/>
          <w:sz w:val="28"/>
          <w:cs/>
        </w:rPr>
        <w:t>ธันวาคม</w:t>
      </w:r>
      <w:r w:rsidR="0096509B" w:rsidRPr="0096509B">
        <w:rPr>
          <w:rFonts w:asciiTheme="majorBidi" w:hAnsiTheme="majorBidi"/>
          <w:sz w:val="28"/>
          <w:cs/>
        </w:rPr>
        <w:t xml:space="preserve"> </w:t>
      </w:r>
      <w:r w:rsidR="003C245C">
        <w:rPr>
          <w:rFonts w:asciiTheme="majorBidi" w:hAnsiTheme="majorBidi"/>
          <w:sz w:val="28"/>
        </w:rPr>
        <w:t>2566</w:t>
      </w:r>
      <w:r w:rsidR="0096509B" w:rsidRPr="0096509B">
        <w:rPr>
          <w:rFonts w:asciiTheme="majorBidi" w:hAnsiTheme="majorBidi"/>
          <w:sz w:val="28"/>
          <w:cs/>
        </w:rPr>
        <w:t xml:space="preserve"> </w:t>
      </w:r>
      <w:r w:rsidR="0096509B" w:rsidRPr="0096509B">
        <w:rPr>
          <w:rFonts w:asciiTheme="majorBidi" w:hAnsiTheme="majorBidi" w:hint="cs"/>
          <w:sz w:val="28"/>
          <w:cs/>
        </w:rPr>
        <w:t>บริษัท</w:t>
      </w:r>
      <w:r w:rsidR="0096509B" w:rsidRPr="0096509B">
        <w:rPr>
          <w:rFonts w:asciiTheme="majorBidi" w:hAnsiTheme="majorBidi"/>
          <w:sz w:val="28"/>
          <w:cs/>
        </w:rPr>
        <w:t xml:space="preserve"> </w:t>
      </w:r>
      <w:r w:rsidR="0096509B" w:rsidRPr="0096509B">
        <w:rPr>
          <w:rFonts w:asciiTheme="majorBidi" w:hAnsiTheme="majorBidi" w:hint="cs"/>
          <w:sz w:val="28"/>
          <w:cs/>
        </w:rPr>
        <w:t>โกลด์</w:t>
      </w:r>
      <w:r w:rsidR="0096509B" w:rsidRPr="0096509B">
        <w:rPr>
          <w:rFonts w:asciiTheme="majorBidi" w:hAnsiTheme="majorBidi"/>
          <w:sz w:val="28"/>
          <w:cs/>
        </w:rPr>
        <w:t xml:space="preserve"> </w:t>
      </w:r>
      <w:r w:rsidR="0096509B" w:rsidRPr="0096509B">
        <w:rPr>
          <w:rFonts w:asciiTheme="majorBidi" w:hAnsiTheme="majorBidi" w:hint="cs"/>
          <w:sz w:val="28"/>
          <w:cs/>
        </w:rPr>
        <w:t>ชอร์ส</w:t>
      </w:r>
      <w:r w:rsidR="0096509B" w:rsidRPr="0096509B">
        <w:rPr>
          <w:rFonts w:asciiTheme="majorBidi" w:hAnsiTheme="majorBidi"/>
          <w:sz w:val="28"/>
          <w:cs/>
        </w:rPr>
        <w:t xml:space="preserve"> </w:t>
      </w:r>
      <w:r w:rsidR="0096509B" w:rsidRPr="0096509B">
        <w:rPr>
          <w:rFonts w:asciiTheme="majorBidi" w:hAnsiTheme="majorBidi" w:hint="cs"/>
          <w:sz w:val="28"/>
          <w:cs/>
        </w:rPr>
        <w:t>จำกัด</w:t>
      </w:r>
      <w:r w:rsidR="0096509B" w:rsidRPr="0096509B">
        <w:rPr>
          <w:rFonts w:asciiTheme="majorBidi" w:hAnsiTheme="majorBidi"/>
          <w:sz w:val="28"/>
          <w:cs/>
        </w:rPr>
        <w:t xml:space="preserve"> (</w:t>
      </w:r>
      <w:r w:rsidR="0096509B" w:rsidRPr="0096509B">
        <w:rPr>
          <w:rFonts w:asciiTheme="majorBidi" w:hAnsiTheme="majorBidi" w:hint="eastAsia"/>
          <w:sz w:val="28"/>
          <w:cs/>
        </w:rPr>
        <w:t>“</w:t>
      </w:r>
      <w:r w:rsidR="0096509B" w:rsidRPr="0096509B">
        <w:rPr>
          <w:rFonts w:asciiTheme="majorBidi" w:hAnsiTheme="majorBidi" w:hint="cs"/>
          <w:sz w:val="28"/>
          <w:cs/>
        </w:rPr>
        <w:t>โจทก์</w:t>
      </w:r>
      <w:r w:rsidR="0096509B" w:rsidRPr="0096509B">
        <w:rPr>
          <w:rFonts w:asciiTheme="majorBidi" w:hAnsiTheme="majorBidi" w:hint="eastAsia"/>
          <w:sz w:val="28"/>
          <w:cs/>
        </w:rPr>
        <w:t>”</w:t>
      </w:r>
      <w:r w:rsidR="0096509B" w:rsidRPr="0096509B">
        <w:rPr>
          <w:rFonts w:asciiTheme="majorBidi" w:hAnsiTheme="majorBidi"/>
          <w:sz w:val="28"/>
          <w:cs/>
        </w:rPr>
        <w:t xml:space="preserve">) </w:t>
      </w:r>
      <w:r w:rsidR="0096509B" w:rsidRPr="0096509B">
        <w:rPr>
          <w:rFonts w:asciiTheme="majorBidi" w:hAnsiTheme="majorBidi" w:hint="cs"/>
          <w:sz w:val="28"/>
          <w:cs/>
        </w:rPr>
        <w:t>ซึ่งเป็นบริษัทย่อย</w:t>
      </w:r>
      <w:r w:rsidR="0096509B" w:rsidRPr="0096509B">
        <w:rPr>
          <w:rFonts w:asciiTheme="majorBidi" w:hAnsiTheme="majorBidi"/>
          <w:sz w:val="28"/>
          <w:cs/>
        </w:rPr>
        <w:t xml:space="preserve"> </w:t>
      </w:r>
      <w:r w:rsidR="0096509B" w:rsidRPr="0096509B">
        <w:rPr>
          <w:rFonts w:asciiTheme="majorBidi" w:hAnsiTheme="majorBidi" w:hint="cs"/>
          <w:sz w:val="28"/>
          <w:cs/>
        </w:rPr>
        <w:t>ได้ยื่นฟ้องดำเนินคดีในข้อหาหรือฐานความผิด</w:t>
      </w:r>
      <w:r w:rsidR="0096509B" w:rsidRPr="0096509B">
        <w:rPr>
          <w:rFonts w:asciiTheme="majorBidi" w:hAnsiTheme="majorBidi"/>
          <w:sz w:val="28"/>
          <w:cs/>
        </w:rPr>
        <w:t xml:space="preserve"> </w:t>
      </w:r>
      <w:r w:rsidR="0096509B" w:rsidRPr="0096509B">
        <w:rPr>
          <w:rFonts w:asciiTheme="majorBidi" w:hAnsiTheme="majorBidi" w:hint="cs"/>
          <w:sz w:val="28"/>
          <w:cs/>
        </w:rPr>
        <w:t>ผิดสัญญา</w:t>
      </w:r>
      <w:r w:rsidR="0096509B" w:rsidRPr="0096509B">
        <w:rPr>
          <w:rFonts w:asciiTheme="majorBidi" w:hAnsiTheme="majorBidi"/>
          <w:sz w:val="28"/>
          <w:cs/>
        </w:rPr>
        <w:t xml:space="preserve"> </w:t>
      </w:r>
      <w:r w:rsidR="0096509B" w:rsidRPr="0096509B">
        <w:rPr>
          <w:rFonts w:asciiTheme="majorBidi" w:hAnsiTheme="majorBidi" w:hint="cs"/>
          <w:sz w:val="28"/>
          <w:cs/>
        </w:rPr>
        <w:t>ตัวการตัวแทน</w:t>
      </w:r>
      <w:r w:rsidR="0096509B" w:rsidRPr="0096509B">
        <w:rPr>
          <w:rFonts w:asciiTheme="majorBidi" w:hAnsiTheme="majorBidi"/>
          <w:sz w:val="28"/>
          <w:cs/>
        </w:rPr>
        <w:t xml:space="preserve"> </w:t>
      </w:r>
      <w:r w:rsidR="0096509B" w:rsidRPr="0096509B">
        <w:rPr>
          <w:rFonts w:asciiTheme="majorBidi" w:hAnsiTheme="majorBidi" w:hint="cs"/>
          <w:sz w:val="28"/>
          <w:cs/>
        </w:rPr>
        <w:t>กับบริษัทแห่งหนึ่ง</w:t>
      </w:r>
      <w:r w:rsidR="0096509B" w:rsidRPr="0096509B">
        <w:rPr>
          <w:rFonts w:asciiTheme="majorBidi" w:hAnsiTheme="majorBidi"/>
          <w:sz w:val="28"/>
          <w:cs/>
        </w:rPr>
        <w:t xml:space="preserve"> (</w:t>
      </w:r>
      <w:r w:rsidR="0096509B" w:rsidRPr="0096509B">
        <w:rPr>
          <w:rFonts w:asciiTheme="majorBidi" w:hAnsiTheme="majorBidi" w:hint="eastAsia"/>
          <w:sz w:val="28"/>
          <w:cs/>
        </w:rPr>
        <w:t>“</w:t>
      </w:r>
      <w:r w:rsidR="0096509B" w:rsidRPr="0096509B">
        <w:rPr>
          <w:rFonts w:asciiTheme="majorBidi" w:hAnsiTheme="majorBidi" w:hint="cs"/>
          <w:sz w:val="28"/>
          <w:cs/>
        </w:rPr>
        <w:t>จำเลย</w:t>
      </w:r>
      <w:r w:rsidR="0096509B" w:rsidRPr="0096509B">
        <w:rPr>
          <w:rFonts w:asciiTheme="majorBidi" w:hAnsiTheme="majorBidi" w:hint="eastAsia"/>
          <w:sz w:val="28"/>
          <w:cs/>
        </w:rPr>
        <w:t>”</w:t>
      </w:r>
      <w:r w:rsidR="0096509B" w:rsidRPr="0096509B">
        <w:rPr>
          <w:rFonts w:asciiTheme="majorBidi" w:hAnsiTheme="majorBidi"/>
          <w:sz w:val="28"/>
          <w:cs/>
        </w:rPr>
        <w:t xml:space="preserve">) </w:t>
      </w:r>
      <w:r w:rsidR="0096509B" w:rsidRPr="0096509B">
        <w:rPr>
          <w:rFonts w:asciiTheme="majorBidi" w:hAnsiTheme="majorBidi" w:hint="cs"/>
          <w:sz w:val="28"/>
          <w:cs/>
        </w:rPr>
        <w:t>ต่อศาลแพ่ง</w:t>
      </w:r>
      <w:r w:rsidR="0096509B" w:rsidRPr="0096509B">
        <w:rPr>
          <w:rFonts w:asciiTheme="majorBidi" w:hAnsiTheme="majorBidi"/>
          <w:sz w:val="28"/>
          <w:cs/>
        </w:rPr>
        <w:t xml:space="preserve"> </w:t>
      </w:r>
      <w:r w:rsidR="0096509B" w:rsidRPr="0096509B">
        <w:rPr>
          <w:rFonts w:asciiTheme="majorBidi" w:hAnsiTheme="majorBidi" w:hint="cs"/>
          <w:sz w:val="28"/>
          <w:cs/>
        </w:rPr>
        <w:t>โดยฟ้องเรียกเงินคืนจากจำเลย</w:t>
      </w:r>
      <w:r w:rsidR="0096509B" w:rsidRPr="0096509B">
        <w:rPr>
          <w:rFonts w:asciiTheme="majorBidi" w:hAnsiTheme="majorBidi"/>
          <w:sz w:val="28"/>
          <w:cs/>
        </w:rPr>
        <w:t xml:space="preserve"> </w:t>
      </w:r>
      <w:r w:rsidR="0068407C">
        <w:rPr>
          <w:rFonts w:asciiTheme="majorBidi" w:hAnsiTheme="majorBidi" w:hint="cs"/>
          <w:sz w:val="28"/>
          <w:cs/>
        </w:rPr>
        <w:t xml:space="preserve">       </w:t>
      </w:r>
      <w:r w:rsidR="0096509B" w:rsidRPr="0096509B">
        <w:rPr>
          <w:rFonts w:asciiTheme="majorBidi" w:hAnsiTheme="majorBidi" w:hint="cs"/>
          <w:sz w:val="28"/>
          <w:cs/>
        </w:rPr>
        <w:t>ทุนทรัพย์ที่ฟ้องจำนวน</w:t>
      </w:r>
      <w:r w:rsidR="0096509B" w:rsidRPr="0096509B">
        <w:rPr>
          <w:rFonts w:asciiTheme="majorBidi" w:hAnsiTheme="majorBidi"/>
          <w:sz w:val="28"/>
          <w:cs/>
        </w:rPr>
        <w:t xml:space="preserve"> </w:t>
      </w:r>
      <w:r w:rsidR="003C245C">
        <w:rPr>
          <w:rFonts w:asciiTheme="majorBidi" w:hAnsiTheme="majorBidi"/>
          <w:sz w:val="28"/>
        </w:rPr>
        <w:t>14.83</w:t>
      </w:r>
      <w:r w:rsidR="0096509B" w:rsidRPr="0096509B">
        <w:rPr>
          <w:rFonts w:asciiTheme="majorBidi" w:hAnsiTheme="majorBidi"/>
          <w:sz w:val="28"/>
          <w:cs/>
        </w:rPr>
        <w:t xml:space="preserve"> </w:t>
      </w:r>
      <w:r w:rsidR="0096509B" w:rsidRPr="0096509B">
        <w:rPr>
          <w:rFonts w:asciiTheme="majorBidi" w:hAnsiTheme="majorBidi" w:hint="cs"/>
          <w:sz w:val="28"/>
          <w:cs/>
        </w:rPr>
        <w:t>ล้านบาท</w:t>
      </w:r>
      <w:r w:rsidR="0096509B" w:rsidRPr="0096509B">
        <w:rPr>
          <w:rFonts w:asciiTheme="majorBidi" w:hAnsiTheme="majorBidi"/>
          <w:sz w:val="28"/>
          <w:cs/>
        </w:rPr>
        <w:t xml:space="preserve"> </w:t>
      </w:r>
      <w:r w:rsidR="0096509B" w:rsidRPr="0096509B">
        <w:rPr>
          <w:rFonts w:asciiTheme="majorBidi" w:hAnsiTheme="majorBidi" w:hint="cs"/>
          <w:sz w:val="28"/>
          <w:cs/>
        </w:rPr>
        <w:t>และศาลได้นัดพิจารณาดำเนินคดีในวันที่</w:t>
      </w:r>
      <w:r w:rsidR="0096509B" w:rsidRPr="0096509B">
        <w:rPr>
          <w:rFonts w:asciiTheme="majorBidi" w:hAnsiTheme="majorBidi"/>
          <w:sz w:val="28"/>
          <w:cs/>
        </w:rPr>
        <w:t xml:space="preserve"> </w:t>
      </w:r>
      <w:r w:rsidR="003C245C">
        <w:rPr>
          <w:rFonts w:asciiTheme="majorBidi" w:hAnsiTheme="majorBidi"/>
          <w:sz w:val="28"/>
        </w:rPr>
        <w:t>3</w:t>
      </w:r>
      <w:r w:rsidR="0096509B" w:rsidRPr="0096509B">
        <w:rPr>
          <w:rFonts w:asciiTheme="majorBidi" w:hAnsiTheme="majorBidi"/>
          <w:sz w:val="28"/>
          <w:cs/>
        </w:rPr>
        <w:t xml:space="preserve"> </w:t>
      </w:r>
      <w:r w:rsidR="0096509B" w:rsidRPr="0096509B">
        <w:rPr>
          <w:rFonts w:asciiTheme="majorBidi" w:hAnsiTheme="majorBidi" w:hint="cs"/>
          <w:sz w:val="28"/>
          <w:cs/>
        </w:rPr>
        <w:t>และวันที่</w:t>
      </w:r>
      <w:r w:rsidR="0096509B" w:rsidRPr="0096509B">
        <w:rPr>
          <w:rFonts w:asciiTheme="majorBidi" w:hAnsiTheme="majorBidi"/>
          <w:sz w:val="28"/>
          <w:cs/>
        </w:rPr>
        <w:t xml:space="preserve"> </w:t>
      </w:r>
      <w:r w:rsidR="003C245C">
        <w:rPr>
          <w:rFonts w:asciiTheme="majorBidi" w:hAnsiTheme="majorBidi"/>
          <w:sz w:val="28"/>
        </w:rPr>
        <w:t>4</w:t>
      </w:r>
      <w:r w:rsidR="0096509B" w:rsidRPr="0096509B">
        <w:rPr>
          <w:rFonts w:asciiTheme="majorBidi" w:hAnsiTheme="majorBidi"/>
          <w:sz w:val="28"/>
          <w:cs/>
        </w:rPr>
        <w:t xml:space="preserve"> </w:t>
      </w:r>
      <w:r w:rsidR="0096509B" w:rsidRPr="0096509B">
        <w:rPr>
          <w:rFonts w:asciiTheme="majorBidi" w:hAnsiTheme="majorBidi" w:hint="cs"/>
          <w:sz w:val="28"/>
          <w:cs/>
        </w:rPr>
        <w:t>ตุลาคม</w:t>
      </w:r>
      <w:r w:rsidR="0096509B" w:rsidRPr="0096509B">
        <w:rPr>
          <w:rFonts w:asciiTheme="majorBidi" w:hAnsiTheme="majorBidi"/>
          <w:sz w:val="28"/>
          <w:cs/>
        </w:rPr>
        <w:t xml:space="preserve"> </w:t>
      </w:r>
      <w:r w:rsidR="003C245C">
        <w:rPr>
          <w:rFonts w:asciiTheme="majorBidi" w:hAnsiTheme="majorBidi"/>
          <w:sz w:val="28"/>
        </w:rPr>
        <w:t>2567</w:t>
      </w:r>
    </w:p>
    <w:p w14:paraId="4CB06150" w14:textId="678329EF" w:rsidR="00626F14" w:rsidRPr="00B94192" w:rsidRDefault="00626F14" w:rsidP="00626F14">
      <w:pPr>
        <w:spacing w:before="120" w:after="240" w:line="276" w:lineRule="auto"/>
        <w:ind w:left="900" w:right="-29" w:hanging="504"/>
        <w:jc w:val="thaiDistribute"/>
        <w:rPr>
          <w:rFonts w:asciiTheme="majorBidi" w:hAnsiTheme="majorBidi" w:cstheme="majorBidi"/>
          <w:sz w:val="28"/>
        </w:rPr>
      </w:pPr>
      <w:r w:rsidRPr="00B94192"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>0</w:t>
      </w:r>
      <w:r w:rsidRPr="00B94192">
        <w:rPr>
          <w:rFonts w:asciiTheme="majorBidi" w:hAnsiTheme="majorBidi" w:cstheme="majorBidi"/>
          <w:sz w:val="28"/>
        </w:rPr>
        <w:t>.4.</w:t>
      </w:r>
      <w:r w:rsidRPr="00B94192">
        <w:rPr>
          <w:rFonts w:asciiTheme="majorBidi" w:hAnsiTheme="majorBidi" w:cstheme="majorBidi" w:hint="cs"/>
          <w:sz w:val="28"/>
          <w:cs/>
        </w:rPr>
        <w:t>3</w:t>
      </w:r>
      <w:r w:rsidRPr="00B94192">
        <w:rPr>
          <w:rFonts w:asciiTheme="majorBidi" w:hAnsiTheme="majorBidi" w:cstheme="majorBidi"/>
          <w:sz w:val="28"/>
        </w:rPr>
        <w:t xml:space="preserve"> </w:t>
      </w:r>
      <w:r w:rsidRPr="00B94192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B94192">
        <w:rPr>
          <w:rFonts w:asciiTheme="majorBidi" w:hAnsiTheme="majorBidi" w:cstheme="majorBidi"/>
          <w:sz w:val="28"/>
        </w:rPr>
        <w:t>26</w:t>
      </w:r>
      <w:r w:rsidRPr="00B94192">
        <w:rPr>
          <w:rFonts w:asciiTheme="majorBidi" w:hAnsiTheme="majorBidi" w:cstheme="majorBidi"/>
          <w:sz w:val="28"/>
          <w:cs/>
        </w:rPr>
        <w:t xml:space="preserve"> ธันวาคม </w:t>
      </w:r>
      <w:r w:rsidRPr="00B94192">
        <w:rPr>
          <w:rFonts w:asciiTheme="majorBidi" w:hAnsiTheme="majorBidi" w:cstheme="majorBidi"/>
          <w:sz w:val="28"/>
        </w:rPr>
        <w:t>2566</w:t>
      </w:r>
      <w:r w:rsidRPr="00B94192">
        <w:rPr>
          <w:rFonts w:asciiTheme="majorBidi" w:hAnsiTheme="majorBidi" w:cstheme="majorBidi"/>
          <w:sz w:val="28"/>
          <w:cs/>
        </w:rPr>
        <w:t xml:space="preserve"> บริษัท เฟอร์รั่ม เอ็นเนอร์ยี่ จำกัด (</w:t>
      </w:r>
      <w:r w:rsidRPr="00B94192">
        <w:rPr>
          <w:rFonts w:asciiTheme="majorBidi" w:hAnsiTheme="majorBidi" w:cstheme="majorBidi"/>
          <w:sz w:val="28"/>
        </w:rPr>
        <w:t>“</w:t>
      </w:r>
      <w:r w:rsidRPr="00B94192">
        <w:rPr>
          <w:rFonts w:asciiTheme="majorBidi" w:hAnsiTheme="majorBidi" w:cstheme="majorBidi"/>
          <w:sz w:val="28"/>
          <w:cs/>
        </w:rPr>
        <w:t>โจทก์</w:t>
      </w:r>
      <w:r w:rsidRPr="00B94192">
        <w:rPr>
          <w:rFonts w:asciiTheme="majorBidi" w:hAnsiTheme="majorBidi" w:cstheme="majorBidi"/>
          <w:sz w:val="28"/>
        </w:rPr>
        <w:t>”</w:t>
      </w:r>
      <w:r w:rsidRPr="00B94192">
        <w:rPr>
          <w:rFonts w:asciiTheme="majorBidi" w:hAnsiTheme="majorBidi" w:cstheme="majorBidi"/>
          <w:sz w:val="28"/>
          <w:cs/>
        </w:rPr>
        <w:t>) ซึ่งเป็นบริษัทย่อย ได้ยื่นฟ้องดำเนินคดีในข้อหาหรือฐานความผิด ผิดสัญญาเรียกค่าเสียหาย กับ กลุ่มบุคคลภายนอก (</w:t>
      </w:r>
      <w:r w:rsidRPr="00B94192">
        <w:rPr>
          <w:rFonts w:asciiTheme="majorBidi" w:hAnsiTheme="majorBidi" w:cstheme="majorBidi"/>
          <w:sz w:val="28"/>
        </w:rPr>
        <w:t>“</w:t>
      </w:r>
      <w:r w:rsidRPr="00B94192">
        <w:rPr>
          <w:rFonts w:asciiTheme="majorBidi" w:hAnsiTheme="majorBidi" w:cstheme="majorBidi"/>
          <w:sz w:val="28"/>
          <w:cs/>
        </w:rPr>
        <w:t>จำเลย</w:t>
      </w:r>
      <w:r w:rsidRPr="00B94192">
        <w:rPr>
          <w:rFonts w:asciiTheme="majorBidi" w:hAnsiTheme="majorBidi" w:cstheme="majorBidi"/>
          <w:sz w:val="28"/>
        </w:rPr>
        <w:t>”)</w:t>
      </w:r>
      <w:r w:rsidRPr="00B94192">
        <w:rPr>
          <w:rFonts w:asciiTheme="majorBidi" w:hAnsiTheme="majorBidi" w:cstheme="majorBidi"/>
          <w:sz w:val="28"/>
          <w:cs/>
        </w:rPr>
        <w:t xml:space="preserve"> โดยฟ้องเรียกเงินคืนจากจำเลย </w:t>
      </w:r>
      <w:r w:rsidR="0073155F">
        <w:rPr>
          <w:rFonts w:asciiTheme="majorBidi" w:hAnsiTheme="majorBidi" w:cstheme="majorBidi"/>
          <w:sz w:val="28"/>
        </w:rPr>
        <w:t xml:space="preserve">     </w:t>
      </w:r>
      <w:r w:rsidRPr="00B94192">
        <w:rPr>
          <w:rFonts w:asciiTheme="majorBidi" w:hAnsiTheme="majorBidi" w:cstheme="majorBidi"/>
          <w:sz w:val="28"/>
          <w:cs/>
        </w:rPr>
        <w:t xml:space="preserve">ทุนทรัพย์ที่ฟ้องจำนวน </w:t>
      </w:r>
      <w:r w:rsidRPr="00B94192">
        <w:rPr>
          <w:rFonts w:asciiTheme="majorBidi" w:hAnsiTheme="majorBidi" w:cstheme="majorBidi"/>
          <w:sz w:val="28"/>
        </w:rPr>
        <w:t>56.93</w:t>
      </w:r>
      <w:r w:rsidRPr="00B94192">
        <w:rPr>
          <w:rFonts w:asciiTheme="majorBidi" w:hAnsiTheme="majorBidi" w:cstheme="majorBidi"/>
          <w:sz w:val="28"/>
          <w:cs/>
        </w:rPr>
        <w:t xml:space="preserve"> ล้านบาท และศาลได้นัด</w:t>
      </w:r>
      <w:r w:rsidRPr="00B94192">
        <w:rPr>
          <w:rFonts w:asciiTheme="majorBidi" w:hAnsiTheme="majorBidi" w:cstheme="majorBidi" w:hint="cs"/>
          <w:sz w:val="28"/>
          <w:cs/>
        </w:rPr>
        <w:t>พิจารณา</w:t>
      </w:r>
      <w:r w:rsidRPr="00B94192">
        <w:rPr>
          <w:rFonts w:asciiTheme="majorBidi" w:hAnsiTheme="majorBidi" w:cstheme="majorBidi"/>
          <w:sz w:val="28"/>
          <w:cs/>
        </w:rPr>
        <w:t xml:space="preserve">ดำเนินคดีในวันที่ </w:t>
      </w:r>
      <w:r w:rsidRPr="00B94192">
        <w:rPr>
          <w:rFonts w:asciiTheme="majorBidi" w:hAnsiTheme="majorBidi" w:cstheme="majorBidi"/>
          <w:sz w:val="28"/>
        </w:rPr>
        <w:t xml:space="preserve">29 </w:t>
      </w:r>
      <w:r w:rsidRPr="00B94192">
        <w:rPr>
          <w:rFonts w:asciiTheme="majorBidi" w:hAnsiTheme="majorBidi" w:cstheme="majorBidi" w:hint="cs"/>
          <w:sz w:val="28"/>
          <w:cs/>
        </w:rPr>
        <w:t xml:space="preserve">ถึงวันที่ </w:t>
      </w:r>
      <w:r w:rsidRPr="00B94192">
        <w:rPr>
          <w:rFonts w:asciiTheme="majorBidi" w:hAnsiTheme="majorBidi" w:cstheme="majorBidi"/>
          <w:sz w:val="28"/>
        </w:rPr>
        <w:t xml:space="preserve">31 </w:t>
      </w:r>
      <w:r w:rsidRPr="00B94192">
        <w:rPr>
          <w:rFonts w:asciiTheme="majorBidi" w:hAnsiTheme="majorBidi" w:cstheme="majorBidi" w:hint="cs"/>
          <w:sz w:val="28"/>
          <w:cs/>
        </w:rPr>
        <w:t>ตุลาคม</w:t>
      </w:r>
      <w:r w:rsidRPr="00B94192">
        <w:rPr>
          <w:rFonts w:asciiTheme="majorBidi" w:hAnsiTheme="majorBidi" w:cstheme="majorBidi"/>
          <w:sz w:val="28"/>
          <w:cs/>
        </w:rPr>
        <w:t xml:space="preserve"> </w:t>
      </w:r>
      <w:r w:rsidRPr="00B94192">
        <w:rPr>
          <w:rFonts w:asciiTheme="majorBidi" w:hAnsiTheme="majorBidi" w:cstheme="majorBidi"/>
          <w:sz w:val="28"/>
        </w:rPr>
        <w:t>2567</w:t>
      </w:r>
    </w:p>
    <w:p w14:paraId="259217E0" w14:textId="6FA6CB50" w:rsidR="00626F14" w:rsidRPr="00B94192" w:rsidRDefault="0073155F" w:rsidP="00626F14">
      <w:pPr>
        <w:spacing w:before="120" w:after="240" w:line="276" w:lineRule="auto"/>
        <w:ind w:left="900" w:right="-29" w:hanging="504"/>
        <w:jc w:val="thaiDistribute"/>
        <w:rPr>
          <w:rFonts w:asciiTheme="majorBidi" w:hAnsiTheme="majorBidi" w:cstheme="majorBidi"/>
          <w:color w:val="FF0000"/>
          <w:sz w:val="28"/>
        </w:rPr>
      </w:pPr>
      <w:r w:rsidRPr="0073155F">
        <w:rPr>
          <w:rFonts w:asciiTheme="majorBidi" w:hAnsiTheme="majorBidi" w:cstheme="majorBidi"/>
          <w:sz w:val="28"/>
        </w:rPr>
        <w:t xml:space="preserve">30.4.4 </w:t>
      </w:r>
      <w:r w:rsidRPr="0073155F">
        <w:rPr>
          <w:rFonts w:asciiTheme="majorBidi" w:hAnsiTheme="majorBidi" w:hint="cs"/>
          <w:sz w:val="28"/>
          <w:cs/>
        </w:rPr>
        <w:t>เมื่อวันที่</w:t>
      </w:r>
      <w:r w:rsidRPr="0073155F">
        <w:rPr>
          <w:rFonts w:asciiTheme="majorBidi" w:hAnsiTheme="majorBidi"/>
          <w:sz w:val="28"/>
          <w:cs/>
        </w:rPr>
        <w:t xml:space="preserve"> </w:t>
      </w:r>
      <w:r w:rsidRPr="0073155F">
        <w:rPr>
          <w:rFonts w:asciiTheme="majorBidi" w:hAnsiTheme="majorBidi" w:cstheme="majorBidi"/>
          <w:sz w:val="28"/>
        </w:rPr>
        <w:t xml:space="preserve">31 </w:t>
      </w:r>
      <w:r w:rsidRPr="0073155F">
        <w:rPr>
          <w:rFonts w:asciiTheme="majorBidi" w:hAnsiTheme="majorBidi" w:hint="cs"/>
          <w:sz w:val="28"/>
          <w:cs/>
        </w:rPr>
        <w:t>พฤษภาคม</w:t>
      </w:r>
      <w:r w:rsidRPr="0073155F">
        <w:rPr>
          <w:rFonts w:asciiTheme="majorBidi" w:hAnsiTheme="majorBidi"/>
          <w:sz w:val="28"/>
          <w:cs/>
        </w:rPr>
        <w:t xml:space="preserve"> </w:t>
      </w:r>
      <w:r w:rsidRPr="0073155F">
        <w:rPr>
          <w:rFonts w:asciiTheme="majorBidi" w:hAnsiTheme="majorBidi" w:cstheme="majorBidi"/>
          <w:sz w:val="28"/>
        </w:rPr>
        <w:t xml:space="preserve">2567 </w:t>
      </w:r>
      <w:r w:rsidRPr="0073155F">
        <w:rPr>
          <w:rFonts w:asciiTheme="majorBidi" w:hAnsiTheme="majorBidi" w:hint="cs"/>
          <w:sz w:val="28"/>
          <w:cs/>
        </w:rPr>
        <w:t>บริษัท</w:t>
      </w:r>
      <w:r w:rsidRPr="0073155F">
        <w:rPr>
          <w:rFonts w:asciiTheme="majorBidi" w:hAnsiTheme="majorBidi"/>
          <w:sz w:val="28"/>
          <w:cs/>
        </w:rPr>
        <w:t xml:space="preserve"> </w:t>
      </w:r>
      <w:r w:rsidRPr="0073155F">
        <w:rPr>
          <w:rFonts w:asciiTheme="majorBidi" w:hAnsiTheme="majorBidi" w:hint="cs"/>
          <w:sz w:val="28"/>
          <w:cs/>
        </w:rPr>
        <w:t>กรุงไทย</w:t>
      </w:r>
      <w:r w:rsidRPr="0073155F">
        <w:rPr>
          <w:rFonts w:asciiTheme="majorBidi" w:hAnsiTheme="majorBidi"/>
          <w:sz w:val="28"/>
          <w:cs/>
        </w:rPr>
        <w:t xml:space="preserve"> </w:t>
      </w:r>
      <w:r w:rsidRPr="0073155F">
        <w:rPr>
          <w:rFonts w:asciiTheme="majorBidi" w:hAnsiTheme="majorBidi" w:hint="cs"/>
          <w:sz w:val="28"/>
          <w:cs/>
        </w:rPr>
        <w:t>แลนด์</w:t>
      </w:r>
      <w:r w:rsidR="003F1A89">
        <w:rPr>
          <w:rFonts w:asciiTheme="majorBidi" w:hAnsiTheme="majorBidi" w:hint="cs"/>
          <w:sz w:val="28"/>
          <w:cs/>
        </w:rPr>
        <w:t xml:space="preserve"> </w:t>
      </w:r>
      <w:r w:rsidRPr="0073155F">
        <w:rPr>
          <w:rFonts w:asciiTheme="majorBidi" w:hAnsiTheme="majorBidi" w:hint="cs"/>
          <w:sz w:val="28"/>
          <w:cs/>
        </w:rPr>
        <w:t>ดีวีลอปเม้นท์</w:t>
      </w:r>
      <w:r w:rsidRPr="0073155F">
        <w:rPr>
          <w:rFonts w:asciiTheme="majorBidi" w:hAnsiTheme="majorBidi"/>
          <w:sz w:val="28"/>
          <w:cs/>
        </w:rPr>
        <w:t xml:space="preserve"> </w:t>
      </w:r>
      <w:r w:rsidRPr="0073155F">
        <w:rPr>
          <w:rFonts w:asciiTheme="majorBidi" w:hAnsiTheme="majorBidi" w:hint="cs"/>
          <w:sz w:val="28"/>
          <w:cs/>
        </w:rPr>
        <w:t>จำกัด</w:t>
      </w:r>
      <w:r w:rsidRPr="0073155F">
        <w:rPr>
          <w:rFonts w:asciiTheme="majorBidi" w:hAnsiTheme="majorBidi"/>
          <w:sz w:val="28"/>
          <w:cs/>
        </w:rPr>
        <w:t xml:space="preserve"> (</w:t>
      </w:r>
      <w:r w:rsidRPr="0073155F">
        <w:rPr>
          <w:rFonts w:asciiTheme="majorBidi" w:hAnsiTheme="majorBidi" w:hint="eastAsia"/>
          <w:sz w:val="28"/>
          <w:cs/>
        </w:rPr>
        <w:t>“</w:t>
      </w:r>
      <w:r w:rsidRPr="0073155F">
        <w:rPr>
          <w:rFonts w:asciiTheme="majorBidi" w:hAnsiTheme="majorBidi" w:hint="cs"/>
          <w:sz w:val="28"/>
          <w:cs/>
        </w:rPr>
        <w:t>จำเลย</w:t>
      </w:r>
      <w:r w:rsidRPr="0073155F">
        <w:rPr>
          <w:rFonts w:asciiTheme="majorBidi" w:hAnsiTheme="majorBidi" w:hint="eastAsia"/>
          <w:sz w:val="28"/>
          <w:cs/>
        </w:rPr>
        <w:t>”</w:t>
      </w:r>
      <w:r w:rsidRPr="0073155F">
        <w:rPr>
          <w:rFonts w:asciiTheme="majorBidi" w:hAnsiTheme="majorBidi"/>
          <w:sz w:val="28"/>
          <w:cs/>
        </w:rPr>
        <w:t xml:space="preserve">) </w:t>
      </w:r>
      <w:r w:rsidRPr="0073155F">
        <w:rPr>
          <w:rFonts w:asciiTheme="majorBidi" w:hAnsiTheme="majorBidi" w:hint="cs"/>
          <w:sz w:val="28"/>
          <w:cs/>
        </w:rPr>
        <w:t>ซึ่งเป็นบริษัทร่วม</w:t>
      </w:r>
      <w:r w:rsidRPr="0073155F">
        <w:rPr>
          <w:rFonts w:asciiTheme="majorBidi" w:hAnsiTheme="majorBidi"/>
          <w:sz w:val="28"/>
          <w:cs/>
        </w:rPr>
        <w:t xml:space="preserve"> </w:t>
      </w:r>
      <w:r w:rsidRPr="0073155F">
        <w:rPr>
          <w:rFonts w:asciiTheme="majorBidi" w:hAnsiTheme="majorBidi" w:hint="cs"/>
          <w:sz w:val="28"/>
          <w:cs/>
        </w:rPr>
        <w:t>ได้ถูกฟ้องดำเนินคดีในข้อหาหรือฐานความผิด</w:t>
      </w:r>
      <w:r w:rsidRPr="0073155F">
        <w:rPr>
          <w:rFonts w:asciiTheme="majorBidi" w:hAnsiTheme="majorBidi"/>
          <w:sz w:val="28"/>
          <w:cs/>
        </w:rPr>
        <w:t xml:space="preserve"> </w:t>
      </w:r>
      <w:r w:rsidRPr="0073155F">
        <w:rPr>
          <w:rFonts w:asciiTheme="majorBidi" w:hAnsiTheme="majorBidi" w:hint="cs"/>
          <w:sz w:val="28"/>
          <w:cs/>
        </w:rPr>
        <w:t>ผิดสัญญา</w:t>
      </w:r>
      <w:r w:rsidRPr="0073155F">
        <w:rPr>
          <w:rFonts w:asciiTheme="majorBidi" w:hAnsiTheme="majorBidi"/>
          <w:sz w:val="28"/>
          <w:cs/>
        </w:rPr>
        <w:t xml:space="preserve"> </w:t>
      </w:r>
      <w:r w:rsidRPr="0073155F">
        <w:rPr>
          <w:rFonts w:asciiTheme="majorBidi" w:hAnsiTheme="majorBidi" w:hint="cs"/>
          <w:sz w:val="28"/>
          <w:cs/>
        </w:rPr>
        <w:t>สัญญาค้ำประกัน</w:t>
      </w:r>
      <w:r w:rsidRPr="0073155F">
        <w:rPr>
          <w:rFonts w:asciiTheme="majorBidi" w:hAnsiTheme="majorBidi"/>
          <w:sz w:val="28"/>
          <w:cs/>
        </w:rPr>
        <w:t xml:space="preserve"> </w:t>
      </w:r>
      <w:r w:rsidRPr="0073155F">
        <w:rPr>
          <w:rFonts w:asciiTheme="majorBidi" w:hAnsiTheme="majorBidi" w:hint="cs"/>
          <w:sz w:val="28"/>
          <w:cs/>
        </w:rPr>
        <w:t>บังคับจำนำ</w:t>
      </w:r>
      <w:r w:rsidRPr="0073155F">
        <w:rPr>
          <w:rFonts w:asciiTheme="majorBidi" w:hAnsiTheme="majorBidi"/>
          <w:sz w:val="28"/>
          <w:cs/>
        </w:rPr>
        <w:t xml:space="preserve"> </w:t>
      </w:r>
      <w:r w:rsidRPr="0073155F">
        <w:rPr>
          <w:rFonts w:asciiTheme="majorBidi" w:hAnsiTheme="majorBidi" w:hint="cs"/>
          <w:sz w:val="28"/>
          <w:cs/>
        </w:rPr>
        <w:t>และบังคับจำนอง</w:t>
      </w:r>
      <w:r w:rsidRPr="0073155F">
        <w:rPr>
          <w:rFonts w:asciiTheme="majorBidi" w:hAnsiTheme="majorBidi"/>
          <w:sz w:val="28"/>
          <w:cs/>
        </w:rPr>
        <w:t xml:space="preserve"> </w:t>
      </w:r>
      <w:r w:rsidRPr="0073155F">
        <w:rPr>
          <w:rFonts w:asciiTheme="majorBidi" w:hAnsiTheme="majorBidi" w:hint="cs"/>
          <w:sz w:val="28"/>
          <w:cs/>
        </w:rPr>
        <w:t>กับ</w:t>
      </w:r>
      <w:r w:rsidR="002533A1">
        <w:rPr>
          <w:rFonts w:asciiTheme="majorBidi" w:hAnsiTheme="majorBidi" w:hint="cs"/>
          <w:sz w:val="28"/>
          <w:cs/>
        </w:rPr>
        <w:t>สถาบันทางการเงิน</w:t>
      </w:r>
      <w:r w:rsidR="00197247">
        <w:rPr>
          <w:rFonts w:asciiTheme="majorBidi" w:hAnsiTheme="majorBidi" w:hint="cs"/>
          <w:sz w:val="28"/>
          <w:cs/>
        </w:rPr>
        <w:t>ในประเทศ</w:t>
      </w:r>
      <w:r w:rsidR="002D349E">
        <w:rPr>
          <w:rFonts w:asciiTheme="majorBidi" w:hAnsiTheme="majorBidi" w:hint="cs"/>
          <w:sz w:val="28"/>
          <w:cs/>
        </w:rPr>
        <w:t>ไทย</w:t>
      </w:r>
      <w:r w:rsidR="002533A1">
        <w:rPr>
          <w:rFonts w:asciiTheme="majorBidi" w:hAnsiTheme="majorBidi" w:hint="cs"/>
          <w:sz w:val="28"/>
          <w:cs/>
        </w:rPr>
        <w:t>แห่งหนึ่ง</w:t>
      </w:r>
      <w:r w:rsidRPr="0073155F">
        <w:rPr>
          <w:rFonts w:asciiTheme="majorBidi" w:hAnsiTheme="majorBidi"/>
          <w:sz w:val="28"/>
          <w:cs/>
        </w:rPr>
        <w:t xml:space="preserve"> (</w:t>
      </w:r>
      <w:r w:rsidRPr="0073155F">
        <w:rPr>
          <w:rFonts w:asciiTheme="majorBidi" w:hAnsiTheme="majorBidi" w:hint="eastAsia"/>
          <w:sz w:val="28"/>
          <w:cs/>
        </w:rPr>
        <w:t>“</w:t>
      </w:r>
      <w:r w:rsidRPr="0073155F">
        <w:rPr>
          <w:rFonts w:asciiTheme="majorBidi" w:hAnsiTheme="majorBidi" w:hint="cs"/>
          <w:sz w:val="28"/>
          <w:cs/>
        </w:rPr>
        <w:t>โจทก์</w:t>
      </w:r>
      <w:r w:rsidRPr="0073155F">
        <w:rPr>
          <w:rFonts w:asciiTheme="majorBidi" w:hAnsiTheme="majorBidi" w:hint="eastAsia"/>
          <w:sz w:val="28"/>
          <w:cs/>
        </w:rPr>
        <w:t>”</w:t>
      </w:r>
      <w:r w:rsidRPr="0073155F">
        <w:rPr>
          <w:rFonts w:asciiTheme="majorBidi" w:hAnsiTheme="majorBidi"/>
          <w:sz w:val="28"/>
          <w:cs/>
        </w:rPr>
        <w:t xml:space="preserve">) </w:t>
      </w:r>
      <w:r w:rsidRPr="0073155F">
        <w:rPr>
          <w:rFonts w:asciiTheme="majorBidi" w:hAnsiTheme="majorBidi" w:hint="cs"/>
          <w:sz w:val="28"/>
          <w:cs/>
        </w:rPr>
        <w:t>จำนวนทุนทรัพย์</w:t>
      </w:r>
      <w:r w:rsidR="000C2CEB">
        <w:rPr>
          <w:rFonts w:asciiTheme="majorBidi" w:hAnsiTheme="majorBidi" w:hint="cs"/>
          <w:sz w:val="28"/>
          <w:cs/>
        </w:rPr>
        <w:t>ที่ฟ้องจำนวน</w:t>
      </w:r>
      <w:r w:rsidRPr="0073155F">
        <w:rPr>
          <w:rFonts w:asciiTheme="majorBidi" w:hAnsiTheme="majorBidi"/>
          <w:sz w:val="28"/>
          <w:cs/>
        </w:rPr>
        <w:t xml:space="preserve"> </w:t>
      </w:r>
      <w:r w:rsidRPr="0073155F">
        <w:rPr>
          <w:rFonts w:asciiTheme="majorBidi" w:hAnsiTheme="majorBidi" w:cstheme="majorBidi"/>
          <w:sz w:val="28"/>
        </w:rPr>
        <w:t xml:space="preserve">679.74 </w:t>
      </w:r>
      <w:r w:rsidRPr="0073155F">
        <w:rPr>
          <w:rFonts w:asciiTheme="majorBidi" w:hAnsiTheme="majorBidi" w:hint="cs"/>
          <w:sz w:val="28"/>
          <w:cs/>
        </w:rPr>
        <w:t>ล้านบาท</w:t>
      </w:r>
      <w:r w:rsidRPr="0073155F">
        <w:rPr>
          <w:rFonts w:asciiTheme="majorBidi" w:hAnsiTheme="majorBidi"/>
          <w:sz w:val="28"/>
          <w:cs/>
        </w:rPr>
        <w:t xml:space="preserve"> </w:t>
      </w:r>
      <w:r w:rsidRPr="0073155F">
        <w:rPr>
          <w:rFonts w:asciiTheme="majorBidi" w:hAnsiTheme="majorBidi" w:hint="cs"/>
          <w:sz w:val="28"/>
          <w:cs/>
        </w:rPr>
        <w:t>และศาลได้</w:t>
      </w:r>
      <w:r w:rsidR="00215081">
        <w:rPr>
          <w:rFonts w:asciiTheme="majorBidi" w:hAnsiTheme="majorBidi" w:hint="cs"/>
          <w:sz w:val="28"/>
          <w:cs/>
        </w:rPr>
        <w:t>พิจารณาให้ทั้ง</w:t>
      </w:r>
      <w:r w:rsidR="006E4DBC">
        <w:rPr>
          <w:rFonts w:asciiTheme="majorBidi" w:hAnsiTheme="majorBidi" w:hint="cs"/>
          <w:sz w:val="28"/>
          <w:cs/>
        </w:rPr>
        <w:t>สองฝ่ายดำเนินการไกล่เกลี่ยคดีความ โดยทั้งสองฝ่ายกำหนด</w:t>
      </w:r>
      <w:r w:rsidR="00E538F3">
        <w:rPr>
          <w:rFonts w:asciiTheme="majorBidi" w:hAnsiTheme="majorBidi" w:hint="cs"/>
          <w:sz w:val="28"/>
          <w:cs/>
        </w:rPr>
        <w:t>นัด</w:t>
      </w:r>
      <w:r w:rsidR="00AF23EF">
        <w:rPr>
          <w:rFonts w:asciiTheme="majorBidi" w:hAnsiTheme="majorBidi" w:hint="cs"/>
          <w:sz w:val="28"/>
          <w:cs/>
        </w:rPr>
        <w:t>ไกล่เกลี่ย</w:t>
      </w:r>
      <w:r w:rsidR="001E0488">
        <w:rPr>
          <w:rFonts w:asciiTheme="majorBidi" w:hAnsiTheme="majorBidi" w:hint="cs"/>
          <w:sz w:val="28"/>
          <w:cs/>
        </w:rPr>
        <w:t xml:space="preserve">ภายในเดือนกันยายน </w:t>
      </w:r>
      <w:r w:rsidR="001E0488">
        <w:rPr>
          <w:rFonts w:asciiTheme="majorBidi" w:hAnsiTheme="majorBidi"/>
          <w:sz w:val="28"/>
        </w:rPr>
        <w:t>2567</w:t>
      </w:r>
    </w:p>
    <w:p w14:paraId="79CD16E5" w14:textId="77777777" w:rsidR="00F54F76" w:rsidRDefault="00F54F76" w:rsidP="00C71773">
      <w:pPr>
        <w:spacing w:before="240"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4D91B68" w14:textId="77777777" w:rsidR="00F54F76" w:rsidRDefault="00F54F76" w:rsidP="00C71773">
      <w:pPr>
        <w:spacing w:before="240"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D04214B" w14:textId="77777777" w:rsidR="00F54F76" w:rsidRDefault="00F54F76" w:rsidP="00C71773">
      <w:pPr>
        <w:spacing w:before="240"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B1FF2CB" w14:textId="77777777" w:rsidR="00F54F76" w:rsidRDefault="00F54F76" w:rsidP="00C71773">
      <w:pPr>
        <w:spacing w:before="240"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3BEEE59" w14:textId="4373883C" w:rsidR="00265CE7" w:rsidRDefault="00265C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576C4346" w14:textId="3BDE2762" w:rsidR="00F53166" w:rsidRPr="0033328B" w:rsidRDefault="008C22F8" w:rsidP="00C71773">
      <w:pPr>
        <w:spacing w:before="240" w:after="120"/>
        <w:ind w:left="360" w:right="-29" w:hanging="360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>30</w:t>
      </w:r>
      <w:r w:rsidR="009E4C64" w:rsidRPr="0033328B">
        <w:rPr>
          <w:rFonts w:asciiTheme="majorBidi" w:hAnsiTheme="majorBidi" w:cstheme="majorBidi"/>
          <w:b/>
          <w:bCs/>
          <w:sz w:val="28"/>
          <w:cs/>
        </w:rPr>
        <w:t>.</w:t>
      </w:r>
      <w:r w:rsidR="008E3BE0">
        <w:rPr>
          <w:rFonts w:asciiTheme="majorBidi" w:hAnsiTheme="majorBidi" w:cstheme="majorBidi"/>
          <w:b/>
          <w:bCs/>
          <w:sz w:val="28"/>
        </w:rPr>
        <w:t>5</w:t>
      </w:r>
      <w:r w:rsidR="00CB4A6E" w:rsidRPr="0033328B">
        <w:rPr>
          <w:rFonts w:asciiTheme="majorBidi" w:hAnsiTheme="majorBidi" w:cstheme="majorBidi"/>
          <w:b/>
          <w:bCs/>
          <w:sz w:val="28"/>
        </w:rPr>
        <w:tab/>
      </w:r>
      <w:r w:rsidR="009E4C64" w:rsidRPr="0033328B">
        <w:rPr>
          <w:rFonts w:asciiTheme="majorBidi" w:hAnsiTheme="majorBidi" w:cstheme="majorBidi"/>
          <w:b/>
          <w:bCs/>
          <w:sz w:val="28"/>
          <w:cs/>
        </w:rPr>
        <w:t>ภาระผูกพันอื่น</w:t>
      </w:r>
    </w:p>
    <w:p w14:paraId="6A92008C" w14:textId="0E10BE82" w:rsidR="00C2047C" w:rsidRDefault="008C22F8" w:rsidP="00E357AA">
      <w:pPr>
        <w:spacing w:after="240"/>
        <w:ind w:left="900" w:hanging="540"/>
        <w:jc w:val="thaiDistribute"/>
        <w:rPr>
          <w:rFonts w:ascii="Angsana New" w:hAnsi="Angsana New"/>
          <w:sz w:val="28"/>
        </w:rPr>
      </w:pPr>
      <w:bookmarkStart w:id="8" w:name="_Hlk95491130"/>
      <w:r>
        <w:rPr>
          <w:rFonts w:ascii="Angsana New" w:hAnsi="Angsana New"/>
          <w:sz w:val="28"/>
        </w:rPr>
        <w:t>30</w:t>
      </w:r>
      <w:r w:rsidR="00A00055">
        <w:rPr>
          <w:rFonts w:ascii="Angsana New" w:hAnsi="Angsana New"/>
          <w:sz w:val="28"/>
        </w:rPr>
        <w:t>.</w:t>
      </w:r>
      <w:r w:rsidR="008E3BE0">
        <w:rPr>
          <w:rFonts w:ascii="Angsana New" w:hAnsi="Angsana New"/>
          <w:sz w:val="28"/>
        </w:rPr>
        <w:t>5</w:t>
      </w:r>
      <w:r w:rsidR="00A00055">
        <w:rPr>
          <w:rFonts w:ascii="Angsana New" w:hAnsi="Angsana New"/>
          <w:sz w:val="28"/>
        </w:rPr>
        <w:t>.1</w:t>
      </w:r>
      <w:r w:rsidR="00A00055" w:rsidRPr="004517A7">
        <w:rPr>
          <w:rFonts w:ascii="Angsana New" w:hAnsi="Angsana New" w:hint="cs"/>
          <w:sz w:val="28"/>
        </w:rPr>
        <w:tab/>
      </w:r>
      <w:r w:rsidR="00323D32" w:rsidRPr="004154F6">
        <w:rPr>
          <w:rFonts w:ascii="Angsana New" w:hAnsi="Angsana New" w:hint="cs"/>
          <w:sz w:val="28"/>
          <w:cs/>
        </w:rPr>
        <w:t xml:space="preserve">เมื่อวันที่ </w:t>
      </w:r>
      <w:r w:rsidR="00323D32" w:rsidRPr="004154F6">
        <w:rPr>
          <w:rFonts w:ascii="Angsana New" w:hAnsi="Angsana New" w:hint="cs"/>
          <w:sz w:val="28"/>
        </w:rPr>
        <w:t>1</w:t>
      </w:r>
      <w:r w:rsidR="00323D32" w:rsidRPr="004154F6">
        <w:rPr>
          <w:rFonts w:ascii="Angsana New" w:hAnsi="Angsana New" w:hint="cs"/>
          <w:sz w:val="28"/>
          <w:cs/>
        </w:rPr>
        <w:t xml:space="preserve"> </w:t>
      </w:r>
      <w:r w:rsidR="00323D32">
        <w:rPr>
          <w:rFonts w:ascii="Angsana New" w:hAnsi="Angsana New" w:hint="cs"/>
          <w:sz w:val="28"/>
          <w:cs/>
        </w:rPr>
        <w:t>เมษายน</w:t>
      </w:r>
      <w:r w:rsidR="00323D32" w:rsidRPr="004154F6">
        <w:rPr>
          <w:rFonts w:ascii="Angsana New" w:hAnsi="Angsana New" w:hint="cs"/>
          <w:sz w:val="28"/>
        </w:rPr>
        <w:t xml:space="preserve"> 25</w:t>
      </w:r>
      <w:r w:rsidR="00323D32">
        <w:rPr>
          <w:rFonts w:ascii="Angsana New" w:hAnsi="Angsana New"/>
          <w:sz w:val="28"/>
        </w:rPr>
        <w:t>66</w:t>
      </w:r>
      <w:r w:rsidR="00323D32" w:rsidRPr="004154F6">
        <w:rPr>
          <w:rFonts w:ascii="Angsana New" w:hAnsi="Angsana New" w:hint="cs"/>
          <w:sz w:val="28"/>
          <w:cs/>
        </w:rPr>
        <w:t xml:space="preserve"> บริษัท พระแสงกรีน พาวเวอร์ จำกัด ซึ่งเป็นบริษัทย่อย ได้ลงนามในสัญญาว่าจ้างควบคุมและบำรุงรักษาระบบผลิตไฟฟ้าจากก๊าซชีวภาพกับบริษัทที่เกี่ยวข้องกันแห่งหนึ่ง เพื่อบำรุงรักษาระบบผลิตก๊าซ อุปกรณ์นำก๊าซไปใช้ประโยชน์ เครื่องกำเนิดไฟฟ้า รวมทั้งจัดหาบุคลากรควบคุมและดูแลระบบผลิตไฟฟ้าจาก</w:t>
      </w:r>
      <w:r w:rsidR="00323D32" w:rsidRPr="004154F6">
        <w:rPr>
          <w:rFonts w:ascii="Angsana New" w:hAnsi="Angsana New"/>
          <w:sz w:val="28"/>
        </w:rPr>
        <w:t xml:space="preserve">   </w:t>
      </w:r>
      <w:r w:rsidR="00323D32" w:rsidRPr="004154F6">
        <w:rPr>
          <w:rFonts w:ascii="Angsana New" w:hAnsi="Angsana New" w:hint="cs"/>
          <w:sz w:val="28"/>
          <w:cs/>
        </w:rPr>
        <w:t xml:space="preserve">ก๊าซชีวภาพ โดยมีค่าใช้จ่ายทั้งสิ้น </w:t>
      </w:r>
      <w:r w:rsidR="00323D32">
        <w:rPr>
          <w:rFonts w:ascii="Angsana New" w:hAnsi="Angsana New"/>
          <w:sz w:val="28"/>
        </w:rPr>
        <w:t>9</w:t>
      </w:r>
      <w:r w:rsidR="00323D32" w:rsidRPr="004154F6">
        <w:rPr>
          <w:rFonts w:ascii="Angsana New" w:hAnsi="Angsana New" w:hint="cs"/>
          <w:sz w:val="28"/>
          <w:cs/>
        </w:rPr>
        <w:t xml:space="preserve"> ล้านบาท ภายใต้เงื่อนไขของสัญญาดังกล่าว บริษัทย่อยมีภาระผูกพันที่ต้องจ่ายค่าจ้างควบคุมและบำรุงรักษาเป็นรายเดือน ตามอัตราที่ระบุในสัญญา สัญญาดังกล่าวมีผลบังคับใช้ตั้งแต่</w:t>
      </w:r>
      <w:r w:rsidR="00323D32" w:rsidRPr="004154F6">
        <w:rPr>
          <w:rFonts w:ascii="Angsana New" w:hAnsi="Angsana New"/>
          <w:sz w:val="28"/>
        </w:rPr>
        <w:t xml:space="preserve">      </w:t>
      </w:r>
      <w:r w:rsidR="00323D32" w:rsidRPr="004154F6">
        <w:rPr>
          <w:rFonts w:ascii="Angsana New" w:hAnsi="Angsana New" w:hint="cs"/>
          <w:sz w:val="28"/>
          <w:cs/>
        </w:rPr>
        <w:t xml:space="preserve">วันที่ </w:t>
      </w:r>
      <w:r w:rsidR="00323D32" w:rsidRPr="004154F6">
        <w:rPr>
          <w:rFonts w:ascii="Angsana New" w:hAnsi="Angsana New" w:hint="cs"/>
          <w:sz w:val="28"/>
        </w:rPr>
        <w:t>1</w:t>
      </w:r>
      <w:r w:rsidR="00323D32" w:rsidRPr="004154F6">
        <w:rPr>
          <w:rFonts w:ascii="Angsana New" w:hAnsi="Angsana New" w:hint="cs"/>
          <w:sz w:val="28"/>
          <w:cs/>
        </w:rPr>
        <w:t xml:space="preserve"> </w:t>
      </w:r>
      <w:r w:rsidR="00323D32">
        <w:rPr>
          <w:rFonts w:ascii="Angsana New" w:hAnsi="Angsana New" w:hint="cs"/>
          <w:sz w:val="28"/>
          <w:cs/>
        </w:rPr>
        <w:t>เมษายน</w:t>
      </w:r>
      <w:r w:rsidR="00323D32" w:rsidRPr="004154F6">
        <w:rPr>
          <w:rFonts w:ascii="Angsana New" w:hAnsi="Angsana New" w:hint="cs"/>
          <w:sz w:val="28"/>
          <w:cs/>
        </w:rPr>
        <w:t xml:space="preserve"> </w:t>
      </w:r>
      <w:r w:rsidR="00323D32" w:rsidRPr="004154F6">
        <w:rPr>
          <w:rFonts w:ascii="Angsana New" w:hAnsi="Angsana New" w:hint="cs"/>
          <w:sz w:val="28"/>
        </w:rPr>
        <w:t>25</w:t>
      </w:r>
      <w:r w:rsidR="00323D32">
        <w:rPr>
          <w:rFonts w:ascii="Angsana New" w:hAnsi="Angsana New"/>
          <w:sz w:val="28"/>
        </w:rPr>
        <w:t>66</w:t>
      </w:r>
      <w:r w:rsidR="00323D32" w:rsidRPr="004154F6">
        <w:rPr>
          <w:rFonts w:ascii="Angsana New" w:hAnsi="Angsana New" w:hint="cs"/>
          <w:sz w:val="28"/>
          <w:cs/>
        </w:rPr>
        <w:t xml:space="preserve"> สิ้นสุดวันที่ </w:t>
      </w:r>
      <w:r w:rsidR="00323D32" w:rsidRPr="004154F6">
        <w:rPr>
          <w:rFonts w:ascii="Angsana New" w:hAnsi="Angsana New" w:hint="cs"/>
          <w:sz w:val="28"/>
        </w:rPr>
        <w:t>31</w:t>
      </w:r>
      <w:r w:rsidR="00323D32" w:rsidRPr="004154F6">
        <w:rPr>
          <w:rFonts w:ascii="Angsana New" w:hAnsi="Angsana New" w:hint="cs"/>
          <w:sz w:val="28"/>
          <w:cs/>
        </w:rPr>
        <w:t xml:space="preserve"> </w:t>
      </w:r>
      <w:r w:rsidR="00323D32">
        <w:rPr>
          <w:rFonts w:ascii="Angsana New" w:hAnsi="Angsana New" w:hint="cs"/>
          <w:sz w:val="28"/>
          <w:cs/>
        </w:rPr>
        <w:t>มีนาคม</w:t>
      </w:r>
      <w:r w:rsidR="00323D32" w:rsidRPr="004154F6">
        <w:rPr>
          <w:rFonts w:ascii="Angsana New" w:hAnsi="Angsana New" w:hint="cs"/>
          <w:sz w:val="28"/>
          <w:cs/>
        </w:rPr>
        <w:t xml:space="preserve"> </w:t>
      </w:r>
      <w:r w:rsidR="00323D32" w:rsidRPr="004154F6">
        <w:rPr>
          <w:rFonts w:ascii="Angsana New" w:hAnsi="Angsana New" w:hint="cs"/>
          <w:sz w:val="28"/>
        </w:rPr>
        <w:t>256</w:t>
      </w:r>
      <w:r w:rsidR="00323D32">
        <w:rPr>
          <w:rFonts w:ascii="Angsana New" w:hAnsi="Angsana New"/>
          <w:sz w:val="28"/>
        </w:rPr>
        <w:t>8</w:t>
      </w:r>
      <w:r w:rsidR="00323D32" w:rsidRPr="004154F6">
        <w:rPr>
          <w:rFonts w:ascii="Angsana New" w:hAnsi="Angsana New" w:hint="cs"/>
          <w:sz w:val="28"/>
          <w:cs/>
        </w:rPr>
        <w:t xml:space="preserve"> และสามารถต่อสัญญาได้ตามระยะเวลาของสัญญาขายไฟฟ้าโดยจะทำการตกลงค่าจ้างใหม่ในทุก ๆ รอบ </w:t>
      </w:r>
      <w:r w:rsidR="00323D32">
        <w:rPr>
          <w:rFonts w:ascii="Angsana New" w:hAnsi="Angsana New"/>
          <w:sz w:val="28"/>
        </w:rPr>
        <w:t>2</w:t>
      </w:r>
      <w:r w:rsidR="00323D32" w:rsidRPr="004154F6">
        <w:rPr>
          <w:rFonts w:ascii="Angsana New" w:hAnsi="Angsana New" w:hint="cs"/>
          <w:sz w:val="28"/>
          <w:cs/>
        </w:rPr>
        <w:t xml:space="preserve"> ปี</w:t>
      </w:r>
    </w:p>
    <w:p w14:paraId="0E01033C" w14:textId="34AA8FB6" w:rsidR="001B0EC8" w:rsidRDefault="004E4D80" w:rsidP="007E0E92">
      <w:pPr>
        <w:spacing w:after="240"/>
        <w:ind w:left="900" w:hanging="54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ab/>
      </w:r>
      <w:r w:rsidR="00657C42" w:rsidRPr="004154F6">
        <w:rPr>
          <w:rFonts w:ascii="Angsana New" w:hAnsi="Angsana New" w:hint="cs"/>
          <w:sz w:val="28"/>
          <w:cs/>
        </w:rPr>
        <w:t>จำนวนเงินขั้นต่ำที่บริษัทย่อยดังกล่าวต้องจ่ายในอนาคตทั้งสิ้นภายใต้สัญญาบริการ</w:t>
      </w:r>
      <w:r w:rsidR="00657C42" w:rsidRPr="004154F6">
        <w:rPr>
          <w:rFonts w:ascii="Angsana New" w:hAnsi="Angsana New"/>
          <w:sz w:val="28"/>
          <w:cs/>
        </w:rPr>
        <w:t xml:space="preserve"> </w:t>
      </w:r>
      <w:r w:rsidR="00657C42" w:rsidRPr="004154F6">
        <w:rPr>
          <w:rFonts w:ascii="Angsana New" w:hAnsi="Angsana New" w:hint="cs"/>
          <w:sz w:val="28"/>
          <w:cs/>
        </w:rPr>
        <w:t>มีรายละเอียดดังนี้</w:t>
      </w:r>
    </w:p>
    <w:tbl>
      <w:tblPr>
        <w:tblW w:w="864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5850"/>
        <w:gridCol w:w="1260"/>
        <w:gridCol w:w="270"/>
        <w:gridCol w:w="1260"/>
      </w:tblGrid>
      <w:tr w:rsidR="00577A9E" w:rsidRPr="00301815" w14:paraId="013D8AA8" w14:textId="77777777" w:rsidTr="0036427E">
        <w:trPr>
          <w:trHeight w:val="409"/>
        </w:trPr>
        <w:tc>
          <w:tcPr>
            <w:tcW w:w="8640" w:type="dxa"/>
            <w:gridSpan w:val="4"/>
            <w:vAlign w:val="bottom"/>
          </w:tcPr>
          <w:p w14:paraId="0741C55F" w14:textId="77777777" w:rsidR="00577A9E" w:rsidRPr="005D5559" w:rsidRDefault="00577A9E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/>
                <w:sz w:val="28"/>
              </w:rPr>
              <w:t>(</w:t>
            </w:r>
            <w:r w:rsidRPr="005D555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5D555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D5559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1860F8" w:rsidRPr="00301815" w14:paraId="039393B0" w14:textId="77777777" w:rsidTr="0036427E">
        <w:trPr>
          <w:trHeight w:val="409"/>
        </w:trPr>
        <w:tc>
          <w:tcPr>
            <w:tcW w:w="5850" w:type="dxa"/>
            <w:vAlign w:val="bottom"/>
          </w:tcPr>
          <w:p w14:paraId="30FD0AE6" w14:textId="77777777" w:rsidR="001860F8" w:rsidRPr="00301815" w:rsidRDefault="001860F8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  <w:vAlign w:val="bottom"/>
          </w:tcPr>
          <w:p w14:paraId="4833BAD7" w14:textId="2DB56061" w:rsidR="001860F8" w:rsidRPr="005D5559" w:rsidRDefault="001860F8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</w:tr>
      <w:tr w:rsidR="001860F8" w:rsidRPr="00301815" w14:paraId="00233873" w14:textId="77777777" w:rsidTr="0036427E">
        <w:trPr>
          <w:trHeight w:val="409"/>
        </w:trPr>
        <w:tc>
          <w:tcPr>
            <w:tcW w:w="5850" w:type="dxa"/>
            <w:vAlign w:val="bottom"/>
          </w:tcPr>
          <w:p w14:paraId="2654C570" w14:textId="77777777" w:rsidR="001860F8" w:rsidRPr="00301815" w:rsidRDefault="001860F8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E454E53" w14:textId="77777777" w:rsidR="001860F8" w:rsidRPr="005D5559" w:rsidRDefault="001860F8" w:rsidP="001860F8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 w:rsidRPr="005D5559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  <w:p w14:paraId="1D2728E4" w14:textId="03DA9D4C" w:rsidR="001860F8" w:rsidRPr="005D5559" w:rsidRDefault="001860F8" w:rsidP="001860F8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5D5559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</w:tcPr>
          <w:p w14:paraId="02586615" w14:textId="77777777" w:rsidR="001860F8" w:rsidRPr="005D5559" w:rsidRDefault="001860F8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98252B1" w14:textId="77777777" w:rsidR="001860F8" w:rsidRPr="005D5559" w:rsidRDefault="001860F8" w:rsidP="001860F8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5D555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</w:p>
          <w:p w14:paraId="1450F066" w14:textId="47AB3587" w:rsidR="001860F8" w:rsidRPr="005D5559" w:rsidRDefault="001860F8" w:rsidP="001860F8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577A9E" w:rsidRPr="00301815" w14:paraId="1B3DBD80" w14:textId="77777777" w:rsidTr="0036427E">
        <w:trPr>
          <w:trHeight w:val="395"/>
        </w:trPr>
        <w:tc>
          <w:tcPr>
            <w:tcW w:w="5850" w:type="dxa"/>
          </w:tcPr>
          <w:p w14:paraId="4F9588A6" w14:textId="77777777" w:rsidR="00577A9E" w:rsidRPr="005D5559" w:rsidRDefault="00577A9E">
            <w:pPr>
              <w:ind w:left="50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D5559">
              <w:rPr>
                <w:rFonts w:asciiTheme="majorBidi" w:hAnsiTheme="majorBidi" w:cstheme="majorBidi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A82D9C" w14:textId="77777777" w:rsidR="00577A9E" w:rsidRPr="005D5559" w:rsidRDefault="00577A9E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CEA8353" w14:textId="77777777" w:rsidR="00577A9E" w:rsidRPr="005D5559" w:rsidRDefault="00577A9E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BCF631" w14:textId="77777777" w:rsidR="00577A9E" w:rsidRPr="005D5559" w:rsidRDefault="00577A9E">
            <w:pPr>
              <w:tabs>
                <w:tab w:val="decimal" w:pos="1062"/>
              </w:tabs>
              <w:ind w:right="49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8B4703" w:rsidRPr="00301815" w14:paraId="2B6729F2" w14:textId="77777777" w:rsidTr="0036427E">
        <w:trPr>
          <w:trHeight w:val="409"/>
        </w:trPr>
        <w:tc>
          <w:tcPr>
            <w:tcW w:w="5850" w:type="dxa"/>
          </w:tcPr>
          <w:p w14:paraId="2A9B892E" w14:textId="77777777" w:rsidR="008B4703" w:rsidRPr="005D5559" w:rsidRDefault="008B4703" w:rsidP="008B4703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D55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ภายใน </w:t>
            </w:r>
            <w:r w:rsidRPr="005D5559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5D55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EA6D99" w14:textId="0F112EEE" w:rsidR="008B4703" w:rsidRPr="00987865" w:rsidRDefault="002D4113" w:rsidP="008B470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3,418</w:t>
            </w:r>
          </w:p>
        </w:tc>
        <w:tc>
          <w:tcPr>
            <w:tcW w:w="270" w:type="dxa"/>
            <w:vAlign w:val="bottom"/>
          </w:tcPr>
          <w:p w14:paraId="5B7B4FC9" w14:textId="77777777" w:rsidR="008B4703" w:rsidRPr="005D5559" w:rsidRDefault="008B4703" w:rsidP="008B470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B0BD9E" w14:textId="07152A0D" w:rsidR="008B4703" w:rsidRPr="005D5559" w:rsidRDefault="008B4703" w:rsidP="008B470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4,557</w:t>
            </w:r>
          </w:p>
        </w:tc>
      </w:tr>
      <w:tr w:rsidR="008B4703" w:rsidRPr="00301815" w14:paraId="58387556" w14:textId="77777777" w:rsidTr="0036427E">
        <w:trPr>
          <w:trHeight w:val="409"/>
        </w:trPr>
        <w:tc>
          <w:tcPr>
            <w:tcW w:w="5850" w:type="dxa"/>
          </w:tcPr>
          <w:p w14:paraId="2FC0F0B2" w14:textId="77777777" w:rsidR="008B4703" w:rsidRPr="005D5559" w:rsidRDefault="008B4703" w:rsidP="008B4703">
            <w:pPr>
              <w:ind w:left="860" w:right="-29" w:hanging="60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D0C40">
              <w:rPr>
                <w:rFonts w:asciiTheme="majorBidi" w:hAnsiTheme="majorBidi" w:hint="cs"/>
                <w:color w:val="000000"/>
                <w:sz w:val="28"/>
                <w:cs/>
              </w:rPr>
              <w:t>มากกว่า</w:t>
            </w:r>
            <w:r w:rsidRPr="006D0C4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6D0C40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6D0C40">
              <w:rPr>
                <w:rFonts w:asciiTheme="majorBidi" w:hAnsiTheme="majorBidi" w:hint="cs"/>
                <w:color w:val="000000"/>
                <w:sz w:val="28"/>
                <w:cs/>
              </w:rPr>
              <w:t>ปี</w:t>
            </w:r>
            <w:r w:rsidRPr="006D0C4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6D0C40">
              <w:rPr>
                <w:rFonts w:asciiTheme="majorBidi" w:hAnsiTheme="majorBidi" w:hint="cs"/>
                <w:color w:val="000000"/>
                <w:sz w:val="28"/>
                <w:cs/>
              </w:rPr>
              <w:t>แต่ไม่เกิน</w:t>
            </w:r>
            <w:r w:rsidRPr="006D0C40">
              <w:rPr>
                <w:rFonts w:asciiTheme="majorBidi" w:hAnsiTheme="majorBidi"/>
                <w:color w:val="000000"/>
                <w:sz w:val="28"/>
                <w:cs/>
              </w:rPr>
              <w:t xml:space="preserve"> </w:t>
            </w:r>
            <w:r w:rsidRPr="006D0C40">
              <w:rPr>
                <w:rFonts w:asciiTheme="majorBidi" w:hAnsiTheme="majorBidi" w:cstheme="majorBidi"/>
                <w:color w:val="000000"/>
                <w:sz w:val="28"/>
              </w:rPr>
              <w:t xml:space="preserve">5 </w:t>
            </w:r>
            <w:r w:rsidRPr="006D0C40">
              <w:rPr>
                <w:rFonts w:asciiTheme="majorBidi" w:hAnsiTheme="majorBidi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EB6F5" w14:textId="214223AD" w:rsidR="008B4703" w:rsidRPr="00987865" w:rsidRDefault="002D4113" w:rsidP="008B470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61D83C2" w14:textId="77777777" w:rsidR="008B4703" w:rsidRPr="005D5559" w:rsidRDefault="008B4703" w:rsidP="008B470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49081" w14:textId="21D2FC64" w:rsidR="008B4703" w:rsidRDefault="008B4703" w:rsidP="008B470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 w:rsidRPr="00657820">
              <w:rPr>
                <w:rFonts w:asciiTheme="majorBidi" w:hAnsiTheme="majorBidi" w:cstheme="majorBidi"/>
                <w:sz w:val="28"/>
              </w:rPr>
              <w:t>1,139</w:t>
            </w:r>
          </w:p>
        </w:tc>
      </w:tr>
      <w:tr w:rsidR="008B4703" w:rsidRPr="00301815" w14:paraId="7F1EC67D" w14:textId="77777777" w:rsidTr="0036427E">
        <w:trPr>
          <w:trHeight w:val="409"/>
        </w:trPr>
        <w:tc>
          <w:tcPr>
            <w:tcW w:w="5850" w:type="dxa"/>
          </w:tcPr>
          <w:p w14:paraId="08FA413B" w14:textId="77777777" w:rsidR="008B4703" w:rsidRPr="00153548" w:rsidRDefault="008B4703" w:rsidP="008B4703">
            <w:pPr>
              <w:ind w:right="-29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15354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A537E0" w14:textId="0A59EBD6" w:rsidR="008B4703" w:rsidRPr="00987865" w:rsidRDefault="002D4113" w:rsidP="008B470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3,418</w:t>
            </w:r>
          </w:p>
        </w:tc>
        <w:tc>
          <w:tcPr>
            <w:tcW w:w="270" w:type="dxa"/>
            <w:vAlign w:val="bottom"/>
          </w:tcPr>
          <w:p w14:paraId="745D2BC4" w14:textId="77777777" w:rsidR="008B4703" w:rsidRPr="00CF17AD" w:rsidRDefault="008B4703" w:rsidP="008B470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650287" w14:textId="69B0FF6F" w:rsidR="008B4703" w:rsidRPr="00CF17AD" w:rsidRDefault="008B4703" w:rsidP="008B470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40053">
              <w:rPr>
                <w:rFonts w:ascii="Angsana New" w:eastAsia="Cordia New" w:hAnsi="Angsana New"/>
                <w:b/>
                <w:sz w:val="28"/>
                <w:lang w:val="en-GB"/>
              </w:rPr>
              <w:t>5,696</w:t>
            </w:r>
          </w:p>
        </w:tc>
      </w:tr>
    </w:tbl>
    <w:p w14:paraId="5A5C501C" w14:textId="77777777" w:rsidR="00804389" w:rsidRPr="00C11260" w:rsidRDefault="00804389" w:rsidP="00422E75">
      <w:pPr>
        <w:spacing w:after="240"/>
        <w:jc w:val="thaiDistribute"/>
        <w:rPr>
          <w:rFonts w:ascii="Angsana New" w:hAnsi="Angsana New"/>
          <w:sz w:val="28"/>
        </w:rPr>
      </w:pPr>
    </w:p>
    <w:bookmarkEnd w:id="8"/>
    <w:p w14:paraId="1433AE9C" w14:textId="4ED0BC71" w:rsidR="007E0E92" w:rsidRDefault="008C22F8" w:rsidP="00804389">
      <w:pPr>
        <w:ind w:left="900" w:hanging="540"/>
        <w:jc w:val="thaiDistribute"/>
        <w:rPr>
          <w:rFonts w:ascii="Angsana New" w:hAnsi="Angsana New"/>
          <w:sz w:val="28"/>
          <w:cs/>
        </w:rPr>
      </w:pPr>
      <w:r>
        <w:rPr>
          <w:rFonts w:asciiTheme="majorBidi" w:hAnsiTheme="majorBidi" w:cstheme="majorBidi"/>
          <w:sz w:val="28"/>
        </w:rPr>
        <w:t>30</w:t>
      </w:r>
      <w:r w:rsidR="00FA1CAF" w:rsidRPr="00620EBA">
        <w:rPr>
          <w:rFonts w:asciiTheme="majorBidi" w:hAnsiTheme="majorBidi" w:cstheme="majorBidi"/>
          <w:sz w:val="28"/>
          <w:cs/>
        </w:rPr>
        <w:t>.</w:t>
      </w:r>
      <w:r w:rsidR="008E3BE0">
        <w:rPr>
          <w:rFonts w:asciiTheme="majorBidi" w:hAnsiTheme="majorBidi" w:cstheme="majorBidi"/>
          <w:sz w:val="28"/>
        </w:rPr>
        <w:t>5</w:t>
      </w:r>
      <w:r w:rsidR="00FA1CAF" w:rsidRPr="00620EBA">
        <w:rPr>
          <w:rFonts w:asciiTheme="majorBidi" w:hAnsiTheme="majorBidi" w:cstheme="majorBidi"/>
          <w:sz w:val="28"/>
          <w:cs/>
        </w:rPr>
        <w:t>.</w:t>
      </w:r>
      <w:r w:rsidR="00E357AA">
        <w:rPr>
          <w:rFonts w:asciiTheme="majorBidi" w:hAnsiTheme="majorBidi" w:cstheme="majorBidi" w:hint="cs"/>
          <w:sz w:val="28"/>
          <w:cs/>
        </w:rPr>
        <w:t>2</w:t>
      </w:r>
      <w:r w:rsidR="004415F7">
        <w:rPr>
          <w:rFonts w:asciiTheme="majorBidi" w:hAnsiTheme="majorBidi" w:cstheme="majorBidi"/>
          <w:sz w:val="28"/>
        </w:rPr>
        <w:tab/>
      </w:r>
      <w:r w:rsidR="00331783" w:rsidRPr="000B1550">
        <w:rPr>
          <w:rFonts w:ascii="Angsana New" w:hAnsi="Angsana New" w:hint="cs"/>
          <w:sz w:val="28"/>
          <w:cs/>
        </w:rPr>
        <w:t>บริษัท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พระแสงกรีน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พาวเวอร์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จำกัด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ซึ่งเป็นบริษัทย่อยมีภาระผูกพันที่จะต้องจ่ายเงินภายใต้สัญญาซื้อขายน้ำเสียกับบริษัทที่เกี่ยวข้องกันแห่งหนึ่งโดยสัญญามีอายุ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/>
          <w:sz w:val="28"/>
        </w:rPr>
        <w:t>15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ปี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และสามารถต่อสัญญาเพิ่มคราวละ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/>
          <w:sz w:val="28"/>
        </w:rPr>
        <w:t>10</w:t>
      </w:r>
      <w:r w:rsidR="00331783" w:rsidRPr="000B1550">
        <w:rPr>
          <w:rFonts w:ascii="Angsana New" w:hAnsi="Angsana New"/>
          <w:sz w:val="28"/>
          <w:cs/>
        </w:rPr>
        <w:t xml:space="preserve"> </w:t>
      </w:r>
      <w:r w:rsidR="00331783" w:rsidRPr="000B1550">
        <w:rPr>
          <w:rFonts w:ascii="Angsana New" w:hAnsi="Angsana New" w:hint="cs"/>
          <w:sz w:val="28"/>
          <w:cs/>
        </w:rPr>
        <w:t>ปี</w:t>
      </w:r>
    </w:p>
    <w:p w14:paraId="38DA1CE8" w14:textId="77777777" w:rsidR="007E0E92" w:rsidRDefault="007E0E92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49482EF0" w14:textId="5B7C4A07" w:rsidR="00347765" w:rsidRPr="00BE55F6" w:rsidRDefault="00347765" w:rsidP="00D94C57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BE55F6">
        <w:rPr>
          <w:rFonts w:asciiTheme="majorBidi" w:hAnsiTheme="majorBidi" w:cstheme="majorBidi" w:hint="cs"/>
          <w:b/>
          <w:bCs/>
          <w:sz w:val="28"/>
          <w:cs/>
        </w:rPr>
        <w:t>ลำดับชั้นของมูลค่ายุติธรรม</w:t>
      </w:r>
    </w:p>
    <w:p w14:paraId="5801DBF0" w14:textId="0A59295D" w:rsidR="004441E8" w:rsidRDefault="00303437" w:rsidP="0041798F">
      <w:pPr>
        <w:tabs>
          <w:tab w:val="right" w:pos="7200"/>
          <w:tab w:val="right" w:pos="9000"/>
        </w:tabs>
        <w:ind w:left="360"/>
        <w:jc w:val="thaiDistribute"/>
        <w:rPr>
          <w:rFonts w:ascii="Angsana New" w:hAnsi="Angsana New"/>
          <w:spacing w:val="-4"/>
          <w:sz w:val="28"/>
        </w:rPr>
      </w:pPr>
      <w:r w:rsidRPr="001B57E7">
        <w:rPr>
          <w:rFonts w:asciiTheme="majorBidi" w:hAnsiTheme="majorBidi" w:cstheme="majorBidi" w:hint="cs"/>
          <w:sz w:val="28"/>
          <w:cs/>
        </w:rPr>
        <w:t>ณ</w:t>
      </w:r>
      <w:r w:rsidRPr="001B57E7">
        <w:rPr>
          <w:rFonts w:asciiTheme="majorBidi" w:hAnsiTheme="majorBidi" w:cstheme="majorBidi"/>
          <w:sz w:val="28"/>
          <w:cs/>
        </w:rPr>
        <w:t xml:space="preserve"> วันที่ </w:t>
      </w:r>
      <w:r w:rsidRPr="001B57E7">
        <w:rPr>
          <w:rFonts w:asciiTheme="majorBidi" w:hAnsiTheme="majorBidi" w:cstheme="majorBidi"/>
          <w:sz w:val="28"/>
        </w:rPr>
        <w:t>3</w:t>
      </w:r>
      <w:r w:rsidR="00C142AF">
        <w:rPr>
          <w:rFonts w:asciiTheme="majorBidi" w:hAnsiTheme="majorBidi" w:cstheme="majorBidi"/>
          <w:sz w:val="28"/>
        </w:rPr>
        <w:t>0</w:t>
      </w:r>
      <w:r w:rsidRPr="001B57E7">
        <w:rPr>
          <w:rFonts w:asciiTheme="majorBidi" w:hAnsiTheme="majorBidi" w:cstheme="majorBidi"/>
          <w:sz w:val="28"/>
        </w:rPr>
        <w:t xml:space="preserve"> </w:t>
      </w:r>
      <w:r w:rsidR="00C142AF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1B57E7">
        <w:rPr>
          <w:rFonts w:asciiTheme="majorBidi" w:hAnsiTheme="majorBidi" w:cstheme="majorBidi"/>
          <w:sz w:val="28"/>
        </w:rPr>
        <w:t>256</w:t>
      </w:r>
      <w:r w:rsidR="00921DA9">
        <w:rPr>
          <w:rFonts w:asciiTheme="majorBidi" w:hAnsiTheme="majorBidi" w:cstheme="majorBidi"/>
          <w:sz w:val="28"/>
        </w:rPr>
        <w:t>7</w:t>
      </w:r>
      <w:r w:rsidRPr="001B57E7">
        <w:rPr>
          <w:rFonts w:asciiTheme="majorBidi" w:hAnsiTheme="majorBidi" w:cstheme="majorBidi"/>
          <w:sz w:val="28"/>
        </w:rPr>
        <w:t xml:space="preserve"> </w:t>
      </w:r>
      <w:r w:rsidRPr="001B57E7">
        <w:rPr>
          <w:rFonts w:asciiTheme="majorBidi" w:hAnsiTheme="majorBidi" w:cstheme="majorBidi"/>
          <w:sz w:val="28"/>
          <w:cs/>
        </w:rPr>
        <w:t>และ</w:t>
      </w:r>
      <w:r w:rsidRPr="001B57E7">
        <w:rPr>
          <w:rFonts w:asciiTheme="majorBidi" w:hAnsiTheme="majorBidi" w:cstheme="majorBidi" w:hint="cs"/>
          <w:sz w:val="28"/>
          <w:cs/>
        </w:rPr>
        <w:t xml:space="preserve"> </w:t>
      </w:r>
      <w:r w:rsidRPr="001B57E7">
        <w:rPr>
          <w:rFonts w:asciiTheme="majorBidi" w:hAnsiTheme="majorBidi" w:cstheme="majorBidi"/>
          <w:sz w:val="28"/>
          <w:cs/>
        </w:rPr>
        <w:t xml:space="preserve">วันที่ </w:t>
      </w:r>
      <w:r w:rsidRPr="001B57E7">
        <w:rPr>
          <w:rFonts w:asciiTheme="majorBidi" w:hAnsiTheme="majorBidi" w:cstheme="majorBidi"/>
          <w:sz w:val="28"/>
        </w:rPr>
        <w:t>31</w:t>
      </w:r>
      <w:r w:rsidRPr="001B57E7">
        <w:rPr>
          <w:rFonts w:asciiTheme="majorBidi" w:hAnsiTheme="majorBidi" w:cstheme="majorBidi"/>
          <w:sz w:val="28"/>
          <w:cs/>
        </w:rPr>
        <w:t xml:space="preserve"> ธันวาคม </w:t>
      </w:r>
      <w:r w:rsidRPr="001B57E7">
        <w:rPr>
          <w:rFonts w:asciiTheme="majorBidi" w:hAnsiTheme="majorBidi" w:cstheme="majorBidi"/>
          <w:sz w:val="28"/>
        </w:rPr>
        <w:t>256</w:t>
      </w:r>
      <w:r w:rsidR="00921DA9">
        <w:rPr>
          <w:rFonts w:asciiTheme="majorBidi" w:hAnsiTheme="majorBidi" w:cstheme="majorBidi"/>
          <w:sz w:val="28"/>
        </w:rPr>
        <w:t>6</w:t>
      </w:r>
      <w:r w:rsidR="00347765" w:rsidRPr="004517A7">
        <w:rPr>
          <w:rFonts w:ascii="Angsana New" w:hAnsi="Angsana New" w:hint="cs"/>
          <w:spacing w:val="-4"/>
          <w:sz w:val="28"/>
          <w:cs/>
        </w:rPr>
        <w:t xml:space="preserve"> บริษัทมีสินทรัพย์ที่วัดมูลค่าด้วยมูลค่ายุติธรรมแยกแสดงตามลำดับชั้น</w:t>
      </w:r>
      <w:r w:rsidR="00347765" w:rsidRPr="004517A7">
        <w:rPr>
          <w:rFonts w:ascii="Angsana New" w:hAnsi="Angsana New" w:hint="cs"/>
          <w:spacing w:val="-4"/>
          <w:sz w:val="28"/>
        </w:rPr>
        <w:t xml:space="preserve"> </w:t>
      </w:r>
      <w:r w:rsidR="00347765" w:rsidRPr="004517A7">
        <w:rPr>
          <w:rFonts w:ascii="Angsana New" w:hAnsi="Angsana New" w:hint="cs"/>
          <w:spacing w:val="-4"/>
          <w:sz w:val="28"/>
          <w:cs/>
        </w:rPr>
        <w:t>ของมูลค่ายุติธรรม ดังนี้</w:t>
      </w:r>
      <w:r w:rsidR="00EE10E7">
        <w:rPr>
          <w:rFonts w:ascii="Angsana New" w:hAnsi="Angsana New"/>
          <w:spacing w:val="-4"/>
          <w:sz w:val="28"/>
        </w:rPr>
        <w:t xml:space="preserve"> </w:t>
      </w:r>
      <w:r w:rsidR="00EE10E7" w:rsidRPr="00B118B0">
        <w:rPr>
          <w:rFonts w:asciiTheme="majorBidi" w:hAnsiTheme="majorBidi" w:cstheme="majorBidi"/>
          <w:color w:val="000000"/>
          <w:spacing w:val="-2"/>
          <w:sz w:val="28"/>
        </w:rPr>
        <w:t>(</w:t>
      </w:r>
      <w:r w:rsidR="00EE10E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งบการเงินเฉพาะกิจการ</w:t>
      </w:r>
      <w:r w:rsidR="00EE10E7" w:rsidRPr="00B118B0">
        <w:rPr>
          <w:rFonts w:asciiTheme="majorBidi" w:hAnsiTheme="majorBidi" w:cstheme="majorBidi"/>
          <w:color w:val="000000"/>
          <w:spacing w:val="-2"/>
          <w:sz w:val="28"/>
        </w:rPr>
        <w:t xml:space="preserve">: </w:t>
      </w:r>
      <w:r w:rsidR="00EE10E7" w:rsidRPr="00B118B0">
        <w:rPr>
          <w:rFonts w:asciiTheme="majorBidi" w:hAnsiTheme="majorBidi" w:cstheme="majorBidi"/>
          <w:color w:val="000000"/>
          <w:spacing w:val="-2"/>
          <w:sz w:val="28"/>
          <w:cs/>
        </w:rPr>
        <w:t>ไม่มี</w:t>
      </w:r>
      <w:r w:rsidR="00EE10E7" w:rsidRPr="00B118B0">
        <w:rPr>
          <w:rFonts w:asciiTheme="majorBidi" w:hAnsiTheme="majorBidi" w:cstheme="majorBidi"/>
          <w:color w:val="000000"/>
          <w:spacing w:val="-2"/>
          <w:sz w:val="28"/>
        </w:rPr>
        <w:t>)</w:t>
      </w:r>
    </w:p>
    <w:tbl>
      <w:tblPr>
        <w:tblW w:w="924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609"/>
        <w:gridCol w:w="810"/>
        <w:gridCol w:w="831"/>
        <w:gridCol w:w="788"/>
        <w:gridCol w:w="810"/>
        <w:gridCol w:w="809"/>
        <w:gridCol w:w="870"/>
        <w:gridCol w:w="838"/>
        <w:gridCol w:w="883"/>
      </w:tblGrid>
      <w:tr w:rsidR="00956835" w:rsidRPr="004517A7" w14:paraId="43E06A53" w14:textId="77777777" w:rsidTr="00C71F7A">
        <w:trPr>
          <w:trHeight w:val="403"/>
          <w:tblHeader/>
        </w:trPr>
        <w:tc>
          <w:tcPr>
            <w:tcW w:w="9239" w:type="dxa"/>
            <w:gridSpan w:val="9"/>
            <w:vAlign w:val="bottom"/>
          </w:tcPr>
          <w:p w14:paraId="0B6F3211" w14:textId="77777777" w:rsidR="00956835" w:rsidRPr="00C429AB" w:rsidRDefault="00956835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(</w:t>
            </w:r>
            <w:r w:rsidRPr="00C429AB"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 w:rsidRPr="00C429AB">
              <w:rPr>
                <w:rFonts w:asciiTheme="majorBidi" w:hAnsiTheme="majorBidi" w:cstheme="majorBidi" w:hint="cs"/>
                <w:sz w:val="28"/>
              </w:rPr>
              <w:t xml:space="preserve">: </w:t>
            </w:r>
            <w:r w:rsidRPr="00C429AB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C429AB">
              <w:rPr>
                <w:rFonts w:asciiTheme="majorBidi" w:hAnsiTheme="majorBidi" w:cstheme="majorBidi" w:hint="cs"/>
                <w:sz w:val="28"/>
              </w:rPr>
              <w:t>)</w:t>
            </w:r>
          </w:p>
        </w:tc>
      </w:tr>
      <w:tr w:rsidR="00956835" w:rsidRPr="004517A7" w14:paraId="026D95B1" w14:textId="77777777" w:rsidTr="00C429AB">
        <w:trPr>
          <w:trHeight w:val="403"/>
          <w:tblHeader/>
        </w:trPr>
        <w:tc>
          <w:tcPr>
            <w:tcW w:w="2609" w:type="dxa"/>
            <w:vAlign w:val="bottom"/>
          </w:tcPr>
          <w:p w14:paraId="135BDC2E" w14:textId="77777777" w:rsidR="00956835" w:rsidRPr="00C429AB" w:rsidRDefault="00956835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639" w:type="dxa"/>
            <w:gridSpan w:val="8"/>
            <w:vAlign w:val="bottom"/>
          </w:tcPr>
          <w:p w14:paraId="461A8503" w14:textId="77777777" w:rsidR="00956835" w:rsidRPr="00C429AB" w:rsidRDefault="00956835" w:rsidP="00A74D07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</w:tr>
      <w:tr w:rsidR="00956835" w:rsidRPr="004517A7" w14:paraId="3F1871BF" w14:textId="77777777" w:rsidTr="00067258">
        <w:trPr>
          <w:trHeight w:val="70"/>
          <w:tblHeader/>
        </w:trPr>
        <w:tc>
          <w:tcPr>
            <w:tcW w:w="2609" w:type="dxa"/>
            <w:vAlign w:val="bottom"/>
          </w:tcPr>
          <w:p w14:paraId="4114535C" w14:textId="77777777" w:rsidR="00956835" w:rsidRPr="00C429AB" w:rsidRDefault="00956835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41" w:type="dxa"/>
            <w:gridSpan w:val="2"/>
            <w:vAlign w:val="center"/>
          </w:tcPr>
          <w:p w14:paraId="43CEC2C5" w14:textId="77777777" w:rsidR="00956835" w:rsidRPr="00C429AB" w:rsidRDefault="00956835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 w:hint="cs"/>
                <w:sz w:val="28"/>
                <w:cs/>
              </w:rPr>
              <w:t xml:space="preserve">ระดับ </w:t>
            </w:r>
            <w:r w:rsidRPr="00C429AB">
              <w:rPr>
                <w:rFonts w:asciiTheme="majorBidi" w:hAnsiTheme="majorBidi" w:cstheme="majorBidi" w:hint="cs"/>
                <w:sz w:val="28"/>
              </w:rPr>
              <w:t>1</w:t>
            </w:r>
          </w:p>
        </w:tc>
        <w:tc>
          <w:tcPr>
            <w:tcW w:w="1598" w:type="dxa"/>
            <w:gridSpan w:val="2"/>
            <w:vAlign w:val="center"/>
          </w:tcPr>
          <w:p w14:paraId="6E12E1F2" w14:textId="77777777" w:rsidR="00956835" w:rsidRPr="00C429AB" w:rsidRDefault="00956835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 w:hint="cs"/>
                <w:sz w:val="28"/>
                <w:cs/>
              </w:rPr>
              <w:t xml:space="preserve">ระดับ </w:t>
            </w:r>
            <w:r w:rsidRPr="00C429AB">
              <w:rPr>
                <w:rFonts w:asciiTheme="majorBidi" w:hAnsiTheme="majorBidi" w:cstheme="majorBidi" w:hint="cs"/>
                <w:sz w:val="28"/>
              </w:rPr>
              <w:t>2</w:t>
            </w:r>
          </w:p>
        </w:tc>
        <w:tc>
          <w:tcPr>
            <w:tcW w:w="1679" w:type="dxa"/>
            <w:gridSpan w:val="2"/>
            <w:vAlign w:val="center"/>
          </w:tcPr>
          <w:p w14:paraId="6572EDB5" w14:textId="77777777" w:rsidR="00956835" w:rsidRPr="00C429AB" w:rsidRDefault="00956835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 w:hint="cs"/>
                <w:sz w:val="28"/>
                <w:cs/>
              </w:rPr>
              <w:t xml:space="preserve">ระดับ </w:t>
            </w:r>
            <w:r w:rsidRPr="00C429AB">
              <w:rPr>
                <w:rFonts w:asciiTheme="majorBidi" w:hAnsiTheme="majorBidi" w:cstheme="majorBidi" w:hint="cs"/>
                <w:sz w:val="28"/>
              </w:rPr>
              <w:t>3</w:t>
            </w:r>
          </w:p>
        </w:tc>
        <w:tc>
          <w:tcPr>
            <w:tcW w:w="1712" w:type="dxa"/>
            <w:gridSpan w:val="2"/>
            <w:vAlign w:val="center"/>
          </w:tcPr>
          <w:p w14:paraId="05162F12" w14:textId="77777777" w:rsidR="00956835" w:rsidRPr="00C429AB" w:rsidRDefault="00956835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840594" w:rsidRPr="004517A7" w14:paraId="5B17D740" w14:textId="77777777" w:rsidTr="00C429AB">
        <w:trPr>
          <w:trHeight w:val="70"/>
          <w:tblHeader/>
        </w:trPr>
        <w:tc>
          <w:tcPr>
            <w:tcW w:w="2609" w:type="dxa"/>
            <w:vAlign w:val="bottom"/>
          </w:tcPr>
          <w:p w14:paraId="27D08CAC" w14:textId="77777777" w:rsidR="00840594" w:rsidRPr="00C429AB" w:rsidRDefault="00840594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06B165A0" w14:textId="746F9D6F" w:rsidR="00840594" w:rsidRPr="00C429AB" w:rsidRDefault="00840594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 w:rsidR="00A66064" w:rsidRPr="00C429A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31" w:type="dxa"/>
            <w:vAlign w:val="bottom"/>
          </w:tcPr>
          <w:p w14:paraId="5E945502" w14:textId="154C0D72" w:rsidR="00840594" w:rsidRPr="00C429AB" w:rsidRDefault="00840594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 w:rsidR="00A66064" w:rsidRPr="00C429A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788" w:type="dxa"/>
            <w:vAlign w:val="bottom"/>
          </w:tcPr>
          <w:p w14:paraId="7B8E1C2B" w14:textId="30B216E6" w:rsidR="00840594" w:rsidRPr="00C429AB" w:rsidRDefault="00840594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 w:rsidR="00A66064" w:rsidRPr="00C429A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10" w:type="dxa"/>
            <w:vAlign w:val="bottom"/>
          </w:tcPr>
          <w:p w14:paraId="15DB93C9" w14:textId="46CD7A55" w:rsidR="00840594" w:rsidRPr="00C429AB" w:rsidRDefault="00840594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 w:rsidR="00242A46" w:rsidRPr="00C429A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09" w:type="dxa"/>
            <w:vAlign w:val="bottom"/>
          </w:tcPr>
          <w:p w14:paraId="23C14ABB" w14:textId="159BDE01" w:rsidR="00840594" w:rsidRPr="00C429AB" w:rsidRDefault="00840594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 w:rsidR="00A66064" w:rsidRPr="00C429A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70" w:type="dxa"/>
            <w:vAlign w:val="bottom"/>
          </w:tcPr>
          <w:p w14:paraId="495CB110" w14:textId="6257C07C" w:rsidR="00840594" w:rsidRPr="00C429AB" w:rsidRDefault="00840594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 w:rsidR="00A66064" w:rsidRPr="00C429A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38" w:type="dxa"/>
            <w:vAlign w:val="bottom"/>
          </w:tcPr>
          <w:p w14:paraId="04019772" w14:textId="6045C41E" w:rsidR="00840594" w:rsidRPr="00C429AB" w:rsidRDefault="00840594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 w:rsidR="00A66064" w:rsidRPr="00C429AB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874" w:type="dxa"/>
            <w:vAlign w:val="bottom"/>
          </w:tcPr>
          <w:p w14:paraId="4C1BA1B7" w14:textId="211BED81" w:rsidR="00840594" w:rsidRPr="00C429AB" w:rsidRDefault="00840594" w:rsidP="0006725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</w:rPr>
              <w:t>256</w:t>
            </w:r>
            <w:r w:rsidR="00A66064" w:rsidRPr="00C429AB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5C008C" w:rsidRPr="004517A7" w14:paraId="6588A29E" w14:textId="77777777" w:rsidTr="00C71F7A">
        <w:trPr>
          <w:trHeight w:val="403"/>
        </w:trPr>
        <w:tc>
          <w:tcPr>
            <w:tcW w:w="3419" w:type="dxa"/>
            <w:gridSpan w:val="2"/>
            <w:vAlign w:val="bottom"/>
          </w:tcPr>
          <w:p w14:paraId="42635DBC" w14:textId="77777777" w:rsidR="00F368E2" w:rsidRPr="00E409B6" w:rsidRDefault="005C008C" w:rsidP="00067258">
            <w:pPr>
              <w:tabs>
                <w:tab w:val="left" w:pos="2160"/>
              </w:tabs>
              <w:ind w:left="255" w:right="-105" w:hanging="25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409B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สินทรัพย์ที่วัดมูลค่าด้วย</w:t>
            </w:r>
          </w:p>
          <w:p w14:paraId="701D7223" w14:textId="01054637" w:rsidR="005C008C" w:rsidRPr="00C429AB" w:rsidRDefault="005C008C" w:rsidP="00067258">
            <w:pPr>
              <w:tabs>
                <w:tab w:val="left" w:pos="2160"/>
              </w:tabs>
              <w:ind w:left="255" w:right="-105"/>
              <w:rPr>
                <w:rFonts w:asciiTheme="majorBidi" w:hAnsiTheme="majorBidi" w:cstheme="majorBidi"/>
                <w:sz w:val="28"/>
                <w:cs/>
              </w:rPr>
            </w:pPr>
            <w:r w:rsidRPr="00E409B6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มูลค่ายุติธรรม</w:t>
            </w:r>
            <w:r w:rsidRPr="00C429A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831" w:type="dxa"/>
            <w:vAlign w:val="bottom"/>
          </w:tcPr>
          <w:p w14:paraId="34B08ACC" w14:textId="77777777" w:rsidR="005C008C" w:rsidRPr="00C429AB" w:rsidRDefault="005C008C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88" w:type="dxa"/>
            <w:vAlign w:val="bottom"/>
          </w:tcPr>
          <w:p w14:paraId="73C9851B" w14:textId="77777777" w:rsidR="005C008C" w:rsidRPr="00C429AB" w:rsidRDefault="005C008C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5044436" w14:textId="77777777" w:rsidR="005C008C" w:rsidRPr="00C429AB" w:rsidRDefault="005C008C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09" w:type="dxa"/>
            <w:vAlign w:val="bottom"/>
          </w:tcPr>
          <w:p w14:paraId="5FB99891" w14:textId="77777777" w:rsidR="005C008C" w:rsidRPr="00C429AB" w:rsidRDefault="005C008C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70" w:type="dxa"/>
            <w:vAlign w:val="bottom"/>
          </w:tcPr>
          <w:p w14:paraId="6E1EE16B" w14:textId="77777777" w:rsidR="005C008C" w:rsidRPr="00C429AB" w:rsidRDefault="005C008C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38" w:type="dxa"/>
            <w:vAlign w:val="bottom"/>
          </w:tcPr>
          <w:p w14:paraId="31BAB18B" w14:textId="77777777" w:rsidR="005C008C" w:rsidRPr="00C429AB" w:rsidRDefault="005C008C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74" w:type="dxa"/>
            <w:vAlign w:val="bottom"/>
          </w:tcPr>
          <w:p w14:paraId="6239FC15" w14:textId="77777777" w:rsidR="005C008C" w:rsidRPr="00C429AB" w:rsidRDefault="005C008C" w:rsidP="00C429AB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25FA8" w:rsidRPr="004517A7" w14:paraId="1F8929E9" w14:textId="77777777" w:rsidTr="00C71F7A">
        <w:trPr>
          <w:trHeight w:val="403"/>
        </w:trPr>
        <w:tc>
          <w:tcPr>
            <w:tcW w:w="2609" w:type="dxa"/>
            <w:vAlign w:val="bottom"/>
          </w:tcPr>
          <w:p w14:paraId="2EEC8A69" w14:textId="77777777" w:rsidR="00925FA8" w:rsidRPr="00C429AB" w:rsidRDefault="00925FA8" w:rsidP="00067258">
            <w:pPr>
              <w:tabs>
                <w:tab w:val="left" w:pos="2160"/>
              </w:tabs>
              <w:ind w:left="255" w:right="-105" w:hanging="255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  <w:p w14:paraId="4386B6A3" w14:textId="77777777" w:rsidR="00925FA8" w:rsidRPr="00C429AB" w:rsidRDefault="00925FA8" w:rsidP="00067258">
            <w:pPr>
              <w:tabs>
                <w:tab w:val="left" w:pos="2160"/>
              </w:tabs>
              <w:ind w:left="255" w:right="-105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ไม่หมุนเวียนอื่น</w:t>
            </w:r>
          </w:p>
        </w:tc>
        <w:tc>
          <w:tcPr>
            <w:tcW w:w="810" w:type="dxa"/>
            <w:vAlign w:val="bottom"/>
          </w:tcPr>
          <w:p w14:paraId="2219528C" w14:textId="55F6D40A" w:rsidR="00925FA8" w:rsidRPr="00C429AB" w:rsidRDefault="008A325E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8A325E">
              <w:rPr>
                <w:rFonts w:asciiTheme="majorBidi" w:hAnsiTheme="majorBidi" w:cstheme="majorBidi"/>
                <w:sz w:val="28"/>
                <w:cs/>
              </w:rPr>
              <w:t xml:space="preserve">        </w:t>
            </w:r>
            <w:r w:rsidR="00C50FC3" w:rsidRPr="008A325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40809BB4" w14:textId="7FE621AE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20E20FE0" w14:textId="2FBE4B5F" w:rsidR="00925FA8" w:rsidRPr="00C429AB" w:rsidRDefault="00C50FC3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1B87C2CB" w14:textId="1D467105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4248A4FC" w14:textId="72FA7CEA" w:rsidR="00925FA8" w:rsidRPr="00C429AB" w:rsidRDefault="00C50FC3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870" w:type="dxa"/>
            <w:vAlign w:val="bottom"/>
          </w:tcPr>
          <w:p w14:paraId="77EE3D12" w14:textId="6412798B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838" w:type="dxa"/>
            <w:vAlign w:val="bottom"/>
          </w:tcPr>
          <w:p w14:paraId="09A9E077" w14:textId="0270BCE6" w:rsidR="00925FA8" w:rsidRPr="00C429AB" w:rsidRDefault="00DD0E43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874" w:type="dxa"/>
            <w:vAlign w:val="bottom"/>
          </w:tcPr>
          <w:p w14:paraId="5514F1B2" w14:textId="0816046A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32</w:t>
            </w:r>
          </w:p>
        </w:tc>
      </w:tr>
      <w:tr w:rsidR="00925FA8" w:rsidRPr="004517A7" w14:paraId="7DF0B294" w14:textId="77777777" w:rsidTr="00C71F7A">
        <w:trPr>
          <w:trHeight w:val="403"/>
        </w:trPr>
        <w:tc>
          <w:tcPr>
            <w:tcW w:w="2609" w:type="dxa"/>
            <w:vAlign w:val="bottom"/>
          </w:tcPr>
          <w:p w14:paraId="6C1986DD" w14:textId="77777777" w:rsidR="00925FA8" w:rsidRPr="00C429AB" w:rsidRDefault="00925FA8" w:rsidP="00067258">
            <w:pPr>
              <w:tabs>
                <w:tab w:val="left" w:pos="2160"/>
              </w:tabs>
              <w:ind w:left="255" w:right="-105" w:hanging="255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ที่ดินและส่วนปรับปรุงที่ดิน</w:t>
            </w:r>
          </w:p>
        </w:tc>
        <w:tc>
          <w:tcPr>
            <w:tcW w:w="810" w:type="dxa"/>
            <w:vAlign w:val="bottom"/>
          </w:tcPr>
          <w:p w14:paraId="2A57C778" w14:textId="34AB96FC" w:rsidR="00925FA8" w:rsidRPr="00C429AB" w:rsidRDefault="00C50FC3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048C11C0" w14:textId="0F0C31F9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0C91AD59" w14:textId="45CF2572" w:rsidR="00925FA8" w:rsidRPr="00C429AB" w:rsidRDefault="00C50FC3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326</w:t>
            </w:r>
          </w:p>
        </w:tc>
        <w:tc>
          <w:tcPr>
            <w:tcW w:w="810" w:type="dxa"/>
            <w:vAlign w:val="bottom"/>
          </w:tcPr>
          <w:p w14:paraId="4BB3E475" w14:textId="3BAE8493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319</w:t>
            </w:r>
          </w:p>
        </w:tc>
        <w:tc>
          <w:tcPr>
            <w:tcW w:w="809" w:type="dxa"/>
            <w:vAlign w:val="bottom"/>
          </w:tcPr>
          <w:p w14:paraId="4F502E06" w14:textId="0E971246" w:rsidR="00925FA8" w:rsidRPr="00C429AB" w:rsidRDefault="00C50FC3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52028DFF" w14:textId="7804D21A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470E461B" w14:textId="48C2332D" w:rsidR="00925FA8" w:rsidRPr="00C429AB" w:rsidRDefault="00DD0E43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326</w:t>
            </w:r>
          </w:p>
        </w:tc>
        <w:tc>
          <w:tcPr>
            <w:tcW w:w="874" w:type="dxa"/>
            <w:vAlign w:val="bottom"/>
          </w:tcPr>
          <w:p w14:paraId="09A444D1" w14:textId="4AD5A45D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3</w:t>
            </w:r>
            <w:r w:rsidRPr="00C429AB">
              <w:rPr>
                <w:rFonts w:asciiTheme="majorBidi" w:hAnsiTheme="majorBidi" w:cstheme="majorBidi"/>
                <w:sz w:val="28"/>
                <w:cs/>
              </w:rPr>
              <w:t>19</w:t>
            </w:r>
          </w:p>
        </w:tc>
      </w:tr>
      <w:tr w:rsidR="00925FA8" w:rsidRPr="004517A7" w14:paraId="63A05D52" w14:textId="77777777" w:rsidTr="00C71F7A">
        <w:trPr>
          <w:trHeight w:val="403"/>
        </w:trPr>
        <w:tc>
          <w:tcPr>
            <w:tcW w:w="2609" w:type="dxa"/>
            <w:vAlign w:val="bottom"/>
          </w:tcPr>
          <w:p w14:paraId="15FFE1DD" w14:textId="77777777" w:rsidR="00925FA8" w:rsidRPr="00C429AB" w:rsidRDefault="00925FA8" w:rsidP="00067258">
            <w:pPr>
              <w:tabs>
                <w:tab w:val="left" w:pos="2160"/>
              </w:tabs>
              <w:ind w:left="255" w:right="-105" w:hanging="255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810" w:type="dxa"/>
            <w:vAlign w:val="bottom"/>
          </w:tcPr>
          <w:p w14:paraId="148885C6" w14:textId="35CC06B5" w:rsidR="00925FA8" w:rsidRPr="00C429AB" w:rsidRDefault="00C50FC3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5480B008" w14:textId="2B6A0197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67EDF819" w14:textId="7689AE63" w:rsidR="00925FA8" w:rsidRPr="00C429AB" w:rsidRDefault="00C50FC3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205</w:t>
            </w:r>
          </w:p>
        </w:tc>
        <w:tc>
          <w:tcPr>
            <w:tcW w:w="810" w:type="dxa"/>
            <w:vAlign w:val="bottom"/>
          </w:tcPr>
          <w:p w14:paraId="2F53C514" w14:textId="50266549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203</w:t>
            </w:r>
          </w:p>
        </w:tc>
        <w:tc>
          <w:tcPr>
            <w:tcW w:w="809" w:type="dxa"/>
            <w:vAlign w:val="bottom"/>
          </w:tcPr>
          <w:p w14:paraId="3BBC5C9E" w14:textId="54A4C53F" w:rsidR="00925FA8" w:rsidRPr="00C429AB" w:rsidRDefault="00C50FC3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4439F6C2" w14:textId="6AEEA6EA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7EBC56C0" w14:textId="0E8049D5" w:rsidR="00925FA8" w:rsidRPr="00C429AB" w:rsidRDefault="00DD0E43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205</w:t>
            </w:r>
          </w:p>
        </w:tc>
        <w:tc>
          <w:tcPr>
            <w:tcW w:w="874" w:type="dxa"/>
            <w:vAlign w:val="bottom"/>
          </w:tcPr>
          <w:p w14:paraId="1A5901A2" w14:textId="44933FCA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20</w:t>
            </w:r>
            <w:r w:rsidRPr="00C429AB">
              <w:rPr>
                <w:rFonts w:asciiTheme="majorBidi" w:hAnsiTheme="majorBidi" w:cstheme="majorBidi"/>
                <w:sz w:val="28"/>
                <w:cs/>
              </w:rPr>
              <w:t>3</w:t>
            </w:r>
          </w:p>
        </w:tc>
      </w:tr>
      <w:tr w:rsidR="00925FA8" w:rsidRPr="004517A7" w14:paraId="018C06C3" w14:textId="77777777" w:rsidTr="00C71F7A">
        <w:trPr>
          <w:trHeight w:val="403"/>
        </w:trPr>
        <w:tc>
          <w:tcPr>
            <w:tcW w:w="2609" w:type="dxa"/>
            <w:vAlign w:val="bottom"/>
          </w:tcPr>
          <w:p w14:paraId="76C78B82" w14:textId="77777777" w:rsidR="00925FA8" w:rsidRPr="00C429AB" w:rsidRDefault="00925FA8" w:rsidP="00067258">
            <w:pPr>
              <w:tabs>
                <w:tab w:val="left" w:pos="2160"/>
              </w:tabs>
              <w:ind w:left="255" w:right="-105" w:hanging="255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สิทธิภายใต้สัญญาซื้อขายไฟฟ้า                         จากการรวมธุรกิจ</w:t>
            </w:r>
          </w:p>
        </w:tc>
        <w:tc>
          <w:tcPr>
            <w:tcW w:w="810" w:type="dxa"/>
            <w:vAlign w:val="bottom"/>
          </w:tcPr>
          <w:p w14:paraId="603FFDA6" w14:textId="6F2A1A54" w:rsidR="00925FA8" w:rsidRPr="00C429AB" w:rsidRDefault="00C50FC3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11F2BA3A" w14:textId="25F6041F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27DEEC48" w14:textId="1AF3FF95" w:rsidR="00925FA8" w:rsidRPr="00C429AB" w:rsidRDefault="00C50FC3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2E1B5C40" w14:textId="1E1AB6F5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6AAED1C6" w14:textId="5635A9F1" w:rsidR="00925FA8" w:rsidRPr="00C429AB" w:rsidRDefault="00C50FC3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870" w:type="dxa"/>
            <w:vAlign w:val="bottom"/>
          </w:tcPr>
          <w:p w14:paraId="4FB2808E" w14:textId="1BB506C0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838" w:type="dxa"/>
            <w:vAlign w:val="bottom"/>
          </w:tcPr>
          <w:p w14:paraId="0DFAA972" w14:textId="2CB6F4BA" w:rsidR="00925FA8" w:rsidRPr="00C429AB" w:rsidRDefault="00DD0E43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58</w:t>
            </w:r>
          </w:p>
        </w:tc>
        <w:tc>
          <w:tcPr>
            <w:tcW w:w="874" w:type="dxa"/>
            <w:vAlign w:val="bottom"/>
          </w:tcPr>
          <w:p w14:paraId="6443366E" w14:textId="6F2879F4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6</w:t>
            </w:r>
            <w:r w:rsidRPr="00C429AB">
              <w:rPr>
                <w:rFonts w:asciiTheme="majorBidi" w:hAnsiTheme="majorBidi" w:cstheme="majorBidi"/>
                <w:sz w:val="28"/>
                <w:cs/>
              </w:rPr>
              <w:t>0</w:t>
            </w:r>
          </w:p>
        </w:tc>
      </w:tr>
      <w:tr w:rsidR="00925FA8" w:rsidRPr="004517A7" w14:paraId="095ADDA2" w14:textId="77777777" w:rsidTr="00C71F7A">
        <w:trPr>
          <w:trHeight w:val="403"/>
        </w:trPr>
        <w:tc>
          <w:tcPr>
            <w:tcW w:w="2609" w:type="dxa"/>
            <w:vAlign w:val="bottom"/>
          </w:tcPr>
          <w:p w14:paraId="73EC106C" w14:textId="77777777" w:rsidR="00925FA8" w:rsidRPr="00C429AB" w:rsidRDefault="00925FA8" w:rsidP="00067258">
            <w:pPr>
              <w:tabs>
                <w:tab w:val="left" w:pos="2160"/>
              </w:tabs>
              <w:ind w:left="255" w:right="-105" w:hanging="255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สิทธิประโยชน์ภายใต้สัญญาเช่าที่ดินจากการรวมธุรกิจ</w:t>
            </w:r>
          </w:p>
        </w:tc>
        <w:tc>
          <w:tcPr>
            <w:tcW w:w="810" w:type="dxa"/>
            <w:vAlign w:val="bottom"/>
          </w:tcPr>
          <w:p w14:paraId="423EF82C" w14:textId="3D40FAC8" w:rsidR="00925FA8" w:rsidRPr="00C429AB" w:rsidRDefault="00C50FC3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04C37572" w14:textId="5A80150C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597D5880" w14:textId="39503BE0" w:rsidR="00925FA8" w:rsidRPr="00C429AB" w:rsidRDefault="00C50FC3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810" w:type="dxa"/>
            <w:vAlign w:val="bottom"/>
          </w:tcPr>
          <w:p w14:paraId="38B90848" w14:textId="77AFA225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19</w:t>
            </w:r>
          </w:p>
        </w:tc>
        <w:tc>
          <w:tcPr>
            <w:tcW w:w="809" w:type="dxa"/>
            <w:vAlign w:val="bottom"/>
          </w:tcPr>
          <w:p w14:paraId="2D7F8D92" w14:textId="63C55E1C" w:rsidR="00925FA8" w:rsidRPr="00C429AB" w:rsidRDefault="00C50FC3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1166E499" w14:textId="0227C82F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335C6ACB" w14:textId="3D35E1AE" w:rsidR="00925FA8" w:rsidRPr="00C429AB" w:rsidRDefault="00DD0E43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874" w:type="dxa"/>
            <w:vAlign w:val="bottom"/>
          </w:tcPr>
          <w:p w14:paraId="7B79C3D6" w14:textId="4238346E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19</w:t>
            </w:r>
          </w:p>
        </w:tc>
      </w:tr>
      <w:tr w:rsidR="00925FA8" w:rsidRPr="004517A7" w14:paraId="535CEBD3" w14:textId="77777777" w:rsidTr="00C71F7A">
        <w:trPr>
          <w:trHeight w:val="403"/>
        </w:trPr>
        <w:tc>
          <w:tcPr>
            <w:tcW w:w="2609" w:type="dxa"/>
            <w:vAlign w:val="bottom"/>
          </w:tcPr>
          <w:p w14:paraId="7DF5511C" w14:textId="77777777" w:rsidR="00925FA8" w:rsidRPr="00C429AB" w:rsidRDefault="00925FA8" w:rsidP="00067258">
            <w:pPr>
              <w:tabs>
                <w:tab w:val="left" w:pos="2160"/>
              </w:tabs>
              <w:ind w:left="255" w:right="-105" w:hanging="255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สิทธิภายใต้สัญญาบริการสถานีแก๊สจากการรวมธุรกิจ</w:t>
            </w:r>
          </w:p>
        </w:tc>
        <w:tc>
          <w:tcPr>
            <w:tcW w:w="810" w:type="dxa"/>
            <w:vAlign w:val="bottom"/>
          </w:tcPr>
          <w:p w14:paraId="4735A764" w14:textId="00E1A4A6" w:rsidR="00925FA8" w:rsidRPr="00C429AB" w:rsidRDefault="00C50FC3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706389DB" w14:textId="0FD87F6B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788" w:type="dxa"/>
            <w:vAlign w:val="bottom"/>
          </w:tcPr>
          <w:p w14:paraId="35AC914B" w14:textId="5615D844" w:rsidR="00925FA8" w:rsidRPr="00C429AB" w:rsidRDefault="00C50FC3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10" w:type="dxa"/>
            <w:vAlign w:val="bottom"/>
          </w:tcPr>
          <w:p w14:paraId="384EB21A" w14:textId="320D1EBD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809" w:type="dxa"/>
            <w:vAlign w:val="bottom"/>
          </w:tcPr>
          <w:p w14:paraId="3E1370B4" w14:textId="2BEF6EE0" w:rsidR="00925FA8" w:rsidRPr="00C429AB" w:rsidRDefault="00C50FC3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870" w:type="dxa"/>
            <w:vAlign w:val="bottom"/>
          </w:tcPr>
          <w:p w14:paraId="0AD77A64" w14:textId="29854875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57</w:t>
            </w:r>
          </w:p>
        </w:tc>
        <w:tc>
          <w:tcPr>
            <w:tcW w:w="838" w:type="dxa"/>
            <w:vAlign w:val="bottom"/>
          </w:tcPr>
          <w:p w14:paraId="077F0F5F" w14:textId="74DCDC9E" w:rsidR="00925FA8" w:rsidRPr="00C429AB" w:rsidRDefault="00DD0E43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55</w:t>
            </w:r>
          </w:p>
        </w:tc>
        <w:tc>
          <w:tcPr>
            <w:tcW w:w="874" w:type="dxa"/>
            <w:vAlign w:val="bottom"/>
          </w:tcPr>
          <w:p w14:paraId="307D561A" w14:textId="164CD24A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5</w:t>
            </w:r>
            <w:r w:rsidRPr="00C429AB">
              <w:rPr>
                <w:rFonts w:asciiTheme="majorBidi" w:hAnsiTheme="majorBidi" w:cstheme="majorBidi"/>
                <w:sz w:val="28"/>
                <w:cs/>
              </w:rPr>
              <w:t>7</w:t>
            </w:r>
          </w:p>
        </w:tc>
      </w:tr>
      <w:tr w:rsidR="00925FA8" w:rsidRPr="004517A7" w14:paraId="31E43681" w14:textId="77777777" w:rsidTr="00C71F7A">
        <w:trPr>
          <w:trHeight w:val="403"/>
        </w:trPr>
        <w:tc>
          <w:tcPr>
            <w:tcW w:w="2609" w:type="dxa"/>
            <w:vAlign w:val="bottom"/>
          </w:tcPr>
          <w:p w14:paraId="2ECFE953" w14:textId="77777777" w:rsidR="00925FA8" w:rsidRPr="00C429AB" w:rsidRDefault="00925FA8" w:rsidP="00067258">
            <w:pPr>
              <w:tabs>
                <w:tab w:val="left" w:pos="2160"/>
              </w:tabs>
              <w:ind w:left="255" w:right="-105" w:hanging="255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 w:hint="cs"/>
                <w:sz w:val="28"/>
                <w:cs/>
              </w:rPr>
              <w:t>สิทธิการให้บริการจากข้อตกลงสัมปทาน</w:t>
            </w:r>
          </w:p>
        </w:tc>
        <w:tc>
          <w:tcPr>
            <w:tcW w:w="810" w:type="dxa"/>
            <w:vAlign w:val="bottom"/>
          </w:tcPr>
          <w:p w14:paraId="7936EFAA" w14:textId="6B762D8C" w:rsidR="00925FA8" w:rsidRPr="00C429AB" w:rsidRDefault="00C50FC3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1" w:type="dxa"/>
            <w:vAlign w:val="bottom"/>
          </w:tcPr>
          <w:p w14:paraId="4B9536C8" w14:textId="55E8779A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788" w:type="dxa"/>
            <w:vAlign w:val="bottom"/>
          </w:tcPr>
          <w:p w14:paraId="36637165" w14:textId="09D6925C" w:rsidR="00925FA8" w:rsidRPr="00C429AB" w:rsidRDefault="00C50FC3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1,209</w:t>
            </w:r>
          </w:p>
        </w:tc>
        <w:tc>
          <w:tcPr>
            <w:tcW w:w="810" w:type="dxa"/>
            <w:vAlign w:val="bottom"/>
          </w:tcPr>
          <w:p w14:paraId="20020842" w14:textId="73012AD1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1,225</w:t>
            </w:r>
          </w:p>
        </w:tc>
        <w:tc>
          <w:tcPr>
            <w:tcW w:w="809" w:type="dxa"/>
            <w:vAlign w:val="bottom"/>
          </w:tcPr>
          <w:p w14:paraId="09039A48" w14:textId="1B7D5E38" w:rsidR="00925FA8" w:rsidRPr="00C429AB" w:rsidRDefault="00C50FC3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70" w:type="dxa"/>
            <w:vAlign w:val="bottom"/>
          </w:tcPr>
          <w:p w14:paraId="6A426883" w14:textId="2B6112FA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38" w:type="dxa"/>
            <w:vAlign w:val="bottom"/>
          </w:tcPr>
          <w:p w14:paraId="10B057D0" w14:textId="588D9120" w:rsidR="00925FA8" w:rsidRPr="00C429AB" w:rsidRDefault="00DD0E43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1,209</w:t>
            </w:r>
          </w:p>
        </w:tc>
        <w:tc>
          <w:tcPr>
            <w:tcW w:w="874" w:type="dxa"/>
            <w:vAlign w:val="bottom"/>
          </w:tcPr>
          <w:p w14:paraId="58258174" w14:textId="616F3218" w:rsidR="00925FA8" w:rsidRPr="00C429AB" w:rsidRDefault="00925FA8" w:rsidP="008A325E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 w:rsidRPr="00C429AB">
              <w:rPr>
                <w:rFonts w:asciiTheme="majorBidi" w:hAnsiTheme="majorBidi" w:cstheme="majorBidi"/>
                <w:sz w:val="28"/>
              </w:rPr>
              <w:t>1,225</w:t>
            </w:r>
          </w:p>
        </w:tc>
      </w:tr>
    </w:tbl>
    <w:p w14:paraId="2C02D153" w14:textId="03D983E4" w:rsidR="00D60B7C" w:rsidRPr="00CE2114" w:rsidRDefault="00814407" w:rsidP="00404551">
      <w:pPr>
        <w:pStyle w:val="ListParagraph"/>
        <w:spacing w:before="120" w:after="240"/>
        <w:ind w:left="360" w:right="-29"/>
        <w:jc w:val="thaiDistribute"/>
        <w:rPr>
          <w:rFonts w:asciiTheme="majorBidi" w:hAnsiTheme="majorBidi" w:cstheme="majorBidi"/>
          <w:sz w:val="28"/>
          <w:cs/>
        </w:rPr>
      </w:pPr>
      <w:r w:rsidRPr="00CE2114">
        <w:rPr>
          <w:rFonts w:asciiTheme="majorBidi" w:hAnsiTheme="majorBidi" w:cstheme="majorBidi"/>
          <w:sz w:val="28"/>
          <w:cs/>
        </w:rPr>
        <w:t>ในระหว่าง</w:t>
      </w:r>
      <w:r w:rsidR="002629BC">
        <w:rPr>
          <w:rFonts w:asciiTheme="majorBidi" w:hAnsiTheme="majorBidi" w:cstheme="majorBidi" w:hint="cs"/>
          <w:sz w:val="28"/>
          <w:cs/>
        </w:rPr>
        <w:t>รอบระยะเวลา</w:t>
      </w:r>
      <w:r w:rsidRPr="00CE2114">
        <w:rPr>
          <w:rFonts w:asciiTheme="majorBidi" w:hAnsiTheme="majorBidi" w:cstheme="majorBidi"/>
          <w:sz w:val="28"/>
          <w:cs/>
        </w:rPr>
        <w:t>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33E584CC" w14:textId="18E70137" w:rsidR="008A161F" w:rsidRDefault="00D60B7C" w:rsidP="00A62805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z w:val="28"/>
          <w:cs/>
        </w:rPr>
        <w:br w:type="page"/>
      </w:r>
      <w:r w:rsidR="003F380C" w:rsidRPr="00B118B0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</w:t>
      </w:r>
    </w:p>
    <w:p w14:paraId="3C9CB5F9" w14:textId="77777777" w:rsidR="00BA15FA" w:rsidRPr="004517A7" w:rsidRDefault="00BA15FA" w:rsidP="00EA1354">
      <w:pPr>
        <w:pStyle w:val="FSNoteDetail"/>
        <w:tabs>
          <w:tab w:val="left" w:pos="180"/>
          <w:tab w:val="left" w:pos="360"/>
        </w:tabs>
      </w:pPr>
      <w:r w:rsidRPr="004517A7">
        <w:rPr>
          <w:rFonts w:hint="cs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จำนวนเงินที่ผู้ซื้อและผู้ขายตกลงแลกเปลี่ยนสินทรัพย์หรือชำระหนี้กัน 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</w:t>
      </w:r>
    </w:p>
    <w:p w14:paraId="333DFC17" w14:textId="3F583BEA" w:rsidR="00664BC2" w:rsidRPr="00F21AA7" w:rsidRDefault="00BA15FA" w:rsidP="00F21AA7">
      <w:pPr>
        <w:pStyle w:val="ListParagraph"/>
        <w:spacing w:before="240"/>
        <w:ind w:left="360" w:right="-29"/>
        <w:jc w:val="thaiDistribute"/>
        <w:rPr>
          <w:rFonts w:asciiTheme="majorBidi" w:hAnsiTheme="majorBidi"/>
          <w:sz w:val="28"/>
        </w:rPr>
      </w:pPr>
      <w:r w:rsidRPr="004517A7">
        <w:rPr>
          <w:rFonts w:hint="cs"/>
          <w:cs/>
        </w:rPr>
        <w:t>ตารางต่อไปนี้เป็นการสรุปเปรียบเทียบมูลค่าตามบัญชี และมูลค่ายุติธรรมของเครื่องมือทางการเงิน</w:t>
      </w:r>
      <w:r w:rsidR="001B57E7" w:rsidRPr="001B57E7">
        <w:rPr>
          <w:rFonts w:asciiTheme="majorBidi" w:hAnsiTheme="majorBidi"/>
          <w:sz w:val="28"/>
          <w:cs/>
        </w:rPr>
        <w:t xml:space="preserve"> </w:t>
      </w:r>
      <w:r w:rsidR="001B57E7" w:rsidRPr="001B57E7">
        <w:rPr>
          <w:rFonts w:asciiTheme="majorBidi" w:hAnsiTheme="majorBidi" w:hint="cs"/>
          <w:sz w:val="28"/>
          <w:cs/>
        </w:rPr>
        <w:t>ณ</w:t>
      </w:r>
      <w:r w:rsidR="001B57E7" w:rsidRPr="001B57E7">
        <w:rPr>
          <w:rFonts w:asciiTheme="majorBidi" w:hAnsiTheme="majorBidi"/>
          <w:sz w:val="28"/>
          <w:cs/>
        </w:rPr>
        <w:t xml:space="preserve"> วันที่ </w:t>
      </w:r>
      <w:r w:rsidR="001B57E7" w:rsidRPr="001B57E7">
        <w:rPr>
          <w:rFonts w:asciiTheme="majorBidi" w:hAnsiTheme="majorBidi"/>
          <w:sz w:val="28"/>
        </w:rPr>
        <w:t>3</w:t>
      </w:r>
      <w:r w:rsidR="00C142AF">
        <w:rPr>
          <w:rFonts w:asciiTheme="majorBidi" w:hAnsiTheme="majorBidi"/>
          <w:sz w:val="28"/>
        </w:rPr>
        <w:t>0</w:t>
      </w:r>
      <w:r w:rsidR="001B57E7" w:rsidRPr="001B57E7">
        <w:rPr>
          <w:rFonts w:asciiTheme="majorBidi" w:hAnsiTheme="majorBidi"/>
          <w:sz w:val="28"/>
        </w:rPr>
        <w:t xml:space="preserve"> </w:t>
      </w:r>
      <w:r w:rsidR="00C142AF">
        <w:rPr>
          <w:rFonts w:asciiTheme="majorBidi" w:hAnsiTheme="majorBidi" w:hint="cs"/>
          <w:sz w:val="28"/>
          <w:cs/>
        </w:rPr>
        <w:t xml:space="preserve">มิถุนายน </w:t>
      </w:r>
      <w:r w:rsidR="001B57E7" w:rsidRPr="001B57E7">
        <w:rPr>
          <w:rFonts w:asciiTheme="majorBidi" w:hAnsiTheme="majorBidi"/>
          <w:sz w:val="28"/>
        </w:rPr>
        <w:t>256</w:t>
      </w:r>
      <w:r w:rsidR="00AD3552">
        <w:rPr>
          <w:rFonts w:asciiTheme="majorBidi" w:hAnsiTheme="majorBidi"/>
          <w:sz w:val="28"/>
        </w:rPr>
        <w:t>7</w:t>
      </w:r>
      <w:r w:rsidR="001B57E7" w:rsidRPr="001B57E7">
        <w:rPr>
          <w:rFonts w:asciiTheme="majorBidi" w:hAnsiTheme="majorBidi"/>
          <w:sz w:val="28"/>
        </w:rPr>
        <w:t xml:space="preserve"> </w:t>
      </w:r>
      <w:r w:rsidR="001B57E7" w:rsidRPr="00B90B5B">
        <w:rPr>
          <w:rFonts w:asciiTheme="majorBidi" w:hAnsiTheme="majorBidi" w:cstheme="majorBidi"/>
          <w:sz w:val="28"/>
          <w:cs/>
        </w:rPr>
        <w:t>และ</w:t>
      </w:r>
      <w:r w:rsidR="001B57E7" w:rsidRPr="00B90B5B">
        <w:rPr>
          <w:rFonts w:asciiTheme="majorBidi" w:hAnsiTheme="majorBidi" w:cstheme="majorBidi" w:hint="cs"/>
          <w:sz w:val="28"/>
          <w:cs/>
        </w:rPr>
        <w:t xml:space="preserve"> </w:t>
      </w:r>
      <w:r w:rsidR="001B57E7" w:rsidRPr="00B90B5B">
        <w:rPr>
          <w:rFonts w:asciiTheme="majorBidi" w:hAnsiTheme="majorBidi" w:cstheme="majorBidi"/>
          <w:sz w:val="28"/>
          <w:cs/>
        </w:rPr>
        <w:t xml:space="preserve">วันที่ </w:t>
      </w:r>
      <w:r w:rsidR="001B57E7" w:rsidRPr="00B90B5B">
        <w:rPr>
          <w:rFonts w:asciiTheme="majorBidi" w:hAnsiTheme="majorBidi" w:cstheme="majorBidi"/>
          <w:sz w:val="28"/>
        </w:rPr>
        <w:t>31</w:t>
      </w:r>
      <w:r w:rsidR="001B57E7" w:rsidRPr="00B90B5B">
        <w:rPr>
          <w:rFonts w:asciiTheme="majorBidi" w:hAnsiTheme="majorBidi" w:cstheme="majorBidi"/>
          <w:sz w:val="28"/>
          <w:cs/>
        </w:rPr>
        <w:t xml:space="preserve"> ธันวาคม </w:t>
      </w:r>
      <w:r w:rsidR="001B57E7" w:rsidRPr="00B90B5B">
        <w:rPr>
          <w:rFonts w:asciiTheme="majorBidi" w:hAnsiTheme="majorBidi" w:cstheme="majorBidi"/>
          <w:sz w:val="28"/>
        </w:rPr>
        <w:t>256</w:t>
      </w:r>
      <w:r w:rsidR="00AD3552" w:rsidRPr="00B90B5B">
        <w:rPr>
          <w:rFonts w:asciiTheme="majorBidi" w:hAnsiTheme="majorBidi" w:cstheme="majorBidi"/>
          <w:sz w:val="28"/>
        </w:rPr>
        <w:t>6</w:t>
      </w:r>
    </w:p>
    <w:tbl>
      <w:tblPr>
        <w:tblW w:w="10535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699"/>
        <w:gridCol w:w="1080"/>
        <w:gridCol w:w="1080"/>
        <w:gridCol w:w="900"/>
        <w:gridCol w:w="810"/>
        <w:gridCol w:w="1080"/>
        <w:gridCol w:w="1158"/>
        <w:gridCol w:w="900"/>
        <w:gridCol w:w="828"/>
      </w:tblGrid>
      <w:tr w:rsidR="00F21AA7" w:rsidRPr="005F61F0" w14:paraId="0B0207D4" w14:textId="77777777">
        <w:tc>
          <w:tcPr>
            <w:tcW w:w="2699" w:type="dxa"/>
          </w:tcPr>
          <w:p w14:paraId="0A0A74CB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870" w:type="dxa"/>
            <w:gridSpan w:val="4"/>
            <w:vAlign w:val="bottom"/>
          </w:tcPr>
          <w:p w14:paraId="4E2F54E8" w14:textId="77777777" w:rsidR="00F21AA7" w:rsidRPr="005F61F0" w:rsidRDefault="00F21AA7">
            <w:pP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966" w:type="dxa"/>
            <w:gridSpan w:val="4"/>
          </w:tcPr>
          <w:p w14:paraId="08D914DD" w14:textId="77777777" w:rsidR="00F21AA7" w:rsidRPr="005F61F0" w:rsidRDefault="00F21AA7">
            <w:pPr>
              <w:ind w:left="-18" w:right="-78"/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(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5F61F0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ล้านบาท)</w:t>
            </w:r>
          </w:p>
        </w:tc>
      </w:tr>
      <w:tr w:rsidR="00F21AA7" w:rsidRPr="005F61F0" w14:paraId="5C7EBAB1" w14:textId="77777777">
        <w:tc>
          <w:tcPr>
            <w:tcW w:w="2699" w:type="dxa"/>
          </w:tcPr>
          <w:p w14:paraId="67F30390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36" w:type="dxa"/>
            <w:gridSpan w:val="8"/>
            <w:vAlign w:val="bottom"/>
          </w:tcPr>
          <w:p w14:paraId="70DCAA50" w14:textId="77777777" w:rsidR="00F21AA7" w:rsidRPr="005F61F0" w:rsidRDefault="00F21AA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F21AA7" w:rsidRPr="005F61F0" w14:paraId="7F88201B" w14:textId="77777777">
        <w:tc>
          <w:tcPr>
            <w:tcW w:w="2699" w:type="dxa"/>
          </w:tcPr>
          <w:p w14:paraId="04CD0D6B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870" w:type="dxa"/>
            <w:gridSpan w:val="4"/>
            <w:vAlign w:val="bottom"/>
          </w:tcPr>
          <w:p w14:paraId="498871AD" w14:textId="6A962B04" w:rsidR="00F21AA7" w:rsidRPr="005F61F0" w:rsidRDefault="00F21AA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="002035D5">
              <w:rPr>
                <w:rFonts w:asciiTheme="majorBidi" w:hAnsiTheme="majorBidi" w:cstheme="majorBidi"/>
                <w:szCs w:val="24"/>
              </w:rPr>
              <w:t xml:space="preserve">0 </w:t>
            </w:r>
            <w:r w:rsidR="002035D5">
              <w:rPr>
                <w:rFonts w:asciiTheme="majorBidi" w:hAnsiTheme="majorBidi" w:cstheme="majorBidi" w:hint="cs"/>
                <w:szCs w:val="24"/>
                <w:cs/>
              </w:rPr>
              <w:t>มิถุนายน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5F61F0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7</w:t>
            </w:r>
          </w:p>
        </w:tc>
        <w:tc>
          <w:tcPr>
            <w:tcW w:w="3966" w:type="dxa"/>
            <w:gridSpan w:val="4"/>
            <w:vAlign w:val="bottom"/>
          </w:tcPr>
          <w:p w14:paraId="127DCF58" w14:textId="77777777" w:rsidR="00F21AA7" w:rsidRPr="005F61F0" w:rsidRDefault="00F21AA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31</w:t>
            </w:r>
            <w:r w:rsidRPr="005F61F0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F61F0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F21AA7" w:rsidRPr="005F61F0" w14:paraId="5DBA5AD2" w14:textId="77777777">
        <w:tc>
          <w:tcPr>
            <w:tcW w:w="2699" w:type="dxa"/>
          </w:tcPr>
          <w:p w14:paraId="2444B468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C9B259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26CC05DB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</w:p>
        </w:tc>
        <w:tc>
          <w:tcPr>
            <w:tcW w:w="1080" w:type="dxa"/>
            <w:vAlign w:val="bottom"/>
          </w:tcPr>
          <w:p w14:paraId="7C097068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112A3B6C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1C36589B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ราคาทุนตัดจำหน่าย</w:t>
            </w:r>
          </w:p>
        </w:tc>
        <w:tc>
          <w:tcPr>
            <w:tcW w:w="810" w:type="dxa"/>
            <w:vAlign w:val="bottom"/>
          </w:tcPr>
          <w:p w14:paraId="6BF1F8E4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รวมราคา</w:t>
            </w:r>
          </w:p>
          <w:p w14:paraId="3CE620B7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  <w:tc>
          <w:tcPr>
            <w:tcW w:w="1080" w:type="dxa"/>
            <w:vAlign w:val="bottom"/>
          </w:tcPr>
          <w:p w14:paraId="6381D6E2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071D841B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</w:p>
        </w:tc>
        <w:tc>
          <w:tcPr>
            <w:tcW w:w="1158" w:type="dxa"/>
            <w:vAlign w:val="bottom"/>
          </w:tcPr>
          <w:p w14:paraId="1261B7C8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49D4416E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</w:t>
            </w:r>
          </w:p>
          <w:p w14:paraId="6EDF07A1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ขาดทุน</w:t>
            </w:r>
          </w:p>
          <w:p w14:paraId="7D349030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เบ็ดเสร็จอื่น</w:t>
            </w:r>
          </w:p>
        </w:tc>
        <w:tc>
          <w:tcPr>
            <w:tcW w:w="900" w:type="dxa"/>
            <w:vAlign w:val="bottom"/>
          </w:tcPr>
          <w:p w14:paraId="648C866F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ราคาทุนตัดจำหน่าย</w:t>
            </w:r>
          </w:p>
        </w:tc>
        <w:tc>
          <w:tcPr>
            <w:tcW w:w="828" w:type="dxa"/>
            <w:vAlign w:val="bottom"/>
          </w:tcPr>
          <w:p w14:paraId="7E0E3A0B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รวมราคา</w:t>
            </w:r>
          </w:p>
          <w:p w14:paraId="02D5C384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</w:tr>
      <w:tr w:rsidR="00F21AA7" w:rsidRPr="005F61F0" w14:paraId="09C27278" w14:textId="77777777">
        <w:tc>
          <w:tcPr>
            <w:tcW w:w="2699" w:type="dxa"/>
          </w:tcPr>
          <w:p w14:paraId="513B0926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154" w:right="-43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60DAE5FF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48B656C1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162B1244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10" w:type="dxa"/>
          </w:tcPr>
          <w:p w14:paraId="0D68809D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7D1ACC91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58" w:type="dxa"/>
          </w:tcPr>
          <w:p w14:paraId="0826C619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528A6474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28" w:type="dxa"/>
          </w:tcPr>
          <w:p w14:paraId="223C98E6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</w:tr>
      <w:tr w:rsidR="00F21AA7" w:rsidRPr="005F61F0" w14:paraId="4DFCF42A" w14:textId="77777777">
        <w:trPr>
          <w:trHeight w:val="279"/>
        </w:trPr>
        <w:tc>
          <w:tcPr>
            <w:tcW w:w="2699" w:type="dxa"/>
          </w:tcPr>
          <w:p w14:paraId="03AE20F1" w14:textId="77777777" w:rsidR="00F21AA7" w:rsidRPr="005F61F0" w:rsidRDefault="00F21AA7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4A326BA2" w14:textId="665E104D" w:rsidR="00F21AA7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B57F488" w14:textId="45231A76" w:rsidR="00F21AA7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84CAE3E" w14:textId="0CE2CBB6" w:rsidR="00F21AA7" w:rsidRPr="005F61F0" w:rsidRDefault="00B63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89</w:t>
            </w:r>
          </w:p>
        </w:tc>
        <w:tc>
          <w:tcPr>
            <w:tcW w:w="810" w:type="dxa"/>
            <w:vAlign w:val="bottom"/>
          </w:tcPr>
          <w:p w14:paraId="40C55A23" w14:textId="36805A2B" w:rsidR="00F21AA7" w:rsidRPr="005F61F0" w:rsidRDefault="00612E14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89</w:t>
            </w:r>
          </w:p>
        </w:tc>
        <w:tc>
          <w:tcPr>
            <w:tcW w:w="1080" w:type="dxa"/>
            <w:vAlign w:val="bottom"/>
          </w:tcPr>
          <w:p w14:paraId="6E1FD3D8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560EEB38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562B6F6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115</w:t>
            </w:r>
          </w:p>
        </w:tc>
        <w:tc>
          <w:tcPr>
            <w:tcW w:w="828" w:type="dxa"/>
            <w:vAlign w:val="bottom"/>
          </w:tcPr>
          <w:p w14:paraId="0711B943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115</w:t>
            </w:r>
          </w:p>
        </w:tc>
      </w:tr>
      <w:tr w:rsidR="00F21AA7" w:rsidRPr="005F61F0" w14:paraId="13A8F456" w14:textId="77777777">
        <w:tc>
          <w:tcPr>
            <w:tcW w:w="2699" w:type="dxa"/>
          </w:tcPr>
          <w:p w14:paraId="7C2FCB44" w14:textId="25086FBF" w:rsidR="00F21AA7" w:rsidRPr="005F61F0" w:rsidRDefault="00F21AA7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</w:t>
            </w:r>
            <w:r w:rsidR="00931026">
              <w:rPr>
                <w:rFonts w:asciiTheme="majorBidi" w:hAnsiTheme="majorBidi" w:cstheme="majorBidi" w:hint="cs"/>
                <w:szCs w:val="24"/>
                <w:cs/>
              </w:rPr>
              <w:t>หมุนเวียน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5095F201" w14:textId="41A43B61" w:rsidR="00F21AA7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371E569" w14:textId="47B9FCC6" w:rsidR="00F21AA7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37AA6D6" w14:textId="29F59F4F" w:rsidR="00F21AA7" w:rsidRPr="005F61F0" w:rsidRDefault="00B63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123</w:t>
            </w:r>
          </w:p>
        </w:tc>
        <w:tc>
          <w:tcPr>
            <w:tcW w:w="810" w:type="dxa"/>
            <w:vAlign w:val="bottom"/>
          </w:tcPr>
          <w:p w14:paraId="735F5AB2" w14:textId="19EEDA68" w:rsidR="00F21AA7" w:rsidRPr="005F61F0" w:rsidRDefault="00612E14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123</w:t>
            </w:r>
          </w:p>
        </w:tc>
        <w:tc>
          <w:tcPr>
            <w:tcW w:w="1080" w:type="dxa"/>
            <w:vAlign w:val="bottom"/>
          </w:tcPr>
          <w:p w14:paraId="2C2761A4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7DD99788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F973D23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127</w:t>
            </w:r>
          </w:p>
        </w:tc>
        <w:tc>
          <w:tcPr>
            <w:tcW w:w="828" w:type="dxa"/>
            <w:vAlign w:val="bottom"/>
          </w:tcPr>
          <w:p w14:paraId="08111D98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127</w:t>
            </w:r>
          </w:p>
        </w:tc>
      </w:tr>
      <w:tr w:rsidR="00F21AA7" w:rsidRPr="005F61F0" w14:paraId="0FFC0B1A" w14:textId="77777777">
        <w:tc>
          <w:tcPr>
            <w:tcW w:w="2699" w:type="dxa"/>
          </w:tcPr>
          <w:p w14:paraId="53B24FD9" w14:textId="77777777" w:rsidR="00F21AA7" w:rsidRPr="005F61F0" w:rsidRDefault="00F21AA7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เงินให้กู้ยืมระยะสั้นแก่</w:t>
            </w:r>
          </w:p>
          <w:p w14:paraId="7AAE120B" w14:textId="77777777" w:rsidR="00F21AA7" w:rsidRPr="005F61F0" w:rsidRDefault="00F21AA7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02F72483" w14:textId="5486D72C" w:rsidR="00F21AA7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E407A73" w14:textId="51C683C5" w:rsidR="00F21AA7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AA664D8" w14:textId="02B911E0" w:rsidR="00F21AA7" w:rsidRPr="005F61F0" w:rsidRDefault="00B63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</w:t>
            </w:r>
          </w:p>
        </w:tc>
        <w:tc>
          <w:tcPr>
            <w:tcW w:w="810" w:type="dxa"/>
            <w:vAlign w:val="bottom"/>
          </w:tcPr>
          <w:p w14:paraId="0C77A5DD" w14:textId="002D217A" w:rsidR="00F21AA7" w:rsidRPr="005F61F0" w:rsidRDefault="00612E14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29</w:t>
            </w:r>
          </w:p>
        </w:tc>
        <w:tc>
          <w:tcPr>
            <w:tcW w:w="1080" w:type="dxa"/>
            <w:vAlign w:val="bottom"/>
          </w:tcPr>
          <w:p w14:paraId="6522B845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0004169F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7E4864A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3</w:t>
            </w:r>
            <w:r w:rsidRPr="005F61F0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828" w:type="dxa"/>
            <w:vAlign w:val="bottom"/>
          </w:tcPr>
          <w:p w14:paraId="55008506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3</w:t>
            </w:r>
            <w:r w:rsidRPr="005F61F0">
              <w:rPr>
                <w:rFonts w:asciiTheme="majorBidi" w:hAnsiTheme="majorBidi" w:cstheme="majorBidi"/>
                <w:szCs w:val="24"/>
              </w:rPr>
              <w:t>9</w:t>
            </w:r>
          </w:p>
        </w:tc>
      </w:tr>
      <w:tr w:rsidR="00F21AA7" w:rsidRPr="005F61F0" w14:paraId="6E368002" w14:textId="77777777">
        <w:tc>
          <w:tcPr>
            <w:tcW w:w="2699" w:type="dxa"/>
          </w:tcPr>
          <w:p w14:paraId="5342A8B4" w14:textId="77777777" w:rsidR="00F21AA7" w:rsidRPr="005F61F0" w:rsidRDefault="00F21AA7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เงินให้กู้ยืมระยะสั้นแก่</w:t>
            </w:r>
          </w:p>
          <w:p w14:paraId="3F4EED70" w14:textId="77777777" w:rsidR="00F21AA7" w:rsidRPr="005F61F0" w:rsidRDefault="00F21AA7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บุคคลที่ไม่เกี่ยวข้องกัน</w:t>
            </w:r>
          </w:p>
        </w:tc>
        <w:tc>
          <w:tcPr>
            <w:tcW w:w="1080" w:type="dxa"/>
            <w:vAlign w:val="bottom"/>
          </w:tcPr>
          <w:p w14:paraId="51F7B8AE" w14:textId="53F99224" w:rsidR="00F21AA7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774C0A2" w14:textId="5158ABE0" w:rsidR="00F21AA7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50EBD06" w14:textId="10EF68A3" w:rsidR="00F21AA7" w:rsidRPr="005F61F0" w:rsidRDefault="00B63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810" w:type="dxa"/>
            <w:vAlign w:val="bottom"/>
          </w:tcPr>
          <w:p w14:paraId="61767588" w14:textId="5E69E8E9" w:rsidR="00F21AA7" w:rsidRPr="005F61F0" w:rsidRDefault="00612E14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6</w:t>
            </w:r>
          </w:p>
        </w:tc>
        <w:tc>
          <w:tcPr>
            <w:tcW w:w="1080" w:type="dxa"/>
            <w:vAlign w:val="bottom"/>
          </w:tcPr>
          <w:p w14:paraId="1887C0E5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2AFFC68B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1708290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  <w:tc>
          <w:tcPr>
            <w:tcW w:w="828" w:type="dxa"/>
            <w:vAlign w:val="bottom"/>
          </w:tcPr>
          <w:p w14:paraId="444D8D67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</w:tr>
      <w:tr w:rsidR="00F21AA7" w:rsidRPr="005F61F0" w14:paraId="3BCEEFB9" w14:textId="77777777">
        <w:tc>
          <w:tcPr>
            <w:tcW w:w="2699" w:type="dxa"/>
          </w:tcPr>
          <w:p w14:paraId="3BD9B387" w14:textId="77777777" w:rsidR="00F21AA7" w:rsidRPr="005F61F0" w:rsidRDefault="00F21AA7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29C923FA" w14:textId="20B4197E" w:rsidR="00F21AA7" w:rsidRPr="005F61F0" w:rsidRDefault="00B63AC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1080" w:type="dxa"/>
            <w:vAlign w:val="bottom"/>
          </w:tcPr>
          <w:p w14:paraId="2475F0CF" w14:textId="188F6D16" w:rsidR="00F21AA7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BA3F782" w14:textId="3BDE83BF" w:rsidR="00F21AA7" w:rsidRPr="005F61F0" w:rsidRDefault="00A50D4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3C5B2CEA" w14:textId="7D9BDE9C" w:rsidR="00F21AA7" w:rsidRPr="005F61F0" w:rsidRDefault="00612E14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32</w:t>
            </w:r>
          </w:p>
        </w:tc>
        <w:tc>
          <w:tcPr>
            <w:tcW w:w="1080" w:type="dxa"/>
            <w:vAlign w:val="bottom"/>
          </w:tcPr>
          <w:p w14:paraId="10D6DC0F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32</w:t>
            </w:r>
          </w:p>
        </w:tc>
        <w:tc>
          <w:tcPr>
            <w:tcW w:w="1158" w:type="dxa"/>
            <w:vAlign w:val="bottom"/>
          </w:tcPr>
          <w:p w14:paraId="1DC4F721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8497200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28" w:type="dxa"/>
            <w:vAlign w:val="bottom"/>
          </w:tcPr>
          <w:p w14:paraId="24A728A4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32</w:t>
            </w:r>
          </w:p>
        </w:tc>
      </w:tr>
      <w:tr w:rsidR="00F21AA7" w:rsidRPr="005F61F0" w14:paraId="2B120674" w14:textId="77777777">
        <w:tc>
          <w:tcPr>
            <w:tcW w:w="2699" w:type="dxa"/>
          </w:tcPr>
          <w:p w14:paraId="0CCF6560" w14:textId="77777777" w:rsidR="00F21AA7" w:rsidRPr="005F61F0" w:rsidRDefault="00F21AA7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  <w:vAlign w:val="bottom"/>
          </w:tcPr>
          <w:p w14:paraId="0B70CD33" w14:textId="28686325" w:rsidR="00F21AA7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17CCF49" w14:textId="66DBC7DE" w:rsidR="00F21AA7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C28C803" w14:textId="1C64A005" w:rsidR="00F21AA7" w:rsidRPr="005F61F0" w:rsidRDefault="00D6686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10" w:type="dxa"/>
            <w:vAlign w:val="bottom"/>
          </w:tcPr>
          <w:p w14:paraId="338DE02D" w14:textId="5FB7F3C4" w:rsidR="00F21AA7" w:rsidRPr="005F61F0" w:rsidRDefault="00612E14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</w:t>
            </w:r>
          </w:p>
        </w:tc>
        <w:tc>
          <w:tcPr>
            <w:tcW w:w="1080" w:type="dxa"/>
            <w:vAlign w:val="bottom"/>
          </w:tcPr>
          <w:p w14:paraId="64DDEF75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31383A2D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51CAA43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</w:p>
        </w:tc>
        <w:tc>
          <w:tcPr>
            <w:tcW w:w="828" w:type="dxa"/>
            <w:vAlign w:val="bottom"/>
          </w:tcPr>
          <w:p w14:paraId="47BCA4FB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</w:p>
        </w:tc>
      </w:tr>
      <w:tr w:rsidR="00F21AA7" w:rsidRPr="005F61F0" w14:paraId="2C752471" w14:textId="77777777">
        <w:tc>
          <w:tcPr>
            <w:tcW w:w="2699" w:type="dxa"/>
          </w:tcPr>
          <w:p w14:paraId="6D8E5EBD" w14:textId="77777777" w:rsidR="00F21AA7" w:rsidRPr="005F61F0" w:rsidRDefault="00F21AA7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9D56742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AE70659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EB6716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0DEA044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B7327C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vAlign w:val="bottom"/>
          </w:tcPr>
          <w:p w14:paraId="0A189A77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CEA6B6B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7827DDCE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F21AA7" w:rsidRPr="005F61F0" w14:paraId="03DD511F" w14:textId="77777777">
        <w:tc>
          <w:tcPr>
            <w:tcW w:w="2699" w:type="dxa"/>
          </w:tcPr>
          <w:p w14:paraId="2503DF97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154"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20A563D9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F433F5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79F35A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379AA1F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804CB7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8" w:type="dxa"/>
            <w:vAlign w:val="bottom"/>
          </w:tcPr>
          <w:p w14:paraId="2E0BE013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89FF958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28" w:type="dxa"/>
            <w:vAlign w:val="bottom"/>
          </w:tcPr>
          <w:p w14:paraId="4C2D6089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F21AA7" w:rsidRPr="005F61F0" w14:paraId="22D4FFE9" w14:textId="77777777">
        <w:tc>
          <w:tcPr>
            <w:tcW w:w="2699" w:type="dxa"/>
            <w:vAlign w:val="bottom"/>
          </w:tcPr>
          <w:p w14:paraId="5C7DD492" w14:textId="77777777" w:rsidR="00F21AA7" w:rsidRPr="005F61F0" w:rsidRDefault="00F21AA7">
            <w:pPr>
              <w:tabs>
                <w:tab w:val="left" w:pos="1440"/>
              </w:tabs>
              <w:ind w:left="434" w:right="-108" w:hanging="279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เงินเบิกเกินบัญชี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6250DBB9" w14:textId="47B043C7" w:rsidR="00F21AA7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30A3D9E" w14:textId="7411B864" w:rsidR="00F21AA7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AEAC870" w14:textId="5B5BA25A" w:rsidR="00F21AA7" w:rsidRPr="005F61F0" w:rsidRDefault="00D6686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10" w:type="dxa"/>
            <w:vAlign w:val="bottom"/>
          </w:tcPr>
          <w:p w14:paraId="2C185C10" w14:textId="2F0F9207" w:rsidR="00F21AA7" w:rsidRPr="005F61F0" w:rsidRDefault="00612E14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</w:t>
            </w:r>
          </w:p>
        </w:tc>
        <w:tc>
          <w:tcPr>
            <w:tcW w:w="1080" w:type="dxa"/>
            <w:vAlign w:val="bottom"/>
          </w:tcPr>
          <w:p w14:paraId="3D909074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6E028648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1E677AE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28" w:type="dxa"/>
            <w:vAlign w:val="bottom"/>
          </w:tcPr>
          <w:p w14:paraId="318A5469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-</w:t>
            </w:r>
          </w:p>
        </w:tc>
      </w:tr>
      <w:tr w:rsidR="00F21AA7" w:rsidRPr="005F61F0" w14:paraId="3588290F" w14:textId="77777777">
        <w:tc>
          <w:tcPr>
            <w:tcW w:w="2699" w:type="dxa"/>
            <w:vAlign w:val="bottom"/>
          </w:tcPr>
          <w:p w14:paraId="606A5739" w14:textId="6141039C" w:rsidR="00F21AA7" w:rsidRPr="005F61F0" w:rsidRDefault="00F21AA7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</w:t>
            </w:r>
            <w:r w:rsidR="0080496D">
              <w:rPr>
                <w:rFonts w:asciiTheme="majorBidi" w:hAnsiTheme="majorBidi" w:cstheme="majorBidi" w:hint="cs"/>
                <w:szCs w:val="24"/>
                <w:cs/>
              </w:rPr>
              <w:t>หมุนเวียน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6AA10DC8" w14:textId="5025121E" w:rsidR="00F21AA7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3F9A96F6" w14:textId="4CC31BE3" w:rsidR="00F21AA7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89E2506" w14:textId="1DB7B5C9" w:rsidR="00F21AA7" w:rsidRPr="005F61F0" w:rsidRDefault="00D6686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74</w:t>
            </w:r>
          </w:p>
        </w:tc>
        <w:tc>
          <w:tcPr>
            <w:tcW w:w="810" w:type="dxa"/>
            <w:vAlign w:val="bottom"/>
          </w:tcPr>
          <w:p w14:paraId="55FF1FDC" w14:textId="5BC07A45" w:rsidR="00F21AA7" w:rsidRPr="005F61F0" w:rsidRDefault="00612E14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74</w:t>
            </w:r>
          </w:p>
        </w:tc>
        <w:tc>
          <w:tcPr>
            <w:tcW w:w="1080" w:type="dxa"/>
            <w:vAlign w:val="bottom"/>
          </w:tcPr>
          <w:p w14:paraId="37761C1B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492101D6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2505A44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5F61F0">
              <w:rPr>
                <w:rFonts w:asciiTheme="majorBidi" w:hAnsiTheme="majorBidi" w:cstheme="majorBidi"/>
                <w:szCs w:val="24"/>
              </w:rPr>
              <w:t>0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8</w:t>
            </w:r>
          </w:p>
        </w:tc>
        <w:tc>
          <w:tcPr>
            <w:tcW w:w="828" w:type="dxa"/>
            <w:vAlign w:val="bottom"/>
          </w:tcPr>
          <w:p w14:paraId="2FA3AF48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5F61F0">
              <w:rPr>
                <w:rFonts w:asciiTheme="majorBidi" w:hAnsiTheme="majorBidi" w:cstheme="majorBidi"/>
                <w:szCs w:val="24"/>
              </w:rPr>
              <w:t>0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8</w:t>
            </w:r>
          </w:p>
        </w:tc>
      </w:tr>
      <w:tr w:rsidR="006377CE" w:rsidRPr="005F61F0" w14:paraId="20DA8DD0" w14:textId="77777777">
        <w:tc>
          <w:tcPr>
            <w:tcW w:w="2699" w:type="dxa"/>
            <w:vAlign w:val="bottom"/>
          </w:tcPr>
          <w:p w14:paraId="478EC2AA" w14:textId="77777777" w:rsidR="006377CE" w:rsidRDefault="003D2613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เงินกู้ยืมระยะสั้นจาก</w:t>
            </w:r>
          </w:p>
          <w:p w14:paraId="01353320" w14:textId="7502F7CB" w:rsidR="003D2613" w:rsidRPr="005F61F0" w:rsidRDefault="003D2613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     </w:t>
            </w:r>
            <w:r w:rsidR="00736ABB">
              <w:rPr>
                <w:rFonts w:asciiTheme="majorBidi" w:hAnsiTheme="majorBidi" w:cstheme="majorBidi" w:hint="cs"/>
                <w:szCs w:val="24"/>
                <w:cs/>
              </w:rPr>
              <w:t>บุคคล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ที่เกี่ยวข้องกัน</w:t>
            </w:r>
          </w:p>
        </w:tc>
        <w:tc>
          <w:tcPr>
            <w:tcW w:w="1080" w:type="dxa"/>
            <w:vAlign w:val="bottom"/>
          </w:tcPr>
          <w:p w14:paraId="70F7123D" w14:textId="3934E729" w:rsidR="006377CE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5183902B" w14:textId="28187166" w:rsidR="006377CE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F3E971D" w14:textId="58380F7A" w:rsidR="006377CE" w:rsidRDefault="004760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86</w:t>
            </w:r>
          </w:p>
        </w:tc>
        <w:tc>
          <w:tcPr>
            <w:tcW w:w="810" w:type="dxa"/>
            <w:vAlign w:val="bottom"/>
          </w:tcPr>
          <w:p w14:paraId="5F38170A" w14:textId="12A438D0" w:rsidR="006377CE" w:rsidRPr="005F61F0" w:rsidRDefault="004760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86</w:t>
            </w:r>
          </w:p>
        </w:tc>
        <w:tc>
          <w:tcPr>
            <w:tcW w:w="1080" w:type="dxa"/>
            <w:vAlign w:val="bottom"/>
          </w:tcPr>
          <w:p w14:paraId="05D8BCDE" w14:textId="7154B1E4" w:rsidR="006377CE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66D24924" w14:textId="59397EEC" w:rsidR="006377CE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C4CE8A2" w14:textId="0DC710C2" w:rsidR="006377CE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828" w:type="dxa"/>
            <w:vAlign w:val="bottom"/>
          </w:tcPr>
          <w:p w14:paraId="1D8560AD" w14:textId="28DAA0F8" w:rsidR="006377CE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</w:tr>
      <w:tr w:rsidR="00F21AA7" w:rsidRPr="005F61F0" w14:paraId="3D0F55D7" w14:textId="77777777">
        <w:tc>
          <w:tcPr>
            <w:tcW w:w="2699" w:type="dxa"/>
            <w:vAlign w:val="bottom"/>
          </w:tcPr>
          <w:p w14:paraId="439BFE5D" w14:textId="77777777" w:rsidR="00F21AA7" w:rsidRPr="005F61F0" w:rsidRDefault="00F21AA7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</w:t>
            </w:r>
          </w:p>
          <w:p w14:paraId="527A0E6D" w14:textId="77777777" w:rsidR="00F21AA7" w:rsidRPr="005F61F0" w:rsidRDefault="00F21AA7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บุคคลที่ไม่เกี่ยวข้องกัน</w:t>
            </w:r>
          </w:p>
        </w:tc>
        <w:tc>
          <w:tcPr>
            <w:tcW w:w="1080" w:type="dxa"/>
            <w:vAlign w:val="bottom"/>
          </w:tcPr>
          <w:p w14:paraId="2F8840DE" w14:textId="3D94D6B4" w:rsidR="00F21AA7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92D5340" w14:textId="5BBACB5C" w:rsidR="00F21AA7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ADF867A" w14:textId="5866A140" w:rsidR="00F21AA7" w:rsidRPr="005F61F0" w:rsidRDefault="004760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41</w:t>
            </w:r>
          </w:p>
        </w:tc>
        <w:tc>
          <w:tcPr>
            <w:tcW w:w="810" w:type="dxa"/>
            <w:vAlign w:val="bottom"/>
          </w:tcPr>
          <w:p w14:paraId="6C36FA6B" w14:textId="1E6F146F" w:rsidR="00F21AA7" w:rsidRPr="005F61F0" w:rsidRDefault="004760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41</w:t>
            </w:r>
          </w:p>
        </w:tc>
        <w:tc>
          <w:tcPr>
            <w:tcW w:w="1080" w:type="dxa"/>
            <w:vAlign w:val="bottom"/>
          </w:tcPr>
          <w:p w14:paraId="1431BDB4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53476C58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6145085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97</w:t>
            </w:r>
          </w:p>
        </w:tc>
        <w:tc>
          <w:tcPr>
            <w:tcW w:w="828" w:type="dxa"/>
            <w:vAlign w:val="bottom"/>
          </w:tcPr>
          <w:p w14:paraId="0461F562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97</w:t>
            </w:r>
          </w:p>
        </w:tc>
      </w:tr>
      <w:tr w:rsidR="00F21AA7" w:rsidRPr="005F61F0" w14:paraId="23B643E0" w14:textId="77777777">
        <w:tc>
          <w:tcPr>
            <w:tcW w:w="2699" w:type="dxa"/>
            <w:vAlign w:val="bottom"/>
          </w:tcPr>
          <w:p w14:paraId="105CFD83" w14:textId="77777777" w:rsidR="00F21AA7" w:rsidRPr="005F61F0" w:rsidRDefault="00F21AA7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5A764D5A" w14:textId="11FD83D2" w:rsidR="00F21AA7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7824978" w14:textId="4D5BF45F" w:rsidR="00F21AA7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2C4936EB" w14:textId="78B491BE" w:rsidR="00F21AA7" w:rsidRPr="005F61F0" w:rsidRDefault="00D6686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810" w:type="dxa"/>
            <w:vAlign w:val="bottom"/>
          </w:tcPr>
          <w:p w14:paraId="0FCCA34D" w14:textId="6E755EB7" w:rsidR="00F21AA7" w:rsidRPr="005F61F0" w:rsidRDefault="00612E14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40</w:t>
            </w:r>
          </w:p>
        </w:tc>
        <w:tc>
          <w:tcPr>
            <w:tcW w:w="1080" w:type="dxa"/>
            <w:vAlign w:val="bottom"/>
          </w:tcPr>
          <w:p w14:paraId="38A170DA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247337A9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32B076A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46</w:t>
            </w:r>
          </w:p>
        </w:tc>
        <w:tc>
          <w:tcPr>
            <w:tcW w:w="828" w:type="dxa"/>
            <w:vAlign w:val="bottom"/>
          </w:tcPr>
          <w:p w14:paraId="54C8501D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46</w:t>
            </w:r>
          </w:p>
        </w:tc>
      </w:tr>
      <w:tr w:rsidR="00F21AA7" w:rsidRPr="005F61F0" w14:paraId="1FB4E88A" w14:textId="77777777">
        <w:tc>
          <w:tcPr>
            <w:tcW w:w="2699" w:type="dxa"/>
            <w:vAlign w:val="bottom"/>
          </w:tcPr>
          <w:p w14:paraId="2256ABF6" w14:textId="77777777" w:rsidR="00F21AA7" w:rsidRPr="005F61F0" w:rsidRDefault="00F21AA7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จาก</w:t>
            </w:r>
            <w:r>
              <w:rPr>
                <w:rFonts w:asciiTheme="majorBidi" w:hAnsiTheme="majorBidi" w:cstheme="majorBidi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720FD00F" w14:textId="45B6CD41" w:rsidR="00F21AA7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3ADCB87" w14:textId="003005D2" w:rsidR="00F21AA7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D65F275" w14:textId="65983CA6" w:rsidR="00F21AA7" w:rsidRPr="005F61F0" w:rsidRDefault="00612E14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134</w:t>
            </w:r>
          </w:p>
        </w:tc>
        <w:tc>
          <w:tcPr>
            <w:tcW w:w="810" w:type="dxa"/>
            <w:vAlign w:val="bottom"/>
          </w:tcPr>
          <w:p w14:paraId="6B132202" w14:textId="50965AAE" w:rsidR="00F21AA7" w:rsidRPr="005F61F0" w:rsidRDefault="00612E14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134</w:t>
            </w:r>
          </w:p>
        </w:tc>
        <w:tc>
          <w:tcPr>
            <w:tcW w:w="1080" w:type="dxa"/>
            <w:vAlign w:val="bottom"/>
          </w:tcPr>
          <w:p w14:paraId="580C86B5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7398C1D1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65056A0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144</w:t>
            </w:r>
          </w:p>
        </w:tc>
        <w:tc>
          <w:tcPr>
            <w:tcW w:w="828" w:type="dxa"/>
            <w:vAlign w:val="bottom"/>
          </w:tcPr>
          <w:p w14:paraId="131820F4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144</w:t>
            </w:r>
          </w:p>
        </w:tc>
      </w:tr>
      <w:tr w:rsidR="00F21AA7" w:rsidRPr="005F61F0" w14:paraId="30C44575" w14:textId="77777777">
        <w:tc>
          <w:tcPr>
            <w:tcW w:w="2699" w:type="dxa"/>
            <w:vAlign w:val="bottom"/>
          </w:tcPr>
          <w:p w14:paraId="7A49BCF0" w14:textId="77777777" w:rsidR="00F21AA7" w:rsidRPr="005F61F0" w:rsidRDefault="00F21AA7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หนี้สินตามสัญญาเช่าเงินทุน</w:t>
            </w:r>
          </w:p>
        </w:tc>
        <w:tc>
          <w:tcPr>
            <w:tcW w:w="1080" w:type="dxa"/>
            <w:vAlign w:val="bottom"/>
          </w:tcPr>
          <w:p w14:paraId="79E235F9" w14:textId="10ED18C6" w:rsidR="00F21AA7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63D9C25" w14:textId="72DC1574" w:rsidR="00F21AA7" w:rsidRPr="005F61F0" w:rsidRDefault="004270A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49C4009" w14:textId="0F903655" w:rsidR="00F21AA7" w:rsidRPr="005F61F0" w:rsidRDefault="00612E14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152</w:t>
            </w:r>
          </w:p>
        </w:tc>
        <w:tc>
          <w:tcPr>
            <w:tcW w:w="810" w:type="dxa"/>
            <w:vAlign w:val="bottom"/>
          </w:tcPr>
          <w:p w14:paraId="69517834" w14:textId="3D27CF36" w:rsidR="00F21AA7" w:rsidRPr="005F61F0" w:rsidRDefault="00612E14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152</w:t>
            </w:r>
          </w:p>
        </w:tc>
        <w:tc>
          <w:tcPr>
            <w:tcW w:w="1080" w:type="dxa"/>
            <w:vAlign w:val="bottom"/>
          </w:tcPr>
          <w:p w14:paraId="757D420C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58" w:type="dxa"/>
            <w:vAlign w:val="bottom"/>
          </w:tcPr>
          <w:p w14:paraId="615BBA6C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70BA903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14</w:t>
            </w:r>
            <w:r w:rsidRPr="005F61F0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828" w:type="dxa"/>
            <w:vAlign w:val="bottom"/>
          </w:tcPr>
          <w:p w14:paraId="355FA185" w14:textId="77777777" w:rsidR="00F21AA7" w:rsidRPr="005F61F0" w:rsidRDefault="00F21AA7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14</w:t>
            </w:r>
            <w:r w:rsidRPr="005F61F0">
              <w:rPr>
                <w:rFonts w:asciiTheme="majorBidi" w:hAnsiTheme="majorBidi" w:cstheme="majorBidi"/>
                <w:szCs w:val="24"/>
              </w:rPr>
              <w:t>8</w:t>
            </w:r>
          </w:p>
        </w:tc>
      </w:tr>
      <w:tr w:rsidR="00F21AA7" w:rsidRPr="005F61F0" w14:paraId="4106888F" w14:textId="77777777">
        <w:tc>
          <w:tcPr>
            <w:tcW w:w="2699" w:type="dxa"/>
          </w:tcPr>
          <w:p w14:paraId="74A960AF" w14:textId="77777777" w:rsidR="00F21AA7" w:rsidRPr="005F61F0" w:rsidRDefault="00F21AA7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20EF08D8" w14:textId="77777777" w:rsidR="00F21AA7" w:rsidRPr="005F61F0" w:rsidRDefault="00F21AA7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D331645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BEA19B3" w14:textId="77777777" w:rsidR="00F21AA7" w:rsidRPr="005F61F0" w:rsidRDefault="00F21AA7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EE8D08D" w14:textId="77777777" w:rsidR="00F21AA7" w:rsidRPr="005F61F0" w:rsidRDefault="00F21AA7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4959A0D" w14:textId="77777777" w:rsidR="00F21AA7" w:rsidRPr="005F61F0" w:rsidRDefault="00F21AA7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58" w:type="dxa"/>
            <w:vAlign w:val="bottom"/>
          </w:tcPr>
          <w:p w14:paraId="1A439C9F" w14:textId="77777777" w:rsidR="00F21AA7" w:rsidRPr="005F61F0" w:rsidRDefault="00F21AA7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EDC4692" w14:textId="77777777" w:rsidR="00F21AA7" w:rsidRPr="005F61F0" w:rsidRDefault="00F21AA7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28" w:type="dxa"/>
            <w:vAlign w:val="bottom"/>
          </w:tcPr>
          <w:p w14:paraId="538C1B77" w14:textId="77777777" w:rsidR="00F21AA7" w:rsidRPr="005F61F0" w:rsidRDefault="00F21AA7">
            <w:pPr>
              <w:tabs>
                <w:tab w:val="decimal" w:pos="522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</w:tbl>
    <w:p w14:paraId="32B1B81B" w14:textId="77777777" w:rsidR="00F21AA7" w:rsidRDefault="00F21AA7" w:rsidP="00F21AA7">
      <w:pPr>
        <w:overflowPunct/>
        <w:autoSpaceDE/>
        <w:autoSpaceDN/>
        <w:adjustRightInd/>
        <w:spacing w:before="240"/>
        <w:ind w:left="360"/>
        <w:textAlignment w:val="auto"/>
        <w:rPr>
          <w:rFonts w:asciiTheme="majorBidi" w:hAnsiTheme="majorBidi"/>
        </w:rPr>
      </w:pPr>
      <w:r>
        <w:rPr>
          <w:rFonts w:asciiTheme="majorBidi" w:hAnsiTheme="majorBidi"/>
        </w:rPr>
        <w:br w:type="page"/>
      </w:r>
    </w:p>
    <w:tbl>
      <w:tblPr>
        <w:tblW w:w="10347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664"/>
        <w:gridCol w:w="1060"/>
        <w:gridCol w:w="1060"/>
        <w:gridCol w:w="883"/>
        <w:gridCol w:w="796"/>
        <w:gridCol w:w="1060"/>
        <w:gridCol w:w="1060"/>
        <w:gridCol w:w="883"/>
        <w:gridCol w:w="881"/>
      </w:tblGrid>
      <w:tr w:rsidR="00F21AA7" w:rsidRPr="00657820" w14:paraId="2F1C7A92" w14:textId="77777777" w:rsidTr="006145BE">
        <w:tc>
          <w:tcPr>
            <w:tcW w:w="2664" w:type="dxa"/>
          </w:tcPr>
          <w:p w14:paraId="66F0BBB3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799" w:type="dxa"/>
            <w:gridSpan w:val="4"/>
            <w:vAlign w:val="bottom"/>
          </w:tcPr>
          <w:p w14:paraId="3C5D9E57" w14:textId="77777777" w:rsidR="00F21AA7" w:rsidRPr="005F61F0" w:rsidRDefault="00F21AA7">
            <w:pP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884" w:type="dxa"/>
            <w:gridSpan w:val="4"/>
          </w:tcPr>
          <w:p w14:paraId="6E90410D" w14:textId="77777777" w:rsidR="00F21AA7" w:rsidRPr="005F61F0" w:rsidRDefault="00F21AA7">
            <w:pPr>
              <w:spacing w:before="240"/>
              <w:ind w:left="-18" w:right="-78"/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(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5F61F0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ล้านบาท)</w:t>
            </w:r>
          </w:p>
        </w:tc>
      </w:tr>
      <w:tr w:rsidR="00F21AA7" w:rsidRPr="00657820" w14:paraId="7F1BBD5E" w14:textId="77777777" w:rsidTr="006145BE">
        <w:tc>
          <w:tcPr>
            <w:tcW w:w="2664" w:type="dxa"/>
          </w:tcPr>
          <w:p w14:paraId="72970DC6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83" w:type="dxa"/>
            <w:gridSpan w:val="8"/>
            <w:vAlign w:val="bottom"/>
          </w:tcPr>
          <w:p w14:paraId="27F863DC" w14:textId="77777777" w:rsidR="00F21AA7" w:rsidRPr="005F61F0" w:rsidRDefault="00F21AA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F21AA7" w:rsidRPr="00657820" w14:paraId="42B69E97" w14:textId="77777777" w:rsidTr="006145BE">
        <w:tc>
          <w:tcPr>
            <w:tcW w:w="2664" w:type="dxa"/>
          </w:tcPr>
          <w:p w14:paraId="663CC62B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799" w:type="dxa"/>
            <w:gridSpan w:val="4"/>
            <w:vAlign w:val="bottom"/>
          </w:tcPr>
          <w:p w14:paraId="448B45C0" w14:textId="4E6B4D91" w:rsidR="00F21AA7" w:rsidRPr="005F61F0" w:rsidRDefault="00F21AA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</w:t>
            </w:r>
            <w:r w:rsidR="009E04F5">
              <w:rPr>
                <w:rFonts w:asciiTheme="majorBidi" w:hAnsiTheme="majorBidi" w:cstheme="majorBidi"/>
                <w:szCs w:val="24"/>
              </w:rPr>
              <w:t xml:space="preserve">0 </w:t>
            </w:r>
            <w:r w:rsidR="009E04F5">
              <w:rPr>
                <w:rFonts w:asciiTheme="majorBidi" w:hAnsiTheme="majorBidi" w:cstheme="majorBidi" w:hint="cs"/>
                <w:szCs w:val="24"/>
                <w:cs/>
              </w:rPr>
              <w:t>มิถุนายน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5F61F0">
              <w:rPr>
                <w:rFonts w:asciiTheme="majorBidi" w:hAnsiTheme="majorBidi" w:cstheme="majorBidi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7</w:t>
            </w:r>
          </w:p>
        </w:tc>
        <w:tc>
          <w:tcPr>
            <w:tcW w:w="3884" w:type="dxa"/>
            <w:gridSpan w:val="4"/>
            <w:vAlign w:val="bottom"/>
          </w:tcPr>
          <w:p w14:paraId="2DFFA055" w14:textId="77777777" w:rsidR="00F21AA7" w:rsidRPr="005F61F0" w:rsidRDefault="00F21AA7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5F61F0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F21AA7" w:rsidRPr="00657820" w14:paraId="594681C9" w14:textId="77777777" w:rsidTr="006145BE">
        <w:tc>
          <w:tcPr>
            <w:tcW w:w="2664" w:type="dxa"/>
          </w:tcPr>
          <w:p w14:paraId="72EEEC28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52E6AA8C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7629ABFA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</w:p>
        </w:tc>
        <w:tc>
          <w:tcPr>
            <w:tcW w:w="1060" w:type="dxa"/>
            <w:vAlign w:val="bottom"/>
          </w:tcPr>
          <w:p w14:paraId="37B77DF9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15687F85" w14:textId="0EA6155A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ผ่านกำไรขาดทุนเบ็ดเสร็จ</w:t>
            </w:r>
            <w:r w:rsidR="00315B59">
              <w:rPr>
                <w:rFonts w:asciiTheme="majorBidi" w:hAnsiTheme="majorBidi" w:cstheme="majorBidi" w:hint="cs"/>
                <w:szCs w:val="24"/>
                <w:cs/>
              </w:rPr>
              <w:t>อื่น</w:t>
            </w:r>
          </w:p>
        </w:tc>
        <w:tc>
          <w:tcPr>
            <w:tcW w:w="883" w:type="dxa"/>
            <w:vAlign w:val="bottom"/>
          </w:tcPr>
          <w:p w14:paraId="64F0BE6C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ราคาทุนตัดจำหน่าย</w:t>
            </w:r>
          </w:p>
        </w:tc>
        <w:tc>
          <w:tcPr>
            <w:tcW w:w="795" w:type="dxa"/>
            <w:vAlign w:val="bottom"/>
          </w:tcPr>
          <w:p w14:paraId="02C61C6A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รวมราคา</w:t>
            </w:r>
          </w:p>
          <w:p w14:paraId="053CC68F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  <w:tc>
          <w:tcPr>
            <w:tcW w:w="1060" w:type="dxa"/>
            <w:vAlign w:val="bottom"/>
          </w:tcPr>
          <w:p w14:paraId="079A0A56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3B8B3A0F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</w:t>
            </w:r>
          </w:p>
        </w:tc>
        <w:tc>
          <w:tcPr>
            <w:tcW w:w="1060" w:type="dxa"/>
            <w:vAlign w:val="bottom"/>
          </w:tcPr>
          <w:p w14:paraId="673F1E34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มูลค่ายุติธรรม</w:t>
            </w:r>
          </w:p>
          <w:p w14:paraId="7B769225" w14:textId="514915F5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ผ่านกำไรขาดทุนเบ็ดเสร็จ</w:t>
            </w:r>
            <w:r w:rsidR="00315B59">
              <w:rPr>
                <w:rFonts w:asciiTheme="majorBidi" w:hAnsiTheme="majorBidi" w:cstheme="majorBidi" w:hint="cs"/>
                <w:szCs w:val="24"/>
                <w:cs/>
              </w:rPr>
              <w:t>อื่น</w:t>
            </w:r>
          </w:p>
        </w:tc>
        <w:tc>
          <w:tcPr>
            <w:tcW w:w="883" w:type="dxa"/>
            <w:vAlign w:val="bottom"/>
          </w:tcPr>
          <w:p w14:paraId="0ED18CCE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ราคาทุนตัดจำหน่าย</w:t>
            </w:r>
          </w:p>
        </w:tc>
        <w:tc>
          <w:tcPr>
            <w:tcW w:w="880" w:type="dxa"/>
            <w:vAlign w:val="bottom"/>
          </w:tcPr>
          <w:p w14:paraId="18137BF4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รวมราคา</w:t>
            </w:r>
          </w:p>
          <w:p w14:paraId="3E86ED33" w14:textId="77777777" w:rsidR="00F21AA7" w:rsidRPr="005F61F0" w:rsidRDefault="00F21AA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ตามบัญชี</w:t>
            </w:r>
          </w:p>
        </w:tc>
      </w:tr>
      <w:tr w:rsidR="00F21AA7" w:rsidRPr="00657820" w14:paraId="03B85042" w14:textId="77777777" w:rsidTr="006145BE">
        <w:tc>
          <w:tcPr>
            <w:tcW w:w="2664" w:type="dxa"/>
          </w:tcPr>
          <w:p w14:paraId="00EDE812" w14:textId="77777777" w:rsidR="00F21AA7" w:rsidRPr="005F61F0" w:rsidRDefault="00F21AA7">
            <w:pPr>
              <w:tabs>
                <w:tab w:val="left" w:pos="360"/>
                <w:tab w:val="left" w:pos="1440"/>
              </w:tabs>
              <w:ind w:left="154" w:right="-43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60" w:type="dxa"/>
          </w:tcPr>
          <w:p w14:paraId="41ECAB2B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60" w:type="dxa"/>
          </w:tcPr>
          <w:p w14:paraId="2F6F660B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83" w:type="dxa"/>
          </w:tcPr>
          <w:p w14:paraId="5FAA75A2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795" w:type="dxa"/>
          </w:tcPr>
          <w:p w14:paraId="296FA630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60" w:type="dxa"/>
          </w:tcPr>
          <w:p w14:paraId="3B474D37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060" w:type="dxa"/>
          </w:tcPr>
          <w:p w14:paraId="3969FF49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83" w:type="dxa"/>
          </w:tcPr>
          <w:p w14:paraId="32737839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880" w:type="dxa"/>
          </w:tcPr>
          <w:p w14:paraId="12D80158" w14:textId="77777777" w:rsidR="00F21AA7" w:rsidRPr="005F61F0" w:rsidRDefault="00F21AA7">
            <w:pPr>
              <w:tabs>
                <w:tab w:val="decimal" w:pos="1332"/>
              </w:tabs>
              <w:ind w:right="-43"/>
              <w:jc w:val="thaiDistribute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</w:tr>
      <w:tr w:rsidR="004B3925" w:rsidRPr="00657820" w14:paraId="54790C0B" w14:textId="77777777" w:rsidTr="006145BE">
        <w:trPr>
          <w:trHeight w:val="279"/>
        </w:trPr>
        <w:tc>
          <w:tcPr>
            <w:tcW w:w="2664" w:type="dxa"/>
          </w:tcPr>
          <w:p w14:paraId="50EBABCC" w14:textId="77777777" w:rsidR="004B3925" w:rsidRPr="005F61F0" w:rsidRDefault="004B3925" w:rsidP="004B3925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0" w:type="dxa"/>
            <w:vAlign w:val="bottom"/>
          </w:tcPr>
          <w:p w14:paraId="7C2A974F" w14:textId="5C61CED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08FBA89D" w14:textId="51A478C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39804CB4" w14:textId="2417DC8D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795" w:type="dxa"/>
            <w:vAlign w:val="bottom"/>
          </w:tcPr>
          <w:p w14:paraId="0A0B5BAD" w14:textId="452DAAA4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060" w:type="dxa"/>
            <w:vAlign w:val="bottom"/>
          </w:tcPr>
          <w:p w14:paraId="70C8BDDB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60287BBC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0C1FBAD5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880" w:type="dxa"/>
            <w:vAlign w:val="bottom"/>
          </w:tcPr>
          <w:p w14:paraId="384F478F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</w:tr>
      <w:tr w:rsidR="004B3925" w:rsidRPr="00657820" w14:paraId="35048186" w14:textId="77777777" w:rsidTr="006145BE">
        <w:tc>
          <w:tcPr>
            <w:tcW w:w="2664" w:type="dxa"/>
          </w:tcPr>
          <w:p w14:paraId="42CFECB2" w14:textId="03BC00DD" w:rsidR="004B3925" w:rsidRPr="005F61F0" w:rsidRDefault="004B3925" w:rsidP="004B3925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</w:t>
            </w:r>
            <w:r w:rsidR="006145BE">
              <w:rPr>
                <w:rFonts w:asciiTheme="majorBidi" w:hAnsiTheme="majorBidi" w:cstheme="majorBidi" w:hint="cs"/>
                <w:szCs w:val="24"/>
                <w:cs/>
              </w:rPr>
              <w:t>หมุนเวียน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060" w:type="dxa"/>
            <w:vAlign w:val="bottom"/>
          </w:tcPr>
          <w:p w14:paraId="3DB83551" w14:textId="2F4905EB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5EE2374B" w14:textId="2DBA5884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27703467" w14:textId="405D8D1B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169</w:t>
            </w:r>
          </w:p>
        </w:tc>
        <w:tc>
          <w:tcPr>
            <w:tcW w:w="795" w:type="dxa"/>
            <w:vAlign w:val="bottom"/>
          </w:tcPr>
          <w:p w14:paraId="16972C70" w14:textId="561FFA21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169</w:t>
            </w:r>
          </w:p>
        </w:tc>
        <w:tc>
          <w:tcPr>
            <w:tcW w:w="1060" w:type="dxa"/>
            <w:vAlign w:val="bottom"/>
          </w:tcPr>
          <w:p w14:paraId="40907012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002842E7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239B3BA9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153</w:t>
            </w:r>
          </w:p>
        </w:tc>
        <w:tc>
          <w:tcPr>
            <w:tcW w:w="880" w:type="dxa"/>
            <w:vAlign w:val="bottom"/>
          </w:tcPr>
          <w:p w14:paraId="154C8E87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153</w:t>
            </w:r>
          </w:p>
        </w:tc>
      </w:tr>
      <w:tr w:rsidR="004B3925" w:rsidRPr="00657820" w14:paraId="559DC496" w14:textId="77777777" w:rsidTr="006145BE">
        <w:tc>
          <w:tcPr>
            <w:tcW w:w="2664" w:type="dxa"/>
          </w:tcPr>
          <w:p w14:paraId="08E9B92A" w14:textId="77777777" w:rsidR="004B3925" w:rsidRPr="005F61F0" w:rsidRDefault="004B3925" w:rsidP="004B3925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เงินให้กู้ยืมระยะสั้นแก่</w:t>
            </w:r>
          </w:p>
          <w:p w14:paraId="09713EAD" w14:textId="77777777" w:rsidR="004B3925" w:rsidRPr="005F61F0" w:rsidRDefault="004B3925" w:rsidP="004B3925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60" w:type="dxa"/>
            <w:vAlign w:val="bottom"/>
          </w:tcPr>
          <w:p w14:paraId="587E3216" w14:textId="1F74CCDC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7C545B84" w14:textId="60E27AD8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4B47DBE0" w14:textId="19C7AD8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631</w:t>
            </w:r>
          </w:p>
        </w:tc>
        <w:tc>
          <w:tcPr>
            <w:tcW w:w="795" w:type="dxa"/>
            <w:vAlign w:val="bottom"/>
          </w:tcPr>
          <w:p w14:paraId="1ECB0335" w14:textId="6C5E6F8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631</w:t>
            </w:r>
          </w:p>
        </w:tc>
        <w:tc>
          <w:tcPr>
            <w:tcW w:w="1060" w:type="dxa"/>
            <w:vAlign w:val="bottom"/>
          </w:tcPr>
          <w:p w14:paraId="6D46D221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50F83FF0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5EB9AF14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650</w:t>
            </w:r>
          </w:p>
        </w:tc>
        <w:tc>
          <w:tcPr>
            <w:tcW w:w="880" w:type="dxa"/>
            <w:vAlign w:val="bottom"/>
          </w:tcPr>
          <w:p w14:paraId="147E8AC1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650</w:t>
            </w:r>
          </w:p>
        </w:tc>
      </w:tr>
      <w:tr w:rsidR="004B3925" w:rsidRPr="00657820" w14:paraId="002947DF" w14:textId="77777777" w:rsidTr="006145BE">
        <w:tc>
          <w:tcPr>
            <w:tcW w:w="2664" w:type="dxa"/>
          </w:tcPr>
          <w:p w14:paraId="208B8A5B" w14:textId="77777777" w:rsidR="004B3925" w:rsidRPr="005F61F0" w:rsidRDefault="004B3925" w:rsidP="004B3925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เงินให้กู้ยืมระยะสั้นแก่</w:t>
            </w:r>
          </w:p>
          <w:p w14:paraId="24479310" w14:textId="77777777" w:rsidR="004B3925" w:rsidRPr="005F61F0" w:rsidRDefault="004B3925" w:rsidP="004B3925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บุคคลที่ไม่เกี่ยวข้องกัน</w:t>
            </w:r>
          </w:p>
        </w:tc>
        <w:tc>
          <w:tcPr>
            <w:tcW w:w="1060" w:type="dxa"/>
            <w:vAlign w:val="bottom"/>
          </w:tcPr>
          <w:p w14:paraId="68E183A8" w14:textId="5EE3C825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2E84C2BD" w14:textId="6B8FA7D4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362F860E" w14:textId="04C2D29A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795" w:type="dxa"/>
            <w:vAlign w:val="bottom"/>
          </w:tcPr>
          <w:p w14:paraId="5836A62B" w14:textId="7DE97E82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060" w:type="dxa"/>
            <w:vAlign w:val="bottom"/>
          </w:tcPr>
          <w:p w14:paraId="4391ACB7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469BD44D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632C766C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  <w:tc>
          <w:tcPr>
            <w:tcW w:w="880" w:type="dxa"/>
            <w:vAlign w:val="bottom"/>
          </w:tcPr>
          <w:p w14:paraId="3BC7EF04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6</w:t>
            </w:r>
          </w:p>
        </w:tc>
      </w:tr>
      <w:tr w:rsidR="004B3925" w:rsidRPr="00657820" w14:paraId="77CA4EF6" w14:textId="77777777" w:rsidTr="006145BE">
        <w:tc>
          <w:tcPr>
            <w:tcW w:w="2664" w:type="dxa"/>
          </w:tcPr>
          <w:p w14:paraId="4AB6DA34" w14:textId="77777777" w:rsidR="004B3925" w:rsidRPr="005F61F0" w:rsidRDefault="004B3925" w:rsidP="004B3925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เงินให้กู้ยืมระยะยาวแก่                กิจการที่เกี่ยวข้องกัน</w:t>
            </w:r>
          </w:p>
        </w:tc>
        <w:tc>
          <w:tcPr>
            <w:tcW w:w="1060" w:type="dxa"/>
            <w:vAlign w:val="bottom"/>
          </w:tcPr>
          <w:p w14:paraId="63DDCC77" w14:textId="6382246E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4EF9D5B5" w14:textId="0126576C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618870D8" w14:textId="05231F5E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795" w:type="dxa"/>
            <w:vAlign w:val="bottom"/>
          </w:tcPr>
          <w:p w14:paraId="4A5E047B" w14:textId="067AC240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1060" w:type="dxa"/>
            <w:vAlign w:val="bottom"/>
          </w:tcPr>
          <w:p w14:paraId="13DEBFBF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636ECCCA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2CB34963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28</w:t>
            </w:r>
          </w:p>
        </w:tc>
        <w:tc>
          <w:tcPr>
            <w:tcW w:w="880" w:type="dxa"/>
            <w:vAlign w:val="bottom"/>
          </w:tcPr>
          <w:p w14:paraId="751312EF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28</w:t>
            </w:r>
          </w:p>
        </w:tc>
      </w:tr>
      <w:tr w:rsidR="004B3925" w:rsidRPr="00657820" w14:paraId="4F254AC7" w14:textId="77777777" w:rsidTr="006145BE">
        <w:tc>
          <w:tcPr>
            <w:tcW w:w="2664" w:type="dxa"/>
          </w:tcPr>
          <w:p w14:paraId="27442230" w14:textId="77777777" w:rsidR="004B3925" w:rsidRPr="005F61F0" w:rsidRDefault="004B3925" w:rsidP="004B3925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0" w:type="dxa"/>
            <w:vAlign w:val="bottom"/>
          </w:tcPr>
          <w:p w14:paraId="7BE057C9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6894BDBE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2D400874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0C91093C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331BF407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60" w:type="dxa"/>
            <w:vAlign w:val="bottom"/>
          </w:tcPr>
          <w:p w14:paraId="526D70FB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83" w:type="dxa"/>
            <w:vAlign w:val="bottom"/>
          </w:tcPr>
          <w:p w14:paraId="4B942F1D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0EE054E3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4B3925" w:rsidRPr="00657820" w14:paraId="5AA05AD8" w14:textId="77777777" w:rsidTr="006145BE">
        <w:tc>
          <w:tcPr>
            <w:tcW w:w="2664" w:type="dxa"/>
          </w:tcPr>
          <w:p w14:paraId="64B2849D" w14:textId="77777777" w:rsidR="004B3925" w:rsidRPr="005F61F0" w:rsidRDefault="004B3925" w:rsidP="004B3925">
            <w:pPr>
              <w:tabs>
                <w:tab w:val="left" w:pos="360"/>
                <w:tab w:val="left" w:pos="1440"/>
              </w:tabs>
              <w:ind w:left="154" w:right="-108"/>
              <w:jc w:val="thaiDistribute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060" w:type="dxa"/>
            <w:vAlign w:val="bottom"/>
          </w:tcPr>
          <w:p w14:paraId="2F967073" w14:textId="6674F29E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3964B775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67DEC883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5" w:type="dxa"/>
            <w:vAlign w:val="bottom"/>
          </w:tcPr>
          <w:p w14:paraId="68BF2E97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096B515E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751D35F2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7CAB8AF5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5BFED78E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4B3925" w:rsidRPr="00657820" w14:paraId="007C043B" w14:textId="77777777" w:rsidTr="006145BE">
        <w:tc>
          <w:tcPr>
            <w:tcW w:w="2664" w:type="dxa"/>
            <w:vAlign w:val="bottom"/>
          </w:tcPr>
          <w:p w14:paraId="54C9FEC3" w14:textId="08B1CAAE" w:rsidR="004B3925" w:rsidRPr="005F61F0" w:rsidRDefault="004B3925" w:rsidP="004B3925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</w:t>
            </w:r>
            <w:r w:rsidR="006145BE">
              <w:rPr>
                <w:rFonts w:asciiTheme="majorBidi" w:hAnsiTheme="majorBidi" w:cstheme="majorBidi" w:hint="cs"/>
                <w:szCs w:val="24"/>
                <w:cs/>
              </w:rPr>
              <w:t>หมุนเวียน</w:t>
            </w:r>
            <w:r w:rsidRPr="005F61F0">
              <w:rPr>
                <w:rFonts w:asciiTheme="majorBidi" w:hAnsiTheme="majorBidi" w:cstheme="majorBidi"/>
                <w:szCs w:val="24"/>
                <w:cs/>
              </w:rPr>
              <w:t>อื่น</w:t>
            </w:r>
          </w:p>
        </w:tc>
        <w:tc>
          <w:tcPr>
            <w:tcW w:w="1060" w:type="dxa"/>
            <w:vAlign w:val="bottom"/>
          </w:tcPr>
          <w:p w14:paraId="643F6710" w14:textId="2F8C8CAA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6F61C40D" w14:textId="36F470D3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14AB0E80" w14:textId="07FDA75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795" w:type="dxa"/>
            <w:vAlign w:val="bottom"/>
          </w:tcPr>
          <w:p w14:paraId="01580E02" w14:textId="353EE33C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</w:t>
            </w:r>
          </w:p>
        </w:tc>
        <w:tc>
          <w:tcPr>
            <w:tcW w:w="1060" w:type="dxa"/>
            <w:vAlign w:val="bottom"/>
          </w:tcPr>
          <w:p w14:paraId="2A1E1D79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605D6E04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7B528A98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5F61F0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880" w:type="dxa"/>
            <w:vAlign w:val="bottom"/>
          </w:tcPr>
          <w:p w14:paraId="289BEA66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1</w:t>
            </w:r>
            <w:r w:rsidRPr="005F61F0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4B3925" w:rsidRPr="00657820" w14:paraId="1AF7832A" w14:textId="77777777" w:rsidTr="006145BE">
        <w:tc>
          <w:tcPr>
            <w:tcW w:w="2664" w:type="dxa"/>
            <w:vAlign w:val="bottom"/>
          </w:tcPr>
          <w:p w14:paraId="30BAEF40" w14:textId="77777777" w:rsidR="004B3925" w:rsidRPr="005F61F0" w:rsidRDefault="004B3925" w:rsidP="004B3925">
            <w:pPr>
              <w:tabs>
                <w:tab w:val="left" w:pos="1440"/>
              </w:tabs>
              <w:ind w:left="442" w:right="-108" w:hanging="288"/>
              <w:rPr>
                <w:rFonts w:asciiTheme="majorBidi" w:hAnsiTheme="majorBidi" w:cstheme="majorBidi"/>
                <w:szCs w:val="24"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เงินกู้ยืมระยะสั้นจาก</w:t>
            </w:r>
          </w:p>
          <w:p w14:paraId="0E793D5A" w14:textId="77777777" w:rsidR="004B3925" w:rsidRPr="005F61F0" w:rsidRDefault="004B3925" w:rsidP="004B3925">
            <w:pPr>
              <w:tabs>
                <w:tab w:val="left" w:pos="1440"/>
              </w:tabs>
              <w:ind w:left="442" w:right="-108" w:hanging="14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60" w:type="dxa"/>
            <w:vAlign w:val="bottom"/>
          </w:tcPr>
          <w:p w14:paraId="5C334F2B" w14:textId="3DFD1380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3770FFEC" w14:textId="5A991708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0516D40F" w14:textId="39F17EA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  <w:r w:rsidR="0046048E">
              <w:rPr>
                <w:rFonts w:asciiTheme="majorBidi" w:hAnsiTheme="majorBidi" w:cstheme="majorBidi" w:hint="cs"/>
                <w:szCs w:val="24"/>
                <w:cs/>
              </w:rPr>
              <w:t>3</w:t>
            </w:r>
          </w:p>
        </w:tc>
        <w:tc>
          <w:tcPr>
            <w:tcW w:w="795" w:type="dxa"/>
            <w:vAlign w:val="bottom"/>
          </w:tcPr>
          <w:p w14:paraId="57D1F653" w14:textId="6279B2C0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</w:t>
            </w:r>
            <w:r w:rsidR="0046048E">
              <w:rPr>
                <w:rFonts w:asciiTheme="majorBidi" w:hAnsiTheme="majorBidi" w:cstheme="majorBidi" w:hint="cs"/>
                <w:szCs w:val="24"/>
                <w:cs/>
              </w:rPr>
              <w:t>3</w:t>
            </w:r>
          </w:p>
        </w:tc>
        <w:tc>
          <w:tcPr>
            <w:tcW w:w="1060" w:type="dxa"/>
            <w:vAlign w:val="bottom"/>
          </w:tcPr>
          <w:p w14:paraId="2CE3B4CE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369C16D5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1D24B49C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82</w:t>
            </w:r>
          </w:p>
        </w:tc>
        <w:tc>
          <w:tcPr>
            <w:tcW w:w="880" w:type="dxa"/>
            <w:vAlign w:val="bottom"/>
          </w:tcPr>
          <w:p w14:paraId="2431863C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82</w:t>
            </w:r>
          </w:p>
        </w:tc>
      </w:tr>
      <w:tr w:rsidR="004B3925" w:rsidRPr="00657820" w14:paraId="2E8D6AD9" w14:textId="77777777" w:rsidTr="006145BE">
        <w:tc>
          <w:tcPr>
            <w:tcW w:w="2664" w:type="dxa"/>
            <w:vAlign w:val="bottom"/>
          </w:tcPr>
          <w:p w14:paraId="246FB428" w14:textId="77777777" w:rsidR="004B3925" w:rsidRPr="005F61F0" w:rsidRDefault="004B3925" w:rsidP="004B3925">
            <w:pPr>
              <w:tabs>
                <w:tab w:val="left" w:pos="1440"/>
              </w:tabs>
              <w:ind w:left="154" w:right="-108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หนี้สินตามสัญญาเช่าเงินทุน</w:t>
            </w:r>
          </w:p>
        </w:tc>
        <w:tc>
          <w:tcPr>
            <w:tcW w:w="1060" w:type="dxa"/>
            <w:vAlign w:val="bottom"/>
          </w:tcPr>
          <w:p w14:paraId="6C5F2A76" w14:textId="30E1E2C1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19ECD918" w14:textId="3E15850B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2E513AAC" w14:textId="6CDBBEA5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</w:t>
            </w:r>
          </w:p>
        </w:tc>
        <w:tc>
          <w:tcPr>
            <w:tcW w:w="795" w:type="dxa"/>
            <w:vAlign w:val="bottom"/>
          </w:tcPr>
          <w:p w14:paraId="7D44A0DD" w14:textId="1D338429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15</w:t>
            </w:r>
          </w:p>
        </w:tc>
        <w:tc>
          <w:tcPr>
            <w:tcW w:w="1060" w:type="dxa"/>
            <w:vAlign w:val="bottom"/>
          </w:tcPr>
          <w:p w14:paraId="4CDC29F5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60" w:type="dxa"/>
            <w:vAlign w:val="bottom"/>
          </w:tcPr>
          <w:p w14:paraId="35427698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3" w:type="dxa"/>
            <w:vAlign w:val="bottom"/>
          </w:tcPr>
          <w:p w14:paraId="51CC6FD9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  <w:tc>
          <w:tcPr>
            <w:tcW w:w="880" w:type="dxa"/>
            <w:vAlign w:val="bottom"/>
          </w:tcPr>
          <w:p w14:paraId="2AEBAE60" w14:textId="77777777" w:rsidR="004B3925" w:rsidRPr="005F61F0" w:rsidRDefault="004B3925" w:rsidP="004B3925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5F61F0">
              <w:rPr>
                <w:rFonts w:asciiTheme="majorBidi" w:hAnsiTheme="majorBidi" w:cstheme="majorBidi"/>
                <w:szCs w:val="24"/>
                <w:cs/>
              </w:rPr>
              <w:t>5</w:t>
            </w:r>
          </w:p>
        </w:tc>
      </w:tr>
    </w:tbl>
    <w:p w14:paraId="17614EA3" w14:textId="77777777" w:rsidR="00B90B5B" w:rsidRDefault="00B90B5B" w:rsidP="006C2345">
      <w:pPr>
        <w:pStyle w:val="FSNoteDetail"/>
        <w:tabs>
          <w:tab w:val="left" w:pos="180"/>
        </w:tabs>
      </w:pPr>
    </w:p>
    <w:p w14:paraId="14AD9821" w14:textId="2DEB3431" w:rsidR="006C2345" w:rsidRPr="004517A7" w:rsidRDefault="006C2345" w:rsidP="006C2345">
      <w:pPr>
        <w:pStyle w:val="FSNoteDetail"/>
        <w:tabs>
          <w:tab w:val="left" w:pos="180"/>
        </w:tabs>
      </w:pPr>
      <w:r w:rsidRPr="004517A7">
        <w:rPr>
          <w:rFonts w:hint="cs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D26AA85" w14:textId="308DF4FC" w:rsidR="00AB0D7A" w:rsidRPr="004517A7" w:rsidRDefault="00AB0D7A" w:rsidP="00CC1759">
      <w:pPr>
        <w:numPr>
          <w:ilvl w:val="0"/>
          <w:numId w:val="10"/>
        </w:numPr>
        <w:tabs>
          <w:tab w:val="clear" w:pos="2522"/>
          <w:tab w:val="left" w:pos="360"/>
        </w:tabs>
        <w:overflowPunct/>
        <w:autoSpaceDE/>
        <w:autoSpaceDN/>
        <w:adjustRightInd/>
        <w:spacing w:before="120"/>
        <w:ind w:left="630" w:hanging="270"/>
        <w:jc w:val="thaiDistribute"/>
        <w:textAlignment w:val="auto"/>
        <w:rPr>
          <w:rFonts w:ascii="Angsana New" w:hAnsi="Angsana New"/>
          <w:sz w:val="28"/>
        </w:rPr>
      </w:pPr>
      <w:bookmarkStart w:id="9" w:name="_Hlk95492248"/>
      <w:r w:rsidRPr="004517A7">
        <w:rPr>
          <w:rFonts w:ascii="Angsana New" w:hAnsi="Angsana New"/>
          <w:sz w:val="28"/>
          <w:cs/>
        </w:rPr>
        <w:t xml:space="preserve">สินทรัพย์และหนี้สินทางการเงินที่จะครบกำหนดในระยะเวลาอันสั้น ได้แก่ </w:t>
      </w:r>
      <w:r w:rsidRPr="004517A7">
        <w:rPr>
          <w:rFonts w:ascii="Angsana New" w:eastAsia="Angsana New" w:hAnsi="Angsana New"/>
          <w:sz w:val="28"/>
          <w:cs/>
        </w:rPr>
        <w:t>เงินสดและรายการเทียบเท่าเงินสด</w:t>
      </w:r>
      <w:r w:rsidR="00CC1759">
        <w:rPr>
          <w:rFonts w:ascii="Angsana New" w:eastAsia="Angsana New" w:hAnsi="Angsana New" w:hint="cs"/>
          <w:sz w:val="28"/>
          <w:cs/>
        </w:rPr>
        <w:t xml:space="preserve">          </w:t>
      </w:r>
      <w:r w:rsidRPr="004517A7">
        <w:rPr>
          <w:rFonts w:hint="cs"/>
          <w:cs/>
        </w:rPr>
        <w:t xml:space="preserve">ลูกหนี้การค้าและลูกหนี้อื่น </w:t>
      </w:r>
      <w:r w:rsidRPr="004517A7">
        <w:rPr>
          <w:rFonts w:ascii="Angsana New" w:eastAsia="Angsana New" w:hAnsi="Angsana New"/>
          <w:sz w:val="28"/>
          <w:cs/>
        </w:rPr>
        <w:t>เงินให้กู้ยืม</w:t>
      </w:r>
      <w:r w:rsidRPr="004517A7">
        <w:rPr>
          <w:rFonts w:ascii="Angsana New" w:eastAsia="Angsana New" w:hAnsi="Angsana New" w:hint="cs"/>
          <w:sz w:val="28"/>
          <w:cs/>
        </w:rPr>
        <w:t>ระยะ</w:t>
      </w:r>
      <w:r>
        <w:rPr>
          <w:rFonts w:ascii="Angsana New" w:eastAsia="Angsana New" w:hAnsi="Angsana New" w:hint="cs"/>
          <w:sz w:val="28"/>
          <w:cs/>
        </w:rPr>
        <w:t>สั้น</w:t>
      </w:r>
      <w:r w:rsidRPr="004517A7">
        <w:rPr>
          <w:rFonts w:hint="cs"/>
          <w:cs/>
        </w:rPr>
        <w:t xml:space="preserve"> </w:t>
      </w:r>
      <w:r w:rsidRPr="004517A7">
        <w:rPr>
          <w:rFonts w:ascii="Angsana New" w:eastAsia="Angsana New" w:hAnsi="Angsana New" w:hint="cs"/>
          <w:sz w:val="28"/>
          <w:cs/>
        </w:rPr>
        <w:t xml:space="preserve">เงินกู้ยืมจากสถาบันการเงิน </w:t>
      </w:r>
      <w:r w:rsidRPr="004517A7">
        <w:rPr>
          <w:rFonts w:ascii="Angsana New" w:hAnsi="Angsana New"/>
          <w:sz w:val="28"/>
          <w:cs/>
        </w:rPr>
        <w:t>เจ้าหนี้การค้าและเจ้าหนี้</w:t>
      </w:r>
      <w:r w:rsidR="00071DA7">
        <w:rPr>
          <w:rFonts w:ascii="Angsana New" w:hAnsi="Angsana New" w:hint="cs"/>
          <w:sz w:val="28"/>
          <w:cs/>
        </w:rPr>
        <w:t>หมุนเวียน</w:t>
      </w:r>
      <w:r w:rsidRPr="004517A7">
        <w:rPr>
          <w:rFonts w:ascii="Angsana New" w:hAnsi="Angsana New"/>
          <w:sz w:val="28"/>
          <w:cs/>
        </w:rPr>
        <w:t>อื่น</w:t>
      </w:r>
      <w:r w:rsidRPr="004517A7">
        <w:rPr>
          <w:rFonts w:ascii="Angsana New" w:hAnsi="Angsana New" w:hint="cs"/>
          <w:sz w:val="28"/>
          <w:cs/>
        </w:rPr>
        <w:t xml:space="preserve"> </w:t>
      </w:r>
      <w:r w:rsidR="008D3BD7">
        <w:rPr>
          <w:rFonts w:ascii="Angsana New" w:hAnsi="Angsana New" w:hint="cs"/>
          <w:sz w:val="28"/>
          <w:cs/>
        </w:rPr>
        <w:t xml:space="preserve">      </w:t>
      </w:r>
      <w:r w:rsidRPr="004517A7">
        <w:rPr>
          <w:rFonts w:ascii="Angsana New" w:hAnsi="Angsana New"/>
          <w:sz w:val="28"/>
          <w:cs/>
        </w:rPr>
        <w:t>เงินกู้ยืมระยะสั้น</w:t>
      </w:r>
      <w:r w:rsidRPr="004517A7">
        <w:rPr>
          <w:rFonts w:ascii="Angsana New" w:hAnsi="Angsana New" w:hint="cs"/>
          <w:sz w:val="28"/>
          <w:cs/>
        </w:rPr>
        <w:t xml:space="preserve"> </w:t>
      </w:r>
      <w:r w:rsidRPr="004517A7">
        <w:rPr>
          <w:rFonts w:ascii="Angsana New" w:eastAsia="Angsana New" w:hAnsi="Angsana New" w:hint="cs"/>
          <w:sz w:val="28"/>
          <w:cs/>
        </w:rPr>
        <w:t>และหนี้สินตามสัญญาเช่า</w:t>
      </w:r>
      <w:r w:rsidR="00CC1759">
        <w:rPr>
          <w:rFonts w:ascii="Angsana New" w:eastAsia="Angsana New" w:hAnsi="Angsana New" w:hint="cs"/>
          <w:sz w:val="28"/>
          <w:cs/>
        </w:rPr>
        <w:t>เงินทุน</w:t>
      </w:r>
      <w:r w:rsidRPr="004517A7">
        <w:rPr>
          <w:rFonts w:ascii="Angsana New" w:hAnsi="Angsana New"/>
          <w:sz w:val="28"/>
          <w:cs/>
        </w:rPr>
        <w:t>แสดงมูลค่ายุติธรรมโดยประมาณตามมูลค่าตามบัญชีที่แสดงใน</w:t>
      </w:r>
      <w:r w:rsidR="001B1C58">
        <w:rPr>
          <w:rFonts w:ascii="Angsana New" w:hAnsi="Angsana New" w:hint="cs"/>
          <w:sz w:val="28"/>
          <w:cs/>
        </w:rPr>
        <w:t xml:space="preserve">         </w:t>
      </w:r>
      <w:r w:rsidRPr="004517A7">
        <w:rPr>
          <w:rFonts w:ascii="Angsana New" w:hAnsi="Angsana New"/>
          <w:sz w:val="28"/>
          <w:cs/>
        </w:rPr>
        <w:t>งบฐานะการเงิน</w:t>
      </w:r>
    </w:p>
    <w:bookmarkEnd w:id="9"/>
    <w:p w14:paraId="5FFC6833" w14:textId="5EF96541" w:rsidR="006C2345" w:rsidRPr="004517A7" w:rsidRDefault="006C2345" w:rsidP="005417FD">
      <w:pPr>
        <w:tabs>
          <w:tab w:val="left" w:pos="360"/>
        </w:tabs>
        <w:overflowPunct/>
        <w:autoSpaceDE/>
        <w:autoSpaceDN/>
        <w:adjustRightInd/>
        <w:spacing w:before="120"/>
        <w:ind w:left="630" w:hanging="270"/>
        <w:jc w:val="thaiDistribute"/>
        <w:textAlignment w:val="auto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 xml:space="preserve">ข) </w:t>
      </w:r>
      <w:r w:rsidRPr="004517A7">
        <w:rPr>
          <w:rFonts w:ascii="Angsana New" w:hAnsi="Angsana New" w:hint="cs"/>
          <w:sz w:val="28"/>
          <w:cs/>
        </w:rPr>
        <w:tab/>
        <w:t>เงินลงทุนในตราสารทุน แสดงมูลค่ายุติธรรมตามราคาตลาด กรณีที่เป็นเงินลงทุนในตราสารทุนที่ไม่อยู่ใน</w:t>
      </w:r>
      <w:r w:rsidR="00047315">
        <w:rPr>
          <w:rFonts w:ascii="Angsana New" w:hAnsi="Angsana New"/>
          <w:sz w:val="28"/>
        </w:rPr>
        <w:t xml:space="preserve"> </w:t>
      </w:r>
      <w:r w:rsidR="007A6749">
        <w:rPr>
          <w:rFonts w:ascii="Angsana New" w:hAnsi="Angsana New"/>
          <w:sz w:val="28"/>
        </w:rPr>
        <w:t xml:space="preserve">     </w:t>
      </w:r>
      <w:r w:rsidRPr="004517A7">
        <w:rPr>
          <w:rFonts w:ascii="Angsana New" w:hAnsi="Angsana New" w:hint="cs"/>
          <w:sz w:val="28"/>
          <w:cs/>
        </w:rPr>
        <w:t>ความต้องการของตลาด คำนวณตามหลักเกณฑ์การประเมินมูลค่าที่เป็นที่ยอมรับทั่วไป</w:t>
      </w:r>
    </w:p>
    <w:p w14:paraId="2AE0DE84" w14:textId="47ADA546" w:rsidR="00497D1D" w:rsidRDefault="006C2345" w:rsidP="005417FD">
      <w:pPr>
        <w:pStyle w:val="ListParagraph"/>
        <w:tabs>
          <w:tab w:val="left" w:pos="360"/>
        </w:tabs>
        <w:overflowPunct/>
        <w:autoSpaceDE/>
        <w:autoSpaceDN/>
        <w:adjustRightInd/>
        <w:spacing w:before="120"/>
        <w:ind w:left="630" w:hanging="270"/>
        <w:jc w:val="thaiDistribute"/>
        <w:textAlignment w:val="auto"/>
        <w:rPr>
          <w:rFonts w:ascii="Angsana New" w:hAnsi="Angsana New"/>
          <w:sz w:val="28"/>
        </w:rPr>
      </w:pPr>
      <w:r w:rsidRPr="004517A7">
        <w:rPr>
          <w:rFonts w:ascii="Angsana New" w:hAnsi="Angsana New" w:hint="cs"/>
          <w:sz w:val="28"/>
          <w:cs/>
        </w:rPr>
        <w:t>ค)</w:t>
      </w:r>
      <w:r w:rsidRPr="004517A7">
        <w:rPr>
          <w:rFonts w:ascii="Angsana New" w:hAnsi="Angsana New" w:hint="cs"/>
          <w:sz w:val="28"/>
          <w:cs/>
        </w:rPr>
        <w:tab/>
      </w:r>
      <w:r w:rsidRPr="00025545">
        <w:rPr>
          <w:rFonts w:ascii="Angsana New" w:hAnsi="Angsana New"/>
          <w:spacing w:val="-2"/>
          <w:sz w:val="28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</w:t>
      </w:r>
      <w:r w:rsidR="00025545">
        <w:rPr>
          <w:rFonts w:ascii="Angsana New" w:hAnsi="Angsana New" w:hint="cs"/>
          <w:spacing w:val="-2"/>
          <w:sz w:val="28"/>
          <w:cs/>
        </w:rPr>
        <w:t xml:space="preserve">   </w:t>
      </w:r>
      <w:r w:rsidRPr="004517A7">
        <w:rPr>
          <w:rFonts w:ascii="Angsana New" w:hAnsi="Angsana New"/>
          <w:sz w:val="28"/>
          <w:cs/>
        </w:rPr>
        <w:t>ตามบัญชีที่แสดงใน</w:t>
      </w:r>
      <w:r w:rsidR="00CD4663">
        <w:rPr>
          <w:rFonts w:ascii="Angsana New" w:hAnsi="Angsana New" w:hint="cs"/>
          <w:sz w:val="28"/>
          <w:cs/>
        </w:rPr>
        <w:t>งบ</w:t>
      </w:r>
      <w:r w:rsidRPr="004517A7">
        <w:rPr>
          <w:rFonts w:ascii="Angsana New" w:hAnsi="Angsana New"/>
          <w:sz w:val="28"/>
          <w:cs/>
        </w:rPr>
        <w:t>ฐานะการเงิน</w:t>
      </w:r>
    </w:p>
    <w:p w14:paraId="3BC65470" w14:textId="4404099F" w:rsidR="002D7109" w:rsidRDefault="002D710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238CE8FC" w14:textId="26331B35" w:rsidR="002C6D84" w:rsidRPr="002C6D84" w:rsidRDefault="002C6D84" w:rsidP="00A62805">
      <w:pPr>
        <w:pStyle w:val="ListParagraph"/>
        <w:numPr>
          <w:ilvl w:val="0"/>
          <w:numId w:val="1"/>
        </w:numPr>
        <w:spacing w:line="240" w:lineRule="atLeast"/>
        <w:rPr>
          <w:rFonts w:asciiTheme="majorBidi" w:hAnsiTheme="majorBidi" w:cstheme="majorBidi"/>
          <w:b/>
          <w:bCs/>
          <w:sz w:val="28"/>
        </w:rPr>
      </w:pPr>
      <w:r w:rsidRPr="002C6D84">
        <w:rPr>
          <w:rFonts w:asciiTheme="majorBidi" w:hAnsiTheme="majorBidi" w:cstheme="majorBidi"/>
          <w:b/>
          <w:bCs/>
          <w:sz w:val="28"/>
          <w:cs/>
        </w:rPr>
        <w:t>การจัดประเภทรายการใหม่</w:t>
      </w:r>
    </w:p>
    <w:p w14:paraId="69F1E782" w14:textId="489CF1E7" w:rsidR="001C2EFC" w:rsidRPr="002C6D84" w:rsidRDefault="002C6D84" w:rsidP="008561A7">
      <w:pPr>
        <w:overflowPunct/>
        <w:ind w:left="360"/>
        <w:jc w:val="thaiDistribute"/>
        <w:textAlignment w:val="auto"/>
        <w:rPr>
          <w:rFonts w:asciiTheme="majorBidi" w:hAnsiTheme="majorBidi" w:cstheme="majorBidi"/>
          <w:sz w:val="28"/>
        </w:rPr>
      </w:pPr>
      <w:r w:rsidRPr="002C6D84">
        <w:rPr>
          <w:rFonts w:asciiTheme="majorBidi" w:hAnsiTheme="majorBidi" w:cstheme="majorBidi"/>
          <w:sz w:val="28"/>
          <w:cs/>
        </w:rPr>
        <w:t>บริษัทได้มีการจัดประเภทรายการทางบัญชีในงบก</w:t>
      </w:r>
      <w:r w:rsidR="00067877">
        <w:rPr>
          <w:rFonts w:asciiTheme="majorBidi" w:hAnsiTheme="majorBidi" w:cstheme="majorBidi" w:hint="cs"/>
          <w:sz w:val="28"/>
          <w:cs/>
        </w:rPr>
        <w:t>ำ</w:t>
      </w:r>
      <w:r w:rsidRPr="002C6D84">
        <w:rPr>
          <w:rFonts w:asciiTheme="majorBidi" w:hAnsiTheme="majorBidi" w:cstheme="majorBidi"/>
          <w:sz w:val="28"/>
          <w:cs/>
        </w:rPr>
        <w:t>ไรขาดทุนเบ็ดเสร็จส</w:t>
      </w:r>
      <w:r w:rsidR="007F1B6E">
        <w:rPr>
          <w:rFonts w:asciiTheme="majorBidi" w:hAnsiTheme="majorBidi" w:cstheme="majorBidi" w:hint="cs"/>
          <w:sz w:val="28"/>
          <w:cs/>
        </w:rPr>
        <w:t>ำ</w:t>
      </w:r>
      <w:r w:rsidRPr="002C6D84">
        <w:rPr>
          <w:rFonts w:asciiTheme="majorBidi" w:hAnsiTheme="majorBidi" w:cstheme="majorBidi"/>
          <w:sz w:val="28"/>
          <w:cs/>
        </w:rPr>
        <w:t>หรับ</w:t>
      </w:r>
      <w:r w:rsidR="00EE127B">
        <w:rPr>
          <w:rFonts w:asciiTheme="majorBidi" w:hAnsiTheme="majorBidi" w:cstheme="majorBidi" w:hint="cs"/>
          <w:sz w:val="28"/>
          <w:cs/>
        </w:rPr>
        <w:t>รอบระยะเวลา</w:t>
      </w:r>
      <w:r w:rsidRPr="002C6D84">
        <w:rPr>
          <w:rFonts w:asciiTheme="majorBidi" w:hAnsiTheme="majorBidi" w:cstheme="majorBidi"/>
          <w:sz w:val="28"/>
          <w:cs/>
        </w:rPr>
        <w:t>สามเดือน</w:t>
      </w:r>
      <w:r w:rsidR="006E274F">
        <w:rPr>
          <w:rFonts w:asciiTheme="majorBidi" w:hAnsiTheme="majorBidi" w:cstheme="majorBidi" w:hint="cs"/>
          <w:sz w:val="28"/>
          <w:cs/>
        </w:rPr>
        <w:t>และหกเดือน</w:t>
      </w:r>
      <w:r w:rsidRPr="002C6D84">
        <w:rPr>
          <w:rFonts w:asciiTheme="majorBidi" w:hAnsiTheme="majorBidi" w:cstheme="majorBidi"/>
          <w:sz w:val="28"/>
          <w:cs/>
        </w:rPr>
        <w:t>สิ้นสุด</w:t>
      </w:r>
      <w:r w:rsidR="00DC5DE1">
        <w:rPr>
          <w:rFonts w:asciiTheme="majorBidi" w:hAnsiTheme="majorBidi" w:cstheme="majorBidi" w:hint="cs"/>
          <w:sz w:val="28"/>
          <w:cs/>
        </w:rPr>
        <w:t xml:space="preserve">              </w:t>
      </w:r>
      <w:r w:rsidRPr="002C6D84">
        <w:rPr>
          <w:rFonts w:asciiTheme="majorBidi" w:hAnsiTheme="majorBidi" w:cstheme="majorBidi"/>
          <w:sz w:val="28"/>
          <w:cs/>
        </w:rPr>
        <w:t>วันที่</w:t>
      </w:r>
      <w:r w:rsidR="00DC5DE1">
        <w:rPr>
          <w:rFonts w:asciiTheme="majorBidi" w:hAnsiTheme="majorBidi" w:cstheme="majorBidi" w:hint="cs"/>
          <w:sz w:val="28"/>
          <w:cs/>
        </w:rPr>
        <w:t xml:space="preserve"> </w:t>
      </w:r>
      <w:r w:rsidR="00BC1E2D">
        <w:rPr>
          <w:rFonts w:asciiTheme="majorBidi" w:hAnsiTheme="majorBidi" w:cstheme="majorBidi"/>
          <w:sz w:val="28"/>
        </w:rPr>
        <w:t>30</w:t>
      </w:r>
      <w:r w:rsidRPr="002C6D84">
        <w:rPr>
          <w:rFonts w:asciiTheme="majorBidi" w:hAnsiTheme="majorBidi" w:cstheme="majorBidi"/>
          <w:sz w:val="28"/>
        </w:rPr>
        <w:t xml:space="preserve"> </w:t>
      </w:r>
      <w:r w:rsidR="00BC1E2D">
        <w:rPr>
          <w:rFonts w:asciiTheme="majorBidi" w:hAnsiTheme="majorBidi" w:cstheme="majorBidi" w:hint="cs"/>
          <w:sz w:val="28"/>
          <w:cs/>
        </w:rPr>
        <w:t>มิถุนายน</w:t>
      </w:r>
      <w:r w:rsidRPr="002C6D84">
        <w:rPr>
          <w:rFonts w:asciiTheme="majorBidi" w:hAnsiTheme="majorBidi" w:cstheme="majorBidi"/>
          <w:sz w:val="28"/>
          <w:cs/>
        </w:rPr>
        <w:t xml:space="preserve"> </w:t>
      </w:r>
      <w:r w:rsidRPr="002C6D84">
        <w:rPr>
          <w:rFonts w:asciiTheme="majorBidi" w:hAnsiTheme="majorBidi" w:cstheme="majorBidi"/>
          <w:sz w:val="28"/>
        </w:rPr>
        <w:t xml:space="preserve">2566 </w:t>
      </w:r>
      <w:r w:rsidRPr="002C6D84">
        <w:rPr>
          <w:rFonts w:asciiTheme="majorBidi" w:hAnsiTheme="majorBidi" w:cstheme="majorBidi"/>
          <w:sz w:val="28"/>
          <w:cs/>
        </w:rPr>
        <w:t>เพื่อให้สอดคล้องกับการน</w:t>
      </w:r>
      <w:r w:rsidR="007F1B6E">
        <w:rPr>
          <w:rFonts w:asciiTheme="majorBidi" w:hAnsiTheme="majorBidi" w:cstheme="majorBidi" w:hint="cs"/>
          <w:sz w:val="28"/>
          <w:cs/>
        </w:rPr>
        <w:t>ำ</w:t>
      </w:r>
      <w:r w:rsidRPr="002C6D84">
        <w:rPr>
          <w:rFonts w:asciiTheme="majorBidi" w:hAnsiTheme="majorBidi" w:cstheme="majorBidi"/>
          <w:sz w:val="28"/>
          <w:cs/>
        </w:rPr>
        <w:t>เสนองบการเงิน</w:t>
      </w:r>
      <w:r w:rsidR="006D5718">
        <w:rPr>
          <w:rFonts w:asciiTheme="majorBidi" w:hAnsiTheme="majorBidi" w:cstheme="majorBidi" w:hint="cs"/>
          <w:sz w:val="28"/>
          <w:cs/>
        </w:rPr>
        <w:t>รอบระยะเวลา</w:t>
      </w:r>
      <w:r w:rsidRPr="002C6D84">
        <w:rPr>
          <w:rFonts w:asciiTheme="majorBidi" w:hAnsiTheme="majorBidi" w:cstheme="majorBidi"/>
          <w:sz w:val="28"/>
          <w:cs/>
        </w:rPr>
        <w:t>ปัจจุบัน โดยประกอบด้วยรายการดังต่อไปนี้</w:t>
      </w:r>
    </w:p>
    <w:tbl>
      <w:tblPr>
        <w:tblW w:w="9337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1529"/>
        <w:gridCol w:w="1241"/>
        <w:gridCol w:w="1527"/>
        <w:gridCol w:w="236"/>
        <w:gridCol w:w="1564"/>
        <w:gridCol w:w="270"/>
        <w:gridCol w:w="1440"/>
      </w:tblGrid>
      <w:tr w:rsidR="00907B01" w:rsidRPr="00301815" w14:paraId="02857BAB" w14:textId="77777777" w:rsidTr="00C7271D">
        <w:trPr>
          <w:trHeight w:val="409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FEF36AD" w14:textId="77777777" w:rsidR="00907B01" w:rsidRPr="005D5559" w:rsidRDefault="00907B01" w:rsidP="000A6C64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2D7F3955" w14:textId="77777777" w:rsidR="00907B01" w:rsidRPr="005D5559" w:rsidRDefault="00907B01" w:rsidP="000A6C64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BBB84" w14:textId="4C2E765A" w:rsidR="00907B01" w:rsidRPr="005D5559" w:rsidRDefault="00907B01" w:rsidP="000A6C64">
            <w:pPr>
              <w:tabs>
                <w:tab w:val="left" w:pos="360"/>
                <w:tab w:val="left" w:pos="900"/>
                <w:tab w:val="left" w:pos="2160"/>
              </w:tabs>
              <w:ind w:left="907" w:right="-105" w:hanging="907"/>
              <w:jc w:val="right"/>
              <w:rPr>
                <w:rFonts w:asciiTheme="majorBidi" w:hAnsiTheme="majorBidi" w:cstheme="majorBidi"/>
                <w:sz w:val="28"/>
              </w:rPr>
            </w:pPr>
            <w:r w:rsidRPr="005D5559">
              <w:rPr>
                <w:rFonts w:asciiTheme="majorBidi" w:hAnsiTheme="majorBidi" w:cstheme="majorBidi"/>
                <w:sz w:val="28"/>
              </w:rPr>
              <w:t>(</w:t>
            </w:r>
            <w:r w:rsidRPr="005D5559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5D5559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D5559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AF2116" w:rsidRPr="00301815" w14:paraId="4755FCB5" w14:textId="77777777" w:rsidTr="00C7271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F0410" w14:textId="77777777" w:rsidR="00AF2116" w:rsidRPr="00301815" w:rsidRDefault="00AF2116" w:rsidP="000A6C6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FBA39E" w14:textId="77777777" w:rsidR="00AF2116" w:rsidRDefault="00AF2116" w:rsidP="000A6C64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0BB04" w14:textId="77777777" w:rsidR="00AF2116" w:rsidRPr="005D5559" w:rsidRDefault="00AF2116" w:rsidP="000A6C64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D36165" w14:textId="7BC30E6B" w:rsidR="00AF2116" w:rsidRDefault="00AF2116" w:rsidP="000A6C64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4C2A78" w14:textId="77777777" w:rsidR="00AF2116" w:rsidRPr="005D5559" w:rsidRDefault="00AF2116" w:rsidP="000A6C64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062213" w14:textId="77777777" w:rsidR="00AF2116" w:rsidRDefault="00AF2116" w:rsidP="000A6C64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D14BE" w:rsidRPr="00301815" w14:paraId="6444371E" w14:textId="77777777" w:rsidTr="00C7271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5F1E3" w14:textId="77777777" w:rsidR="00907B01" w:rsidRPr="00301815" w:rsidRDefault="00907B01" w:rsidP="000A6C64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3A9468" w14:textId="34E07196" w:rsidR="00907B01" w:rsidRPr="005D5559" w:rsidRDefault="007B70E5" w:rsidP="000A6C64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ก่อนจัดประเภทรายการใหม่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72929" w14:textId="77777777" w:rsidR="00907B01" w:rsidRPr="005D5559" w:rsidRDefault="00907B01" w:rsidP="000A6C64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9E4BD0" w14:textId="77777777" w:rsidR="007B70E5" w:rsidRDefault="007B70E5" w:rsidP="000A6C64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จัดประเภท</w:t>
            </w:r>
          </w:p>
          <w:p w14:paraId="75286563" w14:textId="2FEA17C2" w:rsidR="00907B01" w:rsidRPr="005D5559" w:rsidRDefault="007B70E5" w:rsidP="000A6C64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รายการใหม่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66BBF" w14:textId="77777777" w:rsidR="00907B01" w:rsidRPr="005D5559" w:rsidRDefault="00907B01" w:rsidP="000A6C64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EBE886" w14:textId="392BD86D" w:rsidR="00907B01" w:rsidRPr="005D5559" w:rsidRDefault="007B70E5" w:rsidP="000A6C64">
            <w:pPr>
              <w:ind w:left="-110" w:right="-13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หลังจัดประเภทรายการใหม่</w:t>
            </w:r>
          </w:p>
        </w:tc>
      </w:tr>
      <w:tr w:rsidR="008D14BE" w:rsidRPr="00301815" w14:paraId="67F0AE6F" w14:textId="77777777" w:rsidTr="00C7271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76C79" w14:textId="74D191A7" w:rsidR="00907B01" w:rsidRPr="00FE755C" w:rsidRDefault="00907B01" w:rsidP="00F137A8">
            <w:pPr>
              <w:ind w:right="-29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E755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งบกำไรขาดทุนเบ็ดเสร็จ</w:t>
            </w:r>
            <w:r w:rsidR="003712F9" w:rsidRPr="00FE755C">
              <w:rPr>
                <w:rFonts w:asciiTheme="majorBidi" w:hAnsiTheme="majorBidi" w:cstheme="majorBidi"/>
                <w:b/>
                <w:bCs/>
                <w:sz w:val="28"/>
                <w:cs/>
              </w:rPr>
              <w:t>ส</w:t>
            </w:r>
            <w:r w:rsidR="003712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ำ</w:t>
            </w:r>
            <w:r w:rsidR="003712F9" w:rsidRPr="00FE755C">
              <w:rPr>
                <w:rFonts w:asciiTheme="majorBidi" w:hAnsiTheme="majorBidi" w:cstheme="majorBidi"/>
                <w:b/>
                <w:bCs/>
                <w:sz w:val="28"/>
                <w:cs/>
              </w:rPr>
              <w:t>หรับ</w:t>
            </w:r>
            <w:r w:rsidR="00EE12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รอบระยะเวลา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072C37" w14:textId="77777777" w:rsidR="00907B01" w:rsidRPr="00FE755C" w:rsidRDefault="00907B01" w:rsidP="00F137A8">
            <w:pPr>
              <w:tabs>
                <w:tab w:val="decimal" w:pos="792"/>
              </w:tabs>
              <w:ind w:right="4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41319" w14:textId="77777777" w:rsidR="00907B01" w:rsidRPr="00FE755C" w:rsidRDefault="00907B01" w:rsidP="00F137A8">
            <w:pPr>
              <w:tabs>
                <w:tab w:val="decimal" w:pos="792"/>
              </w:tabs>
              <w:ind w:right="4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918B4" w14:textId="6BC231F9" w:rsidR="00907B01" w:rsidRPr="00FE755C" w:rsidRDefault="00907B01" w:rsidP="00F137A8">
            <w:pPr>
              <w:tabs>
                <w:tab w:val="decimal" w:pos="792"/>
              </w:tabs>
              <w:ind w:right="49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57473" w14:textId="77777777" w:rsidR="00907B01" w:rsidRPr="005D5559" w:rsidRDefault="00907B01" w:rsidP="00F137A8">
            <w:pPr>
              <w:tabs>
                <w:tab w:val="decimal" w:pos="792"/>
              </w:tabs>
              <w:ind w:right="4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14F6C" w14:textId="4C0B1476" w:rsidR="00907B01" w:rsidRPr="005D5559" w:rsidRDefault="00907B01" w:rsidP="00F137A8">
            <w:pPr>
              <w:tabs>
                <w:tab w:val="decimal" w:pos="792"/>
              </w:tabs>
              <w:ind w:right="49"/>
              <w:rPr>
                <w:rFonts w:asciiTheme="majorBidi" w:hAnsiTheme="majorBidi" w:cstheme="majorBidi"/>
                <w:sz w:val="28"/>
              </w:rPr>
            </w:pPr>
          </w:p>
        </w:tc>
      </w:tr>
      <w:tr w:rsidR="00907B01" w:rsidRPr="00301815" w14:paraId="370DB837" w14:textId="77777777" w:rsidTr="00C7271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68195" w14:textId="79B1ACE2" w:rsidR="00907B01" w:rsidRPr="00FE755C" w:rsidRDefault="003712F9" w:rsidP="00F137A8">
            <w:pPr>
              <w:ind w:right="-29" w:firstLine="227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E755C">
              <w:rPr>
                <w:rFonts w:asciiTheme="majorBidi" w:hAnsiTheme="majorBidi" w:cstheme="majorBidi"/>
                <w:b/>
                <w:bCs/>
                <w:sz w:val="28"/>
                <w:cs/>
              </w:rPr>
              <w:t>สามเดือนสิ้นสุด</w:t>
            </w:r>
            <w:r w:rsidR="00907B01" w:rsidRPr="00BC1E2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วันที่ </w:t>
            </w:r>
            <w:r w:rsidR="00BC1E2D" w:rsidRPr="00BC1E2D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="00BC1E2D" w:rsidRPr="00BC1E2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มิถุนายน</w:t>
            </w:r>
            <w:r w:rsidR="00BC1E2D" w:rsidRPr="00BC1E2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="00BC1E2D" w:rsidRPr="00BC1E2D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0408B" w14:textId="77777777" w:rsidR="00907B01" w:rsidRPr="00987865" w:rsidRDefault="00907B01" w:rsidP="00F137A8">
            <w:pPr>
              <w:tabs>
                <w:tab w:val="decimal" w:pos="792"/>
              </w:tabs>
              <w:ind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745CA" w14:textId="77777777" w:rsidR="00907B01" w:rsidRPr="00987865" w:rsidRDefault="00907B01" w:rsidP="00F137A8">
            <w:pPr>
              <w:tabs>
                <w:tab w:val="decimal" w:pos="792"/>
              </w:tabs>
              <w:ind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62AA9" w14:textId="5B3D7F3E" w:rsidR="00907B01" w:rsidRPr="00987865" w:rsidRDefault="00907B01" w:rsidP="00F137A8">
            <w:pPr>
              <w:tabs>
                <w:tab w:val="decimal" w:pos="792"/>
              </w:tabs>
              <w:ind w:right="49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F870F" w14:textId="77777777" w:rsidR="00907B01" w:rsidRPr="005D5559" w:rsidRDefault="00907B01" w:rsidP="00F137A8">
            <w:pPr>
              <w:tabs>
                <w:tab w:val="decimal" w:pos="792"/>
              </w:tabs>
              <w:ind w:right="4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D3958" w14:textId="77777777" w:rsidR="00907B01" w:rsidRPr="005D5559" w:rsidRDefault="00907B01" w:rsidP="00F137A8">
            <w:pPr>
              <w:tabs>
                <w:tab w:val="decimal" w:pos="792"/>
              </w:tabs>
              <w:ind w:right="49"/>
              <w:rPr>
                <w:rFonts w:asciiTheme="majorBidi" w:hAnsiTheme="majorBidi" w:cstheme="majorBidi"/>
                <w:sz w:val="28"/>
              </w:rPr>
            </w:pPr>
          </w:p>
        </w:tc>
      </w:tr>
      <w:tr w:rsidR="00907B01" w:rsidRPr="00301815" w14:paraId="1094355E" w14:textId="77777777" w:rsidTr="00C7271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0CE1D" w14:textId="2FC72368" w:rsidR="00907B01" w:rsidRPr="005D5559" w:rsidRDefault="00907B01" w:rsidP="000C7C43">
            <w:pPr>
              <w:ind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ต้นทุนจากการขาย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EC0BC" w14:textId="057D5156" w:rsidR="00907B01" w:rsidRPr="00987865" w:rsidRDefault="005020DA" w:rsidP="000C7C4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213,612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A51E1" w14:textId="77777777" w:rsidR="00907B01" w:rsidRPr="00987865" w:rsidRDefault="00907B01" w:rsidP="000C7C4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FF6B0" w14:textId="72099DEC" w:rsidR="00907B01" w:rsidRPr="00987865" w:rsidRDefault="005020DA" w:rsidP="000C7C4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7BB12" w14:textId="77777777" w:rsidR="00907B01" w:rsidRPr="005D5559" w:rsidRDefault="00907B01" w:rsidP="000C7C4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06233" w14:textId="468A6022" w:rsidR="00907B01" w:rsidRDefault="005020DA" w:rsidP="000C7C4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213,902</w:t>
            </w:r>
          </w:p>
        </w:tc>
      </w:tr>
      <w:tr w:rsidR="00907B01" w:rsidRPr="00301815" w14:paraId="517B178A" w14:textId="77777777" w:rsidTr="00C7271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01C29" w14:textId="2F7A7AD7" w:rsidR="00907B01" w:rsidRPr="00907B01" w:rsidRDefault="00907B01" w:rsidP="000C7C43">
            <w:pPr>
              <w:ind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07B0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C4D16" w14:textId="3B40FD21" w:rsidR="00907B01" w:rsidRPr="00DD5A11" w:rsidRDefault="005020DA" w:rsidP="000C7C4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66,662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32B54" w14:textId="77777777" w:rsidR="00907B01" w:rsidRPr="00987865" w:rsidRDefault="00907B01" w:rsidP="000C7C4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50F88" w14:textId="28C9705A" w:rsidR="00907B01" w:rsidRPr="00DD5A11" w:rsidRDefault="005020DA" w:rsidP="000C7C4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(290)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1CEEB" w14:textId="77777777" w:rsidR="00907B01" w:rsidRPr="00CF17AD" w:rsidRDefault="00907B01" w:rsidP="000C7C4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BC03F" w14:textId="38C5BA6B" w:rsidR="00907B01" w:rsidRPr="008D14BE" w:rsidRDefault="005020DA" w:rsidP="000C7C4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66,372</w:t>
            </w:r>
          </w:p>
        </w:tc>
      </w:tr>
      <w:tr w:rsidR="00E45860" w:rsidRPr="00301815" w14:paraId="6A738958" w14:textId="77777777" w:rsidTr="00C7271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2E6DF" w14:textId="77777777" w:rsidR="00E45860" w:rsidRPr="00907B01" w:rsidRDefault="00E45860" w:rsidP="00F137A8">
            <w:pPr>
              <w:ind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FDCF8" w14:textId="77777777" w:rsidR="00E45860" w:rsidRPr="00DD5A11" w:rsidRDefault="00E45860" w:rsidP="00F137A8">
            <w:pPr>
              <w:tabs>
                <w:tab w:val="decimal" w:pos="792"/>
              </w:tabs>
              <w:ind w:right="4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CD568" w14:textId="77777777" w:rsidR="00E45860" w:rsidRPr="00987865" w:rsidRDefault="00E45860" w:rsidP="00F137A8">
            <w:pPr>
              <w:tabs>
                <w:tab w:val="decimal" w:pos="792"/>
              </w:tabs>
              <w:ind w:right="4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3E347" w14:textId="77777777" w:rsidR="00E45860" w:rsidRPr="00DD5A11" w:rsidRDefault="00E45860" w:rsidP="00F137A8">
            <w:pPr>
              <w:tabs>
                <w:tab w:val="decimal" w:pos="792"/>
              </w:tabs>
              <w:ind w:right="4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2F53A" w14:textId="77777777" w:rsidR="00E45860" w:rsidRPr="00CF17AD" w:rsidRDefault="00E45860" w:rsidP="00F137A8">
            <w:pPr>
              <w:tabs>
                <w:tab w:val="decimal" w:pos="792"/>
              </w:tabs>
              <w:ind w:right="4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6BB7C" w14:textId="77777777" w:rsidR="00E45860" w:rsidRPr="008D14BE" w:rsidRDefault="00E45860" w:rsidP="00F137A8">
            <w:pPr>
              <w:tabs>
                <w:tab w:val="decimal" w:pos="792"/>
              </w:tabs>
              <w:ind w:right="49"/>
              <w:rPr>
                <w:rFonts w:ascii="Angsana New" w:hAnsi="Angsana New"/>
                <w:sz w:val="28"/>
              </w:rPr>
            </w:pPr>
          </w:p>
        </w:tc>
      </w:tr>
      <w:tr w:rsidR="00E45860" w:rsidRPr="00301815" w14:paraId="648ABB2D" w14:textId="77777777" w:rsidTr="00C7271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E6B89" w14:textId="770C2343" w:rsidR="00E45860" w:rsidRPr="00907B01" w:rsidRDefault="00E45860" w:rsidP="00F137A8">
            <w:pPr>
              <w:ind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E755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งบกำไรขาดทุนเบ็ดเสร็จ</w:t>
            </w:r>
            <w:r w:rsidRPr="00FE755C">
              <w:rPr>
                <w:rFonts w:asciiTheme="majorBidi" w:hAnsiTheme="majorBidi" w:cstheme="majorBidi"/>
                <w:b/>
                <w:bCs/>
                <w:sz w:val="28"/>
                <w:cs/>
              </w:rPr>
              <w:t>ส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ำ</w:t>
            </w:r>
            <w:r w:rsidRPr="00FE755C">
              <w:rPr>
                <w:rFonts w:asciiTheme="majorBidi" w:hAnsiTheme="majorBidi" w:cstheme="majorBidi"/>
                <w:b/>
                <w:bCs/>
                <w:sz w:val="28"/>
                <w:cs/>
              </w:rPr>
              <w:t>หรับ</w:t>
            </w:r>
            <w:r w:rsidR="00EE127B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รอบระยะเวลา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0622D" w14:textId="77777777" w:rsidR="00E45860" w:rsidRPr="00DD5A11" w:rsidRDefault="00E45860" w:rsidP="00F137A8">
            <w:pPr>
              <w:tabs>
                <w:tab w:val="decimal" w:pos="792"/>
              </w:tabs>
              <w:ind w:right="4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3387C" w14:textId="77777777" w:rsidR="00E45860" w:rsidRPr="00987865" w:rsidRDefault="00E45860" w:rsidP="00F137A8">
            <w:pPr>
              <w:tabs>
                <w:tab w:val="decimal" w:pos="792"/>
              </w:tabs>
              <w:ind w:right="4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AA23F" w14:textId="77777777" w:rsidR="00E45860" w:rsidRPr="00DD5A11" w:rsidRDefault="00E45860" w:rsidP="00F137A8">
            <w:pPr>
              <w:tabs>
                <w:tab w:val="decimal" w:pos="792"/>
              </w:tabs>
              <w:ind w:right="4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F2361" w14:textId="77777777" w:rsidR="00E45860" w:rsidRPr="00CF17AD" w:rsidRDefault="00E45860" w:rsidP="00F137A8">
            <w:pPr>
              <w:tabs>
                <w:tab w:val="decimal" w:pos="792"/>
              </w:tabs>
              <w:ind w:right="4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D1E93" w14:textId="77777777" w:rsidR="00E45860" w:rsidRPr="008D14BE" w:rsidRDefault="00E45860" w:rsidP="00F137A8">
            <w:pPr>
              <w:tabs>
                <w:tab w:val="decimal" w:pos="792"/>
              </w:tabs>
              <w:ind w:right="49"/>
              <w:rPr>
                <w:rFonts w:ascii="Angsana New" w:hAnsi="Angsana New"/>
                <w:sz w:val="28"/>
              </w:rPr>
            </w:pPr>
          </w:p>
        </w:tc>
      </w:tr>
      <w:tr w:rsidR="00E45860" w:rsidRPr="00301815" w14:paraId="259327D0" w14:textId="77777777" w:rsidTr="00C7271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7485E" w14:textId="1B84C83E" w:rsidR="00E45860" w:rsidRPr="00907B01" w:rsidRDefault="00E45860" w:rsidP="00F137A8">
            <w:pPr>
              <w:ind w:left="219"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หก</w:t>
            </w:r>
            <w:r w:rsidRPr="00FE755C">
              <w:rPr>
                <w:rFonts w:asciiTheme="majorBidi" w:hAnsiTheme="majorBidi" w:cstheme="majorBidi"/>
                <w:b/>
                <w:bCs/>
                <w:sz w:val="28"/>
                <w:cs/>
              </w:rPr>
              <w:t>เดือนสิ้นสุด</w:t>
            </w:r>
            <w:r w:rsidRPr="00BC1E2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วันที่ </w:t>
            </w:r>
            <w:r w:rsidRPr="00BC1E2D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Pr="00BC1E2D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มิถุนายน</w:t>
            </w:r>
            <w:r w:rsidRPr="00BC1E2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BC1E2D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01450" w14:textId="77777777" w:rsidR="00E45860" w:rsidRPr="00DD5A11" w:rsidRDefault="00E45860" w:rsidP="00F137A8">
            <w:pPr>
              <w:tabs>
                <w:tab w:val="decimal" w:pos="792"/>
              </w:tabs>
              <w:ind w:right="4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83CEC" w14:textId="77777777" w:rsidR="00E45860" w:rsidRPr="00987865" w:rsidRDefault="00E45860" w:rsidP="00F137A8">
            <w:pPr>
              <w:tabs>
                <w:tab w:val="decimal" w:pos="792"/>
              </w:tabs>
              <w:ind w:right="49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5E6E0" w14:textId="77777777" w:rsidR="00E45860" w:rsidRPr="00DD5A11" w:rsidRDefault="00E45860" w:rsidP="00F137A8">
            <w:pPr>
              <w:tabs>
                <w:tab w:val="decimal" w:pos="792"/>
              </w:tabs>
              <w:ind w:right="49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7019B" w14:textId="77777777" w:rsidR="00E45860" w:rsidRPr="00CF17AD" w:rsidRDefault="00E45860" w:rsidP="00F137A8">
            <w:pPr>
              <w:tabs>
                <w:tab w:val="decimal" w:pos="792"/>
              </w:tabs>
              <w:ind w:right="49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5762C" w14:textId="77777777" w:rsidR="00E45860" w:rsidRPr="008D14BE" w:rsidRDefault="00E45860" w:rsidP="00F137A8">
            <w:pPr>
              <w:tabs>
                <w:tab w:val="decimal" w:pos="792"/>
              </w:tabs>
              <w:ind w:right="49"/>
              <w:rPr>
                <w:rFonts w:ascii="Angsana New" w:hAnsi="Angsana New"/>
                <w:sz w:val="28"/>
              </w:rPr>
            </w:pPr>
          </w:p>
        </w:tc>
      </w:tr>
      <w:tr w:rsidR="00E45860" w:rsidRPr="00301815" w14:paraId="77508781" w14:textId="77777777" w:rsidTr="00C7271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BBFA6" w14:textId="64BFC489" w:rsidR="00E45860" w:rsidRPr="00907B01" w:rsidRDefault="00E45860" w:rsidP="000C7C43">
            <w:pPr>
              <w:ind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ต้นทุนจากการขาย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42829" w14:textId="56351DB1" w:rsidR="00E45860" w:rsidRPr="00DD5A11" w:rsidRDefault="005020DA" w:rsidP="000C7C4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434,816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5731A" w14:textId="77777777" w:rsidR="00E45860" w:rsidRPr="00987865" w:rsidRDefault="00E45860" w:rsidP="000C7C4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D8DDA" w14:textId="09AE0067" w:rsidR="00E45860" w:rsidRPr="00DD5A11" w:rsidRDefault="005020DA" w:rsidP="000C7C4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7C322" w14:textId="77777777" w:rsidR="00E45860" w:rsidRPr="00CF17AD" w:rsidRDefault="00E45860" w:rsidP="000C7C4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5A825" w14:textId="20C5DAA7" w:rsidR="00E45860" w:rsidRPr="008D14BE" w:rsidRDefault="005020DA" w:rsidP="000C7C4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435,392</w:t>
            </w:r>
          </w:p>
        </w:tc>
      </w:tr>
      <w:tr w:rsidR="00E45860" w:rsidRPr="00301815" w14:paraId="6322453D" w14:textId="77777777" w:rsidTr="00C7271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FCFFE" w14:textId="2BE3ADF6" w:rsidR="00E45860" w:rsidRPr="00907B01" w:rsidRDefault="00E45860" w:rsidP="000C7C43">
            <w:pPr>
              <w:ind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07B01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B3B3B" w14:textId="1987CCBD" w:rsidR="00E45860" w:rsidRPr="00DD5A11" w:rsidRDefault="005020DA" w:rsidP="000C7C4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130,404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C3F38" w14:textId="77777777" w:rsidR="00E45860" w:rsidRPr="00987865" w:rsidRDefault="00E45860" w:rsidP="000C7C4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219B1" w14:textId="0132812E" w:rsidR="00E45860" w:rsidRPr="00DD5A11" w:rsidRDefault="005020DA" w:rsidP="000C7C4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(576)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066AD" w14:textId="77777777" w:rsidR="00E45860" w:rsidRPr="00CF17AD" w:rsidRDefault="00E45860" w:rsidP="000C7C43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FF0B7" w14:textId="2EAD119E" w:rsidR="00E45860" w:rsidRPr="008D14BE" w:rsidRDefault="005020DA" w:rsidP="000C7C43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129,828</w:t>
            </w:r>
          </w:p>
        </w:tc>
      </w:tr>
      <w:tr w:rsidR="00E45860" w:rsidRPr="00301815" w14:paraId="073FF19D" w14:textId="77777777" w:rsidTr="00C7271D">
        <w:trPr>
          <w:trHeight w:val="409"/>
        </w:trPr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7B771D" w14:textId="77777777" w:rsidR="00E45860" w:rsidRPr="00907B01" w:rsidRDefault="00E45860" w:rsidP="00E45860">
            <w:pPr>
              <w:ind w:right="-29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1A954D62" w14:textId="77777777" w:rsidR="00E45860" w:rsidRPr="00DD5A11" w:rsidRDefault="00E45860" w:rsidP="00E4586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C664C4" w14:textId="77777777" w:rsidR="00E45860" w:rsidRPr="00987865" w:rsidRDefault="00E45860" w:rsidP="00E4586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4ADF0" w14:textId="77777777" w:rsidR="00E45860" w:rsidRPr="00DD5A11" w:rsidRDefault="00E45860" w:rsidP="00E4586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1980B" w14:textId="77777777" w:rsidR="00E45860" w:rsidRPr="00CF17AD" w:rsidRDefault="00E45860" w:rsidP="00E45860">
            <w:pPr>
              <w:tabs>
                <w:tab w:val="decimal" w:pos="792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2BF41" w14:textId="77777777" w:rsidR="00E45860" w:rsidRPr="008D14BE" w:rsidRDefault="00E45860" w:rsidP="00E45860">
            <w:pPr>
              <w:tabs>
                <w:tab w:val="decimal" w:pos="792"/>
              </w:tabs>
              <w:ind w:right="49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1D307CCF" w14:textId="359875A2" w:rsidR="00B26171" w:rsidRPr="005C4AC2" w:rsidRDefault="00B26171" w:rsidP="009D2A56">
      <w:pPr>
        <w:overflowPunct/>
        <w:spacing w:before="240"/>
        <w:textAlignment w:val="auto"/>
        <w:rPr>
          <w:rFonts w:asciiTheme="majorBidi" w:hAnsiTheme="majorBidi" w:cstheme="majorBidi"/>
          <w:sz w:val="28"/>
        </w:rPr>
      </w:pPr>
    </w:p>
    <w:sectPr w:rsidR="00B26171" w:rsidRPr="005C4AC2" w:rsidSect="0019698B">
      <w:headerReference w:type="default" r:id="rId16"/>
      <w:footerReference w:type="default" r:id="rId17"/>
      <w:footnotePr>
        <w:pos w:val="sectEnd"/>
      </w:footnotePr>
      <w:endnotePr>
        <w:numFmt w:val="decimal"/>
        <w:numStart w:val="0"/>
      </w:endnotePr>
      <w:pgSz w:w="11909" w:h="16834" w:code="9"/>
      <w:pgMar w:top="1440" w:right="936" w:bottom="1440" w:left="1440" w:header="864" w:footer="432" w:gutter="0"/>
      <w:paperSrc w:first="7" w:other="7"/>
      <w:pgNumType w:start="5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8649A6" w14:textId="77777777" w:rsidR="00D369D9" w:rsidRDefault="00D369D9">
      <w:pPr>
        <w:rPr>
          <w:rFonts w:hint="eastAsia"/>
        </w:rPr>
      </w:pPr>
      <w:r>
        <w:separator/>
      </w:r>
    </w:p>
  </w:endnote>
  <w:endnote w:type="continuationSeparator" w:id="0">
    <w:p w14:paraId="20C8C1DA" w14:textId="77777777" w:rsidR="00D369D9" w:rsidRDefault="00D369D9">
      <w:pPr>
        <w:rPr>
          <w:rFonts w:hint="eastAsia"/>
        </w:rPr>
      </w:pPr>
      <w:r>
        <w:continuationSeparator/>
      </w:r>
    </w:p>
  </w:endnote>
  <w:endnote w:type="continuationNotice" w:id="1">
    <w:p w14:paraId="2D895AEE" w14:textId="77777777" w:rsidR="00D369D9" w:rsidRDefault="00D369D9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27983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9FD3FE" w14:textId="734214B4" w:rsidR="00A73DBA" w:rsidRPr="000748DD" w:rsidRDefault="00D62E80" w:rsidP="00891579">
        <w:pPr>
          <w:pStyle w:val="Footer"/>
          <w:ind w:right="45"/>
          <w:jc w:val="right"/>
          <w:rPr>
            <w:rFonts w:ascii="Angsana New" w:hAnsi="Angsana New"/>
            <w:sz w:val="28"/>
          </w:rPr>
        </w:pPr>
        <w:r>
          <w:t xml:space="preserve">  </w:t>
        </w:r>
        <w:r w:rsidR="00A73DBA" w:rsidRPr="00DA4B61">
          <w:rPr>
            <w:rFonts w:ascii="Angsana New" w:hAnsi="Angsana New"/>
            <w:sz w:val="28"/>
          </w:rPr>
          <w:fldChar w:fldCharType="begin"/>
        </w:r>
        <w:r w:rsidR="00A73DBA" w:rsidRPr="00DA4B61">
          <w:rPr>
            <w:rFonts w:ascii="Angsana New" w:hAnsi="Angsana New"/>
            <w:sz w:val="28"/>
          </w:rPr>
          <w:instrText xml:space="preserve"> PAGE   \* MERGEFORMAT </w:instrText>
        </w:r>
        <w:r w:rsidR="00A73DBA" w:rsidRPr="00DA4B61">
          <w:rPr>
            <w:rFonts w:ascii="Angsana New" w:hAnsi="Angsana New"/>
            <w:sz w:val="28"/>
          </w:rPr>
          <w:fldChar w:fldCharType="separate"/>
        </w:r>
        <w:r w:rsidR="00A73DBA">
          <w:rPr>
            <w:rFonts w:ascii="Angsana New" w:hAnsi="Angsana New"/>
            <w:noProof/>
            <w:sz w:val="28"/>
          </w:rPr>
          <w:t>14</w:t>
        </w:r>
        <w:r w:rsidR="00A73DBA" w:rsidRPr="00DA4B61">
          <w:rPr>
            <w:rFonts w:ascii="Angsana New" w:hAnsi="Angsana New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097890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AFE5E" w14:textId="1C2FD7A7" w:rsidR="00A73DBA" w:rsidRPr="008532CD" w:rsidRDefault="00A73DBA" w:rsidP="008532CD">
        <w:pPr>
          <w:pStyle w:val="Footer"/>
          <w:jc w:val="right"/>
          <w:rPr>
            <w:rFonts w:hint="eastAsia"/>
          </w:rPr>
        </w:pPr>
        <w:r w:rsidRPr="008532CD">
          <w:rPr>
            <w:rFonts w:asciiTheme="majorBidi" w:hAnsiTheme="majorBidi" w:cstheme="majorBidi"/>
            <w:sz w:val="28"/>
            <w:szCs w:val="32"/>
          </w:rPr>
          <w:fldChar w:fldCharType="begin"/>
        </w:r>
        <w:r w:rsidRPr="008532CD">
          <w:rPr>
            <w:rFonts w:asciiTheme="majorBidi" w:hAnsiTheme="majorBidi" w:cstheme="majorBidi"/>
            <w:sz w:val="28"/>
            <w:szCs w:val="32"/>
          </w:rPr>
          <w:instrText xml:space="preserve"> PAGE   \* MERGEFORMAT </w:instrText>
        </w:r>
        <w:r w:rsidRPr="008532CD">
          <w:rPr>
            <w:rFonts w:asciiTheme="majorBidi" w:hAnsiTheme="majorBidi" w:cstheme="majorBidi"/>
            <w:sz w:val="28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32"/>
          </w:rPr>
          <w:t>51</w:t>
        </w:r>
        <w:r w:rsidRPr="008532CD">
          <w:rPr>
            <w:rFonts w:asciiTheme="majorBidi" w:hAnsiTheme="majorBidi" w:cstheme="majorBidi"/>
            <w:noProof/>
            <w:sz w:val="28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304549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631A6B6A" w14:textId="5FDEA39A" w:rsidR="00A73DBA" w:rsidRPr="005C6B93" w:rsidRDefault="00A73DB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5C6B93">
          <w:rPr>
            <w:rFonts w:asciiTheme="majorBidi" w:hAnsiTheme="majorBidi" w:cstheme="majorBidi"/>
            <w:sz w:val="28"/>
          </w:rPr>
          <w:fldChar w:fldCharType="begin"/>
        </w:r>
        <w:r w:rsidRPr="005C6B93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5C6B93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53</w:t>
        </w:r>
        <w:r w:rsidRPr="005C6B93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4B0F0597" w14:textId="15C20544" w:rsidR="00A73DBA" w:rsidRDefault="00A73DBA" w:rsidP="00DF43EB">
    <w:pPr>
      <w:pStyle w:val="Footer"/>
      <w:jc w:val="center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4F8146" w14:textId="77777777" w:rsidR="00D369D9" w:rsidRDefault="00D369D9">
      <w:pPr>
        <w:rPr>
          <w:rFonts w:hint="eastAsia"/>
        </w:rPr>
      </w:pPr>
      <w:r>
        <w:separator/>
      </w:r>
    </w:p>
  </w:footnote>
  <w:footnote w:type="continuationSeparator" w:id="0">
    <w:p w14:paraId="450494B0" w14:textId="77777777" w:rsidR="00D369D9" w:rsidRDefault="00D369D9">
      <w:pPr>
        <w:rPr>
          <w:rFonts w:hint="eastAsia"/>
        </w:rPr>
      </w:pPr>
      <w:r>
        <w:continuationSeparator/>
      </w:r>
    </w:p>
  </w:footnote>
  <w:footnote w:type="continuationNotice" w:id="1">
    <w:p w14:paraId="46248AD7" w14:textId="77777777" w:rsidR="00D369D9" w:rsidRDefault="00D369D9">
      <w:pPr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26599D" w14:textId="17C63EC0" w:rsidR="00A73DBA" w:rsidRDefault="00A73DBA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bookmarkStart w:id="5" w:name="_Hlk39673241"/>
    <w:r>
      <w:rPr>
        <w:rFonts w:ascii="Angsana New" w:hAnsi="Angsana New"/>
        <w:b/>
        <w:bCs/>
        <w:sz w:val="28"/>
        <w:cs/>
      </w:rPr>
      <w:t xml:space="preserve">บริษัท </w:t>
    </w:r>
    <w:r w:rsidR="00F07ADA">
      <w:rPr>
        <w:rFonts w:ascii="Angsana New" w:hAnsi="Angsana New" w:hint="cs"/>
        <w:b/>
        <w:bCs/>
        <w:sz w:val="28"/>
        <w:cs/>
      </w:rPr>
      <w:t>ออลล์ เอ็นเนอร์ยี่ แอนด์</w:t>
    </w:r>
    <w:r>
      <w:rPr>
        <w:rFonts w:ascii="Angsana New" w:hAnsi="Angsana New"/>
        <w:b/>
        <w:bCs/>
        <w:sz w:val="28"/>
        <w:cs/>
      </w:rPr>
      <w:t xml:space="preserve"> ยูทิลิตี้ จำกัด (มหาชน) </w:t>
    </w:r>
  </w:p>
  <w:p w14:paraId="407FF392" w14:textId="117E6D18" w:rsidR="007D5D28" w:rsidRDefault="007D5D28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 w:hint="cs"/>
        <w:b/>
        <w:bCs/>
        <w:sz w:val="28"/>
        <w:cs/>
      </w:rPr>
      <w:t xml:space="preserve">(เดิมชื่อ “บริษัท เซเว่น ยูทิลิตี้ส์ แอนด์ </w:t>
    </w:r>
    <w:r w:rsidR="004413B2">
      <w:rPr>
        <w:rFonts w:ascii="Angsana New" w:hAnsi="Angsana New" w:hint="cs"/>
        <w:b/>
        <w:bCs/>
        <w:sz w:val="28"/>
        <w:cs/>
      </w:rPr>
      <w:t>พาวเวอร์ จำกัด (มหาชน)</w:t>
    </w:r>
    <w:r w:rsidR="00E45BDC">
      <w:rPr>
        <w:rFonts w:ascii="Angsana New" w:hAnsi="Angsana New" w:hint="cs"/>
        <w:b/>
        <w:bCs/>
        <w:sz w:val="28"/>
        <w:cs/>
      </w:rPr>
      <w:t>”</w:t>
    </w:r>
    <w:r w:rsidR="004413B2">
      <w:rPr>
        <w:rFonts w:ascii="Angsana New" w:hAnsi="Angsana New" w:hint="cs"/>
        <w:b/>
        <w:bCs/>
        <w:sz w:val="28"/>
        <w:cs/>
      </w:rPr>
      <w:t>)</w:t>
    </w:r>
  </w:p>
  <w:p w14:paraId="1D609483" w14:textId="77777777" w:rsidR="00A73DBA" w:rsidRDefault="00A73DBA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bookmarkEnd w:id="5"/>
  <w:p w14:paraId="03228566" w14:textId="6AA1AF57" w:rsidR="00A73DBA" w:rsidRDefault="00A73DBA" w:rsidP="006B7C38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</w:t>
    </w:r>
    <w:r w:rsidR="003565A8" w:rsidRPr="003565A8">
      <w:rPr>
        <w:rFonts w:ascii="Angsana New" w:hAnsi="Angsana New" w:hint="cs"/>
        <w:b/>
        <w:bCs/>
        <w:sz w:val="28"/>
        <w:cs/>
      </w:rPr>
      <w:t>รอบระยะเวลา</w:t>
    </w:r>
    <w:r>
      <w:rPr>
        <w:rFonts w:ascii="Angsana New" w:hAnsi="Angsana New"/>
        <w:b/>
        <w:bCs/>
        <w:sz w:val="28"/>
        <w:cs/>
      </w:rPr>
      <w:t>สามเดือน</w:t>
    </w:r>
    <w:r>
      <w:rPr>
        <w:rFonts w:ascii="Angsana New" w:hAnsi="Angsana New" w:hint="cs"/>
        <w:b/>
        <w:bCs/>
        <w:sz w:val="28"/>
        <w:cs/>
      </w:rPr>
      <w:t>และหกเดือน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มิถุนายน </w:t>
    </w:r>
    <w:r>
      <w:rPr>
        <w:rFonts w:ascii="Angsana New" w:hAnsi="Angsana New"/>
        <w:b/>
        <w:bCs/>
        <w:sz w:val="28"/>
      </w:rPr>
      <w:t>256</w:t>
    </w:r>
    <w:r w:rsidR="00A97C88">
      <w:rPr>
        <w:rFonts w:ascii="Angsana New" w:hAnsi="Angsana New"/>
        <w:b/>
        <w:bCs/>
        <w:sz w:val="28"/>
      </w:rPr>
      <w:t>7</w:t>
    </w:r>
  </w:p>
  <w:p w14:paraId="01EE91B7" w14:textId="77777777" w:rsidR="00A73DBA" w:rsidRDefault="00A73DBA" w:rsidP="006B7C38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663E2E4C" w14:textId="77777777" w:rsidR="00A73DBA" w:rsidRPr="00A4131C" w:rsidRDefault="00A73DBA">
    <w:pPr>
      <w:tabs>
        <w:tab w:val="left" w:pos="720"/>
      </w:tabs>
      <w:jc w:val="thaiDistribute"/>
      <w:rPr>
        <w:rFonts w:ascii="Angsana New" w:hAnsi="Angsana New"/>
        <w:b/>
        <w:bCs/>
        <w:sz w:val="10"/>
        <w:szCs w:val="10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8DF66" w14:textId="6C0E729E" w:rsidR="00A73DBA" w:rsidRDefault="0031057E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</w:t>
    </w:r>
    <w:r>
      <w:rPr>
        <w:rFonts w:ascii="Angsana New" w:hAnsi="Angsana New" w:hint="cs"/>
        <w:b/>
        <w:bCs/>
        <w:sz w:val="28"/>
        <w:cs/>
      </w:rPr>
      <w:t>ออลล์ เอ็นเนอร์ยี่ แอนด์</w:t>
    </w:r>
    <w:r>
      <w:rPr>
        <w:rFonts w:ascii="Angsana New" w:hAnsi="Angsana New"/>
        <w:b/>
        <w:bCs/>
        <w:sz w:val="28"/>
        <w:cs/>
      </w:rPr>
      <w:t xml:space="preserve"> ยูทิลิตี้ จำกัด (มหาชน)</w:t>
    </w:r>
  </w:p>
  <w:p w14:paraId="5F7EC111" w14:textId="14AB55E4" w:rsidR="007B3BC5" w:rsidRDefault="007B3BC5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 w:hint="cs"/>
        <w:b/>
        <w:bCs/>
        <w:sz w:val="28"/>
        <w:cs/>
      </w:rPr>
      <w:t>(เดิมชื่อ “บริษัท เซเว่น ยูทิลิตี้ส์ แอนด์ พาวเวอร์ จำกัด (มหาชน)</w:t>
    </w:r>
    <w:r w:rsidR="00CD4663">
      <w:rPr>
        <w:rFonts w:ascii="Angsana New" w:hAnsi="Angsana New" w:hint="cs"/>
        <w:b/>
        <w:bCs/>
        <w:sz w:val="28"/>
        <w:cs/>
      </w:rPr>
      <w:t>”</w:t>
    </w:r>
    <w:r>
      <w:rPr>
        <w:rFonts w:ascii="Angsana New" w:hAnsi="Angsana New" w:hint="cs"/>
        <w:b/>
        <w:bCs/>
        <w:sz w:val="28"/>
        <w:cs/>
      </w:rPr>
      <w:t>)</w:t>
    </w:r>
  </w:p>
  <w:p w14:paraId="3BCF515A" w14:textId="77777777" w:rsidR="00A73DBA" w:rsidRDefault="00A73DBA" w:rsidP="00E641AC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052E2CA4" w14:textId="39C00D7A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</w:t>
    </w:r>
    <w:r w:rsidR="00563862">
      <w:rPr>
        <w:rFonts w:ascii="Angsana New" w:hAnsi="Angsana New" w:hint="cs"/>
        <w:b/>
        <w:bCs/>
        <w:sz w:val="28"/>
        <w:cs/>
      </w:rPr>
      <w:t>รอบระยะเวลา</w:t>
    </w:r>
    <w:r>
      <w:rPr>
        <w:rFonts w:ascii="Angsana New" w:hAnsi="Angsana New"/>
        <w:b/>
        <w:bCs/>
        <w:sz w:val="28"/>
        <w:cs/>
      </w:rPr>
      <w:t>สามเดือน</w:t>
    </w:r>
    <w:r>
      <w:rPr>
        <w:rFonts w:ascii="Angsana New" w:hAnsi="Angsana New" w:hint="cs"/>
        <w:b/>
        <w:bCs/>
        <w:sz w:val="28"/>
        <w:cs/>
      </w:rPr>
      <w:t>และหกเดือน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มิถุนายน </w:t>
    </w:r>
    <w:r>
      <w:rPr>
        <w:rFonts w:ascii="Angsana New" w:hAnsi="Angsana New"/>
        <w:b/>
        <w:bCs/>
        <w:sz w:val="28"/>
      </w:rPr>
      <w:t>256</w:t>
    </w:r>
    <w:r w:rsidR="007573B6">
      <w:rPr>
        <w:rFonts w:ascii="Angsana New" w:hAnsi="Angsana New"/>
        <w:b/>
        <w:bCs/>
        <w:sz w:val="28"/>
      </w:rPr>
      <w:t>7</w:t>
    </w:r>
  </w:p>
  <w:p w14:paraId="57734D18" w14:textId="77777777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  <w:p w14:paraId="0969C598" w14:textId="77777777" w:rsidR="00A73DBA" w:rsidRPr="00B37563" w:rsidRDefault="00A73DBA">
    <w:pPr>
      <w:pStyle w:val="Header"/>
      <w:jc w:val="center"/>
      <w:rPr>
        <w:rFonts w:ascii="Angsana New" w:hAnsi="Angsana New"/>
        <w:sz w:val="10"/>
        <w:szCs w:val="10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F2151" w14:textId="6F8EF665" w:rsidR="00A73DBA" w:rsidRDefault="00775C78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 xml:space="preserve">บริษัท </w:t>
    </w:r>
    <w:r>
      <w:rPr>
        <w:rFonts w:ascii="Angsana New" w:hAnsi="Angsana New" w:hint="cs"/>
        <w:b/>
        <w:bCs/>
        <w:sz w:val="28"/>
        <w:cs/>
      </w:rPr>
      <w:t>ออลล์ เอ็นเนอร์ยี่ แอนด์</w:t>
    </w:r>
    <w:r>
      <w:rPr>
        <w:rFonts w:ascii="Angsana New" w:hAnsi="Angsana New"/>
        <w:b/>
        <w:bCs/>
        <w:sz w:val="28"/>
        <w:cs/>
      </w:rPr>
      <w:t xml:space="preserve"> ยูทิลิตี้ จำกัด (มหาชน)</w:t>
    </w:r>
  </w:p>
  <w:p w14:paraId="1CF44B2A" w14:textId="586D223F" w:rsidR="00B9246D" w:rsidRDefault="00B9246D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 w:hint="cs"/>
        <w:b/>
        <w:bCs/>
        <w:sz w:val="28"/>
        <w:cs/>
      </w:rPr>
      <w:t>(เดิมชื่อ “บริษัท เซเว่น ยูทิลิตี้ส์ แอนด์ พาวเวอร์ จำกัด (มหาชน)</w:t>
    </w:r>
    <w:r w:rsidR="00CD4663">
      <w:rPr>
        <w:rFonts w:ascii="Angsana New" w:hAnsi="Angsana New" w:hint="cs"/>
        <w:b/>
        <w:bCs/>
        <w:sz w:val="28"/>
        <w:cs/>
      </w:rPr>
      <w:t>”</w:t>
    </w:r>
    <w:r>
      <w:rPr>
        <w:rFonts w:ascii="Angsana New" w:hAnsi="Angsana New" w:hint="cs"/>
        <w:b/>
        <w:bCs/>
        <w:sz w:val="28"/>
        <w:cs/>
      </w:rPr>
      <w:t>)</w:t>
    </w:r>
  </w:p>
  <w:p w14:paraId="051DF121" w14:textId="77777777" w:rsidR="00A73DBA" w:rsidRDefault="00A73DBA" w:rsidP="00A067C1">
    <w:pPr>
      <w:tabs>
        <w:tab w:val="left" w:pos="720"/>
      </w:tabs>
      <w:jc w:val="thaiDistribute"/>
      <w:rPr>
        <w:rFonts w:ascii="Angsana New" w:hAnsi="Angsana New"/>
        <w:b/>
        <w:bCs/>
        <w:sz w:val="28"/>
        <w:cs/>
      </w:rPr>
    </w:pPr>
    <w:r>
      <w:rPr>
        <w:rFonts w:ascii="Angsana New" w:hAnsi="Angsana New"/>
        <w:b/>
        <w:bCs/>
        <w:sz w:val="28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28"/>
        <w:cs/>
      </w:rPr>
      <w:t>ระหว่างกาลแบบย่อ</w:t>
    </w:r>
  </w:p>
  <w:p w14:paraId="165C4A72" w14:textId="06639FA9" w:rsidR="00A73DBA" w:rsidRDefault="00A73DBA" w:rsidP="005505D3">
    <w:pPr>
      <w:tabs>
        <w:tab w:val="left" w:pos="720"/>
      </w:tabs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  <w:cs/>
      </w:rPr>
      <w:t>สำหรับ</w:t>
    </w:r>
    <w:r w:rsidR="00BF2398">
      <w:rPr>
        <w:rFonts w:ascii="Angsana New" w:hAnsi="Angsana New" w:hint="cs"/>
        <w:b/>
        <w:bCs/>
        <w:sz w:val="28"/>
        <w:cs/>
      </w:rPr>
      <w:t>รอบระยะเวลา</w:t>
    </w:r>
    <w:r>
      <w:rPr>
        <w:rFonts w:ascii="Angsana New" w:hAnsi="Angsana New"/>
        <w:b/>
        <w:bCs/>
        <w:sz w:val="28"/>
        <w:cs/>
      </w:rPr>
      <w:t>สามเดือน</w:t>
    </w:r>
    <w:r>
      <w:rPr>
        <w:rFonts w:ascii="Angsana New" w:hAnsi="Angsana New" w:hint="cs"/>
        <w:b/>
        <w:bCs/>
        <w:sz w:val="28"/>
        <w:cs/>
      </w:rPr>
      <w:t>และหกเดือน</w:t>
    </w:r>
    <w:r>
      <w:rPr>
        <w:rFonts w:ascii="Angsana New" w:hAnsi="Angsana New"/>
        <w:b/>
        <w:bCs/>
        <w:sz w:val="28"/>
        <w:cs/>
      </w:rPr>
      <w:t xml:space="preserve">สิ้นสุดวันที่ </w:t>
    </w:r>
    <w:r>
      <w:rPr>
        <w:rFonts w:ascii="Angsana New" w:hAnsi="Angsana New"/>
        <w:b/>
        <w:bCs/>
        <w:sz w:val="28"/>
      </w:rPr>
      <w:t xml:space="preserve">30 </w:t>
    </w:r>
    <w:r>
      <w:rPr>
        <w:rFonts w:ascii="Angsana New" w:hAnsi="Angsana New" w:hint="cs"/>
        <w:b/>
        <w:bCs/>
        <w:sz w:val="28"/>
        <w:cs/>
      </w:rPr>
      <w:t xml:space="preserve">มิถุนายน </w:t>
    </w:r>
    <w:r>
      <w:rPr>
        <w:rFonts w:ascii="Angsana New" w:hAnsi="Angsana New"/>
        <w:b/>
        <w:bCs/>
        <w:sz w:val="28"/>
      </w:rPr>
      <w:t>256</w:t>
    </w:r>
    <w:r w:rsidR="007573B6">
      <w:rPr>
        <w:rFonts w:ascii="Angsana New" w:hAnsi="Angsana New"/>
        <w:b/>
        <w:bCs/>
        <w:sz w:val="28"/>
      </w:rPr>
      <w:t>7</w:t>
    </w:r>
  </w:p>
  <w:p w14:paraId="1E198EBA" w14:textId="2CFE62DC" w:rsidR="00A73DBA" w:rsidRDefault="00A73DBA" w:rsidP="00457842">
    <w:pPr>
      <w:tabs>
        <w:tab w:val="left" w:pos="720"/>
      </w:tabs>
      <w:spacing w:after="240"/>
      <w:jc w:val="thaiDistribute"/>
      <w:rPr>
        <w:rFonts w:ascii="Angsana New" w:hAnsi="Angsana New"/>
        <w:b/>
        <w:bCs/>
        <w:sz w:val="28"/>
      </w:rPr>
    </w:pPr>
    <w:r>
      <w:rPr>
        <w:rFonts w:ascii="Angsana New" w:hAnsi="Angsana New"/>
        <w:b/>
        <w:bCs/>
        <w:sz w:val="28"/>
      </w:rPr>
      <w:t>(</w:t>
    </w:r>
    <w:r>
      <w:rPr>
        <w:rFonts w:ascii="Angsana New" w:hAnsi="Angsana New" w:hint="cs"/>
        <w:b/>
        <w:bCs/>
        <w:sz w:val="28"/>
        <w:cs/>
      </w:rPr>
      <w:t>ยังไม่ได้ตรวจสอบ</w:t>
    </w:r>
    <w:r>
      <w:rPr>
        <w:rFonts w:ascii="Angsana New" w:hAnsi="Angsana New"/>
        <w:b/>
        <w:bCs/>
        <w:sz w:val="28"/>
      </w:rPr>
      <w:t xml:space="preserve"> </w:t>
    </w:r>
    <w:r>
      <w:rPr>
        <w:rFonts w:ascii="Angsana New" w:hAnsi="Angsana New" w:hint="cs"/>
        <w:b/>
        <w:bCs/>
        <w:sz w:val="28"/>
        <w:cs/>
      </w:rPr>
      <w:t>แต่สอบทานแล้ว</w:t>
    </w:r>
    <w:r>
      <w:rPr>
        <w:rFonts w:ascii="Angsana New" w:hAnsi="Angsana New"/>
        <w:b/>
        <w:bCs/>
        <w:sz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C345E"/>
    <w:multiLevelType w:val="multilevel"/>
    <w:tmpl w:val="812288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4F97DDC"/>
    <w:multiLevelType w:val="hybridMultilevel"/>
    <w:tmpl w:val="8EEA3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86BEE"/>
    <w:multiLevelType w:val="hybridMultilevel"/>
    <w:tmpl w:val="20EC84EE"/>
    <w:lvl w:ilvl="0" w:tplc="CC36C38A">
      <w:numFmt w:val="bullet"/>
      <w:lvlText w:val=""/>
      <w:lvlJc w:val="left"/>
      <w:pPr>
        <w:ind w:left="720" w:hanging="360"/>
      </w:pPr>
      <w:rPr>
        <w:rFonts w:ascii="Symbol" w:eastAsia="Malgun Gothic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366DE"/>
    <w:multiLevelType w:val="hybridMultilevel"/>
    <w:tmpl w:val="ABFC80FE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D2208"/>
    <w:multiLevelType w:val="multilevel"/>
    <w:tmpl w:val="7B749808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3607CF8"/>
    <w:multiLevelType w:val="hybridMultilevel"/>
    <w:tmpl w:val="D56C2000"/>
    <w:lvl w:ilvl="0" w:tplc="0409000F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11DFB"/>
    <w:multiLevelType w:val="multilevel"/>
    <w:tmpl w:val="B0369C56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A4467D9"/>
    <w:multiLevelType w:val="hybridMultilevel"/>
    <w:tmpl w:val="A43C1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82B3A"/>
    <w:multiLevelType w:val="multilevel"/>
    <w:tmpl w:val="0802B140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FB33C82"/>
    <w:multiLevelType w:val="multilevel"/>
    <w:tmpl w:val="8A320AC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7EC51CF"/>
    <w:multiLevelType w:val="multilevel"/>
    <w:tmpl w:val="05722340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ascii="Angsana New" w:hAnsi="Angsana New" w:cs="Angsana New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ascii="Angsana New" w:hAnsi="Angsana New" w:cs="Angsana New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ascii="Angsana New" w:hAnsi="Angsana New" w:cs="Angsana New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Angsana New" w:hAnsi="Angsana New" w:cs="Angsana New" w:hint="default"/>
        <w:color w:val="auto"/>
      </w:rPr>
    </w:lvl>
  </w:abstractNum>
  <w:abstractNum w:abstractNumId="11" w15:restartNumberingAfterBreak="0">
    <w:nsid w:val="2BC85085"/>
    <w:multiLevelType w:val="hybridMultilevel"/>
    <w:tmpl w:val="8ADA32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B63F2"/>
    <w:multiLevelType w:val="multilevel"/>
    <w:tmpl w:val="1CC2A3A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1195797"/>
    <w:multiLevelType w:val="multilevel"/>
    <w:tmpl w:val="880CCEE6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66575B8"/>
    <w:multiLevelType w:val="hybridMultilevel"/>
    <w:tmpl w:val="05560536"/>
    <w:lvl w:ilvl="0" w:tplc="0409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0738F5"/>
    <w:multiLevelType w:val="hybridMultilevel"/>
    <w:tmpl w:val="8BEEC370"/>
    <w:lvl w:ilvl="0" w:tplc="0409000F">
      <w:start w:val="4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F022C"/>
    <w:multiLevelType w:val="hybridMultilevel"/>
    <w:tmpl w:val="995E2F7C"/>
    <w:lvl w:ilvl="0" w:tplc="0409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2424E"/>
    <w:multiLevelType w:val="hybridMultilevel"/>
    <w:tmpl w:val="74C08A8C"/>
    <w:lvl w:ilvl="0" w:tplc="040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522"/>
        </w:tabs>
        <w:ind w:left="2522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2"/>
        </w:tabs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2"/>
        </w:tabs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2"/>
        </w:tabs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2"/>
        </w:tabs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2"/>
        </w:tabs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2"/>
        </w:tabs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2"/>
        </w:tabs>
        <w:ind w:left="7202" w:hanging="180"/>
      </w:pPr>
    </w:lvl>
  </w:abstractNum>
  <w:abstractNum w:abstractNumId="19" w15:restartNumberingAfterBreak="0">
    <w:nsid w:val="43BB1CF4"/>
    <w:multiLevelType w:val="multilevel"/>
    <w:tmpl w:val="0C2666EA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0" w15:restartNumberingAfterBreak="0">
    <w:nsid w:val="47A24D13"/>
    <w:multiLevelType w:val="hybridMultilevel"/>
    <w:tmpl w:val="931035A2"/>
    <w:lvl w:ilvl="0" w:tplc="09AA2C3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5299C"/>
    <w:multiLevelType w:val="hybridMultilevel"/>
    <w:tmpl w:val="B2BEC362"/>
    <w:lvl w:ilvl="0" w:tplc="37588E74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B33D8C"/>
    <w:multiLevelType w:val="multilevel"/>
    <w:tmpl w:val="880CCEE6"/>
    <w:styleLink w:val="CurrentList1"/>
    <w:lvl w:ilvl="0">
      <w:start w:val="1"/>
      <w:numFmt w:val="decimal"/>
      <w:lvlText w:val="%1."/>
      <w:lvlJc w:val="left"/>
      <w:pPr>
        <w:ind w:left="171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61FF4A11"/>
    <w:multiLevelType w:val="hybridMultilevel"/>
    <w:tmpl w:val="673AA25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B43793"/>
    <w:multiLevelType w:val="hybridMultilevel"/>
    <w:tmpl w:val="DDCC8938"/>
    <w:lvl w:ilvl="0" w:tplc="BF468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BE7D8C">
      <w:numFmt w:val="none"/>
      <w:lvlText w:val=""/>
      <w:lvlJc w:val="left"/>
      <w:pPr>
        <w:tabs>
          <w:tab w:val="num" w:pos="360"/>
        </w:tabs>
      </w:pPr>
    </w:lvl>
    <w:lvl w:ilvl="2" w:tplc="C93A736A">
      <w:numFmt w:val="none"/>
      <w:lvlText w:val=""/>
      <w:lvlJc w:val="left"/>
      <w:pPr>
        <w:tabs>
          <w:tab w:val="num" w:pos="360"/>
        </w:tabs>
      </w:pPr>
    </w:lvl>
    <w:lvl w:ilvl="3" w:tplc="1CE4BF20">
      <w:numFmt w:val="none"/>
      <w:lvlText w:val=""/>
      <w:lvlJc w:val="left"/>
      <w:pPr>
        <w:tabs>
          <w:tab w:val="num" w:pos="360"/>
        </w:tabs>
      </w:pPr>
    </w:lvl>
    <w:lvl w:ilvl="4" w:tplc="B37647C6">
      <w:numFmt w:val="none"/>
      <w:lvlText w:val=""/>
      <w:lvlJc w:val="left"/>
      <w:pPr>
        <w:tabs>
          <w:tab w:val="num" w:pos="360"/>
        </w:tabs>
      </w:pPr>
    </w:lvl>
    <w:lvl w:ilvl="5" w:tplc="F732DA8C">
      <w:numFmt w:val="none"/>
      <w:lvlText w:val=""/>
      <w:lvlJc w:val="left"/>
      <w:pPr>
        <w:tabs>
          <w:tab w:val="num" w:pos="360"/>
        </w:tabs>
      </w:pPr>
    </w:lvl>
    <w:lvl w:ilvl="6" w:tplc="B580602A">
      <w:numFmt w:val="none"/>
      <w:lvlText w:val=""/>
      <w:lvlJc w:val="left"/>
      <w:pPr>
        <w:tabs>
          <w:tab w:val="num" w:pos="360"/>
        </w:tabs>
      </w:pPr>
    </w:lvl>
    <w:lvl w:ilvl="7" w:tplc="939EB788">
      <w:numFmt w:val="none"/>
      <w:lvlText w:val=""/>
      <w:lvlJc w:val="left"/>
      <w:pPr>
        <w:tabs>
          <w:tab w:val="num" w:pos="360"/>
        </w:tabs>
      </w:pPr>
    </w:lvl>
    <w:lvl w:ilvl="8" w:tplc="824C157E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65D03306"/>
    <w:multiLevelType w:val="multilevel"/>
    <w:tmpl w:val="4FC0EC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26" w15:restartNumberingAfterBreak="0">
    <w:nsid w:val="67950357"/>
    <w:multiLevelType w:val="hybridMultilevel"/>
    <w:tmpl w:val="374256F6"/>
    <w:lvl w:ilvl="0" w:tplc="650E37D4">
      <w:start w:val="31"/>
      <w:numFmt w:val="bullet"/>
      <w:lvlText w:val="-"/>
      <w:lvlJc w:val="left"/>
      <w:pPr>
        <w:ind w:left="1210" w:hanging="85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9A5847"/>
    <w:multiLevelType w:val="hybridMultilevel"/>
    <w:tmpl w:val="7DA49474"/>
    <w:lvl w:ilvl="0" w:tplc="0409000F">
      <w:start w:val="3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FF45EE"/>
    <w:multiLevelType w:val="multilevel"/>
    <w:tmpl w:val="025843D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8BD3A2E"/>
    <w:multiLevelType w:val="multilevel"/>
    <w:tmpl w:val="18060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56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7674090">
    <w:abstractNumId w:val="9"/>
  </w:num>
  <w:num w:numId="2" w16cid:durableId="359280886">
    <w:abstractNumId w:val="29"/>
  </w:num>
  <w:num w:numId="3" w16cid:durableId="474297977">
    <w:abstractNumId w:val="11"/>
  </w:num>
  <w:num w:numId="4" w16cid:durableId="1978224201">
    <w:abstractNumId w:val="21"/>
  </w:num>
  <w:num w:numId="5" w16cid:durableId="879895726">
    <w:abstractNumId w:val="7"/>
  </w:num>
  <w:num w:numId="6" w16cid:durableId="1313951306">
    <w:abstractNumId w:val="14"/>
  </w:num>
  <w:num w:numId="7" w16cid:durableId="1118527099">
    <w:abstractNumId w:val="13"/>
  </w:num>
  <w:num w:numId="8" w16cid:durableId="480776160">
    <w:abstractNumId w:val="24"/>
  </w:num>
  <w:num w:numId="9" w16cid:durableId="1870725864">
    <w:abstractNumId w:val="16"/>
  </w:num>
  <w:num w:numId="10" w16cid:durableId="83887302">
    <w:abstractNumId w:val="18"/>
  </w:num>
  <w:num w:numId="11" w16cid:durableId="1114639320">
    <w:abstractNumId w:val="6"/>
  </w:num>
  <w:num w:numId="12" w16cid:durableId="1392078518">
    <w:abstractNumId w:val="17"/>
  </w:num>
  <w:num w:numId="13" w16cid:durableId="1688408665">
    <w:abstractNumId w:val="0"/>
  </w:num>
  <w:num w:numId="14" w16cid:durableId="1358115451">
    <w:abstractNumId w:val="27"/>
  </w:num>
  <w:num w:numId="15" w16cid:durableId="302736872">
    <w:abstractNumId w:val="5"/>
  </w:num>
  <w:num w:numId="16" w16cid:durableId="771903085">
    <w:abstractNumId w:val="15"/>
  </w:num>
  <w:num w:numId="17" w16cid:durableId="1443963321">
    <w:abstractNumId w:val="8"/>
  </w:num>
  <w:num w:numId="18" w16cid:durableId="321272502">
    <w:abstractNumId w:val="22"/>
  </w:num>
  <w:num w:numId="19" w16cid:durableId="2013101600">
    <w:abstractNumId w:val="10"/>
  </w:num>
  <w:num w:numId="20" w16cid:durableId="1951543012">
    <w:abstractNumId w:val="3"/>
  </w:num>
  <w:num w:numId="21" w16cid:durableId="430207375">
    <w:abstractNumId w:val="19"/>
  </w:num>
  <w:num w:numId="22" w16cid:durableId="650212450">
    <w:abstractNumId w:val="4"/>
  </w:num>
  <w:num w:numId="23" w16cid:durableId="1569799128">
    <w:abstractNumId w:val="20"/>
  </w:num>
  <w:num w:numId="24" w16cid:durableId="1020815654">
    <w:abstractNumId w:val="28"/>
  </w:num>
  <w:num w:numId="25" w16cid:durableId="77444269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11357336">
    <w:abstractNumId w:val="12"/>
  </w:num>
  <w:num w:numId="27" w16cid:durableId="1270698839">
    <w:abstractNumId w:val="1"/>
  </w:num>
  <w:num w:numId="28" w16cid:durableId="133839036">
    <w:abstractNumId w:val="26"/>
  </w:num>
  <w:num w:numId="29" w16cid:durableId="1475684939">
    <w:abstractNumId w:val="23"/>
  </w:num>
  <w:num w:numId="30" w16cid:durableId="1415282412">
    <w:abstractNumId w:val="25"/>
  </w:num>
  <w:num w:numId="31" w16cid:durableId="44061557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sectEnd"/>
    <w:footnote w:id="-1"/>
    <w:footnote w:id="0"/>
    <w:footnote w:id="1"/>
  </w:footnotePr>
  <w:endnotePr>
    <w:pos w:val="sectEnd"/>
    <w:numFmt w:val="decimal"/>
    <w:numStart w:val="0"/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A3MTM2NbIwMjY3NDZQ0lEKTi0uzszPAykwrAUAeSmX9ywAAAA="/>
    <w:docVar w:name="IPSpeechSession$" w:val="FALSE"/>
    <w:docVar w:name="IPSpeechSessionSaved$" w:val="FALSE"/>
  </w:docVars>
  <w:rsids>
    <w:rsidRoot w:val="0E075460"/>
    <w:rsid w:val="00000F13"/>
    <w:rsid w:val="0000148F"/>
    <w:rsid w:val="000017AD"/>
    <w:rsid w:val="000019EA"/>
    <w:rsid w:val="00001A39"/>
    <w:rsid w:val="00001B76"/>
    <w:rsid w:val="00002134"/>
    <w:rsid w:val="00002334"/>
    <w:rsid w:val="00002A33"/>
    <w:rsid w:val="00002FEF"/>
    <w:rsid w:val="00002FF6"/>
    <w:rsid w:val="00003722"/>
    <w:rsid w:val="00003A2E"/>
    <w:rsid w:val="00003A40"/>
    <w:rsid w:val="00003BB7"/>
    <w:rsid w:val="00004340"/>
    <w:rsid w:val="0000437D"/>
    <w:rsid w:val="00004F1E"/>
    <w:rsid w:val="00005373"/>
    <w:rsid w:val="00005506"/>
    <w:rsid w:val="000056EE"/>
    <w:rsid w:val="00005B39"/>
    <w:rsid w:val="00005BFB"/>
    <w:rsid w:val="00005DE1"/>
    <w:rsid w:val="00005E32"/>
    <w:rsid w:val="00006221"/>
    <w:rsid w:val="000063B7"/>
    <w:rsid w:val="0000666D"/>
    <w:rsid w:val="0001016A"/>
    <w:rsid w:val="000106BC"/>
    <w:rsid w:val="00010ED5"/>
    <w:rsid w:val="00011095"/>
    <w:rsid w:val="00011264"/>
    <w:rsid w:val="00011A05"/>
    <w:rsid w:val="00011A48"/>
    <w:rsid w:val="00011CAD"/>
    <w:rsid w:val="00011DB1"/>
    <w:rsid w:val="00011F00"/>
    <w:rsid w:val="00011F4D"/>
    <w:rsid w:val="00012006"/>
    <w:rsid w:val="0001221A"/>
    <w:rsid w:val="00012571"/>
    <w:rsid w:val="000128AE"/>
    <w:rsid w:val="00012A21"/>
    <w:rsid w:val="00012F3C"/>
    <w:rsid w:val="00014553"/>
    <w:rsid w:val="00014C41"/>
    <w:rsid w:val="00015691"/>
    <w:rsid w:val="00015870"/>
    <w:rsid w:val="00015AB0"/>
    <w:rsid w:val="00015E36"/>
    <w:rsid w:val="0001653D"/>
    <w:rsid w:val="0001679C"/>
    <w:rsid w:val="00016A6C"/>
    <w:rsid w:val="00016C76"/>
    <w:rsid w:val="00016F17"/>
    <w:rsid w:val="000173F0"/>
    <w:rsid w:val="00017CCF"/>
    <w:rsid w:val="00017E97"/>
    <w:rsid w:val="000203AF"/>
    <w:rsid w:val="000203CC"/>
    <w:rsid w:val="00020B71"/>
    <w:rsid w:val="00020B82"/>
    <w:rsid w:val="00020F3B"/>
    <w:rsid w:val="00020FBC"/>
    <w:rsid w:val="00021036"/>
    <w:rsid w:val="000215C5"/>
    <w:rsid w:val="0002165B"/>
    <w:rsid w:val="00021AAA"/>
    <w:rsid w:val="00021F5E"/>
    <w:rsid w:val="000223EA"/>
    <w:rsid w:val="0002248B"/>
    <w:rsid w:val="00022C79"/>
    <w:rsid w:val="00022DE0"/>
    <w:rsid w:val="0002307B"/>
    <w:rsid w:val="0002372B"/>
    <w:rsid w:val="00023847"/>
    <w:rsid w:val="00023945"/>
    <w:rsid w:val="00023D86"/>
    <w:rsid w:val="00023E3D"/>
    <w:rsid w:val="00023E66"/>
    <w:rsid w:val="000243CC"/>
    <w:rsid w:val="000247B7"/>
    <w:rsid w:val="0002482A"/>
    <w:rsid w:val="0002529F"/>
    <w:rsid w:val="00025545"/>
    <w:rsid w:val="000255FE"/>
    <w:rsid w:val="00025EC7"/>
    <w:rsid w:val="00026097"/>
    <w:rsid w:val="000264F5"/>
    <w:rsid w:val="000269B1"/>
    <w:rsid w:val="00026E4B"/>
    <w:rsid w:val="00026FE7"/>
    <w:rsid w:val="000271DB"/>
    <w:rsid w:val="0002731B"/>
    <w:rsid w:val="000274E1"/>
    <w:rsid w:val="00027D98"/>
    <w:rsid w:val="000303AE"/>
    <w:rsid w:val="00030622"/>
    <w:rsid w:val="000307F1"/>
    <w:rsid w:val="00030EAA"/>
    <w:rsid w:val="00031197"/>
    <w:rsid w:val="0003128D"/>
    <w:rsid w:val="000312A9"/>
    <w:rsid w:val="0003160A"/>
    <w:rsid w:val="00031FA7"/>
    <w:rsid w:val="000323B4"/>
    <w:rsid w:val="00032414"/>
    <w:rsid w:val="000325E8"/>
    <w:rsid w:val="000326CF"/>
    <w:rsid w:val="00033101"/>
    <w:rsid w:val="00033366"/>
    <w:rsid w:val="00034687"/>
    <w:rsid w:val="00034A74"/>
    <w:rsid w:val="0003605A"/>
    <w:rsid w:val="00036105"/>
    <w:rsid w:val="00036616"/>
    <w:rsid w:val="000367BB"/>
    <w:rsid w:val="00036BC1"/>
    <w:rsid w:val="00037054"/>
    <w:rsid w:val="00037276"/>
    <w:rsid w:val="0003727E"/>
    <w:rsid w:val="00037F80"/>
    <w:rsid w:val="000402B6"/>
    <w:rsid w:val="00040473"/>
    <w:rsid w:val="0004097A"/>
    <w:rsid w:val="000409C7"/>
    <w:rsid w:val="00040F2E"/>
    <w:rsid w:val="000415BD"/>
    <w:rsid w:val="00041AEB"/>
    <w:rsid w:val="00041E25"/>
    <w:rsid w:val="00041F83"/>
    <w:rsid w:val="00042019"/>
    <w:rsid w:val="000422CA"/>
    <w:rsid w:val="00042340"/>
    <w:rsid w:val="0004240B"/>
    <w:rsid w:val="00042738"/>
    <w:rsid w:val="00042DD8"/>
    <w:rsid w:val="00043091"/>
    <w:rsid w:val="00043CB6"/>
    <w:rsid w:val="00043EBE"/>
    <w:rsid w:val="00043FC5"/>
    <w:rsid w:val="00044135"/>
    <w:rsid w:val="00044236"/>
    <w:rsid w:val="0004429E"/>
    <w:rsid w:val="00044627"/>
    <w:rsid w:val="0004497D"/>
    <w:rsid w:val="00044A32"/>
    <w:rsid w:val="00044A46"/>
    <w:rsid w:val="0004500F"/>
    <w:rsid w:val="00045312"/>
    <w:rsid w:val="00045656"/>
    <w:rsid w:val="000457C9"/>
    <w:rsid w:val="00045AA7"/>
    <w:rsid w:val="00045B34"/>
    <w:rsid w:val="00045D72"/>
    <w:rsid w:val="00046238"/>
    <w:rsid w:val="000469D2"/>
    <w:rsid w:val="00046C48"/>
    <w:rsid w:val="00047315"/>
    <w:rsid w:val="000478DF"/>
    <w:rsid w:val="00047A94"/>
    <w:rsid w:val="00047B4A"/>
    <w:rsid w:val="000501A5"/>
    <w:rsid w:val="00050B5C"/>
    <w:rsid w:val="00050F5C"/>
    <w:rsid w:val="00051024"/>
    <w:rsid w:val="000510DD"/>
    <w:rsid w:val="000510E6"/>
    <w:rsid w:val="0005125E"/>
    <w:rsid w:val="00051401"/>
    <w:rsid w:val="000517E3"/>
    <w:rsid w:val="00051EEA"/>
    <w:rsid w:val="0005224E"/>
    <w:rsid w:val="000527E6"/>
    <w:rsid w:val="00052EEF"/>
    <w:rsid w:val="000532F9"/>
    <w:rsid w:val="00053772"/>
    <w:rsid w:val="00053CB7"/>
    <w:rsid w:val="000544D6"/>
    <w:rsid w:val="000547ED"/>
    <w:rsid w:val="00054876"/>
    <w:rsid w:val="00054AE4"/>
    <w:rsid w:val="00054C2F"/>
    <w:rsid w:val="00054EDD"/>
    <w:rsid w:val="00055201"/>
    <w:rsid w:val="0005583A"/>
    <w:rsid w:val="0005588F"/>
    <w:rsid w:val="00056043"/>
    <w:rsid w:val="00056659"/>
    <w:rsid w:val="000566D8"/>
    <w:rsid w:val="000569D1"/>
    <w:rsid w:val="000571A8"/>
    <w:rsid w:val="000576C6"/>
    <w:rsid w:val="00057925"/>
    <w:rsid w:val="00057CFE"/>
    <w:rsid w:val="0006035C"/>
    <w:rsid w:val="00060BC3"/>
    <w:rsid w:val="00060F09"/>
    <w:rsid w:val="00062A7E"/>
    <w:rsid w:val="00063A36"/>
    <w:rsid w:val="00063B9A"/>
    <w:rsid w:val="00063D03"/>
    <w:rsid w:val="00063F8D"/>
    <w:rsid w:val="00064C2F"/>
    <w:rsid w:val="00064C68"/>
    <w:rsid w:val="0006519C"/>
    <w:rsid w:val="00065788"/>
    <w:rsid w:val="00065E8F"/>
    <w:rsid w:val="00065F34"/>
    <w:rsid w:val="00066700"/>
    <w:rsid w:val="00066E8E"/>
    <w:rsid w:val="0006703E"/>
    <w:rsid w:val="000671A5"/>
    <w:rsid w:val="00067258"/>
    <w:rsid w:val="00067877"/>
    <w:rsid w:val="00067F02"/>
    <w:rsid w:val="00067F5E"/>
    <w:rsid w:val="00070777"/>
    <w:rsid w:val="000708E3"/>
    <w:rsid w:val="00070BEB"/>
    <w:rsid w:val="000718A0"/>
    <w:rsid w:val="000719DC"/>
    <w:rsid w:val="00071B20"/>
    <w:rsid w:val="00071D57"/>
    <w:rsid w:val="00071DA7"/>
    <w:rsid w:val="000723FA"/>
    <w:rsid w:val="000725A9"/>
    <w:rsid w:val="00072918"/>
    <w:rsid w:val="00072B1A"/>
    <w:rsid w:val="00073031"/>
    <w:rsid w:val="00073233"/>
    <w:rsid w:val="0007364D"/>
    <w:rsid w:val="00073B3A"/>
    <w:rsid w:val="00073D22"/>
    <w:rsid w:val="00073DD6"/>
    <w:rsid w:val="00073F18"/>
    <w:rsid w:val="000742EB"/>
    <w:rsid w:val="000748DD"/>
    <w:rsid w:val="0007553C"/>
    <w:rsid w:val="00075C47"/>
    <w:rsid w:val="0007670F"/>
    <w:rsid w:val="00076BD3"/>
    <w:rsid w:val="00076E97"/>
    <w:rsid w:val="00077166"/>
    <w:rsid w:val="00077364"/>
    <w:rsid w:val="000773FF"/>
    <w:rsid w:val="00077569"/>
    <w:rsid w:val="00077846"/>
    <w:rsid w:val="0007796F"/>
    <w:rsid w:val="00077E34"/>
    <w:rsid w:val="0008003A"/>
    <w:rsid w:val="000803EE"/>
    <w:rsid w:val="0008048A"/>
    <w:rsid w:val="00080658"/>
    <w:rsid w:val="000809FD"/>
    <w:rsid w:val="00080E49"/>
    <w:rsid w:val="00081419"/>
    <w:rsid w:val="00081754"/>
    <w:rsid w:val="00081764"/>
    <w:rsid w:val="00081BC8"/>
    <w:rsid w:val="000821B8"/>
    <w:rsid w:val="000821F9"/>
    <w:rsid w:val="0008248A"/>
    <w:rsid w:val="00082990"/>
    <w:rsid w:val="00082AEF"/>
    <w:rsid w:val="00083823"/>
    <w:rsid w:val="000841F6"/>
    <w:rsid w:val="000842D4"/>
    <w:rsid w:val="000844FB"/>
    <w:rsid w:val="00084690"/>
    <w:rsid w:val="0008515F"/>
    <w:rsid w:val="000851D1"/>
    <w:rsid w:val="000860DC"/>
    <w:rsid w:val="00086149"/>
    <w:rsid w:val="000861E9"/>
    <w:rsid w:val="0008646D"/>
    <w:rsid w:val="00086979"/>
    <w:rsid w:val="000869DB"/>
    <w:rsid w:val="00086FB5"/>
    <w:rsid w:val="000872D3"/>
    <w:rsid w:val="00087360"/>
    <w:rsid w:val="00087405"/>
    <w:rsid w:val="00087C14"/>
    <w:rsid w:val="0009037F"/>
    <w:rsid w:val="00090437"/>
    <w:rsid w:val="0009130F"/>
    <w:rsid w:val="00091745"/>
    <w:rsid w:val="00091A44"/>
    <w:rsid w:val="00092792"/>
    <w:rsid w:val="000930D0"/>
    <w:rsid w:val="000931B0"/>
    <w:rsid w:val="000932A1"/>
    <w:rsid w:val="000933A8"/>
    <w:rsid w:val="00093A1F"/>
    <w:rsid w:val="00094249"/>
    <w:rsid w:val="000942FA"/>
    <w:rsid w:val="00094670"/>
    <w:rsid w:val="0009484D"/>
    <w:rsid w:val="00094C0C"/>
    <w:rsid w:val="00094F42"/>
    <w:rsid w:val="0009523E"/>
    <w:rsid w:val="00095253"/>
    <w:rsid w:val="00095336"/>
    <w:rsid w:val="00095906"/>
    <w:rsid w:val="00095C5B"/>
    <w:rsid w:val="00095D2E"/>
    <w:rsid w:val="00096B74"/>
    <w:rsid w:val="00096E5E"/>
    <w:rsid w:val="00097134"/>
    <w:rsid w:val="000971E7"/>
    <w:rsid w:val="00097392"/>
    <w:rsid w:val="00097792"/>
    <w:rsid w:val="00097C96"/>
    <w:rsid w:val="00097CBF"/>
    <w:rsid w:val="000A0251"/>
    <w:rsid w:val="000A08BE"/>
    <w:rsid w:val="000A0C0C"/>
    <w:rsid w:val="000A1084"/>
    <w:rsid w:val="000A1386"/>
    <w:rsid w:val="000A16A1"/>
    <w:rsid w:val="000A18B3"/>
    <w:rsid w:val="000A18D6"/>
    <w:rsid w:val="000A19DD"/>
    <w:rsid w:val="000A24D5"/>
    <w:rsid w:val="000A2583"/>
    <w:rsid w:val="000A280E"/>
    <w:rsid w:val="000A2833"/>
    <w:rsid w:val="000A2C4A"/>
    <w:rsid w:val="000A2C9B"/>
    <w:rsid w:val="000A2D29"/>
    <w:rsid w:val="000A34B1"/>
    <w:rsid w:val="000A367E"/>
    <w:rsid w:val="000A3D4F"/>
    <w:rsid w:val="000A4173"/>
    <w:rsid w:val="000A48BB"/>
    <w:rsid w:val="000A4E03"/>
    <w:rsid w:val="000A509D"/>
    <w:rsid w:val="000A5B43"/>
    <w:rsid w:val="000A619C"/>
    <w:rsid w:val="000A6B35"/>
    <w:rsid w:val="000A6C64"/>
    <w:rsid w:val="000A722C"/>
    <w:rsid w:val="000A7494"/>
    <w:rsid w:val="000A7A0E"/>
    <w:rsid w:val="000B00AF"/>
    <w:rsid w:val="000B07CD"/>
    <w:rsid w:val="000B08F7"/>
    <w:rsid w:val="000B09D5"/>
    <w:rsid w:val="000B0C4F"/>
    <w:rsid w:val="000B0CAC"/>
    <w:rsid w:val="000B0F9F"/>
    <w:rsid w:val="000B1C34"/>
    <w:rsid w:val="000B1F55"/>
    <w:rsid w:val="000B2049"/>
    <w:rsid w:val="000B35CF"/>
    <w:rsid w:val="000B4171"/>
    <w:rsid w:val="000B4567"/>
    <w:rsid w:val="000B45B3"/>
    <w:rsid w:val="000B471A"/>
    <w:rsid w:val="000B4E63"/>
    <w:rsid w:val="000B57BE"/>
    <w:rsid w:val="000B57D8"/>
    <w:rsid w:val="000B6250"/>
    <w:rsid w:val="000B69B0"/>
    <w:rsid w:val="000B6C5E"/>
    <w:rsid w:val="000B7417"/>
    <w:rsid w:val="000B7A2A"/>
    <w:rsid w:val="000B7D1E"/>
    <w:rsid w:val="000C0912"/>
    <w:rsid w:val="000C0AAF"/>
    <w:rsid w:val="000C0FA8"/>
    <w:rsid w:val="000C1705"/>
    <w:rsid w:val="000C1826"/>
    <w:rsid w:val="000C18B3"/>
    <w:rsid w:val="000C1C38"/>
    <w:rsid w:val="000C1DAF"/>
    <w:rsid w:val="000C2960"/>
    <w:rsid w:val="000C2CEB"/>
    <w:rsid w:val="000C2E99"/>
    <w:rsid w:val="000C3262"/>
    <w:rsid w:val="000C3886"/>
    <w:rsid w:val="000C3E51"/>
    <w:rsid w:val="000C483B"/>
    <w:rsid w:val="000C588A"/>
    <w:rsid w:val="000C5B4B"/>
    <w:rsid w:val="000C5EF1"/>
    <w:rsid w:val="000C6F07"/>
    <w:rsid w:val="000C71E1"/>
    <w:rsid w:val="000C7204"/>
    <w:rsid w:val="000C7589"/>
    <w:rsid w:val="000C75E9"/>
    <w:rsid w:val="000C7C43"/>
    <w:rsid w:val="000D0306"/>
    <w:rsid w:val="000D0472"/>
    <w:rsid w:val="000D1925"/>
    <w:rsid w:val="000D1F2D"/>
    <w:rsid w:val="000D1F49"/>
    <w:rsid w:val="000D227B"/>
    <w:rsid w:val="000D2354"/>
    <w:rsid w:val="000D2542"/>
    <w:rsid w:val="000D2630"/>
    <w:rsid w:val="000D2C33"/>
    <w:rsid w:val="000D32C6"/>
    <w:rsid w:val="000D36BB"/>
    <w:rsid w:val="000D3940"/>
    <w:rsid w:val="000D3DFF"/>
    <w:rsid w:val="000D4727"/>
    <w:rsid w:val="000D506D"/>
    <w:rsid w:val="000D53A3"/>
    <w:rsid w:val="000D550E"/>
    <w:rsid w:val="000D6788"/>
    <w:rsid w:val="000D7095"/>
    <w:rsid w:val="000D7444"/>
    <w:rsid w:val="000D75CF"/>
    <w:rsid w:val="000D76B4"/>
    <w:rsid w:val="000D7796"/>
    <w:rsid w:val="000D7B56"/>
    <w:rsid w:val="000D7B8A"/>
    <w:rsid w:val="000D7E8D"/>
    <w:rsid w:val="000E00D3"/>
    <w:rsid w:val="000E027B"/>
    <w:rsid w:val="000E0A9D"/>
    <w:rsid w:val="000E11E6"/>
    <w:rsid w:val="000E12E9"/>
    <w:rsid w:val="000E132E"/>
    <w:rsid w:val="000E150A"/>
    <w:rsid w:val="000E154D"/>
    <w:rsid w:val="000E214E"/>
    <w:rsid w:val="000E24B1"/>
    <w:rsid w:val="000E3BF2"/>
    <w:rsid w:val="000E4352"/>
    <w:rsid w:val="000E4D04"/>
    <w:rsid w:val="000E599E"/>
    <w:rsid w:val="000E5F41"/>
    <w:rsid w:val="000E6F90"/>
    <w:rsid w:val="000E7257"/>
    <w:rsid w:val="000E777D"/>
    <w:rsid w:val="000E7F55"/>
    <w:rsid w:val="000F050A"/>
    <w:rsid w:val="000F0C08"/>
    <w:rsid w:val="000F0C37"/>
    <w:rsid w:val="000F0C51"/>
    <w:rsid w:val="000F0E22"/>
    <w:rsid w:val="000F0E84"/>
    <w:rsid w:val="000F1644"/>
    <w:rsid w:val="000F1A13"/>
    <w:rsid w:val="000F1EB0"/>
    <w:rsid w:val="000F1FC9"/>
    <w:rsid w:val="000F312F"/>
    <w:rsid w:val="000F3174"/>
    <w:rsid w:val="000F34A6"/>
    <w:rsid w:val="000F374C"/>
    <w:rsid w:val="000F4496"/>
    <w:rsid w:val="000F491C"/>
    <w:rsid w:val="000F4E50"/>
    <w:rsid w:val="000F5282"/>
    <w:rsid w:val="000F52A4"/>
    <w:rsid w:val="000F5453"/>
    <w:rsid w:val="000F57BF"/>
    <w:rsid w:val="000F5F5C"/>
    <w:rsid w:val="000F6303"/>
    <w:rsid w:val="000F66BB"/>
    <w:rsid w:val="000F704C"/>
    <w:rsid w:val="000F7174"/>
    <w:rsid w:val="000F7268"/>
    <w:rsid w:val="000F76A4"/>
    <w:rsid w:val="00100026"/>
    <w:rsid w:val="001005B1"/>
    <w:rsid w:val="001005DA"/>
    <w:rsid w:val="00100C6A"/>
    <w:rsid w:val="001015A3"/>
    <w:rsid w:val="00101746"/>
    <w:rsid w:val="00101B6C"/>
    <w:rsid w:val="00101CB9"/>
    <w:rsid w:val="001020A8"/>
    <w:rsid w:val="0010267A"/>
    <w:rsid w:val="001026E6"/>
    <w:rsid w:val="001029DF"/>
    <w:rsid w:val="00102E3B"/>
    <w:rsid w:val="0010353D"/>
    <w:rsid w:val="0010367D"/>
    <w:rsid w:val="001037DB"/>
    <w:rsid w:val="001039C2"/>
    <w:rsid w:val="001039E1"/>
    <w:rsid w:val="00104169"/>
    <w:rsid w:val="0010435B"/>
    <w:rsid w:val="00104B2B"/>
    <w:rsid w:val="0010605E"/>
    <w:rsid w:val="001060F8"/>
    <w:rsid w:val="00106742"/>
    <w:rsid w:val="00106DFB"/>
    <w:rsid w:val="00107070"/>
    <w:rsid w:val="00107072"/>
    <w:rsid w:val="00107472"/>
    <w:rsid w:val="00107745"/>
    <w:rsid w:val="00107A35"/>
    <w:rsid w:val="00107B9F"/>
    <w:rsid w:val="00107D6E"/>
    <w:rsid w:val="001101ED"/>
    <w:rsid w:val="0011030D"/>
    <w:rsid w:val="001119E2"/>
    <w:rsid w:val="00111C47"/>
    <w:rsid w:val="00111CD7"/>
    <w:rsid w:val="00111EB6"/>
    <w:rsid w:val="001120B1"/>
    <w:rsid w:val="001122C7"/>
    <w:rsid w:val="00112321"/>
    <w:rsid w:val="001124DF"/>
    <w:rsid w:val="00112C76"/>
    <w:rsid w:val="00113203"/>
    <w:rsid w:val="001133A1"/>
    <w:rsid w:val="00113510"/>
    <w:rsid w:val="001137C9"/>
    <w:rsid w:val="0011402A"/>
    <w:rsid w:val="00114628"/>
    <w:rsid w:val="001146F4"/>
    <w:rsid w:val="0011475B"/>
    <w:rsid w:val="00114C8E"/>
    <w:rsid w:val="001150E3"/>
    <w:rsid w:val="0011518E"/>
    <w:rsid w:val="001154AB"/>
    <w:rsid w:val="00115997"/>
    <w:rsid w:val="00115DBD"/>
    <w:rsid w:val="00116567"/>
    <w:rsid w:val="00116581"/>
    <w:rsid w:val="00116593"/>
    <w:rsid w:val="0011661F"/>
    <w:rsid w:val="0011667B"/>
    <w:rsid w:val="0011703B"/>
    <w:rsid w:val="001170F6"/>
    <w:rsid w:val="00117B83"/>
    <w:rsid w:val="00120596"/>
    <w:rsid w:val="0012098C"/>
    <w:rsid w:val="001210C6"/>
    <w:rsid w:val="00121849"/>
    <w:rsid w:val="00122002"/>
    <w:rsid w:val="0012204C"/>
    <w:rsid w:val="0012258A"/>
    <w:rsid w:val="00122877"/>
    <w:rsid w:val="0012302A"/>
    <w:rsid w:val="0012351A"/>
    <w:rsid w:val="00123580"/>
    <w:rsid w:val="001236BC"/>
    <w:rsid w:val="00123E67"/>
    <w:rsid w:val="0012405C"/>
    <w:rsid w:val="001241E5"/>
    <w:rsid w:val="00124331"/>
    <w:rsid w:val="001243C0"/>
    <w:rsid w:val="00124589"/>
    <w:rsid w:val="001245D2"/>
    <w:rsid w:val="001248C1"/>
    <w:rsid w:val="001255F0"/>
    <w:rsid w:val="00125670"/>
    <w:rsid w:val="00125788"/>
    <w:rsid w:val="001257B5"/>
    <w:rsid w:val="00125A93"/>
    <w:rsid w:val="00125ABA"/>
    <w:rsid w:val="00126461"/>
    <w:rsid w:val="001264C2"/>
    <w:rsid w:val="00126870"/>
    <w:rsid w:val="00127780"/>
    <w:rsid w:val="00127C7C"/>
    <w:rsid w:val="0013002E"/>
    <w:rsid w:val="00130098"/>
    <w:rsid w:val="00130148"/>
    <w:rsid w:val="0013056B"/>
    <w:rsid w:val="00130E9F"/>
    <w:rsid w:val="00130F16"/>
    <w:rsid w:val="001318B4"/>
    <w:rsid w:val="00132338"/>
    <w:rsid w:val="001329B2"/>
    <w:rsid w:val="00132E83"/>
    <w:rsid w:val="001331BA"/>
    <w:rsid w:val="001331C1"/>
    <w:rsid w:val="00133D3D"/>
    <w:rsid w:val="00133ED7"/>
    <w:rsid w:val="00133EFF"/>
    <w:rsid w:val="001351E9"/>
    <w:rsid w:val="0013525D"/>
    <w:rsid w:val="001352BD"/>
    <w:rsid w:val="001353C5"/>
    <w:rsid w:val="0013543F"/>
    <w:rsid w:val="001358AB"/>
    <w:rsid w:val="00136135"/>
    <w:rsid w:val="0013642F"/>
    <w:rsid w:val="001366D5"/>
    <w:rsid w:val="00136D0E"/>
    <w:rsid w:val="00137119"/>
    <w:rsid w:val="001376C8"/>
    <w:rsid w:val="00137862"/>
    <w:rsid w:val="00137D6D"/>
    <w:rsid w:val="00137DF3"/>
    <w:rsid w:val="00137E66"/>
    <w:rsid w:val="00140113"/>
    <w:rsid w:val="001403C5"/>
    <w:rsid w:val="0014046C"/>
    <w:rsid w:val="0014111B"/>
    <w:rsid w:val="00141129"/>
    <w:rsid w:val="001412B0"/>
    <w:rsid w:val="0014215E"/>
    <w:rsid w:val="00142420"/>
    <w:rsid w:val="00142988"/>
    <w:rsid w:val="00142BAC"/>
    <w:rsid w:val="0014323A"/>
    <w:rsid w:val="00143365"/>
    <w:rsid w:val="00143566"/>
    <w:rsid w:val="0014433B"/>
    <w:rsid w:val="00144448"/>
    <w:rsid w:val="00144816"/>
    <w:rsid w:val="001448D3"/>
    <w:rsid w:val="00144C65"/>
    <w:rsid w:val="00144C66"/>
    <w:rsid w:val="00144F00"/>
    <w:rsid w:val="00144F4E"/>
    <w:rsid w:val="00144F99"/>
    <w:rsid w:val="00145099"/>
    <w:rsid w:val="0014525C"/>
    <w:rsid w:val="0014593A"/>
    <w:rsid w:val="00146642"/>
    <w:rsid w:val="00146898"/>
    <w:rsid w:val="00146A5B"/>
    <w:rsid w:val="00146D48"/>
    <w:rsid w:val="0014719F"/>
    <w:rsid w:val="001473B6"/>
    <w:rsid w:val="001475AA"/>
    <w:rsid w:val="00147C28"/>
    <w:rsid w:val="00147E00"/>
    <w:rsid w:val="00147F34"/>
    <w:rsid w:val="00147FEE"/>
    <w:rsid w:val="00150312"/>
    <w:rsid w:val="00150353"/>
    <w:rsid w:val="00150800"/>
    <w:rsid w:val="0015097B"/>
    <w:rsid w:val="00151735"/>
    <w:rsid w:val="00151816"/>
    <w:rsid w:val="00151AA2"/>
    <w:rsid w:val="00151B5D"/>
    <w:rsid w:val="00151FBE"/>
    <w:rsid w:val="001521DA"/>
    <w:rsid w:val="00152517"/>
    <w:rsid w:val="00152744"/>
    <w:rsid w:val="00152868"/>
    <w:rsid w:val="00152978"/>
    <w:rsid w:val="00152A3B"/>
    <w:rsid w:val="00152BCA"/>
    <w:rsid w:val="00152E69"/>
    <w:rsid w:val="00153677"/>
    <w:rsid w:val="0015440F"/>
    <w:rsid w:val="00154B4A"/>
    <w:rsid w:val="00154D28"/>
    <w:rsid w:val="00154FA2"/>
    <w:rsid w:val="00155126"/>
    <w:rsid w:val="001551DA"/>
    <w:rsid w:val="00155BDC"/>
    <w:rsid w:val="00155CF9"/>
    <w:rsid w:val="00155F10"/>
    <w:rsid w:val="00156077"/>
    <w:rsid w:val="00156177"/>
    <w:rsid w:val="001564A7"/>
    <w:rsid w:val="00156564"/>
    <w:rsid w:val="001566A2"/>
    <w:rsid w:val="001573AE"/>
    <w:rsid w:val="001574FA"/>
    <w:rsid w:val="0015790D"/>
    <w:rsid w:val="00157C01"/>
    <w:rsid w:val="0016020A"/>
    <w:rsid w:val="00160394"/>
    <w:rsid w:val="00160482"/>
    <w:rsid w:val="00160646"/>
    <w:rsid w:val="00160DCE"/>
    <w:rsid w:val="00160E55"/>
    <w:rsid w:val="00160FE0"/>
    <w:rsid w:val="00161498"/>
    <w:rsid w:val="00161767"/>
    <w:rsid w:val="00161948"/>
    <w:rsid w:val="00161FC5"/>
    <w:rsid w:val="0016288F"/>
    <w:rsid w:val="00162C8B"/>
    <w:rsid w:val="00162E71"/>
    <w:rsid w:val="001630E2"/>
    <w:rsid w:val="00163ACB"/>
    <w:rsid w:val="00163DAD"/>
    <w:rsid w:val="00163E46"/>
    <w:rsid w:val="00163E47"/>
    <w:rsid w:val="001640C3"/>
    <w:rsid w:val="0016489C"/>
    <w:rsid w:val="00164B71"/>
    <w:rsid w:val="00164E7A"/>
    <w:rsid w:val="0016555C"/>
    <w:rsid w:val="00165824"/>
    <w:rsid w:val="00165AB8"/>
    <w:rsid w:val="001670F0"/>
    <w:rsid w:val="00167151"/>
    <w:rsid w:val="00167350"/>
    <w:rsid w:val="001674F5"/>
    <w:rsid w:val="00167689"/>
    <w:rsid w:val="001676B6"/>
    <w:rsid w:val="00167919"/>
    <w:rsid w:val="00167B49"/>
    <w:rsid w:val="001700FA"/>
    <w:rsid w:val="001706E0"/>
    <w:rsid w:val="001708D5"/>
    <w:rsid w:val="00171263"/>
    <w:rsid w:val="001712B0"/>
    <w:rsid w:val="0017158F"/>
    <w:rsid w:val="00171A05"/>
    <w:rsid w:val="00171BDB"/>
    <w:rsid w:val="00171C13"/>
    <w:rsid w:val="0017201A"/>
    <w:rsid w:val="00172030"/>
    <w:rsid w:val="0017205A"/>
    <w:rsid w:val="00172469"/>
    <w:rsid w:val="00172CEA"/>
    <w:rsid w:val="00172DB5"/>
    <w:rsid w:val="00173126"/>
    <w:rsid w:val="001731D3"/>
    <w:rsid w:val="001733FC"/>
    <w:rsid w:val="00173803"/>
    <w:rsid w:val="00173A05"/>
    <w:rsid w:val="00173A75"/>
    <w:rsid w:val="00173D5E"/>
    <w:rsid w:val="001742D2"/>
    <w:rsid w:val="001743EF"/>
    <w:rsid w:val="001749E0"/>
    <w:rsid w:val="001752BE"/>
    <w:rsid w:val="0017556E"/>
    <w:rsid w:val="0017654E"/>
    <w:rsid w:val="00176ACA"/>
    <w:rsid w:val="001774C5"/>
    <w:rsid w:val="00177EDB"/>
    <w:rsid w:val="0018049A"/>
    <w:rsid w:val="00181BD7"/>
    <w:rsid w:val="00181E7D"/>
    <w:rsid w:val="00182795"/>
    <w:rsid w:val="00182A96"/>
    <w:rsid w:val="00182AB4"/>
    <w:rsid w:val="00182FFE"/>
    <w:rsid w:val="00183761"/>
    <w:rsid w:val="00183C22"/>
    <w:rsid w:val="00183DD1"/>
    <w:rsid w:val="00184A3B"/>
    <w:rsid w:val="00184D78"/>
    <w:rsid w:val="00184FBC"/>
    <w:rsid w:val="00185049"/>
    <w:rsid w:val="001854BE"/>
    <w:rsid w:val="00185D60"/>
    <w:rsid w:val="00185FF0"/>
    <w:rsid w:val="001860F8"/>
    <w:rsid w:val="0018613E"/>
    <w:rsid w:val="001862DF"/>
    <w:rsid w:val="001863F2"/>
    <w:rsid w:val="001867F0"/>
    <w:rsid w:val="001868ED"/>
    <w:rsid w:val="00186B3E"/>
    <w:rsid w:val="00186B58"/>
    <w:rsid w:val="00186C39"/>
    <w:rsid w:val="00186C85"/>
    <w:rsid w:val="0018753E"/>
    <w:rsid w:val="00187A91"/>
    <w:rsid w:val="00187FD6"/>
    <w:rsid w:val="00187FE4"/>
    <w:rsid w:val="00190000"/>
    <w:rsid w:val="001901B5"/>
    <w:rsid w:val="0019057F"/>
    <w:rsid w:val="00190954"/>
    <w:rsid w:val="0019100C"/>
    <w:rsid w:val="00191168"/>
    <w:rsid w:val="001917BD"/>
    <w:rsid w:val="00191800"/>
    <w:rsid w:val="0019183A"/>
    <w:rsid w:val="00191989"/>
    <w:rsid w:val="001923AC"/>
    <w:rsid w:val="0019288B"/>
    <w:rsid w:val="0019292D"/>
    <w:rsid w:val="001929BC"/>
    <w:rsid w:val="001934FF"/>
    <w:rsid w:val="00193613"/>
    <w:rsid w:val="00193B3F"/>
    <w:rsid w:val="00193B7D"/>
    <w:rsid w:val="00193F96"/>
    <w:rsid w:val="0019412D"/>
    <w:rsid w:val="00194339"/>
    <w:rsid w:val="0019463E"/>
    <w:rsid w:val="001947EF"/>
    <w:rsid w:val="00195238"/>
    <w:rsid w:val="00195653"/>
    <w:rsid w:val="00195785"/>
    <w:rsid w:val="001958A8"/>
    <w:rsid w:val="001967BE"/>
    <w:rsid w:val="0019698B"/>
    <w:rsid w:val="00196B21"/>
    <w:rsid w:val="00196CCB"/>
    <w:rsid w:val="00197245"/>
    <w:rsid w:val="00197247"/>
    <w:rsid w:val="0019736E"/>
    <w:rsid w:val="00197599"/>
    <w:rsid w:val="00197B8E"/>
    <w:rsid w:val="00197EB7"/>
    <w:rsid w:val="001A0176"/>
    <w:rsid w:val="001A13CD"/>
    <w:rsid w:val="001A143D"/>
    <w:rsid w:val="001A1651"/>
    <w:rsid w:val="001A1663"/>
    <w:rsid w:val="001A1B3D"/>
    <w:rsid w:val="001A1CA2"/>
    <w:rsid w:val="001A1E8B"/>
    <w:rsid w:val="001A22C4"/>
    <w:rsid w:val="001A271E"/>
    <w:rsid w:val="001A278A"/>
    <w:rsid w:val="001A29C1"/>
    <w:rsid w:val="001A2F15"/>
    <w:rsid w:val="001A3009"/>
    <w:rsid w:val="001A3017"/>
    <w:rsid w:val="001A3102"/>
    <w:rsid w:val="001A34C1"/>
    <w:rsid w:val="001A36DD"/>
    <w:rsid w:val="001A3D27"/>
    <w:rsid w:val="001A4A4A"/>
    <w:rsid w:val="001A5479"/>
    <w:rsid w:val="001A56FC"/>
    <w:rsid w:val="001A58D1"/>
    <w:rsid w:val="001A592C"/>
    <w:rsid w:val="001A5B42"/>
    <w:rsid w:val="001A5F6E"/>
    <w:rsid w:val="001A6167"/>
    <w:rsid w:val="001A6D7D"/>
    <w:rsid w:val="001A6F76"/>
    <w:rsid w:val="001A72CC"/>
    <w:rsid w:val="001A7C5F"/>
    <w:rsid w:val="001A7D93"/>
    <w:rsid w:val="001B01D6"/>
    <w:rsid w:val="001B03CE"/>
    <w:rsid w:val="001B07D9"/>
    <w:rsid w:val="001B07F1"/>
    <w:rsid w:val="001B09E4"/>
    <w:rsid w:val="001B0CC6"/>
    <w:rsid w:val="001B0EC8"/>
    <w:rsid w:val="001B14A4"/>
    <w:rsid w:val="001B183D"/>
    <w:rsid w:val="001B192A"/>
    <w:rsid w:val="001B1C58"/>
    <w:rsid w:val="001B1FA2"/>
    <w:rsid w:val="001B2527"/>
    <w:rsid w:val="001B2DF8"/>
    <w:rsid w:val="001B33B3"/>
    <w:rsid w:val="001B390A"/>
    <w:rsid w:val="001B3AAC"/>
    <w:rsid w:val="001B4002"/>
    <w:rsid w:val="001B4152"/>
    <w:rsid w:val="001B43D0"/>
    <w:rsid w:val="001B4A84"/>
    <w:rsid w:val="001B5073"/>
    <w:rsid w:val="001B53B0"/>
    <w:rsid w:val="001B575F"/>
    <w:rsid w:val="001B57E7"/>
    <w:rsid w:val="001B5B9F"/>
    <w:rsid w:val="001B6B5D"/>
    <w:rsid w:val="001B72FA"/>
    <w:rsid w:val="001B7654"/>
    <w:rsid w:val="001B77B4"/>
    <w:rsid w:val="001B79D8"/>
    <w:rsid w:val="001B7F0D"/>
    <w:rsid w:val="001C02F8"/>
    <w:rsid w:val="001C0388"/>
    <w:rsid w:val="001C03D9"/>
    <w:rsid w:val="001C0605"/>
    <w:rsid w:val="001C077D"/>
    <w:rsid w:val="001C0958"/>
    <w:rsid w:val="001C0BE5"/>
    <w:rsid w:val="001C0E4B"/>
    <w:rsid w:val="001C101D"/>
    <w:rsid w:val="001C1419"/>
    <w:rsid w:val="001C1F50"/>
    <w:rsid w:val="001C20F2"/>
    <w:rsid w:val="001C21AC"/>
    <w:rsid w:val="001C2DE9"/>
    <w:rsid w:val="001C2EFC"/>
    <w:rsid w:val="001C2F7A"/>
    <w:rsid w:val="001C2FA5"/>
    <w:rsid w:val="001C3155"/>
    <w:rsid w:val="001C3D08"/>
    <w:rsid w:val="001C40CF"/>
    <w:rsid w:val="001C4301"/>
    <w:rsid w:val="001C44FE"/>
    <w:rsid w:val="001C4FE1"/>
    <w:rsid w:val="001C50C9"/>
    <w:rsid w:val="001C5313"/>
    <w:rsid w:val="001C574C"/>
    <w:rsid w:val="001C5763"/>
    <w:rsid w:val="001C5ADD"/>
    <w:rsid w:val="001C5F71"/>
    <w:rsid w:val="001C687C"/>
    <w:rsid w:val="001C6979"/>
    <w:rsid w:val="001C71CC"/>
    <w:rsid w:val="001C722E"/>
    <w:rsid w:val="001C751A"/>
    <w:rsid w:val="001C77D6"/>
    <w:rsid w:val="001C7BF2"/>
    <w:rsid w:val="001D02D5"/>
    <w:rsid w:val="001D082B"/>
    <w:rsid w:val="001D0C05"/>
    <w:rsid w:val="001D0D25"/>
    <w:rsid w:val="001D0F4D"/>
    <w:rsid w:val="001D1170"/>
    <w:rsid w:val="001D1842"/>
    <w:rsid w:val="001D1AAA"/>
    <w:rsid w:val="001D1B3E"/>
    <w:rsid w:val="001D1C43"/>
    <w:rsid w:val="001D2042"/>
    <w:rsid w:val="001D2440"/>
    <w:rsid w:val="001D264D"/>
    <w:rsid w:val="001D2845"/>
    <w:rsid w:val="001D29F7"/>
    <w:rsid w:val="001D2B32"/>
    <w:rsid w:val="001D2CF5"/>
    <w:rsid w:val="001D31D3"/>
    <w:rsid w:val="001D3592"/>
    <w:rsid w:val="001D3956"/>
    <w:rsid w:val="001D3A0D"/>
    <w:rsid w:val="001D3AE0"/>
    <w:rsid w:val="001D3FBF"/>
    <w:rsid w:val="001D43BC"/>
    <w:rsid w:val="001D4886"/>
    <w:rsid w:val="001D49E1"/>
    <w:rsid w:val="001D4DA3"/>
    <w:rsid w:val="001D50D2"/>
    <w:rsid w:val="001D52D7"/>
    <w:rsid w:val="001D5EA9"/>
    <w:rsid w:val="001D5F66"/>
    <w:rsid w:val="001D6413"/>
    <w:rsid w:val="001D6925"/>
    <w:rsid w:val="001D6ADA"/>
    <w:rsid w:val="001D71D4"/>
    <w:rsid w:val="001D728F"/>
    <w:rsid w:val="001D746A"/>
    <w:rsid w:val="001D74B6"/>
    <w:rsid w:val="001D7A40"/>
    <w:rsid w:val="001D7C01"/>
    <w:rsid w:val="001D7E4A"/>
    <w:rsid w:val="001D7FA5"/>
    <w:rsid w:val="001E00E7"/>
    <w:rsid w:val="001E02F8"/>
    <w:rsid w:val="001E0462"/>
    <w:rsid w:val="001E0465"/>
    <w:rsid w:val="001E0488"/>
    <w:rsid w:val="001E0519"/>
    <w:rsid w:val="001E097E"/>
    <w:rsid w:val="001E12EF"/>
    <w:rsid w:val="001E17C8"/>
    <w:rsid w:val="001E1F86"/>
    <w:rsid w:val="001E2085"/>
    <w:rsid w:val="001E21CD"/>
    <w:rsid w:val="001E222C"/>
    <w:rsid w:val="001E245E"/>
    <w:rsid w:val="001E2560"/>
    <w:rsid w:val="001E2890"/>
    <w:rsid w:val="001E292D"/>
    <w:rsid w:val="001E2E2E"/>
    <w:rsid w:val="001E314B"/>
    <w:rsid w:val="001E3494"/>
    <w:rsid w:val="001E3579"/>
    <w:rsid w:val="001E3747"/>
    <w:rsid w:val="001E383D"/>
    <w:rsid w:val="001E3D64"/>
    <w:rsid w:val="001E4263"/>
    <w:rsid w:val="001E4375"/>
    <w:rsid w:val="001E4421"/>
    <w:rsid w:val="001E46A9"/>
    <w:rsid w:val="001E4BF3"/>
    <w:rsid w:val="001E4CA9"/>
    <w:rsid w:val="001E4E48"/>
    <w:rsid w:val="001E5557"/>
    <w:rsid w:val="001E55BA"/>
    <w:rsid w:val="001E584D"/>
    <w:rsid w:val="001E586A"/>
    <w:rsid w:val="001E58C4"/>
    <w:rsid w:val="001E596F"/>
    <w:rsid w:val="001E5BE7"/>
    <w:rsid w:val="001E69DA"/>
    <w:rsid w:val="001E6BF1"/>
    <w:rsid w:val="001E7384"/>
    <w:rsid w:val="001E7A6B"/>
    <w:rsid w:val="001E7F97"/>
    <w:rsid w:val="001E7FEB"/>
    <w:rsid w:val="001F1397"/>
    <w:rsid w:val="001F1D5E"/>
    <w:rsid w:val="001F1DEC"/>
    <w:rsid w:val="001F1E1B"/>
    <w:rsid w:val="001F2298"/>
    <w:rsid w:val="001F22B9"/>
    <w:rsid w:val="001F22C4"/>
    <w:rsid w:val="001F27D5"/>
    <w:rsid w:val="001F2BBB"/>
    <w:rsid w:val="001F2D52"/>
    <w:rsid w:val="001F2FC7"/>
    <w:rsid w:val="001F3633"/>
    <w:rsid w:val="001F38A6"/>
    <w:rsid w:val="001F407F"/>
    <w:rsid w:val="001F41AD"/>
    <w:rsid w:val="001F453E"/>
    <w:rsid w:val="001F4735"/>
    <w:rsid w:val="001F4985"/>
    <w:rsid w:val="001F4D70"/>
    <w:rsid w:val="001F4F92"/>
    <w:rsid w:val="001F5679"/>
    <w:rsid w:val="001F5694"/>
    <w:rsid w:val="001F56CE"/>
    <w:rsid w:val="001F5799"/>
    <w:rsid w:val="001F5D2F"/>
    <w:rsid w:val="001F5F06"/>
    <w:rsid w:val="001F63AF"/>
    <w:rsid w:val="001F6487"/>
    <w:rsid w:val="001F6942"/>
    <w:rsid w:val="001F6DAF"/>
    <w:rsid w:val="001F782E"/>
    <w:rsid w:val="001F78EF"/>
    <w:rsid w:val="001F7ACA"/>
    <w:rsid w:val="00200199"/>
    <w:rsid w:val="00200A95"/>
    <w:rsid w:val="00200EB7"/>
    <w:rsid w:val="00201166"/>
    <w:rsid w:val="00201193"/>
    <w:rsid w:val="00201270"/>
    <w:rsid w:val="0020131C"/>
    <w:rsid w:val="00201927"/>
    <w:rsid w:val="00201A41"/>
    <w:rsid w:val="00201AB9"/>
    <w:rsid w:val="00201BCC"/>
    <w:rsid w:val="00201F57"/>
    <w:rsid w:val="00202272"/>
    <w:rsid w:val="00202685"/>
    <w:rsid w:val="00202E54"/>
    <w:rsid w:val="00202E90"/>
    <w:rsid w:val="00203410"/>
    <w:rsid w:val="002035D5"/>
    <w:rsid w:val="002037B0"/>
    <w:rsid w:val="00203A06"/>
    <w:rsid w:val="00204424"/>
    <w:rsid w:val="0020476F"/>
    <w:rsid w:val="0020485D"/>
    <w:rsid w:val="00204FA5"/>
    <w:rsid w:val="00205822"/>
    <w:rsid w:val="00205ADF"/>
    <w:rsid w:val="00205C2C"/>
    <w:rsid w:val="00205F6B"/>
    <w:rsid w:val="002062A3"/>
    <w:rsid w:val="00206682"/>
    <w:rsid w:val="00206A0A"/>
    <w:rsid w:val="00207197"/>
    <w:rsid w:val="0020738F"/>
    <w:rsid w:val="0020784B"/>
    <w:rsid w:val="00207E04"/>
    <w:rsid w:val="00210122"/>
    <w:rsid w:val="00210405"/>
    <w:rsid w:val="002112DC"/>
    <w:rsid w:val="00211556"/>
    <w:rsid w:val="002117F3"/>
    <w:rsid w:val="0021219C"/>
    <w:rsid w:val="002121E6"/>
    <w:rsid w:val="0021254F"/>
    <w:rsid w:val="002125EC"/>
    <w:rsid w:val="002125FF"/>
    <w:rsid w:val="00212623"/>
    <w:rsid w:val="00212683"/>
    <w:rsid w:val="002126BB"/>
    <w:rsid w:val="00212ABB"/>
    <w:rsid w:val="002131FD"/>
    <w:rsid w:val="00213252"/>
    <w:rsid w:val="002136B7"/>
    <w:rsid w:val="00213945"/>
    <w:rsid w:val="00213B97"/>
    <w:rsid w:val="00213BF8"/>
    <w:rsid w:val="00213EA6"/>
    <w:rsid w:val="00213F81"/>
    <w:rsid w:val="00214068"/>
    <w:rsid w:val="00214089"/>
    <w:rsid w:val="0021420A"/>
    <w:rsid w:val="002145BE"/>
    <w:rsid w:val="00214C2A"/>
    <w:rsid w:val="00214D39"/>
    <w:rsid w:val="00214D9A"/>
    <w:rsid w:val="00214E0A"/>
    <w:rsid w:val="00214EE8"/>
    <w:rsid w:val="00215081"/>
    <w:rsid w:val="002150C6"/>
    <w:rsid w:val="002153D3"/>
    <w:rsid w:val="00215886"/>
    <w:rsid w:val="0021591F"/>
    <w:rsid w:val="00215A38"/>
    <w:rsid w:val="002168E4"/>
    <w:rsid w:val="00216945"/>
    <w:rsid w:val="00216B3C"/>
    <w:rsid w:val="002179E3"/>
    <w:rsid w:val="002210E6"/>
    <w:rsid w:val="00221118"/>
    <w:rsid w:val="0022155F"/>
    <w:rsid w:val="0022172F"/>
    <w:rsid w:val="00221766"/>
    <w:rsid w:val="00221D47"/>
    <w:rsid w:val="00221FD5"/>
    <w:rsid w:val="00222A39"/>
    <w:rsid w:val="002230E3"/>
    <w:rsid w:val="002235DA"/>
    <w:rsid w:val="0022415A"/>
    <w:rsid w:val="00224BD9"/>
    <w:rsid w:val="00224FA8"/>
    <w:rsid w:val="00224FB0"/>
    <w:rsid w:val="002250AD"/>
    <w:rsid w:val="00225424"/>
    <w:rsid w:val="00225716"/>
    <w:rsid w:val="00225796"/>
    <w:rsid w:val="00226319"/>
    <w:rsid w:val="0022665A"/>
    <w:rsid w:val="002266AE"/>
    <w:rsid w:val="002270E5"/>
    <w:rsid w:val="00230066"/>
    <w:rsid w:val="00230224"/>
    <w:rsid w:val="00230979"/>
    <w:rsid w:val="00230A7F"/>
    <w:rsid w:val="00230CE3"/>
    <w:rsid w:val="0023154D"/>
    <w:rsid w:val="00231BC6"/>
    <w:rsid w:val="00231F78"/>
    <w:rsid w:val="00231FC3"/>
    <w:rsid w:val="002320C5"/>
    <w:rsid w:val="0023213A"/>
    <w:rsid w:val="0023237F"/>
    <w:rsid w:val="002326C6"/>
    <w:rsid w:val="00233079"/>
    <w:rsid w:val="00233820"/>
    <w:rsid w:val="00233A80"/>
    <w:rsid w:val="00233BD0"/>
    <w:rsid w:val="00233E3F"/>
    <w:rsid w:val="00233F63"/>
    <w:rsid w:val="00234052"/>
    <w:rsid w:val="002346CE"/>
    <w:rsid w:val="002349AB"/>
    <w:rsid w:val="00234C3F"/>
    <w:rsid w:val="002352FC"/>
    <w:rsid w:val="00235613"/>
    <w:rsid w:val="0023599E"/>
    <w:rsid w:val="002367B6"/>
    <w:rsid w:val="0023723F"/>
    <w:rsid w:val="00237D76"/>
    <w:rsid w:val="00237E45"/>
    <w:rsid w:val="00237F71"/>
    <w:rsid w:val="002401A0"/>
    <w:rsid w:val="002403B1"/>
    <w:rsid w:val="002403B3"/>
    <w:rsid w:val="00240B99"/>
    <w:rsid w:val="00240BBE"/>
    <w:rsid w:val="00241CCC"/>
    <w:rsid w:val="00242A46"/>
    <w:rsid w:val="00242A7E"/>
    <w:rsid w:val="00242B83"/>
    <w:rsid w:val="00242BE1"/>
    <w:rsid w:val="00242CF6"/>
    <w:rsid w:val="002430A7"/>
    <w:rsid w:val="002431A0"/>
    <w:rsid w:val="002438F5"/>
    <w:rsid w:val="00243AC4"/>
    <w:rsid w:val="00243B8E"/>
    <w:rsid w:val="00243BE6"/>
    <w:rsid w:val="002441D7"/>
    <w:rsid w:val="0024452E"/>
    <w:rsid w:val="00244B0F"/>
    <w:rsid w:val="00245316"/>
    <w:rsid w:val="00245A9C"/>
    <w:rsid w:val="00245C41"/>
    <w:rsid w:val="00246438"/>
    <w:rsid w:val="00246B4E"/>
    <w:rsid w:val="00246C58"/>
    <w:rsid w:val="002475A8"/>
    <w:rsid w:val="00247684"/>
    <w:rsid w:val="0024797B"/>
    <w:rsid w:val="00247C89"/>
    <w:rsid w:val="00247CCF"/>
    <w:rsid w:val="00247FDE"/>
    <w:rsid w:val="0025053F"/>
    <w:rsid w:val="00250778"/>
    <w:rsid w:val="00250A3B"/>
    <w:rsid w:val="00250EB9"/>
    <w:rsid w:val="002510E6"/>
    <w:rsid w:val="002518FA"/>
    <w:rsid w:val="00251BAB"/>
    <w:rsid w:val="00251BD1"/>
    <w:rsid w:val="00251C24"/>
    <w:rsid w:val="00251C61"/>
    <w:rsid w:val="00252CF7"/>
    <w:rsid w:val="002530A1"/>
    <w:rsid w:val="002533A1"/>
    <w:rsid w:val="0025384D"/>
    <w:rsid w:val="00253D7C"/>
    <w:rsid w:val="002541A7"/>
    <w:rsid w:val="002543F0"/>
    <w:rsid w:val="002544D7"/>
    <w:rsid w:val="00254C30"/>
    <w:rsid w:val="0025529F"/>
    <w:rsid w:val="00255A38"/>
    <w:rsid w:val="00255F38"/>
    <w:rsid w:val="00256708"/>
    <w:rsid w:val="0025727E"/>
    <w:rsid w:val="002577D7"/>
    <w:rsid w:val="00257C19"/>
    <w:rsid w:val="00257CD0"/>
    <w:rsid w:val="0026055B"/>
    <w:rsid w:val="0026095E"/>
    <w:rsid w:val="00261718"/>
    <w:rsid w:val="00261E63"/>
    <w:rsid w:val="00262750"/>
    <w:rsid w:val="002629BC"/>
    <w:rsid w:val="00262B90"/>
    <w:rsid w:val="00262F03"/>
    <w:rsid w:val="00263847"/>
    <w:rsid w:val="00263959"/>
    <w:rsid w:val="00263B72"/>
    <w:rsid w:val="00263C5B"/>
    <w:rsid w:val="00263FBA"/>
    <w:rsid w:val="00264211"/>
    <w:rsid w:val="00264400"/>
    <w:rsid w:val="0026485C"/>
    <w:rsid w:val="00264C4B"/>
    <w:rsid w:val="00264C58"/>
    <w:rsid w:val="00265002"/>
    <w:rsid w:val="002654C4"/>
    <w:rsid w:val="00265C6E"/>
    <w:rsid w:val="00265CE7"/>
    <w:rsid w:val="00265E18"/>
    <w:rsid w:val="002661D8"/>
    <w:rsid w:val="00266546"/>
    <w:rsid w:val="00266C32"/>
    <w:rsid w:val="00266DE3"/>
    <w:rsid w:val="0026738D"/>
    <w:rsid w:val="002679C9"/>
    <w:rsid w:val="00267B42"/>
    <w:rsid w:val="00267F3B"/>
    <w:rsid w:val="00270278"/>
    <w:rsid w:val="00270725"/>
    <w:rsid w:val="00270CF5"/>
    <w:rsid w:val="00270FA2"/>
    <w:rsid w:val="00271331"/>
    <w:rsid w:val="00271415"/>
    <w:rsid w:val="00271706"/>
    <w:rsid w:val="00271721"/>
    <w:rsid w:val="00271C52"/>
    <w:rsid w:val="00271C7B"/>
    <w:rsid w:val="00272EA2"/>
    <w:rsid w:val="00273AB4"/>
    <w:rsid w:val="00273E96"/>
    <w:rsid w:val="002746A1"/>
    <w:rsid w:val="002746E0"/>
    <w:rsid w:val="00275720"/>
    <w:rsid w:val="002757A5"/>
    <w:rsid w:val="002757D0"/>
    <w:rsid w:val="00275A14"/>
    <w:rsid w:val="00276355"/>
    <w:rsid w:val="00276509"/>
    <w:rsid w:val="002771F2"/>
    <w:rsid w:val="00277534"/>
    <w:rsid w:val="002775CF"/>
    <w:rsid w:val="0027766F"/>
    <w:rsid w:val="0027771D"/>
    <w:rsid w:val="002778E3"/>
    <w:rsid w:val="00277AC8"/>
    <w:rsid w:val="00277F49"/>
    <w:rsid w:val="0028068A"/>
    <w:rsid w:val="00280C8A"/>
    <w:rsid w:val="002811FB"/>
    <w:rsid w:val="00281AF3"/>
    <w:rsid w:val="00282A26"/>
    <w:rsid w:val="00283989"/>
    <w:rsid w:val="00283AAE"/>
    <w:rsid w:val="00283D20"/>
    <w:rsid w:val="00284382"/>
    <w:rsid w:val="002845A5"/>
    <w:rsid w:val="00284807"/>
    <w:rsid w:val="002852D4"/>
    <w:rsid w:val="002853B7"/>
    <w:rsid w:val="002854A9"/>
    <w:rsid w:val="00285792"/>
    <w:rsid w:val="00285805"/>
    <w:rsid w:val="00285FC7"/>
    <w:rsid w:val="00286708"/>
    <w:rsid w:val="00286D95"/>
    <w:rsid w:val="00287181"/>
    <w:rsid w:val="002873AD"/>
    <w:rsid w:val="00287647"/>
    <w:rsid w:val="00287797"/>
    <w:rsid w:val="002877A0"/>
    <w:rsid w:val="00287841"/>
    <w:rsid w:val="002906F4"/>
    <w:rsid w:val="00290F0E"/>
    <w:rsid w:val="00291082"/>
    <w:rsid w:val="0029118E"/>
    <w:rsid w:val="002911FC"/>
    <w:rsid w:val="00291402"/>
    <w:rsid w:val="002919FB"/>
    <w:rsid w:val="00291E2D"/>
    <w:rsid w:val="00291E31"/>
    <w:rsid w:val="00291E5C"/>
    <w:rsid w:val="00292470"/>
    <w:rsid w:val="00292750"/>
    <w:rsid w:val="00292893"/>
    <w:rsid w:val="002931D3"/>
    <w:rsid w:val="00293A16"/>
    <w:rsid w:val="00293E3F"/>
    <w:rsid w:val="00293FC4"/>
    <w:rsid w:val="00294589"/>
    <w:rsid w:val="00294A3D"/>
    <w:rsid w:val="00294F52"/>
    <w:rsid w:val="00295246"/>
    <w:rsid w:val="0029560F"/>
    <w:rsid w:val="00295D5D"/>
    <w:rsid w:val="00295D79"/>
    <w:rsid w:val="00295F5D"/>
    <w:rsid w:val="002962CB"/>
    <w:rsid w:val="0029649A"/>
    <w:rsid w:val="00296CC5"/>
    <w:rsid w:val="00297050"/>
    <w:rsid w:val="00297223"/>
    <w:rsid w:val="00297683"/>
    <w:rsid w:val="00297791"/>
    <w:rsid w:val="00297AC0"/>
    <w:rsid w:val="002A09DF"/>
    <w:rsid w:val="002A1690"/>
    <w:rsid w:val="002A16E1"/>
    <w:rsid w:val="002A1CA9"/>
    <w:rsid w:val="002A209B"/>
    <w:rsid w:val="002A2BC4"/>
    <w:rsid w:val="002A2BF5"/>
    <w:rsid w:val="002A3679"/>
    <w:rsid w:val="002A3E23"/>
    <w:rsid w:val="002A3E95"/>
    <w:rsid w:val="002A3F24"/>
    <w:rsid w:val="002A402C"/>
    <w:rsid w:val="002A4265"/>
    <w:rsid w:val="002A4729"/>
    <w:rsid w:val="002A4EF3"/>
    <w:rsid w:val="002A4F9E"/>
    <w:rsid w:val="002A52F3"/>
    <w:rsid w:val="002A56BE"/>
    <w:rsid w:val="002A5A46"/>
    <w:rsid w:val="002A5DBB"/>
    <w:rsid w:val="002A600E"/>
    <w:rsid w:val="002A6069"/>
    <w:rsid w:val="002A60BC"/>
    <w:rsid w:val="002A6668"/>
    <w:rsid w:val="002A6973"/>
    <w:rsid w:val="002A69CA"/>
    <w:rsid w:val="002A6B8D"/>
    <w:rsid w:val="002A73F7"/>
    <w:rsid w:val="002A746D"/>
    <w:rsid w:val="002A74AE"/>
    <w:rsid w:val="002A7944"/>
    <w:rsid w:val="002A7FAB"/>
    <w:rsid w:val="002B0098"/>
    <w:rsid w:val="002B00C5"/>
    <w:rsid w:val="002B031A"/>
    <w:rsid w:val="002B0A44"/>
    <w:rsid w:val="002B0BD0"/>
    <w:rsid w:val="002B10E8"/>
    <w:rsid w:val="002B119A"/>
    <w:rsid w:val="002B19AD"/>
    <w:rsid w:val="002B2968"/>
    <w:rsid w:val="002B2B30"/>
    <w:rsid w:val="002B2EE2"/>
    <w:rsid w:val="002B3016"/>
    <w:rsid w:val="002B3A7E"/>
    <w:rsid w:val="002B5008"/>
    <w:rsid w:val="002B5097"/>
    <w:rsid w:val="002B53BD"/>
    <w:rsid w:val="002B5631"/>
    <w:rsid w:val="002B575F"/>
    <w:rsid w:val="002B58B5"/>
    <w:rsid w:val="002B60FD"/>
    <w:rsid w:val="002B6237"/>
    <w:rsid w:val="002B636B"/>
    <w:rsid w:val="002B6410"/>
    <w:rsid w:val="002B6A24"/>
    <w:rsid w:val="002B6A84"/>
    <w:rsid w:val="002B6B30"/>
    <w:rsid w:val="002B7448"/>
    <w:rsid w:val="002B7AC1"/>
    <w:rsid w:val="002B7CCC"/>
    <w:rsid w:val="002B7D70"/>
    <w:rsid w:val="002B7DEA"/>
    <w:rsid w:val="002C02DF"/>
    <w:rsid w:val="002C0436"/>
    <w:rsid w:val="002C0580"/>
    <w:rsid w:val="002C0788"/>
    <w:rsid w:val="002C0848"/>
    <w:rsid w:val="002C099D"/>
    <w:rsid w:val="002C09AC"/>
    <w:rsid w:val="002C0C98"/>
    <w:rsid w:val="002C1131"/>
    <w:rsid w:val="002C1244"/>
    <w:rsid w:val="002C1425"/>
    <w:rsid w:val="002C1899"/>
    <w:rsid w:val="002C1D5A"/>
    <w:rsid w:val="002C28C2"/>
    <w:rsid w:val="002C2B06"/>
    <w:rsid w:val="002C2B7A"/>
    <w:rsid w:val="002C3043"/>
    <w:rsid w:val="002C3071"/>
    <w:rsid w:val="002C3164"/>
    <w:rsid w:val="002C3405"/>
    <w:rsid w:val="002C34FC"/>
    <w:rsid w:val="002C5438"/>
    <w:rsid w:val="002C57FD"/>
    <w:rsid w:val="002C5A3E"/>
    <w:rsid w:val="002C5B82"/>
    <w:rsid w:val="002C5E7B"/>
    <w:rsid w:val="002C6110"/>
    <w:rsid w:val="002C6423"/>
    <w:rsid w:val="002C64B4"/>
    <w:rsid w:val="002C66CB"/>
    <w:rsid w:val="002C6B15"/>
    <w:rsid w:val="002C6D84"/>
    <w:rsid w:val="002C6EBA"/>
    <w:rsid w:val="002C7318"/>
    <w:rsid w:val="002C747E"/>
    <w:rsid w:val="002C74AE"/>
    <w:rsid w:val="002C7557"/>
    <w:rsid w:val="002C7B57"/>
    <w:rsid w:val="002C7D1C"/>
    <w:rsid w:val="002C7FA7"/>
    <w:rsid w:val="002D0025"/>
    <w:rsid w:val="002D0531"/>
    <w:rsid w:val="002D085E"/>
    <w:rsid w:val="002D0972"/>
    <w:rsid w:val="002D09F2"/>
    <w:rsid w:val="002D0D5E"/>
    <w:rsid w:val="002D0E93"/>
    <w:rsid w:val="002D0F06"/>
    <w:rsid w:val="002D19DE"/>
    <w:rsid w:val="002D1D58"/>
    <w:rsid w:val="002D2B7B"/>
    <w:rsid w:val="002D2B7E"/>
    <w:rsid w:val="002D2D94"/>
    <w:rsid w:val="002D2FD5"/>
    <w:rsid w:val="002D31A2"/>
    <w:rsid w:val="002D343E"/>
    <w:rsid w:val="002D349E"/>
    <w:rsid w:val="002D3815"/>
    <w:rsid w:val="002D38FD"/>
    <w:rsid w:val="002D4113"/>
    <w:rsid w:val="002D4264"/>
    <w:rsid w:val="002D4A7C"/>
    <w:rsid w:val="002D4D86"/>
    <w:rsid w:val="002D54F5"/>
    <w:rsid w:val="002D554C"/>
    <w:rsid w:val="002D5555"/>
    <w:rsid w:val="002D5DA1"/>
    <w:rsid w:val="002D6794"/>
    <w:rsid w:val="002D7025"/>
    <w:rsid w:val="002D7109"/>
    <w:rsid w:val="002D72E4"/>
    <w:rsid w:val="002D7336"/>
    <w:rsid w:val="002D75DC"/>
    <w:rsid w:val="002D7840"/>
    <w:rsid w:val="002D7906"/>
    <w:rsid w:val="002D7957"/>
    <w:rsid w:val="002E021D"/>
    <w:rsid w:val="002E038F"/>
    <w:rsid w:val="002E09C0"/>
    <w:rsid w:val="002E110D"/>
    <w:rsid w:val="002E1199"/>
    <w:rsid w:val="002E15AC"/>
    <w:rsid w:val="002E18FB"/>
    <w:rsid w:val="002E2C6E"/>
    <w:rsid w:val="002E2E87"/>
    <w:rsid w:val="002E2F39"/>
    <w:rsid w:val="002E37B0"/>
    <w:rsid w:val="002E3D73"/>
    <w:rsid w:val="002E3D84"/>
    <w:rsid w:val="002E4044"/>
    <w:rsid w:val="002E46AD"/>
    <w:rsid w:val="002E46B4"/>
    <w:rsid w:val="002E473C"/>
    <w:rsid w:val="002E4BD1"/>
    <w:rsid w:val="002E4D08"/>
    <w:rsid w:val="002E53CD"/>
    <w:rsid w:val="002E5576"/>
    <w:rsid w:val="002E5EF9"/>
    <w:rsid w:val="002E6134"/>
    <w:rsid w:val="002E6399"/>
    <w:rsid w:val="002E6986"/>
    <w:rsid w:val="002E6A93"/>
    <w:rsid w:val="002E701B"/>
    <w:rsid w:val="002E789C"/>
    <w:rsid w:val="002E7B9C"/>
    <w:rsid w:val="002E7C13"/>
    <w:rsid w:val="002E7C29"/>
    <w:rsid w:val="002F02EB"/>
    <w:rsid w:val="002F04DD"/>
    <w:rsid w:val="002F06EF"/>
    <w:rsid w:val="002F0A92"/>
    <w:rsid w:val="002F1755"/>
    <w:rsid w:val="002F1835"/>
    <w:rsid w:val="002F2EB1"/>
    <w:rsid w:val="002F3156"/>
    <w:rsid w:val="002F34BC"/>
    <w:rsid w:val="002F3526"/>
    <w:rsid w:val="002F3972"/>
    <w:rsid w:val="002F3A35"/>
    <w:rsid w:val="002F3A80"/>
    <w:rsid w:val="002F3F2B"/>
    <w:rsid w:val="002F4299"/>
    <w:rsid w:val="002F4313"/>
    <w:rsid w:val="002F4890"/>
    <w:rsid w:val="002F49D8"/>
    <w:rsid w:val="002F517F"/>
    <w:rsid w:val="002F5671"/>
    <w:rsid w:val="002F579F"/>
    <w:rsid w:val="002F5AC2"/>
    <w:rsid w:val="002F6472"/>
    <w:rsid w:val="002F653F"/>
    <w:rsid w:val="002F684A"/>
    <w:rsid w:val="002F6E93"/>
    <w:rsid w:val="002F6E95"/>
    <w:rsid w:val="002F753B"/>
    <w:rsid w:val="002F7AE9"/>
    <w:rsid w:val="002F7C55"/>
    <w:rsid w:val="002F7EDF"/>
    <w:rsid w:val="002F7F3E"/>
    <w:rsid w:val="0030002E"/>
    <w:rsid w:val="00300097"/>
    <w:rsid w:val="00300429"/>
    <w:rsid w:val="003005D3"/>
    <w:rsid w:val="003006C9"/>
    <w:rsid w:val="00300989"/>
    <w:rsid w:val="00300F7E"/>
    <w:rsid w:val="0030141E"/>
    <w:rsid w:val="00301591"/>
    <w:rsid w:val="003017A8"/>
    <w:rsid w:val="00302762"/>
    <w:rsid w:val="003027C1"/>
    <w:rsid w:val="00302D3A"/>
    <w:rsid w:val="00303414"/>
    <w:rsid w:val="00303437"/>
    <w:rsid w:val="0030350A"/>
    <w:rsid w:val="00303747"/>
    <w:rsid w:val="00303759"/>
    <w:rsid w:val="00303D15"/>
    <w:rsid w:val="00303FAF"/>
    <w:rsid w:val="00304725"/>
    <w:rsid w:val="00304ADD"/>
    <w:rsid w:val="00304B9F"/>
    <w:rsid w:val="003056BE"/>
    <w:rsid w:val="00305C11"/>
    <w:rsid w:val="00305C5E"/>
    <w:rsid w:val="00306408"/>
    <w:rsid w:val="00306585"/>
    <w:rsid w:val="00306694"/>
    <w:rsid w:val="00306753"/>
    <w:rsid w:val="00306B8D"/>
    <w:rsid w:val="00306BD6"/>
    <w:rsid w:val="00306D06"/>
    <w:rsid w:val="003070C3"/>
    <w:rsid w:val="00307A18"/>
    <w:rsid w:val="00310407"/>
    <w:rsid w:val="0031057E"/>
    <w:rsid w:val="00310955"/>
    <w:rsid w:val="00310DF9"/>
    <w:rsid w:val="00310F04"/>
    <w:rsid w:val="003112EA"/>
    <w:rsid w:val="003114F9"/>
    <w:rsid w:val="00311808"/>
    <w:rsid w:val="00311A6B"/>
    <w:rsid w:val="00311F00"/>
    <w:rsid w:val="0031250A"/>
    <w:rsid w:val="00312722"/>
    <w:rsid w:val="00312B52"/>
    <w:rsid w:val="00312C17"/>
    <w:rsid w:val="00312FE4"/>
    <w:rsid w:val="00313294"/>
    <w:rsid w:val="003137CB"/>
    <w:rsid w:val="00313A82"/>
    <w:rsid w:val="00313CF4"/>
    <w:rsid w:val="003148AA"/>
    <w:rsid w:val="0031506C"/>
    <w:rsid w:val="00315339"/>
    <w:rsid w:val="003153C1"/>
    <w:rsid w:val="00315B59"/>
    <w:rsid w:val="00315F2A"/>
    <w:rsid w:val="00316A67"/>
    <w:rsid w:val="00316B5F"/>
    <w:rsid w:val="00316D32"/>
    <w:rsid w:val="003174C3"/>
    <w:rsid w:val="00317604"/>
    <w:rsid w:val="00317A49"/>
    <w:rsid w:val="00317CAA"/>
    <w:rsid w:val="00320173"/>
    <w:rsid w:val="00320B91"/>
    <w:rsid w:val="00320C78"/>
    <w:rsid w:val="00320CAC"/>
    <w:rsid w:val="003216AA"/>
    <w:rsid w:val="00321AC4"/>
    <w:rsid w:val="0032205E"/>
    <w:rsid w:val="003221CD"/>
    <w:rsid w:val="003222B1"/>
    <w:rsid w:val="003223D0"/>
    <w:rsid w:val="003224F5"/>
    <w:rsid w:val="0032268B"/>
    <w:rsid w:val="00322692"/>
    <w:rsid w:val="003227FC"/>
    <w:rsid w:val="00322B2C"/>
    <w:rsid w:val="00322BF6"/>
    <w:rsid w:val="003230BB"/>
    <w:rsid w:val="003234B6"/>
    <w:rsid w:val="00323949"/>
    <w:rsid w:val="00323D32"/>
    <w:rsid w:val="00323D7D"/>
    <w:rsid w:val="00324015"/>
    <w:rsid w:val="00324367"/>
    <w:rsid w:val="00324A24"/>
    <w:rsid w:val="00324C66"/>
    <w:rsid w:val="00325047"/>
    <w:rsid w:val="003259DE"/>
    <w:rsid w:val="00325DAE"/>
    <w:rsid w:val="00326034"/>
    <w:rsid w:val="00326514"/>
    <w:rsid w:val="003266BC"/>
    <w:rsid w:val="00326ACA"/>
    <w:rsid w:val="00326F01"/>
    <w:rsid w:val="0032767D"/>
    <w:rsid w:val="00327874"/>
    <w:rsid w:val="003278F8"/>
    <w:rsid w:val="00327EEA"/>
    <w:rsid w:val="003303AF"/>
    <w:rsid w:val="00330448"/>
    <w:rsid w:val="00331180"/>
    <w:rsid w:val="00331783"/>
    <w:rsid w:val="00331C6F"/>
    <w:rsid w:val="003321FF"/>
    <w:rsid w:val="00332A7D"/>
    <w:rsid w:val="00332B06"/>
    <w:rsid w:val="00332D97"/>
    <w:rsid w:val="00332F63"/>
    <w:rsid w:val="0033328B"/>
    <w:rsid w:val="003333BB"/>
    <w:rsid w:val="003337F0"/>
    <w:rsid w:val="00333807"/>
    <w:rsid w:val="00333BDE"/>
    <w:rsid w:val="00333C90"/>
    <w:rsid w:val="003340D8"/>
    <w:rsid w:val="003341A4"/>
    <w:rsid w:val="00334397"/>
    <w:rsid w:val="003344F2"/>
    <w:rsid w:val="00334779"/>
    <w:rsid w:val="0033480E"/>
    <w:rsid w:val="00334C86"/>
    <w:rsid w:val="00335226"/>
    <w:rsid w:val="00335356"/>
    <w:rsid w:val="00335516"/>
    <w:rsid w:val="003356BD"/>
    <w:rsid w:val="00335786"/>
    <w:rsid w:val="003357E6"/>
    <w:rsid w:val="0033587D"/>
    <w:rsid w:val="00335914"/>
    <w:rsid w:val="00335E82"/>
    <w:rsid w:val="00336974"/>
    <w:rsid w:val="00336A8C"/>
    <w:rsid w:val="00336E9D"/>
    <w:rsid w:val="00337348"/>
    <w:rsid w:val="00340284"/>
    <w:rsid w:val="003403A1"/>
    <w:rsid w:val="0034059C"/>
    <w:rsid w:val="00340A98"/>
    <w:rsid w:val="0034115E"/>
    <w:rsid w:val="00341691"/>
    <w:rsid w:val="00341CC1"/>
    <w:rsid w:val="003424B9"/>
    <w:rsid w:val="0034250D"/>
    <w:rsid w:val="00342829"/>
    <w:rsid w:val="00342AF7"/>
    <w:rsid w:val="00342E00"/>
    <w:rsid w:val="00343792"/>
    <w:rsid w:val="00343A2B"/>
    <w:rsid w:val="00343DAB"/>
    <w:rsid w:val="00343E6D"/>
    <w:rsid w:val="003451C1"/>
    <w:rsid w:val="003451D5"/>
    <w:rsid w:val="0034527A"/>
    <w:rsid w:val="00345716"/>
    <w:rsid w:val="00345C07"/>
    <w:rsid w:val="00345DC4"/>
    <w:rsid w:val="00345ED0"/>
    <w:rsid w:val="00346F3F"/>
    <w:rsid w:val="003471A4"/>
    <w:rsid w:val="00347261"/>
    <w:rsid w:val="00347486"/>
    <w:rsid w:val="00347765"/>
    <w:rsid w:val="00347967"/>
    <w:rsid w:val="00347E3F"/>
    <w:rsid w:val="00350B79"/>
    <w:rsid w:val="00350CED"/>
    <w:rsid w:val="0035108A"/>
    <w:rsid w:val="00351551"/>
    <w:rsid w:val="0035194E"/>
    <w:rsid w:val="00351A5F"/>
    <w:rsid w:val="0035219D"/>
    <w:rsid w:val="003528DC"/>
    <w:rsid w:val="00352938"/>
    <w:rsid w:val="00352951"/>
    <w:rsid w:val="00352A22"/>
    <w:rsid w:val="00352BE7"/>
    <w:rsid w:val="00352EA2"/>
    <w:rsid w:val="00353174"/>
    <w:rsid w:val="00353235"/>
    <w:rsid w:val="00354194"/>
    <w:rsid w:val="003542AE"/>
    <w:rsid w:val="00354DFA"/>
    <w:rsid w:val="003552CD"/>
    <w:rsid w:val="00355466"/>
    <w:rsid w:val="00355AFC"/>
    <w:rsid w:val="00356017"/>
    <w:rsid w:val="0035601F"/>
    <w:rsid w:val="003565A8"/>
    <w:rsid w:val="003566B3"/>
    <w:rsid w:val="00356927"/>
    <w:rsid w:val="00356B2C"/>
    <w:rsid w:val="0035730F"/>
    <w:rsid w:val="0035736C"/>
    <w:rsid w:val="00357376"/>
    <w:rsid w:val="003574E5"/>
    <w:rsid w:val="00357775"/>
    <w:rsid w:val="00357846"/>
    <w:rsid w:val="00357BB8"/>
    <w:rsid w:val="00357C5A"/>
    <w:rsid w:val="00360002"/>
    <w:rsid w:val="003601A0"/>
    <w:rsid w:val="00360983"/>
    <w:rsid w:val="003609EF"/>
    <w:rsid w:val="00360A80"/>
    <w:rsid w:val="00360F6E"/>
    <w:rsid w:val="0036153F"/>
    <w:rsid w:val="003615C6"/>
    <w:rsid w:val="00361EBF"/>
    <w:rsid w:val="00361F5A"/>
    <w:rsid w:val="00362267"/>
    <w:rsid w:val="00363656"/>
    <w:rsid w:val="00363868"/>
    <w:rsid w:val="00363E65"/>
    <w:rsid w:val="00363E7B"/>
    <w:rsid w:val="00363EE1"/>
    <w:rsid w:val="0036427E"/>
    <w:rsid w:val="00364B04"/>
    <w:rsid w:val="00364B75"/>
    <w:rsid w:val="00364CB9"/>
    <w:rsid w:val="00364EFA"/>
    <w:rsid w:val="0036511A"/>
    <w:rsid w:val="003651F7"/>
    <w:rsid w:val="00365464"/>
    <w:rsid w:val="00365838"/>
    <w:rsid w:val="00365B6D"/>
    <w:rsid w:val="0036614C"/>
    <w:rsid w:val="0036616B"/>
    <w:rsid w:val="00366701"/>
    <w:rsid w:val="00366A00"/>
    <w:rsid w:val="00366EAF"/>
    <w:rsid w:val="00366EFB"/>
    <w:rsid w:val="003670B4"/>
    <w:rsid w:val="003670F2"/>
    <w:rsid w:val="00367139"/>
    <w:rsid w:val="0036791B"/>
    <w:rsid w:val="00367A47"/>
    <w:rsid w:val="00367C39"/>
    <w:rsid w:val="00367E85"/>
    <w:rsid w:val="003704A6"/>
    <w:rsid w:val="003705E4"/>
    <w:rsid w:val="00370F24"/>
    <w:rsid w:val="003712F9"/>
    <w:rsid w:val="003714B6"/>
    <w:rsid w:val="00371744"/>
    <w:rsid w:val="0037215F"/>
    <w:rsid w:val="00372328"/>
    <w:rsid w:val="00372506"/>
    <w:rsid w:val="00372A27"/>
    <w:rsid w:val="00372ADB"/>
    <w:rsid w:val="00372ED9"/>
    <w:rsid w:val="00372F30"/>
    <w:rsid w:val="003737A3"/>
    <w:rsid w:val="00373B54"/>
    <w:rsid w:val="00373D1C"/>
    <w:rsid w:val="00373EF6"/>
    <w:rsid w:val="003740B4"/>
    <w:rsid w:val="0037414A"/>
    <w:rsid w:val="00374426"/>
    <w:rsid w:val="0037487F"/>
    <w:rsid w:val="00374DCA"/>
    <w:rsid w:val="0037542C"/>
    <w:rsid w:val="0037588A"/>
    <w:rsid w:val="00375CEF"/>
    <w:rsid w:val="00375F06"/>
    <w:rsid w:val="00376012"/>
    <w:rsid w:val="00376445"/>
    <w:rsid w:val="0037659B"/>
    <w:rsid w:val="0037667A"/>
    <w:rsid w:val="003766FA"/>
    <w:rsid w:val="00376ED6"/>
    <w:rsid w:val="00376FDD"/>
    <w:rsid w:val="0037751C"/>
    <w:rsid w:val="003776CA"/>
    <w:rsid w:val="00377727"/>
    <w:rsid w:val="00377D2B"/>
    <w:rsid w:val="00377E5B"/>
    <w:rsid w:val="00381167"/>
    <w:rsid w:val="00381211"/>
    <w:rsid w:val="00381311"/>
    <w:rsid w:val="00381733"/>
    <w:rsid w:val="00381904"/>
    <w:rsid w:val="00381974"/>
    <w:rsid w:val="00381DAE"/>
    <w:rsid w:val="00381E73"/>
    <w:rsid w:val="00382026"/>
    <w:rsid w:val="003828CD"/>
    <w:rsid w:val="00382D7D"/>
    <w:rsid w:val="00382F61"/>
    <w:rsid w:val="0038321D"/>
    <w:rsid w:val="00383583"/>
    <w:rsid w:val="00383913"/>
    <w:rsid w:val="00383B6B"/>
    <w:rsid w:val="003855D5"/>
    <w:rsid w:val="0038576C"/>
    <w:rsid w:val="00385A9D"/>
    <w:rsid w:val="00385DF4"/>
    <w:rsid w:val="003862F2"/>
    <w:rsid w:val="00386534"/>
    <w:rsid w:val="003867B6"/>
    <w:rsid w:val="00386A0B"/>
    <w:rsid w:val="00386A17"/>
    <w:rsid w:val="00386BDC"/>
    <w:rsid w:val="00386F38"/>
    <w:rsid w:val="00387AD1"/>
    <w:rsid w:val="00387B21"/>
    <w:rsid w:val="00387C1C"/>
    <w:rsid w:val="00387DF4"/>
    <w:rsid w:val="00387F79"/>
    <w:rsid w:val="003908ED"/>
    <w:rsid w:val="003908F0"/>
    <w:rsid w:val="00390A97"/>
    <w:rsid w:val="00390AA8"/>
    <w:rsid w:val="00390D93"/>
    <w:rsid w:val="003910AA"/>
    <w:rsid w:val="003917A8"/>
    <w:rsid w:val="00391B6D"/>
    <w:rsid w:val="0039223E"/>
    <w:rsid w:val="00392933"/>
    <w:rsid w:val="00392CD5"/>
    <w:rsid w:val="00393279"/>
    <w:rsid w:val="00393BBB"/>
    <w:rsid w:val="00393DEA"/>
    <w:rsid w:val="003943F1"/>
    <w:rsid w:val="00394A2B"/>
    <w:rsid w:val="00394E94"/>
    <w:rsid w:val="00394F5A"/>
    <w:rsid w:val="00395153"/>
    <w:rsid w:val="003952AD"/>
    <w:rsid w:val="003952DE"/>
    <w:rsid w:val="00395809"/>
    <w:rsid w:val="00395C79"/>
    <w:rsid w:val="003964B0"/>
    <w:rsid w:val="00396698"/>
    <w:rsid w:val="00396744"/>
    <w:rsid w:val="00396A68"/>
    <w:rsid w:val="00396E85"/>
    <w:rsid w:val="00396F74"/>
    <w:rsid w:val="00397032"/>
    <w:rsid w:val="00397999"/>
    <w:rsid w:val="00397E0A"/>
    <w:rsid w:val="003A0289"/>
    <w:rsid w:val="003A0605"/>
    <w:rsid w:val="003A082F"/>
    <w:rsid w:val="003A09ED"/>
    <w:rsid w:val="003A1155"/>
    <w:rsid w:val="003A199A"/>
    <w:rsid w:val="003A25D2"/>
    <w:rsid w:val="003A2B75"/>
    <w:rsid w:val="003A2FF3"/>
    <w:rsid w:val="003A30EA"/>
    <w:rsid w:val="003A354A"/>
    <w:rsid w:val="003A467B"/>
    <w:rsid w:val="003A49FB"/>
    <w:rsid w:val="003A4CDE"/>
    <w:rsid w:val="003A4F2E"/>
    <w:rsid w:val="003A5102"/>
    <w:rsid w:val="003A54CF"/>
    <w:rsid w:val="003A5968"/>
    <w:rsid w:val="003A5974"/>
    <w:rsid w:val="003A597A"/>
    <w:rsid w:val="003A5FDB"/>
    <w:rsid w:val="003A6364"/>
    <w:rsid w:val="003A6479"/>
    <w:rsid w:val="003A6868"/>
    <w:rsid w:val="003A696E"/>
    <w:rsid w:val="003A6BC1"/>
    <w:rsid w:val="003A6BF4"/>
    <w:rsid w:val="003A6CB8"/>
    <w:rsid w:val="003A6E8D"/>
    <w:rsid w:val="003A7869"/>
    <w:rsid w:val="003A7A83"/>
    <w:rsid w:val="003A7D5A"/>
    <w:rsid w:val="003A7EED"/>
    <w:rsid w:val="003B041C"/>
    <w:rsid w:val="003B12DB"/>
    <w:rsid w:val="003B1BC8"/>
    <w:rsid w:val="003B2250"/>
    <w:rsid w:val="003B2E34"/>
    <w:rsid w:val="003B344C"/>
    <w:rsid w:val="003B34CC"/>
    <w:rsid w:val="003B3578"/>
    <w:rsid w:val="003B365F"/>
    <w:rsid w:val="003B39A8"/>
    <w:rsid w:val="003B3E97"/>
    <w:rsid w:val="003B4188"/>
    <w:rsid w:val="003B43A2"/>
    <w:rsid w:val="003B488E"/>
    <w:rsid w:val="003B48BE"/>
    <w:rsid w:val="003B4ACF"/>
    <w:rsid w:val="003B4D9D"/>
    <w:rsid w:val="003B4F12"/>
    <w:rsid w:val="003B5236"/>
    <w:rsid w:val="003B5685"/>
    <w:rsid w:val="003B5B1D"/>
    <w:rsid w:val="003B6032"/>
    <w:rsid w:val="003B669A"/>
    <w:rsid w:val="003B66E2"/>
    <w:rsid w:val="003B690B"/>
    <w:rsid w:val="003B6BEB"/>
    <w:rsid w:val="003B7279"/>
    <w:rsid w:val="003B758F"/>
    <w:rsid w:val="003B7697"/>
    <w:rsid w:val="003B76A0"/>
    <w:rsid w:val="003B7A6B"/>
    <w:rsid w:val="003C0434"/>
    <w:rsid w:val="003C0787"/>
    <w:rsid w:val="003C0971"/>
    <w:rsid w:val="003C123D"/>
    <w:rsid w:val="003C18D7"/>
    <w:rsid w:val="003C1B8F"/>
    <w:rsid w:val="003C1C7F"/>
    <w:rsid w:val="003C1E60"/>
    <w:rsid w:val="003C203F"/>
    <w:rsid w:val="003C245C"/>
    <w:rsid w:val="003C26D8"/>
    <w:rsid w:val="003C27CB"/>
    <w:rsid w:val="003C2C15"/>
    <w:rsid w:val="003C2D7B"/>
    <w:rsid w:val="003C36BA"/>
    <w:rsid w:val="003C39BB"/>
    <w:rsid w:val="003C42AE"/>
    <w:rsid w:val="003C4734"/>
    <w:rsid w:val="003C53F3"/>
    <w:rsid w:val="003C57BB"/>
    <w:rsid w:val="003C5983"/>
    <w:rsid w:val="003C610D"/>
    <w:rsid w:val="003C61B9"/>
    <w:rsid w:val="003C621E"/>
    <w:rsid w:val="003C6B32"/>
    <w:rsid w:val="003C6B49"/>
    <w:rsid w:val="003C6E06"/>
    <w:rsid w:val="003C6F6B"/>
    <w:rsid w:val="003C70F6"/>
    <w:rsid w:val="003C7197"/>
    <w:rsid w:val="003C7344"/>
    <w:rsid w:val="003C74E3"/>
    <w:rsid w:val="003C7615"/>
    <w:rsid w:val="003C7625"/>
    <w:rsid w:val="003C7793"/>
    <w:rsid w:val="003C78CB"/>
    <w:rsid w:val="003C7ACD"/>
    <w:rsid w:val="003D0143"/>
    <w:rsid w:val="003D0449"/>
    <w:rsid w:val="003D04A9"/>
    <w:rsid w:val="003D07C6"/>
    <w:rsid w:val="003D0C12"/>
    <w:rsid w:val="003D0E2D"/>
    <w:rsid w:val="003D0FDD"/>
    <w:rsid w:val="003D12EF"/>
    <w:rsid w:val="003D144D"/>
    <w:rsid w:val="003D178C"/>
    <w:rsid w:val="003D17FF"/>
    <w:rsid w:val="003D187D"/>
    <w:rsid w:val="003D1B88"/>
    <w:rsid w:val="003D23B4"/>
    <w:rsid w:val="003D2613"/>
    <w:rsid w:val="003D2E62"/>
    <w:rsid w:val="003D2FA2"/>
    <w:rsid w:val="003D39A5"/>
    <w:rsid w:val="003D3F74"/>
    <w:rsid w:val="003D408F"/>
    <w:rsid w:val="003D4729"/>
    <w:rsid w:val="003D4A1D"/>
    <w:rsid w:val="003D4A22"/>
    <w:rsid w:val="003D4C8B"/>
    <w:rsid w:val="003D4C9E"/>
    <w:rsid w:val="003D4DC1"/>
    <w:rsid w:val="003D5025"/>
    <w:rsid w:val="003D51C9"/>
    <w:rsid w:val="003D52C6"/>
    <w:rsid w:val="003D5940"/>
    <w:rsid w:val="003D5A8C"/>
    <w:rsid w:val="003D5C4E"/>
    <w:rsid w:val="003D5ED8"/>
    <w:rsid w:val="003D6470"/>
    <w:rsid w:val="003D7247"/>
    <w:rsid w:val="003D7B9B"/>
    <w:rsid w:val="003D7C60"/>
    <w:rsid w:val="003E00D6"/>
    <w:rsid w:val="003E0468"/>
    <w:rsid w:val="003E0799"/>
    <w:rsid w:val="003E0BD8"/>
    <w:rsid w:val="003E1D25"/>
    <w:rsid w:val="003E1F14"/>
    <w:rsid w:val="003E20EF"/>
    <w:rsid w:val="003E2BDA"/>
    <w:rsid w:val="003E2D0C"/>
    <w:rsid w:val="003E2F43"/>
    <w:rsid w:val="003E372E"/>
    <w:rsid w:val="003E3B8F"/>
    <w:rsid w:val="003E3D4B"/>
    <w:rsid w:val="003E3FCF"/>
    <w:rsid w:val="003E4091"/>
    <w:rsid w:val="003E4527"/>
    <w:rsid w:val="003E4A89"/>
    <w:rsid w:val="003E4ACC"/>
    <w:rsid w:val="003E4BA9"/>
    <w:rsid w:val="003E4E31"/>
    <w:rsid w:val="003E4F72"/>
    <w:rsid w:val="003E520D"/>
    <w:rsid w:val="003E523B"/>
    <w:rsid w:val="003E53F5"/>
    <w:rsid w:val="003E5510"/>
    <w:rsid w:val="003E55A6"/>
    <w:rsid w:val="003E59E9"/>
    <w:rsid w:val="003E5A7B"/>
    <w:rsid w:val="003E5F96"/>
    <w:rsid w:val="003E6379"/>
    <w:rsid w:val="003E6420"/>
    <w:rsid w:val="003E656D"/>
    <w:rsid w:val="003E65AC"/>
    <w:rsid w:val="003E6DE0"/>
    <w:rsid w:val="003E7550"/>
    <w:rsid w:val="003E764B"/>
    <w:rsid w:val="003E7859"/>
    <w:rsid w:val="003E7976"/>
    <w:rsid w:val="003E7C11"/>
    <w:rsid w:val="003E7D30"/>
    <w:rsid w:val="003F063E"/>
    <w:rsid w:val="003F08ED"/>
    <w:rsid w:val="003F08EF"/>
    <w:rsid w:val="003F0969"/>
    <w:rsid w:val="003F0A7A"/>
    <w:rsid w:val="003F18FD"/>
    <w:rsid w:val="003F1A89"/>
    <w:rsid w:val="003F1BED"/>
    <w:rsid w:val="003F2786"/>
    <w:rsid w:val="003F2B3D"/>
    <w:rsid w:val="003F2E9D"/>
    <w:rsid w:val="003F380C"/>
    <w:rsid w:val="003F3B8E"/>
    <w:rsid w:val="003F4090"/>
    <w:rsid w:val="003F423A"/>
    <w:rsid w:val="003F490F"/>
    <w:rsid w:val="003F4CD6"/>
    <w:rsid w:val="003F4F52"/>
    <w:rsid w:val="003F5043"/>
    <w:rsid w:val="003F505D"/>
    <w:rsid w:val="003F5253"/>
    <w:rsid w:val="003F5560"/>
    <w:rsid w:val="003F5990"/>
    <w:rsid w:val="003F605E"/>
    <w:rsid w:val="003F62E2"/>
    <w:rsid w:val="003F65FD"/>
    <w:rsid w:val="003F6922"/>
    <w:rsid w:val="003F707B"/>
    <w:rsid w:val="00400C7A"/>
    <w:rsid w:val="00400DB3"/>
    <w:rsid w:val="00401159"/>
    <w:rsid w:val="00401A19"/>
    <w:rsid w:val="00403C73"/>
    <w:rsid w:val="00403E40"/>
    <w:rsid w:val="0040445B"/>
    <w:rsid w:val="004044D0"/>
    <w:rsid w:val="00404551"/>
    <w:rsid w:val="00404568"/>
    <w:rsid w:val="004053CD"/>
    <w:rsid w:val="0040584D"/>
    <w:rsid w:val="00405BB9"/>
    <w:rsid w:val="00405F18"/>
    <w:rsid w:val="00406DFA"/>
    <w:rsid w:val="00406F3D"/>
    <w:rsid w:val="004074B8"/>
    <w:rsid w:val="0040772E"/>
    <w:rsid w:val="004078D5"/>
    <w:rsid w:val="00407A2A"/>
    <w:rsid w:val="00410A0C"/>
    <w:rsid w:val="00411160"/>
    <w:rsid w:val="00411382"/>
    <w:rsid w:val="0041148D"/>
    <w:rsid w:val="00411A7D"/>
    <w:rsid w:val="00411D44"/>
    <w:rsid w:val="004123BA"/>
    <w:rsid w:val="00412407"/>
    <w:rsid w:val="00412780"/>
    <w:rsid w:val="00412CDB"/>
    <w:rsid w:val="00412D2F"/>
    <w:rsid w:val="004131A2"/>
    <w:rsid w:val="004138B8"/>
    <w:rsid w:val="004138D4"/>
    <w:rsid w:val="00413BB9"/>
    <w:rsid w:val="00414035"/>
    <w:rsid w:val="00414555"/>
    <w:rsid w:val="004145D5"/>
    <w:rsid w:val="0041469B"/>
    <w:rsid w:val="00414D0A"/>
    <w:rsid w:val="0041553C"/>
    <w:rsid w:val="0041607C"/>
    <w:rsid w:val="00416279"/>
    <w:rsid w:val="004162B1"/>
    <w:rsid w:val="00416476"/>
    <w:rsid w:val="00416919"/>
    <w:rsid w:val="0041693D"/>
    <w:rsid w:val="004169B9"/>
    <w:rsid w:val="00416ACF"/>
    <w:rsid w:val="00416B93"/>
    <w:rsid w:val="00416C5A"/>
    <w:rsid w:val="004170EF"/>
    <w:rsid w:val="004171D3"/>
    <w:rsid w:val="0041798F"/>
    <w:rsid w:val="00417E06"/>
    <w:rsid w:val="00420241"/>
    <w:rsid w:val="0042043C"/>
    <w:rsid w:val="004204E3"/>
    <w:rsid w:val="00420637"/>
    <w:rsid w:val="0042097A"/>
    <w:rsid w:val="00420B1A"/>
    <w:rsid w:val="00420C13"/>
    <w:rsid w:val="00420ECC"/>
    <w:rsid w:val="00421751"/>
    <w:rsid w:val="0042199A"/>
    <w:rsid w:val="004219F3"/>
    <w:rsid w:val="00421C5F"/>
    <w:rsid w:val="00421C86"/>
    <w:rsid w:val="00422E75"/>
    <w:rsid w:val="004231AE"/>
    <w:rsid w:val="00423752"/>
    <w:rsid w:val="00423D4F"/>
    <w:rsid w:val="00423E6C"/>
    <w:rsid w:val="0042413F"/>
    <w:rsid w:val="00424319"/>
    <w:rsid w:val="004249A9"/>
    <w:rsid w:val="00424CEF"/>
    <w:rsid w:val="00424EF1"/>
    <w:rsid w:val="004252D5"/>
    <w:rsid w:val="004252D8"/>
    <w:rsid w:val="004254E8"/>
    <w:rsid w:val="00425545"/>
    <w:rsid w:val="00426332"/>
    <w:rsid w:val="0042638F"/>
    <w:rsid w:val="004267DD"/>
    <w:rsid w:val="004270A1"/>
    <w:rsid w:val="0042728B"/>
    <w:rsid w:val="00427570"/>
    <w:rsid w:val="00430284"/>
    <w:rsid w:val="00430337"/>
    <w:rsid w:val="004305A9"/>
    <w:rsid w:val="00430DFD"/>
    <w:rsid w:val="00431270"/>
    <w:rsid w:val="00431636"/>
    <w:rsid w:val="0043171D"/>
    <w:rsid w:val="00431741"/>
    <w:rsid w:val="00432D83"/>
    <w:rsid w:val="00432DE4"/>
    <w:rsid w:val="004337A9"/>
    <w:rsid w:val="00434C66"/>
    <w:rsid w:val="00434E23"/>
    <w:rsid w:val="00434F03"/>
    <w:rsid w:val="004353E2"/>
    <w:rsid w:val="00435572"/>
    <w:rsid w:val="00435D64"/>
    <w:rsid w:val="00435DC4"/>
    <w:rsid w:val="0043641F"/>
    <w:rsid w:val="00436598"/>
    <w:rsid w:val="004368DC"/>
    <w:rsid w:val="00436B72"/>
    <w:rsid w:val="00436D0F"/>
    <w:rsid w:val="0043739A"/>
    <w:rsid w:val="00437737"/>
    <w:rsid w:val="00437958"/>
    <w:rsid w:val="00437A8A"/>
    <w:rsid w:val="00437FE7"/>
    <w:rsid w:val="004403BB"/>
    <w:rsid w:val="00440DFB"/>
    <w:rsid w:val="004411E2"/>
    <w:rsid w:val="004413B2"/>
    <w:rsid w:val="004415F7"/>
    <w:rsid w:val="0044163A"/>
    <w:rsid w:val="004416FF"/>
    <w:rsid w:val="00441AA8"/>
    <w:rsid w:val="00441CD9"/>
    <w:rsid w:val="00442980"/>
    <w:rsid w:val="00442AE8"/>
    <w:rsid w:val="00442FB1"/>
    <w:rsid w:val="004434C8"/>
    <w:rsid w:val="004441E8"/>
    <w:rsid w:val="004443FD"/>
    <w:rsid w:val="00444765"/>
    <w:rsid w:val="00444BAC"/>
    <w:rsid w:val="00444EA8"/>
    <w:rsid w:val="00444F5F"/>
    <w:rsid w:val="00445252"/>
    <w:rsid w:val="00445B0E"/>
    <w:rsid w:val="00445D3C"/>
    <w:rsid w:val="00446154"/>
    <w:rsid w:val="00446573"/>
    <w:rsid w:val="00446601"/>
    <w:rsid w:val="004466FD"/>
    <w:rsid w:val="00446887"/>
    <w:rsid w:val="00447006"/>
    <w:rsid w:val="004473B4"/>
    <w:rsid w:val="004476F4"/>
    <w:rsid w:val="00447921"/>
    <w:rsid w:val="00447B0F"/>
    <w:rsid w:val="00450006"/>
    <w:rsid w:val="0045039E"/>
    <w:rsid w:val="00450663"/>
    <w:rsid w:val="00450964"/>
    <w:rsid w:val="00450A44"/>
    <w:rsid w:val="00451210"/>
    <w:rsid w:val="00451352"/>
    <w:rsid w:val="00451713"/>
    <w:rsid w:val="00451C9D"/>
    <w:rsid w:val="00452EDF"/>
    <w:rsid w:val="004532AA"/>
    <w:rsid w:val="00453330"/>
    <w:rsid w:val="00453A60"/>
    <w:rsid w:val="0045491D"/>
    <w:rsid w:val="00455079"/>
    <w:rsid w:val="00455108"/>
    <w:rsid w:val="004559FC"/>
    <w:rsid w:val="00455BEC"/>
    <w:rsid w:val="00455E19"/>
    <w:rsid w:val="00456279"/>
    <w:rsid w:val="00456497"/>
    <w:rsid w:val="004569BD"/>
    <w:rsid w:val="0045731B"/>
    <w:rsid w:val="00457339"/>
    <w:rsid w:val="00457842"/>
    <w:rsid w:val="00457955"/>
    <w:rsid w:val="00457C94"/>
    <w:rsid w:val="00457E2C"/>
    <w:rsid w:val="00457E94"/>
    <w:rsid w:val="00457F87"/>
    <w:rsid w:val="00460179"/>
    <w:rsid w:val="0046048E"/>
    <w:rsid w:val="00460638"/>
    <w:rsid w:val="0046075F"/>
    <w:rsid w:val="00461146"/>
    <w:rsid w:val="004615C7"/>
    <w:rsid w:val="00461D64"/>
    <w:rsid w:val="00461E64"/>
    <w:rsid w:val="00462BC6"/>
    <w:rsid w:val="00462C82"/>
    <w:rsid w:val="00462DBD"/>
    <w:rsid w:val="00463356"/>
    <w:rsid w:val="00463892"/>
    <w:rsid w:val="00463B14"/>
    <w:rsid w:val="00464024"/>
    <w:rsid w:val="00464BCE"/>
    <w:rsid w:val="00464E2A"/>
    <w:rsid w:val="00464E8F"/>
    <w:rsid w:val="0046547E"/>
    <w:rsid w:val="00465541"/>
    <w:rsid w:val="0046576F"/>
    <w:rsid w:val="00465D6F"/>
    <w:rsid w:val="00465F64"/>
    <w:rsid w:val="00466986"/>
    <w:rsid w:val="00466D92"/>
    <w:rsid w:val="004670E5"/>
    <w:rsid w:val="00467210"/>
    <w:rsid w:val="00467B1E"/>
    <w:rsid w:val="00467D40"/>
    <w:rsid w:val="00467EA6"/>
    <w:rsid w:val="004706EC"/>
    <w:rsid w:val="0047072D"/>
    <w:rsid w:val="00470956"/>
    <w:rsid w:val="004709B6"/>
    <w:rsid w:val="00470A7F"/>
    <w:rsid w:val="00470F39"/>
    <w:rsid w:val="00471526"/>
    <w:rsid w:val="00471F72"/>
    <w:rsid w:val="00472201"/>
    <w:rsid w:val="0047269D"/>
    <w:rsid w:val="00472A04"/>
    <w:rsid w:val="004732F4"/>
    <w:rsid w:val="00473868"/>
    <w:rsid w:val="00473F98"/>
    <w:rsid w:val="00474343"/>
    <w:rsid w:val="00474380"/>
    <w:rsid w:val="00474B7F"/>
    <w:rsid w:val="00474B90"/>
    <w:rsid w:val="00474D9C"/>
    <w:rsid w:val="00474DC2"/>
    <w:rsid w:val="00475339"/>
    <w:rsid w:val="00475F05"/>
    <w:rsid w:val="00476025"/>
    <w:rsid w:val="00476CFD"/>
    <w:rsid w:val="0047776F"/>
    <w:rsid w:val="004779F7"/>
    <w:rsid w:val="00477E42"/>
    <w:rsid w:val="00477F54"/>
    <w:rsid w:val="0048032B"/>
    <w:rsid w:val="0048033F"/>
    <w:rsid w:val="00481134"/>
    <w:rsid w:val="00481209"/>
    <w:rsid w:val="0048138B"/>
    <w:rsid w:val="004815F9"/>
    <w:rsid w:val="00481D28"/>
    <w:rsid w:val="00481F99"/>
    <w:rsid w:val="00483B8F"/>
    <w:rsid w:val="00483D66"/>
    <w:rsid w:val="00483F48"/>
    <w:rsid w:val="00484244"/>
    <w:rsid w:val="00484869"/>
    <w:rsid w:val="00484A6E"/>
    <w:rsid w:val="00484B48"/>
    <w:rsid w:val="00484CEE"/>
    <w:rsid w:val="00484EEE"/>
    <w:rsid w:val="00485130"/>
    <w:rsid w:val="004857C8"/>
    <w:rsid w:val="004857F0"/>
    <w:rsid w:val="004868DF"/>
    <w:rsid w:val="00486969"/>
    <w:rsid w:val="00487926"/>
    <w:rsid w:val="004906E0"/>
    <w:rsid w:val="004908FE"/>
    <w:rsid w:val="00490AFC"/>
    <w:rsid w:val="00490CC4"/>
    <w:rsid w:val="00490E54"/>
    <w:rsid w:val="004910D8"/>
    <w:rsid w:val="0049125B"/>
    <w:rsid w:val="004919A4"/>
    <w:rsid w:val="00491C11"/>
    <w:rsid w:val="0049248E"/>
    <w:rsid w:val="004925E0"/>
    <w:rsid w:val="00492AE0"/>
    <w:rsid w:val="00493AC1"/>
    <w:rsid w:val="0049449F"/>
    <w:rsid w:val="004954F1"/>
    <w:rsid w:val="004957DB"/>
    <w:rsid w:val="00495B24"/>
    <w:rsid w:val="00495F67"/>
    <w:rsid w:val="00495F81"/>
    <w:rsid w:val="0049614E"/>
    <w:rsid w:val="004967DF"/>
    <w:rsid w:val="00496F1D"/>
    <w:rsid w:val="004975E8"/>
    <w:rsid w:val="00497745"/>
    <w:rsid w:val="0049796B"/>
    <w:rsid w:val="00497D1D"/>
    <w:rsid w:val="004A0060"/>
    <w:rsid w:val="004A00E2"/>
    <w:rsid w:val="004A00F2"/>
    <w:rsid w:val="004A01DE"/>
    <w:rsid w:val="004A0345"/>
    <w:rsid w:val="004A0410"/>
    <w:rsid w:val="004A0D3E"/>
    <w:rsid w:val="004A11EE"/>
    <w:rsid w:val="004A2138"/>
    <w:rsid w:val="004A3026"/>
    <w:rsid w:val="004A30F8"/>
    <w:rsid w:val="004A38C4"/>
    <w:rsid w:val="004A3A87"/>
    <w:rsid w:val="004A3ACB"/>
    <w:rsid w:val="004A3B49"/>
    <w:rsid w:val="004A3DB2"/>
    <w:rsid w:val="004A3E1F"/>
    <w:rsid w:val="004A400F"/>
    <w:rsid w:val="004A406F"/>
    <w:rsid w:val="004A409F"/>
    <w:rsid w:val="004A41E2"/>
    <w:rsid w:val="004A4541"/>
    <w:rsid w:val="004A454C"/>
    <w:rsid w:val="004A4B32"/>
    <w:rsid w:val="004A564B"/>
    <w:rsid w:val="004A5794"/>
    <w:rsid w:val="004A58D6"/>
    <w:rsid w:val="004A5F96"/>
    <w:rsid w:val="004A666A"/>
    <w:rsid w:val="004A6817"/>
    <w:rsid w:val="004A699C"/>
    <w:rsid w:val="004A6B7E"/>
    <w:rsid w:val="004A79D7"/>
    <w:rsid w:val="004A7CDC"/>
    <w:rsid w:val="004B0710"/>
    <w:rsid w:val="004B0B5D"/>
    <w:rsid w:val="004B0CF2"/>
    <w:rsid w:val="004B0DEC"/>
    <w:rsid w:val="004B121E"/>
    <w:rsid w:val="004B1296"/>
    <w:rsid w:val="004B19ED"/>
    <w:rsid w:val="004B1AB5"/>
    <w:rsid w:val="004B277B"/>
    <w:rsid w:val="004B2792"/>
    <w:rsid w:val="004B2C07"/>
    <w:rsid w:val="004B2C7E"/>
    <w:rsid w:val="004B2E30"/>
    <w:rsid w:val="004B2F75"/>
    <w:rsid w:val="004B3120"/>
    <w:rsid w:val="004B3925"/>
    <w:rsid w:val="004B3AD5"/>
    <w:rsid w:val="004B3DC5"/>
    <w:rsid w:val="004B3EBE"/>
    <w:rsid w:val="004B410B"/>
    <w:rsid w:val="004B482A"/>
    <w:rsid w:val="004B4922"/>
    <w:rsid w:val="004B49B8"/>
    <w:rsid w:val="004B4D27"/>
    <w:rsid w:val="004B5057"/>
    <w:rsid w:val="004B54BC"/>
    <w:rsid w:val="004B5726"/>
    <w:rsid w:val="004B5919"/>
    <w:rsid w:val="004B64B8"/>
    <w:rsid w:val="004B690D"/>
    <w:rsid w:val="004B6F2E"/>
    <w:rsid w:val="004B762A"/>
    <w:rsid w:val="004C00C0"/>
    <w:rsid w:val="004C06B3"/>
    <w:rsid w:val="004C0919"/>
    <w:rsid w:val="004C0EB7"/>
    <w:rsid w:val="004C1363"/>
    <w:rsid w:val="004C1445"/>
    <w:rsid w:val="004C151B"/>
    <w:rsid w:val="004C1699"/>
    <w:rsid w:val="004C1926"/>
    <w:rsid w:val="004C20E8"/>
    <w:rsid w:val="004C2ACF"/>
    <w:rsid w:val="004C33BD"/>
    <w:rsid w:val="004C3899"/>
    <w:rsid w:val="004C3AF4"/>
    <w:rsid w:val="004C3C2E"/>
    <w:rsid w:val="004C3DDD"/>
    <w:rsid w:val="004C4DEB"/>
    <w:rsid w:val="004C4FDB"/>
    <w:rsid w:val="004C4FDF"/>
    <w:rsid w:val="004C5170"/>
    <w:rsid w:val="004C5273"/>
    <w:rsid w:val="004C56AB"/>
    <w:rsid w:val="004C647D"/>
    <w:rsid w:val="004C7147"/>
    <w:rsid w:val="004C74DB"/>
    <w:rsid w:val="004C783F"/>
    <w:rsid w:val="004C7C12"/>
    <w:rsid w:val="004D0014"/>
    <w:rsid w:val="004D0A1C"/>
    <w:rsid w:val="004D0B24"/>
    <w:rsid w:val="004D1133"/>
    <w:rsid w:val="004D1A1B"/>
    <w:rsid w:val="004D1BEA"/>
    <w:rsid w:val="004D2025"/>
    <w:rsid w:val="004D28C7"/>
    <w:rsid w:val="004D2FB2"/>
    <w:rsid w:val="004D311E"/>
    <w:rsid w:val="004D387A"/>
    <w:rsid w:val="004D3900"/>
    <w:rsid w:val="004D3A9E"/>
    <w:rsid w:val="004D3B61"/>
    <w:rsid w:val="004D4598"/>
    <w:rsid w:val="004D4C3A"/>
    <w:rsid w:val="004D5017"/>
    <w:rsid w:val="004D57BF"/>
    <w:rsid w:val="004D6755"/>
    <w:rsid w:val="004D726C"/>
    <w:rsid w:val="004D7B17"/>
    <w:rsid w:val="004D7BDA"/>
    <w:rsid w:val="004E046D"/>
    <w:rsid w:val="004E04D2"/>
    <w:rsid w:val="004E069A"/>
    <w:rsid w:val="004E0739"/>
    <w:rsid w:val="004E0B8C"/>
    <w:rsid w:val="004E16D0"/>
    <w:rsid w:val="004E19A7"/>
    <w:rsid w:val="004E1AB7"/>
    <w:rsid w:val="004E25B1"/>
    <w:rsid w:val="004E26B5"/>
    <w:rsid w:val="004E26FD"/>
    <w:rsid w:val="004E2CA9"/>
    <w:rsid w:val="004E2E31"/>
    <w:rsid w:val="004E3B75"/>
    <w:rsid w:val="004E3CD4"/>
    <w:rsid w:val="004E3D22"/>
    <w:rsid w:val="004E40FA"/>
    <w:rsid w:val="004E4510"/>
    <w:rsid w:val="004E4856"/>
    <w:rsid w:val="004E492B"/>
    <w:rsid w:val="004E4B3B"/>
    <w:rsid w:val="004E4C42"/>
    <w:rsid w:val="004E4C7E"/>
    <w:rsid w:val="004E4CBF"/>
    <w:rsid w:val="004E4D80"/>
    <w:rsid w:val="004E51B0"/>
    <w:rsid w:val="004E528E"/>
    <w:rsid w:val="004E52A1"/>
    <w:rsid w:val="004E54BC"/>
    <w:rsid w:val="004E555D"/>
    <w:rsid w:val="004E5B90"/>
    <w:rsid w:val="004E5C0E"/>
    <w:rsid w:val="004E5CD6"/>
    <w:rsid w:val="004E64F3"/>
    <w:rsid w:val="004E6579"/>
    <w:rsid w:val="004E67CD"/>
    <w:rsid w:val="004E6970"/>
    <w:rsid w:val="004E6D04"/>
    <w:rsid w:val="004E6EC4"/>
    <w:rsid w:val="004E7322"/>
    <w:rsid w:val="004E771E"/>
    <w:rsid w:val="004E77B1"/>
    <w:rsid w:val="004E7F5D"/>
    <w:rsid w:val="004F021D"/>
    <w:rsid w:val="004F0276"/>
    <w:rsid w:val="004F0956"/>
    <w:rsid w:val="004F09CC"/>
    <w:rsid w:val="004F0ADF"/>
    <w:rsid w:val="004F0E46"/>
    <w:rsid w:val="004F1315"/>
    <w:rsid w:val="004F132B"/>
    <w:rsid w:val="004F165C"/>
    <w:rsid w:val="004F16A6"/>
    <w:rsid w:val="004F1936"/>
    <w:rsid w:val="004F3DFA"/>
    <w:rsid w:val="004F45CB"/>
    <w:rsid w:val="004F51D4"/>
    <w:rsid w:val="004F5948"/>
    <w:rsid w:val="004F6952"/>
    <w:rsid w:val="004F69D1"/>
    <w:rsid w:val="004F6C44"/>
    <w:rsid w:val="004F6D68"/>
    <w:rsid w:val="004F6E98"/>
    <w:rsid w:val="004F711A"/>
    <w:rsid w:val="004F724C"/>
    <w:rsid w:val="004F74A8"/>
    <w:rsid w:val="00500629"/>
    <w:rsid w:val="005006D8"/>
    <w:rsid w:val="005012FC"/>
    <w:rsid w:val="00501869"/>
    <w:rsid w:val="00501CD9"/>
    <w:rsid w:val="005020DA"/>
    <w:rsid w:val="00502313"/>
    <w:rsid w:val="00502528"/>
    <w:rsid w:val="0050261B"/>
    <w:rsid w:val="00502B9B"/>
    <w:rsid w:val="00502E08"/>
    <w:rsid w:val="005047D0"/>
    <w:rsid w:val="00504A21"/>
    <w:rsid w:val="00505104"/>
    <w:rsid w:val="00505A6A"/>
    <w:rsid w:val="00505AEC"/>
    <w:rsid w:val="00505EE3"/>
    <w:rsid w:val="00505FC3"/>
    <w:rsid w:val="005064E6"/>
    <w:rsid w:val="00506629"/>
    <w:rsid w:val="00506FAB"/>
    <w:rsid w:val="00507334"/>
    <w:rsid w:val="00507478"/>
    <w:rsid w:val="00507644"/>
    <w:rsid w:val="00507A3E"/>
    <w:rsid w:val="00507D76"/>
    <w:rsid w:val="005104B3"/>
    <w:rsid w:val="005107E8"/>
    <w:rsid w:val="00510A60"/>
    <w:rsid w:val="00511398"/>
    <w:rsid w:val="005114E6"/>
    <w:rsid w:val="005115C0"/>
    <w:rsid w:val="0051186C"/>
    <w:rsid w:val="0051228F"/>
    <w:rsid w:val="00512D7E"/>
    <w:rsid w:val="00512FC3"/>
    <w:rsid w:val="005139C2"/>
    <w:rsid w:val="00513B2E"/>
    <w:rsid w:val="00513C63"/>
    <w:rsid w:val="0051439C"/>
    <w:rsid w:val="0051443B"/>
    <w:rsid w:val="00514636"/>
    <w:rsid w:val="005146C1"/>
    <w:rsid w:val="00514770"/>
    <w:rsid w:val="00514B8C"/>
    <w:rsid w:val="00515431"/>
    <w:rsid w:val="00516885"/>
    <w:rsid w:val="00516BCC"/>
    <w:rsid w:val="00516EB1"/>
    <w:rsid w:val="00517181"/>
    <w:rsid w:val="0051759C"/>
    <w:rsid w:val="00517879"/>
    <w:rsid w:val="00517A37"/>
    <w:rsid w:val="005203B4"/>
    <w:rsid w:val="00520831"/>
    <w:rsid w:val="00520AA7"/>
    <w:rsid w:val="0052128F"/>
    <w:rsid w:val="0052152E"/>
    <w:rsid w:val="0052171A"/>
    <w:rsid w:val="00521A22"/>
    <w:rsid w:val="00522119"/>
    <w:rsid w:val="00522324"/>
    <w:rsid w:val="0052247E"/>
    <w:rsid w:val="00522C92"/>
    <w:rsid w:val="00522D63"/>
    <w:rsid w:val="00522F1A"/>
    <w:rsid w:val="00523274"/>
    <w:rsid w:val="00523E2F"/>
    <w:rsid w:val="005240AB"/>
    <w:rsid w:val="005241BC"/>
    <w:rsid w:val="0052480B"/>
    <w:rsid w:val="0052651B"/>
    <w:rsid w:val="00526601"/>
    <w:rsid w:val="00526606"/>
    <w:rsid w:val="005266AC"/>
    <w:rsid w:val="0052689D"/>
    <w:rsid w:val="00526A32"/>
    <w:rsid w:val="00526E96"/>
    <w:rsid w:val="0052765F"/>
    <w:rsid w:val="00527F77"/>
    <w:rsid w:val="00530623"/>
    <w:rsid w:val="0053073C"/>
    <w:rsid w:val="0053075C"/>
    <w:rsid w:val="00530967"/>
    <w:rsid w:val="00530E9E"/>
    <w:rsid w:val="00530EAB"/>
    <w:rsid w:val="00531B22"/>
    <w:rsid w:val="00531B41"/>
    <w:rsid w:val="0053241E"/>
    <w:rsid w:val="005324DC"/>
    <w:rsid w:val="00532707"/>
    <w:rsid w:val="0053297E"/>
    <w:rsid w:val="005331AA"/>
    <w:rsid w:val="00533211"/>
    <w:rsid w:val="00534911"/>
    <w:rsid w:val="0053491E"/>
    <w:rsid w:val="005349E6"/>
    <w:rsid w:val="00534C64"/>
    <w:rsid w:val="00534C9F"/>
    <w:rsid w:val="00535A25"/>
    <w:rsid w:val="00535B0A"/>
    <w:rsid w:val="00535EBD"/>
    <w:rsid w:val="0053641F"/>
    <w:rsid w:val="00536A96"/>
    <w:rsid w:val="00536C11"/>
    <w:rsid w:val="00536CCF"/>
    <w:rsid w:val="0053708C"/>
    <w:rsid w:val="005370AB"/>
    <w:rsid w:val="005370D9"/>
    <w:rsid w:val="00537319"/>
    <w:rsid w:val="00537514"/>
    <w:rsid w:val="005377EE"/>
    <w:rsid w:val="005379B7"/>
    <w:rsid w:val="00537F06"/>
    <w:rsid w:val="005401FF"/>
    <w:rsid w:val="0054036F"/>
    <w:rsid w:val="00540F04"/>
    <w:rsid w:val="005411FC"/>
    <w:rsid w:val="005417DA"/>
    <w:rsid w:val="005417FD"/>
    <w:rsid w:val="00541AEF"/>
    <w:rsid w:val="00542050"/>
    <w:rsid w:val="00542960"/>
    <w:rsid w:val="00542BEE"/>
    <w:rsid w:val="00542CBE"/>
    <w:rsid w:val="00543171"/>
    <w:rsid w:val="005436B0"/>
    <w:rsid w:val="00543A14"/>
    <w:rsid w:val="00543CBB"/>
    <w:rsid w:val="00543EC1"/>
    <w:rsid w:val="00544347"/>
    <w:rsid w:val="00544707"/>
    <w:rsid w:val="005448E5"/>
    <w:rsid w:val="00544BB0"/>
    <w:rsid w:val="00544C51"/>
    <w:rsid w:val="00545158"/>
    <w:rsid w:val="00545363"/>
    <w:rsid w:val="0054574E"/>
    <w:rsid w:val="00545948"/>
    <w:rsid w:val="00545A0D"/>
    <w:rsid w:val="00545E67"/>
    <w:rsid w:val="005462BA"/>
    <w:rsid w:val="00546836"/>
    <w:rsid w:val="005469F9"/>
    <w:rsid w:val="00547D61"/>
    <w:rsid w:val="00547ED1"/>
    <w:rsid w:val="00547F07"/>
    <w:rsid w:val="0055003E"/>
    <w:rsid w:val="005503C7"/>
    <w:rsid w:val="005505D3"/>
    <w:rsid w:val="005505E0"/>
    <w:rsid w:val="005512E6"/>
    <w:rsid w:val="005515C0"/>
    <w:rsid w:val="005522AD"/>
    <w:rsid w:val="0055239E"/>
    <w:rsid w:val="00552C1D"/>
    <w:rsid w:val="005530A7"/>
    <w:rsid w:val="0055347D"/>
    <w:rsid w:val="00553602"/>
    <w:rsid w:val="00554044"/>
    <w:rsid w:val="0055405D"/>
    <w:rsid w:val="00554135"/>
    <w:rsid w:val="005545B4"/>
    <w:rsid w:val="005546A2"/>
    <w:rsid w:val="00554AB1"/>
    <w:rsid w:val="00554D6D"/>
    <w:rsid w:val="00554E1F"/>
    <w:rsid w:val="00555126"/>
    <w:rsid w:val="005554D9"/>
    <w:rsid w:val="005556B1"/>
    <w:rsid w:val="00555A0E"/>
    <w:rsid w:val="00555B06"/>
    <w:rsid w:val="00555BF1"/>
    <w:rsid w:val="00555D6C"/>
    <w:rsid w:val="00556AD2"/>
    <w:rsid w:val="00556AF4"/>
    <w:rsid w:val="005570B9"/>
    <w:rsid w:val="005571D2"/>
    <w:rsid w:val="005576B8"/>
    <w:rsid w:val="00557784"/>
    <w:rsid w:val="00557AF0"/>
    <w:rsid w:val="00557B09"/>
    <w:rsid w:val="00557C5B"/>
    <w:rsid w:val="005603ED"/>
    <w:rsid w:val="005606BC"/>
    <w:rsid w:val="00560D16"/>
    <w:rsid w:val="005613E7"/>
    <w:rsid w:val="0056146D"/>
    <w:rsid w:val="00561504"/>
    <w:rsid w:val="00561B29"/>
    <w:rsid w:val="00562141"/>
    <w:rsid w:val="00562934"/>
    <w:rsid w:val="005632BB"/>
    <w:rsid w:val="00563757"/>
    <w:rsid w:val="00563862"/>
    <w:rsid w:val="005642C6"/>
    <w:rsid w:val="005644F1"/>
    <w:rsid w:val="0056490B"/>
    <w:rsid w:val="00564CF8"/>
    <w:rsid w:val="00564E79"/>
    <w:rsid w:val="0056501F"/>
    <w:rsid w:val="005653A3"/>
    <w:rsid w:val="005656B1"/>
    <w:rsid w:val="00565CBF"/>
    <w:rsid w:val="00565E65"/>
    <w:rsid w:val="00565E94"/>
    <w:rsid w:val="0056623D"/>
    <w:rsid w:val="005666A4"/>
    <w:rsid w:val="00566B80"/>
    <w:rsid w:val="00566BC9"/>
    <w:rsid w:val="00566D67"/>
    <w:rsid w:val="00567492"/>
    <w:rsid w:val="00567969"/>
    <w:rsid w:val="00567FFB"/>
    <w:rsid w:val="0057002A"/>
    <w:rsid w:val="005708AE"/>
    <w:rsid w:val="005708BC"/>
    <w:rsid w:val="00570AE8"/>
    <w:rsid w:val="005711B4"/>
    <w:rsid w:val="00571415"/>
    <w:rsid w:val="00571A11"/>
    <w:rsid w:val="00571D39"/>
    <w:rsid w:val="00571EAA"/>
    <w:rsid w:val="005721E3"/>
    <w:rsid w:val="00572286"/>
    <w:rsid w:val="0057238A"/>
    <w:rsid w:val="00572878"/>
    <w:rsid w:val="00573280"/>
    <w:rsid w:val="0057378F"/>
    <w:rsid w:val="005739E4"/>
    <w:rsid w:val="00573DF9"/>
    <w:rsid w:val="005745B8"/>
    <w:rsid w:val="005752DC"/>
    <w:rsid w:val="00576037"/>
    <w:rsid w:val="005769EF"/>
    <w:rsid w:val="00576A91"/>
    <w:rsid w:val="0057768B"/>
    <w:rsid w:val="005777C6"/>
    <w:rsid w:val="00577A9E"/>
    <w:rsid w:val="00577B66"/>
    <w:rsid w:val="00577D1E"/>
    <w:rsid w:val="00577D26"/>
    <w:rsid w:val="00580026"/>
    <w:rsid w:val="00580183"/>
    <w:rsid w:val="00580218"/>
    <w:rsid w:val="00580B03"/>
    <w:rsid w:val="00580EC3"/>
    <w:rsid w:val="00580FC9"/>
    <w:rsid w:val="0058185C"/>
    <w:rsid w:val="00582F90"/>
    <w:rsid w:val="00583215"/>
    <w:rsid w:val="00583449"/>
    <w:rsid w:val="00583960"/>
    <w:rsid w:val="005843C6"/>
    <w:rsid w:val="0058463D"/>
    <w:rsid w:val="0058518F"/>
    <w:rsid w:val="005855F2"/>
    <w:rsid w:val="00585CE2"/>
    <w:rsid w:val="00585E21"/>
    <w:rsid w:val="00586A31"/>
    <w:rsid w:val="00586F43"/>
    <w:rsid w:val="00587DE4"/>
    <w:rsid w:val="0059017F"/>
    <w:rsid w:val="0059043F"/>
    <w:rsid w:val="00590A9A"/>
    <w:rsid w:val="00590DA7"/>
    <w:rsid w:val="00590EAB"/>
    <w:rsid w:val="00590EE4"/>
    <w:rsid w:val="005910DB"/>
    <w:rsid w:val="005914E1"/>
    <w:rsid w:val="005915A2"/>
    <w:rsid w:val="00591772"/>
    <w:rsid w:val="005917DA"/>
    <w:rsid w:val="00591F64"/>
    <w:rsid w:val="00592741"/>
    <w:rsid w:val="00592755"/>
    <w:rsid w:val="00592AE7"/>
    <w:rsid w:val="00592FB7"/>
    <w:rsid w:val="0059345D"/>
    <w:rsid w:val="00593BE5"/>
    <w:rsid w:val="0059431E"/>
    <w:rsid w:val="00594A52"/>
    <w:rsid w:val="0059538E"/>
    <w:rsid w:val="00595600"/>
    <w:rsid w:val="00595807"/>
    <w:rsid w:val="00595839"/>
    <w:rsid w:val="00595CD6"/>
    <w:rsid w:val="00595D5E"/>
    <w:rsid w:val="00596421"/>
    <w:rsid w:val="00596550"/>
    <w:rsid w:val="005965BA"/>
    <w:rsid w:val="00597563"/>
    <w:rsid w:val="005A056D"/>
    <w:rsid w:val="005A0805"/>
    <w:rsid w:val="005A0CEA"/>
    <w:rsid w:val="005A1246"/>
    <w:rsid w:val="005A12F1"/>
    <w:rsid w:val="005A13BF"/>
    <w:rsid w:val="005A15CA"/>
    <w:rsid w:val="005A16DB"/>
    <w:rsid w:val="005A1DFB"/>
    <w:rsid w:val="005A264A"/>
    <w:rsid w:val="005A311E"/>
    <w:rsid w:val="005A35D8"/>
    <w:rsid w:val="005A3E51"/>
    <w:rsid w:val="005A3F27"/>
    <w:rsid w:val="005A4473"/>
    <w:rsid w:val="005A48CD"/>
    <w:rsid w:val="005A492E"/>
    <w:rsid w:val="005A494B"/>
    <w:rsid w:val="005A4DCE"/>
    <w:rsid w:val="005A4DE4"/>
    <w:rsid w:val="005A537E"/>
    <w:rsid w:val="005A5584"/>
    <w:rsid w:val="005A5942"/>
    <w:rsid w:val="005A60E0"/>
    <w:rsid w:val="005A63C2"/>
    <w:rsid w:val="005A67C3"/>
    <w:rsid w:val="005A692B"/>
    <w:rsid w:val="005A6F6F"/>
    <w:rsid w:val="005A7052"/>
    <w:rsid w:val="005A711E"/>
    <w:rsid w:val="005A7A80"/>
    <w:rsid w:val="005A7ADC"/>
    <w:rsid w:val="005A7B26"/>
    <w:rsid w:val="005A7EED"/>
    <w:rsid w:val="005B001D"/>
    <w:rsid w:val="005B02EE"/>
    <w:rsid w:val="005B03BF"/>
    <w:rsid w:val="005B053C"/>
    <w:rsid w:val="005B0A6B"/>
    <w:rsid w:val="005B0CAA"/>
    <w:rsid w:val="005B0E84"/>
    <w:rsid w:val="005B0F24"/>
    <w:rsid w:val="005B1C64"/>
    <w:rsid w:val="005B1CAE"/>
    <w:rsid w:val="005B1D0E"/>
    <w:rsid w:val="005B203F"/>
    <w:rsid w:val="005B2223"/>
    <w:rsid w:val="005B269C"/>
    <w:rsid w:val="005B2993"/>
    <w:rsid w:val="005B370E"/>
    <w:rsid w:val="005B37CB"/>
    <w:rsid w:val="005B42EC"/>
    <w:rsid w:val="005B4635"/>
    <w:rsid w:val="005B4801"/>
    <w:rsid w:val="005B5CB0"/>
    <w:rsid w:val="005B5E63"/>
    <w:rsid w:val="005B5EE7"/>
    <w:rsid w:val="005B5FE9"/>
    <w:rsid w:val="005B6D7D"/>
    <w:rsid w:val="005B6D9A"/>
    <w:rsid w:val="005B6ED0"/>
    <w:rsid w:val="005B7B7A"/>
    <w:rsid w:val="005B7C60"/>
    <w:rsid w:val="005B7D5E"/>
    <w:rsid w:val="005B7E77"/>
    <w:rsid w:val="005C008C"/>
    <w:rsid w:val="005C009C"/>
    <w:rsid w:val="005C0211"/>
    <w:rsid w:val="005C0330"/>
    <w:rsid w:val="005C0474"/>
    <w:rsid w:val="005C061C"/>
    <w:rsid w:val="005C0F81"/>
    <w:rsid w:val="005C119C"/>
    <w:rsid w:val="005C2022"/>
    <w:rsid w:val="005C2C6A"/>
    <w:rsid w:val="005C3537"/>
    <w:rsid w:val="005C3956"/>
    <w:rsid w:val="005C3A96"/>
    <w:rsid w:val="005C424A"/>
    <w:rsid w:val="005C43C0"/>
    <w:rsid w:val="005C47D0"/>
    <w:rsid w:val="005C4AC2"/>
    <w:rsid w:val="005C4D50"/>
    <w:rsid w:val="005C4D92"/>
    <w:rsid w:val="005C4F15"/>
    <w:rsid w:val="005C4FDA"/>
    <w:rsid w:val="005C527B"/>
    <w:rsid w:val="005C5982"/>
    <w:rsid w:val="005C5E34"/>
    <w:rsid w:val="005C60FF"/>
    <w:rsid w:val="005C61D5"/>
    <w:rsid w:val="005C622E"/>
    <w:rsid w:val="005C65F2"/>
    <w:rsid w:val="005C6B93"/>
    <w:rsid w:val="005C6B97"/>
    <w:rsid w:val="005C6FE9"/>
    <w:rsid w:val="005C71BD"/>
    <w:rsid w:val="005C754C"/>
    <w:rsid w:val="005C7A20"/>
    <w:rsid w:val="005C7C75"/>
    <w:rsid w:val="005C7D95"/>
    <w:rsid w:val="005C7E17"/>
    <w:rsid w:val="005D0CE3"/>
    <w:rsid w:val="005D18C1"/>
    <w:rsid w:val="005D18D2"/>
    <w:rsid w:val="005D340A"/>
    <w:rsid w:val="005D3A8B"/>
    <w:rsid w:val="005D4390"/>
    <w:rsid w:val="005D4824"/>
    <w:rsid w:val="005D49FE"/>
    <w:rsid w:val="005D4C72"/>
    <w:rsid w:val="005D4EE4"/>
    <w:rsid w:val="005D5211"/>
    <w:rsid w:val="005D54A5"/>
    <w:rsid w:val="005D55E8"/>
    <w:rsid w:val="005D55F4"/>
    <w:rsid w:val="005D5D18"/>
    <w:rsid w:val="005D6008"/>
    <w:rsid w:val="005D6A56"/>
    <w:rsid w:val="005D6B6F"/>
    <w:rsid w:val="005D6CCF"/>
    <w:rsid w:val="005D6E8F"/>
    <w:rsid w:val="005D6FFF"/>
    <w:rsid w:val="005D7837"/>
    <w:rsid w:val="005D78EE"/>
    <w:rsid w:val="005D7E60"/>
    <w:rsid w:val="005E16E1"/>
    <w:rsid w:val="005E1A42"/>
    <w:rsid w:val="005E1BFF"/>
    <w:rsid w:val="005E2751"/>
    <w:rsid w:val="005E28A6"/>
    <w:rsid w:val="005E2BC0"/>
    <w:rsid w:val="005E2FCC"/>
    <w:rsid w:val="005E31F1"/>
    <w:rsid w:val="005E33E4"/>
    <w:rsid w:val="005E3934"/>
    <w:rsid w:val="005E3A9E"/>
    <w:rsid w:val="005E4033"/>
    <w:rsid w:val="005E413F"/>
    <w:rsid w:val="005E484E"/>
    <w:rsid w:val="005E50D8"/>
    <w:rsid w:val="005E5270"/>
    <w:rsid w:val="005E53D9"/>
    <w:rsid w:val="005E5BE8"/>
    <w:rsid w:val="005E5C76"/>
    <w:rsid w:val="005E5FA9"/>
    <w:rsid w:val="005E602B"/>
    <w:rsid w:val="005E6923"/>
    <w:rsid w:val="005E6B73"/>
    <w:rsid w:val="005E6E82"/>
    <w:rsid w:val="005F02B8"/>
    <w:rsid w:val="005F058A"/>
    <w:rsid w:val="005F0957"/>
    <w:rsid w:val="005F0F0C"/>
    <w:rsid w:val="005F1126"/>
    <w:rsid w:val="005F1504"/>
    <w:rsid w:val="005F1FFE"/>
    <w:rsid w:val="005F2C5B"/>
    <w:rsid w:val="005F35DC"/>
    <w:rsid w:val="005F36C3"/>
    <w:rsid w:val="005F3A5B"/>
    <w:rsid w:val="005F3CE7"/>
    <w:rsid w:val="005F4128"/>
    <w:rsid w:val="005F41A7"/>
    <w:rsid w:val="005F4472"/>
    <w:rsid w:val="005F4AB3"/>
    <w:rsid w:val="005F562F"/>
    <w:rsid w:val="005F5868"/>
    <w:rsid w:val="005F5DDD"/>
    <w:rsid w:val="005F5DF9"/>
    <w:rsid w:val="005F6054"/>
    <w:rsid w:val="005F6477"/>
    <w:rsid w:val="005F6C06"/>
    <w:rsid w:val="005F6C66"/>
    <w:rsid w:val="005F6D91"/>
    <w:rsid w:val="005F748C"/>
    <w:rsid w:val="005F7F9C"/>
    <w:rsid w:val="00600051"/>
    <w:rsid w:val="00600434"/>
    <w:rsid w:val="006007E5"/>
    <w:rsid w:val="00600D53"/>
    <w:rsid w:val="00600F05"/>
    <w:rsid w:val="0060104B"/>
    <w:rsid w:val="0060105F"/>
    <w:rsid w:val="006015E2"/>
    <w:rsid w:val="00601B05"/>
    <w:rsid w:val="00601CAB"/>
    <w:rsid w:val="00601D79"/>
    <w:rsid w:val="00601F7F"/>
    <w:rsid w:val="0060271A"/>
    <w:rsid w:val="006029D7"/>
    <w:rsid w:val="00602A6E"/>
    <w:rsid w:val="00602D72"/>
    <w:rsid w:val="00602F1C"/>
    <w:rsid w:val="006044F1"/>
    <w:rsid w:val="006048BE"/>
    <w:rsid w:val="00604A8A"/>
    <w:rsid w:val="00604D8F"/>
    <w:rsid w:val="00604F1F"/>
    <w:rsid w:val="0060542C"/>
    <w:rsid w:val="00605559"/>
    <w:rsid w:val="00605A20"/>
    <w:rsid w:val="00605A6A"/>
    <w:rsid w:val="00605D90"/>
    <w:rsid w:val="00605F4F"/>
    <w:rsid w:val="00606001"/>
    <w:rsid w:val="0060628B"/>
    <w:rsid w:val="00606420"/>
    <w:rsid w:val="006064A7"/>
    <w:rsid w:val="00606737"/>
    <w:rsid w:val="006071E7"/>
    <w:rsid w:val="006078F4"/>
    <w:rsid w:val="00607940"/>
    <w:rsid w:val="00607F07"/>
    <w:rsid w:val="00610101"/>
    <w:rsid w:val="006104DB"/>
    <w:rsid w:val="0061094C"/>
    <w:rsid w:val="006109D5"/>
    <w:rsid w:val="006109D6"/>
    <w:rsid w:val="00610B22"/>
    <w:rsid w:val="0061146D"/>
    <w:rsid w:val="006117E0"/>
    <w:rsid w:val="006118E1"/>
    <w:rsid w:val="00611958"/>
    <w:rsid w:val="00611E8A"/>
    <w:rsid w:val="00611FFD"/>
    <w:rsid w:val="00612184"/>
    <w:rsid w:val="00612460"/>
    <w:rsid w:val="006124A1"/>
    <w:rsid w:val="00612BE8"/>
    <w:rsid w:val="00612D0F"/>
    <w:rsid w:val="00612E14"/>
    <w:rsid w:val="00612E74"/>
    <w:rsid w:val="0061367D"/>
    <w:rsid w:val="00613A3D"/>
    <w:rsid w:val="00613B25"/>
    <w:rsid w:val="0061440C"/>
    <w:rsid w:val="006144E1"/>
    <w:rsid w:val="006145BE"/>
    <w:rsid w:val="00614957"/>
    <w:rsid w:val="0061566A"/>
    <w:rsid w:val="00615A04"/>
    <w:rsid w:val="00615BAE"/>
    <w:rsid w:val="00615E6F"/>
    <w:rsid w:val="00616A0D"/>
    <w:rsid w:val="00616C5C"/>
    <w:rsid w:val="00617764"/>
    <w:rsid w:val="00617ACE"/>
    <w:rsid w:val="00617C14"/>
    <w:rsid w:val="006203BF"/>
    <w:rsid w:val="00620B3F"/>
    <w:rsid w:val="00620C4E"/>
    <w:rsid w:val="00620EBA"/>
    <w:rsid w:val="00620FC5"/>
    <w:rsid w:val="00621079"/>
    <w:rsid w:val="0062117B"/>
    <w:rsid w:val="0062138F"/>
    <w:rsid w:val="00621C5A"/>
    <w:rsid w:val="00622019"/>
    <w:rsid w:val="0062261A"/>
    <w:rsid w:val="00622E27"/>
    <w:rsid w:val="00622FB6"/>
    <w:rsid w:val="00623506"/>
    <w:rsid w:val="0062393A"/>
    <w:rsid w:val="00623A68"/>
    <w:rsid w:val="00623CF1"/>
    <w:rsid w:val="00623F12"/>
    <w:rsid w:val="0062400A"/>
    <w:rsid w:val="00624432"/>
    <w:rsid w:val="00624605"/>
    <w:rsid w:val="00624631"/>
    <w:rsid w:val="00624649"/>
    <w:rsid w:val="00624AA4"/>
    <w:rsid w:val="006255A2"/>
    <w:rsid w:val="00625641"/>
    <w:rsid w:val="00625839"/>
    <w:rsid w:val="00625A75"/>
    <w:rsid w:val="00625B05"/>
    <w:rsid w:val="00625B0D"/>
    <w:rsid w:val="00625B37"/>
    <w:rsid w:val="006260A1"/>
    <w:rsid w:val="006263A6"/>
    <w:rsid w:val="006268B8"/>
    <w:rsid w:val="00626A86"/>
    <w:rsid w:val="00626CAA"/>
    <w:rsid w:val="00626F14"/>
    <w:rsid w:val="00626FBC"/>
    <w:rsid w:val="0062751C"/>
    <w:rsid w:val="00627964"/>
    <w:rsid w:val="00627FA9"/>
    <w:rsid w:val="00630178"/>
    <w:rsid w:val="00630225"/>
    <w:rsid w:val="00630F74"/>
    <w:rsid w:val="00631B55"/>
    <w:rsid w:val="006322AE"/>
    <w:rsid w:val="00632679"/>
    <w:rsid w:val="006327F1"/>
    <w:rsid w:val="00632D03"/>
    <w:rsid w:val="00632DA4"/>
    <w:rsid w:val="00632DFB"/>
    <w:rsid w:val="00632FB0"/>
    <w:rsid w:val="00633B80"/>
    <w:rsid w:val="00633BAC"/>
    <w:rsid w:val="00633D25"/>
    <w:rsid w:val="00634028"/>
    <w:rsid w:val="006346F6"/>
    <w:rsid w:val="00634F29"/>
    <w:rsid w:val="00635093"/>
    <w:rsid w:val="0063546C"/>
    <w:rsid w:val="006357C6"/>
    <w:rsid w:val="006358BF"/>
    <w:rsid w:val="00636115"/>
    <w:rsid w:val="00636921"/>
    <w:rsid w:val="0063695D"/>
    <w:rsid w:val="00636A39"/>
    <w:rsid w:val="00636B11"/>
    <w:rsid w:val="00636DC5"/>
    <w:rsid w:val="00636DD1"/>
    <w:rsid w:val="00636E39"/>
    <w:rsid w:val="00636F3F"/>
    <w:rsid w:val="00637307"/>
    <w:rsid w:val="00637614"/>
    <w:rsid w:val="006376DE"/>
    <w:rsid w:val="006377CE"/>
    <w:rsid w:val="00637843"/>
    <w:rsid w:val="0063785C"/>
    <w:rsid w:val="00640452"/>
    <w:rsid w:val="0064083C"/>
    <w:rsid w:val="00640ACF"/>
    <w:rsid w:val="00640C96"/>
    <w:rsid w:val="0064130B"/>
    <w:rsid w:val="0064156F"/>
    <w:rsid w:val="006418EC"/>
    <w:rsid w:val="00641C29"/>
    <w:rsid w:val="00641EAF"/>
    <w:rsid w:val="00641EC4"/>
    <w:rsid w:val="00641F25"/>
    <w:rsid w:val="00641F4E"/>
    <w:rsid w:val="006422F3"/>
    <w:rsid w:val="00642363"/>
    <w:rsid w:val="00642446"/>
    <w:rsid w:val="00642733"/>
    <w:rsid w:val="00642E22"/>
    <w:rsid w:val="00643194"/>
    <w:rsid w:val="00643326"/>
    <w:rsid w:val="00643436"/>
    <w:rsid w:val="00643875"/>
    <w:rsid w:val="00643883"/>
    <w:rsid w:val="00643FEC"/>
    <w:rsid w:val="00643FF7"/>
    <w:rsid w:val="0064458C"/>
    <w:rsid w:val="00644BA6"/>
    <w:rsid w:val="00645379"/>
    <w:rsid w:val="00645A17"/>
    <w:rsid w:val="00645A40"/>
    <w:rsid w:val="00645D9F"/>
    <w:rsid w:val="00646BDF"/>
    <w:rsid w:val="00647A70"/>
    <w:rsid w:val="00647EC3"/>
    <w:rsid w:val="00647F30"/>
    <w:rsid w:val="0065080D"/>
    <w:rsid w:val="00650BF3"/>
    <w:rsid w:val="00650C99"/>
    <w:rsid w:val="00651B69"/>
    <w:rsid w:val="00651D02"/>
    <w:rsid w:val="006520CD"/>
    <w:rsid w:val="00652974"/>
    <w:rsid w:val="00652E44"/>
    <w:rsid w:val="0065334C"/>
    <w:rsid w:val="0065357A"/>
    <w:rsid w:val="00653957"/>
    <w:rsid w:val="00653BD6"/>
    <w:rsid w:val="00653D93"/>
    <w:rsid w:val="006543B1"/>
    <w:rsid w:val="00654640"/>
    <w:rsid w:val="00654BCD"/>
    <w:rsid w:val="00654C48"/>
    <w:rsid w:val="006554F5"/>
    <w:rsid w:val="00655A5D"/>
    <w:rsid w:val="00655DFA"/>
    <w:rsid w:val="00656247"/>
    <w:rsid w:val="00656299"/>
    <w:rsid w:val="006567CC"/>
    <w:rsid w:val="006568E4"/>
    <w:rsid w:val="006569C3"/>
    <w:rsid w:val="006569FD"/>
    <w:rsid w:val="0065749B"/>
    <w:rsid w:val="00657581"/>
    <w:rsid w:val="00657729"/>
    <w:rsid w:val="00657C42"/>
    <w:rsid w:val="00660D8D"/>
    <w:rsid w:val="0066102B"/>
    <w:rsid w:val="006611FC"/>
    <w:rsid w:val="006612CD"/>
    <w:rsid w:val="00661557"/>
    <w:rsid w:val="00661AD0"/>
    <w:rsid w:val="00661B26"/>
    <w:rsid w:val="00661DB8"/>
    <w:rsid w:val="0066209E"/>
    <w:rsid w:val="006621D0"/>
    <w:rsid w:val="006626FF"/>
    <w:rsid w:val="0066291A"/>
    <w:rsid w:val="00662A83"/>
    <w:rsid w:val="00662BD9"/>
    <w:rsid w:val="00662E1E"/>
    <w:rsid w:val="00663A0F"/>
    <w:rsid w:val="00663AA0"/>
    <w:rsid w:val="00663AE4"/>
    <w:rsid w:val="00664317"/>
    <w:rsid w:val="006645CE"/>
    <w:rsid w:val="006648CD"/>
    <w:rsid w:val="0066490B"/>
    <w:rsid w:val="00664BC2"/>
    <w:rsid w:val="00664CF8"/>
    <w:rsid w:val="00664FFE"/>
    <w:rsid w:val="006652A5"/>
    <w:rsid w:val="0066539F"/>
    <w:rsid w:val="0066552E"/>
    <w:rsid w:val="00665881"/>
    <w:rsid w:val="00665BBD"/>
    <w:rsid w:val="00665BF1"/>
    <w:rsid w:val="00665F21"/>
    <w:rsid w:val="0066605F"/>
    <w:rsid w:val="00666216"/>
    <w:rsid w:val="00666366"/>
    <w:rsid w:val="006663DB"/>
    <w:rsid w:val="00666803"/>
    <w:rsid w:val="00666D82"/>
    <w:rsid w:val="00666E64"/>
    <w:rsid w:val="0066764F"/>
    <w:rsid w:val="00667D4A"/>
    <w:rsid w:val="00667EAA"/>
    <w:rsid w:val="00671209"/>
    <w:rsid w:val="00671404"/>
    <w:rsid w:val="0067210F"/>
    <w:rsid w:val="006727B3"/>
    <w:rsid w:val="00673D83"/>
    <w:rsid w:val="006741F5"/>
    <w:rsid w:val="00674470"/>
    <w:rsid w:val="00674674"/>
    <w:rsid w:val="00674F2C"/>
    <w:rsid w:val="00674F9F"/>
    <w:rsid w:val="006756B6"/>
    <w:rsid w:val="00675D0F"/>
    <w:rsid w:val="0067622A"/>
    <w:rsid w:val="0067633E"/>
    <w:rsid w:val="0067656B"/>
    <w:rsid w:val="00676E46"/>
    <w:rsid w:val="00676F9F"/>
    <w:rsid w:val="00677032"/>
    <w:rsid w:val="0067723E"/>
    <w:rsid w:val="00677397"/>
    <w:rsid w:val="00677FC7"/>
    <w:rsid w:val="00680381"/>
    <w:rsid w:val="00680898"/>
    <w:rsid w:val="00680C17"/>
    <w:rsid w:val="00680F5E"/>
    <w:rsid w:val="0068101F"/>
    <w:rsid w:val="0068122A"/>
    <w:rsid w:val="0068124F"/>
    <w:rsid w:val="006817A8"/>
    <w:rsid w:val="00681C2D"/>
    <w:rsid w:val="00681F76"/>
    <w:rsid w:val="00681FA3"/>
    <w:rsid w:val="006822E7"/>
    <w:rsid w:val="00682759"/>
    <w:rsid w:val="0068292A"/>
    <w:rsid w:val="0068379F"/>
    <w:rsid w:val="0068407C"/>
    <w:rsid w:val="00684249"/>
    <w:rsid w:val="00684D95"/>
    <w:rsid w:val="00684E44"/>
    <w:rsid w:val="0068540E"/>
    <w:rsid w:val="00685D30"/>
    <w:rsid w:val="00686165"/>
    <w:rsid w:val="006862D7"/>
    <w:rsid w:val="006862E1"/>
    <w:rsid w:val="00686322"/>
    <w:rsid w:val="0068644E"/>
    <w:rsid w:val="006866FC"/>
    <w:rsid w:val="00686909"/>
    <w:rsid w:val="00687CA5"/>
    <w:rsid w:val="00687E85"/>
    <w:rsid w:val="006903A5"/>
    <w:rsid w:val="00690A8A"/>
    <w:rsid w:val="00691560"/>
    <w:rsid w:val="006915A9"/>
    <w:rsid w:val="00691619"/>
    <w:rsid w:val="00691794"/>
    <w:rsid w:val="00691CD6"/>
    <w:rsid w:val="00691DDA"/>
    <w:rsid w:val="006924B2"/>
    <w:rsid w:val="00693374"/>
    <w:rsid w:val="0069374F"/>
    <w:rsid w:val="00693DD8"/>
    <w:rsid w:val="00694156"/>
    <w:rsid w:val="00694392"/>
    <w:rsid w:val="006949A6"/>
    <w:rsid w:val="00694A45"/>
    <w:rsid w:val="00694B6A"/>
    <w:rsid w:val="00694FAD"/>
    <w:rsid w:val="00695376"/>
    <w:rsid w:val="00695383"/>
    <w:rsid w:val="006961A0"/>
    <w:rsid w:val="0069659E"/>
    <w:rsid w:val="006965EB"/>
    <w:rsid w:val="00696E4B"/>
    <w:rsid w:val="00697463"/>
    <w:rsid w:val="00697519"/>
    <w:rsid w:val="006979FE"/>
    <w:rsid w:val="00697CC5"/>
    <w:rsid w:val="00697F36"/>
    <w:rsid w:val="006A00D2"/>
    <w:rsid w:val="006A0808"/>
    <w:rsid w:val="006A0A1C"/>
    <w:rsid w:val="006A1375"/>
    <w:rsid w:val="006A14CD"/>
    <w:rsid w:val="006A1DB1"/>
    <w:rsid w:val="006A203B"/>
    <w:rsid w:val="006A21CF"/>
    <w:rsid w:val="006A237B"/>
    <w:rsid w:val="006A2566"/>
    <w:rsid w:val="006A25E0"/>
    <w:rsid w:val="006A261E"/>
    <w:rsid w:val="006A2683"/>
    <w:rsid w:val="006A26E6"/>
    <w:rsid w:val="006A2D4C"/>
    <w:rsid w:val="006A2D65"/>
    <w:rsid w:val="006A2D90"/>
    <w:rsid w:val="006A2E41"/>
    <w:rsid w:val="006A2FA2"/>
    <w:rsid w:val="006A3184"/>
    <w:rsid w:val="006A341C"/>
    <w:rsid w:val="006A3A7B"/>
    <w:rsid w:val="006A3A93"/>
    <w:rsid w:val="006A3B61"/>
    <w:rsid w:val="006A40A7"/>
    <w:rsid w:val="006A43C9"/>
    <w:rsid w:val="006A4A6A"/>
    <w:rsid w:val="006A4BE9"/>
    <w:rsid w:val="006A4D0F"/>
    <w:rsid w:val="006A52CA"/>
    <w:rsid w:val="006A54BB"/>
    <w:rsid w:val="006A54D9"/>
    <w:rsid w:val="006A5674"/>
    <w:rsid w:val="006A6301"/>
    <w:rsid w:val="006A6486"/>
    <w:rsid w:val="006A6586"/>
    <w:rsid w:val="006A667F"/>
    <w:rsid w:val="006A6A0C"/>
    <w:rsid w:val="006A6AD1"/>
    <w:rsid w:val="006A6D16"/>
    <w:rsid w:val="006A7524"/>
    <w:rsid w:val="006A76B7"/>
    <w:rsid w:val="006A79A9"/>
    <w:rsid w:val="006A7C9A"/>
    <w:rsid w:val="006B01B4"/>
    <w:rsid w:val="006B0B34"/>
    <w:rsid w:val="006B0B9D"/>
    <w:rsid w:val="006B0CFB"/>
    <w:rsid w:val="006B0FE2"/>
    <w:rsid w:val="006B1110"/>
    <w:rsid w:val="006B11BF"/>
    <w:rsid w:val="006B197F"/>
    <w:rsid w:val="006B1B76"/>
    <w:rsid w:val="006B1CD2"/>
    <w:rsid w:val="006B203A"/>
    <w:rsid w:val="006B2234"/>
    <w:rsid w:val="006B2474"/>
    <w:rsid w:val="006B2BA0"/>
    <w:rsid w:val="006B2BED"/>
    <w:rsid w:val="006B2FC9"/>
    <w:rsid w:val="006B32DB"/>
    <w:rsid w:val="006B348F"/>
    <w:rsid w:val="006B3522"/>
    <w:rsid w:val="006B36CE"/>
    <w:rsid w:val="006B386B"/>
    <w:rsid w:val="006B3DAF"/>
    <w:rsid w:val="006B3E25"/>
    <w:rsid w:val="006B3F80"/>
    <w:rsid w:val="006B40C5"/>
    <w:rsid w:val="006B4144"/>
    <w:rsid w:val="006B48E9"/>
    <w:rsid w:val="006B4973"/>
    <w:rsid w:val="006B4BDF"/>
    <w:rsid w:val="006B4D39"/>
    <w:rsid w:val="006B4DBD"/>
    <w:rsid w:val="006B5300"/>
    <w:rsid w:val="006B5329"/>
    <w:rsid w:val="006B59D6"/>
    <w:rsid w:val="006B5CCA"/>
    <w:rsid w:val="006B5ED1"/>
    <w:rsid w:val="006B60FC"/>
    <w:rsid w:val="006B628D"/>
    <w:rsid w:val="006B671E"/>
    <w:rsid w:val="006B6D1F"/>
    <w:rsid w:val="006B7566"/>
    <w:rsid w:val="006B7C38"/>
    <w:rsid w:val="006B7F5A"/>
    <w:rsid w:val="006C054F"/>
    <w:rsid w:val="006C0ED6"/>
    <w:rsid w:val="006C0F13"/>
    <w:rsid w:val="006C1472"/>
    <w:rsid w:val="006C15BB"/>
    <w:rsid w:val="006C1AB7"/>
    <w:rsid w:val="006C209E"/>
    <w:rsid w:val="006C2345"/>
    <w:rsid w:val="006C2363"/>
    <w:rsid w:val="006C300C"/>
    <w:rsid w:val="006C3727"/>
    <w:rsid w:val="006C3937"/>
    <w:rsid w:val="006C3AFB"/>
    <w:rsid w:val="006C4277"/>
    <w:rsid w:val="006C4C69"/>
    <w:rsid w:val="006C5201"/>
    <w:rsid w:val="006C5376"/>
    <w:rsid w:val="006C5A13"/>
    <w:rsid w:val="006C5BAE"/>
    <w:rsid w:val="006C668D"/>
    <w:rsid w:val="006C671E"/>
    <w:rsid w:val="006C6E43"/>
    <w:rsid w:val="006C72D6"/>
    <w:rsid w:val="006C752E"/>
    <w:rsid w:val="006C7ADF"/>
    <w:rsid w:val="006C7B5C"/>
    <w:rsid w:val="006C7D51"/>
    <w:rsid w:val="006C7DAA"/>
    <w:rsid w:val="006D021C"/>
    <w:rsid w:val="006D06E5"/>
    <w:rsid w:val="006D0910"/>
    <w:rsid w:val="006D0A54"/>
    <w:rsid w:val="006D0CC5"/>
    <w:rsid w:val="006D0D4F"/>
    <w:rsid w:val="006D0EFA"/>
    <w:rsid w:val="006D10FB"/>
    <w:rsid w:val="006D11A2"/>
    <w:rsid w:val="006D15C1"/>
    <w:rsid w:val="006D16FA"/>
    <w:rsid w:val="006D1DFD"/>
    <w:rsid w:val="006D1E35"/>
    <w:rsid w:val="006D2052"/>
    <w:rsid w:val="006D233B"/>
    <w:rsid w:val="006D292A"/>
    <w:rsid w:val="006D2C8C"/>
    <w:rsid w:val="006D2E75"/>
    <w:rsid w:val="006D35AA"/>
    <w:rsid w:val="006D3901"/>
    <w:rsid w:val="006D43FD"/>
    <w:rsid w:val="006D5502"/>
    <w:rsid w:val="006D556C"/>
    <w:rsid w:val="006D563B"/>
    <w:rsid w:val="006D570C"/>
    <w:rsid w:val="006D5718"/>
    <w:rsid w:val="006D5B93"/>
    <w:rsid w:val="006D5EB5"/>
    <w:rsid w:val="006D5F8C"/>
    <w:rsid w:val="006D6E5C"/>
    <w:rsid w:val="006D7141"/>
    <w:rsid w:val="006D731E"/>
    <w:rsid w:val="006D782E"/>
    <w:rsid w:val="006D79D5"/>
    <w:rsid w:val="006D7C21"/>
    <w:rsid w:val="006D7DE0"/>
    <w:rsid w:val="006E1A1C"/>
    <w:rsid w:val="006E2419"/>
    <w:rsid w:val="006E2530"/>
    <w:rsid w:val="006E274F"/>
    <w:rsid w:val="006E29B2"/>
    <w:rsid w:val="006E2F8D"/>
    <w:rsid w:val="006E3122"/>
    <w:rsid w:val="006E38BB"/>
    <w:rsid w:val="006E4B75"/>
    <w:rsid w:val="006E4DBC"/>
    <w:rsid w:val="006E4EF2"/>
    <w:rsid w:val="006E5064"/>
    <w:rsid w:val="006E57E8"/>
    <w:rsid w:val="006E5B07"/>
    <w:rsid w:val="006E6511"/>
    <w:rsid w:val="006E6FAA"/>
    <w:rsid w:val="006E77A8"/>
    <w:rsid w:val="006E7AF3"/>
    <w:rsid w:val="006E7C32"/>
    <w:rsid w:val="006E7F9D"/>
    <w:rsid w:val="006F04A1"/>
    <w:rsid w:val="006F0757"/>
    <w:rsid w:val="006F0C04"/>
    <w:rsid w:val="006F0C10"/>
    <w:rsid w:val="006F12B2"/>
    <w:rsid w:val="006F155C"/>
    <w:rsid w:val="006F1603"/>
    <w:rsid w:val="006F1668"/>
    <w:rsid w:val="006F1855"/>
    <w:rsid w:val="006F190A"/>
    <w:rsid w:val="006F1B22"/>
    <w:rsid w:val="006F23F4"/>
    <w:rsid w:val="006F2590"/>
    <w:rsid w:val="006F26EA"/>
    <w:rsid w:val="006F293A"/>
    <w:rsid w:val="006F3315"/>
    <w:rsid w:val="006F344B"/>
    <w:rsid w:val="006F36FE"/>
    <w:rsid w:val="006F371B"/>
    <w:rsid w:val="006F3E70"/>
    <w:rsid w:val="006F3F12"/>
    <w:rsid w:val="006F45AF"/>
    <w:rsid w:val="006F469A"/>
    <w:rsid w:val="006F4777"/>
    <w:rsid w:val="006F4C0A"/>
    <w:rsid w:val="006F4D44"/>
    <w:rsid w:val="006F514E"/>
    <w:rsid w:val="006F515E"/>
    <w:rsid w:val="006F5173"/>
    <w:rsid w:val="006F5322"/>
    <w:rsid w:val="006F5681"/>
    <w:rsid w:val="006F5A07"/>
    <w:rsid w:val="006F5DF3"/>
    <w:rsid w:val="006F5E20"/>
    <w:rsid w:val="006F65FE"/>
    <w:rsid w:val="006F6D2D"/>
    <w:rsid w:val="006F7609"/>
    <w:rsid w:val="006F7B19"/>
    <w:rsid w:val="006F7B8C"/>
    <w:rsid w:val="006F7B94"/>
    <w:rsid w:val="006F7E02"/>
    <w:rsid w:val="0070007B"/>
    <w:rsid w:val="007001DE"/>
    <w:rsid w:val="00700697"/>
    <w:rsid w:val="0070123A"/>
    <w:rsid w:val="007014A3"/>
    <w:rsid w:val="00701615"/>
    <w:rsid w:val="00701633"/>
    <w:rsid w:val="00701662"/>
    <w:rsid w:val="007017DD"/>
    <w:rsid w:val="007018B3"/>
    <w:rsid w:val="007019F1"/>
    <w:rsid w:val="00701BDC"/>
    <w:rsid w:val="00701D0A"/>
    <w:rsid w:val="00701E0B"/>
    <w:rsid w:val="00701ECC"/>
    <w:rsid w:val="00702091"/>
    <w:rsid w:val="007021CF"/>
    <w:rsid w:val="0070296B"/>
    <w:rsid w:val="00702C33"/>
    <w:rsid w:val="00702D91"/>
    <w:rsid w:val="00702EC3"/>
    <w:rsid w:val="007030AA"/>
    <w:rsid w:val="00703313"/>
    <w:rsid w:val="007035F8"/>
    <w:rsid w:val="0070386E"/>
    <w:rsid w:val="00703CB3"/>
    <w:rsid w:val="00703EF2"/>
    <w:rsid w:val="007043BE"/>
    <w:rsid w:val="007050C4"/>
    <w:rsid w:val="007050E2"/>
    <w:rsid w:val="00705181"/>
    <w:rsid w:val="00705239"/>
    <w:rsid w:val="007055E8"/>
    <w:rsid w:val="007058B6"/>
    <w:rsid w:val="00705DA9"/>
    <w:rsid w:val="007063AA"/>
    <w:rsid w:val="0070672D"/>
    <w:rsid w:val="00706ADA"/>
    <w:rsid w:val="00706FEB"/>
    <w:rsid w:val="0070753E"/>
    <w:rsid w:val="00707A60"/>
    <w:rsid w:val="00707A86"/>
    <w:rsid w:val="00707B49"/>
    <w:rsid w:val="00707E14"/>
    <w:rsid w:val="00707E4B"/>
    <w:rsid w:val="00710947"/>
    <w:rsid w:val="007112C9"/>
    <w:rsid w:val="007113F2"/>
    <w:rsid w:val="0071167D"/>
    <w:rsid w:val="00711A4B"/>
    <w:rsid w:val="00711B15"/>
    <w:rsid w:val="00711F28"/>
    <w:rsid w:val="0071229F"/>
    <w:rsid w:val="007123E7"/>
    <w:rsid w:val="00712BBA"/>
    <w:rsid w:val="00712DAB"/>
    <w:rsid w:val="00713184"/>
    <w:rsid w:val="0071362D"/>
    <w:rsid w:val="0071494E"/>
    <w:rsid w:val="00714A12"/>
    <w:rsid w:val="0071546D"/>
    <w:rsid w:val="007154F5"/>
    <w:rsid w:val="00715C64"/>
    <w:rsid w:val="00715E52"/>
    <w:rsid w:val="00715F21"/>
    <w:rsid w:val="00716468"/>
    <w:rsid w:val="00717907"/>
    <w:rsid w:val="00717B21"/>
    <w:rsid w:val="00717E50"/>
    <w:rsid w:val="00720588"/>
    <w:rsid w:val="00720AD6"/>
    <w:rsid w:val="00721006"/>
    <w:rsid w:val="00721135"/>
    <w:rsid w:val="007211D5"/>
    <w:rsid w:val="00721350"/>
    <w:rsid w:val="00721587"/>
    <w:rsid w:val="007217B4"/>
    <w:rsid w:val="00721A15"/>
    <w:rsid w:val="00721D77"/>
    <w:rsid w:val="00721F01"/>
    <w:rsid w:val="00722239"/>
    <w:rsid w:val="0072227E"/>
    <w:rsid w:val="00722B55"/>
    <w:rsid w:val="00722C37"/>
    <w:rsid w:val="0072317B"/>
    <w:rsid w:val="007231E5"/>
    <w:rsid w:val="00723303"/>
    <w:rsid w:val="00723E84"/>
    <w:rsid w:val="007241BC"/>
    <w:rsid w:val="00724905"/>
    <w:rsid w:val="00724C03"/>
    <w:rsid w:val="00724C0A"/>
    <w:rsid w:val="007258CF"/>
    <w:rsid w:val="00725F43"/>
    <w:rsid w:val="00725F56"/>
    <w:rsid w:val="00726027"/>
    <w:rsid w:val="0072620F"/>
    <w:rsid w:val="007264CD"/>
    <w:rsid w:val="00726559"/>
    <w:rsid w:val="00726600"/>
    <w:rsid w:val="007266CD"/>
    <w:rsid w:val="00726DF7"/>
    <w:rsid w:val="00726ED3"/>
    <w:rsid w:val="007273C0"/>
    <w:rsid w:val="0072774C"/>
    <w:rsid w:val="00727B43"/>
    <w:rsid w:val="00730216"/>
    <w:rsid w:val="007302C4"/>
    <w:rsid w:val="007304C6"/>
    <w:rsid w:val="00730929"/>
    <w:rsid w:val="00730D95"/>
    <w:rsid w:val="0073155F"/>
    <w:rsid w:val="00731743"/>
    <w:rsid w:val="00731860"/>
    <w:rsid w:val="00731917"/>
    <w:rsid w:val="00731A46"/>
    <w:rsid w:val="00731C59"/>
    <w:rsid w:val="00732583"/>
    <w:rsid w:val="007326C2"/>
    <w:rsid w:val="00732AA8"/>
    <w:rsid w:val="00732B48"/>
    <w:rsid w:val="00733186"/>
    <w:rsid w:val="0073387E"/>
    <w:rsid w:val="00733A91"/>
    <w:rsid w:val="00733CAB"/>
    <w:rsid w:val="007342F2"/>
    <w:rsid w:val="0073448A"/>
    <w:rsid w:val="007345A9"/>
    <w:rsid w:val="007345EE"/>
    <w:rsid w:val="00735039"/>
    <w:rsid w:val="0073522D"/>
    <w:rsid w:val="007359CF"/>
    <w:rsid w:val="00735B06"/>
    <w:rsid w:val="00735F2B"/>
    <w:rsid w:val="007366BD"/>
    <w:rsid w:val="00736ABB"/>
    <w:rsid w:val="00736C1C"/>
    <w:rsid w:val="00736C52"/>
    <w:rsid w:val="007375CA"/>
    <w:rsid w:val="00737CBB"/>
    <w:rsid w:val="00737EA9"/>
    <w:rsid w:val="00740421"/>
    <w:rsid w:val="00740EC3"/>
    <w:rsid w:val="00741268"/>
    <w:rsid w:val="00741DA6"/>
    <w:rsid w:val="007422B4"/>
    <w:rsid w:val="00742609"/>
    <w:rsid w:val="00742633"/>
    <w:rsid w:val="00742D7D"/>
    <w:rsid w:val="00743059"/>
    <w:rsid w:val="00743469"/>
    <w:rsid w:val="007438AB"/>
    <w:rsid w:val="00744E49"/>
    <w:rsid w:val="00744E52"/>
    <w:rsid w:val="007454A9"/>
    <w:rsid w:val="00745C80"/>
    <w:rsid w:val="00745CA3"/>
    <w:rsid w:val="007460B9"/>
    <w:rsid w:val="00746833"/>
    <w:rsid w:val="00746C4A"/>
    <w:rsid w:val="0074713A"/>
    <w:rsid w:val="00747788"/>
    <w:rsid w:val="0074791C"/>
    <w:rsid w:val="00747923"/>
    <w:rsid w:val="00747E28"/>
    <w:rsid w:val="00747EBB"/>
    <w:rsid w:val="00747EFD"/>
    <w:rsid w:val="007500D6"/>
    <w:rsid w:val="00750534"/>
    <w:rsid w:val="00750698"/>
    <w:rsid w:val="00751255"/>
    <w:rsid w:val="007518CB"/>
    <w:rsid w:val="00751B2C"/>
    <w:rsid w:val="00752017"/>
    <w:rsid w:val="0075264B"/>
    <w:rsid w:val="0075297D"/>
    <w:rsid w:val="00752A37"/>
    <w:rsid w:val="00752D9E"/>
    <w:rsid w:val="007536E4"/>
    <w:rsid w:val="0075389A"/>
    <w:rsid w:val="007542AA"/>
    <w:rsid w:val="0075442D"/>
    <w:rsid w:val="00754AEF"/>
    <w:rsid w:val="00754E4D"/>
    <w:rsid w:val="00754F50"/>
    <w:rsid w:val="00755173"/>
    <w:rsid w:val="0075546B"/>
    <w:rsid w:val="00755694"/>
    <w:rsid w:val="00755A7F"/>
    <w:rsid w:val="007569DB"/>
    <w:rsid w:val="00756C07"/>
    <w:rsid w:val="00756E88"/>
    <w:rsid w:val="007573B6"/>
    <w:rsid w:val="00757D1C"/>
    <w:rsid w:val="00757D2B"/>
    <w:rsid w:val="007601E2"/>
    <w:rsid w:val="007602FC"/>
    <w:rsid w:val="00760563"/>
    <w:rsid w:val="00760671"/>
    <w:rsid w:val="007606A3"/>
    <w:rsid w:val="0076081B"/>
    <w:rsid w:val="00760BFC"/>
    <w:rsid w:val="00760CEB"/>
    <w:rsid w:val="00760FE3"/>
    <w:rsid w:val="007611A5"/>
    <w:rsid w:val="00761724"/>
    <w:rsid w:val="00762259"/>
    <w:rsid w:val="0076234F"/>
    <w:rsid w:val="00762A46"/>
    <w:rsid w:val="00762B6A"/>
    <w:rsid w:val="0076307A"/>
    <w:rsid w:val="00763148"/>
    <w:rsid w:val="00763473"/>
    <w:rsid w:val="00763861"/>
    <w:rsid w:val="00763BDD"/>
    <w:rsid w:val="00763BF8"/>
    <w:rsid w:val="00763DF0"/>
    <w:rsid w:val="00763F4A"/>
    <w:rsid w:val="007647A3"/>
    <w:rsid w:val="00764920"/>
    <w:rsid w:val="00765060"/>
    <w:rsid w:val="00765249"/>
    <w:rsid w:val="0076566C"/>
    <w:rsid w:val="0076612B"/>
    <w:rsid w:val="00766186"/>
    <w:rsid w:val="0076663A"/>
    <w:rsid w:val="00766A05"/>
    <w:rsid w:val="00766CA6"/>
    <w:rsid w:val="00767498"/>
    <w:rsid w:val="00767561"/>
    <w:rsid w:val="007677C0"/>
    <w:rsid w:val="00767ACB"/>
    <w:rsid w:val="007704B5"/>
    <w:rsid w:val="007714D9"/>
    <w:rsid w:val="00771BBC"/>
    <w:rsid w:val="00771CAD"/>
    <w:rsid w:val="00771D5B"/>
    <w:rsid w:val="00771EBB"/>
    <w:rsid w:val="007721FC"/>
    <w:rsid w:val="0077268B"/>
    <w:rsid w:val="00772B4E"/>
    <w:rsid w:val="00772CF2"/>
    <w:rsid w:val="00773338"/>
    <w:rsid w:val="00773B70"/>
    <w:rsid w:val="00773CDC"/>
    <w:rsid w:val="00774347"/>
    <w:rsid w:val="007745D6"/>
    <w:rsid w:val="00774E73"/>
    <w:rsid w:val="00774FBC"/>
    <w:rsid w:val="00775408"/>
    <w:rsid w:val="0077571B"/>
    <w:rsid w:val="00775AA5"/>
    <w:rsid w:val="00775C78"/>
    <w:rsid w:val="00776013"/>
    <w:rsid w:val="00776324"/>
    <w:rsid w:val="007763A9"/>
    <w:rsid w:val="0077656F"/>
    <w:rsid w:val="0077664E"/>
    <w:rsid w:val="0077698E"/>
    <w:rsid w:val="00777ACB"/>
    <w:rsid w:val="00777D15"/>
    <w:rsid w:val="00777E64"/>
    <w:rsid w:val="00780AF5"/>
    <w:rsid w:val="00780C6B"/>
    <w:rsid w:val="007810BE"/>
    <w:rsid w:val="00781139"/>
    <w:rsid w:val="0078115D"/>
    <w:rsid w:val="0078120F"/>
    <w:rsid w:val="0078124F"/>
    <w:rsid w:val="00781856"/>
    <w:rsid w:val="00781F5C"/>
    <w:rsid w:val="00782387"/>
    <w:rsid w:val="0078242A"/>
    <w:rsid w:val="0078318C"/>
    <w:rsid w:val="00783364"/>
    <w:rsid w:val="007843ED"/>
    <w:rsid w:val="0078441F"/>
    <w:rsid w:val="00784792"/>
    <w:rsid w:val="00784D6C"/>
    <w:rsid w:val="00785308"/>
    <w:rsid w:val="007854A9"/>
    <w:rsid w:val="00785558"/>
    <w:rsid w:val="00785F01"/>
    <w:rsid w:val="0078644A"/>
    <w:rsid w:val="00786B64"/>
    <w:rsid w:val="00786DD6"/>
    <w:rsid w:val="007871F2"/>
    <w:rsid w:val="007904D9"/>
    <w:rsid w:val="00790810"/>
    <w:rsid w:val="00790C77"/>
    <w:rsid w:val="007917E2"/>
    <w:rsid w:val="00792961"/>
    <w:rsid w:val="00793091"/>
    <w:rsid w:val="007931CB"/>
    <w:rsid w:val="007933E5"/>
    <w:rsid w:val="00793590"/>
    <w:rsid w:val="0079395B"/>
    <w:rsid w:val="00793D71"/>
    <w:rsid w:val="00793DB3"/>
    <w:rsid w:val="00793F23"/>
    <w:rsid w:val="00794820"/>
    <w:rsid w:val="007949D9"/>
    <w:rsid w:val="00794ACC"/>
    <w:rsid w:val="00794E35"/>
    <w:rsid w:val="00794FFD"/>
    <w:rsid w:val="00795144"/>
    <w:rsid w:val="00795CE0"/>
    <w:rsid w:val="00796AFD"/>
    <w:rsid w:val="00796AFE"/>
    <w:rsid w:val="00796B31"/>
    <w:rsid w:val="0079755E"/>
    <w:rsid w:val="007977B3"/>
    <w:rsid w:val="007978ED"/>
    <w:rsid w:val="00797A94"/>
    <w:rsid w:val="007A020D"/>
    <w:rsid w:val="007A13B5"/>
    <w:rsid w:val="007A1D4A"/>
    <w:rsid w:val="007A2032"/>
    <w:rsid w:val="007A206C"/>
    <w:rsid w:val="007A21DD"/>
    <w:rsid w:val="007A2283"/>
    <w:rsid w:val="007A2588"/>
    <w:rsid w:val="007A2C66"/>
    <w:rsid w:val="007A2C6B"/>
    <w:rsid w:val="007A2DAA"/>
    <w:rsid w:val="007A2FAC"/>
    <w:rsid w:val="007A3DC3"/>
    <w:rsid w:val="007A402A"/>
    <w:rsid w:val="007A4103"/>
    <w:rsid w:val="007A4189"/>
    <w:rsid w:val="007A41B7"/>
    <w:rsid w:val="007A447B"/>
    <w:rsid w:val="007A4F45"/>
    <w:rsid w:val="007A50AB"/>
    <w:rsid w:val="007A5957"/>
    <w:rsid w:val="007A5CD2"/>
    <w:rsid w:val="007A63DB"/>
    <w:rsid w:val="007A6749"/>
    <w:rsid w:val="007A703D"/>
    <w:rsid w:val="007A739B"/>
    <w:rsid w:val="007A7521"/>
    <w:rsid w:val="007A75D3"/>
    <w:rsid w:val="007A7707"/>
    <w:rsid w:val="007A78EF"/>
    <w:rsid w:val="007A79E5"/>
    <w:rsid w:val="007A7A53"/>
    <w:rsid w:val="007B0638"/>
    <w:rsid w:val="007B09FD"/>
    <w:rsid w:val="007B0B40"/>
    <w:rsid w:val="007B0C54"/>
    <w:rsid w:val="007B1DB7"/>
    <w:rsid w:val="007B1E0F"/>
    <w:rsid w:val="007B225A"/>
    <w:rsid w:val="007B246E"/>
    <w:rsid w:val="007B2791"/>
    <w:rsid w:val="007B28D2"/>
    <w:rsid w:val="007B2F81"/>
    <w:rsid w:val="007B3281"/>
    <w:rsid w:val="007B37DA"/>
    <w:rsid w:val="007B3844"/>
    <w:rsid w:val="007B3BC5"/>
    <w:rsid w:val="007B423A"/>
    <w:rsid w:val="007B454A"/>
    <w:rsid w:val="007B45D8"/>
    <w:rsid w:val="007B4C4D"/>
    <w:rsid w:val="007B4C57"/>
    <w:rsid w:val="007B5BC4"/>
    <w:rsid w:val="007B5E1B"/>
    <w:rsid w:val="007B680F"/>
    <w:rsid w:val="007B70E5"/>
    <w:rsid w:val="007B7335"/>
    <w:rsid w:val="007B75E4"/>
    <w:rsid w:val="007B7B99"/>
    <w:rsid w:val="007B7C30"/>
    <w:rsid w:val="007C0846"/>
    <w:rsid w:val="007C10FE"/>
    <w:rsid w:val="007C1801"/>
    <w:rsid w:val="007C19C3"/>
    <w:rsid w:val="007C1B45"/>
    <w:rsid w:val="007C1CAD"/>
    <w:rsid w:val="007C24A3"/>
    <w:rsid w:val="007C26B3"/>
    <w:rsid w:val="007C2E26"/>
    <w:rsid w:val="007C2EC9"/>
    <w:rsid w:val="007C3472"/>
    <w:rsid w:val="007C3B69"/>
    <w:rsid w:val="007C3ED0"/>
    <w:rsid w:val="007C3EE4"/>
    <w:rsid w:val="007C3FB0"/>
    <w:rsid w:val="007C40C0"/>
    <w:rsid w:val="007C432B"/>
    <w:rsid w:val="007C43CD"/>
    <w:rsid w:val="007C43E3"/>
    <w:rsid w:val="007C50F8"/>
    <w:rsid w:val="007C5768"/>
    <w:rsid w:val="007C5DB2"/>
    <w:rsid w:val="007C6032"/>
    <w:rsid w:val="007C63D4"/>
    <w:rsid w:val="007C64A1"/>
    <w:rsid w:val="007C67AA"/>
    <w:rsid w:val="007C7588"/>
    <w:rsid w:val="007C7D35"/>
    <w:rsid w:val="007C7DBC"/>
    <w:rsid w:val="007C7E8B"/>
    <w:rsid w:val="007D0494"/>
    <w:rsid w:val="007D05D3"/>
    <w:rsid w:val="007D08A1"/>
    <w:rsid w:val="007D09FF"/>
    <w:rsid w:val="007D10E9"/>
    <w:rsid w:val="007D11DE"/>
    <w:rsid w:val="007D139A"/>
    <w:rsid w:val="007D1493"/>
    <w:rsid w:val="007D157F"/>
    <w:rsid w:val="007D1699"/>
    <w:rsid w:val="007D1790"/>
    <w:rsid w:val="007D1B6F"/>
    <w:rsid w:val="007D1C30"/>
    <w:rsid w:val="007D1CDC"/>
    <w:rsid w:val="007D1E4B"/>
    <w:rsid w:val="007D218F"/>
    <w:rsid w:val="007D2901"/>
    <w:rsid w:val="007D2CB2"/>
    <w:rsid w:val="007D2E82"/>
    <w:rsid w:val="007D3294"/>
    <w:rsid w:val="007D3D91"/>
    <w:rsid w:val="007D478C"/>
    <w:rsid w:val="007D4827"/>
    <w:rsid w:val="007D4CC5"/>
    <w:rsid w:val="007D533B"/>
    <w:rsid w:val="007D54EA"/>
    <w:rsid w:val="007D5AA7"/>
    <w:rsid w:val="007D5D28"/>
    <w:rsid w:val="007D66DB"/>
    <w:rsid w:val="007D69CB"/>
    <w:rsid w:val="007D6B0C"/>
    <w:rsid w:val="007D6BAF"/>
    <w:rsid w:val="007D6BEF"/>
    <w:rsid w:val="007D7054"/>
    <w:rsid w:val="007D7284"/>
    <w:rsid w:val="007D7637"/>
    <w:rsid w:val="007D7647"/>
    <w:rsid w:val="007D7A69"/>
    <w:rsid w:val="007D7FE6"/>
    <w:rsid w:val="007E01B5"/>
    <w:rsid w:val="007E04F1"/>
    <w:rsid w:val="007E0762"/>
    <w:rsid w:val="007E086A"/>
    <w:rsid w:val="007E0D7B"/>
    <w:rsid w:val="007E0E92"/>
    <w:rsid w:val="007E1369"/>
    <w:rsid w:val="007E1426"/>
    <w:rsid w:val="007E1665"/>
    <w:rsid w:val="007E1842"/>
    <w:rsid w:val="007E1C6F"/>
    <w:rsid w:val="007E2593"/>
    <w:rsid w:val="007E28E0"/>
    <w:rsid w:val="007E2E69"/>
    <w:rsid w:val="007E3901"/>
    <w:rsid w:val="007E3B97"/>
    <w:rsid w:val="007E41FE"/>
    <w:rsid w:val="007E447E"/>
    <w:rsid w:val="007E4746"/>
    <w:rsid w:val="007E49C4"/>
    <w:rsid w:val="007E4CF1"/>
    <w:rsid w:val="007E4DFD"/>
    <w:rsid w:val="007E4F28"/>
    <w:rsid w:val="007E5154"/>
    <w:rsid w:val="007E597C"/>
    <w:rsid w:val="007E6001"/>
    <w:rsid w:val="007E61E5"/>
    <w:rsid w:val="007E63EB"/>
    <w:rsid w:val="007E6455"/>
    <w:rsid w:val="007E6736"/>
    <w:rsid w:val="007E673D"/>
    <w:rsid w:val="007E67E2"/>
    <w:rsid w:val="007E67FD"/>
    <w:rsid w:val="007E6FB3"/>
    <w:rsid w:val="007E74DF"/>
    <w:rsid w:val="007E785D"/>
    <w:rsid w:val="007E7ACC"/>
    <w:rsid w:val="007E7C39"/>
    <w:rsid w:val="007E7FF3"/>
    <w:rsid w:val="007F0782"/>
    <w:rsid w:val="007F0F73"/>
    <w:rsid w:val="007F111E"/>
    <w:rsid w:val="007F15B1"/>
    <w:rsid w:val="007F1A8C"/>
    <w:rsid w:val="007F1B6E"/>
    <w:rsid w:val="007F1EBE"/>
    <w:rsid w:val="007F27FE"/>
    <w:rsid w:val="007F2991"/>
    <w:rsid w:val="007F29B2"/>
    <w:rsid w:val="007F2C9F"/>
    <w:rsid w:val="007F2E1B"/>
    <w:rsid w:val="007F33DA"/>
    <w:rsid w:val="007F357A"/>
    <w:rsid w:val="007F4050"/>
    <w:rsid w:val="007F480F"/>
    <w:rsid w:val="007F510A"/>
    <w:rsid w:val="007F5525"/>
    <w:rsid w:val="007F6EEA"/>
    <w:rsid w:val="007F7691"/>
    <w:rsid w:val="007F7AA3"/>
    <w:rsid w:val="007F7C05"/>
    <w:rsid w:val="008009F4"/>
    <w:rsid w:val="00800E4F"/>
    <w:rsid w:val="00801454"/>
    <w:rsid w:val="008017FA"/>
    <w:rsid w:val="00801AED"/>
    <w:rsid w:val="00801B83"/>
    <w:rsid w:val="00801E29"/>
    <w:rsid w:val="00802601"/>
    <w:rsid w:val="00802654"/>
    <w:rsid w:val="008026E0"/>
    <w:rsid w:val="0080365C"/>
    <w:rsid w:val="00803C70"/>
    <w:rsid w:val="00803F51"/>
    <w:rsid w:val="0080420C"/>
    <w:rsid w:val="00804389"/>
    <w:rsid w:val="0080441C"/>
    <w:rsid w:val="0080480D"/>
    <w:rsid w:val="0080496D"/>
    <w:rsid w:val="00804B7C"/>
    <w:rsid w:val="00804E5A"/>
    <w:rsid w:val="008057C1"/>
    <w:rsid w:val="00805C06"/>
    <w:rsid w:val="00806179"/>
    <w:rsid w:val="00806326"/>
    <w:rsid w:val="00806491"/>
    <w:rsid w:val="008069EA"/>
    <w:rsid w:val="00806D0B"/>
    <w:rsid w:val="00806EA2"/>
    <w:rsid w:val="0080752B"/>
    <w:rsid w:val="00807644"/>
    <w:rsid w:val="008076E4"/>
    <w:rsid w:val="00807770"/>
    <w:rsid w:val="00807779"/>
    <w:rsid w:val="0080777C"/>
    <w:rsid w:val="0080792F"/>
    <w:rsid w:val="00807A4C"/>
    <w:rsid w:val="00807ACA"/>
    <w:rsid w:val="00810254"/>
    <w:rsid w:val="00810F68"/>
    <w:rsid w:val="00810FAC"/>
    <w:rsid w:val="00811071"/>
    <w:rsid w:val="00811BAC"/>
    <w:rsid w:val="00811CAF"/>
    <w:rsid w:val="00812BE8"/>
    <w:rsid w:val="00813198"/>
    <w:rsid w:val="008131E3"/>
    <w:rsid w:val="00813220"/>
    <w:rsid w:val="008138DC"/>
    <w:rsid w:val="00813C6A"/>
    <w:rsid w:val="00813CFB"/>
    <w:rsid w:val="00813EF8"/>
    <w:rsid w:val="00814407"/>
    <w:rsid w:val="008146F7"/>
    <w:rsid w:val="0081474E"/>
    <w:rsid w:val="008148D1"/>
    <w:rsid w:val="00814EFC"/>
    <w:rsid w:val="0081608F"/>
    <w:rsid w:val="00816555"/>
    <w:rsid w:val="00816564"/>
    <w:rsid w:val="008165A3"/>
    <w:rsid w:val="00816759"/>
    <w:rsid w:val="008171E7"/>
    <w:rsid w:val="008171F3"/>
    <w:rsid w:val="008175E7"/>
    <w:rsid w:val="008177E6"/>
    <w:rsid w:val="0082006E"/>
    <w:rsid w:val="008203DC"/>
    <w:rsid w:val="008207B9"/>
    <w:rsid w:val="00820D6A"/>
    <w:rsid w:val="00821439"/>
    <w:rsid w:val="008217FA"/>
    <w:rsid w:val="00821967"/>
    <w:rsid w:val="00821BC2"/>
    <w:rsid w:val="00821EEC"/>
    <w:rsid w:val="0082214A"/>
    <w:rsid w:val="00822323"/>
    <w:rsid w:val="00822411"/>
    <w:rsid w:val="00822780"/>
    <w:rsid w:val="008227F7"/>
    <w:rsid w:val="00822A3F"/>
    <w:rsid w:val="00822EEA"/>
    <w:rsid w:val="00822FB2"/>
    <w:rsid w:val="00823424"/>
    <w:rsid w:val="00823A3D"/>
    <w:rsid w:val="00823BF0"/>
    <w:rsid w:val="00823D98"/>
    <w:rsid w:val="00823F1C"/>
    <w:rsid w:val="008240C8"/>
    <w:rsid w:val="008240E6"/>
    <w:rsid w:val="00824569"/>
    <w:rsid w:val="00824B7D"/>
    <w:rsid w:val="0082509B"/>
    <w:rsid w:val="008251AA"/>
    <w:rsid w:val="00825561"/>
    <w:rsid w:val="008259C7"/>
    <w:rsid w:val="00825B67"/>
    <w:rsid w:val="00825CE0"/>
    <w:rsid w:val="00825D0B"/>
    <w:rsid w:val="00825F60"/>
    <w:rsid w:val="0082603F"/>
    <w:rsid w:val="008264DC"/>
    <w:rsid w:val="00827062"/>
    <w:rsid w:val="0082731E"/>
    <w:rsid w:val="0082767F"/>
    <w:rsid w:val="00827931"/>
    <w:rsid w:val="008306B4"/>
    <w:rsid w:val="00830C7B"/>
    <w:rsid w:val="00830D50"/>
    <w:rsid w:val="008310A4"/>
    <w:rsid w:val="0083143C"/>
    <w:rsid w:val="00831CC7"/>
    <w:rsid w:val="008320ED"/>
    <w:rsid w:val="008322AA"/>
    <w:rsid w:val="008322BA"/>
    <w:rsid w:val="00832355"/>
    <w:rsid w:val="008324F6"/>
    <w:rsid w:val="008327E4"/>
    <w:rsid w:val="00832B7E"/>
    <w:rsid w:val="0083352E"/>
    <w:rsid w:val="0083364F"/>
    <w:rsid w:val="00833980"/>
    <w:rsid w:val="00833A03"/>
    <w:rsid w:val="00833C3A"/>
    <w:rsid w:val="00833E1B"/>
    <w:rsid w:val="00833E92"/>
    <w:rsid w:val="00834A03"/>
    <w:rsid w:val="00834EC4"/>
    <w:rsid w:val="00834FC1"/>
    <w:rsid w:val="008350A3"/>
    <w:rsid w:val="00835613"/>
    <w:rsid w:val="00835913"/>
    <w:rsid w:val="0083596B"/>
    <w:rsid w:val="00835B79"/>
    <w:rsid w:val="00835D00"/>
    <w:rsid w:val="00835DCF"/>
    <w:rsid w:val="00836F6D"/>
    <w:rsid w:val="00836F81"/>
    <w:rsid w:val="008373DC"/>
    <w:rsid w:val="00837A5B"/>
    <w:rsid w:val="00840594"/>
    <w:rsid w:val="0084094C"/>
    <w:rsid w:val="00841332"/>
    <w:rsid w:val="008413A5"/>
    <w:rsid w:val="00842140"/>
    <w:rsid w:val="00842C89"/>
    <w:rsid w:val="00842FD7"/>
    <w:rsid w:val="0084325D"/>
    <w:rsid w:val="00843428"/>
    <w:rsid w:val="008434BC"/>
    <w:rsid w:val="00843B8F"/>
    <w:rsid w:val="00843FDB"/>
    <w:rsid w:val="0084470E"/>
    <w:rsid w:val="00844825"/>
    <w:rsid w:val="00844D98"/>
    <w:rsid w:val="00844F1E"/>
    <w:rsid w:val="0084501F"/>
    <w:rsid w:val="008451B0"/>
    <w:rsid w:val="008451EE"/>
    <w:rsid w:val="008454DA"/>
    <w:rsid w:val="00845757"/>
    <w:rsid w:val="008457C3"/>
    <w:rsid w:val="00845920"/>
    <w:rsid w:val="00845B68"/>
    <w:rsid w:val="0084608F"/>
    <w:rsid w:val="008463F7"/>
    <w:rsid w:val="0084662D"/>
    <w:rsid w:val="008467BB"/>
    <w:rsid w:val="00847136"/>
    <w:rsid w:val="00847179"/>
    <w:rsid w:val="0084750D"/>
    <w:rsid w:val="008475EC"/>
    <w:rsid w:val="00847604"/>
    <w:rsid w:val="00847694"/>
    <w:rsid w:val="0084776C"/>
    <w:rsid w:val="008479DD"/>
    <w:rsid w:val="00847BED"/>
    <w:rsid w:val="008500CA"/>
    <w:rsid w:val="008507DF"/>
    <w:rsid w:val="00850926"/>
    <w:rsid w:val="00850C02"/>
    <w:rsid w:val="008514DB"/>
    <w:rsid w:val="008517CF"/>
    <w:rsid w:val="00851881"/>
    <w:rsid w:val="008518C1"/>
    <w:rsid w:val="00851B05"/>
    <w:rsid w:val="008524B2"/>
    <w:rsid w:val="00852716"/>
    <w:rsid w:val="008528DB"/>
    <w:rsid w:val="00852D97"/>
    <w:rsid w:val="00852E63"/>
    <w:rsid w:val="008532CD"/>
    <w:rsid w:val="008535A0"/>
    <w:rsid w:val="00853B6B"/>
    <w:rsid w:val="00853C95"/>
    <w:rsid w:val="00854140"/>
    <w:rsid w:val="00854744"/>
    <w:rsid w:val="00854CB0"/>
    <w:rsid w:val="00854D2C"/>
    <w:rsid w:val="00855429"/>
    <w:rsid w:val="008558A4"/>
    <w:rsid w:val="00855A73"/>
    <w:rsid w:val="008561A7"/>
    <w:rsid w:val="008563CE"/>
    <w:rsid w:val="00856A59"/>
    <w:rsid w:val="00856D9E"/>
    <w:rsid w:val="008577C1"/>
    <w:rsid w:val="00857BE1"/>
    <w:rsid w:val="008602B8"/>
    <w:rsid w:val="008602EA"/>
    <w:rsid w:val="00860723"/>
    <w:rsid w:val="00860E1A"/>
    <w:rsid w:val="0086107D"/>
    <w:rsid w:val="00861179"/>
    <w:rsid w:val="00861620"/>
    <w:rsid w:val="00861952"/>
    <w:rsid w:val="00861F30"/>
    <w:rsid w:val="00862494"/>
    <w:rsid w:val="008625FC"/>
    <w:rsid w:val="008627B1"/>
    <w:rsid w:val="0086290E"/>
    <w:rsid w:val="00862B0B"/>
    <w:rsid w:val="00862B33"/>
    <w:rsid w:val="00862DA1"/>
    <w:rsid w:val="0086312E"/>
    <w:rsid w:val="00863358"/>
    <w:rsid w:val="00863BD6"/>
    <w:rsid w:val="00863EA1"/>
    <w:rsid w:val="00864544"/>
    <w:rsid w:val="00864A69"/>
    <w:rsid w:val="00864DE3"/>
    <w:rsid w:val="00865996"/>
    <w:rsid w:val="00865A19"/>
    <w:rsid w:val="00865D99"/>
    <w:rsid w:val="00866118"/>
    <w:rsid w:val="00866192"/>
    <w:rsid w:val="00866614"/>
    <w:rsid w:val="008666B6"/>
    <w:rsid w:val="00867C0C"/>
    <w:rsid w:val="00870450"/>
    <w:rsid w:val="008707B0"/>
    <w:rsid w:val="0087086D"/>
    <w:rsid w:val="00870A22"/>
    <w:rsid w:val="0087116B"/>
    <w:rsid w:val="00871CEC"/>
    <w:rsid w:val="00871DB8"/>
    <w:rsid w:val="008724AF"/>
    <w:rsid w:val="0087268C"/>
    <w:rsid w:val="00872906"/>
    <w:rsid w:val="00872AAD"/>
    <w:rsid w:val="0087316B"/>
    <w:rsid w:val="00873901"/>
    <w:rsid w:val="00873EC3"/>
    <w:rsid w:val="008740C4"/>
    <w:rsid w:val="0087439C"/>
    <w:rsid w:val="008748FD"/>
    <w:rsid w:val="00874997"/>
    <w:rsid w:val="0087508E"/>
    <w:rsid w:val="008756A8"/>
    <w:rsid w:val="008757A5"/>
    <w:rsid w:val="008757B2"/>
    <w:rsid w:val="00875A0F"/>
    <w:rsid w:val="00875BD9"/>
    <w:rsid w:val="00875E71"/>
    <w:rsid w:val="008760C9"/>
    <w:rsid w:val="008765C0"/>
    <w:rsid w:val="00876958"/>
    <w:rsid w:val="00876D96"/>
    <w:rsid w:val="00876EBE"/>
    <w:rsid w:val="00877431"/>
    <w:rsid w:val="008777D3"/>
    <w:rsid w:val="00880020"/>
    <w:rsid w:val="00880B06"/>
    <w:rsid w:val="00880D97"/>
    <w:rsid w:val="00881BD0"/>
    <w:rsid w:val="00881E95"/>
    <w:rsid w:val="008823FE"/>
    <w:rsid w:val="00882D12"/>
    <w:rsid w:val="008833D2"/>
    <w:rsid w:val="00883414"/>
    <w:rsid w:val="008835BE"/>
    <w:rsid w:val="00883A4E"/>
    <w:rsid w:val="00883B9B"/>
    <w:rsid w:val="00884353"/>
    <w:rsid w:val="008844A6"/>
    <w:rsid w:val="00884588"/>
    <w:rsid w:val="00884671"/>
    <w:rsid w:val="00884831"/>
    <w:rsid w:val="00884ADC"/>
    <w:rsid w:val="00884BA8"/>
    <w:rsid w:val="008854C1"/>
    <w:rsid w:val="00885F6D"/>
    <w:rsid w:val="0088622A"/>
    <w:rsid w:val="00886817"/>
    <w:rsid w:val="00886BB5"/>
    <w:rsid w:val="00886E6D"/>
    <w:rsid w:val="0088709F"/>
    <w:rsid w:val="008902C1"/>
    <w:rsid w:val="008908AB"/>
    <w:rsid w:val="008909F7"/>
    <w:rsid w:val="0089103B"/>
    <w:rsid w:val="008912D7"/>
    <w:rsid w:val="00891579"/>
    <w:rsid w:val="00891989"/>
    <w:rsid w:val="00891C07"/>
    <w:rsid w:val="00891CD7"/>
    <w:rsid w:val="00891F5C"/>
    <w:rsid w:val="00891F7C"/>
    <w:rsid w:val="0089218F"/>
    <w:rsid w:val="0089224F"/>
    <w:rsid w:val="008924FD"/>
    <w:rsid w:val="008925B9"/>
    <w:rsid w:val="00892B48"/>
    <w:rsid w:val="00892D5A"/>
    <w:rsid w:val="00892EFB"/>
    <w:rsid w:val="00892F58"/>
    <w:rsid w:val="00893930"/>
    <w:rsid w:val="00894A53"/>
    <w:rsid w:val="00894BBA"/>
    <w:rsid w:val="00894D52"/>
    <w:rsid w:val="0089634F"/>
    <w:rsid w:val="008965D7"/>
    <w:rsid w:val="00896CC2"/>
    <w:rsid w:val="00897193"/>
    <w:rsid w:val="00897666"/>
    <w:rsid w:val="008A0456"/>
    <w:rsid w:val="008A0642"/>
    <w:rsid w:val="008A161F"/>
    <w:rsid w:val="008A17ED"/>
    <w:rsid w:val="008A1C21"/>
    <w:rsid w:val="008A24F4"/>
    <w:rsid w:val="008A2C44"/>
    <w:rsid w:val="008A3034"/>
    <w:rsid w:val="008A3125"/>
    <w:rsid w:val="008A325E"/>
    <w:rsid w:val="008A3562"/>
    <w:rsid w:val="008A38FE"/>
    <w:rsid w:val="008A3A8C"/>
    <w:rsid w:val="008A3D1E"/>
    <w:rsid w:val="008A3E5F"/>
    <w:rsid w:val="008A41B0"/>
    <w:rsid w:val="008A449F"/>
    <w:rsid w:val="008A4D25"/>
    <w:rsid w:val="008A52E3"/>
    <w:rsid w:val="008A5524"/>
    <w:rsid w:val="008A5760"/>
    <w:rsid w:val="008A618A"/>
    <w:rsid w:val="008A6269"/>
    <w:rsid w:val="008A6423"/>
    <w:rsid w:val="008A684B"/>
    <w:rsid w:val="008A6859"/>
    <w:rsid w:val="008A6B1F"/>
    <w:rsid w:val="008A7285"/>
    <w:rsid w:val="008A781F"/>
    <w:rsid w:val="008A797F"/>
    <w:rsid w:val="008A7CC1"/>
    <w:rsid w:val="008B0125"/>
    <w:rsid w:val="008B0442"/>
    <w:rsid w:val="008B0479"/>
    <w:rsid w:val="008B0504"/>
    <w:rsid w:val="008B14DE"/>
    <w:rsid w:val="008B18D0"/>
    <w:rsid w:val="008B1B5B"/>
    <w:rsid w:val="008B1CC3"/>
    <w:rsid w:val="008B1F9C"/>
    <w:rsid w:val="008B2463"/>
    <w:rsid w:val="008B250F"/>
    <w:rsid w:val="008B2768"/>
    <w:rsid w:val="008B313D"/>
    <w:rsid w:val="008B3729"/>
    <w:rsid w:val="008B3AE3"/>
    <w:rsid w:val="008B3B90"/>
    <w:rsid w:val="008B3BE1"/>
    <w:rsid w:val="008B4703"/>
    <w:rsid w:val="008B491A"/>
    <w:rsid w:val="008B4A11"/>
    <w:rsid w:val="008B5844"/>
    <w:rsid w:val="008B65DA"/>
    <w:rsid w:val="008B6F28"/>
    <w:rsid w:val="008B6F2F"/>
    <w:rsid w:val="008B7057"/>
    <w:rsid w:val="008B72FA"/>
    <w:rsid w:val="008B74AF"/>
    <w:rsid w:val="008B77E1"/>
    <w:rsid w:val="008B79BB"/>
    <w:rsid w:val="008B7A00"/>
    <w:rsid w:val="008B7A77"/>
    <w:rsid w:val="008B7B2B"/>
    <w:rsid w:val="008B7DC1"/>
    <w:rsid w:val="008C0928"/>
    <w:rsid w:val="008C0EE3"/>
    <w:rsid w:val="008C2145"/>
    <w:rsid w:val="008C22F8"/>
    <w:rsid w:val="008C2976"/>
    <w:rsid w:val="008C299A"/>
    <w:rsid w:val="008C2AF1"/>
    <w:rsid w:val="008C2C52"/>
    <w:rsid w:val="008C2F90"/>
    <w:rsid w:val="008C343E"/>
    <w:rsid w:val="008C3716"/>
    <w:rsid w:val="008C37FC"/>
    <w:rsid w:val="008C458E"/>
    <w:rsid w:val="008C4E57"/>
    <w:rsid w:val="008C51AF"/>
    <w:rsid w:val="008C5C61"/>
    <w:rsid w:val="008C5CB1"/>
    <w:rsid w:val="008C62C1"/>
    <w:rsid w:val="008C632E"/>
    <w:rsid w:val="008C664D"/>
    <w:rsid w:val="008C6715"/>
    <w:rsid w:val="008C674D"/>
    <w:rsid w:val="008C68E0"/>
    <w:rsid w:val="008C6F19"/>
    <w:rsid w:val="008C72C4"/>
    <w:rsid w:val="008C7382"/>
    <w:rsid w:val="008C79AD"/>
    <w:rsid w:val="008C7D4A"/>
    <w:rsid w:val="008D04E0"/>
    <w:rsid w:val="008D0D6B"/>
    <w:rsid w:val="008D14BE"/>
    <w:rsid w:val="008D1D0A"/>
    <w:rsid w:val="008D2B29"/>
    <w:rsid w:val="008D2DE9"/>
    <w:rsid w:val="008D31E4"/>
    <w:rsid w:val="008D3204"/>
    <w:rsid w:val="008D333C"/>
    <w:rsid w:val="008D386C"/>
    <w:rsid w:val="008D3929"/>
    <w:rsid w:val="008D3BD7"/>
    <w:rsid w:val="008D5643"/>
    <w:rsid w:val="008D5A5D"/>
    <w:rsid w:val="008D5ADA"/>
    <w:rsid w:val="008D5B05"/>
    <w:rsid w:val="008D6E56"/>
    <w:rsid w:val="008D6FE4"/>
    <w:rsid w:val="008D73A3"/>
    <w:rsid w:val="008D7B58"/>
    <w:rsid w:val="008D7D88"/>
    <w:rsid w:val="008D7F97"/>
    <w:rsid w:val="008E0166"/>
    <w:rsid w:val="008E1799"/>
    <w:rsid w:val="008E1FB5"/>
    <w:rsid w:val="008E2042"/>
    <w:rsid w:val="008E220D"/>
    <w:rsid w:val="008E28DE"/>
    <w:rsid w:val="008E3062"/>
    <w:rsid w:val="008E32CF"/>
    <w:rsid w:val="008E3552"/>
    <w:rsid w:val="008E3709"/>
    <w:rsid w:val="008E3BE0"/>
    <w:rsid w:val="008E3C66"/>
    <w:rsid w:val="008E3FB9"/>
    <w:rsid w:val="008E3FDC"/>
    <w:rsid w:val="008E42FD"/>
    <w:rsid w:val="008E4373"/>
    <w:rsid w:val="008E454C"/>
    <w:rsid w:val="008E45AF"/>
    <w:rsid w:val="008E477E"/>
    <w:rsid w:val="008E4D5A"/>
    <w:rsid w:val="008E54EE"/>
    <w:rsid w:val="008E56D5"/>
    <w:rsid w:val="008E584D"/>
    <w:rsid w:val="008E5D23"/>
    <w:rsid w:val="008E60E4"/>
    <w:rsid w:val="008E639D"/>
    <w:rsid w:val="008E63E3"/>
    <w:rsid w:val="008E64D2"/>
    <w:rsid w:val="008E698C"/>
    <w:rsid w:val="008E6B04"/>
    <w:rsid w:val="008E6BCE"/>
    <w:rsid w:val="008E7180"/>
    <w:rsid w:val="008E7181"/>
    <w:rsid w:val="008E7424"/>
    <w:rsid w:val="008E7AB9"/>
    <w:rsid w:val="008F02BE"/>
    <w:rsid w:val="008F034A"/>
    <w:rsid w:val="008F03CA"/>
    <w:rsid w:val="008F0C90"/>
    <w:rsid w:val="008F0CB6"/>
    <w:rsid w:val="008F131C"/>
    <w:rsid w:val="008F1923"/>
    <w:rsid w:val="008F27F6"/>
    <w:rsid w:val="008F2B4E"/>
    <w:rsid w:val="008F3259"/>
    <w:rsid w:val="008F3591"/>
    <w:rsid w:val="008F37B0"/>
    <w:rsid w:val="008F40CF"/>
    <w:rsid w:val="008F4142"/>
    <w:rsid w:val="008F4679"/>
    <w:rsid w:val="008F46FF"/>
    <w:rsid w:val="008F49C7"/>
    <w:rsid w:val="008F5221"/>
    <w:rsid w:val="008F5C3B"/>
    <w:rsid w:val="008F5E32"/>
    <w:rsid w:val="008F5EBA"/>
    <w:rsid w:val="008F5EFC"/>
    <w:rsid w:val="008F624B"/>
    <w:rsid w:val="008F6B56"/>
    <w:rsid w:val="008F6EA5"/>
    <w:rsid w:val="008F774E"/>
    <w:rsid w:val="008F7996"/>
    <w:rsid w:val="008F7B08"/>
    <w:rsid w:val="0090017F"/>
    <w:rsid w:val="00900927"/>
    <w:rsid w:val="0090099B"/>
    <w:rsid w:val="00900A23"/>
    <w:rsid w:val="00900E54"/>
    <w:rsid w:val="00901807"/>
    <w:rsid w:val="00901F3A"/>
    <w:rsid w:val="00901FD4"/>
    <w:rsid w:val="00902968"/>
    <w:rsid w:val="00902AC6"/>
    <w:rsid w:val="00902CF9"/>
    <w:rsid w:val="00902CFB"/>
    <w:rsid w:val="00902E61"/>
    <w:rsid w:val="0090310D"/>
    <w:rsid w:val="00903297"/>
    <w:rsid w:val="00903610"/>
    <w:rsid w:val="00904101"/>
    <w:rsid w:val="009043EB"/>
    <w:rsid w:val="00904679"/>
    <w:rsid w:val="00904697"/>
    <w:rsid w:val="009048CB"/>
    <w:rsid w:val="00904A88"/>
    <w:rsid w:val="00904F67"/>
    <w:rsid w:val="00904FE8"/>
    <w:rsid w:val="0090528C"/>
    <w:rsid w:val="009055EE"/>
    <w:rsid w:val="0090588F"/>
    <w:rsid w:val="00905DAD"/>
    <w:rsid w:val="009062B5"/>
    <w:rsid w:val="0090642C"/>
    <w:rsid w:val="00906526"/>
    <w:rsid w:val="00907009"/>
    <w:rsid w:val="00907389"/>
    <w:rsid w:val="009077EC"/>
    <w:rsid w:val="00907B01"/>
    <w:rsid w:val="00907BC2"/>
    <w:rsid w:val="00907CD5"/>
    <w:rsid w:val="00907ECC"/>
    <w:rsid w:val="00910556"/>
    <w:rsid w:val="00910912"/>
    <w:rsid w:val="00910BF5"/>
    <w:rsid w:val="00911575"/>
    <w:rsid w:val="009118AF"/>
    <w:rsid w:val="00911CC7"/>
    <w:rsid w:val="00911EA5"/>
    <w:rsid w:val="0091202B"/>
    <w:rsid w:val="0091213B"/>
    <w:rsid w:val="00912795"/>
    <w:rsid w:val="009127EA"/>
    <w:rsid w:val="00912A05"/>
    <w:rsid w:val="00912AA1"/>
    <w:rsid w:val="00912DB3"/>
    <w:rsid w:val="0091302B"/>
    <w:rsid w:val="009134BB"/>
    <w:rsid w:val="009138D7"/>
    <w:rsid w:val="00913E47"/>
    <w:rsid w:val="009143FB"/>
    <w:rsid w:val="0091502A"/>
    <w:rsid w:val="009158EC"/>
    <w:rsid w:val="00915C1A"/>
    <w:rsid w:val="00915C97"/>
    <w:rsid w:val="009166BB"/>
    <w:rsid w:val="00916FF8"/>
    <w:rsid w:val="00917219"/>
    <w:rsid w:val="00917649"/>
    <w:rsid w:val="00917745"/>
    <w:rsid w:val="00917975"/>
    <w:rsid w:val="00917C83"/>
    <w:rsid w:val="009201BD"/>
    <w:rsid w:val="00920E84"/>
    <w:rsid w:val="00921325"/>
    <w:rsid w:val="00921483"/>
    <w:rsid w:val="009216AE"/>
    <w:rsid w:val="009216E8"/>
    <w:rsid w:val="009217FA"/>
    <w:rsid w:val="00921CC9"/>
    <w:rsid w:val="00921DA9"/>
    <w:rsid w:val="0092279F"/>
    <w:rsid w:val="00922B15"/>
    <w:rsid w:val="00922BB0"/>
    <w:rsid w:val="00922C05"/>
    <w:rsid w:val="00922DC2"/>
    <w:rsid w:val="009233C4"/>
    <w:rsid w:val="009239ED"/>
    <w:rsid w:val="00923D25"/>
    <w:rsid w:val="00924156"/>
    <w:rsid w:val="00924430"/>
    <w:rsid w:val="009244B4"/>
    <w:rsid w:val="00924839"/>
    <w:rsid w:val="009249B0"/>
    <w:rsid w:val="00924B6D"/>
    <w:rsid w:val="00924D37"/>
    <w:rsid w:val="00924D4B"/>
    <w:rsid w:val="00924E8E"/>
    <w:rsid w:val="00925965"/>
    <w:rsid w:val="00925E52"/>
    <w:rsid w:val="00925FA8"/>
    <w:rsid w:val="0092663A"/>
    <w:rsid w:val="00926C6B"/>
    <w:rsid w:val="009271C9"/>
    <w:rsid w:val="009272A8"/>
    <w:rsid w:val="009278D2"/>
    <w:rsid w:val="00927FDD"/>
    <w:rsid w:val="009300BC"/>
    <w:rsid w:val="009302F7"/>
    <w:rsid w:val="009304EE"/>
    <w:rsid w:val="00930F87"/>
    <w:rsid w:val="00931026"/>
    <w:rsid w:val="0093175A"/>
    <w:rsid w:val="00931B14"/>
    <w:rsid w:val="0093231B"/>
    <w:rsid w:val="009325C1"/>
    <w:rsid w:val="009331BE"/>
    <w:rsid w:val="009331C4"/>
    <w:rsid w:val="00933239"/>
    <w:rsid w:val="009335C9"/>
    <w:rsid w:val="0093372D"/>
    <w:rsid w:val="00933E1C"/>
    <w:rsid w:val="00934516"/>
    <w:rsid w:val="00934833"/>
    <w:rsid w:val="00934DD0"/>
    <w:rsid w:val="009352F0"/>
    <w:rsid w:val="00935539"/>
    <w:rsid w:val="00935833"/>
    <w:rsid w:val="00935C33"/>
    <w:rsid w:val="00935E58"/>
    <w:rsid w:val="00935F6A"/>
    <w:rsid w:val="009362D4"/>
    <w:rsid w:val="00936406"/>
    <w:rsid w:val="0093675C"/>
    <w:rsid w:val="00936ABF"/>
    <w:rsid w:val="00936DAC"/>
    <w:rsid w:val="009375C1"/>
    <w:rsid w:val="009401CB"/>
    <w:rsid w:val="0094038A"/>
    <w:rsid w:val="0094046A"/>
    <w:rsid w:val="0094110F"/>
    <w:rsid w:val="009416ED"/>
    <w:rsid w:val="00941794"/>
    <w:rsid w:val="00941BD1"/>
    <w:rsid w:val="00941DA9"/>
    <w:rsid w:val="00941DCB"/>
    <w:rsid w:val="00941DCC"/>
    <w:rsid w:val="00942BC9"/>
    <w:rsid w:val="009431B5"/>
    <w:rsid w:val="0094360D"/>
    <w:rsid w:val="00943CD1"/>
    <w:rsid w:val="00943E2B"/>
    <w:rsid w:val="00944504"/>
    <w:rsid w:val="009445C2"/>
    <w:rsid w:val="009449A8"/>
    <w:rsid w:val="0094653A"/>
    <w:rsid w:val="00946CA8"/>
    <w:rsid w:val="00946F80"/>
    <w:rsid w:val="00947121"/>
    <w:rsid w:val="0094721A"/>
    <w:rsid w:val="00947696"/>
    <w:rsid w:val="009478FB"/>
    <w:rsid w:val="00947DEA"/>
    <w:rsid w:val="009501DD"/>
    <w:rsid w:val="0095042F"/>
    <w:rsid w:val="00950587"/>
    <w:rsid w:val="00950868"/>
    <w:rsid w:val="00950FD8"/>
    <w:rsid w:val="00951080"/>
    <w:rsid w:val="009511ED"/>
    <w:rsid w:val="0095135B"/>
    <w:rsid w:val="00951EBC"/>
    <w:rsid w:val="00951FE8"/>
    <w:rsid w:val="0095215D"/>
    <w:rsid w:val="009523B5"/>
    <w:rsid w:val="009523C9"/>
    <w:rsid w:val="00952592"/>
    <w:rsid w:val="009528C8"/>
    <w:rsid w:val="009529E7"/>
    <w:rsid w:val="00952AFF"/>
    <w:rsid w:val="009538F9"/>
    <w:rsid w:val="00953D66"/>
    <w:rsid w:val="00954A70"/>
    <w:rsid w:val="00954C77"/>
    <w:rsid w:val="00954D8D"/>
    <w:rsid w:val="0095513E"/>
    <w:rsid w:val="009555BF"/>
    <w:rsid w:val="009561CB"/>
    <w:rsid w:val="0095645E"/>
    <w:rsid w:val="00956835"/>
    <w:rsid w:val="00956AB3"/>
    <w:rsid w:val="0095748F"/>
    <w:rsid w:val="009576D7"/>
    <w:rsid w:val="009579D3"/>
    <w:rsid w:val="00957EBB"/>
    <w:rsid w:val="0096038F"/>
    <w:rsid w:val="009609F6"/>
    <w:rsid w:val="00960C61"/>
    <w:rsid w:val="00960E94"/>
    <w:rsid w:val="0096119D"/>
    <w:rsid w:val="009611D8"/>
    <w:rsid w:val="00961204"/>
    <w:rsid w:val="00961A85"/>
    <w:rsid w:val="00961C13"/>
    <w:rsid w:val="00961CF8"/>
    <w:rsid w:val="00961DFD"/>
    <w:rsid w:val="009621EE"/>
    <w:rsid w:val="0096274B"/>
    <w:rsid w:val="00962C5D"/>
    <w:rsid w:val="00962D8E"/>
    <w:rsid w:val="0096418F"/>
    <w:rsid w:val="009644A7"/>
    <w:rsid w:val="00964598"/>
    <w:rsid w:val="0096509B"/>
    <w:rsid w:val="009652DA"/>
    <w:rsid w:val="00965486"/>
    <w:rsid w:val="00965578"/>
    <w:rsid w:val="00966548"/>
    <w:rsid w:val="009666E9"/>
    <w:rsid w:val="009668B2"/>
    <w:rsid w:val="00966CEB"/>
    <w:rsid w:val="00967311"/>
    <w:rsid w:val="0096741C"/>
    <w:rsid w:val="0096741D"/>
    <w:rsid w:val="0096746A"/>
    <w:rsid w:val="009674F9"/>
    <w:rsid w:val="00967548"/>
    <w:rsid w:val="009679D1"/>
    <w:rsid w:val="00967AA2"/>
    <w:rsid w:val="00967C32"/>
    <w:rsid w:val="00967F11"/>
    <w:rsid w:val="009702D8"/>
    <w:rsid w:val="00970332"/>
    <w:rsid w:val="0097059D"/>
    <w:rsid w:val="00970638"/>
    <w:rsid w:val="00971999"/>
    <w:rsid w:val="00971B38"/>
    <w:rsid w:val="00971CEF"/>
    <w:rsid w:val="00971E29"/>
    <w:rsid w:val="00971E59"/>
    <w:rsid w:val="00971F69"/>
    <w:rsid w:val="00972134"/>
    <w:rsid w:val="00972A0D"/>
    <w:rsid w:val="00972FB5"/>
    <w:rsid w:val="00973017"/>
    <w:rsid w:val="00973208"/>
    <w:rsid w:val="00973F12"/>
    <w:rsid w:val="0097404C"/>
    <w:rsid w:val="00974112"/>
    <w:rsid w:val="00974646"/>
    <w:rsid w:val="00975017"/>
    <w:rsid w:val="009751F9"/>
    <w:rsid w:val="009754FA"/>
    <w:rsid w:val="00975826"/>
    <w:rsid w:val="0097641D"/>
    <w:rsid w:val="0097691B"/>
    <w:rsid w:val="00976DE4"/>
    <w:rsid w:val="00976F29"/>
    <w:rsid w:val="00977363"/>
    <w:rsid w:val="009773CC"/>
    <w:rsid w:val="00977827"/>
    <w:rsid w:val="00977E43"/>
    <w:rsid w:val="00977E77"/>
    <w:rsid w:val="00977EAA"/>
    <w:rsid w:val="00977ED0"/>
    <w:rsid w:val="00977F40"/>
    <w:rsid w:val="00980233"/>
    <w:rsid w:val="00981309"/>
    <w:rsid w:val="00981501"/>
    <w:rsid w:val="00981624"/>
    <w:rsid w:val="00981EB1"/>
    <w:rsid w:val="00981F36"/>
    <w:rsid w:val="0098214B"/>
    <w:rsid w:val="00982461"/>
    <w:rsid w:val="00982DF8"/>
    <w:rsid w:val="00982E1F"/>
    <w:rsid w:val="009832A8"/>
    <w:rsid w:val="0098377A"/>
    <w:rsid w:val="009839FF"/>
    <w:rsid w:val="00983A83"/>
    <w:rsid w:val="00983E30"/>
    <w:rsid w:val="0098414A"/>
    <w:rsid w:val="009848DF"/>
    <w:rsid w:val="00984932"/>
    <w:rsid w:val="00985021"/>
    <w:rsid w:val="00985202"/>
    <w:rsid w:val="00985257"/>
    <w:rsid w:val="009852FA"/>
    <w:rsid w:val="00985524"/>
    <w:rsid w:val="0098598A"/>
    <w:rsid w:val="00985E24"/>
    <w:rsid w:val="00985ECB"/>
    <w:rsid w:val="00985FCB"/>
    <w:rsid w:val="0098674D"/>
    <w:rsid w:val="00986761"/>
    <w:rsid w:val="00986E85"/>
    <w:rsid w:val="00986F18"/>
    <w:rsid w:val="0098741A"/>
    <w:rsid w:val="0098769C"/>
    <w:rsid w:val="00987B51"/>
    <w:rsid w:val="00990123"/>
    <w:rsid w:val="00990384"/>
    <w:rsid w:val="00990459"/>
    <w:rsid w:val="00990500"/>
    <w:rsid w:val="009908A4"/>
    <w:rsid w:val="009908AC"/>
    <w:rsid w:val="009908FE"/>
    <w:rsid w:val="00990B1E"/>
    <w:rsid w:val="00990B64"/>
    <w:rsid w:val="00990C39"/>
    <w:rsid w:val="00990DA5"/>
    <w:rsid w:val="0099106C"/>
    <w:rsid w:val="009910DA"/>
    <w:rsid w:val="00991199"/>
    <w:rsid w:val="00991521"/>
    <w:rsid w:val="00991A8E"/>
    <w:rsid w:val="00991AF7"/>
    <w:rsid w:val="00991F32"/>
    <w:rsid w:val="00992A04"/>
    <w:rsid w:val="00992CA8"/>
    <w:rsid w:val="00992FD6"/>
    <w:rsid w:val="009930BA"/>
    <w:rsid w:val="00993CAD"/>
    <w:rsid w:val="009943A8"/>
    <w:rsid w:val="009948B2"/>
    <w:rsid w:val="00994E59"/>
    <w:rsid w:val="00994E9F"/>
    <w:rsid w:val="00995324"/>
    <w:rsid w:val="0099573B"/>
    <w:rsid w:val="00995F4E"/>
    <w:rsid w:val="00996895"/>
    <w:rsid w:val="00996F97"/>
    <w:rsid w:val="00997163"/>
    <w:rsid w:val="00997165"/>
    <w:rsid w:val="00997837"/>
    <w:rsid w:val="00997E8D"/>
    <w:rsid w:val="009A0027"/>
    <w:rsid w:val="009A0534"/>
    <w:rsid w:val="009A0E69"/>
    <w:rsid w:val="009A16C4"/>
    <w:rsid w:val="009A1DFF"/>
    <w:rsid w:val="009A202E"/>
    <w:rsid w:val="009A2181"/>
    <w:rsid w:val="009A2494"/>
    <w:rsid w:val="009A2524"/>
    <w:rsid w:val="009A37CA"/>
    <w:rsid w:val="009A3A78"/>
    <w:rsid w:val="009A3AD8"/>
    <w:rsid w:val="009A41CC"/>
    <w:rsid w:val="009A45B4"/>
    <w:rsid w:val="009A4B5D"/>
    <w:rsid w:val="009A4D8A"/>
    <w:rsid w:val="009A4EA9"/>
    <w:rsid w:val="009A5C9F"/>
    <w:rsid w:val="009A5DD4"/>
    <w:rsid w:val="009A5F83"/>
    <w:rsid w:val="009A61F1"/>
    <w:rsid w:val="009A681C"/>
    <w:rsid w:val="009A6B88"/>
    <w:rsid w:val="009A6C46"/>
    <w:rsid w:val="009A7676"/>
    <w:rsid w:val="009A7B3D"/>
    <w:rsid w:val="009A7FEB"/>
    <w:rsid w:val="009B088F"/>
    <w:rsid w:val="009B0DD6"/>
    <w:rsid w:val="009B0F4F"/>
    <w:rsid w:val="009B1C83"/>
    <w:rsid w:val="009B203C"/>
    <w:rsid w:val="009B20A8"/>
    <w:rsid w:val="009B25BE"/>
    <w:rsid w:val="009B2621"/>
    <w:rsid w:val="009B27C3"/>
    <w:rsid w:val="009B2D68"/>
    <w:rsid w:val="009B3751"/>
    <w:rsid w:val="009B393D"/>
    <w:rsid w:val="009B3A55"/>
    <w:rsid w:val="009B3C14"/>
    <w:rsid w:val="009B3D78"/>
    <w:rsid w:val="009B425A"/>
    <w:rsid w:val="009B4D09"/>
    <w:rsid w:val="009B4F03"/>
    <w:rsid w:val="009B5104"/>
    <w:rsid w:val="009B538B"/>
    <w:rsid w:val="009B5718"/>
    <w:rsid w:val="009B58A3"/>
    <w:rsid w:val="009B5B5A"/>
    <w:rsid w:val="009B6057"/>
    <w:rsid w:val="009B61AA"/>
    <w:rsid w:val="009B6502"/>
    <w:rsid w:val="009B6B70"/>
    <w:rsid w:val="009B6C58"/>
    <w:rsid w:val="009B6E3E"/>
    <w:rsid w:val="009B7361"/>
    <w:rsid w:val="009B75B6"/>
    <w:rsid w:val="009C00E0"/>
    <w:rsid w:val="009C02F3"/>
    <w:rsid w:val="009C03E7"/>
    <w:rsid w:val="009C06E1"/>
    <w:rsid w:val="009C07FE"/>
    <w:rsid w:val="009C0DAF"/>
    <w:rsid w:val="009C0E76"/>
    <w:rsid w:val="009C0FF0"/>
    <w:rsid w:val="009C10F0"/>
    <w:rsid w:val="009C1685"/>
    <w:rsid w:val="009C1E15"/>
    <w:rsid w:val="009C2431"/>
    <w:rsid w:val="009C2704"/>
    <w:rsid w:val="009C2DC3"/>
    <w:rsid w:val="009C3375"/>
    <w:rsid w:val="009C33C3"/>
    <w:rsid w:val="009C4153"/>
    <w:rsid w:val="009C43F4"/>
    <w:rsid w:val="009C4476"/>
    <w:rsid w:val="009C47F3"/>
    <w:rsid w:val="009C50B2"/>
    <w:rsid w:val="009C5511"/>
    <w:rsid w:val="009C5643"/>
    <w:rsid w:val="009C5A5E"/>
    <w:rsid w:val="009C6BD1"/>
    <w:rsid w:val="009C6FF8"/>
    <w:rsid w:val="009C76FA"/>
    <w:rsid w:val="009C7C91"/>
    <w:rsid w:val="009D0A72"/>
    <w:rsid w:val="009D0C20"/>
    <w:rsid w:val="009D1510"/>
    <w:rsid w:val="009D184E"/>
    <w:rsid w:val="009D1999"/>
    <w:rsid w:val="009D1BE0"/>
    <w:rsid w:val="009D22FE"/>
    <w:rsid w:val="009D2475"/>
    <w:rsid w:val="009D2A56"/>
    <w:rsid w:val="009D2DAD"/>
    <w:rsid w:val="009D3456"/>
    <w:rsid w:val="009D371A"/>
    <w:rsid w:val="009D38F9"/>
    <w:rsid w:val="009D449D"/>
    <w:rsid w:val="009D4F4B"/>
    <w:rsid w:val="009D4F63"/>
    <w:rsid w:val="009D4FBC"/>
    <w:rsid w:val="009D5017"/>
    <w:rsid w:val="009D510B"/>
    <w:rsid w:val="009D5304"/>
    <w:rsid w:val="009D5832"/>
    <w:rsid w:val="009D5850"/>
    <w:rsid w:val="009D597E"/>
    <w:rsid w:val="009D5B41"/>
    <w:rsid w:val="009D5C4B"/>
    <w:rsid w:val="009D61E2"/>
    <w:rsid w:val="009D647D"/>
    <w:rsid w:val="009D66C1"/>
    <w:rsid w:val="009D6A6D"/>
    <w:rsid w:val="009D6FEC"/>
    <w:rsid w:val="009D72CE"/>
    <w:rsid w:val="009D7BB5"/>
    <w:rsid w:val="009D7CF8"/>
    <w:rsid w:val="009E049D"/>
    <w:rsid w:val="009E04F5"/>
    <w:rsid w:val="009E0DA2"/>
    <w:rsid w:val="009E1244"/>
    <w:rsid w:val="009E1335"/>
    <w:rsid w:val="009E13C6"/>
    <w:rsid w:val="009E14FE"/>
    <w:rsid w:val="009E16C1"/>
    <w:rsid w:val="009E2865"/>
    <w:rsid w:val="009E29C1"/>
    <w:rsid w:val="009E2C4E"/>
    <w:rsid w:val="009E2D4C"/>
    <w:rsid w:val="009E318A"/>
    <w:rsid w:val="009E371E"/>
    <w:rsid w:val="009E399F"/>
    <w:rsid w:val="009E428D"/>
    <w:rsid w:val="009E42E7"/>
    <w:rsid w:val="009E4882"/>
    <w:rsid w:val="009E4C64"/>
    <w:rsid w:val="009E4DC7"/>
    <w:rsid w:val="009E54FF"/>
    <w:rsid w:val="009E5B1D"/>
    <w:rsid w:val="009E5DDD"/>
    <w:rsid w:val="009E680D"/>
    <w:rsid w:val="009E680E"/>
    <w:rsid w:val="009E69F6"/>
    <w:rsid w:val="009E6B9D"/>
    <w:rsid w:val="009E7015"/>
    <w:rsid w:val="009E7096"/>
    <w:rsid w:val="009E7FF7"/>
    <w:rsid w:val="009F0188"/>
    <w:rsid w:val="009F056B"/>
    <w:rsid w:val="009F086F"/>
    <w:rsid w:val="009F0ABC"/>
    <w:rsid w:val="009F108B"/>
    <w:rsid w:val="009F136F"/>
    <w:rsid w:val="009F14A9"/>
    <w:rsid w:val="009F159D"/>
    <w:rsid w:val="009F166D"/>
    <w:rsid w:val="009F18A6"/>
    <w:rsid w:val="009F1AE8"/>
    <w:rsid w:val="009F1ED9"/>
    <w:rsid w:val="009F29B3"/>
    <w:rsid w:val="009F30EE"/>
    <w:rsid w:val="009F4759"/>
    <w:rsid w:val="009F4820"/>
    <w:rsid w:val="009F4E97"/>
    <w:rsid w:val="009F4FB1"/>
    <w:rsid w:val="009F513A"/>
    <w:rsid w:val="009F514C"/>
    <w:rsid w:val="009F57AD"/>
    <w:rsid w:val="009F5B5D"/>
    <w:rsid w:val="009F5DB9"/>
    <w:rsid w:val="009F5E55"/>
    <w:rsid w:val="009F621F"/>
    <w:rsid w:val="009F63E6"/>
    <w:rsid w:val="009F678D"/>
    <w:rsid w:val="009F68DC"/>
    <w:rsid w:val="009F692F"/>
    <w:rsid w:val="009F6ACC"/>
    <w:rsid w:val="009F7020"/>
    <w:rsid w:val="009F757A"/>
    <w:rsid w:val="009F7C5E"/>
    <w:rsid w:val="00A00055"/>
    <w:rsid w:val="00A00554"/>
    <w:rsid w:val="00A0093D"/>
    <w:rsid w:val="00A00A33"/>
    <w:rsid w:val="00A01502"/>
    <w:rsid w:val="00A01656"/>
    <w:rsid w:val="00A01CD1"/>
    <w:rsid w:val="00A01D0B"/>
    <w:rsid w:val="00A01EC0"/>
    <w:rsid w:val="00A01F55"/>
    <w:rsid w:val="00A02238"/>
    <w:rsid w:val="00A022C4"/>
    <w:rsid w:val="00A026D0"/>
    <w:rsid w:val="00A02D22"/>
    <w:rsid w:val="00A03002"/>
    <w:rsid w:val="00A030EC"/>
    <w:rsid w:val="00A032D9"/>
    <w:rsid w:val="00A03399"/>
    <w:rsid w:val="00A0395C"/>
    <w:rsid w:val="00A03E9B"/>
    <w:rsid w:val="00A03ECF"/>
    <w:rsid w:val="00A048E8"/>
    <w:rsid w:val="00A04B2C"/>
    <w:rsid w:val="00A04D21"/>
    <w:rsid w:val="00A04F32"/>
    <w:rsid w:val="00A0532C"/>
    <w:rsid w:val="00A0618D"/>
    <w:rsid w:val="00A06454"/>
    <w:rsid w:val="00A064D3"/>
    <w:rsid w:val="00A067C1"/>
    <w:rsid w:val="00A067C2"/>
    <w:rsid w:val="00A06A7E"/>
    <w:rsid w:val="00A07BF1"/>
    <w:rsid w:val="00A1031F"/>
    <w:rsid w:val="00A1074D"/>
    <w:rsid w:val="00A11019"/>
    <w:rsid w:val="00A1136F"/>
    <w:rsid w:val="00A116B9"/>
    <w:rsid w:val="00A11E99"/>
    <w:rsid w:val="00A1253F"/>
    <w:rsid w:val="00A12F5C"/>
    <w:rsid w:val="00A134CF"/>
    <w:rsid w:val="00A1397D"/>
    <w:rsid w:val="00A13CA6"/>
    <w:rsid w:val="00A13CDD"/>
    <w:rsid w:val="00A13E8A"/>
    <w:rsid w:val="00A141F4"/>
    <w:rsid w:val="00A143A1"/>
    <w:rsid w:val="00A15051"/>
    <w:rsid w:val="00A15242"/>
    <w:rsid w:val="00A15599"/>
    <w:rsid w:val="00A15609"/>
    <w:rsid w:val="00A15755"/>
    <w:rsid w:val="00A15844"/>
    <w:rsid w:val="00A16218"/>
    <w:rsid w:val="00A163A0"/>
    <w:rsid w:val="00A16A5D"/>
    <w:rsid w:val="00A16D4A"/>
    <w:rsid w:val="00A17635"/>
    <w:rsid w:val="00A17716"/>
    <w:rsid w:val="00A17CE4"/>
    <w:rsid w:val="00A202BD"/>
    <w:rsid w:val="00A20CBD"/>
    <w:rsid w:val="00A20E73"/>
    <w:rsid w:val="00A21572"/>
    <w:rsid w:val="00A21C26"/>
    <w:rsid w:val="00A22090"/>
    <w:rsid w:val="00A22774"/>
    <w:rsid w:val="00A2278B"/>
    <w:rsid w:val="00A2362D"/>
    <w:rsid w:val="00A23CE1"/>
    <w:rsid w:val="00A24017"/>
    <w:rsid w:val="00A24D4B"/>
    <w:rsid w:val="00A24FC6"/>
    <w:rsid w:val="00A251E9"/>
    <w:rsid w:val="00A2535C"/>
    <w:rsid w:val="00A257B0"/>
    <w:rsid w:val="00A25E3E"/>
    <w:rsid w:val="00A25FE0"/>
    <w:rsid w:val="00A26240"/>
    <w:rsid w:val="00A26A6B"/>
    <w:rsid w:val="00A26AAE"/>
    <w:rsid w:val="00A26AB6"/>
    <w:rsid w:val="00A273A6"/>
    <w:rsid w:val="00A27BC3"/>
    <w:rsid w:val="00A27ED7"/>
    <w:rsid w:val="00A3002B"/>
    <w:rsid w:val="00A30164"/>
    <w:rsid w:val="00A303CE"/>
    <w:rsid w:val="00A3049F"/>
    <w:rsid w:val="00A304E3"/>
    <w:rsid w:val="00A3067D"/>
    <w:rsid w:val="00A30FCF"/>
    <w:rsid w:val="00A31802"/>
    <w:rsid w:val="00A320B9"/>
    <w:rsid w:val="00A3287A"/>
    <w:rsid w:val="00A32B07"/>
    <w:rsid w:val="00A32F96"/>
    <w:rsid w:val="00A335EC"/>
    <w:rsid w:val="00A33731"/>
    <w:rsid w:val="00A33965"/>
    <w:rsid w:val="00A33CE0"/>
    <w:rsid w:val="00A34179"/>
    <w:rsid w:val="00A3417B"/>
    <w:rsid w:val="00A347C3"/>
    <w:rsid w:val="00A35C6E"/>
    <w:rsid w:val="00A35E1E"/>
    <w:rsid w:val="00A35EC2"/>
    <w:rsid w:val="00A36191"/>
    <w:rsid w:val="00A3661C"/>
    <w:rsid w:val="00A367AF"/>
    <w:rsid w:val="00A3694B"/>
    <w:rsid w:val="00A369E8"/>
    <w:rsid w:val="00A36A29"/>
    <w:rsid w:val="00A36AEE"/>
    <w:rsid w:val="00A36B24"/>
    <w:rsid w:val="00A37A1B"/>
    <w:rsid w:val="00A37DB1"/>
    <w:rsid w:val="00A37FF1"/>
    <w:rsid w:val="00A40245"/>
    <w:rsid w:val="00A4043B"/>
    <w:rsid w:val="00A409A1"/>
    <w:rsid w:val="00A40A99"/>
    <w:rsid w:val="00A40B71"/>
    <w:rsid w:val="00A40BC5"/>
    <w:rsid w:val="00A411CC"/>
    <w:rsid w:val="00A412EE"/>
    <w:rsid w:val="00A4131C"/>
    <w:rsid w:val="00A414BB"/>
    <w:rsid w:val="00A4192D"/>
    <w:rsid w:val="00A41F11"/>
    <w:rsid w:val="00A42504"/>
    <w:rsid w:val="00A4299C"/>
    <w:rsid w:val="00A43525"/>
    <w:rsid w:val="00A4361C"/>
    <w:rsid w:val="00A43CC6"/>
    <w:rsid w:val="00A43F6C"/>
    <w:rsid w:val="00A43FF6"/>
    <w:rsid w:val="00A44108"/>
    <w:rsid w:val="00A44211"/>
    <w:rsid w:val="00A4464E"/>
    <w:rsid w:val="00A45509"/>
    <w:rsid w:val="00A45AB3"/>
    <w:rsid w:val="00A45F10"/>
    <w:rsid w:val="00A45F7F"/>
    <w:rsid w:val="00A461B7"/>
    <w:rsid w:val="00A46534"/>
    <w:rsid w:val="00A46645"/>
    <w:rsid w:val="00A4664C"/>
    <w:rsid w:val="00A4694A"/>
    <w:rsid w:val="00A46D45"/>
    <w:rsid w:val="00A46EDB"/>
    <w:rsid w:val="00A46F6F"/>
    <w:rsid w:val="00A4727A"/>
    <w:rsid w:val="00A47B35"/>
    <w:rsid w:val="00A500BE"/>
    <w:rsid w:val="00A500D6"/>
    <w:rsid w:val="00A50198"/>
    <w:rsid w:val="00A5029C"/>
    <w:rsid w:val="00A50A20"/>
    <w:rsid w:val="00A50D43"/>
    <w:rsid w:val="00A5167F"/>
    <w:rsid w:val="00A51A02"/>
    <w:rsid w:val="00A51DAD"/>
    <w:rsid w:val="00A52117"/>
    <w:rsid w:val="00A523E0"/>
    <w:rsid w:val="00A524D2"/>
    <w:rsid w:val="00A52918"/>
    <w:rsid w:val="00A52D52"/>
    <w:rsid w:val="00A52F91"/>
    <w:rsid w:val="00A52FFB"/>
    <w:rsid w:val="00A533B8"/>
    <w:rsid w:val="00A54348"/>
    <w:rsid w:val="00A54405"/>
    <w:rsid w:val="00A545E2"/>
    <w:rsid w:val="00A54687"/>
    <w:rsid w:val="00A55153"/>
    <w:rsid w:val="00A56019"/>
    <w:rsid w:val="00A5631C"/>
    <w:rsid w:val="00A56576"/>
    <w:rsid w:val="00A566F9"/>
    <w:rsid w:val="00A56A02"/>
    <w:rsid w:val="00A56DED"/>
    <w:rsid w:val="00A576B2"/>
    <w:rsid w:val="00A5783F"/>
    <w:rsid w:val="00A60463"/>
    <w:rsid w:val="00A607E7"/>
    <w:rsid w:val="00A60920"/>
    <w:rsid w:val="00A60B94"/>
    <w:rsid w:val="00A612F4"/>
    <w:rsid w:val="00A617B7"/>
    <w:rsid w:val="00A6190D"/>
    <w:rsid w:val="00A61A64"/>
    <w:rsid w:val="00A61F53"/>
    <w:rsid w:val="00A62549"/>
    <w:rsid w:val="00A62805"/>
    <w:rsid w:val="00A634CB"/>
    <w:rsid w:val="00A6364B"/>
    <w:rsid w:val="00A6380C"/>
    <w:rsid w:val="00A63C8B"/>
    <w:rsid w:val="00A63D19"/>
    <w:rsid w:val="00A64063"/>
    <w:rsid w:val="00A6410B"/>
    <w:rsid w:val="00A64133"/>
    <w:rsid w:val="00A64696"/>
    <w:rsid w:val="00A6499E"/>
    <w:rsid w:val="00A64C3A"/>
    <w:rsid w:val="00A64CB7"/>
    <w:rsid w:val="00A64CD5"/>
    <w:rsid w:val="00A64E20"/>
    <w:rsid w:val="00A65001"/>
    <w:rsid w:val="00A65564"/>
    <w:rsid w:val="00A65739"/>
    <w:rsid w:val="00A65A12"/>
    <w:rsid w:val="00A66064"/>
    <w:rsid w:val="00A66861"/>
    <w:rsid w:val="00A668F4"/>
    <w:rsid w:val="00A66F7B"/>
    <w:rsid w:val="00A6709B"/>
    <w:rsid w:val="00A67799"/>
    <w:rsid w:val="00A67B18"/>
    <w:rsid w:val="00A70084"/>
    <w:rsid w:val="00A702B9"/>
    <w:rsid w:val="00A703FA"/>
    <w:rsid w:val="00A71BEF"/>
    <w:rsid w:val="00A71F8F"/>
    <w:rsid w:val="00A72170"/>
    <w:rsid w:val="00A7232A"/>
    <w:rsid w:val="00A724FD"/>
    <w:rsid w:val="00A725BD"/>
    <w:rsid w:val="00A72998"/>
    <w:rsid w:val="00A729FD"/>
    <w:rsid w:val="00A73B53"/>
    <w:rsid w:val="00A73DBA"/>
    <w:rsid w:val="00A7413A"/>
    <w:rsid w:val="00A7422F"/>
    <w:rsid w:val="00A7427C"/>
    <w:rsid w:val="00A748A2"/>
    <w:rsid w:val="00A74BE5"/>
    <w:rsid w:val="00A74D07"/>
    <w:rsid w:val="00A75987"/>
    <w:rsid w:val="00A76052"/>
    <w:rsid w:val="00A761C7"/>
    <w:rsid w:val="00A762EF"/>
    <w:rsid w:val="00A764B0"/>
    <w:rsid w:val="00A765A3"/>
    <w:rsid w:val="00A76636"/>
    <w:rsid w:val="00A76659"/>
    <w:rsid w:val="00A76D1B"/>
    <w:rsid w:val="00A76DA4"/>
    <w:rsid w:val="00A771D7"/>
    <w:rsid w:val="00A7748A"/>
    <w:rsid w:val="00A77802"/>
    <w:rsid w:val="00A77C05"/>
    <w:rsid w:val="00A77F40"/>
    <w:rsid w:val="00A80079"/>
    <w:rsid w:val="00A80AED"/>
    <w:rsid w:val="00A80F93"/>
    <w:rsid w:val="00A80FC8"/>
    <w:rsid w:val="00A8102B"/>
    <w:rsid w:val="00A81890"/>
    <w:rsid w:val="00A81E71"/>
    <w:rsid w:val="00A82990"/>
    <w:rsid w:val="00A82B1F"/>
    <w:rsid w:val="00A83726"/>
    <w:rsid w:val="00A8376F"/>
    <w:rsid w:val="00A83BEE"/>
    <w:rsid w:val="00A841B3"/>
    <w:rsid w:val="00A84B81"/>
    <w:rsid w:val="00A84BF5"/>
    <w:rsid w:val="00A84CBA"/>
    <w:rsid w:val="00A850F7"/>
    <w:rsid w:val="00A85598"/>
    <w:rsid w:val="00A859ED"/>
    <w:rsid w:val="00A85DE6"/>
    <w:rsid w:val="00A85F42"/>
    <w:rsid w:val="00A8649D"/>
    <w:rsid w:val="00A86724"/>
    <w:rsid w:val="00A86BED"/>
    <w:rsid w:val="00A87546"/>
    <w:rsid w:val="00A87CBF"/>
    <w:rsid w:val="00A90174"/>
    <w:rsid w:val="00A903F8"/>
    <w:rsid w:val="00A9099C"/>
    <w:rsid w:val="00A90E2E"/>
    <w:rsid w:val="00A91085"/>
    <w:rsid w:val="00A91FEA"/>
    <w:rsid w:val="00A923C3"/>
    <w:rsid w:val="00A923FD"/>
    <w:rsid w:val="00A92F42"/>
    <w:rsid w:val="00A93281"/>
    <w:rsid w:val="00A9332D"/>
    <w:rsid w:val="00A9342F"/>
    <w:rsid w:val="00A9398F"/>
    <w:rsid w:val="00A93A1D"/>
    <w:rsid w:val="00A94346"/>
    <w:rsid w:val="00A94518"/>
    <w:rsid w:val="00A94975"/>
    <w:rsid w:val="00A94A61"/>
    <w:rsid w:val="00A94F2A"/>
    <w:rsid w:val="00A94FBC"/>
    <w:rsid w:val="00A951BB"/>
    <w:rsid w:val="00A959DF"/>
    <w:rsid w:val="00A95BB1"/>
    <w:rsid w:val="00A95F98"/>
    <w:rsid w:val="00A96213"/>
    <w:rsid w:val="00A9634D"/>
    <w:rsid w:val="00A96685"/>
    <w:rsid w:val="00A96BEE"/>
    <w:rsid w:val="00A96DFE"/>
    <w:rsid w:val="00A96E34"/>
    <w:rsid w:val="00A96F09"/>
    <w:rsid w:val="00A97097"/>
    <w:rsid w:val="00A970AF"/>
    <w:rsid w:val="00A9729D"/>
    <w:rsid w:val="00A973CB"/>
    <w:rsid w:val="00A97585"/>
    <w:rsid w:val="00A97C88"/>
    <w:rsid w:val="00A97D11"/>
    <w:rsid w:val="00AA019F"/>
    <w:rsid w:val="00AA0285"/>
    <w:rsid w:val="00AA06B5"/>
    <w:rsid w:val="00AA0A6B"/>
    <w:rsid w:val="00AA0CBD"/>
    <w:rsid w:val="00AA0F1E"/>
    <w:rsid w:val="00AA10E8"/>
    <w:rsid w:val="00AA1832"/>
    <w:rsid w:val="00AA199F"/>
    <w:rsid w:val="00AA1FEF"/>
    <w:rsid w:val="00AA237C"/>
    <w:rsid w:val="00AA25FB"/>
    <w:rsid w:val="00AA2AE9"/>
    <w:rsid w:val="00AA2B96"/>
    <w:rsid w:val="00AA2DE0"/>
    <w:rsid w:val="00AA30CA"/>
    <w:rsid w:val="00AA3696"/>
    <w:rsid w:val="00AA3E5A"/>
    <w:rsid w:val="00AA4B6C"/>
    <w:rsid w:val="00AA4CFC"/>
    <w:rsid w:val="00AA4E59"/>
    <w:rsid w:val="00AA5409"/>
    <w:rsid w:val="00AA54DC"/>
    <w:rsid w:val="00AA5E12"/>
    <w:rsid w:val="00AA5F5E"/>
    <w:rsid w:val="00AA626B"/>
    <w:rsid w:val="00AA629D"/>
    <w:rsid w:val="00AA69E1"/>
    <w:rsid w:val="00AA6BF6"/>
    <w:rsid w:val="00AA6C21"/>
    <w:rsid w:val="00AA6DE2"/>
    <w:rsid w:val="00AA733A"/>
    <w:rsid w:val="00AA7ADB"/>
    <w:rsid w:val="00AA7EA6"/>
    <w:rsid w:val="00AB00E3"/>
    <w:rsid w:val="00AB0488"/>
    <w:rsid w:val="00AB0694"/>
    <w:rsid w:val="00AB0704"/>
    <w:rsid w:val="00AB0738"/>
    <w:rsid w:val="00AB0D7A"/>
    <w:rsid w:val="00AB0DAA"/>
    <w:rsid w:val="00AB10EE"/>
    <w:rsid w:val="00AB1360"/>
    <w:rsid w:val="00AB199C"/>
    <w:rsid w:val="00AB214D"/>
    <w:rsid w:val="00AB254D"/>
    <w:rsid w:val="00AB2CC7"/>
    <w:rsid w:val="00AB2D5C"/>
    <w:rsid w:val="00AB3711"/>
    <w:rsid w:val="00AB373E"/>
    <w:rsid w:val="00AB428A"/>
    <w:rsid w:val="00AB4B2D"/>
    <w:rsid w:val="00AB55CE"/>
    <w:rsid w:val="00AB5746"/>
    <w:rsid w:val="00AB59EA"/>
    <w:rsid w:val="00AB64A6"/>
    <w:rsid w:val="00AB662A"/>
    <w:rsid w:val="00AB6659"/>
    <w:rsid w:val="00AB7734"/>
    <w:rsid w:val="00AB7B2B"/>
    <w:rsid w:val="00AC09D3"/>
    <w:rsid w:val="00AC0FF2"/>
    <w:rsid w:val="00AC11FD"/>
    <w:rsid w:val="00AC1348"/>
    <w:rsid w:val="00AC175B"/>
    <w:rsid w:val="00AC1BD7"/>
    <w:rsid w:val="00AC1F7C"/>
    <w:rsid w:val="00AC1FB4"/>
    <w:rsid w:val="00AC26BA"/>
    <w:rsid w:val="00AC26F9"/>
    <w:rsid w:val="00AC27F6"/>
    <w:rsid w:val="00AC297A"/>
    <w:rsid w:val="00AC2D5E"/>
    <w:rsid w:val="00AC437D"/>
    <w:rsid w:val="00AC444C"/>
    <w:rsid w:val="00AC49EB"/>
    <w:rsid w:val="00AC4D20"/>
    <w:rsid w:val="00AC5555"/>
    <w:rsid w:val="00AC56CD"/>
    <w:rsid w:val="00AC5815"/>
    <w:rsid w:val="00AC5D7E"/>
    <w:rsid w:val="00AC61BE"/>
    <w:rsid w:val="00AC642C"/>
    <w:rsid w:val="00AC683F"/>
    <w:rsid w:val="00AC6E05"/>
    <w:rsid w:val="00AC700E"/>
    <w:rsid w:val="00AC7EC9"/>
    <w:rsid w:val="00AD00A1"/>
    <w:rsid w:val="00AD04E8"/>
    <w:rsid w:val="00AD09E0"/>
    <w:rsid w:val="00AD0ED8"/>
    <w:rsid w:val="00AD10D0"/>
    <w:rsid w:val="00AD16F9"/>
    <w:rsid w:val="00AD1C6D"/>
    <w:rsid w:val="00AD220E"/>
    <w:rsid w:val="00AD2377"/>
    <w:rsid w:val="00AD23C6"/>
    <w:rsid w:val="00AD2691"/>
    <w:rsid w:val="00AD271C"/>
    <w:rsid w:val="00AD2CFE"/>
    <w:rsid w:val="00AD2DE3"/>
    <w:rsid w:val="00AD3552"/>
    <w:rsid w:val="00AD3FB6"/>
    <w:rsid w:val="00AD408E"/>
    <w:rsid w:val="00AD4235"/>
    <w:rsid w:val="00AD44F5"/>
    <w:rsid w:val="00AD45F2"/>
    <w:rsid w:val="00AD47AF"/>
    <w:rsid w:val="00AD494E"/>
    <w:rsid w:val="00AD4E32"/>
    <w:rsid w:val="00AD5DBA"/>
    <w:rsid w:val="00AD6104"/>
    <w:rsid w:val="00AD61EC"/>
    <w:rsid w:val="00AD63C6"/>
    <w:rsid w:val="00AD6EED"/>
    <w:rsid w:val="00AD6FF1"/>
    <w:rsid w:val="00AD716B"/>
    <w:rsid w:val="00AD7447"/>
    <w:rsid w:val="00AD7756"/>
    <w:rsid w:val="00AD7A02"/>
    <w:rsid w:val="00AD7D1A"/>
    <w:rsid w:val="00AE062F"/>
    <w:rsid w:val="00AE0892"/>
    <w:rsid w:val="00AE0BCB"/>
    <w:rsid w:val="00AE0C2D"/>
    <w:rsid w:val="00AE0F7D"/>
    <w:rsid w:val="00AE1464"/>
    <w:rsid w:val="00AE1D76"/>
    <w:rsid w:val="00AE1D99"/>
    <w:rsid w:val="00AE22DC"/>
    <w:rsid w:val="00AE2353"/>
    <w:rsid w:val="00AE2794"/>
    <w:rsid w:val="00AE2A61"/>
    <w:rsid w:val="00AE3137"/>
    <w:rsid w:val="00AE3383"/>
    <w:rsid w:val="00AE3865"/>
    <w:rsid w:val="00AE3F25"/>
    <w:rsid w:val="00AE3FC6"/>
    <w:rsid w:val="00AE4359"/>
    <w:rsid w:val="00AE457C"/>
    <w:rsid w:val="00AE4B80"/>
    <w:rsid w:val="00AE4F70"/>
    <w:rsid w:val="00AE5070"/>
    <w:rsid w:val="00AE512F"/>
    <w:rsid w:val="00AE52D3"/>
    <w:rsid w:val="00AE5673"/>
    <w:rsid w:val="00AE58D1"/>
    <w:rsid w:val="00AE61CC"/>
    <w:rsid w:val="00AE664D"/>
    <w:rsid w:val="00AE699F"/>
    <w:rsid w:val="00AE6D9E"/>
    <w:rsid w:val="00AE6ECB"/>
    <w:rsid w:val="00AE710B"/>
    <w:rsid w:val="00AE752D"/>
    <w:rsid w:val="00AE7A3E"/>
    <w:rsid w:val="00AF0AA0"/>
    <w:rsid w:val="00AF0D8C"/>
    <w:rsid w:val="00AF0FA7"/>
    <w:rsid w:val="00AF11F5"/>
    <w:rsid w:val="00AF13A9"/>
    <w:rsid w:val="00AF19F3"/>
    <w:rsid w:val="00AF2116"/>
    <w:rsid w:val="00AF219F"/>
    <w:rsid w:val="00AF236F"/>
    <w:rsid w:val="00AF23EF"/>
    <w:rsid w:val="00AF2407"/>
    <w:rsid w:val="00AF2435"/>
    <w:rsid w:val="00AF25E3"/>
    <w:rsid w:val="00AF2AA6"/>
    <w:rsid w:val="00AF300D"/>
    <w:rsid w:val="00AF3202"/>
    <w:rsid w:val="00AF35A7"/>
    <w:rsid w:val="00AF35EA"/>
    <w:rsid w:val="00AF3C2F"/>
    <w:rsid w:val="00AF3F47"/>
    <w:rsid w:val="00AF3F74"/>
    <w:rsid w:val="00AF419B"/>
    <w:rsid w:val="00AF44BC"/>
    <w:rsid w:val="00AF44EA"/>
    <w:rsid w:val="00AF4984"/>
    <w:rsid w:val="00AF4CC9"/>
    <w:rsid w:val="00AF4D99"/>
    <w:rsid w:val="00AF5247"/>
    <w:rsid w:val="00AF52AD"/>
    <w:rsid w:val="00AF5C14"/>
    <w:rsid w:val="00AF5D69"/>
    <w:rsid w:val="00AF6398"/>
    <w:rsid w:val="00AF6C2F"/>
    <w:rsid w:val="00AF6F84"/>
    <w:rsid w:val="00AF7090"/>
    <w:rsid w:val="00AF7185"/>
    <w:rsid w:val="00AF745B"/>
    <w:rsid w:val="00AF7A6B"/>
    <w:rsid w:val="00AF7C92"/>
    <w:rsid w:val="00AF7E1F"/>
    <w:rsid w:val="00B00311"/>
    <w:rsid w:val="00B0037C"/>
    <w:rsid w:val="00B0079A"/>
    <w:rsid w:val="00B00D05"/>
    <w:rsid w:val="00B010CC"/>
    <w:rsid w:val="00B01B4D"/>
    <w:rsid w:val="00B01D9E"/>
    <w:rsid w:val="00B022AD"/>
    <w:rsid w:val="00B02422"/>
    <w:rsid w:val="00B027E3"/>
    <w:rsid w:val="00B02A95"/>
    <w:rsid w:val="00B03275"/>
    <w:rsid w:val="00B03416"/>
    <w:rsid w:val="00B03872"/>
    <w:rsid w:val="00B038CA"/>
    <w:rsid w:val="00B03BE5"/>
    <w:rsid w:val="00B03EBA"/>
    <w:rsid w:val="00B043D1"/>
    <w:rsid w:val="00B0448E"/>
    <w:rsid w:val="00B045AA"/>
    <w:rsid w:val="00B0480D"/>
    <w:rsid w:val="00B04882"/>
    <w:rsid w:val="00B04DC9"/>
    <w:rsid w:val="00B05743"/>
    <w:rsid w:val="00B05D3D"/>
    <w:rsid w:val="00B05E46"/>
    <w:rsid w:val="00B06163"/>
    <w:rsid w:val="00B061C8"/>
    <w:rsid w:val="00B06C42"/>
    <w:rsid w:val="00B06E63"/>
    <w:rsid w:val="00B06EBE"/>
    <w:rsid w:val="00B0704F"/>
    <w:rsid w:val="00B07455"/>
    <w:rsid w:val="00B07F1E"/>
    <w:rsid w:val="00B1003D"/>
    <w:rsid w:val="00B101AE"/>
    <w:rsid w:val="00B109B7"/>
    <w:rsid w:val="00B10DD9"/>
    <w:rsid w:val="00B10E88"/>
    <w:rsid w:val="00B112E8"/>
    <w:rsid w:val="00B114F4"/>
    <w:rsid w:val="00B117B6"/>
    <w:rsid w:val="00B118B0"/>
    <w:rsid w:val="00B11A6A"/>
    <w:rsid w:val="00B11E2F"/>
    <w:rsid w:val="00B13D43"/>
    <w:rsid w:val="00B145DF"/>
    <w:rsid w:val="00B14EAF"/>
    <w:rsid w:val="00B152AD"/>
    <w:rsid w:val="00B15356"/>
    <w:rsid w:val="00B158B0"/>
    <w:rsid w:val="00B15B20"/>
    <w:rsid w:val="00B16624"/>
    <w:rsid w:val="00B16CFE"/>
    <w:rsid w:val="00B17AA6"/>
    <w:rsid w:val="00B17D47"/>
    <w:rsid w:val="00B20147"/>
    <w:rsid w:val="00B2045E"/>
    <w:rsid w:val="00B208B7"/>
    <w:rsid w:val="00B208BF"/>
    <w:rsid w:val="00B20F3B"/>
    <w:rsid w:val="00B2101C"/>
    <w:rsid w:val="00B21217"/>
    <w:rsid w:val="00B21264"/>
    <w:rsid w:val="00B21462"/>
    <w:rsid w:val="00B2195B"/>
    <w:rsid w:val="00B2206F"/>
    <w:rsid w:val="00B2226C"/>
    <w:rsid w:val="00B22DC6"/>
    <w:rsid w:val="00B237A9"/>
    <w:rsid w:val="00B23956"/>
    <w:rsid w:val="00B23B71"/>
    <w:rsid w:val="00B23C9D"/>
    <w:rsid w:val="00B23D2E"/>
    <w:rsid w:val="00B24164"/>
    <w:rsid w:val="00B2434A"/>
    <w:rsid w:val="00B25410"/>
    <w:rsid w:val="00B25772"/>
    <w:rsid w:val="00B259B7"/>
    <w:rsid w:val="00B25B52"/>
    <w:rsid w:val="00B25D7E"/>
    <w:rsid w:val="00B25EF8"/>
    <w:rsid w:val="00B26171"/>
    <w:rsid w:val="00B26821"/>
    <w:rsid w:val="00B26835"/>
    <w:rsid w:val="00B26887"/>
    <w:rsid w:val="00B26BC1"/>
    <w:rsid w:val="00B26CF4"/>
    <w:rsid w:val="00B278CE"/>
    <w:rsid w:val="00B278EF"/>
    <w:rsid w:val="00B30266"/>
    <w:rsid w:val="00B302AA"/>
    <w:rsid w:val="00B30CA4"/>
    <w:rsid w:val="00B30D9F"/>
    <w:rsid w:val="00B31035"/>
    <w:rsid w:val="00B311D0"/>
    <w:rsid w:val="00B3161C"/>
    <w:rsid w:val="00B321CA"/>
    <w:rsid w:val="00B32CB9"/>
    <w:rsid w:val="00B3354A"/>
    <w:rsid w:val="00B335F0"/>
    <w:rsid w:val="00B336C7"/>
    <w:rsid w:val="00B33746"/>
    <w:rsid w:val="00B33BE1"/>
    <w:rsid w:val="00B33FD2"/>
    <w:rsid w:val="00B34773"/>
    <w:rsid w:val="00B35068"/>
    <w:rsid w:val="00B356DA"/>
    <w:rsid w:val="00B35CB4"/>
    <w:rsid w:val="00B36CCD"/>
    <w:rsid w:val="00B36FD7"/>
    <w:rsid w:val="00B371E6"/>
    <w:rsid w:val="00B37517"/>
    <w:rsid w:val="00B37563"/>
    <w:rsid w:val="00B37F00"/>
    <w:rsid w:val="00B400EB"/>
    <w:rsid w:val="00B4034A"/>
    <w:rsid w:val="00B40561"/>
    <w:rsid w:val="00B406DF"/>
    <w:rsid w:val="00B40822"/>
    <w:rsid w:val="00B40957"/>
    <w:rsid w:val="00B4127A"/>
    <w:rsid w:val="00B41326"/>
    <w:rsid w:val="00B419E8"/>
    <w:rsid w:val="00B41B79"/>
    <w:rsid w:val="00B41C35"/>
    <w:rsid w:val="00B4204B"/>
    <w:rsid w:val="00B42829"/>
    <w:rsid w:val="00B42B9E"/>
    <w:rsid w:val="00B42C7B"/>
    <w:rsid w:val="00B42E3A"/>
    <w:rsid w:val="00B43741"/>
    <w:rsid w:val="00B43A54"/>
    <w:rsid w:val="00B43E14"/>
    <w:rsid w:val="00B43E84"/>
    <w:rsid w:val="00B43EA9"/>
    <w:rsid w:val="00B44111"/>
    <w:rsid w:val="00B44C6B"/>
    <w:rsid w:val="00B452DC"/>
    <w:rsid w:val="00B453E2"/>
    <w:rsid w:val="00B4592F"/>
    <w:rsid w:val="00B46583"/>
    <w:rsid w:val="00B46630"/>
    <w:rsid w:val="00B4689C"/>
    <w:rsid w:val="00B46C29"/>
    <w:rsid w:val="00B46D7F"/>
    <w:rsid w:val="00B47045"/>
    <w:rsid w:val="00B472A3"/>
    <w:rsid w:val="00B47C93"/>
    <w:rsid w:val="00B47F29"/>
    <w:rsid w:val="00B50030"/>
    <w:rsid w:val="00B5010C"/>
    <w:rsid w:val="00B50409"/>
    <w:rsid w:val="00B506E6"/>
    <w:rsid w:val="00B50975"/>
    <w:rsid w:val="00B509AF"/>
    <w:rsid w:val="00B51058"/>
    <w:rsid w:val="00B5110D"/>
    <w:rsid w:val="00B5123E"/>
    <w:rsid w:val="00B515B6"/>
    <w:rsid w:val="00B516F9"/>
    <w:rsid w:val="00B51C6A"/>
    <w:rsid w:val="00B52073"/>
    <w:rsid w:val="00B528FF"/>
    <w:rsid w:val="00B52AC0"/>
    <w:rsid w:val="00B531E6"/>
    <w:rsid w:val="00B53432"/>
    <w:rsid w:val="00B53A24"/>
    <w:rsid w:val="00B53B51"/>
    <w:rsid w:val="00B5495A"/>
    <w:rsid w:val="00B549D3"/>
    <w:rsid w:val="00B554C3"/>
    <w:rsid w:val="00B555BE"/>
    <w:rsid w:val="00B56326"/>
    <w:rsid w:val="00B56558"/>
    <w:rsid w:val="00B56588"/>
    <w:rsid w:val="00B56A9D"/>
    <w:rsid w:val="00B56D64"/>
    <w:rsid w:val="00B56EEB"/>
    <w:rsid w:val="00B5735B"/>
    <w:rsid w:val="00B57485"/>
    <w:rsid w:val="00B5785F"/>
    <w:rsid w:val="00B57CAB"/>
    <w:rsid w:val="00B60B43"/>
    <w:rsid w:val="00B60B73"/>
    <w:rsid w:val="00B61366"/>
    <w:rsid w:val="00B6157F"/>
    <w:rsid w:val="00B61B20"/>
    <w:rsid w:val="00B62358"/>
    <w:rsid w:val="00B62675"/>
    <w:rsid w:val="00B62D81"/>
    <w:rsid w:val="00B62F56"/>
    <w:rsid w:val="00B631F1"/>
    <w:rsid w:val="00B632EA"/>
    <w:rsid w:val="00B632F3"/>
    <w:rsid w:val="00B633F0"/>
    <w:rsid w:val="00B63806"/>
    <w:rsid w:val="00B63A66"/>
    <w:rsid w:val="00B63A99"/>
    <w:rsid w:val="00B63ACB"/>
    <w:rsid w:val="00B63C1A"/>
    <w:rsid w:val="00B64084"/>
    <w:rsid w:val="00B644BC"/>
    <w:rsid w:val="00B64952"/>
    <w:rsid w:val="00B67F80"/>
    <w:rsid w:val="00B70082"/>
    <w:rsid w:val="00B70197"/>
    <w:rsid w:val="00B70281"/>
    <w:rsid w:val="00B703C8"/>
    <w:rsid w:val="00B708E5"/>
    <w:rsid w:val="00B7094C"/>
    <w:rsid w:val="00B70A36"/>
    <w:rsid w:val="00B70CD2"/>
    <w:rsid w:val="00B70D11"/>
    <w:rsid w:val="00B71471"/>
    <w:rsid w:val="00B718F2"/>
    <w:rsid w:val="00B71B6A"/>
    <w:rsid w:val="00B71DA0"/>
    <w:rsid w:val="00B72007"/>
    <w:rsid w:val="00B72053"/>
    <w:rsid w:val="00B721B7"/>
    <w:rsid w:val="00B72BF6"/>
    <w:rsid w:val="00B72D80"/>
    <w:rsid w:val="00B72FBE"/>
    <w:rsid w:val="00B737CF"/>
    <w:rsid w:val="00B73B30"/>
    <w:rsid w:val="00B73FE4"/>
    <w:rsid w:val="00B74294"/>
    <w:rsid w:val="00B74420"/>
    <w:rsid w:val="00B74712"/>
    <w:rsid w:val="00B74EE0"/>
    <w:rsid w:val="00B753DF"/>
    <w:rsid w:val="00B7569D"/>
    <w:rsid w:val="00B756B5"/>
    <w:rsid w:val="00B75B6B"/>
    <w:rsid w:val="00B76540"/>
    <w:rsid w:val="00B765BA"/>
    <w:rsid w:val="00B7671E"/>
    <w:rsid w:val="00B76DF9"/>
    <w:rsid w:val="00B7712C"/>
    <w:rsid w:val="00B77404"/>
    <w:rsid w:val="00B77797"/>
    <w:rsid w:val="00B7789B"/>
    <w:rsid w:val="00B77E51"/>
    <w:rsid w:val="00B803C9"/>
    <w:rsid w:val="00B809E7"/>
    <w:rsid w:val="00B80C53"/>
    <w:rsid w:val="00B8102D"/>
    <w:rsid w:val="00B810B6"/>
    <w:rsid w:val="00B81A23"/>
    <w:rsid w:val="00B81BB4"/>
    <w:rsid w:val="00B81F7C"/>
    <w:rsid w:val="00B8249F"/>
    <w:rsid w:val="00B826A4"/>
    <w:rsid w:val="00B82E04"/>
    <w:rsid w:val="00B8339E"/>
    <w:rsid w:val="00B83427"/>
    <w:rsid w:val="00B8347C"/>
    <w:rsid w:val="00B8353B"/>
    <w:rsid w:val="00B836EE"/>
    <w:rsid w:val="00B8389F"/>
    <w:rsid w:val="00B83CDB"/>
    <w:rsid w:val="00B8418B"/>
    <w:rsid w:val="00B84441"/>
    <w:rsid w:val="00B844AC"/>
    <w:rsid w:val="00B84BE7"/>
    <w:rsid w:val="00B84D04"/>
    <w:rsid w:val="00B856D8"/>
    <w:rsid w:val="00B85908"/>
    <w:rsid w:val="00B85B76"/>
    <w:rsid w:val="00B86351"/>
    <w:rsid w:val="00B8714B"/>
    <w:rsid w:val="00B871B3"/>
    <w:rsid w:val="00B871E2"/>
    <w:rsid w:val="00B8789E"/>
    <w:rsid w:val="00B87936"/>
    <w:rsid w:val="00B87A9D"/>
    <w:rsid w:val="00B90B5B"/>
    <w:rsid w:val="00B91894"/>
    <w:rsid w:val="00B91943"/>
    <w:rsid w:val="00B91C30"/>
    <w:rsid w:val="00B91EA1"/>
    <w:rsid w:val="00B91F90"/>
    <w:rsid w:val="00B9246D"/>
    <w:rsid w:val="00B929D9"/>
    <w:rsid w:val="00B92AFD"/>
    <w:rsid w:val="00B92C3B"/>
    <w:rsid w:val="00B92FE6"/>
    <w:rsid w:val="00B92FFD"/>
    <w:rsid w:val="00B93547"/>
    <w:rsid w:val="00B938C5"/>
    <w:rsid w:val="00B93B51"/>
    <w:rsid w:val="00B93E99"/>
    <w:rsid w:val="00B93F91"/>
    <w:rsid w:val="00B945E6"/>
    <w:rsid w:val="00B94648"/>
    <w:rsid w:val="00B947AD"/>
    <w:rsid w:val="00B949D3"/>
    <w:rsid w:val="00B9532E"/>
    <w:rsid w:val="00B95422"/>
    <w:rsid w:val="00B95B5A"/>
    <w:rsid w:val="00B95BFF"/>
    <w:rsid w:val="00B95C56"/>
    <w:rsid w:val="00B95E18"/>
    <w:rsid w:val="00B95E2F"/>
    <w:rsid w:val="00B9652E"/>
    <w:rsid w:val="00B96AB5"/>
    <w:rsid w:val="00B97252"/>
    <w:rsid w:val="00B97479"/>
    <w:rsid w:val="00BA0773"/>
    <w:rsid w:val="00BA08F2"/>
    <w:rsid w:val="00BA0B39"/>
    <w:rsid w:val="00BA0E32"/>
    <w:rsid w:val="00BA1071"/>
    <w:rsid w:val="00BA14B1"/>
    <w:rsid w:val="00BA15FA"/>
    <w:rsid w:val="00BA1A15"/>
    <w:rsid w:val="00BA1B63"/>
    <w:rsid w:val="00BA1CF3"/>
    <w:rsid w:val="00BA1D8F"/>
    <w:rsid w:val="00BA2680"/>
    <w:rsid w:val="00BA2A24"/>
    <w:rsid w:val="00BA2C14"/>
    <w:rsid w:val="00BA2D3C"/>
    <w:rsid w:val="00BA402A"/>
    <w:rsid w:val="00BA420E"/>
    <w:rsid w:val="00BA43D9"/>
    <w:rsid w:val="00BA46E4"/>
    <w:rsid w:val="00BA48C0"/>
    <w:rsid w:val="00BA4C77"/>
    <w:rsid w:val="00BA517D"/>
    <w:rsid w:val="00BA5900"/>
    <w:rsid w:val="00BA651A"/>
    <w:rsid w:val="00BA68A1"/>
    <w:rsid w:val="00BA6D5D"/>
    <w:rsid w:val="00BA6FB9"/>
    <w:rsid w:val="00BA6FEA"/>
    <w:rsid w:val="00BA700E"/>
    <w:rsid w:val="00BA719E"/>
    <w:rsid w:val="00BA7939"/>
    <w:rsid w:val="00BA7BF5"/>
    <w:rsid w:val="00BA7EC2"/>
    <w:rsid w:val="00BB022D"/>
    <w:rsid w:val="00BB0AAF"/>
    <w:rsid w:val="00BB0D08"/>
    <w:rsid w:val="00BB0E15"/>
    <w:rsid w:val="00BB15BF"/>
    <w:rsid w:val="00BB16A7"/>
    <w:rsid w:val="00BB1CE6"/>
    <w:rsid w:val="00BB1FC2"/>
    <w:rsid w:val="00BB223D"/>
    <w:rsid w:val="00BB24A7"/>
    <w:rsid w:val="00BB264A"/>
    <w:rsid w:val="00BB2745"/>
    <w:rsid w:val="00BB28C7"/>
    <w:rsid w:val="00BB2B8F"/>
    <w:rsid w:val="00BB2C4D"/>
    <w:rsid w:val="00BB2D82"/>
    <w:rsid w:val="00BB2F12"/>
    <w:rsid w:val="00BB3041"/>
    <w:rsid w:val="00BB34E8"/>
    <w:rsid w:val="00BB3C2D"/>
    <w:rsid w:val="00BB406B"/>
    <w:rsid w:val="00BB4300"/>
    <w:rsid w:val="00BB5698"/>
    <w:rsid w:val="00BB5D81"/>
    <w:rsid w:val="00BB608F"/>
    <w:rsid w:val="00BB67FD"/>
    <w:rsid w:val="00BB6951"/>
    <w:rsid w:val="00BB6B9D"/>
    <w:rsid w:val="00BB6D43"/>
    <w:rsid w:val="00BB6D8A"/>
    <w:rsid w:val="00BB7129"/>
    <w:rsid w:val="00BB7533"/>
    <w:rsid w:val="00BB76AA"/>
    <w:rsid w:val="00BB7A78"/>
    <w:rsid w:val="00BB7CAA"/>
    <w:rsid w:val="00BC0043"/>
    <w:rsid w:val="00BC0CB1"/>
    <w:rsid w:val="00BC0FDC"/>
    <w:rsid w:val="00BC0FF7"/>
    <w:rsid w:val="00BC13B6"/>
    <w:rsid w:val="00BC13F3"/>
    <w:rsid w:val="00BC1439"/>
    <w:rsid w:val="00BC1823"/>
    <w:rsid w:val="00BC1A17"/>
    <w:rsid w:val="00BC1E2D"/>
    <w:rsid w:val="00BC1EC5"/>
    <w:rsid w:val="00BC22EA"/>
    <w:rsid w:val="00BC2337"/>
    <w:rsid w:val="00BC259B"/>
    <w:rsid w:val="00BC2A82"/>
    <w:rsid w:val="00BC3518"/>
    <w:rsid w:val="00BC3840"/>
    <w:rsid w:val="00BC3F7E"/>
    <w:rsid w:val="00BC4605"/>
    <w:rsid w:val="00BC47B3"/>
    <w:rsid w:val="00BC4B06"/>
    <w:rsid w:val="00BC4CBD"/>
    <w:rsid w:val="00BC5FF2"/>
    <w:rsid w:val="00BC618F"/>
    <w:rsid w:val="00BC62FE"/>
    <w:rsid w:val="00BC6347"/>
    <w:rsid w:val="00BC66C8"/>
    <w:rsid w:val="00BC694C"/>
    <w:rsid w:val="00BC6F77"/>
    <w:rsid w:val="00BC76F2"/>
    <w:rsid w:val="00BC7A73"/>
    <w:rsid w:val="00BC7ADA"/>
    <w:rsid w:val="00BC7DB2"/>
    <w:rsid w:val="00BC7FA1"/>
    <w:rsid w:val="00BD025B"/>
    <w:rsid w:val="00BD0654"/>
    <w:rsid w:val="00BD07F4"/>
    <w:rsid w:val="00BD08E9"/>
    <w:rsid w:val="00BD0E98"/>
    <w:rsid w:val="00BD116E"/>
    <w:rsid w:val="00BD1ABE"/>
    <w:rsid w:val="00BD2CA4"/>
    <w:rsid w:val="00BD2EBD"/>
    <w:rsid w:val="00BD2FED"/>
    <w:rsid w:val="00BD30AA"/>
    <w:rsid w:val="00BD38CE"/>
    <w:rsid w:val="00BD399B"/>
    <w:rsid w:val="00BD3C2E"/>
    <w:rsid w:val="00BD46D1"/>
    <w:rsid w:val="00BD49A3"/>
    <w:rsid w:val="00BD4B36"/>
    <w:rsid w:val="00BD4EB3"/>
    <w:rsid w:val="00BD51DD"/>
    <w:rsid w:val="00BD5571"/>
    <w:rsid w:val="00BD5739"/>
    <w:rsid w:val="00BD587E"/>
    <w:rsid w:val="00BD59F5"/>
    <w:rsid w:val="00BD5BDB"/>
    <w:rsid w:val="00BD5F21"/>
    <w:rsid w:val="00BD5FBF"/>
    <w:rsid w:val="00BD5FF9"/>
    <w:rsid w:val="00BD6153"/>
    <w:rsid w:val="00BD6239"/>
    <w:rsid w:val="00BD6AEB"/>
    <w:rsid w:val="00BD6AF5"/>
    <w:rsid w:val="00BD6B3D"/>
    <w:rsid w:val="00BD7EA1"/>
    <w:rsid w:val="00BD7F19"/>
    <w:rsid w:val="00BE01C3"/>
    <w:rsid w:val="00BE05FC"/>
    <w:rsid w:val="00BE0B15"/>
    <w:rsid w:val="00BE0D26"/>
    <w:rsid w:val="00BE0E57"/>
    <w:rsid w:val="00BE0FF3"/>
    <w:rsid w:val="00BE1241"/>
    <w:rsid w:val="00BE1442"/>
    <w:rsid w:val="00BE1927"/>
    <w:rsid w:val="00BE1B43"/>
    <w:rsid w:val="00BE23E5"/>
    <w:rsid w:val="00BE2D6F"/>
    <w:rsid w:val="00BE2F22"/>
    <w:rsid w:val="00BE30D2"/>
    <w:rsid w:val="00BE3142"/>
    <w:rsid w:val="00BE3A84"/>
    <w:rsid w:val="00BE4167"/>
    <w:rsid w:val="00BE428C"/>
    <w:rsid w:val="00BE4BCF"/>
    <w:rsid w:val="00BE4CC8"/>
    <w:rsid w:val="00BE55F6"/>
    <w:rsid w:val="00BE56FB"/>
    <w:rsid w:val="00BE5B92"/>
    <w:rsid w:val="00BE5BF9"/>
    <w:rsid w:val="00BE5C7F"/>
    <w:rsid w:val="00BE5D5C"/>
    <w:rsid w:val="00BE5E3D"/>
    <w:rsid w:val="00BE640D"/>
    <w:rsid w:val="00BE64BB"/>
    <w:rsid w:val="00BE7351"/>
    <w:rsid w:val="00BE739F"/>
    <w:rsid w:val="00BF039F"/>
    <w:rsid w:val="00BF05EA"/>
    <w:rsid w:val="00BF077C"/>
    <w:rsid w:val="00BF0B10"/>
    <w:rsid w:val="00BF0E34"/>
    <w:rsid w:val="00BF1124"/>
    <w:rsid w:val="00BF13F9"/>
    <w:rsid w:val="00BF15D8"/>
    <w:rsid w:val="00BF16EA"/>
    <w:rsid w:val="00BF1801"/>
    <w:rsid w:val="00BF1844"/>
    <w:rsid w:val="00BF1C06"/>
    <w:rsid w:val="00BF1D6C"/>
    <w:rsid w:val="00BF1F6B"/>
    <w:rsid w:val="00BF20CC"/>
    <w:rsid w:val="00BF21FB"/>
    <w:rsid w:val="00BF2398"/>
    <w:rsid w:val="00BF2528"/>
    <w:rsid w:val="00BF2692"/>
    <w:rsid w:val="00BF287A"/>
    <w:rsid w:val="00BF29CE"/>
    <w:rsid w:val="00BF2CC8"/>
    <w:rsid w:val="00BF303E"/>
    <w:rsid w:val="00BF36EB"/>
    <w:rsid w:val="00BF3F20"/>
    <w:rsid w:val="00BF4701"/>
    <w:rsid w:val="00BF513F"/>
    <w:rsid w:val="00BF5354"/>
    <w:rsid w:val="00BF53C8"/>
    <w:rsid w:val="00BF5DDD"/>
    <w:rsid w:val="00BF6477"/>
    <w:rsid w:val="00BF686B"/>
    <w:rsid w:val="00BF7991"/>
    <w:rsid w:val="00BF7B0B"/>
    <w:rsid w:val="00C006F8"/>
    <w:rsid w:val="00C00922"/>
    <w:rsid w:val="00C00EA7"/>
    <w:rsid w:val="00C010CD"/>
    <w:rsid w:val="00C0165A"/>
    <w:rsid w:val="00C01AB0"/>
    <w:rsid w:val="00C01AFA"/>
    <w:rsid w:val="00C01B06"/>
    <w:rsid w:val="00C01C37"/>
    <w:rsid w:val="00C01D9E"/>
    <w:rsid w:val="00C0200F"/>
    <w:rsid w:val="00C026E1"/>
    <w:rsid w:val="00C03068"/>
    <w:rsid w:val="00C03104"/>
    <w:rsid w:val="00C03129"/>
    <w:rsid w:val="00C03753"/>
    <w:rsid w:val="00C037D9"/>
    <w:rsid w:val="00C03857"/>
    <w:rsid w:val="00C03867"/>
    <w:rsid w:val="00C04699"/>
    <w:rsid w:val="00C04B0C"/>
    <w:rsid w:val="00C04D1A"/>
    <w:rsid w:val="00C04EDE"/>
    <w:rsid w:val="00C05009"/>
    <w:rsid w:val="00C052A9"/>
    <w:rsid w:val="00C0555A"/>
    <w:rsid w:val="00C05916"/>
    <w:rsid w:val="00C0599D"/>
    <w:rsid w:val="00C05D8A"/>
    <w:rsid w:val="00C061AC"/>
    <w:rsid w:val="00C068FB"/>
    <w:rsid w:val="00C0691E"/>
    <w:rsid w:val="00C06B1F"/>
    <w:rsid w:val="00C0745C"/>
    <w:rsid w:val="00C0750B"/>
    <w:rsid w:val="00C07D8D"/>
    <w:rsid w:val="00C07F18"/>
    <w:rsid w:val="00C1042D"/>
    <w:rsid w:val="00C107E6"/>
    <w:rsid w:val="00C10938"/>
    <w:rsid w:val="00C10A17"/>
    <w:rsid w:val="00C10B3D"/>
    <w:rsid w:val="00C11260"/>
    <w:rsid w:val="00C1126F"/>
    <w:rsid w:val="00C1133F"/>
    <w:rsid w:val="00C114A3"/>
    <w:rsid w:val="00C11B93"/>
    <w:rsid w:val="00C11D0B"/>
    <w:rsid w:val="00C12139"/>
    <w:rsid w:val="00C1214C"/>
    <w:rsid w:val="00C123FD"/>
    <w:rsid w:val="00C128D9"/>
    <w:rsid w:val="00C139DA"/>
    <w:rsid w:val="00C13DA9"/>
    <w:rsid w:val="00C141F1"/>
    <w:rsid w:val="00C142AF"/>
    <w:rsid w:val="00C1482C"/>
    <w:rsid w:val="00C149B7"/>
    <w:rsid w:val="00C14CB8"/>
    <w:rsid w:val="00C14F24"/>
    <w:rsid w:val="00C15231"/>
    <w:rsid w:val="00C15A46"/>
    <w:rsid w:val="00C15A62"/>
    <w:rsid w:val="00C163DE"/>
    <w:rsid w:val="00C166B0"/>
    <w:rsid w:val="00C168A2"/>
    <w:rsid w:val="00C1735F"/>
    <w:rsid w:val="00C17F1C"/>
    <w:rsid w:val="00C2037C"/>
    <w:rsid w:val="00C2047C"/>
    <w:rsid w:val="00C2050A"/>
    <w:rsid w:val="00C20548"/>
    <w:rsid w:val="00C20793"/>
    <w:rsid w:val="00C20C66"/>
    <w:rsid w:val="00C20FE8"/>
    <w:rsid w:val="00C21475"/>
    <w:rsid w:val="00C218B9"/>
    <w:rsid w:val="00C219EB"/>
    <w:rsid w:val="00C21B96"/>
    <w:rsid w:val="00C227F9"/>
    <w:rsid w:val="00C22838"/>
    <w:rsid w:val="00C22A7A"/>
    <w:rsid w:val="00C230DA"/>
    <w:rsid w:val="00C23621"/>
    <w:rsid w:val="00C23E19"/>
    <w:rsid w:val="00C244F0"/>
    <w:rsid w:val="00C246D0"/>
    <w:rsid w:val="00C247B9"/>
    <w:rsid w:val="00C2496F"/>
    <w:rsid w:val="00C24B47"/>
    <w:rsid w:val="00C24ECB"/>
    <w:rsid w:val="00C254CF"/>
    <w:rsid w:val="00C25865"/>
    <w:rsid w:val="00C25B69"/>
    <w:rsid w:val="00C25DC3"/>
    <w:rsid w:val="00C25E7F"/>
    <w:rsid w:val="00C25EC9"/>
    <w:rsid w:val="00C263A9"/>
    <w:rsid w:val="00C2654D"/>
    <w:rsid w:val="00C26742"/>
    <w:rsid w:val="00C2699D"/>
    <w:rsid w:val="00C26DCC"/>
    <w:rsid w:val="00C26F4C"/>
    <w:rsid w:val="00C270DD"/>
    <w:rsid w:val="00C27257"/>
    <w:rsid w:val="00C27353"/>
    <w:rsid w:val="00C2736E"/>
    <w:rsid w:val="00C274F5"/>
    <w:rsid w:val="00C27951"/>
    <w:rsid w:val="00C30029"/>
    <w:rsid w:val="00C3033F"/>
    <w:rsid w:val="00C30545"/>
    <w:rsid w:val="00C310D7"/>
    <w:rsid w:val="00C311EB"/>
    <w:rsid w:val="00C31680"/>
    <w:rsid w:val="00C317D0"/>
    <w:rsid w:val="00C319C1"/>
    <w:rsid w:val="00C319C2"/>
    <w:rsid w:val="00C31A7B"/>
    <w:rsid w:val="00C31FA9"/>
    <w:rsid w:val="00C32A20"/>
    <w:rsid w:val="00C3349C"/>
    <w:rsid w:val="00C3411A"/>
    <w:rsid w:val="00C3414B"/>
    <w:rsid w:val="00C348A1"/>
    <w:rsid w:val="00C348BC"/>
    <w:rsid w:val="00C34F23"/>
    <w:rsid w:val="00C34F72"/>
    <w:rsid w:val="00C3524E"/>
    <w:rsid w:val="00C35410"/>
    <w:rsid w:val="00C35DFF"/>
    <w:rsid w:val="00C364BF"/>
    <w:rsid w:val="00C3660F"/>
    <w:rsid w:val="00C3666B"/>
    <w:rsid w:val="00C36B10"/>
    <w:rsid w:val="00C36D6D"/>
    <w:rsid w:val="00C379CB"/>
    <w:rsid w:val="00C37DB0"/>
    <w:rsid w:val="00C37E11"/>
    <w:rsid w:val="00C4000F"/>
    <w:rsid w:val="00C4002C"/>
    <w:rsid w:val="00C4029C"/>
    <w:rsid w:val="00C40820"/>
    <w:rsid w:val="00C408DF"/>
    <w:rsid w:val="00C40C0B"/>
    <w:rsid w:val="00C40F42"/>
    <w:rsid w:val="00C415C2"/>
    <w:rsid w:val="00C41670"/>
    <w:rsid w:val="00C41717"/>
    <w:rsid w:val="00C41E30"/>
    <w:rsid w:val="00C42679"/>
    <w:rsid w:val="00C427E0"/>
    <w:rsid w:val="00C428B1"/>
    <w:rsid w:val="00C429AB"/>
    <w:rsid w:val="00C43A74"/>
    <w:rsid w:val="00C43B96"/>
    <w:rsid w:val="00C444C1"/>
    <w:rsid w:val="00C446B0"/>
    <w:rsid w:val="00C4471D"/>
    <w:rsid w:val="00C44C15"/>
    <w:rsid w:val="00C45346"/>
    <w:rsid w:val="00C455A6"/>
    <w:rsid w:val="00C455D8"/>
    <w:rsid w:val="00C45625"/>
    <w:rsid w:val="00C45DE9"/>
    <w:rsid w:val="00C45E27"/>
    <w:rsid w:val="00C46ABA"/>
    <w:rsid w:val="00C46B77"/>
    <w:rsid w:val="00C4717E"/>
    <w:rsid w:val="00C47CE1"/>
    <w:rsid w:val="00C47DA6"/>
    <w:rsid w:val="00C50378"/>
    <w:rsid w:val="00C507D9"/>
    <w:rsid w:val="00C50C58"/>
    <w:rsid w:val="00C50FC3"/>
    <w:rsid w:val="00C5120B"/>
    <w:rsid w:val="00C5182A"/>
    <w:rsid w:val="00C5225B"/>
    <w:rsid w:val="00C5227A"/>
    <w:rsid w:val="00C523EB"/>
    <w:rsid w:val="00C525B9"/>
    <w:rsid w:val="00C529DE"/>
    <w:rsid w:val="00C52ABE"/>
    <w:rsid w:val="00C52D51"/>
    <w:rsid w:val="00C52F59"/>
    <w:rsid w:val="00C53203"/>
    <w:rsid w:val="00C5328F"/>
    <w:rsid w:val="00C53716"/>
    <w:rsid w:val="00C53895"/>
    <w:rsid w:val="00C538E9"/>
    <w:rsid w:val="00C53B22"/>
    <w:rsid w:val="00C53DAA"/>
    <w:rsid w:val="00C53EA3"/>
    <w:rsid w:val="00C53EBB"/>
    <w:rsid w:val="00C53F38"/>
    <w:rsid w:val="00C54004"/>
    <w:rsid w:val="00C542EF"/>
    <w:rsid w:val="00C545CC"/>
    <w:rsid w:val="00C5491B"/>
    <w:rsid w:val="00C557F2"/>
    <w:rsid w:val="00C55A96"/>
    <w:rsid w:val="00C55FC7"/>
    <w:rsid w:val="00C5601C"/>
    <w:rsid w:val="00C562B1"/>
    <w:rsid w:val="00C562E2"/>
    <w:rsid w:val="00C56313"/>
    <w:rsid w:val="00C56607"/>
    <w:rsid w:val="00C56A55"/>
    <w:rsid w:val="00C56BD8"/>
    <w:rsid w:val="00C56BF2"/>
    <w:rsid w:val="00C56EB1"/>
    <w:rsid w:val="00C56F95"/>
    <w:rsid w:val="00C5732D"/>
    <w:rsid w:val="00C57377"/>
    <w:rsid w:val="00C57FC0"/>
    <w:rsid w:val="00C60A1D"/>
    <w:rsid w:val="00C60A50"/>
    <w:rsid w:val="00C60BD5"/>
    <w:rsid w:val="00C611AB"/>
    <w:rsid w:val="00C61378"/>
    <w:rsid w:val="00C61425"/>
    <w:rsid w:val="00C6193C"/>
    <w:rsid w:val="00C61AEF"/>
    <w:rsid w:val="00C6247F"/>
    <w:rsid w:val="00C62DF5"/>
    <w:rsid w:val="00C63003"/>
    <w:rsid w:val="00C632EC"/>
    <w:rsid w:val="00C63388"/>
    <w:rsid w:val="00C633DB"/>
    <w:rsid w:val="00C637A9"/>
    <w:rsid w:val="00C63B05"/>
    <w:rsid w:val="00C63C74"/>
    <w:rsid w:val="00C64432"/>
    <w:rsid w:val="00C64B5D"/>
    <w:rsid w:val="00C64CF5"/>
    <w:rsid w:val="00C64EF8"/>
    <w:rsid w:val="00C64EF9"/>
    <w:rsid w:val="00C64F96"/>
    <w:rsid w:val="00C65013"/>
    <w:rsid w:val="00C65165"/>
    <w:rsid w:val="00C651F4"/>
    <w:rsid w:val="00C65BE3"/>
    <w:rsid w:val="00C66033"/>
    <w:rsid w:val="00C666BB"/>
    <w:rsid w:val="00C6680D"/>
    <w:rsid w:val="00C66914"/>
    <w:rsid w:val="00C669F2"/>
    <w:rsid w:val="00C676A3"/>
    <w:rsid w:val="00C70306"/>
    <w:rsid w:val="00C703FC"/>
    <w:rsid w:val="00C705B1"/>
    <w:rsid w:val="00C70813"/>
    <w:rsid w:val="00C709F6"/>
    <w:rsid w:val="00C70D5E"/>
    <w:rsid w:val="00C710FE"/>
    <w:rsid w:val="00C7138A"/>
    <w:rsid w:val="00C7152E"/>
    <w:rsid w:val="00C71773"/>
    <w:rsid w:val="00C71A52"/>
    <w:rsid w:val="00C71BFF"/>
    <w:rsid w:val="00C71C70"/>
    <w:rsid w:val="00C71D4B"/>
    <w:rsid w:val="00C71F7A"/>
    <w:rsid w:val="00C72181"/>
    <w:rsid w:val="00C7271D"/>
    <w:rsid w:val="00C7290C"/>
    <w:rsid w:val="00C72A73"/>
    <w:rsid w:val="00C72E97"/>
    <w:rsid w:val="00C72F52"/>
    <w:rsid w:val="00C7356D"/>
    <w:rsid w:val="00C736C2"/>
    <w:rsid w:val="00C7383A"/>
    <w:rsid w:val="00C74B22"/>
    <w:rsid w:val="00C74FD7"/>
    <w:rsid w:val="00C75029"/>
    <w:rsid w:val="00C75465"/>
    <w:rsid w:val="00C758BC"/>
    <w:rsid w:val="00C758D8"/>
    <w:rsid w:val="00C759B2"/>
    <w:rsid w:val="00C768AD"/>
    <w:rsid w:val="00C76E00"/>
    <w:rsid w:val="00C76F99"/>
    <w:rsid w:val="00C7707E"/>
    <w:rsid w:val="00C7723E"/>
    <w:rsid w:val="00C7747B"/>
    <w:rsid w:val="00C77AE3"/>
    <w:rsid w:val="00C8042E"/>
    <w:rsid w:val="00C806A9"/>
    <w:rsid w:val="00C80B1F"/>
    <w:rsid w:val="00C80D30"/>
    <w:rsid w:val="00C81213"/>
    <w:rsid w:val="00C8188A"/>
    <w:rsid w:val="00C81972"/>
    <w:rsid w:val="00C81989"/>
    <w:rsid w:val="00C81DA0"/>
    <w:rsid w:val="00C820AB"/>
    <w:rsid w:val="00C820B5"/>
    <w:rsid w:val="00C824D9"/>
    <w:rsid w:val="00C82DE1"/>
    <w:rsid w:val="00C82EE8"/>
    <w:rsid w:val="00C82FD5"/>
    <w:rsid w:val="00C83945"/>
    <w:rsid w:val="00C83E4F"/>
    <w:rsid w:val="00C8426A"/>
    <w:rsid w:val="00C84376"/>
    <w:rsid w:val="00C84484"/>
    <w:rsid w:val="00C848E6"/>
    <w:rsid w:val="00C84977"/>
    <w:rsid w:val="00C849F8"/>
    <w:rsid w:val="00C84AA3"/>
    <w:rsid w:val="00C84B2E"/>
    <w:rsid w:val="00C84CBB"/>
    <w:rsid w:val="00C84D2C"/>
    <w:rsid w:val="00C84EFB"/>
    <w:rsid w:val="00C85278"/>
    <w:rsid w:val="00C8567F"/>
    <w:rsid w:val="00C8588C"/>
    <w:rsid w:val="00C85D06"/>
    <w:rsid w:val="00C85D43"/>
    <w:rsid w:val="00C85EBB"/>
    <w:rsid w:val="00C85FA8"/>
    <w:rsid w:val="00C86392"/>
    <w:rsid w:val="00C864B8"/>
    <w:rsid w:val="00C868F4"/>
    <w:rsid w:val="00C86C03"/>
    <w:rsid w:val="00C87196"/>
    <w:rsid w:val="00C874A9"/>
    <w:rsid w:val="00C87E84"/>
    <w:rsid w:val="00C907D1"/>
    <w:rsid w:val="00C90A52"/>
    <w:rsid w:val="00C90D2D"/>
    <w:rsid w:val="00C91911"/>
    <w:rsid w:val="00C91A1E"/>
    <w:rsid w:val="00C91B81"/>
    <w:rsid w:val="00C91BBA"/>
    <w:rsid w:val="00C91FCC"/>
    <w:rsid w:val="00C9264D"/>
    <w:rsid w:val="00C92D16"/>
    <w:rsid w:val="00C92D90"/>
    <w:rsid w:val="00C92E89"/>
    <w:rsid w:val="00C931BE"/>
    <w:rsid w:val="00C939B8"/>
    <w:rsid w:val="00C93D0F"/>
    <w:rsid w:val="00C93D51"/>
    <w:rsid w:val="00C93E95"/>
    <w:rsid w:val="00C943AB"/>
    <w:rsid w:val="00C94808"/>
    <w:rsid w:val="00C94EE0"/>
    <w:rsid w:val="00C9510E"/>
    <w:rsid w:val="00C95172"/>
    <w:rsid w:val="00C958C4"/>
    <w:rsid w:val="00C95A62"/>
    <w:rsid w:val="00C95CF0"/>
    <w:rsid w:val="00C9632A"/>
    <w:rsid w:val="00C96765"/>
    <w:rsid w:val="00C96992"/>
    <w:rsid w:val="00C973CF"/>
    <w:rsid w:val="00C9745A"/>
    <w:rsid w:val="00C97E4B"/>
    <w:rsid w:val="00C97F1C"/>
    <w:rsid w:val="00C97FC9"/>
    <w:rsid w:val="00CA02A8"/>
    <w:rsid w:val="00CA0475"/>
    <w:rsid w:val="00CA05B7"/>
    <w:rsid w:val="00CA06A4"/>
    <w:rsid w:val="00CA07A5"/>
    <w:rsid w:val="00CA08CC"/>
    <w:rsid w:val="00CA0B9E"/>
    <w:rsid w:val="00CA0C68"/>
    <w:rsid w:val="00CA106B"/>
    <w:rsid w:val="00CA1560"/>
    <w:rsid w:val="00CA1A65"/>
    <w:rsid w:val="00CA2086"/>
    <w:rsid w:val="00CA238F"/>
    <w:rsid w:val="00CA2497"/>
    <w:rsid w:val="00CA2DC4"/>
    <w:rsid w:val="00CA2EEE"/>
    <w:rsid w:val="00CA3879"/>
    <w:rsid w:val="00CA38FC"/>
    <w:rsid w:val="00CA42F5"/>
    <w:rsid w:val="00CA4D0F"/>
    <w:rsid w:val="00CA55D1"/>
    <w:rsid w:val="00CA5602"/>
    <w:rsid w:val="00CA58E2"/>
    <w:rsid w:val="00CA6852"/>
    <w:rsid w:val="00CA70EF"/>
    <w:rsid w:val="00CA7542"/>
    <w:rsid w:val="00CA79FC"/>
    <w:rsid w:val="00CA7A15"/>
    <w:rsid w:val="00CA7DD2"/>
    <w:rsid w:val="00CA7E3B"/>
    <w:rsid w:val="00CA7EED"/>
    <w:rsid w:val="00CB097F"/>
    <w:rsid w:val="00CB1D7D"/>
    <w:rsid w:val="00CB239F"/>
    <w:rsid w:val="00CB2B96"/>
    <w:rsid w:val="00CB2E77"/>
    <w:rsid w:val="00CB3447"/>
    <w:rsid w:val="00CB393A"/>
    <w:rsid w:val="00CB39D0"/>
    <w:rsid w:val="00CB43E5"/>
    <w:rsid w:val="00CB476B"/>
    <w:rsid w:val="00CB4A6E"/>
    <w:rsid w:val="00CB4D5D"/>
    <w:rsid w:val="00CB4E56"/>
    <w:rsid w:val="00CB5462"/>
    <w:rsid w:val="00CB55BE"/>
    <w:rsid w:val="00CB5856"/>
    <w:rsid w:val="00CB5B05"/>
    <w:rsid w:val="00CB5B77"/>
    <w:rsid w:val="00CB5E1B"/>
    <w:rsid w:val="00CB6004"/>
    <w:rsid w:val="00CB63C0"/>
    <w:rsid w:val="00CB641C"/>
    <w:rsid w:val="00CB645A"/>
    <w:rsid w:val="00CB6B22"/>
    <w:rsid w:val="00CB6E93"/>
    <w:rsid w:val="00CB7512"/>
    <w:rsid w:val="00CB7661"/>
    <w:rsid w:val="00CB7A75"/>
    <w:rsid w:val="00CC011D"/>
    <w:rsid w:val="00CC10C3"/>
    <w:rsid w:val="00CC1759"/>
    <w:rsid w:val="00CC18FD"/>
    <w:rsid w:val="00CC1E0B"/>
    <w:rsid w:val="00CC2272"/>
    <w:rsid w:val="00CC2673"/>
    <w:rsid w:val="00CC27F3"/>
    <w:rsid w:val="00CC2C16"/>
    <w:rsid w:val="00CC2C48"/>
    <w:rsid w:val="00CC3117"/>
    <w:rsid w:val="00CC43A5"/>
    <w:rsid w:val="00CC4574"/>
    <w:rsid w:val="00CC464E"/>
    <w:rsid w:val="00CC478B"/>
    <w:rsid w:val="00CC48A1"/>
    <w:rsid w:val="00CC493F"/>
    <w:rsid w:val="00CC4A38"/>
    <w:rsid w:val="00CC4E4D"/>
    <w:rsid w:val="00CC5AB7"/>
    <w:rsid w:val="00CC6696"/>
    <w:rsid w:val="00CC6A79"/>
    <w:rsid w:val="00CC7049"/>
    <w:rsid w:val="00CC740F"/>
    <w:rsid w:val="00CC7648"/>
    <w:rsid w:val="00CC7670"/>
    <w:rsid w:val="00CC771F"/>
    <w:rsid w:val="00CC7D10"/>
    <w:rsid w:val="00CD0189"/>
    <w:rsid w:val="00CD076A"/>
    <w:rsid w:val="00CD083C"/>
    <w:rsid w:val="00CD090E"/>
    <w:rsid w:val="00CD1930"/>
    <w:rsid w:val="00CD1BE6"/>
    <w:rsid w:val="00CD20D5"/>
    <w:rsid w:val="00CD2E7C"/>
    <w:rsid w:val="00CD2E94"/>
    <w:rsid w:val="00CD3B52"/>
    <w:rsid w:val="00CD3CB0"/>
    <w:rsid w:val="00CD3F66"/>
    <w:rsid w:val="00CD4663"/>
    <w:rsid w:val="00CD4827"/>
    <w:rsid w:val="00CD488B"/>
    <w:rsid w:val="00CD4A78"/>
    <w:rsid w:val="00CD4BE5"/>
    <w:rsid w:val="00CD5201"/>
    <w:rsid w:val="00CD572C"/>
    <w:rsid w:val="00CD58BB"/>
    <w:rsid w:val="00CD5ACA"/>
    <w:rsid w:val="00CD60A1"/>
    <w:rsid w:val="00CD66E1"/>
    <w:rsid w:val="00CD6B2C"/>
    <w:rsid w:val="00CD6CA5"/>
    <w:rsid w:val="00CD6FC9"/>
    <w:rsid w:val="00CD706C"/>
    <w:rsid w:val="00CD71E1"/>
    <w:rsid w:val="00CD7DCD"/>
    <w:rsid w:val="00CE0209"/>
    <w:rsid w:val="00CE020D"/>
    <w:rsid w:val="00CE0730"/>
    <w:rsid w:val="00CE08A2"/>
    <w:rsid w:val="00CE10F7"/>
    <w:rsid w:val="00CE1460"/>
    <w:rsid w:val="00CE1537"/>
    <w:rsid w:val="00CE1A92"/>
    <w:rsid w:val="00CE1C36"/>
    <w:rsid w:val="00CE1FC7"/>
    <w:rsid w:val="00CE20BE"/>
    <w:rsid w:val="00CE2114"/>
    <w:rsid w:val="00CE2B1A"/>
    <w:rsid w:val="00CE2BEC"/>
    <w:rsid w:val="00CE33F7"/>
    <w:rsid w:val="00CE3C32"/>
    <w:rsid w:val="00CE3EA2"/>
    <w:rsid w:val="00CE41C4"/>
    <w:rsid w:val="00CE4798"/>
    <w:rsid w:val="00CE5048"/>
    <w:rsid w:val="00CE52FB"/>
    <w:rsid w:val="00CE544C"/>
    <w:rsid w:val="00CE5B5B"/>
    <w:rsid w:val="00CE5C24"/>
    <w:rsid w:val="00CE5D82"/>
    <w:rsid w:val="00CE6C1F"/>
    <w:rsid w:val="00CE6D7C"/>
    <w:rsid w:val="00CE6E3B"/>
    <w:rsid w:val="00CE7989"/>
    <w:rsid w:val="00CE7990"/>
    <w:rsid w:val="00CE7DC6"/>
    <w:rsid w:val="00CF0101"/>
    <w:rsid w:val="00CF052B"/>
    <w:rsid w:val="00CF0921"/>
    <w:rsid w:val="00CF194F"/>
    <w:rsid w:val="00CF1AF7"/>
    <w:rsid w:val="00CF1F49"/>
    <w:rsid w:val="00CF1FC1"/>
    <w:rsid w:val="00CF2364"/>
    <w:rsid w:val="00CF2B79"/>
    <w:rsid w:val="00CF3893"/>
    <w:rsid w:val="00CF42DF"/>
    <w:rsid w:val="00CF460A"/>
    <w:rsid w:val="00CF4794"/>
    <w:rsid w:val="00CF4B84"/>
    <w:rsid w:val="00CF573E"/>
    <w:rsid w:val="00CF57B8"/>
    <w:rsid w:val="00CF585A"/>
    <w:rsid w:val="00CF59A1"/>
    <w:rsid w:val="00CF59AD"/>
    <w:rsid w:val="00CF5A7F"/>
    <w:rsid w:val="00CF5D0D"/>
    <w:rsid w:val="00CF60C9"/>
    <w:rsid w:val="00CF6165"/>
    <w:rsid w:val="00CF71EC"/>
    <w:rsid w:val="00CF72F1"/>
    <w:rsid w:val="00D00287"/>
    <w:rsid w:val="00D002BE"/>
    <w:rsid w:val="00D0036D"/>
    <w:rsid w:val="00D006FA"/>
    <w:rsid w:val="00D00B8C"/>
    <w:rsid w:val="00D0108F"/>
    <w:rsid w:val="00D0131D"/>
    <w:rsid w:val="00D01493"/>
    <w:rsid w:val="00D0173B"/>
    <w:rsid w:val="00D01A50"/>
    <w:rsid w:val="00D03218"/>
    <w:rsid w:val="00D03332"/>
    <w:rsid w:val="00D035B6"/>
    <w:rsid w:val="00D036B7"/>
    <w:rsid w:val="00D037F1"/>
    <w:rsid w:val="00D045AC"/>
    <w:rsid w:val="00D048D8"/>
    <w:rsid w:val="00D04941"/>
    <w:rsid w:val="00D04A82"/>
    <w:rsid w:val="00D04ABD"/>
    <w:rsid w:val="00D04E8B"/>
    <w:rsid w:val="00D05FB0"/>
    <w:rsid w:val="00D0639F"/>
    <w:rsid w:val="00D06744"/>
    <w:rsid w:val="00D07196"/>
    <w:rsid w:val="00D072B2"/>
    <w:rsid w:val="00D072E9"/>
    <w:rsid w:val="00D07A2A"/>
    <w:rsid w:val="00D07C8F"/>
    <w:rsid w:val="00D07E12"/>
    <w:rsid w:val="00D07FE2"/>
    <w:rsid w:val="00D1149F"/>
    <w:rsid w:val="00D11504"/>
    <w:rsid w:val="00D11C39"/>
    <w:rsid w:val="00D12049"/>
    <w:rsid w:val="00D12B6D"/>
    <w:rsid w:val="00D12D0E"/>
    <w:rsid w:val="00D12E44"/>
    <w:rsid w:val="00D13902"/>
    <w:rsid w:val="00D13AE8"/>
    <w:rsid w:val="00D13CFB"/>
    <w:rsid w:val="00D143DF"/>
    <w:rsid w:val="00D14A7C"/>
    <w:rsid w:val="00D15432"/>
    <w:rsid w:val="00D16098"/>
    <w:rsid w:val="00D16D50"/>
    <w:rsid w:val="00D172A4"/>
    <w:rsid w:val="00D17335"/>
    <w:rsid w:val="00D17795"/>
    <w:rsid w:val="00D1796A"/>
    <w:rsid w:val="00D17B3C"/>
    <w:rsid w:val="00D17C29"/>
    <w:rsid w:val="00D17D98"/>
    <w:rsid w:val="00D17DE1"/>
    <w:rsid w:val="00D20540"/>
    <w:rsid w:val="00D2068E"/>
    <w:rsid w:val="00D206BF"/>
    <w:rsid w:val="00D21442"/>
    <w:rsid w:val="00D21B12"/>
    <w:rsid w:val="00D21B1D"/>
    <w:rsid w:val="00D21CD2"/>
    <w:rsid w:val="00D21D83"/>
    <w:rsid w:val="00D21E8F"/>
    <w:rsid w:val="00D2200A"/>
    <w:rsid w:val="00D22106"/>
    <w:rsid w:val="00D22156"/>
    <w:rsid w:val="00D22342"/>
    <w:rsid w:val="00D223A8"/>
    <w:rsid w:val="00D22597"/>
    <w:rsid w:val="00D225DB"/>
    <w:rsid w:val="00D2281B"/>
    <w:rsid w:val="00D22DC6"/>
    <w:rsid w:val="00D2312A"/>
    <w:rsid w:val="00D2363E"/>
    <w:rsid w:val="00D2376E"/>
    <w:rsid w:val="00D23D41"/>
    <w:rsid w:val="00D23EEB"/>
    <w:rsid w:val="00D23EF6"/>
    <w:rsid w:val="00D23F8A"/>
    <w:rsid w:val="00D24261"/>
    <w:rsid w:val="00D2433A"/>
    <w:rsid w:val="00D24643"/>
    <w:rsid w:val="00D247F0"/>
    <w:rsid w:val="00D24BE1"/>
    <w:rsid w:val="00D2568C"/>
    <w:rsid w:val="00D2590F"/>
    <w:rsid w:val="00D25920"/>
    <w:rsid w:val="00D25ED0"/>
    <w:rsid w:val="00D25F10"/>
    <w:rsid w:val="00D26471"/>
    <w:rsid w:val="00D26779"/>
    <w:rsid w:val="00D2689D"/>
    <w:rsid w:val="00D26CC0"/>
    <w:rsid w:val="00D26E5F"/>
    <w:rsid w:val="00D26F31"/>
    <w:rsid w:val="00D2717F"/>
    <w:rsid w:val="00D30292"/>
    <w:rsid w:val="00D3045B"/>
    <w:rsid w:val="00D31815"/>
    <w:rsid w:val="00D31B21"/>
    <w:rsid w:val="00D31C89"/>
    <w:rsid w:val="00D3250B"/>
    <w:rsid w:val="00D326CD"/>
    <w:rsid w:val="00D32A01"/>
    <w:rsid w:val="00D32D1C"/>
    <w:rsid w:val="00D32FE8"/>
    <w:rsid w:val="00D33058"/>
    <w:rsid w:val="00D332B9"/>
    <w:rsid w:val="00D33585"/>
    <w:rsid w:val="00D3375B"/>
    <w:rsid w:val="00D33990"/>
    <w:rsid w:val="00D33D15"/>
    <w:rsid w:val="00D33D4C"/>
    <w:rsid w:val="00D33F06"/>
    <w:rsid w:val="00D341F4"/>
    <w:rsid w:val="00D34A6A"/>
    <w:rsid w:val="00D3529D"/>
    <w:rsid w:val="00D357B8"/>
    <w:rsid w:val="00D35C4D"/>
    <w:rsid w:val="00D35D2F"/>
    <w:rsid w:val="00D35F23"/>
    <w:rsid w:val="00D36173"/>
    <w:rsid w:val="00D36631"/>
    <w:rsid w:val="00D369D9"/>
    <w:rsid w:val="00D36A5D"/>
    <w:rsid w:val="00D36A76"/>
    <w:rsid w:val="00D37084"/>
    <w:rsid w:val="00D3774A"/>
    <w:rsid w:val="00D37860"/>
    <w:rsid w:val="00D37BD3"/>
    <w:rsid w:val="00D37C00"/>
    <w:rsid w:val="00D37E4F"/>
    <w:rsid w:val="00D37EEA"/>
    <w:rsid w:val="00D407DE"/>
    <w:rsid w:val="00D40A11"/>
    <w:rsid w:val="00D40F5B"/>
    <w:rsid w:val="00D410CA"/>
    <w:rsid w:val="00D413E3"/>
    <w:rsid w:val="00D418CE"/>
    <w:rsid w:val="00D41FCE"/>
    <w:rsid w:val="00D42926"/>
    <w:rsid w:val="00D4395A"/>
    <w:rsid w:val="00D43B3C"/>
    <w:rsid w:val="00D44095"/>
    <w:rsid w:val="00D44495"/>
    <w:rsid w:val="00D44C6D"/>
    <w:rsid w:val="00D4528D"/>
    <w:rsid w:val="00D454C0"/>
    <w:rsid w:val="00D459AE"/>
    <w:rsid w:val="00D45A65"/>
    <w:rsid w:val="00D46100"/>
    <w:rsid w:val="00D46593"/>
    <w:rsid w:val="00D4668A"/>
    <w:rsid w:val="00D4688D"/>
    <w:rsid w:val="00D46ACB"/>
    <w:rsid w:val="00D46B7B"/>
    <w:rsid w:val="00D4768A"/>
    <w:rsid w:val="00D4791E"/>
    <w:rsid w:val="00D47A0F"/>
    <w:rsid w:val="00D47B98"/>
    <w:rsid w:val="00D47D12"/>
    <w:rsid w:val="00D5019F"/>
    <w:rsid w:val="00D503BA"/>
    <w:rsid w:val="00D5052A"/>
    <w:rsid w:val="00D508F3"/>
    <w:rsid w:val="00D509C2"/>
    <w:rsid w:val="00D50BD3"/>
    <w:rsid w:val="00D50E55"/>
    <w:rsid w:val="00D51677"/>
    <w:rsid w:val="00D51962"/>
    <w:rsid w:val="00D52477"/>
    <w:rsid w:val="00D52894"/>
    <w:rsid w:val="00D530E0"/>
    <w:rsid w:val="00D5386F"/>
    <w:rsid w:val="00D53988"/>
    <w:rsid w:val="00D53A70"/>
    <w:rsid w:val="00D53B66"/>
    <w:rsid w:val="00D53C59"/>
    <w:rsid w:val="00D53F92"/>
    <w:rsid w:val="00D54296"/>
    <w:rsid w:val="00D54F45"/>
    <w:rsid w:val="00D55949"/>
    <w:rsid w:val="00D55E1C"/>
    <w:rsid w:val="00D55FF3"/>
    <w:rsid w:val="00D56034"/>
    <w:rsid w:val="00D560D6"/>
    <w:rsid w:val="00D560DB"/>
    <w:rsid w:val="00D563C8"/>
    <w:rsid w:val="00D5748C"/>
    <w:rsid w:val="00D57768"/>
    <w:rsid w:val="00D578B2"/>
    <w:rsid w:val="00D57C9C"/>
    <w:rsid w:val="00D6033C"/>
    <w:rsid w:val="00D60387"/>
    <w:rsid w:val="00D60B7C"/>
    <w:rsid w:val="00D60DF8"/>
    <w:rsid w:val="00D61419"/>
    <w:rsid w:val="00D61BB9"/>
    <w:rsid w:val="00D624AA"/>
    <w:rsid w:val="00D62E80"/>
    <w:rsid w:val="00D63149"/>
    <w:rsid w:val="00D63288"/>
    <w:rsid w:val="00D63311"/>
    <w:rsid w:val="00D635A1"/>
    <w:rsid w:val="00D639C7"/>
    <w:rsid w:val="00D63D65"/>
    <w:rsid w:val="00D63E97"/>
    <w:rsid w:val="00D63F4E"/>
    <w:rsid w:val="00D63F7C"/>
    <w:rsid w:val="00D6470D"/>
    <w:rsid w:val="00D64CB4"/>
    <w:rsid w:val="00D6502D"/>
    <w:rsid w:val="00D6551D"/>
    <w:rsid w:val="00D65C86"/>
    <w:rsid w:val="00D65D02"/>
    <w:rsid w:val="00D6605B"/>
    <w:rsid w:val="00D6686B"/>
    <w:rsid w:val="00D669A0"/>
    <w:rsid w:val="00D66DDF"/>
    <w:rsid w:val="00D6723D"/>
    <w:rsid w:val="00D675B4"/>
    <w:rsid w:val="00D679EA"/>
    <w:rsid w:val="00D67C35"/>
    <w:rsid w:val="00D7032E"/>
    <w:rsid w:val="00D70368"/>
    <w:rsid w:val="00D70AA2"/>
    <w:rsid w:val="00D70B6F"/>
    <w:rsid w:val="00D70C51"/>
    <w:rsid w:val="00D70E04"/>
    <w:rsid w:val="00D711ED"/>
    <w:rsid w:val="00D723B5"/>
    <w:rsid w:val="00D725AC"/>
    <w:rsid w:val="00D73014"/>
    <w:rsid w:val="00D732AF"/>
    <w:rsid w:val="00D737B8"/>
    <w:rsid w:val="00D73EF6"/>
    <w:rsid w:val="00D74067"/>
    <w:rsid w:val="00D742B1"/>
    <w:rsid w:val="00D7434A"/>
    <w:rsid w:val="00D743AE"/>
    <w:rsid w:val="00D74B44"/>
    <w:rsid w:val="00D74E11"/>
    <w:rsid w:val="00D74FE3"/>
    <w:rsid w:val="00D75B21"/>
    <w:rsid w:val="00D75B69"/>
    <w:rsid w:val="00D761B7"/>
    <w:rsid w:val="00D7634D"/>
    <w:rsid w:val="00D763D7"/>
    <w:rsid w:val="00D7652A"/>
    <w:rsid w:val="00D766C9"/>
    <w:rsid w:val="00D76CA6"/>
    <w:rsid w:val="00D7702C"/>
    <w:rsid w:val="00D770A1"/>
    <w:rsid w:val="00D77253"/>
    <w:rsid w:val="00D7743F"/>
    <w:rsid w:val="00D77553"/>
    <w:rsid w:val="00D7777F"/>
    <w:rsid w:val="00D77922"/>
    <w:rsid w:val="00D77FF4"/>
    <w:rsid w:val="00D80251"/>
    <w:rsid w:val="00D80B9E"/>
    <w:rsid w:val="00D80BF1"/>
    <w:rsid w:val="00D80EA4"/>
    <w:rsid w:val="00D8135C"/>
    <w:rsid w:val="00D81D81"/>
    <w:rsid w:val="00D81ED3"/>
    <w:rsid w:val="00D8275B"/>
    <w:rsid w:val="00D82942"/>
    <w:rsid w:val="00D844B9"/>
    <w:rsid w:val="00D84C8A"/>
    <w:rsid w:val="00D854B4"/>
    <w:rsid w:val="00D85BAF"/>
    <w:rsid w:val="00D85ED4"/>
    <w:rsid w:val="00D85FD1"/>
    <w:rsid w:val="00D860B1"/>
    <w:rsid w:val="00D863E5"/>
    <w:rsid w:val="00D86C19"/>
    <w:rsid w:val="00D86F1C"/>
    <w:rsid w:val="00D87886"/>
    <w:rsid w:val="00D87DEB"/>
    <w:rsid w:val="00D904B4"/>
    <w:rsid w:val="00D90790"/>
    <w:rsid w:val="00D908CD"/>
    <w:rsid w:val="00D9092E"/>
    <w:rsid w:val="00D90A7A"/>
    <w:rsid w:val="00D90E37"/>
    <w:rsid w:val="00D912E9"/>
    <w:rsid w:val="00D914E6"/>
    <w:rsid w:val="00D918C7"/>
    <w:rsid w:val="00D91BAC"/>
    <w:rsid w:val="00D92AC2"/>
    <w:rsid w:val="00D92CB6"/>
    <w:rsid w:val="00D93153"/>
    <w:rsid w:val="00D932F3"/>
    <w:rsid w:val="00D9369D"/>
    <w:rsid w:val="00D93B13"/>
    <w:rsid w:val="00D93CB8"/>
    <w:rsid w:val="00D94180"/>
    <w:rsid w:val="00D94278"/>
    <w:rsid w:val="00D94530"/>
    <w:rsid w:val="00D94535"/>
    <w:rsid w:val="00D94C57"/>
    <w:rsid w:val="00D94E4C"/>
    <w:rsid w:val="00D94EFA"/>
    <w:rsid w:val="00D95250"/>
    <w:rsid w:val="00D957A4"/>
    <w:rsid w:val="00D96907"/>
    <w:rsid w:val="00D96D4E"/>
    <w:rsid w:val="00D96E41"/>
    <w:rsid w:val="00D96FB8"/>
    <w:rsid w:val="00D97406"/>
    <w:rsid w:val="00D976A4"/>
    <w:rsid w:val="00D97E34"/>
    <w:rsid w:val="00DA0354"/>
    <w:rsid w:val="00DA0417"/>
    <w:rsid w:val="00DA04F6"/>
    <w:rsid w:val="00DA11F7"/>
    <w:rsid w:val="00DA132D"/>
    <w:rsid w:val="00DA1D49"/>
    <w:rsid w:val="00DA2B55"/>
    <w:rsid w:val="00DA2FD2"/>
    <w:rsid w:val="00DA424F"/>
    <w:rsid w:val="00DA4CC9"/>
    <w:rsid w:val="00DA5758"/>
    <w:rsid w:val="00DA58A6"/>
    <w:rsid w:val="00DA5C9D"/>
    <w:rsid w:val="00DA5CA6"/>
    <w:rsid w:val="00DA5D53"/>
    <w:rsid w:val="00DA5ECF"/>
    <w:rsid w:val="00DA68A4"/>
    <w:rsid w:val="00DA690B"/>
    <w:rsid w:val="00DA6A4B"/>
    <w:rsid w:val="00DA7206"/>
    <w:rsid w:val="00DA73DB"/>
    <w:rsid w:val="00DA7418"/>
    <w:rsid w:val="00DA7598"/>
    <w:rsid w:val="00DA78CB"/>
    <w:rsid w:val="00DA78EC"/>
    <w:rsid w:val="00DA7C34"/>
    <w:rsid w:val="00DA7EB5"/>
    <w:rsid w:val="00DB061D"/>
    <w:rsid w:val="00DB0732"/>
    <w:rsid w:val="00DB0829"/>
    <w:rsid w:val="00DB0B9B"/>
    <w:rsid w:val="00DB0E0A"/>
    <w:rsid w:val="00DB0E2F"/>
    <w:rsid w:val="00DB0E6C"/>
    <w:rsid w:val="00DB1B28"/>
    <w:rsid w:val="00DB1D09"/>
    <w:rsid w:val="00DB1EE8"/>
    <w:rsid w:val="00DB2264"/>
    <w:rsid w:val="00DB2503"/>
    <w:rsid w:val="00DB2ACD"/>
    <w:rsid w:val="00DB2F97"/>
    <w:rsid w:val="00DB3212"/>
    <w:rsid w:val="00DB32E3"/>
    <w:rsid w:val="00DB3DD1"/>
    <w:rsid w:val="00DB4DE8"/>
    <w:rsid w:val="00DB5345"/>
    <w:rsid w:val="00DB5401"/>
    <w:rsid w:val="00DB54B2"/>
    <w:rsid w:val="00DB551A"/>
    <w:rsid w:val="00DB5579"/>
    <w:rsid w:val="00DB5A97"/>
    <w:rsid w:val="00DB5BCA"/>
    <w:rsid w:val="00DB5F7B"/>
    <w:rsid w:val="00DB65D6"/>
    <w:rsid w:val="00DB689E"/>
    <w:rsid w:val="00DB703B"/>
    <w:rsid w:val="00DB705E"/>
    <w:rsid w:val="00DB72D2"/>
    <w:rsid w:val="00DB76EC"/>
    <w:rsid w:val="00DB78B0"/>
    <w:rsid w:val="00DB78EC"/>
    <w:rsid w:val="00DB7BDB"/>
    <w:rsid w:val="00DB7E07"/>
    <w:rsid w:val="00DC05AD"/>
    <w:rsid w:val="00DC062A"/>
    <w:rsid w:val="00DC0882"/>
    <w:rsid w:val="00DC0A98"/>
    <w:rsid w:val="00DC0CAE"/>
    <w:rsid w:val="00DC0EFD"/>
    <w:rsid w:val="00DC12BA"/>
    <w:rsid w:val="00DC24A2"/>
    <w:rsid w:val="00DC250E"/>
    <w:rsid w:val="00DC28AF"/>
    <w:rsid w:val="00DC29FB"/>
    <w:rsid w:val="00DC2DC2"/>
    <w:rsid w:val="00DC31D3"/>
    <w:rsid w:val="00DC3213"/>
    <w:rsid w:val="00DC3250"/>
    <w:rsid w:val="00DC3484"/>
    <w:rsid w:val="00DC34AA"/>
    <w:rsid w:val="00DC3F95"/>
    <w:rsid w:val="00DC42AA"/>
    <w:rsid w:val="00DC439B"/>
    <w:rsid w:val="00DC47DA"/>
    <w:rsid w:val="00DC4D1D"/>
    <w:rsid w:val="00DC4E08"/>
    <w:rsid w:val="00DC5DE1"/>
    <w:rsid w:val="00DC609E"/>
    <w:rsid w:val="00DC60E4"/>
    <w:rsid w:val="00DC63E6"/>
    <w:rsid w:val="00DC64A4"/>
    <w:rsid w:val="00DC6C7E"/>
    <w:rsid w:val="00DC6FE8"/>
    <w:rsid w:val="00DD00F6"/>
    <w:rsid w:val="00DD0693"/>
    <w:rsid w:val="00DD08F1"/>
    <w:rsid w:val="00DD0925"/>
    <w:rsid w:val="00DD0987"/>
    <w:rsid w:val="00DD0E43"/>
    <w:rsid w:val="00DD0EB6"/>
    <w:rsid w:val="00DD11D0"/>
    <w:rsid w:val="00DD1F06"/>
    <w:rsid w:val="00DD2024"/>
    <w:rsid w:val="00DD2B95"/>
    <w:rsid w:val="00DD2E80"/>
    <w:rsid w:val="00DD36CF"/>
    <w:rsid w:val="00DD3826"/>
    <w:rsid w:val="00DD4229"/>
    <w:rsid w:val="00DD431A"/>
    <w:rsid w:val="00DD47A5"/>
    <w:rsid w:val="00DD4857"/>
    <w:rsid w:val="00DD4E83"/>
    <w:rsid w:val="00DD55CB"/>
    <w:rsid w:val="00DD58E5"/>
    <w:rsid w:val="00DD59CF"/>
    <w:rsid w:val="00DD5A11"/>
    <w:rsid w:val="00DD6331"/>
    <w:rsid w:val="00DD7623"/>
    <w:rsid w:val="00DD7F8F"/>
    <w:rsid w:val="00DE05D5"/>
    <w:rsid w:val="00DE06D8"/>
    <w:rsid w:val="00DE10AB"/>
    <w:rsid w:val="00DE126B"/>
    <w:rsid w:val="00DE1690"/>
    <w:rsid w:val="00DE1CD0"/>
    <w:rsid w:val="00DE1D9A"/>
    <w:rsid w:val="00DE21E6"/>
    <w:rsid w:val="00DE2426"/>
    <w:rsid w:val="00DE26E6"/>
    <w:rsid w:val="00DE2868"/>
    <w:rsid w:val="00DE2C44"/>
    <w:rsid w:val="00DE2E47"/>
    <w:rsid w:val="00DE313E"/>
    <w:rsid w:val="00DE389F"/>
    <w:rsid w:val="00DE3E98"/>
    <w:rsid w:val="00DE3F69"/>
    <w:rsid w:val="00DE3FA9"/>
    <w:rsid w:val="00DE4CD8"/>
    <w:rsid w:val="00DE4DDA"/>
    <w:rsid w:val="00DE4F91"/>
    <w:rsid w:val="00DE5BF0"/>
    <w:rsid w:val="00DE6042"/>
    <w:rsid w:val="00DE62DA"/>
    <w:rsid w:val="00DE6396"/>
    <w:rsid w:val="00DE6648"/>
    <w:rsid w:val="00DE668A"/>
    <w:rsid w:val="00DE6A8C"/>
    <w:rsid w:val="00DE6B3F"/>
    <w:rsid w:val="00DE6BD6"/>
    <w:rsid w:val="00DE7303"/>
    <w:rsid w:val="00DE768C"/>
    <w:rsid w:val="00DE775F"/>
    <w:rsid w:val="00DE7788"/>
    <w:rsid w:val="00DF0A75"/>
    <w:rsid w:val="00DF0BF2"/>
    <w:rsid w:val="00DF1412"/>
    <w:rsid w:val="00DF1D0E"/>
    <w:rsid w:val="00DF21A1"/>
    <w:rsid w:val="00DF22C9"/>
    <w:rsid w:val="00DF264E"/>
    <w:rsid w:val="00DF2B25"/>
    <w:rsid w:val="00DF2B2A"/>
    <w:rsid w:val="00DF31EF"/>
    <w:rsid w:val="00DF3355"/>
    <w:rsid w:val="00DF38A6"/>
    <w:rsid w:val="00DF3A51"/>
    <w:rsid w:val="00DF3AFA"/>
    <w:rsid w:val="00DF417A"/>
    <w:rsid w:val="00DF43EB"/>
    <w:rsid w:val="00DF444A"/>
    <w:rsid w:val="00DF4A03"/>
    <w:rsid w:val="00DF4C11"/>
    <w:rsid w:val="00DF4ECB"/>
    <w:rsid w:val="00DF53C2"/>
    <w:rsid w:val="00DF56E7"/>
    <w:rsid w:val="00DF5B7B"/>
    <w:rsid w:val="00DF606C"/>
    <w:rsid w:val="00DF60E4"/>
    <w:rsid w:val="00DF6342"/>
    <w:rsid w:val="00DF6B1A"/>
    <w:rsid w:val="00DF6F01"/>
    <w:rsid w:val="00DF7EE2"/>
    <w:rsid w:val="00E005DD"/>
    <w:rsid w:val="00E01562"/>
    <w:rsid w:val="00E016F3"/>
    <w:rsid w:val="00E01809"/>
    <w:rsid w:val="00E01838"/>
    <w:rsid w:val="00E01A8F"/>
    <w:rsid w:val="00E0218D"/>
    <w:rsid w:val="00E02500"/>
    <w:rsid w:val="00E026C7"/>
    <w:rsid w:val="00E0315A"/>
    <w:rsid w:val="00E031BB"/>
    <w:rsid w:val="00E03234"/>
    <w:rsid w:val="00E03765"/>
    <w:rsid w:val="00E03839"/>
    <w:rsid w:val="00E03B6F"/>
    <w:rsid w:val="00E040AF"/>
    <w:rsid w:val="00E04662"/>
    <w:rsid w:val="00E056B5"/>
    <w:rsid w:val="00E05785"/>
    <w:rsid w:val="00E05B67"/>
    <w:rsid w:val="00E05C4F"/>
    <w:rsid w:val="00E06262"/>
    <w:rsid w:val="00E06671"/>
    <w:rsid w:val="00E06B0A"/>
    <w:rsid w:val="00E0702A"/>
    <w:rsid w:val="00E0712D"/>
    <w:rsid w:val="00E0717E"/>
    <w:rsid w:val="00E072AD"/>
    <w:rsid w:val="00E10C42"/>
    <w:rsid w:val="00E10EA8"/>
    <w:rsid w:val="00E11186"/>
    <w:rsid w:val="00E11EBD"/>
    <w:rsid w:val="00E120C6"/>
    <w:rsid w:val="00E123F6"/>
    <w:rsid w:val="00E1281C"/>
    <w:rsid w:val="00E12B72"/>
    <w:rsid w:val="00E1316A"/>
    <w:rsid w:val="00E13338"/>
    <w:rsid w:val="00E13491"/>
    <w:rsid w:val="00E13601"/>
    <w:rsid w:val="00E1389A"/>
    <w:rsid w:val="00E139D6"/>
    <w:rsid w:val="00E13AF5"/>
    <w:rsid w:val="00E13B5A"/>
    <w:rsid w:val="00E13E54"/>
    <w:rsid w:val="00E13F33"/>
    <w:rsid w:val="00E13F7D"/>
    <w:rsid w:val="00E1403A"/>
    <w:rsid w:val="00E1446E"/>
    <w:rsid w:val="00E14920"/>
    <w:rsid w:val="00E152B9"/>
    <w:rsid w:val="00E153E9"/>
    <w:rsid w:val="00E15897"/>
    <w:rsid w:val="00E15BF1"/>
    <w:rsid w:val="00E15D1A"/>
    <w:rsid w:val="00E15D3E"/>
    <w:rsid w:val="00E15FBB"/>
    <w:rsid w:val="00E166BA"/>
    <w:rsid w:val="00E172DC"/>
    <w:rsid w:val="00E17BCC"/>
    <w:rsid w:val="00E202FA"/>
    <w:rsid w:val="00E20387"/>
    <w:rsid w:val="00E2057A"/>
    <w:rsid w:val="00E2087E"/>
    <w:rsid w:val="00E210B6"/>
    <w:rsid w:val="00E21176"/>
    <w:rsid w:val="00E21582"/>
    <w:rsid w:val="00E218F6"/>
    <w:rsid w:val="00E21908"/>
    <w:rsid w:val="00E21AFE"/>
    <w:rsid w:val="00E22325"/>
    <w:rsid w:val="00E2288A"/>
    <w:rsid w:val="00E228DE"/>
    <w:rsid w:val="00E22930"/>
    <w:rsid w:val="00E229EB"/>
    <w:rsid w:val="00E2307F"/>
    <w:rsid w:val="00E232E6"/>
    <w:rsid w:val="00E23A3B"/>
    <w:rsid w:val="00E23D0D"/>
    <w:rsid w:val="00E242F0"/>
    <w:rsid w:val="00E24469"/>
    <w:rsid w:val="00E24B60"/>
    <w:rsid w:val="00E251A8"/>
    <w:rsid w:val="00E25553"/>
    <w:rsid w:val="00E255C3"/>
    <w:rsid w:val="00E25885"/>
    <w:rsid w:val="00E25A40"/>
    <w:rsid w:val="00E25C9B"/>
    <w:rsid w:val="00E262F2"/>
    <w:rsid w:val="00E265B8"/>
    <w:rsid w:val="00E268A1"/>
    <w:rsid w:val="00E26920"/>
    <w:rsid w:val="00E26B97"/>
    <w:rsid w:val="00E2719F"/>
    <w:rsid w:val="00E27373"/>
    <w:rsid w:val="00E27508"/>
    <w:rsid w:val="00E27714"/>
    <w:rsid w:val="00E277E3"/>
    <w:rsid w:val="00E279F4"/>
    <w:rsid w:val="00E3001F"/>
    <w:rsid w:val="00E306B6"/>
    <w:rsid w:val="00E306CA"/>
    <w:rsid w:val="00E30847"/>
    <w:rsid w:val="00E31562"/>
    <w:rsid w:val="00E31639"/>
    <w:rsid w:val="00E31EB6"/>
    <w:rsid w:val="00E31EDE"/>
    <w:rsid w:val="00E32556"/>
    <w:rsid w:val="00E32586"/>
    <w:rsid w:val="00E32A16"/>
    <w:rsid w:val="00E32FCB"/>
    <w:rsid w:val="00E33074"/>
    <w:rsid w:val="00E3321E"/>
    <w:rsid w:val="00E3371B"/>
    <w:rsid w:val="00E33A91"/>
    <w:rsid w:val="00E33C5B"/>
    <w:rsid w:val="00E33EAA"/>
    <w:rsid w:val="00E34290"/>
    <w:rsid w:val="00E345A7"/>
    <w:rsid w:val="00E34667"/>
    <w:rsid w:val="00E34813"/>
    <w:rsid w:val="00E34921"/>
    <w:rsid w:val="00E34A91"/>
    <w:rsid w:val="00E34C3E"/>
    <w:rsid w:val="00E34F92"/>
    <w:rsid w:val="00E350BF"/>
    <w:rsid w:val="00E353B5"/>
    <w:rsid w:val="00E357AA"/>
    <w:rsid w:val="00E35841"/>
    <w:rsid w:val="00E35E69"/>
    <w:rsid w:val="00E35EB3"/>
    <w:rsid w:val="00E361B7"/>
    <w:rsid w:val="00E3651B"/>
    <w:rsid w:val="00E36CBA"/>
    <w:rsid w:val="00E36FC8"/>
    <w:rsid w:val="00E37702"/>
    <w:rsid w:val="00E37714"/>
    <w:rsid w:val="00E37E4A"/>
    <w:rsid w:val="00E4028C"/>
    <w:rsid w:val="00E4034A"/>
    <w:rsid w:val="00E40484"/>
    <w:rsid w:val="00E40509"/>
    <w:rsid w:val="00E4063F"/>
    <w:rsid w:val="00E409B6"/>
    <w:rsid w:val="00E40BD3"/>
    <w:rsid w:val="00E40DC0"/>
    <w:rsid w:val="00E411DB"/>
    <w:rsid w:val="00E4146B"/>
    <w:rsid w:val="00E4158B"/>
    <w:rsid w:val="00E41997"/>
    <w:rsid w:val="00E41B38"/>
    <w:rsid w:val="00E41DE0"/>
    <w:rsid w:val="00E42123"/>
    <w:rsid w:val="00E424A2"/>
    <w:rsid w:val="00E4260D"/>
    <w:rsid w:val="00E435DC"/>
    <w:rsid w:val="00E4374E"/>
    <w:rsid w:val="00E43998"/>
    <w:rsid w:val="00E43A6D"/>
    <w:rsid w:val="00E43B3E"/>
    <w:rsid w:val="00E43CA9"/>
    <w:rsid w:val="00E43CBC"/>
    <w:rsid w:val="00E43EB8"/>
    <w:rsid w:val="00E43FD6"/>
    <w:rsid w:val="00E44173"/>
    <w:rsid w:val="00E4454A"/>
    <w:rsid w:val="00E445CB"/>
    <w:rsid w:val="00E4461B"/>
    <w:rsid w:val="00E447EC"/>
    <w:rsid w:val="00E4493F"/>
    <w:rsid w:val="00E451A1"/>
    <w:rsid w:val="00E45829"/>
    <w:rsid w:val="00E45860"/>
    <w:rsid w:val="00E45999"/>
    <w:rsid w:val="00E45A8D"/>
    <w:rsid w:val="00E45B2A"/>
    <w:rsid w:val="00E45BDC"/>
    <w:rsid w:val="00E46AC5"/>
    <w:rsid w:val="00E46D1C"/>
    <w:rsid w:val="00E470C2"/>
    <w:rsid w:val="00E4722E"/>
    <w:rsid w:val="00E4735F"/>
    <w:rsid w:val="00E4756B"/>
    <w:rsid w:val="00E4769E"/>
    <w:rsid w:val="00E476F6"/>
    <w:rsid w:val="00E47E97"/>
    <w:rsid w:val="00E5000E"/>
    <w:rsid w:val="00E50085"/>
    <w:rsid w:val="00E50348"/>
    <w:rsid w:val="00E50A0E"/>
    <w:rsid w:val="00E516DE"/>
    <w:rsid w:val="00E519EB"/>
    <w:rsid w:val="00E51D3A"/>
    <w:rsid w:val="00E523F4"/>
    <w:rsid w:val="00E537A1"/>
    <w:rsid w:val="00E538AD"/>
    <w:rsid w:val="00E538F3"/>
    <w:rsid w:val="00E5392F"/>
    <w:rsid w:val="00E53E3B"/>
    <w:rsid w:val="00E54490"/>
    <w:rsid w:val="00E54669"/>
    <w:rsid w:val="00E54AF7"/>
    <w:rsid w:val="00E54C18"/>
    <w:rsid w:val="00E54E3D"/>
    <w:rsid w:val="00E5565A"/>
    <w:rsid w:val="00E55966"/>
    <w:rsid w:val="00E559C2"/>
    <w:rsid w:val="00E55EC2"/>
    <w:rsid w:val="00E56803"/>
    <w:rsid w:val="00E56C3E"/>
    <w:rsid w:val="00E56C5E"/>
    <w:rsid w:val="00E571EA"/>
    <w:rsid w:val="00E57595"/>
    <w:rsid w:val="00E5771A"/>
    <w:rsid w:val="00E5784F"/>
    <w:rsid w:val="00E57C86"/>
    <w:rsid w:val="00E6076F"/>
    <w:rsid w:val="00E607EF"/>
    <w:rsid w:val="00E60A3A"/>
    <w:rsid w:val="00E60E64"/>
    <w:rsid w:val="00E60E9D"/>
    <w:rsid w:val="00E6121F"/>
    <w:rsid w:val="00E61235"/>
    <w:rsid w:val="00E6160D"/>
    <w:rsid w:val="00E61A0B"/>
    <w:rsid w:val="00E61B1D"/>
    <w:rsid w:val="00E624D9"/>
    <w:rsid w:val="00E627E6"/>
    <w:rsid w:val="00E62E67"/>
    <w:rsid w:val="00E63315"/>
    <w:rsid w:val="00E63AA0"/>
    <w:rsid w:val="00E641AC"/>
    <w:rsid w:val="00E6430E"/>
    <w:rsid w:val="00E64440"/>
    <w:rsid w:val="00E6547F"/>
    <w:rsid w:val="00E65574"/>
    <w:rsid w:val="00E655F8"/>
    <w:rsid w:val="00E658C7"/>
    <w:rsid w:val="00E6597B"/>
    <w:rsid w:val="00E65BAA"/>
    <w:rsid w:val="00E65FE5"/>
    <w:rsid w:val="00E66809"/>
    <w:rsid w:val="00E66C9D"/>
    <w:rsid w:val="00E66CF4"/>
    <w:rsid w:val="00E66EA3"/>
    <w:rsid w:val="00E671D9"/>
    <w:rsid w:val="00E67503"/>
    <w:rsid w:val="00E67992"/>
    <w:rsid w:val="00E679BD"/>
    <w:rsid w:val="00E67AD2"/>
    <w:rsid w:val="00E70083"/>
    <w:rsid w:val="00E707F5"/>
    <w:rsid w:val="00E70EB8"/>
    <w:rsid w:val="00E71131"/>
    <w:rsid w:val="00E719A4"/>
    <w:rsid w:val="00E71F66"/>
    <w:rsid w:val="00E7219C"/>
    <w:rsid w:val="00E72AFC"/>
    <w:rsid w:val="00E732F8"/>
    <w:rsid w:val="00E73760"/>
    <w:rsid w:val="00E73793"/>
    <w:rsid w:val="00E73A1F"/>
    <w:rsid w:val="00E740FD"/>
    <w:rsid w:val="00E74175"/>
    <w:rsid w:val="00E74262"/>
    <w:rsid w:val="00E74314"/>
    <w:rsid w:val="00E74349"/>
    <w:rsid w:val="00E744A3"/>
    <w:rsid w:val="00E747FB"/>
    <w:rsid w:val="00E74D26"/>
    <w:rsid w:val="00E758C6"/>
    <w:rsid w:val="00E758C7"/>
    <w:rsid w:val="00E75E6B"/>
    <w:rsid w:val="00E76293"/>
    <w:rsid w:val="00E76747"/>
    <w:rsid w:val="00E76935"/>
    <w:rsid w:val="00E76CB9"/>
    <w:rsid w:val="00E7750F"/>
    <w:rsid w:val="00E778C4"/>
    <w:rsid w:val="00E77CE3"/>
    <w:rsid w:val="00E800E9"/>
    <w:rsid w:val="00E80468"/>
    <w:rsid w:val="00E8047B"/>
    <w:rsid w:val="00E8096A"/>
    <w:rsid w:val="00E811EA"/>
    <w:rsid w:val="00E81233"/>
    <w:rsid w:val="00E8131F"/>
    <w:rsid w:val="00E81627"/>
    <w:rsid w:val="00E81941"/>
    <w:rsid w:val="00E82192"/>
    <w:rsid w:val="00E821F3"/>
    <w:rsid w:val="00E82487"/>
    <w:rsid w:val="00E832FA"/>
    <w:rsid w:val="00E83339"/>
    <w:rsid w:val="00E83629"/>
    <w:rsid w:val="00E837C3"/>
    <w:rsid w:val="00E83A4A"/>
    <w:rsid w:val="00E83D4F"/>
    <w:rsid w:val="00E83E7C"/>
    <w:rsid w:val="00E847F5"/>
    <w:rsid w:val="00E848B7"/>
    <w:rsid w:val="00E84FBC"/>
    <w:rsid w:val="00E85727"/>
    <w:rsid w:val="00E8599B"/>
    <w:rsid w:val="00E86C15"/>
    <w:rsid w:val="00E870C7"/>
    <w:rsid w:val="00E871EE"/>
    <w:rsid w:val="00E87306"/>
    <w:rsid w:val="00E87317"/>
    <w:rsid w:val="00E87498"/>
    <w:rsid w:val="00E87A73"/>
    <w:rsid w:val="00E90271"/>
    <w:rsid w:val="00E90365"/>
    <w:rsid w:val="00E90952"/>
    <w:rsid w:val="00E9130C"/>
    <w:rsid w:val="00E92525"/>
    <w:rsid w:val="00E926A9"/>
    <w:rsid w:val="00E926AB"/>
    <w:rsid w:val="00E92AF4"/>
    <w:rsid w:val="00E92C83"/>
    <w:rsid w:val="00E9313C"/>
    <w:rsid w:val="00E934E2"/>
    <w:rsid w:val="00E93FED"/>
    <w:rsid w:val="00E9445F"/>
    <w:rsid w:val="00E944DE"/>
    <w:rsid w:val="00E9531E"/>
    <w:rsid w:val="00E96B57"/>
    <w:rsid w:val="00E96EB2"/>
    <w:rsid w:val="00E9719C"/>
    <w:rsid w:val="00E9737A"/>
    <w:rsid w:val="00E9737E"/>
    <w:rsid w:val="00E978A4"/>
    <w:rsid w:val="00EA014B"/>
    <w:rsid w:val="00EA0257"/>
    <w:rsid w:val="00EA07BF"/>
    <w:rsid w:val="00EA0BAA"/>
    <w:rsid w:val="00EA1354"/>
    <w:rsid w:val="00EA1510"/>
    <w:rsid w:val="00EA175F"/>
    <w:rsid w:val="00EA1DCB"/>
    <w:rsid w:val="00EA1F28"/>
    <w:rsid w:val="00EA20D8"/>
    <w:rsid w:val="00EA23BF"/>
    <w:rsid w:val="00EA3380"/>
    <w:rsid w:val="00EA33AF"/>
    <w:rsid w:val="00EA3858"/>
    <w:rsid w:val="00EA3892"/>
    <w:rsid w:val="00EA4452"/>
    <w:rsid w:val="00EA4AF6"/>
    <w:rsid w:val="00EA4C27"/>
    <w:rsid w:val="00EA4E15"/>
    <w:rsid w:val="00EA4FFE"/>
    <w:rsid w:val="00EA5437"/>
    <w:rsid w:val="00EA5A04"/>
    <w:rsid w:val="00EA5A81"/>
    <w:rsid w:val="00EA63DC"/>
    <w:rsid w:val="00EA649F"/>
    <w:rsid w:val="00EA68BC"/>
    <w:rsid w:val="00EA68D0"/>
    <w:rsid w:val="00EA68D3"/>
    <w:rsid w:val="00EA6B8C"/>
    <w:rsid w:val="00EA72FE"/>
    <w:rsid w:val="00EA760E"/>
    <w:rsid w:val="00EA7865"/>
    <w:rsid w:val="00EA79CF"/>
    <w:rsid w:val="00EA7A6C"/>
    <w:rsid w:val="00EA7F84"/>
    <w:rsid w:val="00EA7FA6"/>
    <w:rsid w:val="00EB025F"/>
    <w:rsid w:val="00EB056B"/>
    <w:rsid w:val="00EB0A0B"/>
    <w:rsid w:val="00EB1969"/>
    <w:rsid w:val="00EB23EC"/>
    <w:rsid w:val="00EB2B21"/>
    <w:rsid w:val="00EB39D3"/>
    <w:rsid w:val="00EB3C97"/>
    <w:rsid w:val="00EB4377"/>
    <w:rsid w:val="00EB4846"/>
    <w:rsid w:val="00EB485F"/>
    <w:rsid w:val="00EB54F0"/>
    <w:rsid w:val="00EB561C"/>
    <w:rsid w:val="00EB5E83"/>
    <w:rsid w:val="00EB5EC2"/>
    <w:rsid w:val="00EB5F32"/>
    <w:rsid w:val="00EB5FA4"/>
    <w:rsid w:val="00EB6756"/>
    <w:rsid w:val="00EB6CB3"/>
    <w:rsid w:val="00EB6E63"/>
    <w:rsid w:val="00EB6E6D"/>
    <w:rsid w:val="00EB7F4A"/>
    <w:rsid w:val="00EC03DB"/>
    <w:rsid w:val="00EC08B1"/>
    <w:rsid w:val="00EC1306"/>
    <w:rsid w:val="00EC14A8"/>
    <w:rsid w:val="00EC2451"/>
    <w:rsid w:val="00EC2C14"/>
    <w:rsid w:val="00EC3162"/>
    <w:rsid w:val="00EC32AF"/>
    <w:rsid w:val="00EC3E8E"/>
    <w:rsid w:val="00EC4018"/>
    <w:rsid w:val="00EC42E0"/>
    <w:rsid w:val="00EC46C6"/>
    <w:rsid w:val="00EC4A42"/>
    <w:rsid w:val="00EC4B32"/>
    <w:rsid w:val="00EC508C"/>
    <w:rsid w:val="00EC59A4"/>
    <w:rsid w:val="00EC5CE3"/>
    <w:rsid w:val="00EC6D92"/>
    <w:rsid w:val="00EC70FC"/>
    <w:rsid w:val="00EC7163"/>
    <w:rsid w:val="00EC71C4"/>
    <w:rsid w:val="00EC7398"/>
    <w:rsid w:val="00EC74E1"/>
    <w:rsid w:val="00EC77DB"/>
    <w:rsid w:val="00EC7A04"/>
    <w:rsid w:val="00ED05DB"/>
    <w:rsid w:val="00ED0D01"/>
    <w:rsid w:val="00ED0DF7"/>
    <w:rsid w:val="00ED1227"/>
    <w:rsid w:val="00ED1466"/>
    <w:rsid w:val="00ED1923"/>
    <w:rsid w:val="00ED1A30"/>
    <w:rsid w:val="00ED1FF8"/>
    <w:rsid w:val="00ED2142"/>
    <w:rsid w:val="00ED2278"/>
    <w:rsid w:val="00ED24C9"/>
    <w:rsid w:val="00ED2989"/>
    <w:rsid w:val="00ED3580"/>
    <w:rsid w:val="00ED39F3"/>
    <w:rsid w:val="00ED3A2F"/>
    <w:rsid w:val="00ED3B52"/>
    <w:rsid w:val="00ED3DAE"/>
    <w:rsid w:val="00ED3F7B"/>
    <w:rsid w:val="00ED44FE"/>
    <w:rsid w:val="00ED4673"/>
    <w:rsid w:val="00ED4C9C"/>
    <w:rsid w:val="00ED4D70"/>
    <w:rsid w:val="00ED50D6"/>
    <w:rsid w:val="00ED5194"/>
    <w:rsid w:val="00ED52D9"/>
    <w:rsid w:val="00ED540D"/>
    <w:rsid w:val="00ED5815"/>
    <w:rsid w:val="00ED5C07"/>
    <w:rsid w:val="00ED5D07"/>
    <w:rsid w:val="00ED5FAF"/>
    <w:rsid w:val="00ED645C"/>
    <w:rsid w:val="00ED6462"/>
    <w:rsid w:val="00ED6966"/>
    <w:rsid w:val="00ED6D91"/>
    <w:rsid w:val="00ED7CB5"/>
    <w:rsid w:val="00ED7EDB"/>
    <w:rsid w:val="00ED7F9B"/>
    <w:rsid w:val="00EE0177"/>
    <w:rsid w:val="00EE091B"/>
    <w:rsid w:val="00EE10E7"/>
    <w:rsid w:val="00EE127B"/>
    <w:rsid w:val="00EE1DFB"/>
    <w:rsid w:val="00EE25C4"/>
    <w:rsid w:val="00EE2742"/>
    <w:rsid w:val="00EE2835"/>
    <w:rsid w:val="00EE2994"/>
    <w:rsid w:val="00EE2E31"/>
    <w:rsid w:val="00EE334E"/>
    <w:rsid w:val="00EE4937"/>
    <w:rsid w:val="00EE4AF8"/>
    <w:rsid w:val="00EE4C34"/>
    <w:rsid w:val="00EE4E89"/>
    <w:rsid w:val="00EE53E5"/>
    <w:rsid w:val="00EE5634"/>
    <w:rsid w:val="00EE5710"/>
    <w:rsid w:val="00EE5B81"/>
    <w:rsid w:val="00EE5D57"/>
    <w:rsid w:val="00EE63E2"/>
    <w:rsid w:val="00EE66C3"/>
    <w:rsid w:val="00EE70CE"/>
    <w:rsid w:val="00EF063E"/>
    <w:rsid w:val="00EF0862"/>
    <w:rsid w:val="00EF097B"/>
    <w:rsid w:val="00EF17B5"/>
    <w:rsid w:val="00EF1F84"/>
    <w:rsid w:val="00EF2049"/>
    <w:rsid w:val="00EF2135"/>
    <w:rsid w:val="00EF23EF"/>
    <w:rsid w:val="00EF2AB1"/>
    <w:rsid w:val="00EF2C73"/>
    <w:rsid w:val="00EF3853"/>
    <w:rsid w:val="00EF3B4E"/>
    <w:rsid w:val="00EF3C3D"/>
    <w:rsid w:val="00EF3E4C"/>
    <w:rsid w:val="00EF40C7"/>
    <w:rsid w:val="00EF449F"/>
    <w:rsid w:val="00EF4D59"/>
    <w:rsid w:val="00EF4ED3"/>
    <w:rsid w:val="00EF50B0"/>
    <w:rsid w:val="00EF5387"/>
    <w:rsid w:val="00EF57E4"/>
    <w:rsid w:val="00EF5FC1"/>
    <w:rsid w:val="00EF6072"/>
    <w:rsid w:val="00EF6134"/>
    <w:rsid w:val="00EF6ED8"/>
    <w:rsid w:val="00EF72DA"/>
    <w:rsid w:val="00F00214"/>
    <w:rsid w:val="00F00419"/>
    <w:rsid w:val="00F00B4A"/>
    <w:rsid w:val="00F00C53"/>
    <w:rsid w:val="00F00C6C"/>
    <w:rsid w:val="00F011A2"/>
    <w:rsid w:val="00F012D4"/>
    <w:rsid w:val="00F0137F"/>
    <w:rsid w:val="00F01730"/>
    <w:rsid w:val="00F01C22"/>
    <w:rsid w:val="00F01CFE"/>
    <w:rsid w:val="00F02367"/>
    <w:rsid w:val="00F03052"/>
    <w:rsid w:val="00F037A3"/>
    <w:rsid w:val="00F03986"/>
    <w:rsid w:val="00F03997"/>
    <w:rsid w:val="00F039C4"/>
    <w:rsid w:val="00F03BB7"/>
    <w:rsid w:val="00F043BB"/>
    <w:rsid w:val="00F04509"/>
    <w:rsid w:val="00F0549E"/>
    <w:rsid w:val="00F056AF"/>
    <w:rsid w:val="00F05B0E"/>
    <w:rsid w:val="00F0636B"/>
    <w:rsid w:val="00F069A1"/>
    <w:rsid w:val="00F06D61"/>
    <w:rsid w:val="00F07039"/>
    <w:rsid w:val="00F07ADA"/>
    <w:rsid w:val="00F102DA"/>
    <w:rsid w:val="00F104D7"/>
    <w:rsid w:val="00F108A8"/>
    <w:rsid w:val="00F11075"/>
    <w:rsid w:val="00F11518"/>
    <w:rsid w:val="00F115D4"/>
    <w:rsid w:val="00F11B50"/>
    <w:rsid w:val="00F11BA2"/>
    <w:rsid w:val="00F11D47"/>
    <w:rsid w:val="00F11E78"/>
    <w:rsid w:val="00F11F5B"/>
    <w:rsid w:val="00F129DD"/>
    <w:rsid w:val="00F13587"/>
    <w:rsid w:val="00F137A8"/>
    <w:rsid w:val="00F13878"/>
    <w:rsid w:val="00F13BDA"/>
    <w:rsid w:val="00F13C56"/>
    <w:rsid w:val="00F14098"/>
    <w:rsid w:val="00F142A9"/>
    <w:rsid w:val="00F14951"/>
    <w:rsid w:val="00F14B43"/>
    <w:rsid w:val="00F156F8"/>
    <w:rsid w:val="00F16456"/>
    <w:rsid w:val="00F16984"/>
    <w:rsid w:val="00F16B32"/>
    <w:rsid w:val="00F16BDE"/>
    <w:rsid w:val="00F16E10"/>
    <w:rsid w:val="00F17244"/>
    <w:rsid w:val="00F173A0"/>
    <w:rsid w:val="00F17DEB"/>
    <w:rsid w:val="00F17E04"/>
    <w:rsid w:val="00F17EFF"/>
    <w:rsid w:val="00F17FFC"/>
    <w:rsid w:val="00F208C2"/>
    <w:rsid w:val="00F209E0"/>
    <w:rsid w:val="00F20E6C"/>
    <w:rsid w:val="00F2108C"/>
    <w:rsid w:val="00F212F1"/>
    <w:rsid w:val="00F2154F"/>
    <w:rsid w:val="00F21AA7"/>
    <w:rsid w:val="00F21B43"/>
    <w:rsid w:val="00F21E5A"/>
    <w:rsid w:val="00F223E8"/>
    <w:rsid w:val="00F22D25"/>
    <w:rsid w:val="00F22D87"/>
    <w:rsid w:val="00F22EAA"/>
    <w:rsid w:val="00F22EF7"/>
    <w:rsid w:val="00F22F53"/>
    <w:rsid w:val="00F231B3"/>
    <w:rsid w:val="00F23386"/>
    <w:rsid w:val="00F2343B"/>
    <w:rsid w:val="00F23497"/>
    <w:rsid w:val="00F2363F"/>
    <w:rsid w:val="00F23B8C"/>
    <w:rsid w:val="00F23B9E"/>
    <w:rsid w:val="00F24261"/>
    <w:rsid w:val="00F2454B"/>
    <w:rsid w:val="00F24629"/>
    <w:rsid w:val="00F24FF4"/>
    <w:rsid w:val="00F255F8"/>
    <w:rsid w:val="00F2594D"/>
    <w:rsid w:val="00F25A3F"/>
    <w:rsid w:val="00F25B04"/>
    <w:rsid w:val="00F25EE0"/>
    <w:rsid w:val="00F263B8"/>
    <w:rsid w:val="00F26B0F"/>
    <w:rsid w:val="00F26C08"/>
    <w:rsid w:val="00F2770C"/>
    <w:rsid w:val="00F27F77"/>
    <w:rsid w:val="00F30420"/>
    <w:rsid w:val="00F304DF"/>
    <w:rsid w:val="00F3074F"/>
    <w:rsid w:val="00F30E23"/>
    <w:rsid w:val="00F3151A"/>
    <w:rsid w:val="00F31914"/>
    <w:rsid w:val="00F31B3E"/>
    <w:rsid w:val="00F3212E"/>
    <w:rsid w:val="00F321A2"/>
    <w:rsid w:val="00F3245B"/>
    <w:rsid w:val="00F32C22"/>
    <w:rsid w:val="00F32C6E"/>
    <w:rsid w:val="00F32D5C"/>
    <w:rsid w:val="00F33703"/>
    <w:rsid w:val="00F33DE7"/>
    <w:rsid w:val="00F34064"/>
    <w:rsid w:val="00F34074"/>
    <w:rsid w:val="00F34931"/>
    <w:rsid w:val="00F34937"/>
    <w:rsid w:val="00F349EB"/>
    <w:rsid w:val="00F351C8"/>
    <w:rsid w:val="00F3525C"/>
    <w:rsid w:val="00F353A5"/>
    <w:rsid w:val="00F3572C"/>
    <w:rsid w:val="00F3592C"/>
    <w:rsid w:val="00F3596C"/>
    <w:rsid w:val="00F35B6E"/>
    <w:rsid w:val="00F3676C"/>
    <w:rsid w:val="00F368E2"/>
    <w:rsid w:val="00F36BE7"/>
    <w:rsid w:val="00F36D74"/>
    <w:rsid w:val="00F36FE2"/>
    <w:rsid w:val="00F37065"/>
    <w:rsid w:val="00F3769A"/>
    <w:rsid w:val="00F376A3"/>
    <w:rsid w:val="00F37AED"/>
    <w:rsid w:val="00F37B30"/>
    <w:rsid w:val="00F404D8"/>
    <w:rsid w:val="00F4068F"/>
    <w:rsid w:val="00F409DF"/>
    <w:rsid w:val="00F409E1"/>
    <w:rsid w:val="00F40E29"/>
    <w:rsid w:val="00F41458"/>
    <w:rsid w:val="00F41573"/>
    <w:rsid w:val="00F415E8"/>
    <w:rsid w:val="00F4167D"/>
    <w:rsid w:val="00F41A64"/>
    <w:rsid w:val="00F41B7B"/>
    <w:rsid w:val="00F4205E"/>
    <w:rsid w:val="00F427A6"/>
    <w:rsid w:val="00F428DB"/>
    <w:rsid w:val="00F42A62"/>
    <w:rsid w:val="00F430AB"/>
    <w:rsid w:val="00F4381B"/>
    <w:rsid w:val="00F439F9"/>
    <w:rsid w:val="00F43E95"/>
    <w:rsid w:val="00F44273"/>
    <w:rsid w:val="00F444F9"/>
    <w:rsid w:val="00F44523"/>
    <w:rsid w:val="00F44A1F"/>
    <w:rsid w:val="00F44A8A"/>
    <w:rsid w:val="00F44B2F"/>
    <w:rsid w:val="00F44CB0"/>
    <w:rsid w:val="00F4515C"/>
    <w:rsid w:val="00F45235"/>
    <w:rsid w:val="00F45734"/>
    <w:rsid w:val="00F45C5D"/>
    <w:rsid w:val="00F45FBD"/>
    <w:rsid w:val="00F45FCC"/>
    <w:rsid w:val="00F46041"/>
    <w:rsid w:val="00F46285"/>
    <w:rsid w:val="00F463C5"/>
    <w:rsid w:val="00F46418"/>
    <w:rsid w:val="00F4642B"/>
    <w:rsid w:val="00F47423"/>
    <w:rsid w:val="00F474F6"/>
    <w:rsid w:val="00F5010C"/>
    <w:rsid w:val="00F50A4B"/>
    <w:rsid w:val="00F50CB8"/>
    <w:rsid w:val="00F50FA1"/>
    <w:rsid w:val="00F50FF0"/>
    <w:rsid w:val="00F51429"/>
    <w:rsid w:val="00F51443"/>
    <w:rsid w:val="00F515E2"/>
    <w:rsid w:val="00F5178A"/>
    <w:rsid w:val="00F51C86"/>
    <w:rsid w:val="00F51D96"/>
    <w:rsid w:val="00F51E5E"/>
    <w:rsid w:val="00F5213B"/>
    <w:rsid w:val="00F53052"/>
    <w:rsid w:val="00F53090"/>
    <w:rsid w:val="00F53166"/>
    <w:rsid w:val="00F536E2"/>
    <w:rsid w:val="00F53CBC"/>
    <w:rsid w:val="00F542B5"/>
    <w:rsid w:val="00F547E2"/>
    <w:rsid w:val="00F5485F"/>
    <w:rsid w:val="00F54CA1"/>
    <w:rsid w:val="00F54F76"/>
    <w:rsid w:val="00F55040"/>
    <w:rsid w:val="00F552B2"/>
    <w:rsid w:val="00F5587A"/>
    <w:rsid w:val="00F558BA"/>
    <w:rsid w:val="00F55CA8"/>
    <w:rsid w:val="00F56352"/>
    <w:rsid w:val="00F5697D"/>
    <w:rsid w:val="00F56D31"/>
    <w:rsid w:val="00F56F6C"/>
    <w:rsid w:val="00F577BB"/>
    <w:rsid w:val="00F5789A"/>
    <w:rsid w:val="00F60247"/>
    <w:rsid w:val="00F606B6"/>
    <w:rsid w:val="00F60963"/>
    <w:rsid w:val="00F61249"/>
    <w:rsid w:val="00F61644"/>
    <w:rsid w:val="00F621EC"/>
    <w:rsid w:val="00F62642"/>
    <w:rsid w:val="00F62B31"/>
    <w:rsid w:val="00F62E99"/>
    <w:rsid w:val="00F63061"/>
    <w:rsid w:val="00F6319A"/>
    <w:rsid w:val="00F637BD"/>
    <w:rsid w:val="00F63820"/>
    <w:rsid w:val="00F63A07"/>
    <w:rsid w:val="00F644E6"/>
    <w:rsid w:val="00F646A0"/>
    <w:rsid w:val="00F6509A"/>
    <w:rsid w:val="00F65362"/>
    <w:rsid w:val="00F655FB"/>
    <w:rsid w:val="00F65985"/>
    <w:rsid w:val="00F659A8"/>
    <w:rsid w:val="00F65A3D"/>
    <w:rsid w:val="00F65B1B"/>
    <w:rsid w:val="00F66210"/>
    <w:rsid w:val="00F662DB"/>
    <w:rsid w:val="00F6663E"/>
    <w:rsid w:val="00F66B65"/>
    <w:rsid w:val="00F67429"/>
    <w:rsid w:val="00F6762E"/>
    <w:rsid w:val="00F67FD4"/>
    <w:rsid w:val="00F70DA9"/>
    <w:rsid w:val="00F70DFE"/>
    <w:rsid w:val="00F713CB"/>
    <w:rsid w:val="00F71794"/>
    <w:rsid w:val="00F71B9B"/>
    <w:rsid w:val="00F72280"/>
    <w:rsid w:val="00F73989"/>
    <w:rsid w:val="00F73B2B"/>
    <w:rsid w:val="00F74195"/>
    <w:rsid w:val="00F742BD"/>
    <w:rsid w:val="00F7505A"/>
    <w:rsid w:val="00F75070"/>
    <w:rsid w:val="00F75510"/>
    <w:rsid w:val="00F75818"/>
    <w:rsid w:val="00F75990"/>
    <w:rsid w:val="00F75ACA"/>
    <w:rsid w:val="00F75C0F"/>
    <w:rsid w:val="00F764C2"/>
    <w:rsid w:val="00F7663B"/>
    <w:rsid w:val="00F76E91"/>
    <w:rsid w:val="00F77E1E"/>
    <w:rsid w:val="00F80137"/>
    <w:rsid w:val="00F8065F"/>
    <w:rsid w:val="00F8093D"/>
    <w:rsid w:val="00F80B0D"/>
    <w:rsid w:val="00F80E4E"/>
    <w:rsid w:val="00F80E9D"/>
    <w:rsid w:val="00F81070"/>
    <w:rsid w:val="00F8134B"/>
    <w:rsid w:val="00F813F2"/>
    <w:rsid w:val="00F81627"/>
    <w:rsid w:val="00F8169F"/>
    <w:rsid w:val="00F81930"/>
    <w:rsid w:val="00F81B46"/>
    <w:rsid w:val="00F81B50"/>
    <w:rsid w:val="00F81D0A"/>
    <w:rsid w:val="00F81FA3"/>
    <w:rsid w:val="00F820DA"/>
    <w:rsid w:val="00F823F7"/>
    <w:rsid w:val="00F82DFD"/>
    <w:rsid w:val="00F83C8F"/>
    <w:rsid w:val="00F840CD"/>
    <w:rsid w:val="00F848DF"/>
    <w:rsid w:val="00F84AA3"/>
    <w:rsid w:val="00F852F5"/>
    <w:rsid w:val="00F85465"/>
    <w:rsid w:val="00F85581"/>
    <w:rsid w:val="00F85622"/>
    <w:rsid w:val="00F85DB4"/>
    <w:rsid w:val="00F87005"/>
    <w:rsid w:val="00F878D9"/>
    <w:rsid w:val="00F87904"/>
    <w:rsid w:val="00F87EF9"/>
    <w:rsid w:val="00F87F51"/>
    <w:rsid w:val="00F90383"/>
    <w:rsid w:val="00F90642"/>
    <w:rsid w:val="00F90CF3"/>
    <w:rsid w:val="00F90E27"/>
    <w:rsid w:val="00F914EB"/>
    <w:rsid w:val="00F919F1"/>
    <w:rsid w:val="00F91F5E"/>
    <w:rsid w:val="00F92251"/>
    <w:rsid w:val="00F9244D"/>
    <w:rsid w:val="00F92987"/>
    <w:rsid w:val="00F92B4B"/>
    <w:rsid w:val="00F92BF4"/>
    <w:rsid w:val="00F9312A"/>
    <w:rsid w:val="00F93275"/>
    <w:rsid w:val="00F937C4"/>
    <w:rsid w:val="00F93BE2"/>
    <w:rsid w:val="00F9401B"/>
    <w:rsid w:val="00F9444F"/>
    <w:rsid w:val="00F946EC"/>
    <w:rsid w:val="00F9546D"/>
    <w:rsid w:val="00F9595A"/>
    <w:rsid w:val="00F95A3C"/>
    <w:rsid w:val="00F96061"/>
    <w:rsid w:val="00F96375"/>
    <w:rsid w:val="00F96506"/>
    <w:rsid w:val="00F9663C"/>
    <w:rsid w:val="00F972D4"/>
    <w:rsid w:val="00F97F15"/>
    <w:rsid w:val="00FA0351"/>
    <w:rsid w:val="00FA04D7"/>
    <w:rsid w:val="00FA1976"/>
    <w:rsid w:val="00FA1CAF"/>
    <w:rsid w:val="00FA3230"/>
    <w:rsid w:val="00FA3239"/>
    <w:rsid w:val="00FA3240"/>
    <w:rsid w:val="00FA3396"/>
    <w:rsid w:val="00FA350A"/>
    <w:rsid w:val="00FA44A3"/>
    <w:rsid w:val="00FA450D"/>
    <w:rsid w:val="00FA47A8"/>
    <w:rsid w:val="00FA4A5C"/>
    <w:rsid w:val="00FA4B11"/>
    <w:rsid w:val="00FA4D31"/>
    <w:rsid w:val="00FA4E07"/>
    <w:rsid w:val="00FA5054"/>
    <w:rsid w:val="00FA551B"/>
    <w:rsid w:val="00FA5C06"/>
    <w:rsid w:val="00FA5E0A"/>
    <w:rsid w:val="00FA5E70"/>
    <w:rsid w:val="00FA6180"/>
    <w:rsid w:val="00FA6235"/>
    <w:rsid w:val="00FA647F"/>
    <w:rsid w:val="00FA6AFB"/>
    <w:rsid w:val="00FA6CD6"/>
    <w:rsid w:val="00FA6CD8"/>
    <w:rsid w:val="00FA70BA"/>
    <w:rsid w:val="00FA73A9"/>
    <w:rsid w:val="00FA748B"/>
    <w:rsid w:val="00FA76E2"/>
    <w:rsid w:val="00FA7FD6"/>
    <w:rsid w:val="00FB03D0"/>
    <w:rsid w:val="00FB0D36"/>
    <w:rsid w:val="00FB0E67"/>
    <w:rsid w:val="00FB0EFA"/>
    <w:rsid w:val="00FB1232"/>
    <w:rsid w:val="00FB14B1"/>
    <w:rsid w:val="00FB14D9"/>
    <w:rsid w:val="00FB19B8"/>
    <w:rsid w:val="00FB211A"/>
    <w:rsid w:val="00FB223D"/>
    <w:rsid w:val="00FB22FF"/>
    <w:rsid w:val="00FB3589"/>
    <w:rsid w:val="00FB36CD"/>
    <w:rsid w:val="00FB3CE6"/>
    <w:rsid w:val="00FB3F8A"/>
    <w:rsid w:val="00FB4519"/>
    <w:rsid w:val="00FB49F7"/>
    <w:rsid w:val="00FB4CC6"/>
    <w:rsid w:val="00FB51B8"/>
    <w:rsid w:val="00FB53D1"/>
    <w:rsid w:val="00FB5453"/>
    <w:rsid w:val="00FB5728"/>
    <w:rsid w:val="00FB662F"/>
    <w:rsid w:val="00FB69C1"/>
    <w:rsid w:val="00FB6BC8"/>
    <w:rsid w:val="00FB6C09"/>
    <w:rsid w:val="00FB78CA"/>
    <w:rsid w:val="00FC07F4"/>
    <w:rsid w:val="00FC0823"/>
    <w:rsid w:val="00FC0903"/>
    <w:rsid w:val="00FC0C97"/>
    <w:rsid w:val="00FC15A1"/>
    <w:rsid w:val="00FC18AE"/>
    <w:rsid w:val="00FC1AD8"/>
    <w:rsid w:val="00FC1CA7"/>
    <w:rsid w:val="00FC23F4"/>
    <w:rsid w:val="00FC2685"/>
    <w:rsid w:val="00FC26FD"/>
    <w:rsid w:val="00FC2D11"/>
    <w:rsid w:val="00FC2D57"/>
    <w:rsid w:val="00FC2E73"/>
    <w:rsid w:val="00FC2FEC"/>
    <w:rsid w:val="00FC305D"/>
    <w:rsid w:val="00FC31AA"/>
    <w:rsid w:val="00FC49C7"/>
    <w:rsid w:val="00FC4AF6"/>
    <w:rsid w:val="00FC4B86"/>
    <w:rsid w:val="00FC4BCD"/>
    <w:rsid w:val="00FC50A8"/>
    <w:rsid w:val="00FC535B"/>
    <w:rsid w:val="00FC589F"/>
    <w:rsid w:val="00FC5DC1"/>
    <w:rsid w:val="00FC5DCC"/>
    <w:rsid w:val="00FC6782"/>
    <w:rsid w:val="00FC67E3"/>
    <w:rsid w:val="00FC6F27"/>
    <w:rsid w:val="00FC75FF"/>
    <w:rsid w:val="00FC76F1"/>
    <w:rsid w:val="00FC7E2D"/>
    <w:rsid w:val="00FC7F5B"/>
    <w:rsid w:val="00FD04EC"/>
    <w:rsid w:val="00FD08E2"/>
    <w:rsid w:val="00FD1368"/>
    <w:rsid w:val="00FD1515"/>
    <w:rsid w:val="00FD170F"/>
    <w:rsid w:val="00FD1ED5"/>
    <w:rsid w:val="00FD1F51"/>
    <w:rsid w:val="00FD2147"/>
    <w:rsid w:val="00FD2277"/>
    <w:rsid w:val="00FD25CB"/>
    <w:rsid w:val="00FD2DE6"/>
    <w:rsid w:val="00FD3644"/>
    <w:rsid w:val="00FD3734"/>
    <w:rsid w:val="00FD384D"/>
    <w:rsid w:val="00FD3906"/>
    <w:rsid w:val="00FD3917"/>
    <w:rsid w:val="00FD3D35"/>
    <w:rsid w:val="00FD548B"/>
    <w:rsid w:val="00FD5608"/>
    <w:rsid w:val="00FD56FB"/>
    <w:rsid w:val="00FD58AB"/>
    <w:rsid w:val="00FD5B4B"/>
    <w:rsid w:val="00FD600A"/>
    <w:rsid w:val="00FD6134"/>
    <w:rsid w:val="00FD668B"/>
    <w:rsid w:val="00FD6F31"/>
    <w:rsid w:val="00FD7024"/>
    <w:rsid w:val="00FD7150"/>
    <w:rsid w:val="00FD7369"/>
    <w:rsid w:val="00FD73F9"/>
    <w:rsid w:val="00FD7836"/>
    <w:rsid w:val="00FD792F"/>
    <w:rsid w:val="00FD7C53"/>
    <w:rsid w:val="00FD7E0F"/>
    <w:rsid w:val="00FD7F57"/>
    <w:rsid w:val="00FE073F"/>
    <w:rsid w:val="00FE08CE"/>
    <w:rsid w:val="00FE0F1C"/>
    <w:rsid w:val="00FE1652"/>
    <w:rsid w:val="00FE2207"/>
    <w:rsid w:val="00FE254D"/>
    <w:rsid w:val="00FE25AA"/>
    <w:rsid w:val="00FE28AE"/>
    <w:rsid w:val="00FE2F54"/>
    <w:rsid w:val="00FE31CF"/>
    <w:rsid w:val="00FE325E"/>
    <w:rsid w:val="00FE33E0"/>
    <w:rsid w:val="00FE3963"/>
    <w:rsid w:val="00FE3A3D"/>
    <w:rsid w:val="00FE3C27"/>
    <w:rsid w:val="00FE3F08"/>
    <w:rsid w:val="00FE404B"/>
    <w:rsid w:val="00FE409C"/>
    <w:rsid w:val="00FE431E"/>
    <w:rsid w:val="00FE46B0"/>
    <w:rsid w:val="00FE534B"/>
    <w:rsid w:val="00FE5581"/>
    <w:rsid w:val="00FE58FC"/>
    <w:rsid w:val="00FE59B0"/>
    <w:rsid w:val="00FE6698"/>
    <w:rsid w:val="00FE6959"/>
    <w:rsid w:val="00FE71CD"/>
    <w:rsid w:val="00FE755C"/>
    <w:rsid w:val="00FE7793"/>
    <w:rsid w:val="00FE7CDF"/>
    <w:rsid w:val="00FE7CEA"/>
    <w:rsid w:val="00FE7DB4"/>
    <w:rsid w:val="00FE7DFF"/>
    <w:rsid w:val="00FF005A"/>
    <w:rsid w:val="00FF014B"/>
    <w:rsid w:val="00FF10E4"/>
    <w:rsid w:val="00FF13BC"/>
    <w:rsid w:val="00FF1658"/>
    <w:rsid w:val="00FF1A76"/>
    <w:rsid w:val="00FF1D7E"/>
    <w:rsid w:val="00FF1D85"/>
    <w:rsid w:val="00FF1F00"/>
    <w:rsid w:val="00FF201B"/>
    <w:rsid w:val="00FF2263"/>
    <w:rsid w:val="00FF2B70"/>
    <w:rsid w:val="00FF2C41"/>
    <w:rsid w:val="00FF326B"/>
    <w:rsid w:val="00FF32F4"/>
    <w:rsid w:val="00FF3591"/>
    <w:rsid w:val="00FF3A97"/>
    <w:rsid w:val="00FF3EF9"/>
    <w:rsid w:val="00FF4852"/>
    <w:rsid w:val="00FF50E7"/>
    <w:rsid w:val="00FF54B6"/>
    <w:rsid w:val="00FF5743"/>
    <w:rsid w:val="00FF5F0D"/>
    <w:rsid w:val="00FF635E"/>
    <w:rsid w:val="00FF67FA"/>
    <w:rsid w:val="00FF681C"/>
    <w:rsid w:val="00FF6D52"/>
    <w:rsid w:val="00FF6F72"/>
    <w:rsid w:val="00FF71A4"/>
    <w:rsid w:val="00FF7632"/>
    <w:rsid w:val="00FF76B3"/>
    <w:rsid w:val="00FF7731"/>
    <w:rsid w:val="00FF78CF"/>
    <w:rsid w:val="00FF7B62"/>
    <w:rsid w:val="00FF7C7A"/>
    <w:rsid w:val="0E075460"/>
    <w:rsid w:val="3CCB7AB0"/>
    <w:rsid w:val="573098C8"/>
    <w:rsid w:val="6560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CF0DEE"/>
  <w15:docId w15:val="{35342BD9-4DE0-4671-A372-6D813919B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S Sans Serif" w:eastAsia="Malgun Gothic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aliases w:val="การเยื้องตัวข้อความ อักขระ,อักขระ อักขระ Char Char,อักขระ อักขระ Char, อักขระ อักขระ Char Char, อักขระ อักขระ Char"/>
    <w:basedOn w:val="Normal"/>
    <w:link w:val="BodyTextIndentChar"/>
    <w:uiPriority w:val="99"/>
    <w:pPr>
      <w:spacing w:before="120" w:after="120"/>
      <w:ind w:firstLine="540"/>
      <w:jc w:val="both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uiPriority w:val="99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  <w:rPr>
      <w:rFonts w:hAnsi="Tms Rmn"/>
      <w:szCs w:val="24"/>
    </w:rPr>
  </w:style>
  <w:style w:type="paragraph" w:styleId="EnvelopeReturn">
    <w:name w:val="envelope return"/>
    <w:basedOn w:val="Normal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Heading">
    <w:name w:val="index heading"/>
    <w:basedOn w:val="Normal"/>
    <w:next w:val="Index1"/>
    <w:semiHidden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har0">
    <w:name w:val="Char0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Pr>
      <w:rFonts w:ascii="Calibri"/>
      <w:color w:val="auto"/>
    </w:rPr>
  </w:style>
  <w:style w:type="paragraph" w:customStyle="1" w:styleId="EYBusinessaddress">
    <w:name w:val="EY Business address"/>
    <w:basedOn w:val="Normal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Pr>
      <w:rFonts w:ascii="Times New Roman" w:hAnsi="Tms Rmn"/>
      <w:sz w:val="24"/>
      <w:szCs w:val="24"/>
    </w:rPr>
  </w:style>
  <w:style w:type="character" w:customStyle="1" w:styleId="BodyTextIndentChar">
    <w:name w:val="Body Text Indent Char"/>
    <w:aliases w:val="การเยื้องตัวข้อความ อักขระ Char,อักขระ อักขระ Char Char Char,อักขระ อักขระ Char Char1, อักขระ อักขระ Char Char Char, อักขระ อักขระ Char Char1"/>
    <w:link w:val="BodyTextIndent"/>
    <w:uiPriority w:val="99"/>
    <w:locked/>
    <w:rPr>
      <w:rFonts w:ascii="Angsana New" w:hAnsi="Angsana New" w:cs="AngsanaUPC"/>
      <w:sz w:val="30"/>
      <w:szCs w:val="30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table" w:customStyle="1" w:styleId="TableGrid2">
    <w:name w:val="Table Grid2"/>
    <w:basedOn w:val="TableNormal"/>
    <w:next w:val="TableGrid"/>
    <w:uiPriority w:val="5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/>
      <w:b/>
      <w:bCs/>
      <w:szCs w:val="25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customStyle="1" w:styleId="a0">
    <w:name w:val="¢éÍ¤ÇÒÁ"/>
    <w:basedOn w:val="Normal"/>
    <w:pPr>
      <w:tabs>
        <w:tab w:val="left" w:pos="1080"/>
      </w:tabs>
      <w:overflowPunct/>
      <w:autoSpaceDE/>
      <w:autoSpaceDN/>
      <w:adjustRightInd/>
      <w:textAlignment w:val="auto"/>
    </w:pPr>
    <w:rPr>
      <w:rFonts w:eastAsia="Times New Roman" w:hAnsi="Times New Roman" w:cs="BrowalliaUPC"/>
      <w:sz w:val="30"/>
      <w:szCs w:val="30"/>
      <w:lang w:val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Arial" w:eastAsia="PMingLiU" w:hAnsi="Arial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ngsana New" w:hAnsi="Angsana New"/>
      <w:sz w:val="32"/>
      <w:szCs w:val="32"/>
      <w:u w:val="singl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/>
      <w:sz w:val="24"/>
      <w:szCs w:val="28"/>
    </w:rPr>
  </w:style>
  <w:style w:type="character" w:customStyle="1" w:styleId="Heading1Char">
    <w:name w:val="Heading 1 Char"/>
    <w:link w:val="Heading1"/>
    <w:uiPriority w:val="9"/>
    <w:locked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link w:val="Heading2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uiPriority w:val="9"/>
    <w:rPr>
      <w:rFonts w:ascii="Angsana New" w:hAnsi="Angsana New"/>
      <w:sz w:val="32"/>
      <w:szCs w:val="32"/>
      <w:u w:val="single"/>
    </w:rPr>
  </w:style>
  <w:style w:type="character" w:customStyle="1" w:styleId="Heading4Char">
    <w:name w:val="Heading 4 Char"/>
    <w:link w:val="Heading4"/>
    <w:uiPriority w:val="9"/>
    <w:locked/>
    <w:rPr>
      <w:rFonts w:ascii="Angsana New" w:hAnsi="Angsana New"/>
      <w:sz w:val="32"/>
      <w:szCs w:val="32"/>
      <w:u w:val="single"/>
    </w:rPr>
  </w:style>
  <w:style w:type="character" w:customStyle="1" w:styleId="Heading5Char">
    <w:name w:val="Heading 5 Char"/>
    <w:link w:val="Heading5"/>
    <w:uiPriority w:val="9"/>
    <w:rPr>
      <w:rFonts w:ascii="Angsana New" w:hAnsi="Angsana New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Pr>
      <w:rFonts w:ascii="Times New Roman"/>
      <w:sz w:val="24"/>
      <w:szCs w:val="28"/>
    </w:rPr>
  </w:style>
  <w:style w:type="character" w:customStyle="1" w:styleId="Heading8Char">
    <w:name w:val="Heading 8 Char"/>
    <w:link w:val="Heading8"/>
    <w:uiPriority w:val="9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uiPriority w:val="9"/>
    <w:rPr>
      <w:rFonts w:ascii="Angsana New" w:hAnsi="Angsana New"/>
      <w:sz w:val="32"/>
      <w:szCs w:val="32"/>
    </w:rPr>
  </w:style>
  <w:style w:type="paragraph" w:styleId="BodyText3">
    <w:name w:val="Body Text 3"/>
    <w:basedOn w:val="Normal"/>
    <w:next w:val="Normal"/>
    <w:link w:val="BodyText3Char"/>
    <w:uiPriority w:val="99"/>
    <w:pPr>
      <w:overflowPunct/>
      <w:autoSpaceDE/>
      <w:autoSpaceDN/>
      <w:adjustRightInd/>
      <w:jc w:val="both"/>
      <w:textAlignment w:val="auto"/>
    </w:pPr>
    <w:rPr>
      <w:rFonts w:ascii="Arial" w:eastAsia="Times New Roman" w:hAnsi="Arial"/>
      <w:szCs w:val="24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Pr>
      <w:rFonts w:ascii="Arial" w:eastAsia="Times New Roman" w:hAnsi="Arial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pPr>
      <w:overflowPunct/>
      <w:autoSpaceDE/>
      <w:autoSpaceDN/>
      <w:adjustRightInd/>
      <w:textAlignment w:val="auto"/>
    </w:pPr>
    <w:rPr>
      <w:rFonts w:ascii="Arial" w:eastAsia="Times New Roman" w:hAnsi="Arial"/>
      <w:b/>
      <w:bCs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Pr>
      <w:rFonts w:ascii="Angsana New" w:hAnsi="Angsana New"/>
      <w:sz w:val="32"/>
      <w:szCs w:val="32"/>
    </w:rPr>
  </w:style>
  <w:style w:type="character" w:customStyle="1" w:styleId="BodyTextChar">
    <w:name w:val="Body Text Char"/>
    <w:link w:val="BodyText"/>
    <w:uiPriority w:val="99"/>
    <w:rPr>
      <w:rFonts w:ascii="Angsana New" w:hAnsi="Angsana New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Revision">
    <w:name w:val="Revision"/>
    <w:hidden/>
    <w:uiPriority w:val="99"/>
    <w:semiHidden/>
    <w:rPr>
      <w:rFonts w:ascii="Cordia New" w:eastAsia="Times New Roman" w:hAnsi="Cordia New"/>
      <w:color w:val="000000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locked/>
    <w:rPr>
      <w:rFonts w:ascii="Angsana New" w:hAnsi="Angsana New"/>
      <w:sz w:val="32"/>
      <w:szCs w:val="32"/>
    </w:rPr>
  </w:style>
  <w:style w:type="paragraph" w:styleId="NormalIndent">
    <w:name w:val="Normal Indent"/>
    <w:basedOn w:val="Normal"/>
    <w:uiPriority w:val="99"/>
    <w:pPr>
      <w:overflowPunct/>
      <w:autoSpaceDE/>
      <w:autoSpaceDN/>
      <w:adjustRightInd/>
      <w:ind w:left="720"/>
      <w:textAlignment w:val="auto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pPr>
      <w:overflowPunct/>
      <w:autoSpaceDE/>
      <w:autoSpaceDN/>
      <w:adjustRightInd/>
      <w:spacing w:after="130" w:line="260" w:lineRule="atLeast"/>
      <w:ind w:left="1134" w:right="0" w:hanging="1134"/>
      <w:jc w:val="left"/>
      <w:textAlignment w:val="auto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MS Mincho" w:hAnsi="Times New Roman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pPr>
      <w:overflowPunct/>
      <w:autoSpaceDE/>
      <w:autoSpaceDN/>
      <w:adjustRightInd/>
      <w:textAlignment w:val="auto"/>
    </w:pPr>
    <w:rPr>
      <w:rFonts w:ascii="Angsana New" w:eastAsia="Times New Roman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ngsana New" w:eastAsia="Times New Roman" w:hAnsi="Angsana New"/>
      <w:color w:val="000000"/>
      <w:szCs w:val="23"/>
      <w:lang w:val="en-GB" w:eastAsia="en-GB"/>
    </w:rPr>
  </w:style>
  <w:style w:type="table" w:customStyle="1" w:styleId="TableGrid4">
    <w:name w:val="Table Grid4"/>
    <w:basedOn w:val="TableNormal"/>
    <w:next w:val="TableGrid"/>
    <w:uiPriority w:val="59"/>
    <w:rsid w:val="00242A7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77FC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31B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claimer">
    <w:name w:val="zdisclaimer"/>
    <w:basedOn w:val="Normal"/>
    <w:next w:val="Footer"/>
    <w:rsid w:val="00B8339E"/>
    <w:pPr>
      <w:framePr w:wrap="auto" w:vAnchor="page" w:hAnchor="page" w:x="3238" w:y="14685"/>
      <w:overflowPunct/>
      <w:autoSpaceDE/>
      <w:autoSpaceDN/>
      <w:adjustRightInd/>
      <w:spacing w:line="240" w:lineRule="exact"/>
      <w:textAlignment w:val="auto"/>
    </w:pPr>
    <w:rPr>
      <w:rFonts w:ascii="Univers 55" w:eastAsia="Times New Roman" w:hAnsi="Univers 55" w:cs="Times New Roman"/>
      <w:sz w:val="20"/>
      <w:szCs w:val="20"/>
    </w:rPr>
  </w:style>
  <w:style w:type="character" w:customStyle="1" w:styleId="normaltextrun">
    <w:name w:val="normaltextrun"/>
    <w:basedOn w:val="DefaultParagraphFont"/>
    <w:rsid w:val="008C72C4"/>
  </w:style>
  <w:style w:type="character" w:customStyle="1" w:styleId="spellingerror">
    <w:name w:val="spellingerror"/>
    <w:basedOn w:val="DefaultParagraphFont"/>
    <w:rsid w:val="008C72C4"/>
  </w:style>
  <w:style w:type="paragraph" w:customStyle="1" w:styleId="FSNoteDetail">
    <w:name w:val="FS Note Detail"/>
    <w:basedOn w:val="Normal"/>
    <w:qFormat/>
    <w:rsid w:val="00C15231"/>
    <w:pPr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</w:rPr>
  </w:style>
  <w:style w:type="numbering" w:customStyle="1" w:styleId="CurrentList1">
    <w:name w:val="Current List1"/>
    <w:uiPriority w:val="99"/>
    <w:rsid w:val="00794E35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tiathawornchai\Desktop\PangmaoHelp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B753D223C5E34AB87677ED8EF2DC4C" ma:contentTypeVersion="18" ma:contentTypeDescription="Create a new document." ma:contentTypeScope="" ma:versionID="c3f1b5182738a78168362b63c76bfafc">
  <xsd:schema xmlns:xsd="http://www.w3.org/2001/XMLSchema" xmlns:xs="http://www.w3.org/2001/XMLSchema" xmlns:p="http://schemas.microsoft.com/office/2006/metadata/properties" xmlns:ns2="e4aa87c3-b3c7-4a60-99ba-36bc98ea187f" xmlns:ns3="5a9030fe-44eb-414a-a832-b9cd4a240f9b" targetNamespace="http://schemas.microsoft.com/office/2006/metadata/properties" ma:root="true" ma:fieldsID="99a6b7f50e55e7e04436d30bd0954d4e" ns2:_="" ns3:_="">
    <xsd:import namespace="e4aa87c3-b3c7-4a60-99ba-36bc98ea187f"/>
    <xsd:import namespace="5a9030fe-44eb-414a-a832-b9cd4a240f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a87c3-b3c7-4a60-99ba-36bc98ea1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030fe-44eb-414a-a832-b9cd4a240f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cdf5565-42cb-48cd-9762-acc5d274563e}" ma:internalName="TaxCatchAll" ma:showField="CatchAllData" ma:web="5a9030fe-44eb-414a-a832-b9cd4a240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a9030fe-44eb-414a-a832-b9cd4a240f9b">
      <UserInfo>
        <DisplayName/>
        <AccountId xsi:nil="true"/>
        <AccountType/>
      </UserInfo>
    </SharedWithUsers>
    <lcf76f155ced4ddcb4097134ff3c332f xmlns="e4aa87c3-b3c7-4a60-99ba-36bc98ea187f">
      <Terms xmlns="http://schemas.microsoft.com/office/infopath/2007/PartnerControls"/>
    </lcf76f155ced4ddcb4097134ff3c332f>
    <TaxCatchAll xmlns="5a9030fe-44eb-414a-a832-b9cd4a240f9b" xsi:nil="true"/>
  </documentManagement>
</p:properties>
</file>

<file path=customXml/item4.xml><?xml version="1.0" encoding="utf-8"?>
<DAEMSEngagementItemInfo xmlns="http://schemas.microsoft.com/DAEMSEngagementItemInfoXML">
  <EngagementID>5000063960</EngagementID>
  <LogicalEMSServerID>587502520312770826</LogicalEMSServerID>
  <WorkingPaperID>3070465767100000457</WorkingPaperID>
</DAEMSEngagementItemInfo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3F16C-6CD2-4FDF-AEC7-BAEF6BF3C5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C8CF6-DFC1-4292-B0BA-4380B16C7CE3}"/>
</file>

<file path=customXml/itemProps3.xml><?xml version="1.0" encoding="utf-8"?>
<ds:datastoreItem xmlns:ds="http://schemas.openxmlformats.org/officeDocument/2006/customXml" ds:itemID="{E11E4880-BF44-4B6A-959F-31F24F8B9ADF}">
  <ds:schemaRefs>
    <ds:schemaRef ds:uri="http://schemas.microsoft.com/office/2006/metadata/properties"/>
    <ds:schemaRef ds:uri="http://schemas.microsoft.com/office/infopath/2007/PartnerControls"/>
    <ds:schemaRef ds:uri="5a9030fe-44eb-414a-a832-b9cd4a240f9b"/>
    <ds:schemaRef ds:uri="e4aa87c3-b3c7-4a60-99ba-36bc98ea187f"/>
  </ds:schemaRefs>
</ds:datastoreItem>
</file>

<file path=customXml/itemProps4.xml><?xml version="1.0" encoding="utf-8"?>
<ds:datastoreItem xmlns:ds="http://schemas.openxmlformats.org/officeDocument/2006/customXml" ds:itemID="{CAD0098F-4814-44C5-99C6-CCF0B5342759}">
  <ds:schemaRefs>
    <ds:schemaRef ds:uri="http://schemas.microsoft.com/DAEMSEngagementItemInfoXML"/>
  </ds:schemaRefs>
</ds:datastoreItem>
</file>

<file path=customXml/itemProps5.xml><?xml version="1.0" encoding="utf-8"?>
<ds:datastoreItem xmlns:ds="http://schemas.openxmlformats.org/officeDocument/2006/customXml" ds:itemID="{BDAE34CE-762E-47FA-B13F-323DAB44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PangmaoHelper.dot</Template>
  <TotalTime>381</TotalTime>
  <Pages>46</Pages>
  <Words>10489</Words>
  <Characters>45955</Characters>
  <Application>Microsoft Office Word</Application>
  <DocSecurity>4</DocSecurity>
  <Lines>5532</Lines>
  <Paragraphs>2619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สามารถ อี-เทรดดิ้ง จำกัด</vt:lpstr>
      <vt:lpstr>บริษัท สามารถ อี-เทรดดิ้ง จำกัด</vt:lpstr>
    </vt:vector>
  </TitlesOfParts>
  <Company>Ernst &amp; Young</Company>
  <LinksUpToDate>false</LinksUpToDate>
  <CharactersWithSpaces>49007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 อี-เทรดดิ้ง จำกัด</dc:title>
  <dc:subject/>
  <dc:creator>Phitsinee.M</dc:creator>
  <cp:keywords/>
  <dc:description/>
  <cp:lastModifiedBy>Alisa Mahamud</cp:lastModifiedBy>
  <cp:revision>290</cp:revision>
  <cp:lastPrinted>2024-08-14T20:04:00Z</cp:lastPrinted>
  <dcterms:created xsi:type="dcterms:W3CDTF">2024-08-12T10:54:00Z</dcterms:created>
  <dcterms:modified xsi:type="dcterms:W3CDTF">2024-08-14T20:07:00Z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0x010100A7B753D223C5E34AB87677ED8EF2DC4C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  <property fmtid="{D5CDD505-2E9C-101B-9397-08002B2CF9AE}" pid="7" name="GrammarlyDocumentId">
    <vt:lpwstr>860923410014ed2b525ab470ae178b7f026181cc8d1bd4f8c0a0ba29ca81a330</vt:lpwstr>
  </property>
</Properties>
</file>