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90115" w14:textId="77777777" w:rsidR="00F15086" w:rsidRPr="00072519" w:rsidRDefault="00F15086" w:rsidP="00072519">
      <w:pPr>
        <w:rPr>
          <w:cs/>
        </w:rPr>
      </w:pPr>
    </w:p>
    <w:p w14:paraId="6ABE6B3E" w14:textId="7358AD9B" w:rsidR="0032659D" w:rsidRPr="00333020" w:rsidRDefault="0032659D" w:rsidP="00072519">
      <w:pPr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26252C9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B2BD15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B0A59C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198447DD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26F12C2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EDFD05D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D444424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652CAC5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DC0BB58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C5BCEBF" w14:textId="77777777" w:rsidR="00DD1090" w:rsidRDefault="00DD109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7224404" w14:textId="55DFF8E2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3C48868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5E117B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4D1821C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7951A0" w14:textId="77777777" w:rsidR="00FE6E29" w:rsidRPr="00333020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0007C6E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60085F83" w14:textId="55EDA489" w:rsidR="004F256C" w:rsidRPr="006375B5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038144D6" w14:textId="77777777" w:rsidR="0032659D" w:rsidRPr="009A71D6" w:rsidRDefault="0032659D" w:rsidP="009A71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6"/>
          <w:szCs w:val="36"/>
        </w:rPr>
      </w:pPr>
    </w:p>
    <w:p w14:paraId="7785FB9E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12CF43" w14:textId="5FC0F3ED" w:rsidR="001151FC" w:rsidRPr="00AF7746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7B347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9128B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F9128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6EA628B6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8C874C9" w14:textId="77777777" w:rsidR="001151FC" w:rsidRDefault="001151FC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2"/>
      <w:r w:rsidRPr="009E2F9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B9FAF5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B351D7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774B31E" w14:textId="7FDD4BD6" w:rsidR="00DD1090" w:rsidRPr="009E2F97" w:rsidRDefault="00DD1090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DD1090" w:rsidRPr="009E2F97" w:rsidSect="00B849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7AD1A3B0" w14:textId="74DD16F1" w:rsid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60C61B27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219011D4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7ABBB931" w14:textId="77777777" w:rsidR="000F5928" w:rsidRPr="000F5928" w:rsidRDefault="000F5928" w:rsidP="00665C0C">
      <w:pPr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33DD6E55" w14:textId="2F08AC03" w:rsidR="00665C0C" w:rsidRPr="000F5928" w:rsidRDefault="00665C0C" w:rsidP="00665C0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5928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DE7E68" w14:textId="77777777" w:rsidR="00665C0C" w:rsidRPr="009E2F97" w:rsidRDefault="00665C0C" w:rsidP="00665C0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A43939" w14:textId="77777777" w:rsidR="00665C0C" w:rsidRPr="009E2F97" w:rsidRDefault="00665C0C" w:rsidP="00665C0C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Pr="009E2F97">
        <w:rPr>
          <w:b/>
          <w:bCs/>
          <w:sz w:val="30"/>
          <w:szCs w:val="30"/>
          <w:cs/>
        </w:rPr>
        <w:t xml:space="preserve">) </w:t>
      </w:r>
      <w:r w:rsidRPr="009E2F97">
        <w:rPr>
          <w:rFonts w:hint="cs"/>
          <w:b/>
          <w:bCs/>
          <w:sz w:val="30"/>
          <w:szCs w:val="30"/>
          <w:cs/>
        </w:rPr>
        <w:t>จำกัด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มหาชน</w:t>
      </w:r>
      <w:r w:rsidRPr="009E2F97">
        <w:rPr>
          <w:b/>
          <w:bCs/>
          <w:sz w:val="30"/>
          <w:szCs w:val="30"/>
          <w:cs/>
        </w:rPr>
        <w:t>)</w:t>
      </w:r>
    </w:p>
    <w:p w14:paraId="7133E03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6FD5F1" w14:textId="5A27CEFB" w:rsidR="0012538F" w:rsidRPr="009E2F97" w:rsidRDefault="0012538F" w:rsidP="0012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ณ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F9128B">
        <w:rPr>
          <w:rFonts w:ascii="Angsana New" w:hAnsi="Angsana New"/>
          <w:sz w:val="30"/>
          <w:szCs w:val="30"/>
        </w:rPr>
        <w:t xml:space="preserve">30 </w:t>
      </w:r>
      <w:r w:rsidR="00F9128B">
        <w:rPr>
          <w:rFonts w:ascii="Angsana New" w:hAnsi="Angsana New" w:hint="cs"/>
          <w:sz w:val="30"/>
          <w:szCs w:val="30"/>
          <w:cs/>
        </w:rPr>
        <w:t>มิถุนายน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-6"/>
          <w:sz w:val="30"/>
          <w:szCs w:val="30"/>
        </w:rPr>
        <w:t>256</w:t>
      </w:r>
      <w:r w:rsidR="007037FE" w:rsidRPr="007037FE">
        <w:rPr>
          <w:rFonts w:ascii="Angsana New" w:hAnsi="Angsana New" w:hint="cs"/>
          <w:spacing w:val="-6"/>
          <w:sz w:val="30"/>
          <w:szCs w:val="30"/>
        </w:rPr>
        <w:t>7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>
        <w:rPr>
          <w:rFonts w:ascii="Angsana New" w:hAnsi="Angsana New"/>
          <w:spacing w:val="-6"/>
          <w:sz w:val="30"/>
          <w:szCs w:val="30"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ขาดทุนรวมและงบกำไรขาดทุนเฉพาะกิจการ งบกำไร</w:t>
      </w:r>
      <w:r w:rsidRPr="009E2F97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9E2F97">
        <w:rPr>
          <w:rFonts w:ascii="Angsana New" w:hAnsi="Angsana New"/>
          <w:spacing w:val="-6"/>
          <w:sz w:val="30"/>
          <w:szCs w:val="30"/>
        </w:rPr>
        <w:t xml:space="preserve">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9E2F97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7B3478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3</w:t>
      </w:r>
      <w:r w:rsidR="00F9128B">
        <w:rPr>
          <w:rFonts w:ascii="Angsana New" w:hAnsi="Angsana New"/>
          <w:spacing w:val="4"/>
          <w:sz w:val="30"/>
          <w:szCs w:val="30"/>
        </w:rPr>
        <w:t xml:space="preserve">0 </w:t>
      </w:r>
      <w:r w:rsidR="00F9128B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256</w:t>
      </w:r>
      <w:r w:rsidR="007037FE" w:rsidRPr="007037FE">
        <w:rPr>
          <w:rFonts w:ascii="Angsana New" w:hAnsi="Angsana New" w:hint="cs"/>
          <w:spacing w:val="4"/>
          <w:sz w:val="30"/>
          <w:szCs w:val="30"/>
        </w:rPr>
        <w:t>7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งบแสดงการเปลี่ยนแปลงส่วนของผู้ถือหุ้นรวม</w:t>
      </w:r>
      <w:r>
        <w:rPr>
          <w:rFonts w:ascii="Angsana New" w:hAnsi="Angsana New"/>
          <w:spacing w:val="10"/>
          <w:sz w:val="30"/>
          <w:szCs w:val="30"/>
        </w:rPr>
        <w:br/>
      </w:r>
      <w:r w:rsidRPr="009E2F97">
        <w:rPr>
          <w:rFonts w:ascii="Angsana New" w:hAnsi="Angsana New" w:hint="cs"/>
          <w:spacing w:val="10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และงบกระแสเงินสดรวมและงบกระแสเงินสด</w:t>
      </w:r>
      <w:r>
        <w:rPr>
          <w:rFonts w:ascii="Angsana New" w:hAnsi="Angsana New"/>
          <w:spacing w:val="4"/>
          <w:sz w:val="30"/>
          <w:szCs w:val="30"/>
        </w:rPr>
        <w:br/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เฉพาะกิจการ 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7B3478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3</w:t>
      </w:r>
      <w:r w:rsidR="00F9128B">
        <w:rPr>
          <w:rFonts w:ascii="Angsana New" w:hAnsi="Angsana New"/>
          <w:spacing w:val="4"/>
          <w:sz w:val="30"/>
          <w:szCs w:val="30"/>
        </w:rPr>
        <w:t xml:space="preserve">0 </w:t>
      </w:r>
      <w:r w:rsidR="00F9128B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pacing w:val="4"/>
          <w:sz w:val="30"/>
          <w:szCs w:val="30"/>
        </w:rPr>
        <w:t>256</w:t>
      </w:r>
      <w:r w:rsidR="007037FE" w:rsidRPr="007037FE">
        <w:rPr>
          <w:rFonts w:ascii="Angsana New" w:hAnsi="Angsana New" w:hint="cs"/>
          <w:spacing w:val="4"/>
          <w:sz w:val="30"/>
          <w:szCs w:val="30"/>
        </w:rPr>
        <w:t>7</w:t>
      </w:r>
      <w:r w:rsidRPr="009E2F97">
        <w:rPr>
          <w:rFonts w:ascii="Angsana New" w:hAnsi="Angsana New"/>
          <w:spacing w:val="4"/>
          <w:sz w:val="30"/>
          <w:szCs w:val="30"/>
        </w:rPr>
        <w:t xml:space="preserve"> 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9E2F97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Pr="009E2F9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1B05B1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1B05B1">
        <w:rPr>
          <w:rFonts w:ascii="Angsana New" w:eastAsia="Calibri" w:hAnsi="Angsana New"/>
          <w:spacing w:val="-2"/>
          <w:sz w:val="30"/>
          <w:szCs w:val="30"/>
          <w:cs/>
        </w:rPr>
        <w:t xml:space="preserve">บริษัท </w:t>
      </w:r>
      <w:r w:rsidRPr="001B05B1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เฟรเซอร์ส พร็อพเพอร์ตี้ (ประเทศไทย) </w:t>
      </w:r>
      <w:r w:rsidRPr="001B05B1">
        <w:rPr>
          <w:rFonts w:ascii="Angsana New" w:eastAsia="Calibri" w:hAnsi="Angsana New"/>
          <w:spacing w:val="-2"/>
          <w:sz w:val="30"/>
          <w:szCs w:val="30"/>
          <w:cs/>
        </w:rPr>
        <w:t>จำกัด</w:t>
      </w:r>
      <w:r w:rsidRPr="001B05B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>มหาชน</w:t>
      </w:r>
      <w:r w:rsidRPr="001B05B1">
        <w:rPr>
          <w:rFonts w:ascii="Angsana New" w:hAnsi="Angsana New"/>
          <w:spacing w:val="-2"/>
          <w:sz w:val="30"/>
          <w:szCs w:val="30"/>
          <w:cs/>
        </w:rPr>
        <w:t>)</w:t>
      </w:r>
      <w:r w:rsidRPr="001B05B1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Pr="009E2F97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9E2F9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9E2F97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9E2F97">
        <w:rPr>
          <w:rFonts w:ascii="Angsana New" w:hAnsi="Angsana New"/>
          <w:sz w:val="30"/>
          <w:szCs w:val="30"/>
          <w:cs/>
        </w:rPr>
        <w:t xml:space="preserve"> (</w:t>
      </w:r>
      <w:r w:rsidRPr="009E2F97">
        <w:rPr>
          <w:rFonts w:ascii="Angsana New" w:hAnsi="Angsana New" w:hint="cs"/>
          <w:sz w:val="30"/>
          <w:szCs w:val="30"/>
          <w:cs/>
        </w:rPr>
        <w:t>มหาชน</w:t>
      </w:r>
      <w:r w:rsidRPr="009E2F97">
        <w:rPr>
          <w:rFonts w:ascii="Angsana New" w:hAnsi="Angsana New"/>
          <w:sz w:val="30"/>
          <w:szCs w:val="30"/>
          <w:cs/>
        </w:rPr>
        <w:t>)</w:t>
      </w:r>
      <w:r w:rsidRPr="009E2F97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9E2F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E2F97">
        <w:rPr>
          <w:rFonts w:ascii="Angsana New" w:hAnsi="Angsana New" w:hint="cs"/>
          <w:sz w:val="30"/>
          <w:szCs w:val="30"/>
          <w:cs/>
        </w:rPr>
        <w:t>นำเสนอ</w:t>
      </w:r>
      <w:r w:rsidRPr="009E2F97">
        <w:rPr>
          <w:rFonts w:ascii="Angsana New" w:hAnsi="Angsana New"/>
          <w:sz w:val="30"/>
          <w:szCs w:val="30"/>
          <w:cs/>
        </w:rPr>
        <w:t>ข้อมูล</w:t>
      </w:r>
      <w:r w:rsidRPr="009E2F97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เหล่านี้</w:t>
      </w:r>
      <w:r w:rsidRPr="009E2F97">
        <w:rPr>
          <w:rFonts w:ascii="Angsana New" w:hAnsi="Angsana New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7037FE" w:rsidRPr="007037FE">
        <w:rPr>
          <w:rFonts w:ascii="Angsana New" w:hAnsi="Angsana New"/>
          <w:sz w:val="30"/>
          <w:szCs w:val="30"/>
        </w:rPr>
        <w:t>34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>
        <w:rPr>
          <w:rFonts w:ascii="Angsana New" w:hAnsi="Angsana New"/>
          <w:spacing w:val="-2"/>
          <w:sz w:val="30"/>
          <w:szCs w:val="30"/>
        </w:rPr>
        <w:br/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 xml:space="preserve">การรายงานทางการเงินระหว่างกาล </w:t>
      </w:r>
      <w:r w:rsidRPr="009E2F97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9E2F97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9E2F97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9E2F97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9E2F97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1A2A07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F1E898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74C51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DA1121" w14:textId="409A26EE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77D01F9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7CBD4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F22E83" w14:textId="77777777" w:rsidR="00665C0C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65C0C" w:rsidSect="00B849B1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713348DF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F9071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902FD8" w14:textId="70209A69" w:rsidR="00665C0C" w:rsidRPr="000F5928" w:rsidRDefault="00665C0C" w:rsidP="000F59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</w:t>
      </w:r>
      <w:r w:rsidR="000F5928">
        <w:rPr>
          <w:rFonts w:ascii="Angsana New" w:hAnsi="Angsana New" w:hint="cs"/>
          <w:spacing w:val="4"/>
          <w:sz w:val="30"/>
          <w:szCs w:val="30"/>
          <w:cs/>
        </w:rPr>
        <w:t>ี</w:t>
      </w:r>
      <w:r w:rsidR="000F5928">
        <w:rPr>
          <w:rFonts w:ascii="Angsana New" w:hAnsi="Angsana New"/>
          <w:spacing w:val="4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7037FE" w:rsidRPr="007037FE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2BD247" w14:textId="77777777" w:rsidR="00565B5A" w:rsidRPr="001151FC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4DE262BF" w14:textId="46DD31D6" w:rsidR="00565B5A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ECDB9DB" w14:textId="77777777" w:rsidR="000F5928" w:rsidRDefault="000F5928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27A444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F752B2" w:rsidRPr="00F752B2">
        <w:rPr>
          <w:rFonts w:ascii="Angsana New" w:hAnsi="Angsana New" w:cs="Angsana New" w:hint="cs"/>
          <w:cs/>
          <w:lang w:val="en-US"/>
        </w:rPr>
        <w:t>เอกสิทธิ์</w:t>
      </w:r>
      <w:r w:rsidR="00F752B2" w:rsidRPr="00F752B2">
        <w:rPr>
          <w:rFonts w:ascii="Angsana New" w:hAnsi="Angsana New" w:cs="Angsana New"/>
          <w:cs/>
          <w:lang w:val="en-US"/>
        </w:rPr>
        <w:t xml:space="preserve"> </w:t>
      </w:r>
      <w:r w:rsidR="00F752B2" w:rsidRPr="00F752B2">
        <w:rPr>
          <w:rFonts w:ascii="Angsana New" w:hAnsi="Angsana New" w:cs="Angsana New" w:hint="cs"/>
          <w:cs/>
          <w:lang w:val="en-US"/>
        </w:rPr>
        <w:t>ชูธรรมสถิตย์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0EA9700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7037FE" w:rsidRPr="007037FE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1B5A6B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1F575859" w:rsidR="007F7F11" w:rsidRPr="006375B5" w:rsidRDefault="005910CD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72187C" w:rsidRPr="00DE55BA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</w:p>
    <w:p w14:paraId="4B89103F" w14:textId="77777777" w:rsidR="00565B5A" w:rsidRDefault="00565B5A" w:rsidP="001B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658"/>
        </w:tabs>
        <w:jc w:val="center"/>
        <w:rPr>
          <w:rFonts w:ascii="Angsana New" w:hAnsi="Angsana New"/>
        </w:rPr>
      </w:pPr>
    </w:p>
    <w:p w14:paraId="56238C99" w14:textId="187ABFD9" w:rsidR="005A21E4" w:rsidRPr="005A21E4" w:rsidRDefault="005A21E4" w:rsidP="0027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5A21E4" w:rsidRPr="005A21E4" w:rsidSect="006675EC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974FA" w14:textId="77777777" w:rsidR="00656719" w:rsidRDefault="00656719" w:rsidP="00900EE2">
      <w:r>
        <w:separator/>
      </w:r>
    </w:p>
  </w:endnote>
  <w:endnote w:type="continuationSeparator" w:id="0">
    <w:p w14:paraId="52DBB8F9" w14:textId="77777777" w:rsidR="00656719" w:rsidRDefault="00656719" w:rsidP="00900EE2">
      <w:r>
        <w:continuationSeparator/>
      </w:r>
    </w:p>
  </w:endnote>
  <w:endnote w:type="continuationNotice" w:id="1">
    <w:p w14:paraId="7D1101F5" w14:textId="77777777" w:rsidR="00656719" w:rsidRDefault="006567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A016" w14:textId="178B2554" w:rsidR="001151FC" w:rsidRDefault="001151F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7037FE" w:rsidRPr="007037F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46AC2D8E" w14:textId="77777777" w:rsidR="001151FC" w:rsidRDefault="001151F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D8A" w14:textId="198B1A34" w:rsidR="001151FC" w:rsidRPr="00EE2DC5" w:rsidRDefault="001151F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7037FE" w:rsidRPr="007037F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127F11" w14:textId="77777777" w:rsidR="001151FC" w:rsidRDefault="001151F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A9E8D" w14:textId="77777777" w:rsidR="006675EC" w:rsidRDefault="006675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9038" w14:textId="207AFE0E" w:rsidR="007F40F3" w:rsidRPr="000F5928" w:rsidRDefault="007F40F3" w:rsidP="000F592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896738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A7F17C" w14:textId="77777777" w:rsidR="006675EC" w:rsidRPr="00721ED0" w:rsidRDefault="006675EC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F4D37" w14:textId="77777777" w:rsidR="00656719" w:rsidRDefault="00656719" w:rsidP="00900EE2">
      <w:r>
        <w:separator/>
      </w:r>
    </w:p>
  </w:footnote>
  <w:footnote w:type="continuationSeparator" w:id="0">
    <w:p w14:paraId="42AF1089" w14:textId="77777777" w:rsidR="00656719" w:rsidRDefault="00656719" w:rsidP="00900EE2">
      <w:r>
        <w:continuationSeparator/>
      </w:r>
    </w:p>
  </w:footnote>
  <w:footnote w:type="continuationNotice" w:id="1">
    <w:p w14:paraId="76C56A22" w14:textId="77777777" w:rsidR="00656719" w:rsidRDefault="0065671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8FEF9" w14:textId="77777777" w:rsidR="006675EC" w:rsidRDefault="006675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B1912" w14:textId="77777777" w:rsidR="006675EC" w:rsidRDefault="006675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DE11" w14:textId="77777777" w:rsidR="006675EC" w:rsidRDefault="006675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F6B5" w14:textId="252B4B02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08E9499F" w14:textId="0E67A3CE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283CC9CC" w14:textId="3F164CFC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55942A06" w14:textId="77777777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EFF" w14:textId="14F16326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0B75595D" w14:textId="2E48111A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1DC4CE2A" w14:textId="2225F22F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  <w:p w14:paraId="24C8AF25" w14:textId="77777777" w:rsidR="00DD1090" w:rsidRPr="00DD1090" w:rsidRDefault="00DD1090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67DF8" w14:textId="77777777" w:rsidR="006675EC" w:rsidRPr="00DD1090" w:rsidRDefault="006675EC">
    <w:pPr>
      <w:pStyle w:val="Header"/>
      <w:rPr>
        <w:rFonts w:asciiTheme="majorBidi" w:hAnsiTheme="majorBidi" w:cstheme="majorBidi"/>
        <w:sz w:val="32"/>
        <w:szCs w:val="32"/>
      </w:rPr>
    </w:pPr>
  </w:p>
  <w:p w14:paraId="459B6F8E" w14:textId="77777777" w:rsidR="006675EC" w:rsidRPr="00DD1090" w:rsidRDefault="006675EC">
    <w:pPr>
      <w:pStyle w:val="Header"/>
      <w:rPr>
        <w:rFonts w:asciiTheme="majorBidi" w:hAnsiTheme="majorBidi" w:cstheme="majorBidi"/>
        <w:sz w:val="32"/>
        <w:szCs w:val="32"/>
      </w:rPr>
    </w:pPr>
  </w:p>
  <w:p w14:paraId="771379F7" w14:textId="77777777" w:rsidR="006675EC" w:rsidRPr="00DD1090" w:rsidRDefault="006675EC">
    <w:pPr>
      <w:pStyle w:val="Header"/>
      <w:rPr>
        <w:rFonts w:asciiTheme="majorBidi" w:hAnsiTheme="majorBidi" w:cstheme="majorBidi"/>
        <w:sz w:val="32"/>
        <w:szCs w:val="32"/>
      </w:rPr>
    </w:pPr>
  </w:p>
  <w:p w14:paraId="413B01B3" w14:textId="77777777" w:rsidR="006675EC" w:rsidRPr="00DD1090" w:rsidRDefault="006675E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9B3CB0"/>
    <w:multiLevelType w:val="hybridMultilevel"/>
    <w:tmpl w:val="1EAABD46"/>
    <w:lvl w:ilvl="0" w:tplc="99CA541C">
      <w:start w:val="65"/>
      <w:numFmt w:val="bullet"/>
      <w:lvlText w:val="-"/>
      <w:lvlJc w:val="left"/>
      <w:pPr>
        <w:ind w:left="880" w:hanging="52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5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8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0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9930C1"/>
    <w:multiLevelType w:val="hybridMultilevel"/>
    <w:tmpl w:val="2AA45730"/>
    <w:lvl w:ilvl="0" w:tplc="A460898C">
      <w:start w:val="65"/>
      <w:numFmt w:val="bullet"/>
      <w:lvlText w:val=""/>
      <w:lvlJc w:val="left"/>
      <w:pPr>
        <w:ind w:left="72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33"/>
  </w:num>
  <w:num w:numId="12" w16cid:durableId="904148385">
    <w:abstractNumId w:val="18"/>
  </w:num>
  <w:num w:numId="13" w16cid:durableId="713850268">
    <w:abstractNumId w:val="47"/>
  </w:num>
  <w:num w:numId="14" w16cid:durableId="905994907">
    <w:abstractNumId w:val="27"/>
  </w:num>
  <w:num w:numId="15" w16cid:durableId="244842523">
    <w:abstractNumId w:val="34"/>
  </w:num>
  <w:num w:numId="16" w16cid:durableId="266891448">
    <w:abstractNumId w:val="40"/>
  </w:num>
  <w:num w:numId="17" w16cid:durableId="1567455121">
    <w:abstractNumId w:val="28"/>
  </w:num>
  <w:num w:numId="18" w16cid:durableId="1150905092">
    <w:abstractNumId w:val="41"/>
  </w:num>
  <w:num w:numId="19" w16cid:durableId="606280826">
    <w:abstractNumId w:val="42"/>
  </w:num>
  <w:num w:numId="20" w16cid:durableId="939072215">
    <w:abstractNumId w:val="14"/>
  </w:num>
  <w:num w:numId="21" w16cid:durableId="984357640">
    <w:abstractNumId w:val="15"/>
  </w:num>
  <w:num w:numId="22" w16cid:durableId="801774419">
    <w:abstractNumId w:val="10"/>
  </w:num>
  <w:num w:numId="23" w16cid:durableId="521282572">
    <w:abstractNumId w:val="50"/>
  </w:num>
  <w:num w:numId="24" w16cid:durableId="2116319392">
    <w:abstractNumId w:val="32"/>
  </w:num>
  <w:num w:numId="25" w16cid:durableId="539516428">
    <w:abstractNumId w:val="43"/>
  </w:num>
  <w:num w:numId="26" w16cid:durableId="1192034403">
    <w:abstractNumId w:val="11"/>
  </w:num>
  <w:num w:numId="27" w16cid:durableId="573854840">
    <w:abstractNumId w:val="13"/>
  </w:num>
  <w:num w:numId="28" w16cid:durableId="1671328776">
    <w:abstractNumId w:val="52"/>
  </w:num>
  <w:num w:numId="29" w16cid:durableId="1303386563">
    <w:abstractNumId w:val="49"/>
  </w:num>
  <w:num w:numId="30" w16cid:durableId="1161585176">
    <w:abstractNumId w:val="19"/>
  </w:num>
  <w:num w:numId="31" w16cid:durableId="654802559">
    <w:abstractNumId w:val="24"/>
  </w:num>
  <w:num w:numId="32" w16cid:durableId="1028481602">
    <w:abstractNumId w:val="23"/>
  </w:num>
  <w:num w:numId="33" w16cid:durableId="901141940">
    <w:abstractNumId w:val="29"/>
  </w:num>
  <w:num w:numId="34" w16cid:durableId="434129902">
    <w:abstractNumId w:val="44"/>
  </w:num>
  <w:num w:numId="35" w16cid:durableId="1757239886">
    <w:abstractNumId w:val="12"/>
  </w:num>
  <w:num w:numId="36" w16cid:durableId="2032215818">
    <w:abstractNumId w:val="25"/>
  </w:num>
  <w:num w:numId="37" w16cid:durableId="2108497241">
    <w:abstractNumId w:val="21"/>
  </w:num>
  <w:num w:numId="38" w16cid:durableId="480654153">
    <w:abstractNumId w:val="22"/>
  </w:num>
  <w:num w:numId="39" w16cid:durableId="724910865">
    <w:abstractNumId w:val="16"/>
  </w:num>
  <w:num w:numId="40" w16cid:durableId="34892427">
    <w:abstractNumId w:val="46"/>
  </w:num>
  <w:num w:numId="41" w16cid:durableId="111024716">
    <w:abstractNumId w:val="38"/>
  </w:num>
  <w:num w:numId="42" w16cid:durableId="2012753701">
    <w:abstractNumId w:val="35"/>
  </w:num>
  <w:num w:numId="43" w16cid:durableId="1478104150">
    <w:abstractNumId w:val="30"/>
  </w:num>
  <w:num w:numId="44" w16cid:durableId="2058234278">
    <w:abstractNumId w:val="53"/>
  </w:num>
  <w:num w:numId="45" w16cid:durableId="2031642928">
    <w:abstractNumId w:val="31"/>
  </w:num>
  <w:num w:numId="46" w16cid:durableId="1627348966">
    <w:abstractNumId w:val="37"/>
  </w:num>
  <w:num w:numId="47" w16cid:durableId="46913320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2723367">
    <w:abstractNumId w:val="20"/>
  </w:num>
  <w:num w:numId="49" w16cid:durableId="958800613">
    <w:abstractNumId w:val="45"/>
  </w:num>
  <w:num w:numId="50" w16cid:durableId="621441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2604119">
    <w:abstractNumId w:val="36"/>
  </w:num>
  <w:num w:numId="52" w16cid:durableId="369380075">
    <w:abstractNumId w:val="39"/>
  </w:num>
  <w:num w:numId="53" w16cid:durableId="1246036969">
    <w:abstractNumId w:val="26"/>
  </w:num>
  <w:num w:numId="54" w16cid:durableId="1510758497">
    <w:abstractNumId w:val="17"/>
  </w:num>
  <w:num w:numId="55" w16cid:durableId="1412701524">
    <w:abstractNumId w:val="5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3E7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21C"/>
    <w:rsid w:val="00007242"/>
    <w:rsid w:val="00007598"/>
    <w:rsid w:val="00007657"/>
    <w:rsid w:val="00007694"/>
    <w:rsid w:val="0000777D"/>
    <w:rsid w:val="000078C6"/>
    <w:rsid w:val="000078D1"/>
    <w:rsid w:val="000079AB"/>
    <w:rsid w:val="00007BC8"/>
    <w:rsid w:val="00007C5E"/>
    <w:rsid w:val="00007EAA"/>
    <w:rsid w:val="00007F2C"/>
    <w:rsid w:val="0001004E"/>
    <w:rsid w:val="000101FF"/>
    <w:rsid w:val="000102D1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C30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1A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26B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7F4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AF6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DC6"/>
    <w:rsid w:val="00050DD4"/>
    <w:rsid w:val="00050EBD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3F1"/>
    <w:rsid w:val="00072437"/>
    <w:rsid w:val="00072490"/>
    <w:rsid w:val="00072519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1F04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2B9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BB"/>
    <w:rsid w:val="000A1486"/>
    <w:rsid w:val="000A163E"/>
    <w:rsid w:val="000A16AB"/>
    <w:rsid w:val="000A18A1"/>
    <w:rsid w:val="000A19F3"/>
    <w:rsid w:val="000A1AFB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43"/>
    <w:rsid w:val="000A4668"/>
    <w:rsid w:val="000A46FC"/>
    <w:rsid w:val="000A47A5"/>
    <w:rsid w:val="000A48E9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CCB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0F10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E83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DD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262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823"/>
    <w:rsid w:val="000E1BDF"/>
    <w:rsid w:val="000E1C67"/>
    <w:rsid w:val="000E1D13"/>
    <w:rsid w:val="000E1E18"/>
    <w:rsid w:val="000E20E9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7"/>
    <w:rsid w:val="000E7218"/>
    <w:rsid w:val="000E7219"/>
    <w:rsid w:val="000E7228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28C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55B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CD5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CB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38F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06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06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14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10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030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0BE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64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23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9B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440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86E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24F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A9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87F5A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4E0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084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BC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B0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75"/>
    <w:rsid w:val="002E7D83"/>
    <w:rsid w:val="002E7F7E"/>
    <w:rsid w:val="002F0026"/>
    <w:rsid w:val="002F008F"/>
    <w:rsid w:val="002F0203"/>
    <w:rsid w:val="002F04D7"/>
    <w:rsid w:val="002F04FC"/>
    <w:rsid w:val="002F055E"/>
    <w:rsid w:val="002F063A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2D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96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7B"/>
    <w:rsid w:val="00307ED5"/>
    <w:rsid w:val="003100E2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16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2C7"/>
    <w:rsid w:val="00323325"/>
    <w:rsid w:val="00323335"/>
    <w:rsid w:val="00323357"/>
    <w:rsid w:val="003233A5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AF1"/>
    <w:rsid w:val="00325BB9"/>
    <w:rsid w:val="00325BC1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DA7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48"/>
    <w:rsid w:val="003351E2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2DD"/>
    <w:rsid w:val="003423A8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8A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70FB"/>
    <w:rsid w:val="00357195"/>
    <w:rsid w:val="003574CF"/>
    <w:rsid w:val="003577A2"/>
    <w:rsid w:val="003577A3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3D55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9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B0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5D"/>
    <w:rsid w:val="003B51E6"/>
    <w:rsid w:val="003B54C7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2C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816"/>
    <w:rsid w:val="003D2938"/>
    <w:rsid w:val="003D298C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4E0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0F47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8E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4E"/>
    <w:rsid w:val="003F0A0E"/>
    <w:rsid w:val="003F0AB7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0FD8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97C"/>
    <w:rsid w:val="00471F6E"/>
    <w:rsid w:val="00471FD3"/>
    <w:rsid w:val="00472081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30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070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591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812"/>
    <w:rsid w:val="004B09D0"/>
    <w:rsid w:val="004B09F5"/>
    <w:rsid w:val="004B0CEA"/>
    <w:rsid w:val="004B0E66"/>
    <w:rsid w:val="004B107E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0EB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D5"/>
    <w:rsid w:val="004D522E"/>
    <w:rsid w:val="004D567D"/>
    <w:rsid w:val="004D5736"/>
    <w:rsid w:val="004D57BA"/>
    <w:rsid w:val="004D57F4"/>
    <w:rsid w:val="004D58D0"/>
    <w:rsid w:val="004D5D62"/>
    <w:rsid w:val="004D5DC2"/>
    <w:rsid w:val="004D5FED"/>
    <w:rsid w:val="004D6215"/>
    <w:rsid w:val="004D6442"/>
    <w:rsid w:val="004D6528"/>
    <w:rsid w:val="004D66DB"/>
    <w:rsid w:val="004D684C"/>
    <w:rsid w:val="004D6850"/>
    <w:rsid w:val="004D68C3"/>
    <w:rsid w:val="004D6905"/>
    <w:rsid w:val="004D6ABB"/>
    <w:rsid w:val="004D6B87"/>
    <w:rsid w:val="004D6BC3"/>
    <w:rsid w:val="004D6C57"/>
    <w:rsid w:val="004D6D4E"/>
    <w:rsid w:val="004D6E94"/>
    <w:rsid w:val="004D713B"/>
    <w:rsid w:val="004D7176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497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4C"/>
    <w:rsid w:val="004F39A9"/>
    <w:rsid w:val="004F39F8"/>
    <w:rsid w:val="004F3A04"/>
    <w:rsid w:val="004F3A2A"/>
    <w:rsid w:val="004F3A54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36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BB8"/>
    <w:rsid w:val="00517C90"/>
    <w:rsid w:val="005203AA"/>
    <w:rsid w:val="005206E0"/>
    <w:rsid w:val="00520863"/>
    <w:rsid w:val="005208F2"/>
    <w:rsid w:val="00520901"/>
    <w:rsid w:val="0052094F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62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603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53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E2A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C3F"/>
    <w:rsid w:val="00576FF9"/>
    <w:rsid w:val="005773D2"/>
    <w:rsid w:val="005775A0"/>
    <w:rsid w:val="00577693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522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0C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B9C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971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3A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8E0"/>
    <w:rsid w:val="005B490B"/>
    <w:rsid w:val="005B4A48"/>
    <w:rsid w:val="005B4A73"/>
    <w:rsid w:val="005B4C9C"/>
    <w:rsid w:val="005B4D62"/>
    <w:rsid w:val="005B4FB5"/>
    <w:rsid w:val="005B51D2"/>
    <w:rsid w:val="005B547B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750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CFF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6FD8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495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8D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6A9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95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C22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E3"/>
    <w:rsid w:val="00631DD0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87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29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19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7A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C66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5EC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5BC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0C8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D97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4E0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63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46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13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4D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8FB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2FA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CAB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1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85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533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359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7F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478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1D"/>
    <w:rsid w:val="007C78E3"/>
    <w:rsid w:val="007C79F3"/>
    <w:rsid w:val="007C7AD6"/>
    <w:rsid w:val="007C7B57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8BC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B4B"/>
    <w:rsid w:val="007F2B90"/>
    <w:rsid w:val="007F2CA3"/>
    <w:rsid w:val="007F2CA4"/>
    <w:rsid w:val="007F2D7A"/>
    <w:rsid w:val="007F2E24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CC0"/>
    <w:rsid w:val="007F4D65"/>
    <w:rsid w:val="007F4E20"/>
    <w:rsid w:val="007F4EA8"/>
    <w:rsid w:val="007F500E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2B5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3C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0E5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ED4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8CE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60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19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1FAC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7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E6B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A3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8C8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059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0D"/>
    <w:rsid w:val="008E4286"/>
    <w:rsid w:val="008E4487"/>
    <w:rsid w:val="008E4546"/>
    <w:rsid w:val="008E4571"/>
    <w:rsid w:val="008E4A66"/>
    <w:rsid w:val="008E4B52"/>
    <w:rsid w:val="008E4B73"/>
    <w:rsid w:val="008E4C0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1E19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399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B9D"/>
    <w:rsid w:val="00922EE3"/>
    <w:rsid w:val="0092322C"/>
    <w:rsid w:val="0092340B"/>
    <w:rsid w:val="00923514"/>
    <w:rsid w:val="00923624"/>
    <w:rsid w:val="0092369A"/>
    <w:rsid w:val="009238CE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799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9A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C4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34B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0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5FC7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23B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7D8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7F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C90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41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2C"/>
    <w:rsid w:val="009C7399"/>
    <w:rsid w:val="009C74FB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52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E52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56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490"/>
    <w:rsid w:val="009E559A"/>
    <w:rsid w:val="009E570D"/>
    <w:rsid w:val="009E584D"/>
    <w:rsid w:val="009E59E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C98"/>
    <w:rsid w:val="00A04E91"/>
    <w:rsid w:val="00A05029"/>
    <w:rsid w:val="00A050C1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1F2D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2F2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972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29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35"/>
    <w:rsid w:val="00A437F0"/>
    <w:rsid w:val="00A43879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D3"/>
    <w:rsid w:val="00A90AE7"/>
    <w:rsid w:val="00A90AFC"/>
    <w:rsid w:val="00A90CD8"/>
    <w:rsid w:val="00A90D7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A8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A99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8B8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10DA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88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038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D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7CE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B6F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6F8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6F2"/>
    <w:rsid w:val="00BA788B"/>
    <w:rsid w:val="00BA795E"/>
    <w:rsid w:val="00BA79C0"/>
    <w:rsid w:val="00BA7C80"/>
    <w:rsid w:val="00BA7CE1"/>
    <w:rsid w:val="00BA7E08"/>
    <w:rsid w:val="00BB0082"/>
    <w:rsid w:val="00BB0196"/>
    <w:rsid w:val="00BB0237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6E44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1F3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D3A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8A2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97F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7B0"/>
    <w:rsid w:val="00C31977"/>
    <w:rsid w:val="00C31A0D"/>
    <w:rsid w:val="00C31B20"/>
    <w:rsid w:val="00C31B75"/>
    <w:rsid w:val="00C31F00"/>
    <w:rsid w:val="00C31F54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10E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AFC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4D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91E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38F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151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2FD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A0D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6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17"/>
    <w:rsid w:val="00D01A4A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35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6D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5A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201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B4C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303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63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5E72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0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02D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6C7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264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458"/>
    <w:rsid w:val="00D876A0"/>
    <w:rsid w:val="00D87853"/>
    <w:rsid w:val="00D87AFE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2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EED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A5D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9FB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B61"/>
    <w:rsid w:val="00DD3CDB"/>
    <w:rsid w:val="00DD3CE2"/>
    <w:rsid w:val="00DD3F37"/>
    <w:rsid w:val="00DD43B9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657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3FDA"/>
    <w:rsid w:val="00E3414D"/>
    <w:rsid w:val="00E342A7"/>
    <w:rsid w:val="00E342E0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49"/>
    <w:rsid w:val="00E66033"/>
    <w:rsid w:val="00E66330"/>
    <w:rsid w:val="00E66391"/>
    <w:rsid w:val="00E66462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04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3E8"/>
    <w:rsid w:val="00E8546A"/>
    <w:rsid w:val="00E85600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6FCA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BFC"/>
    <w:rsid w:val="00ED4C9A"/>
    <w:rsid w:val="00ED4D11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23A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307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79D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EEF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294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A4D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45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6D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19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12C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28B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07E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92C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35"/>
    <w:rsid w:val="00FD05E9"/>
    <w:rsid w:val="00FD07E4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3D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31</TotalTime>
  <Pages>3</Pages>
  <Words>438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FPT FS TH Q3-24</vt:lpstr>
    </vt:vector>
  </TitlesOfParts>
  <Company>KPMG</Company>
  <LinksUpToDate>false</LinksUpToDate>
  <CharactersWithSpaces>2159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FPT FS TH Q3-24</dc:title>
  <dc:subject/>
  <dc:creator>Waraporn, Sukjaroen</dc:creator>
  <cp:keywords/>
  <dc:description/>
  <cp:lastModifiedBy>Kornsiri, Chongaksorn</cp:lastModifiedBy>
  <cp:revision>14</cp:revision>
  <cp:lastPrinted>2024-07-31T08:43:00Z</cp:lastPrinted>
  <dcterms:created xsi:type="dcterms:W3CDTF">2024-07-30T09:20:00Z</dcterms:created>
  <dcterms:modified xsi:type="dcterms:W3CDTF">2024-08-02T04:13:00Z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