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6D12" w:rsidRPr="006375B5" w14:paraId="64C35D6C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6375B5" w:rsidRDefault="00956D1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E5345" w:rsidRPr="006375B5" w14:paraId="31EA66E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760A2131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5910CD">
        <w:rPr>
          <w:rFonts w:ascii="Angsana New" w:hAnsi="Angsana New"/>
          <w:sz w:val="30"/>
          <w:szCs w:val="30"/>
        </w:rPr>
        <w:t xml:space="preserve">5 </w:t>
      </w:r>
      <w:r w:rsidR="005910CD">
        <w:rPr>
          <w:rFonts w:ascii="Angsana New" w:hAnsi="Angsana New" w:hint="cs"/>
          <w:sz w:val="30"/>
          <w:szCs w:val="30"/>
          <w:cs/>
        </w:rPr>
        <w:t>สิงหาคม</w:t>
      </w:r>
      <w:r w:rsidR="0062672E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</w:p>
    <w:p w14:paraId="58CE93AD" w14:textId="77777777" w:rsidR="00C8500E" w:rsidRPr="00093AA2" w:rsidRDefault="00C8500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30"/>
          <w:szCs w:val="30"/>
        </w:rPr>
      </w:pPr>
    </w:p>
    <w:p w14:paraId="0804369B" w14:textId="52886D6A" w:rsidR="00C8500E" w:rsidRPr="00093AA2" w:rsidRDefault="007037F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037FE">
        <w:rPr>
          <w:rFonts w:ascii="Angsana New" w:hAnsi="Angsana New"/>
          <w:b/>
          <w:bCs/>
          <w:sz w:val="30"/>
          <w:szCs w:val="30"/>
        </w:rPr>
        <w:t>1</w:t>
      </w:r>
      <w:r w:rsidR="00C8500E" w:rsidRPr="00093AA2">
        <w:rPr>
          <w:rFonts w:ascii="Angsana New" w:hAnsi="Angsana New"/>
          <w:b/>
          <w:bCs/>
          <w:sz w:val="30"/>
          <w:szCs w:val="30"/>
        </w:rPr>
        <w:tab/>
      </w:r>
      <w:r w:rsidR="00C8500E" w:rsidRPr="00072519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ข้อมูลทั่วไป</w:t>
      </w:r>
    </w:p>
    <w:p w14:paraId="7809D33D" w14:textId="77777777" w:rsidR="00C8500E" w:rsidRPr="00093AA2" w:rsidRDefault="00C8500E" w:rsidP="0043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BF9BA6E" w14:textId="441A4F82" w:rsidR="00C8500E" w:rsidRPr="00093AA2" w:rsidRDefault="00477EF0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บริษัท</w:t>
      </w:r>
      <w:r w:rsidR="00C8500E" w:rsidRPr="00093AA2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093AA2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093AA2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093AA2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093AA2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093AA2">
        <w:rPr>
          <w:rFonts w:ascii="Angsana New" w:hAnsi="Angsana New"/>
          <w:sz w:val="30"/>
          <w:szCs w:val="30"/>
          <w:cs/>
        </w:rPr>
        <w:t>การพัฒนาอสังหาริมทรัพย์เพื่อการอุตสาหกรรมโดย</w:t>
      </w:r>
      <w:r w:rsidR="00C8500E" w:rsidRPr="00093AA2">
        <w:rPr>
          <w:rFonts w:ascii="Angsana New" w:hAnsi="Angsana New"/>
          <w:spacing w:val="-2"/>
          <w:sz w:val="30"/>
          <w:szCs w:val="30"/>
          <w:cs/>
        </w:rPr>
        <w:t xml:space="preserve">การสร้างโรงงานและคลังสินค้าเพื่อให้เช่าและขายเมื่อมีโอกาสเหมาะสม 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 xml:space="preserve">ขาย </w:t>
      </w:r>
      <w:r w:rsidR="00A32DF7">
        <w:rPr>
          <w:rFonts w:ascii="Angsana New" w:hAnsi="Angsana New"/>
          <w:spacing w:val="-2"/>
          <w:sz w:val="30"/>
          <w:szCs w:val="30"/>
          <w:cs/>
        </w:rPr>
        <w:br/>
      </w:r>
      <w:r w:rsidR="00FD2449" w:rsidRPr="00093AA2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="00FD2449" w:rsidRPr="00093AA2">
        <w:rPr>
          <w:rFonts w:ascii="Angsana New" w:hAnsi="Angsana New" w:hint="cs"/>
          <w:sz w:val="30"/>
          <w:szCs w:val="30"/>
          <w:cs/>
        </w:rPr>
        <w:t>ธุรกิจให้เช่า</w:t>
      </w:r>
      <w:r w:rsidR="00593B61" w:rsidRPr="00093AA2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093AA2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 w:rsidRPr="00093AA2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093AA2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093AA2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ของบริษัทร่วมและการร่วมค้า และบริษัทย่อย ณ วันที่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F9128B">
        <w:rPr>
          <w:rFonts w:ascii="Angsana New" w:hAnsi="Angsana New"/>
          <w:sz w:val="30"/>
          <w:szCs w:val="30"/>
        </w:rPr>
        <w:t xml:space="preserve">0 </w:t>
      </w:r>
      <w:r w:rsidR="00F9128B">
        <w:rPr>
          <w:rFonts w:ascii="Angsana New" w:hAnsi="Angsana New" w:hint="cs"/>
          <w:sz w:val="30"/>
          <w:szCs w:val="30"/>
          <w:cs/>
        </w:rPr>
        <w:t>มิถุนายน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="002A111D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="00A32DF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037FE" w:rsidRPr="007037FE">
        <w:rPr>
          <w:rFonts w:ascii="Angsana New" w:hAnsi="Angsana New"/>
          <w:sz w:val="30"/>
          <w:szCs w:val="30"/>
        </w:rPr>
        <w:t>2566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037FE" w:rsidRPr="007037FE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7037FE" w:rsidRPr="007037FE">
        <w:rPr>
          <w:rFonts w:ascii="Angsana New" w:hAnsi="Angsana New"/>
          <w:sz w:val="30"/>
          <w:szCs w:val="30"/>
        </w:rPr>
        <w:t>6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093AA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58634E46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F25D2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>
        <w:rPr>
          <w:rFonts w:ascii="Angsana New" w:hAnsi="Angsana New" w:hint="cs"/>
          <w:sz w:val="30"/>
          <w:szCs w:val="30"/>
          <w:cs/>
        </w:rPr>
        <w:t>น</w:t>
      </w:r>
      <w:r w:rsidRPr="00CF25D2">
        <w:rPr>
          <w:rFonts w:ascii="Angsana New" w:hAnsi="Angsana New" w:hint="cs"/>
          <w:sz w:val="30"/>
          <w:szCs w:val="30"/>
          <w:cs/>
        </w:rPr>
        <w:t>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และจัดทำ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CF25D2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34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เรื่อง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F25D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2566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2C6A081A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2566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4269927F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ความสัมพันธ์ที่มีกับบริษัทร่วม การร่วมค้า และบริษัทย่อยได้เปิดเผยในหมายเหตุข้อ </w:t>
      </w:r>
      <w:r w:rsidR="007037FE" w:rsidRPr="007037FE">
        <w:rPr>
          <w:rFonts w:ascii="Angsana New" w:hAnsi="Angsana New" w:hint="cs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7037FE" w:rsidRPr="007037FE">
        <w:rPr>
          <w:rFonts w:ascii="Angsana New" w:hAnsi="Angsana New" w:hint="cs"/>
          <w:bCs/>
          <w:sz w:val="30"/>
          <w:szCs w:val="30"/>
        </w:rPr>
        <w:t>6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7825F48B" w14:textId="77777777" w:rsidR="00CE78DF" w:rsidRDefault="00CE78DF" w:rsidP="00CE7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710"/>
        <w:gridCol w:w="2700"/>
      </w:tblGrid>
      <w:tr w:rsidR="00CE78DF" w14:paraId="7F33ABFE" w14:textId="77777777" w:rsidTr="00CE78DF">
        <w:trPr>
          <w:trHeight w:val="20"/>
          <w:tblHeader/>
        </w:trPr>
        <w:tc>
          <w:tcPr>
            <w:tcW w:w="4770" w:type="dxa"/>
            <w:hideMark/>
          </w:tcPr>
          <w:p w14:paraId="6323770C" w14:textId="77777777" w:rsidR="00CE78DF" w:rsidRDefault="00CE78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6F4D3EB1" w14:textId="748B84CE" w:rsidR="00CE78DF" w:rsidRDefault="00CE78DF" w:rsidP="009D595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2700" w:type="dxa"/>
            <w:hideMark/>
          </w:tcPr>
          <w:p w14:paraId="016AF488" w14:textId="77777777" w:rsidR="00CE78DF" w:rsidRDefault="00CE78DF">
            <w:pPr>
              <w:tabs>
                <w:tab w:val="clear" w:pos="227"/>
                <w:tab w:val="clear" w:pos="1871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E78DF" w14:paraId="687F0CC5" w14:textId="77777777" w:rsidTr="00CE78DF">
        <w:trPr>
          <w:trHeight w:val="20"/>
        </w:trPr>
        <w:tc>
          <w:tcPr>
            <w:tcW w:w="4770" w:type="dxa"/>
            <w:hideMark/>
          </w:tcPr>
          <w:p w14:paraId="7C5A1E04" w14:textId="77777777" w:rsidR="00CE78DF" w:rsidRDefault="00CE78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 จัสโค (ประเทศไทย) จำกัด</w:t>
            </w:r>
          </w:p>
        </w:tc>
        <w:tc>
          <w:tcPr>
            <w:tcW w:w="1710" w:type="dxa"/>
            <w:hideMark/>
          </w:tcPr>
          <w:p w14:paraId="283E76AA" w14:textId="77777777" w:rsidR="00CE78DF" w:rsidRDefault="00CE78D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700" w:type="dxa"/>
            <w:hideMark/>
          </w:tcPr>
          <w:p w14:paraId="7F5B314B" w14:textId="77777777" w:rsidR="00CE78DF" w:rsidRDefault="00CE78DF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</w:tbl>
    <w:p w14:paraId="403645AD" w14:textId="7D1BE76B" w:rsidR="00177F04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2DF5D378" w14:textId="42D6FC4B" w:rsidR="00177F04" w:rsidRPr="009A5C90" w:rsidRDefault="009A5C90" w:rsidP="009A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  <w:r w:rsidRPr="009A5C90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758560B5" w14:textId="105B1EA7" w:rsidR="00177F04" w:rsidRPr="009E2F97" w:rsidRDefault="009A5C90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F9128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F912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F9128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5" w:type="dxa"/>
            <w:shd w:val="clear" w:color="auto" w:fill="auto"/>
          </w:tcPr>
          <w:p w14:paraId="18DC097A" w14:textId="2EB13E3F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777A2653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027BB74E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6A9183CF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  <w:shd w:val="clear" w:color="auto" w:fill="auto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4A5DA12C" w14:textId="77777777" w:rsidTr="005F630B">
        <w:tc>
          <w:tcPr>
            <w:tcW w:w="4065" w:type="dxa"/>
            <w:shd w:val="clear" w:color="auto" w:fill="auto"/>
          </w:tcPr>
          <w:p w14:paraId="5F06FB81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30BF00CC" w:rsidR="00AF7746" w:rsidRPr="009E2F97" w:rsidRDefault="002F312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0B045539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6C64DFCB" w:rsidR="00AF7746" w:rsidRPr="002A471A" w:rsidRDefault="000427F4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4BC94636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AB5A99" w:rsidRPr="009E2F97" w14:paraId="7CCD1E5E" w14:textId="77777777" w:rsidTr="005F630B">
        <w:tc>
          <w:tcPr>
            <w:tcW w:w="4065" w:type="dxa"/>
            <w:shd w:val="clear" w:color="auto" w:fill="auto"/>
          </w:tcPr>
          <w:p w14:paraId="77C83E2B" w14:textId="0E631915" w:rsidR="00AB5A99" w:rsidRPr="009E2F97" w:rsidRDefault="00AB5A99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55" w:type="dxa"/>
            <w:shd w:val="clear" w:color="auto" w:fill="auto"/>
          </w:tcPr>
          <w:p w14:paraId="5805E6AA" w14:textId="039070E0" w:rsidR="00AB5A99" w:rsidRPr="009E2F97" w:rsidRDefault="000427F4" w:rsidP="000427F4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6EE916" w14:textId="77777777" w:rsidR="00AB5A99" w:rsidRPr="009E2F97" w:rsidRDefault="00AB5A99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F0EF52" w14:textId="6FC55C72" w:rsidR="00AB5A99" w:rsidRPr="007037FE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48" w:type="dxa"/>
            <w:shd w:val="clear" w:color="auto" w:fill="auto"/>
          </w:tcPr>
          <w:p w14:paraId="481A0038" w14:textId="77777777" w:rsidR="00AB5A99" w:rsidRPr="002A471A" w:rsidRDefault="00AB5A99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8873F9C" w14:textId="5C87A1E0" w:rsidR="00AB5A99" w:rsidRPr="002A471A" w:rsidRDefault="000427F4" w:rsidP="000427F4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00049" w14:textId="77777777" w:rsidR="00AB5A99" w:rsidRPr="002A471A" w:rsidRDefault="00AB5A99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037EEB4" w14:textId="44FBDB41" w:rsidR="00AB5A99" w:rsidRPr="007037FE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AF7746" w:rsidRPr="009E2F97" w14:paraId="78EBF5F2" w14:textId="77777777" w:rsidTr="005F630B">
        <w:tc>
          <w:tcPr>
            <w:tcW w:w="4065" w:type="dxa"/>
            <w:shd w:val="clear" w:color="auto" w:fill="auto"/>
          </w:tcPr>
          <w:p w14:paraId="04FCE742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4BB569DF" w:rsidR="00AF7746" w:rsidRPr="009E2F97" w:rsidRDefault="002F312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06ACC09A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74EA5339" w:rsidR="00AF7746" w:rsidRPr="002A471A" w:rsidRDefault="000427F4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4C964817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F7746" w:rsidRPr="009E2F97" w14:paraId="169418AB" w14:textId="77777777" w:rsidTr="005F630B">
        <w:tc>
          <w:tcPr>
            <w:tcW w:w="4065" w:type="dxa"/>
            <w:shd w:val="clear" w:color="auto" w:fill="auto"/>
          </w:tcPr>
          <w:p w14:paraId="0F473C6E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1FF388C6" w14:textId="77777777" w:rsidTr="005F630B">
        <w:tc>
          <w:tcPr>
            <w:tcW w:w="4065" w:type="dxa"/>
            <w:shd w:val="clear" w:color="auto" w:fill="auto"/>
          </w:tcPr>
          <w:p w14:paraId="4A8322F9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73317CDB" w14:textId="77777777" w:rsidTr="005F630B">
        <w:tc>
          <w:tcPr>
            <w:tcW w:w="4065" w:type="dxa"/>
            <w:shd w:val="clear" w:color="auto" w:fill="auto"/>
          </w:tcPr>
          <w:p w14:paraId="5CD2E21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5D7A6F4E" w:rsidR="00AF7746" w:rsidRPr="009E2F97" w:rsidRDefault="009E59ED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40AF0706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3A212285" w:rsidR="00AF7746" w:rsidRPr="002A471A" w:rsidRDefault="00D9212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679F299C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</w:tr>
      <w:tr w:rsidR="00AF7746" w:rsidRPr="009E2F97" w14:paraId="19058C03" w14:textId="77777777" w:rsidTr="005F630B">
        <w:tc>
          <w:tcPr>
            <w:tcW w:w="4065" w:type="dxa"/>
            <w:shd w:val="clear" w:color="auto" w:fill="auto"/>
          </w:tcPr>
          <w:p w14:paraId="123A71F4" w14:textId="77777777" w:rsidR="00AF7746" w:rsidRPr="00FF619E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</w:tcPr>
          <w:p w14:paraId="67324679" w14:textId="3D0CE7F7" w:rsidR="00AF7746" w:rsidRPr="00FF619E" w:rsidRDefault="009E59ED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C68FF0" w14:textId="77777777" w:rsidR="00AF7746" w:rsidRPr="00FF619E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8CA6F4" w14:textId="15AD5836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EDC465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49423F1" w14:textId="6FAA2800" w:rsidR="00AF7746" w:rsidRPr="002A471A" w:rsidRDefault="00D9212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7233B8CD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545922C" w14:textId="59B7F694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F7746" w:rsidRPr="002A471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</w:p>
        </w:tc>
      </w:tr>
      <w:tr w:rsidR="00AF7746" w:rsidRPr="009E2F97" w14:paraId="14169965" w14:textId="77777777" w:rsidTr="005F630B">
        <w:tc>
          <w:tcPr>
            <w:tcW w:w="4065" w:type="dxa"/>
            <w:shd w:val="clear" w:color="auto" w:fill="auto"/>
          </w:tcPr>
          <w:p w14:paraId="04D90365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332BC666" w:rsidR="00AF7746" w:rsidRPr="00923B0A" w:rsidRDefault="009E59ED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361DB9BA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1CA6F1E2" w:rsidR="00AF7746" w:rsidRPr="002A471A" w:rsidRDefault="00D9212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AF7746" w:rsidRPr="002A471A" w:rsidRDefault="00AF7746" w:rsidP="00F91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03A84C0B" w:rsidR="00AF7746" w:rsidRPr="002A471A" w:rsidRDefault="00AB5A99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366</w:t>
            </w:r>
          </w:p>
        </w:tc>
      </w:tr>
      <w:tr w:rsidR="00AF7746" w:rsidRPr="00EB0CEB" w14:paraId="06B07AEF" w14:textId="77777777" w:rsidTr="005F630B">
        <w:tc>
          <w:tcPr>
            <w:tcW w:w="4065" w:type="dxa"/>
            <w:shd w:val="clear" w:color="auto" w:fill="auto"/>
          </w:tcPr>
          <w:p w14:paraId="420776DB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33678E1F" w14:textId="3166FE76" w:rsidR="00AF7746" w:rsidRPr="00923B0A" w:rsidRDefault="009E59ED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6C3F79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6FDCB12" w14:textId="2D6AF18F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64575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1788538" w14:textId="6DCD7551" w:rsidR="00AF7746" w:rsidRPr="002A471A" w:rsidRDefault="00D9212D" w:rsidP="000334B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B878B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AB9CF0" w14:textId="1A603B28" w:rsidR="00AF7746" w:rsidRPr="002A471A" w:rsidRDefault="007037FE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4310E" w:rsidRPr="00EB0CEB" w14:paraId="473E563F" w14:textId="77777777" w:rsidTr="005F630B">
        <w:tc>
          <w:tcPr>
            <w:tcW w:w="4065" w:type="dxa"/>
            <w:shd w:val="clear" w:color="auto" w:fill="auto"/>
          </w:tcPr>
          <w:p w14:paraId="556EB5CD" w14:textId="6B9D46D2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ต้นทุนค่าจัดการ</w:t>
            </w:r>
          </w:p>
        </w:tc>
        <w:tc>
          <w:tcPr>
            <w:tcW w:w="1155" w:type="dxa"/>
            <w:shd w:val="clear" w:color="auto" w:fill="auto"/>
          </w:tcPr>
          <w:p w14:paraId="1341533D" w14:textId="32A0F6D1" w:rsidR="00C4310E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C2315DD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90A9CCB" w14:textId="642970E3" w:rsidR="00C4310E" w:rsidRPr="002A471A" w:rsidRDefault="00C4310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72E0BF6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C8DABB8" w14:textId="64E5A698" w:rsidR="00C4310E" w:rsidRPr="00C4310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201730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CA6D4CC" w14:textId="4800E6A4" w:rsidR="00C4310E" w:rsidRPr="007037FE" w:rsidRDefault="00140D06" w:rsidP="00140D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C4310E" w:rsidRPr="009E2F97" w14:paraId="05C1F800" w14:textId="77777777" w:rsidTr="005F630B">
        <w:tc>
          <w:tcPr>
            <w:tcW w:w="4065" w:type="dxa"/>
            <w:shd w:val="clear" w:color="auto" w:fill="auto"/>
          </w:tcPr>
          <w:p w14:paraId="3B68CAD6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573CD2AD" w:rsidR="00C4310E" w:rsidRPr="00923B0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7AC1BE62" w:rsidR="00C4310E" w:rsidRPr="002A471A" w:rsidRDefault="00C4310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0BA622AF" w:rsidR="00C4310E" w:rsidRPr="002A471A" w:rsidRDefault="00140D06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6AA946DB" w:rsidR="00C4310E" w:rsidRPr="002A471A" w:rsidRDefault="00140D06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4310E" w:rsidRPr="009E2F97" w14:paraId="799F884C" w14:textId="77777777" w:rsidTr="005F630B">
        <w:tc>
          <w:tcPr>
            <w:tcW w:w="4065" w:type="dxa"/>
            <w:shd w:val="clear" w:color="auto" w:fill="auto"/>
          </w:tcPr>
          <w:p w14:paraId="7D53C4C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310E" w:rsidRPr="009E2F97" w14:paraId="6CFE7115" w14:textId="77777777" w:rsidTr="005F630B">
        <w:tc>
          <w:tcPr>
            <w:tcW w:w="4065" w:type="dxa"/>
            <w:shd w:val="clear" w:color="auto" w:fill="auto"/>
          </w:tcPr>
          <w:p w14:paraId="783CB5E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310E" w:rsidRPr="009E2F97" w14:paraId="38A9ED43" w14:textId="77777777" w:rsidTr="005F630B">
        <w:tc>
          <w:tcPr>
            <w:tcW w:w="4065" w:type="dxa"/>
            <w:shd w:val="clear" w:color="auto" w:fill="auto"/>
          </w:tcPr>
          <w:p w14:paraId="784536F3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6AA6FAC9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72F0B8D4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41408FEF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5D40818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C4310E" w:rsidRPr="009E2F97" w14:paraId="3AE52427" w14:textId="77777777" w:rsidTr="005F630B">
        <w:tc>
          <w:tcPr>
            <w:tcW w:w="4065" w:type="dxa"/>
            <w:shd w:val="clear" w:color="auto" w:fill="auto"/>
          </w:tcPr>
          <w:p w14:paraId="585C206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327D15B9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37090FB6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07EE04D0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2D87CCAA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4310E" w:rsidRPr="009E2F97" w14:paraId="7BE3A54C" w14:textId="77777777" w:rsidTr="005F630B">
        <w:tc>
          <w:tcPr>
            <w:tcW w:w="4065" w:type="dxa"/>
            <w:shd w:val="clear" w:color="auto" w:fill="auto"/>
          </w:tcPr>
          <w:p w14:paraId="03A8B800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5E958F5C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2DB0DE26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513B56C9" w:rsidR="00C4310E" w:rsidRPr="002A471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33D30E6F" w:rsidR="00C4310E" w:rsidRPr="002A471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14FB3619" w14:textId="77777777" w:rsidTr="005F630B">
        <w:tc>
          <w:tcPr>
            <w:tcW w:w="4065" w:type="dxa"/>
            <w:shd w:val="clear" w:color="auto" w:fill="auto"/>
          </w:tcPr>
          <w:p w14:paraId="6749570F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4581E96B" w:rsidR="00C4310E" w:rsidRPr="00923B0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633A4" w14:textId="73DE0C0A" w:rsidR="00C4310E" w:rsidRPr="002A471A" w:rsidRDefault="00C4310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19EDD043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18521873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</w:t>
            </w:r>
          </w:p>
        </w:tc>
      </w:tr>
      <w:tr w:rsidR="00C4310E" w:rsidRPr="009E2F97" w14:paraId="44AEA3E0" w14:textId="77777777" w:rsidTr="005F630B">
        <w:tc>
          <w:tcPr>
            <w:tcW w:w="4065" w:type="dxa"/>
            <w:shd w:val="clear" w:color="auto" w:fill="auto"/>
          </w:tcPr>
          <w:p w14:paraId="04571A74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6B07B465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08228E4C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535B5502" w:rsidR="00C4310E" w:rsidRPr="002A471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485FD0E3" w:rsidR="00C4310E" w:rsidRPr="002A471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7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3A38CD8F" w14:textId="77777777" w:rsidTr="005F630B">
        <w:tc>
          <w:tcPr>
            <w:tcW w:w="4065" w:type="dxa"/>
            <w:shd w:val="clear" w:color="auto" w:fill="auto"/>
          </w:tcPr>
          <w:p w14:paraId="7AD1989F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6BAFD36B" w14:textId="77777777" w:rsidTr="005F630B">
        <w:tc>
          <w:tcPr>
            <w:tcW w:w="4065" w:type="dxa"/>
            <w:shd w:val="clear" w:color="auto" w:fill="auto"/>
          </w:tcPr>
          <w:p w14:paraId="64E4D260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C4310E" w:rsidRPr="009E2F97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C4310E" w:rsidRPr="009E2F97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C4310E" w:rsidRPr="00CD6F9E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C4310E" w:rsidRPr="00CD6F9E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4310E" w:rsidRPr="009E2F97" w14:paraId="1F96C31C" w14:textId="77777777" w:rsidTr="005F630B">
        <w:tc>
          <w:tcPr>
            <w:tcW w:w="4065" w:type="dxa"/>
            <w:shd w:val="clear" w:color="auto" w:fill="auto"/>
          </w:tcPr>
          <w:p w14:paraId="534E9300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2C5067A3" w:rsidR="00C4310E" w:rsidRPr="00E33FD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33FDA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</w:t>
            </w:r>
            <w:r w:rsidRPr="00E33F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C4310E" w:rsidRPr="009E2F97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70242603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71D9102E" w:rsidR="00C4310E" w:rsidRPr="00B425BB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629FA095" w:rsidR="00C4310E" w:rsidRPr="00B425BB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265D520A" w14:textId="77777777" w:rsidTr="005F630B">
        <w:tc>
          <w:tcPr>
            <w:tcW w:w="4065" w:type="dxa"/>
            <w:shd w:val="clear" w:color="auto" w:fill="auto"/>
          </w:tcPr>
          <w:p w14:paraId="75C7D632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21DF5560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19B11AA2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77A21C38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21ADB21E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C4310E" w:rsidRPr="009E2F97" w14:paraId="18743CE7" w14:textId="77777777" w:rsidTr="005F630B">
        <w:tc>
          <w:tcPr>
            <w:tcW w:w="4065" w:type="dxa"/>
            <w:shd w:val="clear" w:color="auto" w:fill="auto"/>
          </w:tcPr>
          <w:p w14:paraId="65210CC4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61F63F56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46202CFB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212190A0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0B1363D2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4310E" w:rsidRPr="009E2F97" w14:paraId="244A0C8E" w14:textId="77777777" w:rsidTr="005F630B">
        <w:tc>
          <w:tcPr>
            <w:tcW w:w="4065" w:type="dxa"/>
            <w:shd w:val="clear" w:color="auto" w:fill="auto"/>
          </w:tcPr>
          <w:p w14:paraId="3E512AE2" w14:textId="0552528D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4B742648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1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4DC72922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23A0D0B0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3F6D66E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C4310E" w:rsidRPr="009E2F97" w14:paraId="2542CA30" w14:textId="77777777" w:rsidTr="005F630B">
        <w:tc>
          <w:tcPr>
            <w:tcW w:w="4065" w:type="dxa"/>
            <w:shd w:val="clear" w:color="auto" w:fill="auto"/>
          </w:tcPr>
          <w:p w14:paraId="2B542F8C" w14:textId="3B44EA54" w:rsidR="00C4310E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7B0E4A0" w14:textId="5DDE73B4" w:rsidR="00C4310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83FB50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F0FA9E5" w14:textId="1B496A35" w:rsidR="00C4310E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6F5C1C9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17FEC7" w14:textId="6A7C320B" w:rsidR="00C4310E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6126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4DBC6F" w14:textId="3998B214" w:rsidR="00C4310E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496A509D" w14:textId="77777777" w:rsidTr="005F630B">
        <w:tc>
          <w:tcPr>
            <w:tcW w:w="4065" w:type="dxa"/>
            <w:shd w:val="clear" w:color="auto" w:fill="auto"/>
          </w:tcPr>
          <w:p w14:paraId="47D06C91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2F401D7F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0D25856A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6B72BE89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309BC84A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4310E" w:rsidRPr="009E2F97" w14:paraId="7ECA0E1C" w14:textId="77777777" w:rsidTr="005F630B">
        <w:tc>
          <w:tcPr>
            <w:tcW w:w="4065" w:type="dxa"/>
            <w:shd w:val="clear" w:color="auto" w:fill="auto"/>
          </w:tcPr>
          <w:p w14:paraId="0EA3773F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022680E" w14:textId="1299D2B0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32FEB57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0841135" w14:textId="75DD063F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159517F1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C42B6E" w14:textId="2C047C5D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C2DB3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61FA3F" w14:textId="64CC0A61" w:rsidR="00C4310E" w:rsidRPr="00B425BB" w:rsidRDefault="00C4310E" w:rsidP="00C431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4310E" w:rsidRPr="009E2F97" w14:paraId="43FDB7B7" w14:textId="77777777" w:rsidTr="005F630B">
        <w:tc>
          <w:tcPr>
            <w:tcW w:w="4065" w:type="dxa"/>
            <w:shd w:val="clear" w:color="auto" w:fill="auto"/>
          </w:tcPr>
          <w:p w14:paraId="288C5676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79890A08" w14:textId="77777777" w:rsidTr="005F630B">
        <w:tc>
          <w:tcPr>
            <w:tcW w:w="4065" w:type="dxa"/>
            <w:shd w:val="clear" w:color="auto" w:fill="auto"/>
          </w:tcPr>
          <w:p w14:paraId="777DBAB9" w14:textId="78884682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4D73A31B" w14:textId="77777777" w:rsidTr="005F630B">
        <w:tc>
          <w:tcPr>
            <w:tcW w:w="4065" w:type="dxa"/>
            <w:shd w:val="clear" w:color="auto" w:fill="auto"/>
          </w:tcPr>
          <w:p w14:paraId="1952D6E9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587B4445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7AD03230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515CA612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65D7549F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C4310E" w:rsidRPr="009E2F97" w14:paraId="2E4C27FF" w14:textId="77777777" w:rsidTr="005F630B">
        <w:tc>
          <w:tcPr>
            <w:tcW w:w="4065" w:type="dxa"/>
            <w:shd w:val="clear" w:color="auto" w:fill="auto"/>
          </w:tcPr>
          <w:p w14:paraId="478A787F" w14:textId="6489C7CC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55" w:type="dxa"/>
            <w:shd w:val="clear" w:color="auto" w:fill="auto"/>
          </w:tcPr>
          <w:p w14:paraId="263D897D" w14:textId="0BF6E49C" w:rsidR="00C4310E" w:rsidRPr="00923B0A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1D042B9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D9C8388" w14:textId="380E1633" w:rsidR="00C4310E" w:rsidRPr="007037F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086EC776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CE69F2F" w14:textId="6A5BE9D0" w:rsidR="00C4310E" w:rsidRPr="00B425BB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759315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79871A1" w14:textId="6E2107A4" w:rsidR="00C4310E" w:rsidRPr="00B425BB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1271C300" w14:textId="77777777" w:rsidTr="005F630B">
        <w:tc>
          <w:tcPr>
            <w:tcW w:w="4065" w:type="dxa"/>
            <w:shd w:val="clear" w:color="auto" w:fill="auto"/>
          </w:tcPr>
          <w:p w14:paraId="2DC79E76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0EF5CA8A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067F5C3C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4C4E7DC1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DD14BF" w14:textId="7A0A8DC5" w:rsidR="00C4310E" w:rsidRPr="00B425BB" w:rsidRDefault="00C4310E" w:rsidP="00C4310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05D1C" w:rsidRPr="009E2F97" w14:paraId="5B829802" w14:textId="77777777" w:rsidTr="005F630B">
        <w:tc>
          <w:tcPr>
            <w:tcW w:w="4065" w:type="dxa"/>
            <w:shd w:val="clear" w:color="auto" w:fill="auto"/>
          </w:tcPr>
          <w:p w14:paraId="4D19A19F" w14:textId="6F77B724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769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6B5A359D" w14:textId="5EB9C00F" w:rsidR="00505D1C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69" w:type="dxa"/>
            <w:shd w:val="clear" w:color="auto" w:fill="auto"/>
          </w:tcPr>
          <w:p w14:paraId="7EC7B49A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E687FCA" w14:textId="1709F384" w:rsidR="00505D1C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9FB4E5D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8FA016D" w14:textId="73CFD04A" w:rsidR="00505D1C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0A15A2EB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B17CF8F" w14:textId="06768FB6" w:rsidR="00505D1C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5D1C" w:rsidRPr="009E2F97" w14:paraId="781F8A8C" w14:textId="77777777" w:rsidTr="005F630B">
        <w:tc>
          <w:tcPr>
            <w:tcW w:w="4065" w:type="dxa"/>
            <w:shd w:val="clear" w:color="auto" w:fill="auto"/>
          </w:tcPr>
          <w:p w14:paraId="315281C9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5C371CBC" w:rsidR="00505D1C" w:rsidRPr="00923B0A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7085A873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7A3B2462" w:rsidR="00505D1C" w:rsidRPr="00B425BB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256D469" w14:textId="0641BE73" w:rsidR="00505D1C" w:rsidRPr="00B425BB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5D1C" w:rsidRPr="009E2F97" w14:paraId="009259E3" w14:textId="77777777" w:rsidTr="005F630B">
        <w:tc>
          <w:tcPr>
            <w:tcW w:w="4065" w:type="dxa"/>
            <w:shd w:val="clear" w:color="auto" w:fill="auto"/>
          </w:tcPr>
          <w:p w14:paraId="6D1304DB" w14:textId="184CC2E8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572C794E" w:rsidR="00505D1C" w:rsidRPr="00923B0A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2046EA46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0F3A3BF2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73FA9CE8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05D1C" w:rsidRPr="009E2F97" w14:paraId="3C8A8347" w14:textId="77777777" w:rsidTr="005F630B">
        <w:tc>
          <w:tcPr>
            <w:tcW w:w="4065" w:type="dxa"/>
            <w:shd w:val="clear" w:color="auto" w:fill="auto"/>
          </w:tcPr>
          <w:p w14:paraId="098F120A" w14:textId="64FAE48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498F503D" w:rsidR="00505D1C" w:rsidRPr="00923B0A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091755B1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481A79A5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09A20C52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05D1C" w:rsidRPr="009E2F97" w14:paraId="5EB6E442" w14:textId="77777777" w:rsidTr="005F630B">
        <w:tc>
          <w:tcPr>
            <w:tcW w:w="4065" w:type="dxa"/>
            <w:shd w:val="clear" w:color="auto" w:fill="auto"/>
          </w:tcPr>
          <w:p w14:paraId="28DB0858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20A304D4" w:rsidR="00505D1C" w:rsidRPr="00923B0A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610149B4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7D731349" w:rsidR="00505D1C" w:rsidRPr="00B425BB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0D75E775" w:rsidR="00505D1C" w:rsidRPr="00B425BB" w:rsidRDefault="00505D1C" w:rsidP="00505D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05D1C" w:rsidRPr="009E2F97" w14:paraId="651FC055" w14:textId="77777777" w:rsidTr="005F630B">
        <w:tc>
          <w:tcPr>
            <w:tcW w:w="4065" w:type="dxa"/>
            <w:shd w:val="clear" w:color="auto" w:fill="auto"/>
          </w:tcPr>
          <w:p w14:paraId="295FAA2C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56101D92" w14:textId="0B681FAC" w:rsidR="00505D1C" w:rsidRPr="00923B0A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69" w:type="dxa"/>
            <w:shd w:val="clear" w:color="auto" w:fill="auto"/>
          </w:tcPr>
          <w:p w14:paraId="434B3DBC" w14:textId="77777777" w:rsidR="00505D1C" w:rsidRPr="00923B0A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8C2B04" w14:textId="4BBF356B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48" w:type="dxa"/>
            <w:shd w:val="clear" w:color="auto" w:fill="auto"/>
          </w:tcPr>
          <w:p w14:paraId="745B0A7F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AEA65E" w14:textId="2BA23A69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E314448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1559B9" w14:textId="52555EB3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505D1C" w:rsidRPr="009E2F97" w14:paraId="74BCCDF5" w14:textId="77777777" w:rsidTr="005F630B">
        <w:tc>
          <w:tcPr>
            <w:tcW w:w="4065" w:type="dxa"/>
            <w:shd w:val="clear" w:color="auto" w:fill="auto"/>
          </w:tcPr>
          <w:p w14:paraId="0E226A94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95F773F" w14:textId="77777777" w:rsidR="00505D1C" w:rsidRPr="009E2F97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505D1C" w:rsidRPr="009E2F97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B0AF5D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5D1C" w:rsidRPr="009E2F97" w14:paraId="0267092C" w14:textId="77777777" w:rsidTr="005F630B">
        <w:tc>
          <w:tcPr>
            <w:tcW w:w="4065" w:type="dxa"/>
            <w:shd w:val="clear" w:color="auto" w:fill="auto"/>
          </w:tcPr>
          <w:p w14:paraId="0A362A71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505D1C" w:rsidRPr="009E2F97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505D1C" w:rsidRPr="009E2F97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5D1C" w:rsidRPr="009E2F97" w14:paraId="0C2547F6" w14:textId="77777777" w:rsidTr="005F630B">
        <w:tc>
          <w:tcPr>
            <w:tcW w:w="4065" w:type="dxa"/>
            <w:shd w:val="clear" w:color="auto" w:fill="auto"/>
          </w:tcPr>
          <w:p w14:paraId="45D7A18B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505D1C" w:rsidRPr="009E2F97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505D1C" w:rsidRPr="009E2F97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5D1C" w:rsidRPr="009E2F97" w14:paraId="4FD354DB" w14:textId="77777777" w:rsidTr="005F630B">
        <w:tc>
          <w:tcPr>
            <w:tcW w:w="4065" w:type="dxa"/>
            <w:shd w:val="clear" w:color="auto" w:fill="auto"/>
          </w:tcPr>
          <w:p w14:paraId="0D466A15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0A2FA10D" w:rsidR="00505D1C" w:rsidRPr="002C7783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5799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505D1C" w:rsidRPr="002C7783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60524DA1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292451B0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244094A5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505D1C" w:rsidRPr="009E2F97" w14:paraId="22594987" w14:textId="77777777" w:rsidTr="005F630B">
        <w:tc>
          <w:tcPr>
            <w:tcW w:w="4065" w:type="dxa"/>
            <w:shd w:val="clear" w:color="auto" w:fill="auto"/>
          </w:tcPr>
          <w:p w14:paraId="796B2F78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562B3977" w:rsidR="00505D1C" w:rsidRPr="002C7783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505D1C" w:rsidRPr="002C7783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6460A113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53B01A50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19316123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05D1C" w:rsidRPr="009E2F97" w14:paraId="14EF8D6D" w14:textId="77777777" w:rsidTr="005F630B">
        <w:tc>
          <w:tcPr>
            <w:tcW w:w="4065" w:type="dxa"/>
            <w:shd w:val="clear" w:color="auto" w:fill="auto"/>
          </w:tcPr>
          <w:p w14:paraId="566682F4" w14:textId="77777777" w:rsidR="00505D1C" w:rsidRPr="009E2F97" w:rsidRDefault="00505D1C" w:rsidP="0050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7DD9A904" w:rsidR="00505D1C" w:rsidRPr="002C7783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505D1C" w:rsidRPr="002C7783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5C05638C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7AC34779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505D1C" w:rsidRPr="00B425BB" w:rsidRDefault="00505D1C" w:rsidP="00505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6A48E846" w:rsidR="00505D1C" w:rsidRPr="00B425BB" w:rsidRDefault="00505D1C" w:rsidP="00505D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2E330D0C" w14:textId="77777777" w:rsidR="00C72563" w:rsidRDefault="00C72563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4E54B7EF" w:rsidR="00CD6744" w:rsidRDefault="00CD6744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135108F6" w:rsidR="007D378E" w:rsidRPr="003A3205" w:rsidRDefault="00477830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47DE4C95" w:rsidR="00356562" w:rsidRPr="003A3205" w:rsidRDefault="00477830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286308A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F9128B">
              <w:rPr>
                <w:rFonts w:ascii="Angsana New" w:hAnsi="Angsana New"/>
                <w:bCs/>
                <w:sz w:val="30"/>
                <w:szCs w:val="30"/>
              </w:rPr>
              <w:t xml:space="preserve">0 </w:t>
            </w:r>
            <w:r w:rsidR="00F9128B" w:rsidRPr="00E21657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5CC3A26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58012964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1476D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</w:t>
            </w:r>
            <w:r w:rsidR="00E21657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36D7E26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18B92FEB" w:rsidR="003A3205" w:rsidRPr="003A3205" w:rsidRDefault="0058252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0E487472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0841ADC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22BBC70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2D159196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3205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58339E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373D55"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  <w:shd w:val="clear" w:color="auto" w:fill="auto"/>
          </w:tcPr>
          <w:p w14:paraId="608DA56E" w14:textId="5C6CDC27" w:rsidR="003A3205" w:rsidRPr="003A3205" w:rsidRDefault="000078D1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6BC48BBB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36F126DE" w:rsidR="003A3205" w:rsidRPr="003A3205" w:rsidRDefault="000078D1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67B03949" w:rsidR="003A3205" w:rsidRPr="003A3205" w:rsidRDefault="007037FE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4C0B3A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5746A546" w:rsidR="004C0B3A" w:rsidRPr="003A3205" w:rsidRDefault="000078D1" w:rsidP="009E4FC9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177EDF2F" w:rsidR="004C0B3A" w:rsidRPr="003A3205" w:rsidRDefault="004C0B3A" w:rsidP="009E4FC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2940B0B8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="00CF6A0D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4AC61942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4C0B3A" w:rsidRPr="003A3205" w14:paraId="7EC50940" w14:textId="77777777" w:rsidTr="00F80891">
        <w:tc>
          <w:tcPr>
            <w:tcW w:w="4047" w:type="dxa"/>
            <w:shd w:val="clear" w:color="auto" w:fill="auto"/>
          </w:tcPr>
          <w:p w14:paraId="51E4D2FB" w14:textId="2661FFDE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527ECA50" w14:textId="5C9A418C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F6A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52444D0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70D307" w14:textId="347761AB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6AB02440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CF6A0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536B4DA" w14:textId="667CB724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4C0B3A" w:rsidRPr="003A3205" w14:paraId="04F5EA80" w14:textId="77777777" w:rsidTr="00F80891">
        <w:tc>
          <w:tcPr>
            <w:tcW w:w="4047" w:type="dxa"/>
            <w:shd w:val="clear" w:color="auto" w:fill="auto"/>
          </w:tcPr>
          <w:p w14:paraId="6800D854" w14:textId="0CE7D698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37806EE" w14:textId="157EC99C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CF6A0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2EAE87F8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8A2EEB6" w14:textId="73B1476D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1DACB01C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CDC8C" w14:textId="316AB55B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0DD58715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3ABE826" w14:textId="7110BB5C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C0B3A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5BCA5DF4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50736FF5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116E471D" w:rsidR="004C0B3A" w:rsidRPr="003A3205" w:rsidRDefault="000078D1" w:rsidP="0047783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716CB9AB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C0B3A" w:rsidRPr="003A3205" w14:paraId="77DB903E" w14:textId="77777777" w:rsidTr="00F80891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F79E8" w14:textId="79255F68" w:rsidR="004C0B3A" w:rsidRPr="003A3205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3E0F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E31B" w14:textId="5001D81F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4CB18" w14:textId="467E4C21" w:rsidR="004C0B3A" w:rsidRPr="00A6477A" w:rsidRDefault="000078D1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3E0F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4C0B3A" w:rsidRPr="003A3205" w:rsidRDefault="004C0B3A" w:rsidP="004C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A7873" w14:textId="5DC81796" w:rsidR="004C0B3A" w:rsidRPr="003A3205" w:rsidRDefault="007037FE" w:rsidP="004C0B3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  <w:tr w:rsidR="003A3205" w:rsidRPr="003A3205" w14:paraId="28335281" w14:textId="77777777" w:rsidTr="00EB047F">
        <w:trPr>
          <w:trHeight w:val="53"/>
        </w:trPr>
        <w:tc>
          <w:tcPr>
            <w:tcW w:w="4047" w:type="dxa"/>
            <w:shd w:val="clear" w:color="auto" w:fill="auto"/>
          </w:tcPr>
          <w:p w14:paraId="1AC18719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D6879AA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13F532D7" w14:textId="77777777" w:rsidR="003A3205" w:rsidRPr="00EB047F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5DE7A21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3A3205" w:rsidRPr="00EB047F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36BC362" w14:textId="77777777" w:rsidR="003A3205" w:rsidRPr="00EB047F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EB047F" w:rsidRPr="003A3205" w14:paraId="3A6CF04E" w14:textId="77777777" w:rsidTr="00044197">
        <w:tc>
          <w:tcPr>
            <w:tcW w:w="4047" w:type="dxa"/>
            <w:shd w:val="clear" w:color="auto" w:fill="auto"/>
          </w:tcPr>
          <w:p w14:paraId="6A064904" w14:textId="1E552644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  <w:shd w:val="clear" w:color="auto" w:fill="auto"/>
          </w:tcPr>
          <w:p w14:paraId="0E2C07E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370C0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CD4E805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5D73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F2DA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7842F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BAE57DA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22B6D478" w14:textId="77777777" w:rsidTr="00044197">
        <w:tc>
          <w:tcPr>
            <w:tcW w:w="4047" w:type="dxa"/>
            <w:shd w:val="clear" w:color="auto" w:fill="auto"/>
          </w:tcPr>
          <w:p w14:paraId="2CE8EC7F" w14:textId="43A9C3A3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7EC58826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B051F2C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E89E77A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1FCF9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D2CB81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5CEAF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66D99B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64C7A360" w14:textId="77777777" w:rsidTr="00044197">
        <w:tc>
          <w:tcPr>
            <w:tcW w:w="4047" w:type="dxa"/>
            <w:shd w:val="clear" w:color="auto" w:fill="auto"/>
          </w:tcPr>
          <w:p w14:paraId="4FF2ECAC" w14:textId="01424561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356E6FA8" w14:textId="00B1ED05" w:rsidR="00EB047F" w:rsidRPr="008546B8" w:rsidRDefault="000078D1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283" w:type="dxa"/>
            <w:shd w:val="clear" w:color="auto" w:fill="auto"/>
          </w:tcPr>
          <w:p w14:paraId="68BE4C75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78808D5" w14:textId="48033712" w:rsidR="00EB047F" w:rsidRPr="00EB047F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8C7B588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8C20A9" w14:textId="03EBE574" w:rsidR="00EB047F" w:rsidRPr="008546B8" w:rsidRDefault="000078D1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62" w:type="dxa"/>
            <w:shd w:val="clear" w:color="auto" w:fill="auto"/>
          </w:tcPr>
          <w:p w14:paraId="2ACDCFB5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62434" w14:textId="79A10CC2" w:rsidR="00EB047F" w:rsidRPr="00EB047F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EB047F" w:rsidRPr="003A3205" w14:paraId="7406F41D" w14:textId="77777777" w:rsidTr="00EB047F">
        <w:tc>
          <w:tcPr>
            <w:tcW w:w="4047" w:type="dxa"/>
            <w:shd w:val="clear" w:color="auto" w:fill="auto"/>
          </w:tcPr>
          <w:p w14:paraId="35BECFC8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360CE9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9A3E01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04993D7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97307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7E97CE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927F86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32E850" w14:textId="77777777" w:rsidR="00EB047F" w:rsidRPr="00EB047F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EB047F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070E871C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047F" w:rsidRPr="003A3205" w14:paraId="7FC7029E" w14:textId="77777777" w:rsidTr="00F80891">
        <w:tc>
          <w:tcPr>
            <w:tcW w:w="4047" w:type="dxa"/>
            <w:shd w:val="clear" w:color="auto" w:fill="auto"/>
          </w:tcPr>
          <w:p w14:paraId="2668D40B" w14:textId="72E9BC4E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1E9B72D4" w14:textId="71F29C99" w:rsidR="00EB047F" w:rsidRPr="003A3205" w:rsidRDefault="00517BB8" w:rsidP="009E4FC9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90F7C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07E28B7" w14:textId="0BC0333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ECE0C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711B9" w14:textId="259FF5A4" w:rsidR="00EB047F" w:rsidRPr="003A3205" w:rsidRDefault="00477830" w:rsidP="0047783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EFB63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52ECEF9" w14:textId="4539292C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B047F" w:rsidRPr="003A3205" w14:paraId="7868B994" w14:textId="77777777" w:rsidTr="00F80891">
        <w:tc>
          <w:tcPr>
            <w:tcW w:w="4047" w:type="dxa"/>
            <w:shd w:val="clear" w:color="auto" w:fill="auto"/>
          </w:tcPr>
          <w:p w14:paraId="6DA280C7" w14:textId="16AC325D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0E333580" w14:textId="42C9DFE4" w:rsidR="00EB047F" w:rsidRPr="003A3205" w:rsidRDefault="00517BB8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5701E7" w14:textId="4152F429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521F6404" w:rsidR="00EB047F" w:rsidRPr="003A3205" w:rsidRDefault="00517BB8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179CAE0" w14:textId="3159E6F3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B047F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47FD2BD8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50356575" w:rsidR="00EB047F" w:rsidRPr="003A3205" w:rsidRDefault="00517BB8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6A8B7AB8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194CE09F" w:rsidR="00EB047F" w:rsidRPr="003A3205" w:rsidRDefault="00517BB8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5F24FABA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B047F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393DFC5B" w:rsidR="00EB047F" w:rsidRPr="003A3205" w:rsidRDefault="00517BB8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556AEA97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5E05EBD9" w:rsidR="00EB047F" w:rsidRPr="003A3205" w:rsidRDefault="00836B3C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226D9353" w:rsidR="00EB047F" w:rsidRPr="003A3205" w:rsidRDefault="007037FE" w:rsidP="00EB04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</w:tr>
      <w:tr w:rsidR="00EB047F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0" w:type="dxa"/>
          </w:tcPr>
          <w:p w14:paraId="04866113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BB84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9497D5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1C144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AFFCFC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CF461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047F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47F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47F" w:rsidRPr="003A3205" w14:paraId="305160E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EB047F" w:rsidRPr="003A3205" w:rsidRDefault="00EB047F" w:rsidP="00EB04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19AE1F96" w:rsidR="00EB047F" w:rsidRPr="003A3205" w:rsidRDefault="00517BB8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14:paraId="3E90011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537B2C13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9EA6F1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357D5CC5" w:rsidR="00EB047F" w:rsidRPr="003A3205" w:rsidRDefault="005A4971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77777777" w:rsidR="00EB047F" w:rsidRPr="003A3205" w:rsidRDefault="00EB047F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29314B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EB047F" w:rsidRPr="003A3205" w:rsidRDefault="00EB047F" w:rsidP="00EB04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5A6A29C" w14:textId="74A9BA83" w:rsidR="00EB047F" w:rsidRPr="003A3205" w:rsidRDefault="00517BB8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14:paraId="54B902E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B135A7" w14:textId="12A02188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21642A6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C5A83" w14:textId="727E7743" w:rsidR="00EB047F" w:rsidRPr="003A3205" w:rsidRDefault="005A4971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5EEBB44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6579C7AD" w:rsidR="00EB047F" w:rsidRPr="003A3205" w:rsidRDefault="00517BB8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83" w:type="dxa"/>
          </w:tcPr>
          <w:p w14:paraId="515440B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4F81DDE2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2C6BA7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255CC1AB" w:rsidR="00EB047F" w:rsidRPr="003A3205" w:rsidRDefault="005A4971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B047F" w:rsidRPr="003A3205" w14:paraId="4324EF8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43BF5C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C10EA89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00279D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6A09FA02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C9200E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DF8032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45C01A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58E7794A" w14:textId="77777777" w:rsidR="00EB047F" w:rsidRPr="00EB047F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047F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3BDA9A88" w:rsidR="00EB047F" w:rsidRPr="003A3205" w:rsidRDefault="0002021A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6BEAD91F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73737C7E" w:rsidR="00EB047F" w:rsidRPr="003A3205" w:rsidRDefault="00600CF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</w:t>
            </w:r>
            <w:r w:rsidR="006C6D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292AF7D7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EB047F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EB047F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2C3FDE13" w:rsidR="00EB047F" w:rsidRPr="003A3205" w:rsidRDefault="0002021A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6BF0FFEA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4A5A4449" w:rsidR="00EB047F" w:rsidRPr="003A3205" w:rsidRDefault="00600CFF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4DF1287C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B047F" w:rsidRPr="003A3205" w14:paraId="6CD72EF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BE5E61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B8D63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6FF28B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C8DBE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9F3D5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FBF8F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48AD340" w14:textId="77777777" w:rsidR="00EB047F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47F" w:rsidRPr="003A3205" w14:paraId="160201C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F970D6" w14:textId="658C9AA8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60" w:type="dxa"/>
            <w:shd w:val="clear" w:color="auto" w:fill="auto"/>
          </w:tcPr>
          <w:p w14:paraId="416A7A50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CE32E3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710E6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42937B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20BE83" w14:textId="77777777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395F7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6110538" w14:textId="77777777" w:rsidR="00EB047F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47F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47F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5E78C80F" w:rsidR="00EB047F" w:rsidRPr="003A3205" w:rsidRDefault="00600CF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69CE2C02" w:rsidR="00EB047F" w:rsidRPr="003A3205" w:rsidRDefault="00EB047F" w:rsidP="00EB04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5B97E08E" w:rsidR="00EB047F" w:rsidRPr="003A3205" w:rsidRDefault="000962B9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420F0A34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  <w:r w:rsidR="00EB047F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EB047F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40C68306" w:rsidR="00EB047F" w:rsidRPr="003A3205" w:rsidRDefault="00600CF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57F60B42" w:rsidR="00EB047F" w:rsidRPr="003A3205" w:rsidRDefault="007037FE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6C8E9C66" w:rsidR="00EB047F" w:rsidRPr="003A3205" w:rsidRDefault="000962B9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4DD607FC" w:rsidR="00EB047F" w:rsidRPr="003A3205" w:rsidRDefault="00EB047F" w:rsidP="00EB04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B047F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EB047F" w:rsidRPr="003A3205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3A8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1A9D62C9" w:rsidR="008123A8" w:rsidRPr="003A3205" w:rsidRDefault="00600CFF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20CEBFB2" w:rsidR="008123A8" w:rsidRPr="003A3205" w:rsidRDefault="008123A8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3C107E1F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3DBBD6C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8123A8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0B8681A3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3C9F7D0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5FC33298" w:rsidR="008123A8" w:rsidRPr="003A3205" w:rsidRDefault="00600CFF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6EC09D6C" w:rsidR="008123A8" w:rsidRPr="003A3205" w:rsidRDefault="008123A8" w:rsidP="008123A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3A8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5E0A38F1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42343E41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1B1DDBBF" w:rsidR="008123A8" w:rsidRPr="003A3205" w:rsidRDefault="000962B9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</w:t>
            </w:r>
            <w:r w:rsidR="006C6D9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72815025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  <w:tr w:rsidR="008123A8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239994E3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4FB3145D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7DC634ED" w:rsidR="008123A8" w:rsidRPr="003A3205" w:rsidRDefault="000962B9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526DBF88" w:rsidR="008123A8" w:rsidRPr="003A3205" w:rsidRDefault="008123A8" w:rsidP="008123A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3A8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2E9C6229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3887E98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5A0E9852" w:rsidR="008123A8" w:rsidRPr="003A3205" w:rsidRDefault="000962B9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</w:t>
            </w:r>
            <w:r w:rsidR="006C6D9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41DC8907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  <w:tr w:rsidR="00EB047F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EB047F" w:rsidRPr="00D50DC7" w:rsidRDefault="00EB047F" w:rsidP="00EB0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8123A8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471ECA11" w14:textId="47607038" w:rsidR="008123A8" w:rsidRPr="003A3205" w:rsidRDefault="0002021A" w:rsidP="000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262403F6" w:rsidR="008123A8" w:rsidRPr="003A3205" w:rsidRDefault="008123A8" w:rsidP="008123A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13AFCF72" w:rsidR="008123A8" w:rsidRPr="003A3205" w:rsidRDefault="000962B9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</w:t>
            </w:r>
            <w:r w:rsidR="006C6D9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3C1491B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8123A8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8123A8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6C0BEB4E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7E7A2ABC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4AF7223B" w:rsidR="008123A8" w:rsidRPr="003A3205" w:rsidRDefault="000962B9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4D7E9A07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  <w:r w:rsidR="008123A8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8123A8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126D65D2" w:rsidR="008123A8" w:rsidRPr="003A3205" w:rsidRDefault="00600CFF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4879D933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141F9966" w:rsidR="008123A8" w:rsidRPr="003A3205" w:rsidRDefault="000962B9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</w:t>
            </w:r>
            <w:r w:rsidR="006C6D9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8123A8" w:rsidRPr="003A3205" w:rsidRDefault="008123A8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3764A241" w:rsidR="008123A8" w:rsidRPr="003A3205" w:rsidRDefault="007037FE" w:rsidP="0081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8123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36AE44A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4F575F25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6F2C1737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7C83C01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14C6EB1F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E36AFCC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0302ED0B" w14:textId="43AFAE6B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 w:rsidR="00E2165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219F31CA" w:rsidR="00AC2569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="00E216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2165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36624D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370131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85E893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B93E4" w14:textId="3F46D0F3" w:rsidR="00C77E2C" w:rsidRPr="00715439" w:rsidRDefault="00621995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EEC757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3944E5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9248C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148F2C" w14:textId="6AF49719" w:rsidR="00AC2569" w:rsidRPr="00715439" w:rsidRDefault="006D14E0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6945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2CCB3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6C7ED6" w14:textId="0E8FD764" w:rsidR="00153A67" w:rsidRPr="00715439" w:rsidRDefault="00621995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DC45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C2A249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9CB206" w14:textId="5F132D6D" w:rsidR="00AC2569" w:rsidRPr="00715439" w:rsidRDefault="00AC2569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4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2CCD5" w14:textId="5B87CE87" w:rsidR="0041780B" w:rsidRDefault="0041780B">
      <w:pPr>
        <w:rPr>
          <w:rFonts w:asciiTheme="majorBidi" w:hAnsiTheme="majorBidi" w:cstheme="majorBidi"/>
          <w:sz w:val="24"/>
          <w:szCs w:val="24"/>
        </w:rPr>
      </w:pPr>
    </w:p>
    <w:p w14:paraId="040B01BD" w14:textId="77777777" w:rsidR="0041780B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079A738D" w:rsidR="00956E34" w:rsidRPr="007F6663" w:rsidRDefault="00477830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51FAFCC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1E7183DC" w:rsidR="00050EBD" w:rsidRPr="00FD053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053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D053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7396C99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12FC2104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053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050EB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50EB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5E9DC52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50EBD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43EF64CE" w:rsidR="00050EBD" w:rsidRPr="007F6663" w:rsidRDefault="0058252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190B6CA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4F439468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3D5BE38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63F9A749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50EBD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1F371D86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8" w:type="dxa"/>
            <w:shd w:val="clear" w:color="auto" w:fill="auto"/>
          </w:tcPr>
          <w:p w14:paraId="63A387AE" w14:textId="47EDB6A7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2F25E3D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632D2370" w:rsidR="00050EBD" w:rsidRPr="00BD2781" w:rsidRDefault="006C6D97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75E817C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0EBD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5B9A4216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294D64F4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4C3CA427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567F07D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50EBD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62827E7F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24AFEA6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4D7256A4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47D20AB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0EBD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66AD0531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05641C9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2DB62DFC" w:rsidR="00050EBD" w:rsidRPr="007F6663" w:rsidRDefault="00517BB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6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252ED3D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050EBD" w:rsidRPr="006375B5" w14:paraId="3CD59F5D" w14:textId="77777777" w:rsidTr="00416C18">
        <w:trPr>
          <w:trHeight w:val="50"/>
        </w:trPr>
        <w:tc>
          <w:tcPr>
            <w:tcW w:w="4134" w:type="dxa"/>
          </w:tcPr>
          <w:p w14:paraId="1AD971B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ED2A7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F81EF2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6C10E5A" w14:textId="77777777" w:rsidR="00050EBD" w:rsidRPr="00FF6508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50625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1D9A70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5E9A85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FEAC6B4" w14:textId="77777777" w:rsidR="00050EBD" w:rsidRPr="00FF6508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EBD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3FA859BA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2A85F375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16AD1706" w:rsidR="00050EBD" w:rsidRPr="007F6663" w:rsidRDefault="00517BB8" w:rsidP="0051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6BA39F5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50EBD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69C2250D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D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3BB1AE3A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050EBD" w:rsidRPr="006C6D97" w:rsidRDefault="00050EBD" w:rsidP="006C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762BC457" w:rsidR="00050EBD" w:rsidRPr="006C6D97" w:rsidRDefault="006C6D97" w:rsidP="006C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C6D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207A46F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4D9921B1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6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2B10C9C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7F561F91" w:rsidR="00050EBD" w:rsidRPr="007F6663" w:rsidRDefault="006C6D97" w:rsidP="0051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3AA245B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50EBD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11782E8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7D900495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06E23D2E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33FD45F3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0C3FE305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0EBD" w:rsidRPr="00174726" w14:paraId="25E11B3E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EAA21CB" w14:textId="6CE7C3E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4FDF27C3" w14:textId="190CCE8E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</w:tcPr>
          <w:p w14:paraId="3F05347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A7DCA" w14:textId="2318D94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E788FF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36D710" w14:textId="16713C18" w:rsidR="00050EBD" w:rsidRPr="007F6663" w:rsidRDefault="00896191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E5315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FA3B199" w14:textId="4404BBA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0EBD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1B5CCBF8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1CF1362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9EE251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111B1CC5" w:rsidR="00050EBD" w:rsidRPr="007F6663" w:rsidRDefault="00896191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CA9E2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23AB955D" w:rsidR="00050EBD" w:rsidRPr="004D356F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7345E82A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D9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78B3191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130CB177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2134DDE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50EBD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19E76FC4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6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76EAB18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61C27F06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12090458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  <w:tr w:rsidR="00050EBD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2C36FA71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77DF9928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184DE171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64E754F2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7DDD8E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050EBD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1E061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F5AA76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10BA2E21" w14:textId="77777777" w:rsidTr="00B178CE">
        <w:tc>
          <w:tcPr>
            <w:tcW w:w="4134" w:type="dxa"/>
          </w:tcPr>
          <w:p w14:paraId="3E9AEBAA" w14:textId="0C836EE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389794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93E6D1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7A8A5275" w14:textId="77777777" w:rsidTr="00B178CE">
        <w:tc>
          <w:tcPr>
            <w:tcW w:w="4134" w:type="dxa"/>
          </w:tcPr>
          <w:p w14:paraId="3FD12B34" w14:textId="1057FC2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580395FB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72DA313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710EC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663CA012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1519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792C2438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050EBD" w:rsidRPr="006375B5" w14:paraId="69534D0C" w14:textId="77777777" w:rsidTr="00B178CE">
        <w:tc>
          <w:tcPr>
            <w:tcW w:w="4134" w:type="dxa"/>
          </w:tcPr>
          <w:p w14:paraId="6049375E" w14:textId="1A7198D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AA5CF5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F7A1BE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608B4AE1" w14:textId="77777777" w:rsidTr="00B178CE">
        <w:tc>
          <w:tcPr>
            <w:tcW w:w="4134" w:type="dxa"/>
          </w:tcPr>
          <w:p w14:paraId="5D44A9DD" w14:textId="23C6B76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518376D6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184A000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F242B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3ED5CE3F" w:rsidR="00050EBD" w:rsidRPr="007F6663" w:rsidRDefault="00896191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B3E5FB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6717CB03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2EC9DED6" w14:textId="77777777" w:rsidTr="00B178CE">
        <w:tc>
          <w:tcPr>
            <w:tcW w:w="4134" w:type="dxa"/>
          </w:tcPr>
          <w:p w14:paraId="64EBF5D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43855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85FFA1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0AB5E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F20FF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5AC8BA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8D34D2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D44ADBC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32E1894A" w14:textId="77777777" w:rsidTr="00B178CE">
        <w:tc>
          <w:tcPr>
            <w:tcW w:w="4134" w:type="dxa"/>
          </w:tcPr>
          <w:p w14:paraId="3876A357" w14:textId="7719AE78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8" w:type="dxa"/>
            <w:shd w:val="clear" w:color="auto" w:fill="auto"/>
          </w:tcPr>
          <w:p w14:paraId="3A650C5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197F1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14B6F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EBAE9B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3A49A65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406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2C2057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6CED5215" w14:textId="77777777" w:rsidTr="00B178CE">
        <w:tc>
          <w:tcPr>
            <w:tcW w:w="4134" w:type="dxa"/>
          </w:tcPr>
          <w:p w14:paraId="413E63C6" w14:textId="19765F8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88D137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8D420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0DEC32CD" w14:textId="77777777" w:rsidTr="00B178CE">
        <w:tc>
          <w:tcPr>
            <w:tcW w:w="4134" w:type="dxa"/>
          </w:tcPr>
          <w:p w14:paraId="4BCFE918" w14:textId="7225AC2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7BDB92DC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2898CBB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99EA7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2B561C75" w:rsidR="00050EBD" w:rsidRPr="007F6663" w:rsidRDefault="00896191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44E55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520FCE78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0DB9262D" w14:textId="77777777" w:rsidTr="00B178CE">
        <w:tc>
          <w:tcPr>
            <w:tcW w:w="4134" w:type="dxa"/>
          </w:tcPr>
          <w:p w14:paraId="47A0F0A9" w14:textId="3B17225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123DD6E9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5114D2F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96FF10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71B5FD24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CF840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36460CB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050EBD" w:rsidRPr="006375B5" w14:paraId="21EF302C" w14:textId="77777777" w:rsidTr="00B178CE">
        <w:tc>
          <w:tcPr>
            <w:tcW w:w="4134" w:type="dxa"/>
          </w:tcPr>
          <w:p w14:paraId="114DA7E5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C5E534E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2EB8C1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0EBD" w:rsidRPr="006375B5" w14:paraId="662F73E2" w14:textId="77777777" w:rsidTr="00B178CE">
        <w:tc>
          <w:tcPr>
            <w:tcW w:w="4134" w:type="dxa"/>
          </w:tcPr>
          <w:p w14:paraId="72389B04" w14:textId="47BBC166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009FDD58" w14:textId="696A6EA0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0FFB3A3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F5CB4B" w14:textId="4B1CC12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84C3C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570B49" w14:textId="133FE898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58BFE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C77064" w14:textId="5B0E63FA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050EBD" w:rsidRPr="006375B5" w14:paraId="12253587" w14:textId="77777777" w:rsidTr="00B178CE">
        <w:tc>
          <w:tcPr>
            <w:tcW w:w="4134" w:type="dxa"/>
          </w:tcPr>
          <w:p w14:paraId="425E1135" w14:textId="3F7B267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C6EC41" w14:textId="0D67A24B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365" w:type="dxa"/>
            <w:shd w:val="clear" w:color="auto" w:fill="auto"/>
          </w:tcPr>
          <w:p w14:paraId="436256D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EA9B4FF" w14:textId="3DE086C5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F9154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55195FE" w14:textId="15CAD37B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F3F80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B7E2A2F" w14:textId="100652F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5F5805A3" w14:textId="77777777" w:rsidTr="00B178CE">
        <w:trPr>
          <w:trHeight w:val="442"/>
        </w:trPr>
        <w:tc>
          <w:tcPr>
            <w:tcW w:w="4134" w:type="dxa"/>
          </w:tcPr>
          <w:p w14:paraId="3883377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38548" w14:textId="332F9D6D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365" w:type="dxa"/>
            <w:shd w:val="clear" w:color="auto" w:fill="auto"/>
          </w:tcPr>
          <w:p w14:paraId="454CE5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46B1" w14:textId="34A9E4B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45CA6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5338" w14:textId="5E2F7C23" w:rsidR="00050EBD" w:rsidRPr="007F6663" w:rsidRDefault="00896191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EF4C9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B82B" w14:textId="6F2B8A81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050EBD" w:rsidRPr="006375B5" w14:paraId="01550E25" w14:textId="77777777" w:rsidTr="00537B75">
        <w:trPr>
          <w:trHeight w:val="125"/>
        </w:trPr>
        <w:tc>
          <w:tcPr>
            <w:tcW w:w="4134" w:type="dxa"/>
          </w:tcPr>
          <w:p w14:paraId="2A9F4E28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C862AC6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223CA65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2183DB7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0451B9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BC0188D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7A93BF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1082B48C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4D9C3405" w14:textId="77777777" w:rsidTr="00B178CE">
        <w:trPr>
          <w:trHeight w:val="442"/>
        </w:trPr>
        <w:tc>
          <w:tcPr>
            <w:tcW w:w="4134" w:type="dxa"/>
          </w:tcPr>
          <w:p w14:paraId="3B8424A9" w14:textId="77E2140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77F429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82A2A2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9F830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672056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46D95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C0C1D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7E2A9E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4B606391" w14:textId="77777777" w:rsidTr="00B178CE">
        <w:trPr>
          <w:trHeight w:val="442"/>
        </w:trPr>
        <w:tc>
          <w:tcPr>
            <w:tcW w:w="4134" w:type="dxa"/>
          </w:tcPr>
          <w:p w14:paraId="06334F45" w14:textId="0AA2641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7974CA5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083D90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2AB96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B16F9D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7C402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B683E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CEEAC9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54A1E12E" w14:textId="77777777" w:rsidTr="00B178CE">
        <w:trPr>
          <w:trHeight w:val="442"/>
        </w:trPr>
        <w:tc>
          <w:tcPr>
            <w:tcW w:w="4134" w:type="dxa"/>
          </w:tcPr>
          <w:p w14:paraId="335C040C" w14:textId="12E5656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13FEC6" w14:textId="1C863E46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365" w:type="dxa"/>
            <w:shd w:val="clear" w:color="auto" w:fill="auto"/>
          </w:tcPr>
          <w:p w14:paraId="5621D78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B5661EF" w14:textId="6712854F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BF7EC6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1344E6F" w14:textId="710135BC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B1C24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34770259" w14:textId="0455A84A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0EBD" w:rsidRPr="006375B5" w14:paraId="5832A0AB" w14:textId="77777777" w:rsidTr="00B178CE">
        <w:trPr>
          <w:trHeight w:val="442"/>
        </w:trPr>
        <w:tc>
          <w:tcPr>
            <w:tcW w:w="4134" w:type="dxa"/>
          </w:tcPr>
          <w:p w14:paraId="4698215C" w14:textId="23BB48C2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44A86D" w14:textId="6B816308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365" w:type="dxa"/>
            <w:shd w:val="clear" w:color="auto" w:fill="auto"/>
          </w:tcPr>
          <w:p w14:paraId="45FE4DE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7FFEE90" w14:textId="15AF134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06FDB0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31CD9F" w14:textId="1BFFE897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AA03D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061EFA0" w14:textId="7B415D7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050EBD" w:rsidRPr="006375B5" w14:paraId="4DA71EE8" w14:textId="77777777" w:rsidTr="00B178CE">
        <w:trPr>
          <w:trHeight w:val="442"/>
        </w:trPr>
        <w:tc>
          <w:tcPr>
            <w:tcW w:w="4134" w:type="dxa"/>
          </w:tcPr>
          <w:p w14:paraId="3E21085D" w14:textId="30F6044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9DC5" w14:textId="640C1DCF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365" w:type="dxa"/>
            <w:shd w:val="clear" w:color="auto" w:fill="auto"/>
          </w:tcPr>
          <w:p w14:paraId="0D935B1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8679" w14:textId="669A9775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F65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348ADF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C189" w14:textId="060E3B86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D8A3E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77F1" w14:textId="1ACBA12F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050EBD" w:rsidRPr="006375B5" w14:paraId="72E2F3CB" w14:textId="77777777" w:rsidTr="00537B75">
        <w:trPr>
          <w:trHeight w:val="125"/>
        </w:trPr>
        <w:tc>
          <w:tcPr>
            <w:tcW w:w="4134" w:type="dxa"/>
          </w:tcPr>
          <w:p w14:paraId="2B8E5829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ED8F7A3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34A0DA6B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9E8092C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B4AFB4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FC57A9D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5FD9401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2C23C255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44A5339A" w14:textId="77777777" w:rsidTr="00B178CE">
        <w:trPr>
          <w:trHeight w:val="442"/>
        </w:trPr>
        <w:tc>
          <w:tcPr>
            <w:tcW w:w="4134" w:type="dxa"/>
          </w:tcPr>
          <w:p w14:paraId="3226FF2C" w14:textId="323C858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18130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9EB76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BF6D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5EAA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133A7DD7" w14:textId="77777777" w:rsidTr="00B178CE">
        <w:trPr>
          <w:trHeight w:val="442"/>
        </w:trPr>
        <w:tc>
          <w:tcPr>
            <w:tcW w:w="4134" w:type="dxa"/>
          </w:tcPr>
          <w:p w14:paraId="46C08452" w14:textId="2227642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62A106D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906A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444FC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0B54C5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63DED7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CC860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3E045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5C31C3E6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10FE9933" w14:textId="10D47655" w:rsidR="00050EBD" w:rsidRPr="00500103" w:rsidRDefault="00E85600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65" w:type="dxa"/>
            <w:shd w:val="clear" w:color="auto" w:fill="auto"/>
          </w:tcPr>
          <w:p w14:paraId="1247ED2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29301ED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05ABB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21823C99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D3D03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6262324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050EBD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6D17CCFF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49C8F745" w14:textId="54659C0F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56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2A72862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724BC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7B42A0CE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C0AB00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7669DEA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0EBD" w:rsidRPr="006375B5" w14:paraId="4E70693E" w14:textId="77777777" w:rsidTr="00B178CE">
        <w:trPr>
          <w:trHeight w:val="442"/>
        </w:trPr>
        <w:tc>
          <w:tcPr>
            <w:tcW w:w="4134" w:type="dxa"/>
          </w:tcPr>
          <w:p w14:paraId="24E3E1C0" w14:textId="46D8307C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55583819" w14:textId="77777777" w:rsidR="00050EBD" w:rsidRPr="0050010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46CFD8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649AE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856FC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1EF246" w14:textId="77777777" w:rsidR="00050EBD" w:rsidRPr="0050010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F41495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6A837C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65153413" w14:textId="77777777" w:rsidTr="00B178CE">
        <w:trPr>
          <w:trHeight w:val="442"/>
        </w:trPr>
        <w:tc>
          <w:tcPr>
            <w:tcW w:w="4134" w:type="dxa"/>
          </w:tcPr>
          <w:p w14:paraId="7F070B7F" w14:textId="683FD894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4C50FF79" w14:textId="5B70E035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56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5A65940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5EBDC68" w14:textId="54094DEE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7346C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56F9864" w14:textId="23E4596D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535E21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F302557" w14:textId="0E9A2E5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050EBD" w:rsidRPr="006375B5" w14:paraId="7916B8ED" w14:textId="77777777" w:rsidTr="00B178CE">
        <w:trPr>
          <w:trHeight w:val="442"/>
        </w:trPr>
        <w:tc>
          <w:tcPr>
            <w:tcW w:w="4134" w:type="dxa"/>
          </w:tcPr>
          <w:p w14:paraId="6224F24E" w14:textId="7CD3C2B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70954B" w14:textId="485E4DCA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56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5" w:type="dxa"/>
            <w:shd w:val="clear" w:color="auto" w:fill="auto"/>
          </w:tcPr>
          <w:p w14:paraId="001C3A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60AD0E1" w14:textId="081BD01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FC221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B529EC" w14:textId="7E78D361" w:rsidR="00050EBD" w:rsidRPr="0050010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15FA8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39FFCB" w14:textId="2C6C888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050EBD" w:rsidRPr="006375B5" w14:paraId="049F1722" w14:textId="77777777" w:rsidTr="00B178CE">
        <w:trPr>
          <w:trHeight w:val="442"/>
        </w:trPr>
        <w:tc>
          <w:tcPr>
            <w:tcW w:w="4134" w:type="dxa"/>
          </w:tcPr>
          <w:p w14:paraId="46BF151C" w14:textId="512DFD1F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A046" w14:textId="3D829768" w:rsidR="00050EBD" w:rsidRPr="007F6663" w:rsidRDefault="00E85600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365" w:type="dxa"/>
            <w:shd w:val="clear" w:color="auto" w:fill="auto"/>
          </w:tcPr>
          <w:p w14:paraId="3FA673B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49D0" w14:textId="0FAAA6A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23B23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BE92" w14:textId="37EE7967" w:rsidR="00050EBD" w:rsidRPr="007F6663" w:rsidRDefault="00636B8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D6A66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9710" w14:textId="799067BC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</w:tr>
      <w:tr w:rsidR="00050EBD" w:rsidRPr="006375B5" w14:paraId="58F57D0F" w14:textId="77777777" w:rsidTr="00537B75">
        <w:trPr>
          <w:trHeight w:val="80"/>
        </w:trPr>
        <w:tc>
          <w:tcPr>
            <w:tcW w:w="4134" w:type="dxa"/>
          </w:tcPr>
          <w:p w14:paraId="537F9BBD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8686D0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0EEBBA6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A179DD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ACCF3B9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3AEB661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978D98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11FB87E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52BB645D" w14:textId="77777777" w:rsidTr="00955600">
        <w:trPr>
          <w:trHeight w:val="442"/>
        </w:trPr>
        <w:tc>
          <w:tcPr>
            <w:tcW w:w="4134" w:type="dxa"/>
          </w:tcPr>
          <w:p w14:paraId="79F370F7" w14:textId="0B4519A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0B41B2A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26FCBD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EBFE2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980F7C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AD70B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C91E6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19F2E2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6B87" w:rsidRPr="006375B5" w14:paraId="60636F28" w14:textId="77777777" w:rsidTr="00636B87">
        <w:trPr>
          <w:trHeight w:val="442"/>
        </w:trPr>
        <w:tc>
          <w:tcPr>
            <w:tcW w:w="4134" w:type="dxa"/>
          </w:tcPr>
          <w:p w14:paraId="03372A9F" w14:textId="3B85E2A9" w:rsidR="00636B87" w:rsidRPr="006375B5" w:rsidRDefault="00636B87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766AC902" w14:textId="2F25EC70" w:rsidR="00636B87" w:rsidRPr="00636B87" w:rsidRDefault="00477830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5" w:type="dxa"/>
            <w:shd w:val="clear" w:color="auto" w:fill="auto"/>
          </w:tcPr>
          <w:p w14:paraId="79AE5B38" w14:textId="77777777" w:rsidR="00636B87" w:rsidRPr="007F6663" w:rsidRDefault="00636B87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EE701A" w14:textId="50D2DD92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64F598E" w14:textId="77777777" w:rsidR="00636B87" w:rsidRPr="00636B87" w:rsidRDefault="00636B87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D2B7AB2" w14:textId="34476632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80EDDE6" w14:textId="77777777" w:rsidR="00636B87" w:rsidRPr="00636B87" w:rsidRDefault="00636B87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D63954D" w14:textId="3228585E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6B87" w:rsidRPr="006375B5" w14:paraId="3F2189F3" w14:textId="77777777" w:rsidTr="00636B87">
        <w:trPr>
          <w:trHeight w:val="442"/>
        </w:trPr>
        <w:tc>
          <w:tcPr>
            <w:tcW w:w="4134" w:type="dxa"/>
          </w:tcPr>
          <w:p w14:paraId="286444CC" w14:textId="03003456" w:rsidR="00636B87" w:rsidRPr="006375B5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9B00CD8" w14:textId="266E5C16" w:rsidR="00636B87" w:rsidRPr="00636B87" w:rsidRDefault="00E85600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365" w:type="dxa"/>
            <w:shd w:val="clear" w:color="auto" w:fill="auto"/>
          </w:tcPr>
          <w:p w14:paraId="61E97FED" w14:textId="77777777" w:rsidR="00636B87" w:rsidRPr="007F6663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DD8F8C" w14:textId="3427C36F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FD8CFA4" w14:textId="77777777" w:rsidR="00636B87" w:rsidRPr="00636B87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BA2A1FE" w14:textId="7481576E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6B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D57D4" w14:textId="77777777" w:rsidR="00636B87" w:rsidRPr="00636B87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B8F2F96" w14:textId="21041C8F" w:rsidR="00636B87" w:rsidRP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36B87" w:rsidRPr="006375B5" w14:paraId="2D6C43AB" w14:textId="77777777" w:rsidTr="00636B87">
        <w:trPr>
          <w:trHeight w:val="442"/>
        </w:trPr>
        <w:tc>
          <w:tcPr>
            <w:tcW w:w="4134" w:type="dxa"/>
          </w:tcPr>
          <w:p w14:paraId="5DF501BD" w14:textId="3F1CD3A9" w:rsidR="00636B87" w:rsidRPr="007F6663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78ADEC3B" w:rsidR="00636B87" w:rsidRPr="00636B87" w:rsidRDefault="00631BE3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365" w:type="dxa"/>
          </w:tcPr>
          <w:p w14:paraId="7E6F65DF" w14:textId="77777777" w:rsidR="00636B87" w:rsidRPr="007F6663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69C22FF4" w:rsidR="00636B87" w:rsidRPr="007F6663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5" w:type="dxa"/>
            <w:gridSpan w:val="2"/>
          </w:tcPr>
          <w:p w14:paraId="3CCFBC3F" w14:textId="77777777" w:rsidR="00636B87" w:rsidRPr="007F6663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77DFC809" w:rsidR="00636B87" w:rsidRPr="007F6663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636B87" w:rsidRPr="007F6663" w:rsidRDefault="00636B87" w:rsidP="0063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32C42571" w:rsidR="00636B87" w:rsidRPr="007F6663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6B87" w:rsidRPr="00CD0E61" w14:paraId="7CAA20D3" w14:textId="77777777" w:rsidTr="00955600">
        <w:trPr>
          <w:tblHeader/>
        </w:trPr>
        <w:tc>
          <w:tcPr>
            <w:tcW w:w="4134" w:type="dxa"/>
          </w:tcPr>
          <w:p w14:paraId="06F22E6E" w14:textId="25BA3B8F" w:rsid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B87" w:rsidRPr="00CD0E61" w14:paraId="15F903AE" w14:textId="77777777" w:rsidTr="00B178CE">
        <w:trPr>
          <w:tblHeader/>
        </w:trPr>
        <w:tc>
          <w:tcPr>
            <w:tcW w:w="4134" w:type="dxa"/>
          </w:tcPr>
          <w:p w14:paraId="2EC95A4D" w14:textId="0D0EE269" w:rsidR="00636B87" w:rsidRPr="006F1263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694C2468" w:rsidR="00636B87" w:rsidRPr="00F82E8A" w:rsidRDefault="000102D1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5" w:type="dxa"/>
          </w:tcPr>
          <w:p w14:paraId="197A92CD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7AC1556C" w:rsidR="00636B87" w:rsidRPr="00F82E8A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66" w:type="dxa"/>
          </w:tcPr>
          <w:p w14:paraId="5947384B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095C32C0" w:rsidR="00636B87" w:rsidRPr="00CD0E61" w:rsidRDefault="000102D1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7C2FA8A4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2F748C82" w:rsid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89952D1" w14:textId="02EB3E17" w:rsidR="0048611F" w:rsidRPr="00072519" w:rsidRDefault="0048611F" w:rsidP="00072519">
      <w:pPr>
        <w:rPr>
          <w:rFonts w:asciiTheme="majorBidi" w:hAnsiTheme="majorBidi" w:cstheme="majorBidi"/>
          <w:sz w:val="30"/>
          <w:szCs w:val="30"/>
        </w:rPr>
      </w:pPr>
    </w:p>
    <w:p w14:paraId="15714A60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810B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63EFA26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90F6344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0C3EA39" w14:textId="49C5D679" w:rsidR="00156FEE" w:rsidRPr="0096404F" w:rsidRDefault="00156FEE" w:rsidP="000E6FF7">
      <w:pPr>
        <w:tabs>
          <w:tab w:val="clear" w:pos="227"/>
          <w:tab w:val="clear" w:pos="454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2"/>
          <w:sz w:val="30"/>
          <w:szCs w:val="30"/>
        </w:rPr>
      </w:pPr>
      <w:r w:rsidRPr="005810B8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50EBD">
        <w:rPr>
          <w:rFonts w:ascii="Angsana New" w:hAnsi="Angsana New"/>
          <w:spacing w:val="2"/>
          <w:sz w:val="30"/>
          <w:szCs w:val="30"/>
        </w:rPr>
        <w:t xml:space="preserve">30 </w:t>
      </w:r>
      <w:r w:rsidR="00050EBD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2"/>
          <w:sz w:val="30"/>
          <w:szCs w:val="30"/>
        </w:rPr>
        <w:t>2567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 xml:space="preserve"> กลุ่มบริษัท</w:t>
      </w:r>
      <w:r w:rsidRPr="005810B8">
        <w:rPr>
          <w:rFonts w:ascii="Angsana New" w:hAnsi="Angsana New"/>
          <w:spacing w:val="2"/>
          <w:sz w:val="30"/>
          <w:szCs w:val="30"/>
          <w:cs/>
        </w:rPr>
        <w:t>มี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5810B8">
        <w:rPr>
          <w:rFonts w:ascii="Angsana New" w:hAnsi="Angsana New"/>
          <w:spacing w:val="2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ที่มีต่อสถาบันการเงิน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ที่เบิกใช้แล้วจำนวนเงิน </w:t>
      </w:r>
      <w:r w:rsidR="00DD3B61">
        <w:rPr>
          <w:rFonts w:ascii="Angsana New" w:hAnsi="Angsana New"/>
          <w:spacing w:val="2"/>
          <w:sz w:val="30"/>
          <w:szCs w:val="30"/>
        </w:rPr>
        <w:t>148.98</w:t>
      </w:r>
      <w:r w:rsidRPr="005810B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5810B8">
        <w:rPr>
          <w:rFonts w:ascii="Angsana New" w:hAnsi="Angsana New"/>
          <w:spacing w:val="2"/>
          <w:sz w:val="30"/>
          <w:szCs w:val="30"/>
        </w:rPr>
        <w:br/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164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28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และที่ยังไม่ได้เบิกใช้จำนวนเงิน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A1FAC">
        <w:rPr>
          <w:rFonts w:ascii="Angsana New" w:hAnsi="Angsana New"/>
          <w:spacing w:val="2"/>
          <w:sz w:val="30"/>
          <w:szCs w:val="30"/>
        </w:rPr>
        <w:t>1,500</w:t>
      </w:r>
      <w:r w:rsidR="00CF6A0D">
        <w:rPr>
          <w:rFonts w:ascii="Angsana New" w:hAnsi="Angsana New"/>
          <w:spacing w:val="2"/>
          <w:sz w:val="30"/>
          <w:szCs w:val="30"/>
        </w:rPr>
        <w:t>.00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30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กันยายน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5810B8">
        <w:rPr>
          <w:rFonts w:ascii="Angsana New" w:hAnsi="Angsana New"/>
          <w:i/>
          <w:iCs/>
          <w:spacing w:val="2"/>
          <w:sz w:val="30"/>
          <w:szCs w:val="30"/>
        </w:rPr>
        <w:t>,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500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="007037FE" w:rsidRPr="007037FE">
        <w:rPr>
          <w:rFonts w:ascii="Angsana New" w:hAnsi="Angsana New"/>
          <w:i/>
          <w:iCs/>
          <w:spacing w:val="2"/>
          <w:sz w:val="30"/>
          <w:szCs w:val="30"/>
        </w:rPr>
        <w:t>00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</w:t>
      </w:r>
      <w:r w:rsidRPr="005810B8">
        <w:rPr>
          <w:rFonts w:ascii="Angsana New" w:hAnsi="Angsana New"/>
          <w:i/>
          <w:iCs/>
          <w:spacing w:val="2"/>
          <w:sz w:val="30"/>
          <w:szCs w:val="30"/>
          <w:cs/>
        </w:rPr>
        <w:t>)</w:t>
      </w:r>
      <w:r w:rsidRPr="005810B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810B8">
        <w:rPr>
          <w:rFonts w:ascii="Angsana New" w:hAnsi="Angsana New" w:hint="cs"/>
          <w:spacing w:val="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14:paraId="15B99E46" w14:textId="0CF99377" w:rsidR="00156FEE" w:rsidRPr="00657B05" w:rsidRDefault="00156FEE" w:rsidP="00156FEE">
      <w:pPr>
        <w:rPr>
          <w:sz w:val="22"/>
          <w:szCs w:val="22"/>
          <w:lang w:val="x-none" w:eastAsia="x-none"/>
        </w:rPr>
      </w:pPr>
    </w:p>
    <w:p w14:paraId="6BF7B49A" w14:textId="3FF4421E" w:rsidR="00006DA1" w:rsidRPr="000160C6" w:rsidRDefault="00006DA1" w:rsidP="000160C6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5"/>
        <w:gridCol w:w="895"/>
        <w:gridCol w:w="1082"/>
        <w:gridCol w:w="360"/>
        <w:gridCol w:w="1081"/>
        <w:gridCol w:w="270"/>
        <w:gridCol w:w="1081"/>
        <w:gridCol w:w="270"/>
        <w:gridCol w:w="1164"/>
      </w:tblGrid>
      <w:tr w:rsidR="00153639" w:rsidRPr="006375B5" w14:paraId="4966856E" w14:textId="77777777" w:rsidTr="00050EBD">
        <w:trPr>
          <w:tblHeader/>
        </w:trPr>
        <w:tc>
          <w:tcPr>
            <w:tcW w:w="169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6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6A84B09" w14:textId="77777777" w:rsidTr="00050EBD">
        <w:trPr>
          <w:tblHeader/>
        </w:trPr>
        <w:tc>
          <w:tcPr>
            <w:tcW w:w="1696" w:type="pct"/>
          </w:tcPr>
          <w:p w14:paraId="7D199902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6" w:type="pct"/>
          </w:tcPr>
          <w:p w14:paraId="5A0FEFF0" w14:textId="1A322DF5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323F181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42108C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27792F1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1" w:type="pct"/>
            <w:shd w:val="clear" w:color="auto" w:fill="auto"/>
          </w:tcPr>
          <w:p w14:paraId="0395D8BC" w14:textId="3E4CCC89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50EBD" w:rsidRPr="006375B5" w14:paraId="33E57B93" w14:textId="77777777" w:rsidTr="00050EBD">
        <w:trPr>
          <w:tblHeader/>
        </w:trPr>
        <w:tc>
          <w:tcPr>
            <w:tcW w:w="1696" w:type="pct"/>
          </w:tcPr>
          <w:p w14:paraId="61F1B87C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6" w:type="pct"/>
          </w:tcPr>
          <w:p w14:paraId="113F4A6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60DFFA7C" w:rsidR="00050EBD" w:rsidRPr="000E564C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7E3DAAA3" w:rsidR="00050EBD" w:rsidRPr="00D6167E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114F96A8" w:rsidR="00050EBD" w:rsidRPr="000E564C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1" w:type="pct"/>
            <w:shd w:val="clear" w:color="auto" w:fill="auto"/>
          </w:tcPr>
          <w:p w14:paraId="5F64AA48" w14:textId="0872922E" w:rsidR="00050EBD" w:rsidRPr="00D6167E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50EBD" w:rsidRPr="006375B5" w14:paraId="70059C9D" w14:textId="77777777" w:rsidTr="00050EBD">
        <w:trPr>
          <w:tblHeader/>
        </w:trPr>
        <w:tc>
          <w:tcPr>
            <w:tcW w:w="1696" w:type="pct"/>
          </w:tcPr>
          <w:p w14:paraId="21536E9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6" w:type="pct"/>
          </w:tcPr>
          <w:p w14:paraId="18C653E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0B8E600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181E6E52" w14:textId="77777777" w:rsidTr="00050EBD">
        <w:tc>
          <w:tcPr>
            <w:tcW w:w="1696" w:type="pct"/>
          </w:tcPr>
          <w:p w14:paraId="2256313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76" w:type="pct"/>
          </w:tcPr>
          <w:p w14:paraId="5FAAE05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396CA5B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50EBD" w:rsidRPr="006375B5" w14:paraId="4B7403FA" w14:textId="77777777" w:rsidTr="00050EBD">
        <w:tc>
          <w:tcPr>
            <w:tcW w:w="1696" w:type="pct"/>
          </w:tcPr>
          <w:p w14:paraId="627AF78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6" w:type="pct"/>
          </w:tcPr>
          <w:p w14:paraId="22772201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32526C2E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18,54</w:t>
            </w:r>
            <w:r w:rsidR="00CF6A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2" w:type="pct"/>
          </w:tcPr>
          <w:p w14:paraId="3DAAF77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5CC49739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4" w:type="pct"/>
          </w:tcPr>
          <w:p w14:paraId="0ED200A1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7B679E02" w:rsidR="00050EBD" w:rsidRPr="00DD6C07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B959E9A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5F24CAA" w14:textId="77777777" w:rsidR="00050EBD" w:rsidRPr="00DD6C07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18898B97" w14:textId="77777777" w:rsidTr="00050EBD">
        <w:tc>
          <w:tcPr>
            <w:tcW w:w="1696" w:type="pct"/>
          </w:tcPr>
          <w:p w14:paraId="3CC96F14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76" w:type="pct"/>
          </w:tcPr>
          <w:p w14:paraId="16B72344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508A3E2B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</w:t>
            </w:r>
            <w:r w:rsidR="00CF6A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2" w:type="pct"/>
          </w:tcPr>
          <w:p w14:paraId="01E64DFB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014D30BD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44" w:type="pct"/>
          </w:tcPr>
          <w:p w14:paraId="695AE833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5125A9B6" w:rsidR="00050EBD" w:rsidRPr="00DD6C07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D752CF3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34A6821" w14:textId="77777777" w:rsidR="00050EBD" w:rsidRPr="00DD6C07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4FE64E47" w14:textId="77777777" w:rsidTr="00050EBD">
        <w:tc>
          <w:tcPr>
            <w:tcW w:w="1696" w:type="pct"/>
          </w:tcPr>
          <w:p w14:paraId="6FBCCBE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76" w:type="pct"/>
          </w:tcPr>
          <w:p w14:paraId="38E7A25B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5B8755FF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</w:t>
            </w:r>
            <w:r w:rsidR="00CF6A0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2" w:type="pct"/>
          </w:tcPr>
          <w:p w14:paraId="6E86A00E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78FA2BC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4" w:type="pct"/>
          </w:tcPr>
          <w:p w14:paraId="36E4773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2CEC960B" w:rsidR="00050EBD" w:rsidRPr="00DD6C07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0C18BCA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C1C9754" w14:textId="77777777" w:rsidR="00050EBD" w:rsidRPr="00DD6C07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01335FAA" w14:textId="77777777" w:rsidTr="00050EBD">
        <w:tc>
          <w:tcPr>
            <w:tcW w:w="1696" w:type="pct"/>
          </w:tcPr>
          <w:p w14:paraId="5155CEB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76" w:type="pct"/>
          </w:tcPr>
          <w:p w14:paraId="63E7080F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4722180C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</w:t>
            </w:r>
            <w:r w:rsidR="00CF6A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2" w:type="pct"/>
          </w:tcPr>
          <w:p w14:paraId="270A406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38CF9914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4" w:type="pct"/>
          </w:tcPr>
          <w:p w14:paraId="00FA9A2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0B44DF31" w:rsidR="00050EBD" w:rsidRPr="00DD6C07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B3EF2C5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8F45A26" w14:textId="77777777" w:rsidR="00050EBD" w:rsidRPr="00DD6C07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1E7C027E" w14:textId="77777777" w:rsidTr="00050EBD">
        <w:tc>
          <w:tcPr>
            <w:tcW w:w="1696" w:type="pct"/>
          </w:tcPr>
          <w:p w14:paraId="2AE9B9E7" w14:textId="77777777" w:rsidR="00050EBD" w:rsidRPr="006375B5" w:rsidRDefault="00050EBD" w:rsidP="00050EB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14:paraId="638D8EC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55F35623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</w:t>
            </w:r>
            <w:r w:rsidR="00CF6A0D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92" w:type="pct"/>
          </w:tcPr>
          <w:p w14:paraId="7B0E330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66C79B3C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4" w:type="pct"/>
          </w:tcPr>
          <w:p w14:paraId="388EC5B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6C33214E" w:rsidR="00050EBD" w:rsidRPr="00DD04FD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DAE459F" w14:textId="77777777" w:rsidR="00050EBD" w:rsidRPr="00DD04FD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01B1D66F" w14:textId="77777777" w:rsidR="00050EBD" w:rsidRPr="00DD04FD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50EBD" w:rsidRPr="006375B5" w14:paraId="4920244E" w14:textId="77777777" w:rsidTr="00050EBD">
        <w:tc>
          <w:tcPr>
            <w:tcW w:w="1696" w:type="pct"/>
          </w:tcPr>
          <w:p w14:paraId="16786F06" w14:textId="77777777" w:rsidR="00050EBD" w:rsidRPr="006375B5" w:rsidRDefault="00050EBD" w:rsidP="00050EB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76" w:type="pct"/>
          </w:tcPr>
          <w:p w14:paraId="2547FC18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535233A7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</w:t>
            </w:r>
            <w:r w:rsidR="00CF6A0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92" w:type="pct"/>
          </w:tcPr>
          <w:p w14:paraId="4B069A4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3C3673F9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44" w:type="pct"/>
          </w:tcPr>
          <w:p w14:paraId="7EB169D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0091AA9F" w:rsidR="00050EBD" w:rsidRPr="006375B5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E1C447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7B956C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27ADBFDD" w14:textId="77777777" w:rsidTr="00050EBD">
        <w:tc>
          <w:tcPr>
            <w:tcW w:w="1696" w:type="pct"/>
          </w:tcPr>
          <w:p w14:paraId="711D9688" w14:textId="77777777" w:rsidR="00050EBD" w:rsidRPr="006375B5" w:rsidRDefault="00050EBD" w:rsidP="00050E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76" w:type="pct"/>
          </w:tcPr>
          <w:p w14:paraId="1724C337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09C2CBF3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</w:t>
            </w:r>
            <w:r w:rsidR="00CF6A0D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92" w:type="pct"/>
          </w:tcPr>
          <w:p w14:paraId="5A0385CC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4E50B20A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4" w:type="pct"/>
          </w:tcPr>
          <w:p w14:paraId="6CCD87F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6F4B3DD9" w:rsidR="00050EBD" w:rsidRPr="00DD04FD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F07C46C" w14:textId="77777777" w:rsidR="00050EBD" w:rsidRPr="00DD04FD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80735F4" w14:textId="77777777" w:rsidR="00050EBD" w:rsidRPr="00DD04FD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0EBD" w:rsidRPr="006375B5" w14:paraId="613AF2F4" w14:textId="77777777" w:rsidTr="00050EBD">
        <w:tc>
          <w:tcPr>
            <w:tcW w:w="1696" w:type="pct"/>
          </w:tcPr>
          <w:p w14:paraId="4FA63C2E" w14:textId="77777777" w:rsidR="00050EBD" w:rsidRPr="006375B5" w:rsidRDefault="00050EBD" w:rsidP="00050EB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76" w:type="pct"/>
          </w:tcPr>
          <w:p w14:paraId="375F81B6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561F405B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6A0D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0B054B3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80FE146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34908E7E" w:rsidR="00050EBD" w:rsidRPr="006375B5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06A8DCA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2CE590C" w14:textId="77777777" w:rsidR="00050EBD" w:rsidRPr="00DD6C07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7D7D7D13" w14:textId="77777777" w:rsidTr="00050EBD">
        <w:tc>
          <w:tcPr>
            <w:tcW w:w="1696" w:type="pct"/>
          </w:tcPr>
          <w:p w14:paraId="2D87736D" w14:textId="77777777" w:rsidR="00050EBD" w:rsidRPr="006375B5" w:rsidRDefault="00050EBD" w:rsidP="00050EB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6" w:type="pct"/>
          </w:tcPr>
          <w:p w14:paraId="4063EEF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540DC912" w:rsidR="00050EBD" w:rsidRPr="006375B5" w:rsidRDefault="00B956F8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35,36</w:t>
            </w:r>
            <w:r w:rsidR="00CF6A0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2" w:type="pct"/>
          </w:tcPr>
          <w:p w14:paraId="2B505DBF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D5A0142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44" w:type="pct"/>
          </w:tcPr>
          <w:p w14:paraId="59436F3C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28B742EE" w:rsidR="00050EBD" w:rsidRPr="00DD04FD" w:rsidRDefault="004E5497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1E609BC" w14:textId="77777777" w:rsidR="00050EBD" w:rsidRPr="00DD04FD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050EBD" w:rsidRPr="00DD04FD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4AE40D2" w14:textId="7DC23241" w:rsidR="00724193" w:rsidRDefault="00642EF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lastRenderedPageBreak/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>รวม</w:t>
      </w:r>
      <w:r w:rsidR="00EE023A">
        <w:rPr>
          <w:rFonts w:ascii="Angsana New" w:eastAsia="Times New Roman" w:hAnsi="Angsana New"/>
          <w:sz w:val="30"/>
          <w:szCs w:val="30"/>
        </w:rPr>
        <w:t xml:space="preserve"> 7</w:t>
      </w:r>
      <w:r w:rsidR="002F312D" w:rsidRPr="002F312D">
        <w:rPr>
          <w:rFonts w:ascii="Angsana New" w:eastAsia="Times New Roman" w:hAnsi="Angsana New" w:hint="cs"/>
          <w:sz w:val="30"/>
          <w:szCs w:val="30"/>
        </w:rPr>
        <w:t>6</w:t>
      </w:r>
      <w:r w:rsidR="00EE023A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1C8626C3" w14:textId="2CCD2344" w:rsidR="00D50DC7" w:rsidRPr="003511B4" w:rsidRDefault="00D5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22"/>
          <w:szCs w:val="22"/>
          <w:cs/>
        </w:rPr>
      </w:pPr>
    </w:p>
    <w:p w14:paraId="490A866E" w14:textId="6046F086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2180F21E" w14:textId="77777777" w:rsidR="00400B7B" w:rsidRPr="003511B4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  <w:cs/>
          <w:lang w:val="en-GB"/>
        </w:rPr>
      </w:pPr>
    </w:p>
    <w:p w14:paraId="38CD3835" w14:textId="666A0211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9953F6">
        <w:rPr>
          <w:rFonts w:ascii="Angsana New" w:eastAsia="Times New Roman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และเงินกู้ยืมจากสถาบันการเงินเป็นจำนวน</w:t>
      </w:r>
      <w:r w:rsidRPr="00090EEE">
        <w:rPr>
          <w:rFonts w:ascii="Angsana New" w:eastAsia="Times New Roman" w:hAnsi="Angsana New"/>
          <w:sz w:val="30"/>
          <w:szCs w:val="30"/>
          <w:cs/>
        </w:rPr>
        <w:t>เงิ</w:t>
      </w:r>
      <w:r w:rsidRPr="00BB1BA4">
        <w:rPr>
          <w:rFonts w:ascii="Angsana New" w:eastAsia="Times New Roman" w:hAnsi="Angsana New"/>
          <w:sz w:val="30"/>
          <w:szCs w:val="30"/>
          <w:cs/>
        </w:rPr>
        <w:t>น</w:t>
      </w:r>
      <w:r w:rsidRPr="00BB1BA4">
        <w:rPr>
          <w:rFonts w:ascii="Angsana New" w:eastAsia="Times New Roman" w:hAnsi="Angsana New"/>
          <w:sz w:val="30"/>
          <w:szCs w:val="30"/>
        </w:rPr>
        <w:t xml:space="preserve"> </w:t>
      </w:r>
      <w:r w:rsidR="00CF6A0D">
        <w:rPr>
          <w:rFonts w:ascii="Angsana New" w:hAnsi="Angsana New"/>
          <w:spacing w:val="-2"/>
          <w:sz w:val="30"/>
          <w:szCs w:val="30"/>
        </w:rPr>
        <w:t>14,135</w:t>
      </w:r>
      <w:r w:rsidR="00F41A4D">
        <w:rPr>
          <w:rFonts w:ascii="Angsana New" w:hAnsi="Angsana New"/>
          <w:spacing w:val="-2"/>
          <w:sz w:val="30"/>
          <w:szCs w:val="30"/>
        </w:rPr>
        <w:t>.11</w:t>
      </w:r>
      <w:r w:rsidRPr="00BB1BA4">
        <w:rPr>
          <w:rFonts w:ascii="Angsana New" w:eastAsia="Times New Roman" w:hAnsi="Angsana New"/>
          <w:sz w:val="30"/>
          <w:szCs w:val="30"/>
        </w:rPr>
        <w:t xml:space="preserve"> </w:t>
      </w:r>
      <w:r w:rsidRPr="00BB1BA4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9953F6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/>
          <w:sz w:val="30"/>
          <w:szCs w:val="30"/>
        </w:rPr>
        <w:br/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7037FE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="Angsana New" w:eastAsia="Times New Roman" w:hAnsi="Angsana New"/>
          <w:i/>
          <w:iCs/>
          <w:sz w:val="30"/>
          <w:szCs w:val="30"/>
        </w:rPr>
        <w:t>2566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14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685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47</w:t>
      </w:r>
      <w:r w:rsidR="005417ED" w:rsidRPr="005F18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3F810B79" w14:textId="7926C634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537B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50EBD">
        <w:rPr>
          <w:rFonts w:ascii="Angsana New" w:hAnsi="Angsana New"/>
          <w:spacing w:val="-2"/>
          <w:sz w:val="30"/>
          <w:szCs w:val="30"/>
        </w:rPr>
        <w:t xml:space="preserve">30 </w:t>
      </w:r>
      <w:r w:rsidR="00050EB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2567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A8397C" w:rsidRPr="005A07CC">
        <w:rPr>
          <w:rFonts w:ascii="Angsana New" w:hAnsi="Angsana New"/>
          <w:spacing w:val="-2"/>
          <w:sz w:val="30"/>
          <w:szCs w:val="30"/>
        </w:rPr>
        <w:t xml:space="preserve"> </w:t>
      </w:r>
      <w:r w:rsidR="000A48E9">
        <w:rPr>
          <w:rFonts w:ascii="Angsana New" w:hAnsi="Angsana New"/>
          <w:spacing w:val="-2"/>
          <w:sz w:val="30"/>
          <w:szCs w:val="30"/>
        </w:rPr>
        <w:t>3,125.36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 xml:space="preserve"> ล้าน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768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52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BABD251" w14:textId="623C777A" w:rsidR="00537B75" w:rsidRPr="003511B4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x-none" w:eastAsia="x-none"/>
        </w:rPr>
      </w:pPr>
    </w:p>
    <w:p w14:paraId="3EF999C9" w14:textId="1BBE3960" w:rsidR="00EF0F6D" w:rsidRPr="006375B5" w:rsidRDefault="00EF0F6D" w:rsidP="00B86FF0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431E15CA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FEC" w:rsidRPr="009E2F97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5D9C6A25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0E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0E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0E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59235469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1BE3CF88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7376078E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28ACDBC7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7FEC" w:rsidRPr="009E2F97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457FEC" w:rsidRPr="009E2F97" w:rsidRDefault="00457FEC" w:rsidP="00360984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457FEC" w:rsidRPr="009E2F97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457FEC" w:rsidRPr="00631DD0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1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51591ABE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631F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6E0826F3" w14:textId="10E62038" w:rsidR="00A54F24" w:rsidRPr="009E2F97" w:rsidRDefault="002F312D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10</w:t>
            </w:r>
            <w:r w:rsidR="00665C66">
              <w:rPr>
                <w:rFonts w:ascii="Angsana New" w:hAnsi="Angsana New"/>
                <w:sz w:val="30"/>
                <w:szCs w:val="30"/>
              </w:rPr>
              <w:t>,900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4CD44D52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11</w:t>
            </w:r>
            <w:r w:rsidR="00A54F24"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3BB7FBEB" w:rsidR="00A54F24" w:rsidRPr="004A58C5" w:rsidRDefault="002F312D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6</w:t>
            </w:r>
            <w:r w:rsidR="004D6215">
              <w:rPr>
                <w:rFonts w:ascii="Angsana New" w:hAnsi="Angsana New"/>
                <w:sz w:val="30"/>
                <w:szCs w:val="30"/>
              </w:rPr>
              <w:t>,726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2847881F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6</w:t>
            </w:r>
            <w:r w:rsidR="00A54F24"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54F24" w:rsidRPr="009E2F97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3FCD3B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24" w:rsidRPr="009E2F97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0CF145D6" w:rsidR="00A54F24" w:rsidRPr="009E2F97" w:rsidRDefault="00665C66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6A2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23AAB667" w:rsidR="00A54F24" w:rsidRPr="004A58C5" w:rsidRDefault="00623C22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1B8B672B" w:rsidR="00A54F24" w:rsidRPr="004A58C5" w:rsidRDefault="004D6215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0676A182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588DA040" w14:textId="77777777" w:rsidTr="00537B75">
        <w:trPr>
          <w:trHeight w:val="307"/>
        </w:trPr>
        <w:tc>
          <w:tcPr>
            <w:tcW w:w="4284" w:type="dxa"/>
          </w:tcPr>
          <w:p w14:paraId="04756C4F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6389B8EE" w:rsidR="00A54F24" w:rsidRPr="009E2F97" w:rsidRDefault="00665C66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6A20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38F1F1E8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725E2879" w:rsidR="00A54F24" w:rsidRPr="004A58C5" w:rsidRDefault="004D6215" w:rsidP="00A9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F6A0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0593B436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507917B6" w:rsidR="00A54F24" w:rsidRPr="009E2F97" w:rsidRDefault="00665C66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2CFDB7BE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(</w:t>
            </w:r>
            <w:r w:rsidR="00623C22">
              <w:rPr>
                <w:rFonts w:ascii="Angsana New" w:hAnsi="Angsana New"/>
                <w:sz w:val="30"/>
                <w:szCs w:val="30"/>
              </w:rPr>
              <w:t>569</w:t>
            </w:r>
            <w:r w:rsidRPr="004A58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1B831C47" w:rsidR="00A54F24" w:rsidRPr="004A58C5" w:rsidRDefault="004D6215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3FA82862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F24" w:rsidRPr="009E2F97" w14:paraId="36D94AE0" w14:textId="77777777" w:rsidTr="00537B75">
        <w:trPr>
          <w:trHeight w:val="307"/>
        </w:trPr>
        <w:tc>
          <w:tcPr>
            <w:tcW w:w="4284" w:type="dxa"/>
          </w:tcPr>
          <w:p w14:paraId="54F7E1C2" w14:textId="4D8D3462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0E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50E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7F1588EF" w:rsidR="00A54F24" w:rsidRPr="00A1277C" w:rsidRDefault="00665C66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A54F24" w:rsidRPr="009E2F97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7FB1EBB4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54F24"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23C22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A54F24" w:rsidRPr="004A58C5" w:rsidRDefault="00A54F24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69BCB880" w:rsidR="00A54F24" w:rsidRPr="004A58C5" w:rsidRDefault="004D6215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31DD0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A54F24" w:rsidRPr="004A58C5" w:rsidRDefault="00A54F24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6C5D7449" w:rsidR="00A54F24" w:rsidRPr="004A58C5" w:rsidRDefault="007037FE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54F24"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</w:tbl>
    <w:p w14:paraId="195427B1" w14:textId="66321B9A" w:rsidR="00FC192C" w:rsidRDefault="00FC192C">
      <w:pPr>
        <w:rPr>
          <w:cs/>
        </w:rPr>
      </w:pPr>
    </w:p>
    <w:p w14:paraId="2B59E027" w14:textId="77777777" w:rsidR="00FC192C" w:rsidRDefault="00FC1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31"/>
        <w:gridCol w:w="887"/>
        <w:gridCol w:w="990"/>
        <w:gridCol w:w="270"/>
        <w:gridCol w:w="990"/>
        <w:gridCol w:w="270"/>
        <w:gridCol w:w="900"/>
        <w:gridCol w:w="270"/>
        <w:gridCol w:w="990"/>
      </w:tblGrid>
      <w:tr w:rsidR="003577A3" w:rsidRPr="009E2F97" w14:paraId="1E6886F7" w14:textId="77777777" w:rsidTr="003577A3">
        <w:trPr>
          <w:trHeight w:val="327"/>
        </w:trPr>
        <w:tc>
          <w:tcPr>
            <w:tcW w:w="3631" w:type="dxa"/>
          </w:tcPr>
          <w:p w14:paraId="491A3A55" w14:textId="7436B55B" w:rsidR="00FC192C" w:rsidRPr="009E2F97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1B9F5358" w14:textId="77777777" w:rsidR="00FC192C" w:rsidRPr="009E2F97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939C294" w14:textId="3BD2A8B7" w:rsidR="00FC192C" w:rsidRPr="00FC192C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A789D" w14:textId="77777777" w:rsidR="00FC192C" w:rsidRPr="00FC192C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7DFE434B" w14:textId="228C9597" w:rsidR="00FC192C" w:rsidRPr="00FC192C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FC192C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7A3" w:rsidRPr="00FC192C" w14:paraId="3C5FBC58" w14:textId="77777777" w:rsidTr="003577A3">
        <w:trPr>
          <w:trHeight w:val="327"/>
        </w:trPr>
        <w:tc>
          <w:tcPr>
            <w:tcW w:w="3631" w:type="dxa"/>
          </w:tcPr>
          <w:p w14:paraId="1306DC3F" w14:textId="63720624" w:rsidR="00FC192C" w:rsidRPr="009E2F97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7" w:type="dxa"/>
          </w:tcPr>
          <w:p w14:paraId="08574BEF" w14:textId="77777777" w:rsidR="00FC192C" w:rsidRPr="007037FE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C0F18" w14:textId="4A4D08CC" w:rsidR="00FC192C" w:rsidRPr="009E2F97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BB3A7" w14:textId="77777777" w:rsidR="00FC192C" w:rsidRPr="009E2F97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C806C1" w14:textId="680C8A96" w:rsidR="00FC192C" w:rsidRPr="004A58C5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7E1F9" w14:textId="77777777" w:rsidR="00FC192C" w:rsidRPr="00FC192C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64C85A" w14:textId="442D86F7" w:rsidR="00FC192C" w:rsidRPr="004A58C5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6F5B1" w14:textId="77777777" w:rsidR="00FC192C" w:rsidRPr="004A58C5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EC6EB4" w14:textId="219F8FD8" w:rsidR="00FC192C" w:rsidRPr="004A58C5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C192C" w:rsidRPr="009E2F97" w14:paraId="5800B12E" w14:textId="77777777" w:rsidTr="003577A3">
        <w:trPr>
          <w:trHeight w:val="327"/>
        </w:trPr>
        <w:tc>
          <w:tcPr>
            <w:tcW w:w="3631" w:type="dxa"/>
          </w:tcPr>
          <w:p w14:paraId="604AC021" w14:textId="77777777" w:rsidR="00FC192C" w:rsidRPr="009E2F97" w:rsidRDefault="00FC192C" w:rsidP="00FC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253E9B5E" w14:textId="79615616" w:rsidR="00FC192C" w:rsidRPr="009E2F97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/>
              <w:ind w:left="-80" w:right="-131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B4A2F2E" w14:textId="1808D0CA" w:rsidR="00FC192C" w:rsidRPr="004A58C5" w:rsidRDefault="00FC192C" w:rsidP="00FC1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3577A3" w:rsidRPr="009E2F97" w14:paraId="56A18954" w14:textId="77777777" w:rsidTr="003577A3">
        <w:trPr>
          <w:trHeight w:val="301"/>
        </w:trPr>
        <w:tc>
          <w:tcPr>
            <w:tcW w:w="3631" w:type="dxa"/>
          </w:tcPr>
          <w:p w14:paraId="2B0E68CE" w14:textId="77777777" w:rsidR="00FC192C" w:rsidRPr="00631DD0" w:rsidRDefault="00FC192C" w:rsidP="00457FEC">
            <w:pPr>
              <w:spacing w:before="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1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87" w:type="dxa"/>
          </w:tcPr>
          <w:p w14:paraId="0D0C989B" w14:textId="77777777" w:rsidR="00FC192C" w:rsidRPr="009E2F97" w:rsidRDefault="00FC192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D76DB7" w14:textId="6DDB31A6" w:rsidR="00FC192C" w:rsidRPr="009E2F97" w:rsidRDefault="00FC192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98FF3C" w14:textId="77777777" w:rsidR="00FC192C" w:rsidRPr="009E2F97" w:rsidRDefault="00FC192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84A75E" w14:textId="77777777" w:rsidR="00FC192C" w:rsidRPr="004A58C5" w:rsidRDefault="00FC192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5A3AF" w14:textId="77777777" w:rsidR="00FC192C" w:rsidRPr="004A58C5" w:rsidRDefault="00FC192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351EA8" w14:textId="77777777" w:rsidR="00FC192C" w:rsidRPr="004A58C5" w:rsidRDefault="00FC192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E5E1B4" w14:textId="77777777" w:rsidR="00FC192C" w:rsidRPr="004A58C5" w:rsidRDefault="00FC192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10ABF3" w14:textId="77777777" w:rsidR="00FC192C" w:rsidRPr="004A58C5" w:rsidRDefault="00FC192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77A3" w:rsidRPr="009E2F97" w14:paraId="1CCDCA95" w14:textId="77777777" w:rsidTr="003577A3">
        <w:trPr>
          <w:trHeight w:val="301"/>
        </w:trPr>
        <w:tc>
          <w:tcPr>
            <w:tcW w:w="3631" w:type="dxa"/>
          </w:tcPr>
          <w:p w14:paraId="0E1E45B1" w14:textId="07FD90BB" w:rsidR="00FC192C" w:rsidRPr="009E2F97" w:rsidRDefault="00FC192C" w:rsidP="00A54F24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87" w:type="dxa"/>
          </w:tcPr>
          <w:p w14:paraId="40225A73" w14:textId="77777777" w:rsidR="00FC192C" w:rsidRDefault="00FC192C" w:rsidP="0062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64598A" w14:textId="374729FB" w:rsidR="00FC192C" w:rsidRPr="00A1277C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BCC7D" w14:textId="77777777" w:rsidR="00FC192C" w:rsidRPr="009E2F97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70AA95" w14:textId="0CBC1822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E16E" w14:textId="77777777" w:rsidR="00FC192C" w:rsidRPr="004A58C5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7127DB" w14:textId="351C1532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2CFCE" w14:textId="77777777" w:rsidR="00FC192C" w:rsidRPr="004A58C5" w:rsidRDefault="00FC192C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BAE41D" w14:textId="198C0492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3577A3" w:rsidRPr="009E2F97" w14:paraId="0068BBA1" w14:textId="77777777" w:rsidTr="003577A3">
        <w:trPr>
          <w:trHeight w:val="301"/>
        </w:trPr>
        <w:tc>
          <w:tcPr>
            <w:tcW w:w="3631" w:type="dxa"/>
          </w:tcPr>
          <w:p w14:paraId="170CC708" w14:textId="3585CF3D" w:rsidR="00FC192C" w:rsidRPr="003577A3" w:rsidRDefault="00FC192C" w:rsidP="00A54F24">
            <w:pPr>
              <w:spacing w:before="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77A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</w:t>
            </w:r>
            <w:r w:rsidRPr="003577A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887" w:type="dxa"/>
          </w:tcPr>
          <w:p w14:paraId="49728BE1" w14:textId="77777777" w:rsidR="00FC192C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C45E9" w14:textId="00F4C692" w:rsidR="00FC192C" w:rsidRPr="00A1277C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2EAD8" w14:textId="77777777" w:rsidR="00FC192C" w:rsidRPr="009E2F97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0802DD" w14:textId="7C0909EB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4A58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29A14" w14:textId="77777777" w:rsidR="00FC192C" w:rsidRPr="004A58C5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BDA7D1" w14:textId="1165E1DA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BB965" w14:textId="77777777" w:rsidR="00FC192C" w:rsidRPr="004A58C5" w:rsidRDefault="00FC192C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642192" w14:textId="77777777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7A3" w:rsidRPr="009E2F97" w14:paraId="4756C2F7" w14:textId="77777777" w:rsidTr="003577A3">
        <w:trPr>
          <w:trHeight w:val="301"/>
        </w:trPr>
        <w:tc>
          <w:tcPr>
            <w:tcW w:w="3631" w:type="dxa"/>
          </w:tcPr>
          <w:p w14:paraId="4CF2BDF2" w14:textId="77777777" w:rsidR="00FC192C" w:rsidRPr="009E2F97" w:rsidRDefault="00FC192C" w:rsidP="00A54F24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87" w:type="dxa"/>
          </w:tcPr>
          <w:p w14:paraId="57F63A4F" w14:textId="77777777" w:rsidR="00FC192C" w:rsidRDefault="00FC192C" w:rsidP="00E4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6DB812" w14:textId="4A6D2376" w:rsidR="00FC192C" w:rsidRPr="00A1277C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B5384" w14:textId="77777777" w:rsidR="00FC192C" w:rsidRPr="009E2F97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FFEC02" w14:textId="6C7A9749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E8A3" w14:textId="77777777" w:rsidR="00FC192C" w:rsidRPr="004A58C5" w:rsidRDefault="00FC192C" w:rsidP="00A54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2A27BE0" w14:textId="0C963500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6FEDD" w14:textId="77777777" w:rsidR="00FC192C" w:rsidRPr="004A58C5" w:rsidRDefault="00FC192C" w:rsidP="00A5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C50DB" w14:textId="77777777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7A3" w:rsidRPr="009E2F97" w14:paraId="6DC38223" w14:textId="77777777" w:rsidTr="003577A3">
        <w:trPr>
          <w:trHeight w:val="301"/>
        </w:trPr>
        <w:tc>
          <w:tcPr>
            <w:tcW w:w="3631" w:type="dxa"/>
          </w:tcPr>
          <w:p w14:paraId="5C190A2F" w14:textId="2837EFDD" w:rsidR="00FC192C" w:rsidRPr="009E2F97" w:rsidRDefault="00FC192C" w:rsidP="009D394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887" w:type="dxa"/>
          </w:tcPr>
          <w:p w14:paraId="40726ADC" w14:textId="05912A41" w:rsidR="00FC192C" w:rsidRPr="00631DD0" w:rsidRDefault="00631DD0" w:rsidP="00631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"/>
              </w:tabs>
              <w:spacing w:after="0"/>
              <w:ind w:left="-80" w:right="-131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631DD0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7A8875D" w14:textId="1C27DDBD" w:rsidR="00FC192C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DCFE8" w14:textId="77777777" w:rsidR="00FC192C" w:rsidRPr="009E2F97" w:rsidRDefault="00FC192C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FDB7F2" w14:textId="35BC72DD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8F64" w14:textId="77777777" w:rsidR="00FC192C" w:rsidRPr="004A58C5" w:rsidRDefault="00FC192C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937A5F3" w14:textId="38208DC4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64513" w14:textId="77777777" w:rsidR="00FC192C" w:rsidRPr="004A58C5" w:rsidRDefault="00FC192C" w:rsidP="00D43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F4D607" w14:textId="6DD11D36" w:rsidR="00FC192C" w:rsidRPr="004A58C5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7A3" w:rsidRPr="009E2F97" w14:paraId="0166A51B" w14:textId="77777777" w:rsidTr="003577A3">
        <w:trPr>
          <w:trHeight w:val="301"/>
        </w:trPr>
        <w:tc>
          <w:tcPr>
            <w:tcW w:w="3631" w:type="dxa"/>
          </w:tcPr>
          <w:p w14:paraId="690AF4F7" w14:textId="326812F2" w:rsidR="00FC192C" w:rsidRPr="009E2F97" w:rsidRDefault="00FC192C" w:rsidP="009D394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7" w:type="dxa"/>
          </w:tcPr>
          <w:p w14:paraId="6FE391E6" w14:textId="77777777" w:rsidR="00FC192C" w:rsidRPr="003577A3" w:rsidRDefault="00FC192C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49D5E" w14:textId="007A538A" w:rsidR="00FC192C" w:rsidRPr="003577A3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7A3">
              <w:rPr>
                <w:rFonts w:ascii="Angsana New" w:hAnsi="Angsana New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5FFBC" w14:textId="77777777" w:rsidR="00FC192C" w:rsidRPr="009E2F97" w:rsidRDefault="00FC192C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87F2" w14:textId="0D966528" w:rsidR="00FC192C" w:rsidRPr="003577A3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7A3">
              <w:rPr>
                <w:rFonts w:ascii="Angsana New" w:hAnsi="Angsana New"/>
                <w:b/>
                <w:bCs/>
                <w:sz w:val="30"/>
                <w:szCs w:val="30"/>
              </w:rPr>
              <w:t>2,161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C0EAE" w14:textId="77777777" w:rsidR="00FC192C" w:rsidRPr="004A58C5" w:rsidRDefault="00FC192C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09CB" w14:textId="53EB600F" w:rsidR="00FC192C" w:rsidRPr="003577A3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7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08FC2" w14:textId="77777777" w:rsidR="00FC192C" w:rsidRPr="003577A3" w:rsidRDefault="00FC192C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7C53D" w14:textId="0A46F2D4" w:rsidR="00FC192C" w:rsidRPr="003577A3" w:rsidRDefault="00FC192C" w:rsidP="0035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7A3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7F765515" w14:textId="77777777" w:rsidR="00631DD0" w:rsidRDefault="00631DD0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ED2819A" w14:textId="2F4EDCB8" w:rsidR="008D650B" w:rsidRPr="00DC29FB" w:rsidRDefault="008D650B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C29FB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บริษัทร่วม</w:t>
      </w:r>
    </w:p>
    <w:p w14:paraId="1CC2D8A6" w14:textId="77777777" w:rsidR="008D650B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1EA59B" w14:textId="34031042" w:rsidR="00BA7CE1" w:rsidRDefault="00BA7CE1" w:rsidP="00BA7C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43B4C">
        <w:rPr>
          <w:rFonts w:ascii="Angsana New" w:hAnsi="Angsana New" w:hint="cs"/>
          <w:sz w:val="30"/>
          <w:szCs w:val="30"/>
          <w:cs/>
        </w:rPr>
        <w:t>เก้า</w:t>
      </w:r>
      <w:r w:rsidRPr="0089163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050EBD">
        <w:rPr>
          <w:rFonts w:ascii="Angsana New" w:hAnsi="Angsana New"/>
          <w:sz w:val="30"/>
          <w:szCs w:val="30"/>
        </w:rPr>
        <w:t xml:space="preserve">0 </w:t>
      </w:r>
      <w:r w:rsidR="00050EBD">
        <w:rPr>
          <w:rFonts w:ascii="Angsana New" w:hAnsi="Angsana New" w:hint="cs"/>
          <w:sz w:val="30"/>
          <w:szCs w:val="30"/>
          <w:cs/>
        </w:rPr>
        <w:t>มิถุนายน</w:t>
      </w:r>
      <w:r w:rsidRPr="0089163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บริษัทและบริษัทย่อยแห่งหนึ่งได้ซื้อหน่วยทรัสต์ของ</w:t>
      </w:r>
      <w:r w:rsidRPr="00C10C0A">
        <w:rPr>
          <w:rFonts w:asciiTheme="majorBidi" w:hAnsiTheme="majorBidi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133206">
        <w:rPr>
          <w:rFonts w:asciiTheme="majorBidi" w:hAnsiTheme="majorBidi" w:cstheme="majorBidi"/>
          <w:sz w:val="30"/>
          <w:szCs w:val="30"/>
        </w:rPr>
        <w:t>63.55</w:t>
      </w:r>
      <w:r w:rsidR="00D43B4C">
        <w:rPr>
          <w:rFonts w:asciiTheme="majorBidi" w:hAnsiTheme="majorBidi" w:cstheme="majorBidi"/>
          <w:sz w:val="30"/>
          <w:szCs w:val="30"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 w:rsidR="00133206">
        <w:rPr>
          <w:rFonts w:asciiTheme="majorBidi" w:hAnsiTheme="majorBidi" w:cstheme="majorBidi"/>
          <w:sz w:val="30"/>
          <w:szCs w:val="30"/>
        </w:rPr>
        <w:t>600.65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D01A17">
        <w:rPr>
          <w:rFonts w:asciiTheme="majorBidi" w:hAnsiTheme="majorBidi" w:cstheme="majorBidi"/>
          <w:sz w:val="30"/>
          <w:szCs w:val="30"/>
        </w:rPr>
        <w:t xml:space="preserve"> </w:t>
      </w:r>
      <w:r w:rsidR="00F21307" w:rsidRPr="009546CF">
        <w:rPr>
          <w:rFonts w:ascii="Angsana New" w:hAnsi="Angsana New" w:hint="cs"/>
          <w:sz w:val="30"/>
          <w:szCs w:val="30"/>
          <w:cs/>
        </w:rPr>
        <w:t xml:space="preserve">ทำให้สัดส่วนของการถือหุ้นของกลุ่มบริษัทเพิ่มขึ้นจากร้อยละ </w:t>
      </w:r>
      <w:r w:rsidR="00F21307">
        <w:rPr>
          <w:rFonts w:ascii="Angsana New" w:hAnsi="Angsana New"/>
          <w:sz w:val="30"/>
          <w:szCs w:val="30"/>
        </w:rPr>
        <w:t>26.62</w:t>
      </w:r>
      <w:r w:rsidR="00F21307" w:rsidRPr="009546CF">
        <w:rPr>
          <w:rFonts w:ascii="Angsana New" w:hAnsi="Angsana New"/>
          <w:sz w:val="30"/>
          <w:szCs w:val="30"/>
        </w:rPr>
        <w:t xml:space="preserve"> </w:t>
      </w:r>
      <w:r w:rsidR="00F21307" w:rsidRPr="009546CF">
        <w:rPr>
          <w:rFonts w:ascii="Angsana New" w:hAnsi="Angsana New" w:hint="cs"/>
          <w:sz w:val="30"/>
          <w:szCs w:val="30"/>
          <w:cs/>
        </w:rPr>
        <w:t>เป็นร้อยละ</w:t>
      </w:r>
      <w:r w:rsidR="00F21307" w:rsidRPr="009546CF">
        <w:rPr>
          <w:rFonts w:ascii="Angsana New" w:hAnsi="Angsana New"/>
          <w:sz w:val="30"/>
          <w:szCs w:val="30"/>
        </w:rPr>
        <w:t xml:space="preserve"> </w:t>
      </w:r>
      <w:r w:rsidR="00F21307">
        <w:rPr>
          <w:rFonts w:ascii="Angsana New" w:hAnsi="Angsana New"/>
          <w:sz w:val="30"/>
          <w:szCs w:val="30"/>
        </w:rPr>
        <w:t>26.77</w:t>
      </w:r>
    </w:p>
    <w:p w14:paraId="62A5ECDA" w14:textId="77777777" w:rsidR="00BA7CE1" w:rsidRPr="00E640BE" w:rsidRDefault="00BA7CE1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F17391" w14:textId="720FA936" w:rsidR="00537B75" w:rsidRDefault="00537B75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9546C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43B4C">
        <w:rPr>
          <w:rFonts w:ascii="Angsana New" w:hAnsi="Angsana New" w:hint="cs"/>
          <w:sz w:val="30"/>
          <w:szCs w:val="30"/>
          <w:cs/>
        </w:rPr>
        <w:t>เก้า</w:t>
      </w:r>
      <w:r w:rsidRPr="009546C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="00C078A2">
        <w:rPr>
          <w:rFonts w:ascii="Angsana New" w:hAnsi="Angsana New"/>
          <w:sz w:val="30"/>
          <w:szCs w:val="30"/>
        </w:rPr>
        <w:t xml:space="preserve">30 </w:t>
      </w:r>
      <w:r w:rsidR="00C078A2">
        <w:rPr>
          <w:rFonts w:ascii="Angsana New" w:hAnsi="Angsana New" w:hint="cs"/>
          <w:sz w:val="30"/>
          <w:szCs w:val="30"/>
          <w:cs/>
        </w:rPr>
        <w:t>มิถุนายน</w:t>
      </w:r>
      <w:r w:rsidRPr="009546CF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06FD8">
        <w:rPr>
          <w:rFonts w:ascii="Angsana New" w:hAnsi="Angsana New"/>
          <w:sz w:val="30"/>
          <w:szCs w:val="30"/>
        </w:rPr>
        <w:t>17.28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606FD8">
        <w:rPr>
          <w:rFonts w:ascii="Angsana New" w:hAnsi="Angsana New"/>
          <w:sz w:val="30"/>
          <w:szCs w:val="30"/>
        </w:rPr>
        <w:t>97.67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="003F084E">
        <w:rPr>
          <w:rFonts w:ascii="Angsana New" w:hAnsi="Angsana New"/>
          <w:sz w:val="30"/>
          <w:szCs w:val="30"/>
        </w:rPr>
        <w:br/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606FD8">
        <w:rPr>
          <w:rFonts w:ascii="Angsana New" w:hAnsi="Angsana New"/>
          <w:sz w:val="30"/>
          <w:szCs w:val="30"/>
        </w:rPr>
        <w:t>23.63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เป็นร้อยละ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="00606FD8">
        <w:rPr>
          <w:rFonts w:ascii="Angsana New" w:hAnsi="Angsana New"/>
          <w:sz w:val="30"/>
          <w:szCs w:val="30"/>
        </w:rPr>
        <w:t>25.75</w:t>
      </w:r>
    </w:p>
    <w:p w14:paraId="620813E7" w14:textId="77777777" w:rsidR="00525BB4" w:rsidRDefault="00525BB4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2814115B" w14:textId="35D8AC21" w:rsidR="009546CF" w:rsidRDefault="000003E7" w:rsidP="00000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A44942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/>
          <w:sz w:val="30"/>
          <w:szCs w:val="30"/>
        </w:rPr>
        <w:t>3</w:t>
      </w:r>
      <w:r w:rsidRPr="00A44942">
        <w:rPr>
          <w:rFonts w:ascii="Angsana New" w:eastAsia="Times New Roman" w:hAnsi="Angsana New" w:hint="cs"/>
          <w:sz w:val="30"/>
          <w:szCs w:val="30"/>
        </w:rPr>
        <w:t>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>มิถุนายน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4942">
        <w:rPr>
          <w:rFonts w:ascii="Angsana New" w:hAnsi="Angsana New"/>
          <w:sz w:val="30"/>
          <w:szCs w:val="30"/>
        </w:rPr>
        <w:t>2566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A44942">
        <w:rPr>
          <w:rFonts w:ascii="Angsana New" w:hAnsi="Angsana New"/>
          <w:sz w:val="30"/>
          <w:szCs w:val="30"/>
          <w:cs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0.42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>
        <w:rPr>
          <w:rFonts w:ascii="Angsana New" w:hAnsi="Angsana New"/>
          <w:sz w:val="30"/>
          <w:szCs w:val="30"/>
        </w:rPr>
        <w:t>3.77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>
        <w:rPr>
          <w:rFonts w:ascii="Angsana New" w:hAnsi="Angsana New"/>
          <w:sz w:val="30"/>
          <w:szCs w:val="30"/>
        </w:rPr>
        <w:t>23.52</w:t>
      </w:r>
      <w:r w:rsidRPr="00A44942">
        <w:rPr>
          <w:rFonts w:ascii="Angsana New" w:hAnsi="Angsana New"/>
          <w:sz w:val="30"/>
          <w:szCs w:val="30"/>
        </w:rPr>
        <w:t xml:space="preserve"> </w:t>
      </w:r>
      <w:r w:rsidRPr="00A44942">
        <w:rPr>
          <w:rFonts w:ascii="Angsana New" w:hAnsi="Angsana New" w:hint="cs"/>
          <w:sz w:val="30"/>
          <w:szCs w:val="30"/>
          <w:cs/>
        </w:rPr>
        <w:t>เป็นร้อยละ</w:t>
      </w:r>
      <w:r w:rsidRPr="00A4494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23.57</w:t>
      </w:r>
    </w:p>
    <w:p w14:paraId="0FFB355C" w14:textId="77777777" w:rsidR="000003E7" w:rsidRPr="000003E7" w:rsidRDefault="000003E7" w:rsidP="00000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00012F3E" w14:textId="448471F1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6DBF9" w14:textId="5C686852" w:rsidR="00EB4767" w:rsidRDefault="00EB4767" w:rsidP="00EB4767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E66462">
        <w:rPr>
          <w:rFonts w:ascii="Angsana New" w:eastAsia="Times New Roman" w:hAnsi="Angsana New"/>
          <w:sz w:val="30"/>
          <w:szCs w:val="30"/>
        </w:rPr>
        <w:t xml:space="preserve">13 </w:t>
      </w:r>
      <w:r w:rsidR="00E66462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66462">
        <w:rPr>
          <w:rFonts w:ascii="Angsana New" w:eastAsia="Times New Roman" w:hAnsi="Angsana New"/>
          <w:sz w:val="30"/>
          <w:szCs w:val="30"/>
        </w:rPr>
        <w:t>2566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บริษัทได้จำหน่ายหุ้นสามัญทั้งหมดในบริษัท จัสโค (ประเทศไทย) จำกัด ซึ่งเป็น</w:t>
      </w:r>
      <w:r>
        <w:rPr>
          <w:rFonts w:ascii="Angsana New" w:eastAsia="Times New Roman" w:hAnsi="Angsana New" w:hint="cs"/>
          <w:sz w:val="30"/>
          <w:szCs w:val="30"/>
          <w:cs/>
        </w:rPr>
        <w:br/>
        <w:t xml:space="preserve">การร่วมค้าของบริษัทให้แก่บริษัท จัสโค โฮลดิ้ง (ประเทศไทย) จำกัด เป็นจำนวนเงิน </w:t>
      </w:r>
      <w:r w:rsidR="00E66462">
        <w:rPr>
          <w:rFonts w:ascii="Angsana New" w:eastAsia="Times New Roman" w:hAnsi="Angsana New"/>
          <w:sz w:val="30"/>
          <w:szCs w:val="30"/>
        </w:rPr>
        <w:t>316.00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และบริษัทรับรู้กำไรจากการจำหน่ายเงินลงทุนในการร่วมค้าในงบกำไรขาดทุนรวมและงบกำไรขาดทุน</w:t>
      </w:r>
      <w:r w:rsidR="003F084E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เฉพาะกิจการสำหรับงวด</w:t>
      </w:r>
      <w:r w:rsidR="00D43B4C">
        <w:rPr>
          <w:rFonts w:ascii="Angsana New" w:eastAsia="Times New Roman" w:hAnsi="Angsana New" w:hint="cs"/>
          <w:sz w:val="30"/>
          <w:szCs w:val="30"/>
          <w:cs/>
        </w:rPr>
        <w:t>เก้า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C078A2">
        <w:rPr>
          <w:rFonts w:ascii="Angsana New" w:eastAsia="Times New Roman" w:hAnsi="Angsana New"/>
          <w:sz w:val="30"/>
          <w:szCs w:val="30"/>
        </w:rPr>
        <w:t xml:space="preserve">30 </w:t>
      </w:r>
      <w:r w:rsidR="00C078A2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</w:t>
      </w:r>
      <w:r w:rsidR="007037FE" w:rsidRPr="007037FE">
        <w:rPr>
          <w:rFonts w:ascii="Angsana New" w:eastAsia="Times New Roman" w:hAnsi="Angsana New"/>
          <w:sz w:val="30"/>
          <w:szCs w:val="30"/>
        </w:rPr>
        <w:t>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6E5413">
        <w:rPr>
          <w:rFonts w:ascii="Angsana New" w:eastAsia="Times New Roman" w:hAnsi="Angsana New"/>
          <w:sz w:val="30"/>
          <w:szCs w:val="30"/>
        </w:rPr>
        <w:t>179.27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 </w:t>
      </w:r>
      <w:r w:rsidR="006E5413">
        <w:rPr>
          <w:rFonts w:ascii="Angsana New" w:eastAsia="Times New Roman" w:hAnsi="Angsana New"/>
          <w:sz w:val="30"/>
          <w:szCs w:val="30"/>
        </w:rPr>
        <w:t>51.97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 w:rsidR="003F084E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59235658" w14:textId="77777777" w:rsidR="00553E2A" w:rsidRPr="00AB75DD" w:rsidRDefault="00553E2A" w:rsidP="00553E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>10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2566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บริษัทได้จำหน่ายหุ้นสามัญทั้งหมดในบริษัท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 w:rsidRPr="00C06156">
        <w:rPr>
          <w:rFonts w:ascii="Angsana New" w:eastAsia="Times New Roman" w:hAnsi="Angsana New"/>
          <w:sz w:val="30"/>
          <w:szCs w:val="30"/>
          <w:cs/>
        </w:rPr>
        <w:t>(“</w:t>
      </w:r>
      <w:r w:rsidRPr="00C06156">
        <w:rPr>
          <w:rFonts w:ascii="Angsana New" w:eastAsia="Times New Roman" w:hAnsi="Angsana New"/>
          <w:sz w:val="30"/>
          <w:szCs w:val="30"/>
        </w:rPr>
        <w:t>FP Tech”)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ซึ่งเป็นบริษัทย่อยทางตรงของบริษัท ให้แก่บริษัท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br/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โฮลดิ้งส์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>)</w:t>
      </w:r>
      <w:r w:rsidRPr="00AB75DD">
        <w:rPr>
          <w:rFonts w:ascii="Angsana New" w:eastAsia="Times New Roman" w:hAnsi="Angsana New"/>
          <w:sz w:val="30"/>
          <w:szCs w:val="30"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จำกัด ซึ่งส่งผลให้บริษัท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>
        <w:rPr>
          <w:rFonts w:ascii="Angsana New" w:eastAsia="Times New Roman" w:hAnsi="Angsana New" w:hint="cs"/>
          <w:sz w:val="30"/>
          <w:szCs w:val="30"/>
          <w:cs/>
        </w:rPr>
        <w:t>ซึ่งเป็นกิจการร่วมค้า</w:t>
      </w:r>
      <w:r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ของ </w:t>
      </w:r>
      <w:r>
        <w:rPr>
          <w:rFonts w:ascii="Angsana New" w:eastAsia="Times New Roman" w:hAnsi="Angsana New"/>
          <w:sz w:val="30"/>
          <w:szCs w:val="30"/>
        </w:rPr>
        <w:t xml:space="preserve">FP Tech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 xml:space="preserve">สิ้นสภาพจากการเป็นการร่วมค้าของกลุ่มบริษัทนับตั้งแต่วันที่ </w:t>
      </w:r>
      <w:r w:rsidRPr="00AB75DD">
        <w:rPr>
          <w:rFonts w:ascii="Angsana New" w:eastAsia="Times New Roman" w:hAnsi="Angsana New"/>
          <w:sz w:val="30"/>
          <w:szCs w:val="30"/>
        </w:rPr>
        <w:t>10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</w:rPr>
        <w:t>2566</w:t>
      </w:r>
    </w:p>
    <w:p w14:paraId="3BB44D94" w14:textId="77777777" w:rsidR="00553E2A" w:rsidRPr="00A44942" w:rsidRDefault="00553E2A" w:rsidP="00553E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0F10F7EB" w14:textId="77777777" w:rsidR="00553E2A" w:rsidRDefault="00553E2A" w:rsidP="00553E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5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/>
          <w:sz w:val="30"/>
          <w:szCs w:val="30"/>
        </w:rPr>
        <w:t xml:space="preserve">2566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ได้เรียกชำระค่าหุ้นเพิ่มบางส่วนจำนวน</w:t>
      </w:r>
      <w:r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400.00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 โดยบริษัทย่อยดังกล่าวได้ชำระค่าหุ้นตามสัดส่วน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การถือหุ้นร้อยละ </w:t>
      </w:r>
      <w:r>
        <w:rPr>
          <w:rFonts w:ascii="Angsana New" w:eastAsia="Times New Roman" w:hAnsi="Angsana New"/>
          <w:sz w:val="30"/>
          <w:szCs w:val="30"/>
        </w:rPr>
        <w:t>51.00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eastAsia="Times New Roman" w:hAnsi="Angsana New"/>
          <w:sz w:val="30"/>
          <w:szCs w:val="30"/>
        </w:rPr>
        <w:t>204.00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9039AFC" w14:textId="77777777" w:rsidR="00553E2A" w:rsidRDefault="00553E2A" w:rsidP="00553E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70E0E5DA" w14:textId="0C5215AB" w:rsidR="00B533DC" w:rsidRPr="009D3E52" w:rsidRDefault="00553E2A" w:rsidP="009D3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  <w:sectPr w:rsidR="00B533DC" w:rsidRPr="009D3E52" w:rsidSect="00B849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>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eastAsia="Times New Roman" w:hAnsi="Angsana New"/>
          <w:sz w:val="30"/>
          <w:szCs w:val="30"/>
        </w:rPr>
        <w:t>2565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44942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ได้เรียกชำระค่าหุ้นเพิ่มบางส่วนจำนวน</w:t>
      </w:r>
      <w:r>
        <w:rPr>
          <w:rFonts w:ascii="Angsana New" w:eastAsia="Times New Roman" w:hAnsi="Angsana New" w:hint="cs"/>
          <w:sz w:val="30"/>
          <w:szCs w:val="30"/>
          <w:cs/>
        </w:rPr>
        <w:t>รวม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178.80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 โดยบริษัทย่อยดังกล่าวได้ชำระค่าหุ้นตามสัดส่วน</w:t>
      </w:r>
      <w:r>
        <w:rPr>
          <w:rFonts w:ascii="Angsana New" w:eastAsia="Times New Roman" w:hAnsi="Angsana New"/>
          <w:sz w:val="30"/>
          <w:szCs w:val="30"/>
        </w:rPr>
        <w:br/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การถือหุ้นร้อยละ </w:t>
      </w:r>
      <w:r>
        <w:rPr>
          <w:rFonts w:ascii="Angsana New" w:eastAsia="Times New Roman" w:hAnsi="Angsana New"/>
          <w:sz w:val="30"/>
          <w:szCs w:val="30"/>
        </w:rPr>
        <w:t>51.00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eastAsia="Times New Roman" w:hAnsi="Angsana New"/>
          <w:sz w:val="30"/>
          <w:szCs w:val="30"/>
        </w:rPr>
        <w:t>91.19</w:t>
      </w:r>
      <w:r w:rsidRPr="00A44942">
        <w:rPr>
          <w:rFonts w:ascii="Angsana New" w:eastAsia="Times New Roman" w:hAnsi="Angsana New"/>
          <w:sz w:val="30"/>
          <w:szCs w:val="30"/>
        </w:rPr>
        <w:t xml:space="preserve"> </w:t>
      </w:r>
      <w:r w:rsidRPr="00A4494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5D799F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42F91F3D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6B4BFE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5699A16C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701BA7F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79B76FA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50AD1333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40EAB62A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0E24737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47D83C92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5F76557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2973BFD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7013908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5CB0C6A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541BAB60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69C740E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1" w:type="dxa"/>
            <w:vAlign w:val="center"/>
          </w:tcPr>
          <w:p w14:paraId="4879F0A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0B4949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5D799F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352E753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</w:t>
            </w:r>
            <w:r w:rsidR="00C078A2"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ิถุนายน</w:t>
            </w:r>
          </w:p>
        </w:tc>
        <w:tc>
          <w:tcPr>
            <w:tcW w:w="183" w:type="dxa"/>
            <w:vAlign w:val="center"/>
          </w:tcPr>
          <w:p w14:paraId="3515911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06725473" w:rsidR="005D799F" w:rsidRPr="00505780" w:rsidRDefault="00C078A2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C2084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173C6DF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0BF8C21D" w:rsidR="005D799F" w:rsidRPr="00505780" w:rsidRDefault="00C078A2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CD3917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50A94BEA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44E9E33E" w:rsidR="005D799F" w:rsidRPr="00505780" w:rsidRDefault="00C078A2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1D827C3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66243F0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6147C9FD" w:rsidR="005D799F" w:rsidRPr="00505780" w:rsidRDefault="00C078A2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3DA83F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60DA968E" w:rsidR="005D799F" w:rsidRPr="00505780" w:rsidRDefault="00C078A2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31EC644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5A575888" w:rsidR="005D799F" w:rsidRPr="00505780" w:rsidRDefault="00874E5C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5D799F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25EA35FC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A62B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5A429D85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1775601D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3821F587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A8AC6B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7FD45262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021AC65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4C11CF2A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416A2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3C730422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01FDDC7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1AA7995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DCA8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66AED046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2" w:type="dxa"/>
          </w:tcPr>
          <w:p w14:paraId="2FFF62C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3F6FC438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BD4DC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252355A3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13670E2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25C7FA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5BE7F49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0FB7960B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</w:tr>
      <w:tr w:rsidR="005D799F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D799F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9417C3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3919176" w14:textId="77777777" w:rsidR="009417C3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07121D1" w14:textId="77777777" w:rsidR="00856FFB" w:rsidRDefault="00856FFB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762ACCAC" w:rsidR="00856FFB" w:rsidRPr="00505780" w:rsidRDefault="003A19D9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</w:t>
            </w:r>
            <w:r w:rsidR="00FD07E4">
              <w:rPr>
                <w:rFonts w:ascii="Angsana New" w:hAnsi="Angsana New"/>
                <w:sz w:val="24"/>
                <w:szCs w:val="24"/>
                <w:lang w:eastAsia="en-GB" w:bidi="th-TH"/>
              </w:rPr>
              <w:t>77</w:t>
            </w:r>
          </w:p>
        </w:tc>
        <w:tc>
          <w:tcPr>
            <w:tcW w:w="183" w:type="dxa"/>
          </w:tcPr>
          <w:p w14:paraId="0EF8C001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7EA9F15" w14:textId="39590E41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EE5D5B9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A61FABF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936215C" w14:textId="77777777" w:rsidR="0004781A" w:rsidRDefault="0004781A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08195CED" w:rsidR="0004781A" w:rsidRPr="006F4DE5" w:rsidRDefault="00280A99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5,32</w:t>
            </w:r>
            <w:r w:rsidR="006A20C8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80" w:type="dxa"/>
          </w:tcPr>
          <w:p w14:paraId="3D052312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039D71E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5FE72C4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4868F340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9417C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882</w:t>
            </w:r>
          </w:p>
        </w:tc>
        <w:tc>
          <w:tcPr>
            <w:tcW w:w="180" w:type="dxa"/>
          </w:tcPr>
          <w:p w14:paraId="0BE4FA6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9355E5B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AD5A5EE" w14:textId="77777777" w:rsidR="006E7DD7" w:rsidRDefault="006E7DD7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67B81BFD" w:rsidR="006E7DD7" w:rsidRPr="00505780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</w:t>
            </w:r>
            <w:r w:rsidR="002F312D" w:rsidRPr="002F312D">
              <w:rPr>
                <w:rFonts w:ascii="Angsana New" w:hAnsi="Angsana New" w:hint="cs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80" w:type="dxa"/>
          </w:tcPr>
          <w:p w14:paraId="7D124506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40EF0565" w14:textId="6AFBCE51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CAEC43E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0F28120" w14:textId="77777777" w:rsidR="009417C3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9AA7FF" w14:textId="77777777" w:rsidR="00856FFB" w:rsidRDefault="00856FFB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AB3C1D" w14:textId="74A54754" w:rsidR="00856FFB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9A2E13D" w14:textId="77777777" w:rsidR="009417C3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2C9C2AF" w14:textId="77777777" w:rsidR="006E7DD7" w:rsidRDefault="006E7DD7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0A52B006" w:rsidR="006E7DD7" w:rsidRPr="00505780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</w:t>
            </w:r>
            <w:r w:rsidR="002F312D" w:rsidRPr="002F312D">
              <w:rPr>
                <w:rFonts w:ascii="Angsana New" w:hAnsi="Angsana New" w:hint="cs"/>
                <w:sz w:val="24"/>
                <w:szCs w:val="24"/>
              </w:rPr>
              <w:t>67</w:t>
            </w:r>
          </w:p>
        </w:tc>
        <w:tc>
          <w:tcPr>
            <w:tcW w:w="180" w:type="dxa"/>
          </w:tcPr>
          <w:p w14:paraId="1981675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46588DD" w14:textId="44F9019E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640321F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7936D043" w14:textId="77777777" w:rsidR="009417C3" w:rsidRDefault="009417C3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5ECF31" w14:textId="77777777" w:rsidR="00464ADE" w:rsidRDefault="00464ADE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F8CB4" w14:textId="2E2ACCB0" w:rsidR="00464ADE" w:rsidRPr="000D05CC" w:rsidRDefault="00B657CE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3A19D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6A20C8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1" w:type="dxa"/>
          </w:tcPr>
          <w:p w14:paraId="3055AD22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61DFBFBA" w14:textId="7E036C50" w:rsidR="009417C3" w:rsidRPr="00505780" w:rsidRDefault="009417C3" w:rsidP="006E7DD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037FE"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399</w:t>
            </w:r>
          </w:p>
        </w:tc>
      </w:tr>
      <w:tr w:rsidR="009417C3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3E13E30F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6A1A4D61" w14:textId="5B2C76AF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24550A7" w14:textId="53E835FE" w:rsidR="009417C3" w:rsidRPr="00505780" w:rsidRDefault="003A19D9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2833E831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A5F6B40" w14:textId="3B670838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="009417C3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5C4FD3F4" w:rsidR="009417C3" w:rsidRPr="00505780" w:rsidRDefault="00280A99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4,88</w:t>
            </w:r>
            <w:r w:rsidR="006A20C8"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0" w:type="dxa"/>
          </w:tcPr>
          <w:p w14:paraId="7A0294D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1612BE" w14:textId="45DDE9F8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9417C3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eastAsia="en-GB"/>
              </w:rPr>
              <w:t>890</w:t>
            </w:r>
          </w:p>
        </w:tc>
        <w:tc>
          <w:tcPr>
            <w:tcW w:w="180" w:type="dxa"/>
          </w:tcPr>
          <w:p w14:paraId="79D9D3D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2FA72AB6" w:rsidR="009417C3" w:rsidRPr="00505780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42D37CA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6625B53" w14:textId="5D19CF53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  <w:r w:rsidR="009417C3"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911</w:t>
            </w:r>
          </w:p>
        </w:tc>
        <w:tc>
          <w:tcPr>
            <w:tcW w:w="270" w:type="dxa"/>
          </w:tcPr>
          <w:p w14:paraId="465669A0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C1EFD3B" w14:textId="03AE6A0A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8EAF5A6" w14:textId="48D37F94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63F4F47" w14:textId="3AF848C7" w:rsidR="009417C3" w:rsidRPr="00505780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15D10B9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48CF5478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  <w:r w:rsidR="009417C3" w:rsidRPr="0050578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911</w:t>
            </w:r>
          </w:p>
        </w:tc>
        <w:tc>
          <w:tcPr>
            <w:tcW w:w="180" w:type="dxa"/>
          </w:tcPr>
          <w:p w14:paraId="0EF90016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184FA9A" w14:textId="6CAF6DE2" w:rsidR="009417C3" w:rsidRPr="00505780" w:rsidRDefault="003A19D9" w:rsidP="00464AD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83D734" w14:textId="291805B9" w:rsidR="009417C3" w:rsidRPr="00505780" w:rsidRDefault="009417C3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417C3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10257868" w:rsidR="009417C3" w:rsidRPr="00505780" w:rsidRDefault="006A20C8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</w:t>
            </w:r>
            <w:r w:rsidR="003A19D9">
              <w:rPr>
                <w:rFonts w:ascii="Angsana New" w:hAnsi="Angsana New"/>
                <w:sz w:val="24"/>
                <w:szCs w:val="24"/>
                <w:lang w:eastAsia="en-GB" w:bidi="th-TH"/>
              </w:rPr>
              <w:t>0.00</w:t>
            </w:r>
          </w:p>
        </w:tc>
        <w:tc>
          <w:tcPr>
            <w:tcW w:w="183" w:type="dxa"/>
          </w:tcPr>
          <w:p w14:paraId="6021C999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68BD717B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</w:t>
            </w:r>
            <w:r w:rsidR="009417C3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2978DF64" w:rsidR="009417C3" w:rsidRPr="00505780" w:rsidRDefault="00280A99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6A20C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4AE4D24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67A3FAC9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70A1B31D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3B1E50E0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5D3C6507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5526B34F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620CD840" w:rsidR="009417C3" w:rsidRPr="00505780" w:rsidRDefault="003A19D9" w:rsidP="009417C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670A2F0" w:rsidR="009417C3" w:rsidRPr="00505780" w:rsidRDefault="009417C3" w:rsidP="009417C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21177A9B" w:rsidR="009417C3" w:rsidRPr="00505780" w:rsidRDefault="003A19D9" w:rsidP="00464AD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30B845CF" w:rsidR="009417C3" w:rsidRPr="00505780" w:rsidRDefault="009417C3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9417C3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5BB884DB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9417C3" w:rsidRPr="00505780" w:rsidRDefault="009417C3" w:rsidP="009417C3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9417C3" w:rsidRPr="00505780" w:rsidRDefault="009417C3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9417C3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21B3D4B4" w:rsidR="009417C3" w:rsidRPr="00505780" w:rsidRDefault="003A19D9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</w:t>
            </w:r>
            <w:r w:rsidR="00631DD0">
              <w:rPr>
                <w:rFonts w:ascii="Angsana New" w:hAnsi="Angsana New"/>
                <w:sz w:val="24"/>
                <w:szCs w:val="24"/>
                <w:lang w:eastAsia="en-GB" w:bidi="th-TH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.</w:t>
            </w:r>
            <w:r w:rsidR="00610495">
              <w:rPr>
                <w:rFonts w:ascii="Angsana New" w:hAnsi="Angsana New"/>
                <w:sz w:val="24"/>
                <w:szCs w:val="24"/>
                <w:lang w:eastAsia="en-GB" w:bidi="th-TH"/>
              </w:rPr>
              <w:t>75</w:t>
            </w:r>
          </w:p>
        </w:tc>
        <w:tc>
          <w:tcPr>
            <w:tcW w:w="183" w:type="dxa"/>
          </w:tcPr>
          <w:p w14:paraId="5621AE90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3D0B28EA" w:rsidR="009417C3" w:rsidRPr="00505780" w:rsidRDefault="007037FE" w:rsidP="009417C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/>
              </w:rPr>
              <w:t>23</w:t>
            </w:r>
            <w:r w:rsidR="001014C1">
              <w:rPr>
                <w:rFonts w:ascii="Angsana New" w:hAnsi="Angsana New" w:hint="cs"/>
                <w:sz w:val="24"/>
                <w:szCs w:val="24"/>
                <w:lang w:eastAsia="en-GB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eastAsia="en-GB"/>
              </w:rPr>
              <w:t>63</w:t>
            </w:r>
          </w:p>
        </w:tc>
        <w:tc>
          <w:tcPr>
            <w:tcW w:w="180" w:type="dxa"/>
          </w:tcPr>
          <w:p w14:paraId="66B890D5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3FFD40A5" w:rsidR="009417C3" w:rsidRPr="00505780" w:rsidRDefault="00280A99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1,10</w:t>
            </w:r>
            <w:r w:rsidR="006A20C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7C4AEEE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6E7EF50D" w:rsidR="009417C3" w:rsidRPr="0050578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9417C3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052</w:t>
            </w:r>
          </w:p>
        </w:tc>
        <w:tc>
          <w:tcPr>
            <w:tcW w:w="180" w:type="dxa"/>
          </w:tcPr>
          <w:p w14:paraId="224F84A1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1511632A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29532DB8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48B9C7F3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9417C3" w:rsidRPr="00505780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21D106EA" w:rsidR="009417C3" w:rsidRPr="00505780" w:rsidRDefault="003A19D9" w:rsidP="009417C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49FC5536" w:rsidR="009417C3" w:rsidRPr="00505780" w:rsidRDefault="009417C3" w:rsidP="009417C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03EBB0C2" w:rsidR="009417C3" w:rsidRPr="00505780" w:rsidRDefault="003A19D9" w:rsidP="00464ADE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="00B657CE">
              <w:rPr>
                <w:rFonts w:ascii="Angsana New" w:hAnsi="Angsana New"/>
                <w:sz w:val="24"/>
                <w:szCs w:val="24"/>
                <w:lang w:val="en-US" w:bidi="th-TH"/>
              </w:rPr>
              <w:t>091</w:t>
            </w:r>
          </w:p>
        </w:tc>
        <w:tc>
          <w:tcPr>
            <w:tcW w:w="181" w:type="dxa"/>
          </w:tcPr>
          <w:p w14:paraId="7E7CB606" w14:textId="77777777" w:rsidR="009417C3" w:rsidRPr="00505780" w:rsidRDefault="009417C3" w:rsidP="009417C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6FC89759" w:rsidR="009417C3" w:rsidRPr="004E43FB" w:rsidRDefault="007037FE" w:rsidP="004E43FB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737866" w:rsidRPr="004E43FB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155</w:t>
            </w:r>
          </w:p>
        </w:tc>
      </w:tr>
      <w:tr w:rsidR="009417C3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9417C3" w:rsidRPr="00505780" w:rsidRDefault="009417C3" w:rsidP="009417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9417C3" w:rsidRPr="00505780" w:rsidRDefault="009417C3" w:rsidP="009417C3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9417C3" w:rsidRPr="00505780" w:rsidRDefault="009417C3" w:rsidP="009417C3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9417C3" w:rsidRPr="00505780" w:rsidRDefault="009417C3" w:rsidP="009417C3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9417C3" w:rsidRPr="00505780" w:rsidRDefault="009417C3" w:rsidP="009417C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768BE960" w:rsidR="009417C3" w:rsidRPr="006F4DE5" w:rsidRDefault="00280A99" w:rsidP="0092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11,376</w:t>
            </w:r>
          </w:p>
        </w:tc>
        <w:tc>
          <w:tcPr>
            <w:tcW w:w="180" w:type="dxa"/>
          </w:tcPr>
          <w:p w14:paraId="5546D847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20B3770E" w:rsidR="009417C3" w:rsidRPr="006F4DE5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9417C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80" w:type="dxa"/>
          </w:tcPr>
          <w:p w14:paraId="5944BA2B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2B07CF9C" w:rsidR="009417C3" w:rsidRPr="006F4DE5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</w:t>
            </w:r>
            <w:r w:rsidR="002F312D" w:rsidRPr="002F312D">
              <w:rPr>
                <w:rFonts w:ascii="Angsana New" w:hAnsi="Angsana New" w:hint="cs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80" w:type="dxa"/>
          </w:tcPr>
          <w:p w14:paraId="6B9006B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73CD043C" w:rsidR="009417C3" w:rsidRPr="006F4DE5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9417C3"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72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9E60599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1A387E7C" w:rsidR="009417C3" w:rsidRPr="00505780" w:rsidRDefault="003A19D9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9417C3" w:rsidRPr="001C5F2B" w:rsidRDefault="009417C3" w:rsidP="009417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54365F24" w:rsidR="009417C3" w:rsidRPr="000F2320" w:rsidRDefault="003A19D9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</w:t>
            </w:r>
            <w:r w:rsidR="002F312D" w:rsidRPr="002F312D">
              <w:rPr>
                <w:rFonts w:ascii="Angsana New" w:hAnsi="Angsana New" w:hint="cs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80" w:type="dxa"/>
          </w:tcPr>
          <w:p w14:paraId="65C7E37C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7A50F43E" w:rsidR="009417C3" w:rsidRPr="000F2320" w:rsidRDefault="007037FE" w:rsidP="0094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9417C3" w:rsidRPr="000F2320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72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DC8B558" w14:textId="77777777" w:rsidR="009417C3" w:rsidRPr="00505780" w:rsidRDefault="009417C3" w:rsidP="009417C3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9417C3" w:rsidRPr="00505780" w:rsidRDefault="009417C3" w:rsidP="009417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9417C3" w:rsidRPr="00505780" w:rsidRDefault="009417C3" w:rsidP="009417C3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5D799F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799F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3A2037" w:rsidRPr="00505780" w14:paraId="5AB62981" w14:textId="77777777" w:rsidTr="003A203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="007037FE"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3C85353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0DDEEC36" w:rsidR="00856FFB" w:rsidRPr="00505780" w:rsidRDefault="00AD10DA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3C9D73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1D711554" w14:textId="2AA5546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AE2767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1D95C50C" w:rsidR="00287968" w:rsidRPr="00505780" w:rsidRDefault="00AD10DA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A72078D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C85286" w14:textId="0F86647B" w:rsidR="002D0068" w:rsidRPr="00505780" w:rsidRDefault="00AD10DA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hideMark/>
          </w:tcPr>
          <w:p w14:paraId="730C96BF" w14:textId="024554F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hideMark/>
          </w:tcPr>
          <w:p w14:paraId="368C59F5" w14:textId="26D9201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hideMark/>
          </w:tcPr>
          <w:p w14:paraId="523B52B7" w14:textId="44E61B5C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="007037FE"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9FC49D8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3EB12252" w:rsidR="00856FFB" w:rsidRPr="00505780" w:rsidRDefault="00AD10DA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99D0D6E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190F40" w14:textId="2E4B0F4B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22516EB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15B51316" w:rsidR="00287968" w:rsidRPr="00505780" w:rsidRDefault="00AD10DA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476665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498B30" w14:textId="31C98A52" w:rsidR="002D0068" w:rsidRPr="00505780" w:rsidRDefault="00AD10DA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38D8D561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72B08072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4AB46513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5EA4ADC0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CF635E3" w14:textId="77777777" w:rsidR="002D0068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4C8ECE86" w:rsidR="00856FFB" w:rsidRPr="00505780" w:rsidRDefault="00AD10DA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17FA68BC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C90C4EB" w14:textId="2729185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="007037FE"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8DF564B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3DE4064" w14:textId="77777777" w:rsidR="002D0068" w:rsidRDefault="002D0068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7EE0522C" w:rsidR="00287968" w:rsidRPr="00505780" w:rsidRDefault="00AD10DA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6A20C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B3DF13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7B062E95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 w:rsidR="007037FE" w:rsidRPr="007037F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C0AA1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33C375E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4B1E08" w14:textId="1BCC28C9" w:rsidR="002D0068" w:rsidRPr="00505780" w:rsidRDefault="00AD10DA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42C323D" w14:textId="717EC1AE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7856C56" w14:textId="783C85CE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8F7BDD2" w14:textId="05965CC7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3A2037" w:rsidRPr="00505780" w:rsidRDefault="003A2037" w:rsidP="006E7DD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50B129CA" w14:textId="77777777" w:rsidTr="007833FC">
        <w:trPr>
          <w:cantSplit/>
          <w:trHeight w:val="227"/>
        </w:trPr>
        <w:tc>
          <w:tcPr>
            <w:tcW w:w="3148" w:type="dxa"/>
          </w:tcPr>
          <w:p w14:paraId="10B956E9" w14:textId="33F4135F" w:rsidR="003A2037" w:rsidRPr="00505780" w:rsidRDefault="00537B75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3147D741" w14:textId="2C625AD0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2C1999B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D2A908A" w14:textId="27B900C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4F7EB88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6137B61" w14:textId="5CD682B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470E9D8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AC7C062" w14:textId="725B34E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2C634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DE9F91C" w14:textId="7916054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40657E0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6608C2" w14:textId="22F70862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F6AF941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5E91957" w14:textId="6AEBF4A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7DF991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7DDC1D24" w14:textId="22F6A38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056FCBF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242AD8DF" w14:textId="4FB30C96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ACEA04F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3E8A888" w14:textId="288982F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F9614D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BAB499D" w14:textId="5F9419E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33D205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700CD651" w14:textId="24294DA3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86CCB9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68B33E" w14:textId="40F578D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271D1" w:rsidRPr="00505780" w14:paraId="3ABFCF00" w14:textId="77777777" w:rsidTr="00711BAD">
        <w:trPr>
          <w:cantSplit/>
          <w:trHeight w:val="20"/>
        </w:trPr>
        <w:tc>
          <w:tcPr>
            <w:tcW w:w="3148" w:type="dxa"/>
          </w:tcPr>
          <w:p w14:paraId="0FAAAFA8" w14:textId="3491F2CD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22216ABE" w14:textId="5E1C75A4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81" w:type="dxa"/>
          </w:tcPr>
          <w:p w14:paraId="7708C30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62ED2BD" w14:textId="48D39FA3" w:rsidR="007271D1" w:rsidRPr="00505780" w:rsidRDefault="006A20C8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6D57656A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CDA7BA8" w14:textId="68FC52B1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4C6C873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904DD9D" w14:textId="001D9861" w:rsidR="007271D1" w:rsidRPr="00505780" w:rsidRDefault="00AD10DA" w:rsidP="0028796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B69100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8E572FB" w14:textId="3B09E9D3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80" w:type="dxa"/>
          </w:tcPr>
          <w:p w14:paraId="4578FA0C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D89A8" w14:textId="4BDC5222" w:rsidR="007271D1" w:rsidRPr="00505780" w:rsidRDefault="00AD10DA" w:rsidP="0069147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36D012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ED8F471" w14:textId="5CBC889E" w:rsidR="007271D1" w:rsidRPr="0033337B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54266BD7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610405CF" w14:textId="5E47BCDD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25FD18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60F6277F" w14:textId="0BD8888C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E560BED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614664E" w14:textId="01255450" w:rsidR="007271D1" w:rsidRPr="00505780" w:rsidRDefault="00AD10DA" w:rsidP="00F3079D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A584B1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3E069A5" w14:textId="5F8E1DE5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7341B5C8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3AE7A780" w14:textId="1020355E" w:rsidR="007271D1" w:rsidRPr="00505780" w:rsidRDefault="00AD10DA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411BE6D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C34F24" w14:textId="1CF52F23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3BC90F91" w:rsidR="007271D1" w:rsidRPr="00505780" w:rsidRDefault="00AD10DA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7729DD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39A1D2EC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="007271D1"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.</w:t>
            </w:r>
            <w:r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B2F187C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197C5CD6" w:rsidR="007271D1" w:rsidRPr="00505780" w:rsidRDefault="00280A99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80" w:type="dxa"/>
          </w:tcPr>
          <w:p w14:paraId="09095151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6FAC676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180" w:type="dxa"/>
          </w:tcPr>
          <w:p w14:paraId="09C675B9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7D3B3CB5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31EA6369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4A667F5B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5111B2E9" w:rsidR="007271D1" w:rsidRPr="00505780" w:rsidRDefault="00AD10DA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608B428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3EAC0262" w:rsidR="007271D1" w:rsidRPr="00505780" w:rsidRDefault="00AD10DA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B1B0015" w14:textId="77777777" w:rsidR="007271D1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0891E9B6" w:rsidR="0069147C" w:rsidRPr="00505780" w:rsidRDefault="00AD10DA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9CA17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0EADDC6" w14:textId="338319D2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br/>
            </w:r>
            <w:r w:rsidR="007037FE"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.</w:t>
            </w:r>
            <w:r w:rsidR="007037FE" w:rsidRPr="007037FE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D4AA75B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91BA7D9" w14:textId="77777777" w:rsidR="007271D1" w:rsidRDefault="007271D1" w:rsidP="00F3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4033144" w14:textId="0CAE09A4" w:rsidR="00D32E91" w:rsidRPr="00505780" w:rsidRDefault="00AD10DA" w:rsidP="00D32E9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FDEA871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772F02" w14:textId="3BF0C4D4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5325B5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9AD3E21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6494E85C" w:rsidR="00E853E8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4A9DB3" w14:textId="1CFB77B4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593091A9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46AAEF7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2F098676" w:rsidR="00856FFB" w:rsidRPr="00505780" w:rsidRDefault="00AD10DA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FB820B" w14:textId="09CC9B3C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67E44786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="00AD10D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30E2E8E9" w14:textId="77777777" w:rsidTr="00711BAD">
        <w:trPr>
          <w:cantSplit/>
          <w:trHeight w:val="20"/>
        </w:trPr>
        <w:tc>
          <w:tcPr>
            <w:tcW w:w="3148" w:type="dxa"/>
          </w:tcPr>
          <w:p w14:paraId="09E25994" w14:textId="71BB70BD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7271D1" w:rsidRPr="00A34EF2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3778267" w14:textId="77777777" w:rsidR="007271D1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63B28B2C" w:rsidR="0069147C" w:rsidRPr="00505780" w:rsidRDefault="00AD10DA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7C18C3B6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496AF80" w14:textId="77777777" w:rsidR="007271D1" w:rsidRPr="00505780" w:rsidRDefault="007271D1" w:rsidP="007271D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91779" w14:textId="181DDBF0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ABFD39E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18A24670" w:rsidR="00D32E91" w:rsidRPr="00505780" w:rsidRDefault="00AD10DA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</w:t>
            </w:r>
            <w:r w:rsidR="00280A9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362ED847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3F44B7F" w14:textId="77777777" w:rsidR="007271D1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749D8106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7271D1"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015</w:t>
            </w:r>
          </w:p>
        </w:tc>
        <w:tc>
          <w:tcPr>
            <w:tcW w:w="180" w:type="dxa"/>
          </w:tcPr>
          <w:p w14:paraId="3658C696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042C31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3FA2EDF5" w:rsidR="00E853E8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661DC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03B54D60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D87E16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3750E4CD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F5F3924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1B783356" w:rsidR="00856FFB" w:rsidRPr="00505780" w:rsidRDefault="00AD10DA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804E6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2FE073D2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3D8F64F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3B98C0A3" w:rsidR="007271D1" w:rsidRPr="00505780" w:rsidRDefault="00AD10DA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7271D1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244B4DA2" w14:textId="77777777" w:rsidTr="00711BAD">
        <w:trPr>
          <w:cantSplit/>
          <w:trHeight w:val="20"/>
        </w:trPr>
        <w:tc>
          <w:tcPr>
            <w:tcW w:w="3148" w:type="dxa"/>
          </w:tcPr>
          <w:p w14:paraId="5FE0A6A1" w14:textId="3EE100B1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7C675308" w:rsidR="007271D1" w:rsidRPr="0069147C" w:rsidRDefault="00AD10DA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65.00</w:t>
            </w:r>
          </w:p>
        </w:tc>
        <w:tc>
          <w:tcPr>
            <w:tcW w:w="183" w:type="dxa"/>
          </w:tcPr>
          <w:p w14:paraId="3854D16D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5E078870" w:rsidR="007271D1" w:rsidRPr="00505780" w:rsidRDefault="007037FE" w:rsidP="007271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65</w:t>
            </w:r>
            <w:r w:rsidR="007271D1"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7271D1" w:rsidRPr="00505780" w:rsidRDefault="007271D1" w:rsidP="007271D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5544D9EA" w:rsidR="007271D1" w:rsidRPr="00505780" w:rsidRDefault="00AD10DA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="006A20C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E603CCF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D09BE84" w14:textId="49CDED7F" w:rsidR="007271D1" w:rsidRPr="00505780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79DECEC0" w14:textId="77777777" w:rsidR="007271D1" w:rsidRPr="00505780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3AEA53E" w14:textId="688FB65B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3A4DD8" w14:textId="0186B080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29BD8C0" w14:textId="35664F3C" w:rsidR="007271D1" w:rsidRPr="00505780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96EB081" w14:textId="211A154F" w:rsidR="007271D1" w:rsidRPr="00505780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6874E2" w14:textId="6D56353E" w:rsidR="007271D1" w:rsidRPr="00505780" w:rsidRDefault="00AD10DA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7271D1" w:rsidRPr="00505780" w:rsidRDefault="007271D1" w:rsidP="007271D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41ACF3" w14:textId="058FCFC1" w:rsidR="007271D1" w:rsidRPr="00505780" w:rsidRDefault="007271D1" w:rsidP="007271D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7271D1" w:rsidRPr="00505780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6E2308B3" w:rsidR="007271D1" w:rsidRPr="00505780" w:rsidRDefault="00AD10DA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7271D1" w:rsidRPr="00505780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7271D1" w:rsidRPr="00505780" w:rsidRDefault="007271D1" w:rsidP="007271D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271D1" w:rsidRPr="00505780" w14:paraId="593D5D09" w14:textId="77777777" w:rsidTr="003A2037">
        <w:trPr>
          <w:cantSplit/>
          <w:trHeight w:val="20"/>
        </w:trPr>
        <w:tc>
          <w:tcPr>
            <w:tcW w:w="3148" w:type="dxa"/>
          </w:tcPr>
          <w:p w14:paraId="00698269" w14:textId="77777777" w:rsidR="007271D1" w:rsidRPr="00505780" w:rsidRDefault="007271D1" w:rsidP="007271D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7271D1" w:rsidRPr="00505780" w:rsidRDefault="007271D1" w:rsidP="007271D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35B52E82" w:rsidR="007271D1" w:rsidRPr="00FE274A" w:rsidRDefault="00AD10DA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2,09</w:t>
            </w:r>
            <w:r w:rsidR="00280A9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1CFCB6A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53C5A8DE" w:rsidR="007271D1" w:rsidRPr="00FE274A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271D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180" w:type="dxa"/>
          </w:tcPr>
          <w:p w14:paraId="7ACF6F34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6C539F8A" w:rsidR="007271D1" w:rsidRPr="00216EC6" w:rsidRDefault="00AD10DA" w:rsidP="00C4009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B3FA7F" w14:textId="77777777" w:rsidR="007271D1" w:rsidRPr="00216EC6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42D0E2E1" w:rsidR="007271D1" w:rsidRPr="00216EC6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18A35D3E" w14:textId="77777777" w:rsidR="007271D1" w:rsidRPr="00216EC6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E3CD995" w14:textId="30FA8491" w:rsidR="007271D1" w:rsidRPr="00216EC6" w:rsidRDefault="00AD10DA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7271D1" w:rsidRPr="00216EC6" w:rsidRDefault="007271D1" w:rsidP="007271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1F4584E9" w:rsidR="007271D1" w:rsidRPr="0033337B" w:rsidRDefault="00AD10DA" w:rsidP="00C4009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7271D1" w:rsidRPr="0033337B" w:rsidRDefault="007271D1" w:rsidP="007271D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31188B4C" w:rsidR="007271D1" w:rsidRPr="0040523D" w:rsidRDefault="007037FE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3D850556" w14:textId="77777777" w:rsidR="007271D1" w:rsidRPr="00216EC6" w:rsidRDefault="007271D1" w:rsidP="007271D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271D1" w:rsidRPr="00505780" w14:paraId="7EBDA6E1" w14:textId="77777777" w:rsidTr="007833FC">
        <w:trPr>
          <w:cantSplit/>
          <w:trHeight w:val="20"/>
        </w:trPr>
        <w:tc>
          <w:tcPr>
            <w:tcW w:w="3148" w:type="dxa"/>
            <w:hideMark/>
          </w:tcPr>
          <w:p w14:paraId="2227003B" w14:textId="77777777" w:rsidR="007271D1" w:rsidRPr="007833FC" w:rsidRDefault="007271D1" w:rsidP="007271D1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65F434D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A5AADA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1984AC8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A79AF79" w14:textId="77777777" w:rsidR="007271D1" w:rsidRPr="00505780" w:rsidRDefault="007271D1" w:rsidP="007271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36D6DE16" w:rsidR="007271D1" w:rsidRPr="00FE274A" w:rsidRDefault="00AD10DA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13,4</w:t>
            </w:r>
            <w:r w:rsidR="00280A99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12F850EB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5B44FC7E" w14:textId="3573727C" w:rsidR="007271D1" w:rsidRPr="00FE274A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7271D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80" w:type="dxa"/>
          </w:tcPr>
          <w:p w14:paraId="009765AA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029B3231" w:rsidR="007271D1" w:rsidRPr="00216EC6" w:rsidRDefault="00AD10DA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</w:t>
            </w:r>
            <w:r w:rsidR="006A20C8">
              <w:rPr>
                <w:rFonts w:ascii="Angsana New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80" w:type="dxa"/>
          </w:tcPr>
          <w:p w14:paraId="37E98E4D" w14:textId="77777777" w:rsidR="007271D1" w:rsidRPr="00216EC6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1604F671" w14:textId="5EA5BA95" w:rsidR="007271D1" w:rsidRPr="00216EC6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7271D1"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98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76F180E" w14:textId="77777777" w:rsidR="007271D1" w:rsidRPr="00216EC6" w:rsidRDefault="007271D1" w:rsidP="007271D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hideMark/>
          </w:tcPr>
          <w:p w14:paraId="5BFAA41B" w14:textId="15BC8B5D" w:rsidR="007271D1" w:rsidRPr="00216EC6" w:rsidRDefault="00AD10DA" w:rsidP="007271D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3976838A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12A115E9" w14:textId="25E1B77C" w:rsidR="007271D1" w:rsidRPr="00216EC6" w:rsidRDefault="007271D1" w:rsidP="007271D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8D237C7" w14:textId="77777777" w:rsidR="007271D1" w:rsidRPr="00216EC6" w:rsidRDefault="007271D1" w:rsidP="007271D1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2A69C" w14:textId="256A1104" w:rsidR="007271D1" w:rsidRPr="0033337B" w:rsidRDefault="00AD10DA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</w:t>
            </w:r>
            <w:r w:rsidR="006A20C8">
              <w:rPr>
                <w:rFonts w:ascii="Angsana New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80" w:type="dxa"/>
          </w:tcPr>
          <w:p w14:paraId="37AE75EE" w14:textId="77777777" w:rsidR="007271D1" w:rsidRPr="0033337B" w:rsidRDefault="007271D1" w:rsidP="0072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2514A559" w:rsidR="007271D1" w:rsidRPr="0033337B" w:rsidRDefault="007037FE" w:rsidP="007271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="007271D1"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98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D2CDDD7" w14:textId="77777777" w:rsidR="007271D1" w:rsidRPr="00216EC6" w:rsidRDefault="007271D1" w:rsidP="007271D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D478BE0" w14:textId="1593C0AA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CCDD322" w14:textId="77777777" w:rsidR="007271D1" w:rsidRPr="00216EC6" w:rsidRDefault="007271D1" w:rsidP="007271D1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9B97B" w14:textId="03B6C442" w:rsidR="007271D1" w:rsidRPr="00216EC6" w:rsidRDefault="007271D1" w:rsidP="007271D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B849B1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D118ED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7A520110" w14:textId="36FFBD52" w:rsidR="0006511B" w:rsidRPr="006F07C8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350"/>
      </w:tblGrid>
      <w:tr w:rsidR="00F76CDB" w:rsidRPr="006375B5" w14:paraId="4B2E6B8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06DD" w14:textId="2DC3D98D" w:rsidR="00F76CDB" w:rsidRPr="00222FB8" w:rsidRDefault="00553D6A" w:rsidP="008405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D090E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F611D79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9E6C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6375B5" w14:paraId="25A56795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E3A7" w14:textId="4DFF1CC8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D43B4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7037FE" w:rsidRPr="007037F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C078A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0</w:t>
            </w:r>
            <w:r w:rsidR="00C078A2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A58E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828570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7DE" w14:textId="1F517EF3" w:rsidR="00222FB8" w:rsidRPr="00222FB8" w:rsidRDefault="007037FE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74F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B09D7" w14:textId="5C34E88B" w:rsidR="00222FB8" w:rsidRPr="00222FB8" w:rsidRDefault="007037FE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6</w:t>
            </w:r>
          </w:p>
        </w:tc>
      </w:tr>
      <w:tr w:rsidR="00222FB8" w:rsidRPr="006375B5" w14:paraId="7D1207A4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6F3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72E7B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3EF53C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BC64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C759F" w:rsidRPr="0028372D" w14:paraId="61CB213A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0B13" w14:textId="2068770C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 w:rsidRPr="0028372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1B257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2396AA" w14:textId="77777777" w:rsidR="006C759F" w:rsidRPr="0028372D" w:rsidRDefault="006C759F" w:rsidP="006C75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B02E" w14:textId="53F747E6" w:rsidR="006C759F" w:rsidRPr="0028372D" w:rsidRDefault="00985FC7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A5EE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97C4" w14:textId="48ACD579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44</w:t>
            </w:r>
            <w:r w:rsidR="006C759F" w:rsidRPr="0028372D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6C759F" w:rsidRPr="0028372D" w14:paraId="6923D9E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A4FB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41524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9BC565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79D3" w14:textId="508E2396" w:rsidR="006C759F" w:rsidRPr="0028372D" w:rsidRDefault="00985FC7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6E17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4B69" w14:textId="465DD9EB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  <w:r w:rsidR="006A20C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C759F" w:rsidRPr="0028372D" w14:paraId="5CA209F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FEA1" w14:textId="3C1CA4DF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D4293" w14:textId="77777777" w:rsidR="006C759F" w:rsidRPr="0028372D" w:rsidRDefault="006C759F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6FE44F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7B8C" w14:textId="03221EAF" w:rsidR="006C759F" w:rsidRPr="0028372D" w:rsidRDefault="00985FC7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8353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DC58" w14:textId="21EAD80F" w:rsidR="006C759F" w:rsidRPr="0028372D" w:rsidRDefault="006C759F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8372D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8372D">
              <w:rPr>
                <w:rFonts w:ascii="Angsana New" w:hAnsi="Angsana New"/>
                <w:sz w:val="30"/>
                <w:szCs w:val="30"/>
              </w:rPr>
              <w:t>,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195</w:t>
            </w:r>
            <w:r w:rsidRPr="0028372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3B4C" w:rsidRPr="0028372D" w14:paraId="21DB0520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4D12B" w14:textId="7BBFF7B8" w:rsidR="00D43B4C" w:rsidRPr="0028372D" w:rsidRDefault="00D43B4C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89395C" w14:textId="77777777" w:rsidR="00D43B4C" w:rsidRPr="0028372D" w:rsidRDefault="00D43B4C" w:rsidP="006C7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6A56FC" w14:textId="77777777" w:rsidR="00D43B4C" w:rsidRPr="0028372D" w:rsidRDefault="00D43B4C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7F635" w14:textId="4EFFC51D" w:rsidR="00D43B4C" w:rsidRPr="0028372D" w:rsidRDefault="00985FC7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4856" w14:textId="77777777" w:rsidR="00D43B4C" w:rsidRPr="0028372D" w:rsidRDefault="00D43B4C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CF975" w14:textId="0BC692D7" w:rsidR="00D43B4C" w:rsidRPr="0028372D" w:rsidRDefault="00D43B4C" w:rsidP="006C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(398)</w:t>
            </w:r>
          </w:p>
        </w:tc>
      </w:tr>
      <w:tr w:rsidR="006C759F" w:rsidRPr="0028372D" w14:paraId="0F7C562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F382" w14:textId="52684872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078A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07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EB085" w14:textId="77777777" w:rsidR="006C759F" w:rsidRPr="0028372D" w:rsidRDefault="006C759F" w:rsidP="006C759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A6C68B" w14:textId="77777777" w:rsidR="006C759F" w:rsidRPr="0028372D" w:rsidRDefault="006C759F" w:rsidP="006C759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1B8F72" w14:textId="45D8DE11" w:rsidR="006C759F" w:rsidRPr="0028372D" w:rsidRDefault="00985FC7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F728" w14:textId="77777777" w:rsidR="006C759F" w:rsidRPr="0028372D" w:rsidRDefault="006C759F" w:rsidP="006C759F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8A55A" w14:textId="3DE1B6D2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43B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C759F" w:rsidRPr="00283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3B4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A20C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</w:tbl>
    <w:p w14:paraId="6CB00594" w14:textId="6D61E814" w:rsidR="00644C71" w:rsidRPr="006F07C8" w:rsidRDefault="00644C71" w:rsidP="00D97646">
      <w:pPr>
        <w:pStyle w:val="block"/>
        <w:tabs>
          <w:tab w:val="left" w:pos="630"/>
        </w:tabs>
        <w:spacing w:after="0" w:line="240" w:lineRule="atLeast"/>
        <w:ind w:left="0" w:right="47"/>
        <w:jc w:val="thaiDistribute"/>
        <w:rPr>
          <w:rFonts w:ascii="Angsana New" w:hAnsi="Angsana New"/>
          <w:sz w:val="28"/>
          <w:szCs w:val="28"/>
          <w:cs/>
        </w:rPr>
      </w:pPr>
    </w:p>
    <w:p w14:paraId="279C63F7" w14:textId="03FE57D7" w:rsidR="00222FB8" w:rsidRPr="0028372D" w:rsidRDefault="00D97646" w:rsidP="00D97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28372D">
        <w:rPr>
          <w:rFonts w:ascii="Angsana New" w:hAnsi="Angsana New" w:hint="cs"/>
          <w:sz w:val="30"/>
          <w:szCs w:val="30"/>
          <w:cs/>
        </w:rPr>
        <w:t>รายการเพิ่มทุน</w:t>
      </w:r>
      <w:r w:rsidR="00E66462">
        <w:rPr>
          <w:rFonts w:ascii="Angsana New" w:hAnsi="Angsana New" w:hint="cs"/>
          <w:sz w:val="30"/>
          <w:szCs w:val="30"/>
          <w:cs/>
        </w:rPr>
        <w:t xml:space="preserve"> </w:t>
      </w:r>
      <w:r w:rsidR="00682971">
        <w:rPr>
          <w:rFonts w:ascii="Angsana New" w:hAnsi="Angsana New" w:hint="cs"/>
          <w:sz w:val="30"/>
          <w:szCs w:val="30"/>
          <w:cs/>
        </w:rPr>
        <w:t>ลดทุน</w:t>
      </w:r>
      <w:r w:rsidR="00E66462">
        <w:rPr>
          <w:rFonts w:ascii="Angsana New" w:hAnsi="Angsana New" w:hint="cs"/>
          <w:sz w:val="30"/>
          <w:szCs w:val="30"/>
          <w:cs/>
        </w:rPr>
        <w:t xml:space="preserve"> และจำหน่าย</w:t>
      </w:r>
      <w:r w:rsidRPr="0028372D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D43B4C">
        <w:rPr>
          <w:rFonts w:ascii="Angsana New" w:hAnsi="Angsana New" w:hint="cs"/>
          <w:sz w:val="30"/>
          <w:szCs w:val="30"/>
          <w:cs/>
        </w:rPr>
        <w:t>เก้า</w:t>
      </w:r>
      <w:r w:rsidR="00441185" w:rsidRPr="0028372D">
        <w:rPr>
          <w:rFonts w:ascii="Angsana New" w:hAnsi="Angsana New" w:hint="cs"/>
          <w:sz w:val="30"/>
          <w:szCs w:val="30"/>
          <w:cs/>
        </w:rPr>
        <w:t>เดือน</w:t>
      </w:r>
      <w:r w:rsidRPr="0028372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8372D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C078A2">
        <w:rPr>
          <w:rFonts w:ascii="Angsana New" w:hAnsi="Angsana New"/>
          <w:sz w:val="30"/>
          <w:szCs w:val="30"/>
        </w:rPr>
        <w:t xml:space="preserve">0 </w:t>
      </w:r>
      <w:r w:rsidR="00C078A2">
        <w:rPr>
          <w:rFonts w:ascii="Angsana New" w:hAnsi="Angsana New" w:hint="cs"/>
          <w:sz w:val="30"/>
          <w:szCs w:val="30"/>
          <w:cs/>
        </w:rPr>
        <w:t>มิถุนายน</w:t>
      </w:r>
      <w:r w:rsidRPr="0028372D">
        <w:rPr>
          <w:rFonts w:ascii="Angsana New" w:hAnsi="Angsana New"/>
          <w:sz w:val="30"/>
          <w:szCs w:val="30"/>
        </w:rPr>
        <w:t xml:space="preserve"> </w:t>
      </w:r>
      <w:r w:rsidRPr="0028372D">
        <w:rPr>
          <w:rFonts w:ascii="Angsana New" w:hAnsi="Angsana New" w:hint="cs"/>
          <w:sz w:val="30"/>
          <w:szCs w:val="30"/>
          <w:cs/>
        </w:rPr>
        <w:t>มีดังนี้</w:t>
      </w:r>
      <w:r w:rsidRPr="0028372D">
        <w:rPr>
          <w:rFonts w:ascii="Angsana New" w:hAnsi="Angsana New"/>
          <w:sz w:val="30"/>
          <w:szCs w:val="30"/>
        </w:rPr>
        <w:t xml:space="preserve"> </w:t>
      </w:r>
    </w:p>
    <w:p w14:paraId="40FE13AF" w14:textId="6E45F6BD" w:rsidR="00222FB8" w:rsidRPr="006F07C8" w:rsidRDefault="00222FB8" w:rsidP="002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1260"/>
        <w:gridCol w:w="270"/>
        <w:gridCol w:w="1287"/>
      </w:tblGrid>
      <w:tr w:rsidR="00222FB8" w:rsidRPr="0028372D" w14:paraId="6AF3960B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2788" w14:textId="16EA7019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759B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7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28372D" w14:paraId="339CB478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22ED" w14:textId="7F83F636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8372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8372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D43B4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28372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7037FE" w:rsidRPr="007037F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C078A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0 </w:t>
            </w:r>
            <w:r w:rsidR="00C078A2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AC8C" w14:textId="12B7380D" w:rsidR="00222FB8" w:rsidRPr="0028372D" w:rsidRDefault="007037FE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785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48EE" w14:textId="353C6787" w:rsidR="00222FB8" w:rsidRPr="0028372D" w:rsidRDefault="007037FE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6</w:t>
            </w:r>
          </w:p>
        </w:tc>
      </w:tr>
      <w:tr w:rsidR="00222FB8" w:rsidRPr="0028372D" w14:paraId="45CDE735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298D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C46B" w14:textId="77777777" w:rsidR="00222FB8" w:rsidRPr="0028372D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8372D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C759F" w:rsidRPr="0028372D" w14:paraId="2E46F0D1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A7C9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118" w14:textId="6FD7400B" w:rsidR="006C759F" w:rsidRPr="0028372D" w:rsidRDefault="00873C60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3C9A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2B357" w14:textId="578B473D" w:rsidR="006C759F" w:rsidRPr="0028372D" w:rsidRDefault="001B0791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43B4C">
              <w:rPr>
                <w:rFonts w:ascii="Angsana New" w:hAnsi="Angsana New"/>
                <w:sz w:val="30"/>
                <w:szCs w:val="30"/>
              </w:rPr>
              <w:t>502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759F" w:rsidRPr="0028372D" w14:paraId="7B2BC35F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3E17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28372D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28372D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F316" w14:textId="2FC0CBAD" w:rsidR="006C759F" w:rsidRPr="0028372D" w:rsidRDefault="00873C60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8136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D5DF" w14:textId="12A56B63" w:rsidR="006C759F" w:rsidRPr="0028372D" w:rsidRDefault="007037FE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6A20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759F" w:rsidRPr="009E2F97" w14:paraId="6DE50C2E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EB2C" w14:textId="77777777" w:rsidR="006C759F" w:rsidRPr="0028372D" w:rsidRDefault="006C759F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7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BD279" w14:textId="7FEE647D" w:rsidR="006C759F" w:rsidRPr="0028372D" w:rsidRDefault="00873C60" w:rsidP="00DC1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3D7A" w14:textId="77777777" w:rsidR="006C759F" w:rsidRPr="0028372D" w:rsidRDefault="006C759F" w:rsidP="006C759F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16322" w14:textId="7901F840" w:rsidR="006C759F" w:rsidRPr="0028372D" w:rsidRDefault="001B0791" w:rsidP="006C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3B4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A20C8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C0ECC08" w14:textId="2E543DD2" w:rsidR="0006511B" w:rsidRPr="006F07C8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D0B3EAD" w14:textId="4DAD630D" w:rsidR="00682971" w:rsidRDefault="00682971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</w:p>
    <w:p w14:paraId="1C2D390E" w14:textId="77777777" w:rsidR="00682971" w:rsidRPr="006F07C8" w:rsidRDefault="00682971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06BB5C4" w14:textId="3352BBD2" w:rsidR="00682971" w:rsidRDefault="00F10C52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E4C03">
        <w:rPr>
          <w:rFonts w:ascii="Angsana New" w:hAnsi="Angsana New"/>
          <w:sz w:val="30"/>
          <w:szCs w:val="30"/>
        </w:rPr>
        <w:t>7</w:t>
      </w:r>
      <w:r w:rsidR="008E4C0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E4C03">
        <w:rPr>
          <w:rFonts w:ascii="Angsana New" w:hAnsi="Angsana New"/>
          <w:sz w:val="30"/>
          <w:szCs w:val="30"/>
        </w:rPr>
        <w:t>2565</w:t>
      </w:r>
      <w:r w:rsidR="00682971" w:rsidRPr="00960012">
        <w:rPr>
          <w:rFonts w:ascii="Angsana New" w:hAnsi="Angsana New"/>
          <w:sz w:val="30"/>
          <w:szCs w:val="30"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>บริษัท</w:t>
      </w:r>
      <w:r w:rsidR="00682971">
        <w:rPr>
          <w:rFonts w:ascii="Angsana New" w:hAnsi="Angsana New" w:hint="cs"/>
          <w:sz w:val="30"/>
          <w:szCs w:val="30"/>
          <w:cs/>
        </w:rPr>
        <w:t xml:space="preserve">ได้เพิ่มทุนในบริษัท </w:t>
      </w:r>
      <w:r w:rsidR="00682971" w:rsidRPr="009E2F97">
        <w:rPr>
          <w:rFonts w:ascii="Angsana New" w:hAnsi="Angsana New" w:hint="cs"/>
          <w:sz w:val="30"/>
          <w:szCs w:val="30"/>
          <w:cs/>
        </w:rPr>
        <w:t>เฟรเซอร์ส พร็อพเพอร์ตี้ เทคโนโลยี (ประเทศไทย) จำกัด</w:t>
      </w:r>
      <w:r w:rsidR="0068297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ตามสัดส่วนการถือหุ้นร้อยละ </w:t>
      </w:r>
      <w:r w:rsidR="008E4C03">
        <w:rPr>
          <w:rFonts w:ascii="Angsana New" w:hAnsi="Angsana New"/>
          <w:sz w:val="30"/>
          <w:szCs w:val="30"/>
        </w:rPr>
        <w:t>99.99</w:t>
      </w:r>
      <w:r w:rsidR="00682971">
        <w:rPr>
          <w:rFonts w:ascii="Angsana New" w:hAnsi="Angsana New"/>
          <w:sz w:val="30"/>
          <w:szCs w:val="30"/>
        </w:rPr>
        <w:t xml:space="preserve"> </w:t>
      </w:r>
      <w:r w:rsidR="00682971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8E4C03">
        <w:rPr>
          <w:rFonts w:ascii="Angsana New" w:hAnsi="Angsana New"/>
          <w:sz w:val="30"/>
          <w:szCs w:val="30"/>
        </w:rPr>
        <w:t>91</w:t>
      </w:r>
      <w:r w:rsidR="006829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F28ED28" w14:textId="77777777" w:rsidR="00682971" w:rsidRPr="006F07C8" w:rsidRDefault="00682971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01EF6EA" w14:textId="4CE4D581" w:rsidR="00682971" w:rsidRDefault="00F10C52" w:rsidP="0068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E4C03">
        <w:rPr>
          <w:rFonts w:ascii="Angsana New" w:hAnsi="Angsana New"/>
          <w:sz w:val="30"/>
          <w:szCs w:val="30"/>
        </w:rPr>
        <w:t xml:space="preserve">6 </w:t>
      </w:r>
      <w:r w:rsidR="008E4C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4C03">
        <w:rPr>
          <w:rFonts w:ascii="Angsana New" w:hAnsi="Angsana New"/>
          <w:sz w:val="30"/>
          <w:szCs w:val="30"/>
        </w:rPr>
        <w:t>2565</w:t>
      </w:r>
      <w:r w:rsidR="00682971" w:rsidRPr="00960012">
        <w:rPr>
          <w:rFonts w:ascii="Angsana New" w:hAnsi="Angsana New"/>
          <w:sz w:val="30"/>
          <w:szCs w:val="30"/>
        </w:rPr>
        <w:t xml:space="preserve"> </w:t>
      </w:r>
      <w:r w:rsidR="00682971" w:rsidRPr="00960012">
        <w:rPr>
          <w:rFonts w:ascii="Angsana New" w:hAnsi="Angsana New" w:hint="cs"/>
          <w:sz w:val="30"/>
          <w:szCs w:val="30"/>
          <w:cs/>
        </w:rPr>
        <w:t>บริษัท</w:t>
      </w:r>
      <w:r w:rsidR="00682971">
        <w:rPr>
          <w:rFonts w:ascii="Angsana New" w:hAnsi="Angsana New" w:hint="cs"/>
          <w:sz w:val="30"/>
          <w:szCs w:val="30"/>
          <w:cs/>
        </w:rPr>
        <w:t>ได้เพิ่มทุนใน</w:t>
      </w:r>
      <w:r w:rsidR="00682971" w:rsidRPr="00960012">
        <w:t xml:space="preserve"> </w:t>
      </w:r>
      <w:r w:rsidR="00682971" w:rsidRPr="00960012">
        <w:rPr>
          <w:rFonts w:ascii="Angsana New" w:hAnsi="Angsana New"/>
          <w:sz w:val="30"/>
          <w:szCs w:val="30"/>
        </w:rPr>
        <w:t xml:space="preserve">Frasers Property Thailand (International) Pte. Ltd. </w:t>
      </w:r>
      <w:r w:rsidR="00682971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ตามสัดส่วนการถือหุ้นร้อยละ </w:t>
      </w:r>
      <w:r w:rsidR="008E4C03">
        <w:rPr>
          <w:rFonts w:ascii="Angsana New" w:hAnsi="Angsana New"/>
          <w:sz w:val="30"/>
          <w:szCs w:val="30"/>
        </w:rPr>
        <w:t>100.00</w:t>
      </w:r>
      <w:r w:rsidR="00682971">
        <w:rPr>
          <w:rFonts w:ascii="Angsana New" w:hAnsi="Angsana New"/>
          <w:sz w:val="30"/>
          <w:szCs w:val="30"/>
        </w:rPr>
        <w:t xml:space="preserve"> </w:t>
      </w:r>
      <w:r w:rsidR="00682971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8E4C03">
        <w:rPr>
          <w:rFonts w:ascii="Angsana New" w:hAnsi="Angsana New"/>
          <w:sz w:val="30"/>
          <w:szCs w:val="30"/>
        </w:rPr>
        <w:t>6</w:t>
      </w:r>
      <w:r w:rsidR="006A20C8">
        <w:rPr>
          <w:rFonts w:ascii="Angsana New" w:hAnsi="Angsana New"/>
          <w:sz w:val="30"/>
          <w:szCs w:val="30"/>
        </w:rPr>
        <w:t>5</w:t>
      </w:r>
      <w:r w:rsidR="006829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6C7C839" w14:textId="49590FC5" w:rsidR="00780533" w:rsidRDefault="00780533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25B006F" w14:textId="2B9968C6" w:rsidR="00780533" w:rsidRPr="00631DD0" w:rsidRDefault="00A40972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69B6644" w14:textId="15814FBA" w:rsidR="00A15A25" w:rsidRPr="0089404E" w:rsidRDefault="00A15A2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การลดทุน</w:t>
      </w:r>
    </w:p>
    <w:p w14:paraId="08D9ACB5" w14:textId="77777777" w:rsidR="007D2235" w:rsidRPr="006F07C8" w:rsidRDefault="007D2235" w:rsidP="00A15A25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14B28AAD" w14:textId="77777777" w:rsidR="00183D9B" w:rsidRDefault="007D2235" w:rsidP="0018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E20E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B1EF8" w:rsidRPr="000E20E9">
        <w:rPr>
          <w:rFonts w:ascii="Angsana New" w:hAnsi="Angsana New" w:hint="cs"/>
          <w:sz w:val="30"/>
          <w:szCs w:val="30"/>
          <w:cs/>
        </w:rPr>
        <w:t xml:space="preserve"> </w:t>
      </w:r>
      <w:r w:rsidR="008E4C03">
        <w:rPr>
          <w:rFonts w:ascii="Angsana New" w:hAnsi="Angsana New"/>
          <w:sz w:val="30"/>
          <w:szCs w:val="30"/>
        </w:rPr>
        <w:t xml:space="preserve">4 </w:t>
      </w:r>
      <w:r w:rsidR="008E4C0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4C03">
        <w:rPr>
          <w:rFonts w:ascii="Angsana New" w:hAnsi="Angsana New"/>
          <w:sz w:val="30"/>
          <w:szCs w:val="30"/>
        </w:rPr>
        <w:t>2566</w:t>
      </w:r>
      <w:r w:rsidR="002B1EF8" w:rsidRPr="000E20E9"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เฟรเซอร์ส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เทคโนโลยี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(</w:t>
      </w:r>
      <w:r w:rsidR="002B1EF8" w:rsidRPr="000E20E9">
        <w:rPr>
          <w:rFonts w:ascii="Angsana New" w:hAnsi="Angsana New" w:hint="cs"/>
          <w:sz w:val="30"/>
          <w:szCs w:val="30"/>
          <w:cs/>
        </w:rPr>
        <w:t>ประเทศไทย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) </w:t>
      </w:r>
      <w:r w:rsidR="002B1EF8" w:rsidRPr="000E20E9">
        <w:rPr>
          <w:rFonts w:ascii="Angsana New" w:hAnsi="Angsana New" w:hint="cs"/>
          <w:sz w:val="30"/>
          <w:szCs w:val="30"/>
          <w:cs/>
        </w:rPr>
        <w:t>จำกัด</w:t>
      </w:r>
      <w:r w:rsidR="002B1EF8" w:rsidRPr="000E20E9">
        <w:rPr>
          <w:rFonts w:ascii="Angsana New" w:hAnsi="Angsana New"/>
          <w:sz w:val="30"/>
          <w:szCs w:val="30"/>
          <w:cs/>
        </w:rPr>
        <w:t xml:space="preserve"> </w:t>
      </w:r>
      <w:r w:rsidR="002B1EF8" w:rsidRPr="000E20E9">
        <w:rPr>
          <w:rFonts w:ascii="Angsana New" w:hAnsi="Angsana New" w:hint="cs"/>
          <w:sz w:val="30"/>
          <w:szCs w:val="30"/>
          <w:cs/>
        </w:rPr>
        <w:t>ซึ่งเป็น</w:t>
      </w:r>
      <w:r w:rsidR="002B1EF8" w:rsidRPr="000E20E9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</w:t>
      </w:r>
      <w:r w:rsidR="00C00772" w:rsidRPr="000E20E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>ลดทุนจดทะเบียน</w:t>
      </w:r>
      <w:r w:rsidR="009860DD" w:rsidRPr="000E20E9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DD525C" w:rsidRPr="000E20E9">
        <w:rPr>
          <w:rFonts w:ascii="Angsana New" w:hAnsi="Angsana New" w:hint="cs"/>
          <w:spacing w:val="-4"/>
          <w:sz w:val="30"/>
          <w:szCs w:val="30"/>
          <w:cs/>
        </w:rPr>
        <w:t>ชำระแล้ว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8E4C03">
        <w:rPr>
          <w:rFonts w:ascii="Angsana New" w:hAnsi="Angsana New"/>
          <w:spacing w:val="-4"/>
          <w:sz w:val="30"/>
          <w:szCs w:val="30"/>
        </w:rPr>
        <w:t>1,194.88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จากเดิ</w:t>
      </w:r>
      <w:r w:rsidR="00C05275" w:rsidRPr="000E20E9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8E4C03">
        <w:rPr>
          <w:rFonts w:ascii="Angsana New" w:hAnsi="Angsana New"/>
          <w:spacing w:val="-4"/>
          <w:sz w:val="30"/>
          <w:szCs w:val="30"/>
        </w:rPr>
        <w:t>1,593.17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C00772" w:rsidRPr="000E20E9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99766C" w:rsidRPr="000E20E9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E4C03">
        <w:rPr>
          <w:rFonts w:ascii="Angsana New" w:hAnsi="Angsana New"/>
          <w:spacing w:val="-4"/>
          <w:sz w:val="30"/>
          <w:szCs w:val="30"/>
        </w:rPr>
        <w:t>398.29</w:t>
      </w:r>
      <w:r w:rsidR="00B3042D" w:rsidRPr="000E20E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9860DD" w:rsidRPr="000E20E9">
        <w:rPr>
          <w:rFonts w:ascii="Angsana New" w:hAnsi="Angsana New"/>
          <w:spacing w:val="-4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pacing w:val="-4"/>
          <w:sz w:val="30"/>
          <w:szCs w:val="30"/>
          <w:cs/>
        </w:rPr>
        <w:t>โดยบริษัทได้รับชำระค่าหุ้นคืน</w:t>
      </w:r>
      <w:r w:rsidR="009860DD" w:rsidRPr="000E20E9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ตามสัดส่วนการถือหุ้นร้อยละ </w:t>
      </w:r>
      <w:r w:rsidR="008E4C03">
        <w:rPr>
          <w:rFonts w:ascii="Angsana New" w:hAnsi="Angsana New"/>
          <w:sz w:val="30"/>
          <w:szCs w:val="30"/>
        </w:rPr>
        <w:t>99.99</w:t>
      </w:r>
      <w:r w:rsidR="009860DD" w:rsidRPr="000E20E9">
        <w:rPr>
          <w:rFonts w:ascii="Angsana New" w:hAnsi="Angsana New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8E4C03">
        <w:rPr>
          <w:rFonts w:ascii="Angsana New" w:hAnsi="Angsana New"/>
          <w:sz w:val="30"/>
          <w:szCs w:val="30"/>
        </w:rPr>
        <w:t>1,194.88</w:t>
      </w:r>
      <w:r w:rsidR="003D2816">
        <w:rPr>
          <w:rFonts w:ascii="Angsana New" w:hAnsi="Angsana New"/>
          <w:sz w:val="30"/>
          <w:szCs w:val="30"/>
        </w:rPr>
        <w:t xml:space="preserve"> </w:t>
      </w:r>
      <w:r w:rsidR="009860DD" w:rsidRPr="000E20E9">
        <w:rPr>
          <w:rFonts w:ascii="Angsana New" w:hAnsi="Angsana New" w:hint="cs"/>
          <w:sz w:val="30"/>
          <w:szCs w:val="30"/>
          <w:cs/>
        </w:rPr>
        <w:t>ล้านบาท</w:t>
      </w:r>
    </w:p>
    <w:p w14:paraId="39D7DCFD" w14:textId="77777777" w:rsidR="00183D9B" w:rsidRPr="00CC138F" w:rsidRDefault="00183D9B" w:rsidP="0018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838C724" w14:textId="77777777" w:rsidR="00183D9B" w:rsidRDefault="00183D9B" w:rsidP="0018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</w:p>
    <w:p w14:paraId="253C75D7" w14:textId="77777777" w:rsidR="00183D9B" w:rsidRPr="00CC138F" w:rsidRDefault="00183D9B" w:rsidP="00183D9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1B8170B4" w14:textId="009D5BFB" w:rsidR="00183D9B" w:rsidRDefault="00183D9B" w:rsidP="0018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</w:t>
      </w:r>
      <w:r w:rsidRPr="00167F7A">
        <w:rPr>
          <w:rFonts w:ascii="Angsana New" w:hAnsi="Angsana New" w:hint="cs"/>
          <w:sz w:val="30"/>
          <w:szCs w:val="30"/>
          <w:cs/>
        </w:rPr>
        <w:t>จำหน่ายหุ้นสามัญทั้งหมดในบริษัท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เฟรเซอร์ส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เทคโนโลยี</w:t>
      </w:r>
      <w:r w:rsidRPr="00167F7A">
        <w:rPr>
          <w:rFonts w:ascii="Angsana New" w:hAnsi="Angsana New"/>
          <w:sz w:val="30"/>
          <w:szCs w:val="30"/>
          <w:cs/>
        </w:rPr>
        <w:t xml:space="preserve"> (</w:t>
      </w:r>
      <w:r w:rsidRPr="00167F7A">
        <w:rPr>
          <w:rFonts w:ascii="Angsana New" w:hAnsi="Angsana New" w:hint="cs"/>
          <w:sz w:val="30"/>
          <w:szCs w:val="30"/>
          <w:cs/>
        </w:rPr>
        <w:t>ประเทศไทย</w:t>
      </w:r>
      <w:r w:rsidRPr="00167F7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จำกัด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โดยมีมูลค่าเงินลงทุนตามวิธีราคาทุนรวม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398</w:t>
      </w:r>
      <w:r w:rsidRPr="00167F7A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29</w:t>
      </w:r>
      <w:r w:rsidRPr="00D2724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724D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D2724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2724D">
        <w:rPr>
          <w:rFonts w:ascii="Angsana New" w:hAnsi="Angsana New" w:hint="cs"/>
          <w:spacing w:val="-2"/>
          <w:sz w:val="30"/>
          <w:szCs w:val="30"/>
          <w:cs/>
        </w:rPr>
        <w:t>ให้แก่</w:t>
      </w:r>
      <w:r w:rsidRPr="00167F7A">
        <w:rPr>
          <w:rFonts w:ascii="Angsana New" w:hAnsi="Angsana New" w:hint="cs"/>
          <w:sz w:val="30"/>
          <w:szCs w:val="30"/>
          <w:cs/>
        </w:rPr>
        <w:t>บริษัท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เฟรเซอร์ส</w:t>
      </w:r>
      <w:r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พร็อพเพอร์ตี้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โฮลดิ้งส์</w:t>
      </w:r>
      <w:r w:rsidRPr="00167F7A">
        <w:rPr>
          <w:rFonts w:ascii="Angsana New" w:hAnsi="Angsana New"/>
          <w:sz w:val="30"/>
          <w:szCs w:val="30"/>
          <w:cs/>
        </w:rPr>
        <w:t xml:space="preserve"> (</w:t>
      </w:r>
      <w:r w:rsidRPr="00167F7A">
        <w:rPr>
          <w:rFonts w:ascii="Angsana New" w:hAnsi="Angsana New" w:hint="cs"/>
          <w:sz w:val="30"/>
          <w:szCs w:val="30"/>
          <w:cs/>
        </w:rPr>
        <w:t>ประเทศไทย</w:t>
      </w:r>
      <w:r w:rsidRPr="00167F7A">
        <w:rPr>
          <w:rFonts w:ascii="Angsana New" w:hAnsi="Angsana New"/>
          <w:sz w:val="30"/>
          <w:szCs w:val="30"/>
          <w:cs/>
        </w:rPr>
        <w:t xml:space="preserve">) </w:t>
      </w:r>
      <w:r w:rsidRPr="00167F7A">
        <w:rPr>
          <w:rFonts w:ascii="Angsana New" w:hAnsi="Angsana New" w:hint="cs"/>
          <w:sz w:val="30"/>
          <w:szCs w:val="30"/>
          <w:cs/>
        </w:rPr>
        <w:t>จำกัด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>
        <w:rPr>
          <w:rFonts w:ascii="Angsana New" w:hAnsi="Angsana New"/>
          <w:sz w:val="30"/>
          <w:szCs w:val="30"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ราคาซื้อขายรวม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460</w:t>
      </w:r>
      <w:r w:rsidR="00B84B6F">
        <w:rPr>
          <w:rFonts w:ascii="Angsana New" w:hAnsi="Angsana New"/>
          <w:sz w:val="30"/>
          <w:szCs w:val="30"/>
        </w:rPr>
        <w:t>.00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ล้านบาท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ดังนั้นกลุ่มบริษัทไม่ได้รวมงบการเงินของ</w:t>
      </w:r>
      <w:r>
        <w:rPr>
          <w:rFonts w:ascii="Angsana New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84B6F">
        <w:rPr>
          <w:rFonts w:ascii="Angsana New" w:eastAsia="Times New Roman" w:hAnsi="Angsana New"/>
          <w:sz w:val="30"/>
          <w:szCs w:val="30"/>
        </w:rPr>
        <w:br/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ในการจัดทำงบการเงินรวม ตั้งแต่วันที่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บริษัทและ</w:t>
      </w:r>
      <w:r w:rsidRPr="00167F7A">
        <w:rPr>
          <w:rFonts w:ascii="Angsana New" w:hAnsi="Angsana New" w:hint="cs"/>
          <w:sz w:val="30"/>
          <w:szCs w:val="30"/>
          <w:cs/>
        </w:rPr>
        <w:t>กลุ่มบริษัทรับรู้กำไร</w:t>
      </w:r>
      <w:r w:rsidR="00104CD5">
        <w:rPr>
          <w:rFonts w:ascii="Angsana New" w:hAnsi="Angsana New"/>
          <w:sz w:val="30"/>
          <w:szCs w:val="30"/>
          <w:cs/>
        </w:rPr>
        <w:br/>
      </w:r>
      <w:r w:rsidRPr="00167F7A">
        <w:rPr>
          <w:rFonts w:ascii="Angsana New" w:hAnsi="Angsana New" w:hint="cs"/>
          <w:sz w:val="30"/>
          <w:szCs w:val="30"/>
          <w:cs/>
        </w:rPr>
        <w:t>จากการขายเงินลงทุนในบริษัทย่อยในงบกำไรขาดทุนสำหรับงวด</w:t>
      </w:r>
      <w:r w:rsidR="00A41F29">
        <w:rPr>
          <w:rFonts w:ascii="Angsana New" w:hAnsi="Angsana New" w:hint="cs"/>
          <w:sz w:val="30"/>
          <w:szCs w:val="30"/>
          <w:cs/>
        </w:rPr>
        <w:t>เก้าเดือน</w:t>
      </w:r>
      <w:r w:rsidRPr="00167F7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Pr="00167F7A">
        <w:rPr>
          <w:rFonts w:ascii="Angsana New" w:hAnsi="Angsana New" w:hint="cs"/>
          <w:sz w:val="30"/>
          <w:szCs w:val="30"/>
          <w:cs/>
        </w:rPr>
        <w:t>มิถุนายน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 w:rsidR="00501EB6">
        <w:rPr>
          <w:rFonts w:ascii="Angsana New" w:hAnsi="Angsana New"/>
          <w:sz w:val="30"/>
          <w:szCs w:val="30"/>
        </w:rPr>
        <w:br/>
      </w:r>
      <w:r w:rsidRPr="00167F7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67F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60.83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>
        <w:rPr>
          <w:rFonts w:ascii="Angsana New" w:hAnsi="Angsana New"/>
          <w:sz w:val="30"/>
          <w:szCs w:val="30"/>
        </w:rPr>
        <w:t xml:space="preserve"> 482.29 </w:t>
      </w:r>
      <w:r w:rsidRPr="00167F7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17F6B305" w14:textId="77777777" w:rsidR="003D0D2C" w:rsidRPr="00CC138F" w:rsidRDefault="003D0D2C" w:rsidP="002D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12922D3" w14:textId="77777777" w:rsidR="002D3B03" w:rsidRDefault="002D3B03" w:rsidP="002D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มูลค่าตามบัญชีของสินทรัพย์และหนี้สินของ</w:t>
      </w:r>
      <w:r>
        <w:rPr>
          <w:rFonts w:ascii="Angsana New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6156">
        <w:rPr>
          <w:rFonts w:ascii="Angsana New" w:eastAsia="Times New Roman" w:hAnsi="Angsana New" w:hint="cs"/>
          <w:sz w:val="30"/>
          <w:szCs w:val="30"/>
          <w:cs/>
        </w:rPr>
        <w:t>เทคโนโลยี</w:t>
      </w:r>
      <w:r w:rsidRPr="00C0615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B75DD">
        <w:rPr>
          <w:rFonts w:ascii="Angsana New" w:eastAsia="Times New Roman" w:hAnsi="Angsana New"/>
          <w:sz w:val="30"/>
          <w:szCs w:val="30"/>
          <w:cs/>
        </w:rPr>
        <w:t>(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AB75DD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AB75DD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0229E2FB" w14:textId="77777777" w:rsidR="002D3B03" w:rsidRPr="00CC138F" w:rsidRDefault="002D3B03" w:rsidP="002D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784"/>
        <w:gridCol w:w="1440"/>
        <w:gridCol w:w="270"/>
        <w:gridCol w:w="1800"/>
      </w:tblGrid>
      <w:tr w:rsidR="002D3B03" w14:paraId="1A9ED782" w14:textId="77777777" w:rsidTr="00F04A63">
        <w:trPr>
          <w:trHeight w:val="392"/>
          <w:tblHeader/>
        </w:trPr>
        <w:tc>
          <w:tcPr>
            <w:tcW w:w="5784" w:type="dxa"/>
          </w:tcPr>
          <w:p w14:paraId="1BF560FF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2F96D7C1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8DFCBAC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95670A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3B03" w14:paraId="33551743" w14:textId="77777777" w:rsidTr="00F04A63">
        <w:trPr>
          <w:trHeight w:val="392"/>
          <w:tblHeader/>
        </w:trPr>
        <w:tc>
          <w:tcPr>
            <w:tcW w:w="5784" w:type="dxa"/>
          </w:tcPr>
          <w:p w14:paraId="5ABE46C7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AE351B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382D77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351434" w14:textId="77777777" w:rsidR="002D3B03" w:rsidRPr="007A10CF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eastAsia="x-none"/>
              </w:rPr>
            </w:pPr>
            <w:r w:rsidRPr="007A10CF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พัน</w:t>
            </w:r>
            <w:r w:rsidRPr="007A10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A10C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)</w:t>
            </w:r>
          </w:p>
        </w:tc>
      </w:tr>
      <w:tr w:rsidR="002D3B03" w14:paraId="080B0B07" w14:textId="77777777" w:rsidTr="00F04A63">
        <w:trPr>
          <w:trHeight w:val="392"/>
          <w:tblHeader/>
        </w:trPr>
        <w:tc>
          <w:tcPr>
            <w:tcW w:w="5784" w:type="dxa"/>
          </w:tcPr>
          <w:p w14:paraId="626A2F4B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1EA534CD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76D2C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4353FC83" w14:textId="77777777" w:rsidR="002D3B03" w:rsidRPr="00D81867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415</w:t>
            </w:r>
          </w:p>
        </w:tc>
      </w:tr>
      <w:tr w:rsidR="002D3B03" w14:paraId="76F72959" w14:textId="77777777" w:rsidTr="00F04A63">
        <w:trPr>
          <w:trHeight w:val="383"/>
        </w:trPr>
        <w:tc>
          <w:tcPr>
            <w:tcW w:w="5784" w:type="dxa"/>
            <w:hideMark/>
          </w:tcPr>
          <w:p w14:paraId="2AB2D26D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เงินลงทุนในการร่วมค้า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- </w:t>
            </w:r>
            <w:r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เอสทีที</w:t>
            </w:r>
            <w:r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จีดีซี</w:t>
            </w:r>
            <w:r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6D670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6D670B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293F72FF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2B5A7C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43B0337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,378,509</w:t>
            </w:r>
          </w:p>
        </w:tc>
      </w:tr>
      <w:tr w:rsidR="002D3B03" w14:paraId="7C7C2FD3" w14:textId="77777777" w:rsidTr="00F04A63">
        <w:trPr>
          <w:trHeight w:val="383"/>
        </w:trPr>
        <w:tc>
          <w:tcPr>
            <w:tcW w:w="5784" w:type="dxa"/>
            <w:hideMark/>
          </w:tcPr>
          <w:p w14:paraId="02FA4069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5585A009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95357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7DEE176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</w:t>
            </w:r>
          </w:p>
        </w:tc>
      </w:tr>
      <w:tr w:rsidR="002D3B03" w14:paraId="1729AF61" w14:textId="77777777" w:rsidTr="00F04A63">
        <w:trPr>
          <w:trHeight w:val="383"/>
        </w:trPr>
        <w:tc>
          <w:tcPr>
            <w:tcW w:w="5784" w:type="dxa"/>
            <w:hideMark/>
          </w:tcPr>
          <w:p w14:paraId="4343BF31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40" w:type="dxa"/>
          </w:tcPr>
          <w:p w14:paraId="190A994A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A7613B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1E49FADD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011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,400,000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3B03" w14:paraId="0AA0472F" w14:textId="77777777" w:rsidTr="00F04A63">
        <w:trPr>
          <w:trHeight w:val="373"/>
        </w:trPr>
        <w:tc>
          <w:tcPr>
            <w:tcW w:w="5784" w:type="dxa"/>
            <w:hideMark/>
          </w:tcPr>
          <w:p w14:paraId="3539CD78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</w:tcPr>
          <w:p w14:paraId="058C3509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B55D6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6F78DC17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60D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3B03" w14:paraId="5775CFF3" w14:textId="77777777" w:rsidTr="00F04A63">
        <w:trPr>
          <w:trHeight w:val="392"/>
        </w:trPr>
        <w:tc>
          <w:tcPr>
            <w:tcW w:w="5784" w:type="dxa"/>
            <w:hideMark/>
          </w:tcPr>
          <w:p w14:paraId="41D78E0C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40" w:type="dxa"/>
          </w:tcPr>
          <w:p w14:paraId="05713024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7705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2DF85" w14:textId="77777777" w:rsidR="002D3B03" w:rsidRPr="00CF5564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(23,172)</w:t>
            </w:r>
          </w:p>
        </w:tc>
      </w:tr>
      <w:tr w:rsidR="002D3B03" w14:paraId="2D5B230D" w14:textId="77777777" w:rsidTr="00F04A63">
        <w:trPr>
          <w:trHeight w:val="107"/>
        </w:trPr>
        <w:tc>
          <w:tcPr>
            <w:tcW w:w="5784" w:type="dxa"/>
          </w:tcPr>
          <w:p w14:paraId="5DB786ED" w14:textId="77777777" w:rsidR="002D3B03" w:rsidRPr="00AA0354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C01048" w14:textId="77777777" w:rsidR="002D3B03" w:rsidRPr="00AA0354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3D805C" w14:textId="77777777" w:rsidR="002D3B03" w:rsidRPr="00AA0354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</w:tcPr>
          <w:p w14:paraId="4D7219F8" w14:textId="77777777" w:rsidR="002D3B03" w:rsidRPr="00AA0354" w:rsidRDefault="002D3B03" w:rsidP="00F04A63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2D3B03" w14:paraId="1060D6A4" w14:textId="77777777" w:rsidTr="00F04A63">
        <w:trPr>
          <w:trHeight w:val="392"/>
        </w:trPr>
        <w:tc>
          <w:tcPr>
            <w:tcW w:w="5784" w:type="dxa"/>
          </w:tcPr>
          <w:p w14:paraId="1C5C690A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A1B78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เงินสดรับ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440" w:type="dxa"/>
          </w:tcPr>
          <w:p w14:paraId="20366AC5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ABBA4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AED65A2" w14:textId="77777777" w:rsidR="002D3B03" w:rsidRPr="00DA1B78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</w:tr>
      <w:tr w:rsidR="002D3B03" w14:paraId="30EDD297" w14:textId="77777777" w:rsidTr="00F04A63">
        <w:trPr>
          <w:trHeight w:val="392"/>
        </w:trPr>
        <w:tc>
          <w:tcPr>
            <w:tcW w:w="5784" w:type="dxa"/>
          </w:tcPr>
          <w:p w14:paraId="6E16FC6F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F6605F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0" w:type="dxa"/>
          </w:tcPr>
          <w:p w14:paraId="02DF2AA2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34984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FD81D6E" w14:textId="77777777" w:rsidR="002D3B03" w:rsidRPr="000258CA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(415)</w:t>
            </w:r>
          </w:p>
        </w:tc>
      </w:tr>
      <w:tr w:rsidR="002D3B03" w14:paraId="3C6B2B0A" w14:textId="77777777" w:rsidTr="00F04A63">
        <w:trPr>
          <w:trHeight w:val="325"/>
        </w:trPr>
        <w:tc>
          <w:tcPr>
            <w:tcW w:w="5784" w:type="dxa"/>
          </w:tcPr>
          <w:p w14:paraId="2EB4A53A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440" w:type="dxa"/>
          </w:tcPr>
          <w:p w14:paraId="633368A7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2AC8E" w14:textId="77777777" w:rsidR="002D3B03" w:rsidRPr="00DA1B78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28DEB" w14:textId="77777777" w:rsidR="002D3B03" w:rsidRPr="00F6605F" w:rsidRDefault="002D3B03" w:rsidP="00F04A63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05F">
              <w:rPr>
                <w:rFonts w:ascii="Angsana New" w:hAnsi="Angsana New"/>
                <w:b/>
                <w:bCs/>
                <w:sz w:val="30"/>
                <w:szCs w:val="30"/>
              </w:rPr>
              <w:t>459,585</w:t>
            </w:r>
          </w:p>
        </w:tc>
      </w:tr>
    </w:tbl>
    <w:p w14:paraId="563B3777" w14:textId="7FE91DA1" w:rsidR="002D3B03" w:rsidRDefault="003233A5" w:rsidP="002D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บริษัทและ</w:t>
      </w:r>
      <w:r w:rsidR="002D3B03">
        <w:rPr>
          <w:rFonts w:ascii="Angsana New" w:hAnsi="Angsana New" w:hint="cs"/>
          <w:sz w:val="30"/>
          <w:szCs w:val="30"/>
          <w:cs/>
        </w:rPr>
        <w:t>กลุ่มบริษัทได้บันทึกกำไรจากการจำหน่ายเงินลงทุนดังกล่าวในส่วนของกำไรขาดทุนสำหรับ</w:t>
      </w:r>
      <w:r w:rsidR="00104CD5" w:rsidRPr="00104CD5">
        <w:rPr>
          <w:rFonts w:ascii="Angsana New" w:hAnsi="Angsana New" w:hint="cs"/>
          <w:sz w:val="30"/>
          <w:szCs w:val="30"/>
          <w:cs/>
        </w:rPr>
        <w:t>งวด</w:t>
      </w:r>
      <w:r w:rsidR="00007953">
        <w:rPr>
          <w:rFonts w:ascii="Angsana New" w:hAnsi="Angsana New"/>
          <w:sz w:val="30"/>
          <w:szCs w:val="30"/>
          <w:cs/>
        </w:rPr>
        <w:br/>
      </w:r>
      <w:r w:rsidR="00007953">
        <w:rPr>
          <w:rFonts w:ascii="Angsana New" w:hAnsi="Angsana New" w:hint="cs"/>
          <w:sz w:val="30"/>
          <w:szCs w:val="30"/>
          <w:cs/>
        </w:rPr>
        <w:t>เ</w:t>
      </w:r>
      <w:r w:rsidR="00104CD5" w:rsidRPr="00104CD5">
        <w:rPr>
          <w:rFonts w:ascii="Angsana New" w:hAnsi="Angsana New" w:hint="cs"/>
          <w:sz w:val="30"/>
          <w:szCs w:val="30"/>
          <w:cs/>
        </w:rPr>
        <w:t>ก้าเดือนสิ้นสุด</w:t>
      </w:r>
      <w:r w:rsidR="00A41F29" w:rsidRPr="00A41F29">
        <w:rPr>
          <w:rFonts w:ascii="Angsana New" w:hAnsi="Angsana New" w:hint="cs"/>
          <w:sz w:val="30"/>
          <w:szCs w:val="30"/>
          <w:cs/>
        </w:rPr>
        <w:t>วันที่</w:t>
      </w:r>
      <w:r w:rsidR="00A41F29" w:rsidRPr="00A41F29">
        <w:rPr>
          <w:rFonts w:ascii="Angsana New" w:hAnsi="Angsana New"/>
          <w:sz w:val="30"/>
          <w:szCs w:val="30"/>
          <w:cs/>
        </w:rPr>
        <w:t xml:space="preserve"> 30 </w:t>
      </w:r>
      <w:r w:rsidR="00A41F29" w:rsidRPr="00A41F29">
        <w:rPr>
          <w:rFonts w:ascii="Angsana New" w:hAnsi="Angsana New" w:hint="cs"/>
          <w:sz w:val="30"/>
          <w:szCs w:val="30"/>
          <w:cs/>
        </w:rPr>
        <w:t>มิถุนายน</w:t>
      </w:r>
      <w:r w:rsidR="00A41F29" w:rsidRPr="00A41F29">
        <w:rPr>
          <w:rFonts w:ascii="Angsana New" w:hAnsi="Angsana New"/>
          <w:sz w:val="30"/>
          <w:szCs w:val="30"/>
          <w:cs/>
        </w:rPr>
        <w:t xml:space="preserve"> 2566 </w:t>
      </w:r>
      <w:r w:rsidR="002D3B03" w:rsidRPr="00625719">
        <w:rPr>
          <w:rFonts w:ascii="Angsana New" w:hAnsi="Angsana New" w:hint="cs"/>
          <w:spacing w:val="6"/>
          <w:sz w:val="30"/>
          <w:szCs w:val="30"/>
          <w:cs/>
        </w:rPr>
        <w:t>โดยมีรายละเอียดดังนี้</w:t>
      </w:r>
    </w:p>
    <w:p w14:paraId="38CBC532" w14:textId="77777777" w:rsidR="002D3B03" w:rsidRPr="00EE5BA8" w:rsidRDefault="002D3B03" w:rsidP="002D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84"/>
        <w:gridCol w:w="2070"/>
        <w:gridCol w:w="270"/>
        <w:gridCol w:w="2070"/>
      </w:tblGrid>
      <w:tr w:rsidR="002D3B03" w14:paraId="7BED858F" w14:textId="77777777" w:rsidTr="00F04A63">
        <w:trPr>
          <w:trHeight w:val="392"/>
        </w:trPr>
        <w:tc>
          <w:tcPr>
            <w:tcW w:w="4884" w:type="dxa"/>
          </w:tcPr>
          <w:p w14:paraId="7C58D764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74C1B6C" w14:textId="77777777" w:rsidR="002D3B03" w:rsidRPr="00BC7500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C5076E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ABAD0EA" w14:textId="77777777" w:rsidR="002D3B03" w:rsidRPr="00BC7500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B03" w14:paraId="0E48D6B5" w14:textId="77777777" w:rsidTr="00F04A63">
        <w:trPr>
          <w:trHeight w:val="392"/>
        </w:trPr>
        <w:tc>
          <w:tcPr>
            <w:tcW w:w="4884" w:type="dxa"/>
          </w:tcPr>
          <w:p w14:paraId="6229B602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75385CB1" w14:textId="77777777" w:rsidR="002D3B03" w:rsidRPr="001D7C00" w:rsidRDefault="002D3B03" w:rsidP="00F04A63">
            <w:pPr>
              <w:pStyle w:val="acctfourfigures"/>
              <w:tabs>
                <w:tab w:val="clear" w:pos="765"/>
                <w:tab w:val="decimal" w:pos="2496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D7C0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D3B03" w14:paraId="51763C24" w14:textId="77777777" w:rsidTr="00F04A63">
        <w:trPr>
          <w:trHeight w:val="392"/>
        </w:trPr>
        <w:tc>
          <w:tcPr>
            <w:tcW w:w="4884" w:type="dxa"/>
          </w:tcPr>
          <w:p w14:paraId="1B61A084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ราคาขายเงินลงทุนในบริษัทย่อย</w:t>
            </w:r>
          </w:p>
        </w:tc>
        <w:tc>
          <w:tcPr>
            <w:tcW w:w="2070" w:type="dxa"/>
          </w:tcPr>
          <w:p w14:paraId="0B57BBBA" w14:textId="77777777" w:rsidR="002D3B03" w:rsidRPr="0040251E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  <w:tc>
          <w:tcPr>
            <w:tcW w:w="270" w:type="dxa"/>
          </w:tcPr>
          <w:p w14:paraId="3FC984E5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30FC131E" w14:textId="77777777" w:rsidR="002D3B03" w:rsidRPr="00D81867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460,000</w:t>
            </w:r>
          </w:p>
        </w:tc>
      </w:tr>
      <w:tr w:rsidR="002D3B03" w14:paraId="5AED3778" w14:textId="77777777" w:rsidTr="00F04A63">
        <w:trPr>
          <w:trHeight w:val="383"/>
        </w:trPr>
        <w:tc>
          <w:tcPr>
            <w:tcW w:w="4884" w:type="dxa"/>
            <w:hideMark/>
          </w:tcPr>
          <w:p w14:paraId="3FEE0D8A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06D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มูลค่าตามบัญชีของสินทรัพย์สุทธิของบริษัทย่อย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/</w:t>
            </w:r>
          </w:p>
        </w:tc>
        <w:tc>
          <w:tcPr>
            <w:tcW w:w="2070" w:type="dxa"/>
          </w:tcPr>
          <w:p w14:paraId="2A8A4685" w14:textId="77777777" w:rsidR="002D3B03" w:rsidRPr="0040251E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01890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7B014A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D3B03" w14:paraId="1E3B2610" w14:textId="77777777" w:rsidTr="00F04A63">
        <w:trPr>
          <w:trHeight w:val="383"/>
        </w:trPr>
        <w:tc>
          <w:tcPr>
            <w:tcW w:w="4884" w:type="dxa"/>
            <w:hideMark/>
          </w:tcPr>
          <w:p w14:paraId="5975CA4A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457"/>
              </w:tabs>
              <w:ind w:right="-43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  เงินลงทุนในบริษัทย่อย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ณ วันที่ขาย</w:t>
            </w:r>
          </w:p>
        </w:tc>
        <w:tc>
          <w:tcPr>
            <w:tcW w:w="2070" w:type="dxa"/>
          </w:tcPr>
          <w:p w14:paraId="16DE4E9B" w14:textId="77777777" w:rsidR="002D3B03" w:rsidRPr="00064900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(23,172)</w:t>
            </w:r>
          </w:p>
        </w:tc>
        <w:tc>
          <w:tcPr>
            <w:tcW w:w="270" w:type="dxa"/>
          </w:tcPr>
          <w:p w14:paraId="697A3BFD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115C5525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398,293</w:t>
            </w:r>
          </w:p>
        </w:tc>
      </w:tr>
      <w:tr w:rsidR="002D3B03" w14:paraId="530A43B5" w14:textId="77777777" w:rsidTr="00F04A63">
        <w:trPr>
          <w:trHeight w:val="383"/>
        </w:trPr>
        <w:tc>
          <w:tcPr>
            <w:tcW w:w="4884" w:type="dxa"/>
          </w:tcPr>
          <w:p w14:paraId="5E300170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  ค่าใช้จ่ายในการขาย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2B4066B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</w:tcPr>
          <w:p w14:paraId="7F6723D0" w14:textId="77777777" w:rsidR="002D3B03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2D5E6F6" w14:textId="77777777" w:rsidR="002D3B03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2D3B03" w14:paraId="1FB9B8F2" w14:textId="77777777" w:rsidTr="00F04A63">
        <w:trPr>
          <w:trHeight w:val="383"/>
        </w:trPr>
        <w:tc>
          <w:tcPr>
            <w:tcW w:w="4884" w:type="dxa"/>
            <w:hideMark/>
          </w:tcPr>
          <w:p w14:paraId="4BD45683" w14:textId="77777777" w:rsidR="002D3B03" w:rsidRPr="00AB445B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B44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กำไรจากการ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  <w:r w:rsidRPr="00AB44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C07BEAD" w14:textId="77777777" w:rsidR="002D3B03" w:rsidRPr="00AB445B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482,291</w:t>
            </w:r>
          </w:p>
        </w:tc>
        <w:tc>
          <w:tcPr>
            <w:tcW w:w="270" w:type="dxa"/>
          </w:tcPr>
          <w:p w14:paraId="402AB995" w14:textId="77777777" w:rsidR="002D3B03" w:rsidRPr="00AB445B" w:rsidRDefault="002D3B03" w:rsidP="00F04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21E4E96" w14:textId="77777777" w:rsidR="002D3B03" w:rsidRPr="00AB445B" w:rsidRDefault="002D3B03" w:rsidP="00F04A63">
            <w:pPr>
              <w:pStyle w:val="acctfourfigures"/>
              <w:tabs>
                <w:tab w:val="clear" w:pos="765"/>
                <w:tab w:val="decimal" w:pos="1848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45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44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826</w:t>
            </w:r>
          </w:p>
        </w:tc>
      </w:tr>
    </w:tbl>
    <w:p w14:paraId="5C7B60B7" w14:textId="7D695821" w:rsidR="003D0D2C" w:rsidRPr="00A15A25" w:rsidRDefault="003D0D2C" w:rsidP="003D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  <w:sectPr w:rsidR="003D0D2C" w:rsidRPr="00A15A25" w:rsidSect="00B849B1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512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18"/>
        <w:gridCol w:w="1348"/>
        <w:gridCol w:w="720"/>
        <w:gridCol w:w="720"/>
        <w:gridCol w:w="720"/>
        <w:gridCol w:w="814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</w:tblGrid>
      <w:tr w:rsidR="0065304F" w:rsidRPr="006375B5" w14:paraId="7D01858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399C4AA6" w:rsidR="0065304F" w:rsidRPr="006375B5" w:rsidRDefault="0065304F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65304F" w:rsidRPr="006375B5" w:rsidRDefault="0065304F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254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65304F" w:rsidRPr="006375B5" w:rsidRDefault="0065304F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5304F" w:rsidRPr="006375B5" w14:paraId="659C447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6E34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C3E1AF0" w14:textId="12B972FD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F2A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65304F" w:rsidRPr="006375B5" w14:paraId="294FEE6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3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360" w:type="dxa"/>
            <w:shd w:val="clear" w:color="auto" w:fill="auto"/>
          </w:tcPr>
          <w:p w14:paraId="2CE143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0FEC81D" w14:textId="75EA88A2" w:rsidR="0065304F" w:rsidRPr="00AF2A54" w:rsidRDefault="00CD42FD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65304F"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65304F" w:rsidRPr="006375B5" w14:paraId="3785E78D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FC4CB7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BBF2E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06F593" w14:textId="119C38A8" w:rsidR="0065304F" w:rsidRPr="006375B5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07DBE0" w14:textId="502D45B6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8AE130" w14:textId="09E5F099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EDCCD8" w14:textId="46CFA4B4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D87593" w14:textId="595515F9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723730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00994D" w14:textId="22DE5567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05FC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C52E20" w14:textId="774C0530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87382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82D2D1" w14:textId="122135BA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DE65E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F74D4B" w14:textId="260A62AA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C078A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5D06F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E03D72" w14:textId="4CFC3D90" w:rsidR="0065304F" w:rsidRPr="006375B5" w:rsidDel="00AB0B77" w:rsidRDefault="007037FE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3EA1F57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3834A" w14:textId="0AA8E7C5" w:rsidR="0065304F" w:rsidRPr="006375B5" w:rsidDel="00AB0B77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2CE0A7A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8C1EC9" w14:textId="7C3573E8" w:rsidR="0065304F" w:rsidRPr="006375B5" w:rsidDel="00AB0B77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65304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5304F" w:rsidRPr="006375B5" w14:paraId="74263687" w14:textId="77777777" w:rsidTr="003831DF">
        <w:trPr>
          <w:trHeight w:val="60"/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6225D2B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F5D354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87E7A3" w14:textId="2EE9FA03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 w:rsidR="00C078A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E0AB8" w14:textId="701FBF75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7DF8A8" w14:textId="58DA5C18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6EB90744" w14:textId="0BAF9BFD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58AB6C" w14:textId="7D888F93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3B5217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D23DF4" w14:textId="51835E2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A9FA46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34A34" w14:textId="3E312CC8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F282A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8C4C98" w14:textId="76D5A333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1630E9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340A4F" w14:textId="493CC377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7C1C9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61A6EC" w14:textId="2616BD46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004D7A5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5AFD79" w14:textId="5EB29D00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  <w:shd w:val="clear" w:color="auto" w:fill="auto"/>
          </w:tcPr>
          <w:p w14:paraId="38BAE8B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7DBF71" w14:textId="34564B35" w:rsidR="0065304F" w:rsidRPr="000E564C" w:rsidRDefault="00C078A2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C29A9" w:rsidRPr="006375B5" w14:paraId="4589C62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590BD353" w14:textId="77777777" w:rsidR="00BC29A9" w:rsidRPr="006375B5" w:rsidDel="00B7417D" w:rsidRDefault="00BC29A9" w:rsidP="00BC29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5B6F231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4BE88E" w14:textId="1B2C642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2563CF" w14:textId="6DF9D063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72B5F7" w14:textId="15C64D31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41BBC6A8" w14:textId="0F0FEA8F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C0F3AC" w14:textId="608F46C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50E2C1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17D4B6" w14:textId="41D78802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34838B5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B47BDA" w14:textId="49AF7F12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B003D07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31FF6D" w14:textId="623D1BF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20AFD2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5E01C" w14:textId="6A0E79CE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735D54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D01A1C" w14:textId="524520D4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4F867FA9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DC47EA" w14:textId="38125D95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EBFCDD4" w14:textId="77777777" w:rsidR="00BC29A9" w:rsidRPr="006375B5" w:rsidRDefault="00BC29A9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47EE32" w14:textId="16EBFF5A" w:rsidR="00BC29A9" w:rsidRPr="000E564C" w:rsidRDefault="007037FE" w:rsidP="00BC29A9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65304F" w:rsidRPr="006375B5" w14:paraId="1EBF1757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814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5304F" w:rsidRPr="006375B5" w14:paraId="3D6830F3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24309AA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3BF89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154D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A4C94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E8008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5304F" w:rsidRPr="006375B5" w14:paraId="7850B416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531A32D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3DD08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92192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CDCA75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0CA6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2CB0" w:rsidRPr="006375B5" w14:paraId="08DA30C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035A2A9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5D965CDB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3147280F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18130514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6770362E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126D8B9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24826185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340EC0EC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55ACE401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02F93FDC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35EBE3D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0B396D32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582CB0" w:rsidRPr="006375B5" w:rsidRDefault="00582CB0" w:rsidP="003D28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89B8F5" w14:textId="60084B3B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360" w:type="dxa"/>
            <w:shd w:val="clear" w:color="auto" w:fill="auto"/>
          </w:tcPr>
          <w:p w14:paraId="0A896C7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11F1EF" w14:textId="2212B75A" w:rsidR="00582CB0" w:rsidRPr="006375B5" w:rsidRDefault="000003E7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360" w:type="dxa"/>
            <w:shd w:val="clear" w:color="auto" w:fill="auto"/>
          </w:tcPr>
          <w:p w14:paraId="2C7B31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1C118E" w14:textId="3D46D9C7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582CB0" w:rsidRPr="006375B5" w14:paraId="7F9557C8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BCE2C87" w14:textId="705EEAAE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F8F1E85" w14:textId="5BDA667A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4FD04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F68EC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729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024F6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142D6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21EDDF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36889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82257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5A87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9DD5A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1AF08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8ABBC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53368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C5FEC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0C55C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F4497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8076C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C5897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B68EE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29E14B1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5BBC92D" w14:textId="155C435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0217867" w14:textId="6089795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7AC78B" w14:textId="0A030F63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45F66A" w14:textId="13046F89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0B0EF5" w14:textId="1D326697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949ADAA" w14:textId="3BCE3C9A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81285" w14:textId="2E833078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70B684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B940E" w14:textId="079F22BB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5B9C0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7D8234" w14:textId="2F13996A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F8A74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365D4E" w14:textId="043EA4F6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A665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94D748" w14:textId="2502BB0E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B13B54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1D5F1F" w14:textId="539E6F9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360" w:type="dxa"/>
            <w:shd w:val="clear" w:color="auto" w:fill="auto"/>
          </w:tcPr>
          <w:p w14:paraId="07D7004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337438" w14:textId="580C6AE8" w:rsidR="00582CB0" w:rsidRPr="006375B5" w:rsidRDefault="000003E7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414</w:t>
            </w:r>
          </w:p>
        </w:tc>
        <w:tc>
          <w:tcPr>
            <w:tcW w:w="360" w:type="dxa"/>
            <w:shd w:val="clear" w:color="auto" w:fill="auto"/>
          </w:tcPr>
          <w:p w14:paraId="76FE77E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4B113E" w14:textId="46ADB08E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805</w:t>
            </w:r>
          </w:p>
        </w:tc>
      </w:tr>
      <w:tr w:rsidR="00582CB0" w:rsidRPr="006375B5" w14:paraId="78A58D7F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CCC0025" w14:textId="77777777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64632E2B" w14:textId="1B6FBC1D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798158B5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F1FCE" w14:textId="29E60CAF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0563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F9550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3FB27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2CAED05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7C0B5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CB47F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93CBC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3FC97D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59B5B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9D50E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35677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9CF06E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48175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B36AF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1C9A0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04E76E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3567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D50C7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4BF2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6B6B44EA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A37A9BB" w14:textId="48D18B9E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47738EF" w14:textId="00E7EE2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45F9C" w14:textId="45EF99E4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54C36D" w14:textId="07E67444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DA320B" w14:textId="7332B26F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BBEBD2A" w14:textId="60CB3C59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6BE70C" w14:textId="79E72702" w:rsidR="00582CB0" w:rsidRPr="009D2652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8B9BB1" w14:textId="77777777" w:rsidR="00582CB0" w:rsidRPr="006375B5" w:rsidRDefault="00582CB0" w:rsidP="003D28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09117" w14:textId="40B9E040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12B1D9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1BC610" w14:textId="1DF13DB8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8A05D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0FD602" w14:textId="48751CC5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6920C0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E53C58" w14:textId="74CED1D1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48CB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C0E912" w14:textId="33BDAF3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4EBA3BF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9A75AD" w14:textId="71F7F2B8" w:rsidR="00582CB0" w:rsidRPr="006375B5" w:rsidRDefault="000003E7" w:rsidP="003D281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360" w:type="dxa"/>
            <w:shd w:val="clear" w:color="auto" w:fill="auto"/>
          </w:tcPr>
          <w:p w14:paraId="15A141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F2715" w14:textId="752E0507" w:rsidR="00582CB0" w:rsidRPr="006375B5" w:rsidRDefault="007037FE" w:rsidP="00BE6FB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</w:tr>
      <w:tr w:rsidR="00582CB0" w:rsidRPr="006375B5" w14:paraId="051AAC1B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FD1115A" w14:textId="7F01ABE4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65353E7F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961452" w14:textId="0827981B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E99C72" w14:textId="0480CB3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342CEA" w14:textId="7626251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845053" w14:textId="7F29DFEF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3E258C" w14:textId="556BDB9A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1D3732" w14:textId="1889F28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F54B95" w14:textId="65874863" w:rsidR="00582CB0" w:rsidRPr="006375B5" w:rsidRDefault="00582CB0" w:rsidP="00582CB0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373EF3" w14:textId="17EA74A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4B2F02" w14:textId="11F0DC8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1AC5F2" w14:textId="51146EC6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728BDA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00FA33" w14:textId="674722B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8B4F6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4719981" w14:textId="102E08C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82CB0" w:rsidRPr="006375B5" w14:paraId="7879AC78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0A37503" w14:textId="59391C5B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CCB667" w14:textId="3947CD6A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DF1C93" w14:textId="3F805B75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580DC4" w14:textId="715BAF87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14F44B" w14:textId="783AA543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0EC9DCA" w14:textId="3A3E17E8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6E1F3C" w14:textId="2BF9E1BC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BB0F3E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8993BF" w14:textId="53D1C0CB" w:rsidR="00582CB0" w:rsidRPr="006375B5" w:rsidRDefault="007037FE" w:rsidP="00582CB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EF5FFE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665C24" w14:textId="4AD98DE4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7E99F2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B7F59" w14:textId="60DCE6D8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A14D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28FA5C" w14:textId="0A6F2DD0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1950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36BC40" w14:textId="4E2DA58F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360" w:type="dxa"/>
            <w:shd w:val="clear" w:color="auto" w:fill="auto"/>
          </w:tcPr>
          <w:p w14:paraId="00E0D0F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BCAAC1" w14:textId="502779C0" w:rsidR="00582CB0" w:rsidRPr="006375B5" w:rsidRDefault="000003E7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FEF9BF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3EF63F" w14:textId="1956B5F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21FE4BC9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C1257FA" w14:textId="32108FAB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60E17071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F9A71" w14:textId="4AACD0F2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9570BD" w14:textId="0E8C75FB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62D8AF2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621ECF5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2DC5345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45D777F6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0175525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400CCB13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0CE45C3A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35635DA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E4C86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613D3" w14:textId="2FB2CC4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F334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B80EF" w14:textId="7BE904A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7E2B30CE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F8E2EA" w14:textId="6E01335F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631A8" w14:textId="4E2DE126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A7CABD" w14:textId="1D944FD6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199EFD" w14:textId="3EC337C8" w:rsidR="00582CB0" w:rsidRPr="006375B5" w:rsidRDefault="007037FE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F9B9" w14:textId="41E90B40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CEF52" w14:textId="41B711C6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5F0B5" w14:textId="4ADFF9DF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03A6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C60ED" w14:textId="4103CDF7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F14B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F8FD" w14:textId="172539B3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EDE7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8A1C5" w14:textId="2993B55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2BAB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0CDA7" w14:textId="692F3232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E3FB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CE64" w14:textId="06F76D07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1D83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4CC563" w14:textId="15768CCD" w:rsidR="00582CB0" w:rsidRPr="006375B5" w:rsidRDefault="000003E7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3D48E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22628A" w14:textId="2E9097EF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C0508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3F92923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2D174F" w14:textId="1F86F304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37441562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7B73D858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71991A64" w:rsidR="00582CB0" w:rsidRPr="006375B5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2D961464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44272A7F" w:rsidR="00582CB0" w:rsidRPr="006375B5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50400C5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5CE4CAAC" w:rsidR="00582CB0" w:rsidRPr="006375B5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09960FB2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32BFF7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874C53F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578A874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58B54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2A006C" w14:textId="3AD6A526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5EE52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8B0D86" w14:textId="6830FFE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700194AC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21F27" w14:textId="41D1ABB8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1DE4E" w14:textId="4D9AF294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71093" w14:textId="5E803D67" w:rsidR="00582CB0" w:rsidRPr="006375B5" w:rsidRDefault="00873C6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3A734" w14:textId="29B55B69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323A87" w14:textId="19D7AD79" w:rsidR="00582CB0" w:rsidRPr="006375B5" w:rsidRDefault="000003E7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C0F34" w14:textId="66E513A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026A5" w14:textId="28C404CF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738D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D8DF1" w14:textId="4ED5126D" w:rsidR="00582CB0" w:rsidRPr="006375B5" w:rsidRDefault="007037FE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B22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55CC" w14:textId="0A2341A7" w:rsidR="00582CB0" w:rsidRPr="006375B5" w:rsidRDefault="000003E7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D7438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5A83F" w14:textId="06D48678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4407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91ACC" w14:textId="7F9B7717" w:rsidR="00582CB0" w:rsidRPr="006375B5" w:rsidRDefault="000003E7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10,434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E59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5B7C3" w14:textId="30108023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582C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67688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15E07" w14:textId="000443FB" w:rsidR="00582CB0" w:rsidRPr="006375B5" w:rsidRDefault="000003E7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2116B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718B81" w14:textId="7C216A5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2CB0" w:rsidRPr="006375B5" w14:paraId="2A3BC3A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7A263" w14:textId="77777777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5D6CBC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127A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FC5809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CA4DF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1D46B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2E690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A1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60F72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F5F56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D505C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4C73F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8E90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E06A6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5F3942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2436C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571530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D4BBE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3AB66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75AED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16B3D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47547508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20A7C4" w14:textId="77777777" w:rsidR="00582CB0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</w:p>
          <w:p w14:paraId="0171093B" w14:textId="77777777" w:rsidR="00300096" w:rsidRDefault="00300096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</w:p>
          <w:p w14:paraId="468676AE" w14:textId="36D0C061" w:rsidR="00300096" w:rsidRPr="006375B5" w:rsidRDefault="00300096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83C50F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8DBD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E97BD4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404AB6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7EE1A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A3FD6A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3DB07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685D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6A4C9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085C5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CB9DF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78128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6C94C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952D53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F8B37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0A1F7F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670C4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DC72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0DEA73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C2E192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77B2CFE9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AC7EE" w14:textId="77777777" w:rsidR="00582CB0" w:rsidRPr="006375B5" w:rsidRDefault="00582CB0" w:rsidP="00582CB0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4CE19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C390B7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938B3B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512C9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28E57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F6DD45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9362E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46210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E76C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CF19E3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210DC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97B5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9E2E9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6E639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EEB68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DD0E78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080D8A1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035374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CA5877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4AF557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5D46F583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740678" w14:textId="7B0642D4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29024F" w14:textId="77777777" w:rsidR="00582CB0" w:rsidRPr="006375B5" w:rsidRDefault="00582CB0" w:rsidP="00582CB0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4A6CF0" w14:textId="77777777" w:rsidR="00582CB0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41FDAB" w14:textId="77777777" w:rsidR="00582CB0" w:rsidRPr="000E564C" w:rsidRDefault="00582CB0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AD51BA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526C9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4DBB2C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24BC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F194AB" w14:textId="77777777" w:rsidR="00582CB0" w:rsidRDefault="00582CB0" w:rsidP="00582CB0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11E4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2EEB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9DD94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A51BC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27C13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B404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4CD41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70F4A1" w14:textId="77777777" w:rsidR="00582CB0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E65BDD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31F7BE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7FA04D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9B87B" w14:textId="77777777" w:rsidR="00582CB0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12F34C3B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6B461984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61920512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503810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510E60F2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4FE7DFB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411801EB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460E0411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68B69FA9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0DB908E6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3A584E0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0E9709F8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3DA33C9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832439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8629C" w14:textId="0F2F5963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8CBB1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5A942D" w14:textId="66D612FC" w:rsidR="00582CB0" w:rsidRPr="006375B5" w:rsidRDefault="00582CB0" w:rsidP="00582CB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82CB0" w:rsidRPr="006375B5" w14:paraId="2C6AC7F4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2892BC1" w14:textId="7B4DBC8F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06328" w14:textId="2396A1F2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7E0713" w14:textId="01FC3021" w:rsidR="00582CB0" w:rsidRPr="006375B5" w:rsidRDefault="006F02FA" w:rsidP="00582CB0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24F81" w14:textId="6A72A7C7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0B50D" w14:textId="2B731583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E5525" w14:textId="005419D4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5205E" w14:textId="524398BC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78B4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696BB" w14:textId="13823A0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1546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FF6C4" w14:textId="1E867BA4" w:rsidR="00582CB0" w:rsidRPr="006375B5" w:rsidRDefault="006F02F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A70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5971F" w14:textId="798E839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35E3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228200" w14:textId="16F8A7A6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3D4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58942" w14:textId="300CA7AD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7F993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5D715" w14:textId="702B81B5" w:rsidR="00582CB0" w:rsidRPr="006375B5" w:rsidRDefault="006F02FA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B8FD1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271F7" w14:textId="13B0915C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82CB0" w:rsidRPr="006375B5" w14:paraId="088DCA83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6CA66C43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06AA6BE8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6DA69A0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608FAACF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58F2B65C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6D11D7C6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3AE781DD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5ADD0B92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35374E13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6AC32130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25BB0C5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39541C01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5435B9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D59D1" w14:textId="74188ACD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0B75F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B9C380" w14:textId="0B00D0B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82CB0" w:rsidRPr="006375B5" w14:paraId="1CB1D022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A70638A" w14:textId="57B8E196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74BCC" w14:textId="141F781C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F900F" w14:textId="702B5450" w:rsidR="00582CB0" w:rsidRPr="006375B5" w:rsidRDefault="006F02FA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64420" w14:textId="2DAF2935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04DB3" w14:textId="2CA327C4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1B035" w14:textId="2A39609C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1B579" w14:textId="54B09E87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BC31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824EC" w14:textId="5302D8A4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D23D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9C9E" w14:textId="2841FF1F" w:rsidR="00582CB0" w:rsidRPr="006375B5" w:rsidRDefault="006F02F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6303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8201" w14:textId="09E938F5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452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E5BAF" w14:textId="255B3CC4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007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BC38" w14:textId="55DDE8AE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="00582CB0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62932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4EF3A" w14:textId="249BAFF3" w:rsidR="00582CB0" w:rsidRPr="006375B5" w:rsidRDefault="006F02FA" w:rsidP="00582CB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94A61C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96FE97" w14:textId="1A2B5FA2" w:rsidR="00582CB0" w:rsidRPr="006375B5" w:rsidRDefault="007037FE" w:rsidP="002605D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693</w:t>
            </w:r>
          </w:p>
        </w:tc>
      </w:tr>
      <w:tr w:rsidR="00582CB0" w:rsidRPr="006375B5" w14:paraId="48ACAD20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E3D2E56" w14:textId="523004A3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277EEC" w14:textId="04888033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4C41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3630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BA22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836A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5EDB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CD2F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6B0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AF0C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4303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A1BE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8E0F3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983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80CEB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73BC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D912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860D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BA6E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28C2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BF29A0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4858F8DD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D83927" w14:textId="3DEE749B" w:rsidR="00582CB0" w:rsidRPr="006375B5" w:rsidRDefault="00582CB0" w:rsidP="00582CB0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55673" w14:textId="3D04C039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7D9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691D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548C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078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BD54E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F68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E9DB5D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14BB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35A0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21D7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0D39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2229A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2DB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23E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0937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AE5EC56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A86A3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500C5E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B5390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582CB0" w:rsidRPr="006375B5" w14:paraId="17068427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72A999" w14:textId="720FAA14" w:rsidR="00582CB0" w:rsidRPr="006375B5" w:rsidRDefault="00582CB0" w:rsidP="00582CB0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114BD" w14:textId="3542516D" w:rsidR="00582CB0" w:rsidRPr="006375B5" w:rsidRDefault="00582CB0" w:rsidP="00582C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5745F" w14:textId="17D25194" w:rsidR="00582CB0" w:rsidRPr="006375B5" w:rsidRDefault="006F02FA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E3960" w14:textId="171AAD81" w:rsidR="00582CB0" w:rsidRPr="006375B5" w:rsidRDefault="007037FE" w:rsidP="00582C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582CB0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C020C" w14:textId="0A3946D3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76EF5" w14:textId="5D683363" w:rsidR="00582CB0" w:rsidRPr="006375B5" w:rsidRDefault="007037FE" w:rsidP="00582CB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89CB9" w14:textId="16BE7C29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13874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F8C6A" w14:textId="5A46B7A1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82E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ED44FF" w14:textId="06E5191D" w:rsidR="00582CB0" w:rsidRPr="006375B5" w:rsidRDefault="006F02F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9307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12358" w14:textId="6DA72BCE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5E2D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B9C3B" w14:textId="3836F109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6CA2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B55D96" w14:textId="0D255D66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DD4426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7B0" w14:textId="03B9CC08" w:rsidR="00582CB0" w:rsidRPr="006375B5" w:rsidRDefault="006F02FA" w:rsidP="00582CB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09ED53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1E6A" w14:textId="62EDA254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2CB0" w:rsidRPr="006375B5" w14:paraId="2BB3D1F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582CB0" w:rsidRPr="006375B5" w:rsidRDefault="00582CB0" w:rsidP="00582CB0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582CB0" w:rsidRPr="006375B5" w:rsidRDefault="00582CB0" w:rsidP="00582CB0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440F6AF1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27F9A072" w:rsidR="00582CB0" w:rsidRPr="006375B5" w:rsidRDefault="007037FE" w:rsidP="00582CB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582C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1E0120A3" w:rsidR="00582CB0" w:rsidRPr="006375B5" w:rsidRDefault="006F02FA" w:rsidP="00582C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29AEA7AA" w:rsidR="00582CB0" w:rsidRPr="006375B5" w:rsidRDefault="00582CB0" w:rsidP="00582CB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615E0D27" w:rsidR="00582CB0" w:rsidRPr="006375B5" w:rsidRDefault="006F02FA" w:rsidP="00582C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42,822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796C1FF5" w:rsidR="00582CB0" w:rsidRPr="006375B5" w:rsidRDefault="007037FE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582C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29F59A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6679812D" w:rsidR="00582CB0" w:rsidRPr="006375B5" w:rsidRDefault="006F02FA" w:rsidP="00582CB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747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177A3D8" w14:textId="77777777" w:rsidR="00582CB0" w:rsidRPr="006375B5" w:rsidRDefault="00582CB0" w:rsidP="00582C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27661162" w:rsidR="00582CB0" w:rsidRPr="0034101D" w:rsidRDefault="007037FE" w:rsidP="002605D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605D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</w:tr>
    </w:tbl>
    <w:p w14:paraId="5359ACD7" w14:textId="77777777" w:rsidR="003A319B" w:rsidRDefault="003A319B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</w:p>
    <w:p w14:paraId="23B793F3" w14:textId="2AA692C7" w:rsidR="009E0B7E" w:rsidRPr="00CB3E6C" w:rsidRDefault="009E0B7E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z w:val="28"/>
          <w:szCs w:val="28"/>
        </w:rPr>
      </w:pPr>
      <w:r w:rsidRPr="00CB3E6C">
        <w:rPr>
          <w:rFonts w:ascii="Angsana New" w:eastAsia="Times New Roman" w:hAnsi="Angsana New" w:hint="cs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54B38653" w14:textId="3BD7B62C" w:rsidR="009E0B7E" w:rsidRPr="00CB3E6C" w:rsidRDefault="007037F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z w:val="28"/>
          <w:szCs w:val="28"/>
        </w:rPr>
      </w:pPr>
      <w:r w:rsidRPr="007037FE">
        <w:rPr>
          <w:rFonts w:ascii="Angsana New" w:eastAsia="Times New Roman" w:hAnsi="Angsana New" w:hint="cs"/>
          <w:sz w:val="28"/>
          <w:szCs w:val="28"/>
        </w:rPr>
        <w:t>1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 xml:space="preserve">. </w:t>
      </w:r>
      <w:r w:rsidR="009E0B7E" w:rsidRPr="00CB3E6C">
        <w:rPr>
          <w:rFonts w:ascii="Angsana New" w:eastAsia="Times New Roman" w:hAnsi="Angsana New"/>
          <w:sz w:val="28"/>
          <w:szCs w:val="28"/>
        </w:rPr>
        <w:t xml:space="preserve">Frasers Property </w:t>
      </w:r>
      <w:proofErr w:type="gramStart"/>
      <w:r w:rsidR="009E0B7E" w:rsidRPr="00CB3E6C">
        <w:rPr>
          <w:rFonts w:ascii="Angsana New" w:eastAsia="Times New Roman" w:hAnsi="Angsana New"/>
          <w:sz w:val="28"/>
          <w:szCs w:val="28"/>
        </w:rPr>
        <w:t>Thailand  (</w:t>
      </w:r>
      <w:proofErr w:type="gramEnd"/>
      <w:r w:rsidR="009E0B7E" w:rsidRPr="00CB3E6C">
        <w:rPr>
          <w:rFonts w:ascii="Angsana New" w:eastAsia="Times New Roman" w:hAnsi="Angsana New"/>
          <w:sz w:val="28"/>
          <w:szCs w:val="28"/>
        </w:rPr>
        <w:t xml:space="preserve">Hong Kong) Limited 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="009E0B7E"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06350F13" w14:textId="4DA59C23" w:rsidR="009E0B7E" w:rsidRPr="00CB3E6C" w:rsidRDefault="007037F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z w:val="28"/>
          <w:szCs w:val="28"/>
        </w:rPr>
      </w:pPr>
      <w:r w:rsidRPr="007037FE">
        <w:rPr>
          <w:rFonts w:ascii="Angsana New" w:eastAsia="Times New Roman" w:hAnsi="Angsana New" w:hint="cs"/>
          <w:sz w:val="28"/>
          <w:szCs w:val="28"/>
        </w:rPr>
        <w:t>2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 xml:space="preserve">. </w:t>
      </w:r>
      <w:r w:rsidR="009E0B7E" w:rsidRPr="00CB3E6C">
        <w:rPr>
          <w:rFonts w:ascii="Angsana New" w:eastAsia="Times New Roman" w:hAnsi="Angsana New"/>
          <w:sz w:val="28"/>
          <w:szCs w:val="28"/>
        </w:rPr>
        <w:t xml:space="preserve">Frasers Property Thailand (International) Pte. Ltd. </w:t>
      </w:r>
      <w:r w:rsidR="009E0B7E" w:rsidRPr="00CB3E6C">
        <w:rPr>
          <w:rFonts w:ascii="Angsana New" w:eastAsia="Times New Roman" w:hAnsi="Angsana New" w:hint="cs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="009E0B7E" w:rsidRPr="00CB3E6C">
        <w:rPr>
          <w:rFonts w:ascii="Angsana New" w:eastAsia="Times New Roman" w:hAnsi="Angsana New"/>
          <w:sz w:val="28"/>
          <w:szCs w:val="28"/>
          <w:cs/>
        </w:rPr>
        <w:t xml:space="preserve"> </w:t>
      </w:r>
    </w:p>
    <w:p w14:paraId="178BD101" w14:textId="67F8F65D" w:rsidR="00E2301D" w:rsidRPr="006375B5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2301D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D71DFB0" w14:textId="5A814116" w:rsidR="006B217C" w:rsidRPr="00A4580B" w:rsidRDefault="00A4580B" w:rsidP="00A4580B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Pr="006375B5">
        <w:rPr>
          <w:rFonts w:ascii="Angsana New" w:hAnsi="Angsana New"/>
          <w:sz w:val="30"/>
          <w:szCs w:val="30"/>
          <w:lang w:val="en-US"/>
        </w:rPr>
        <w:t xml:space="preserve">  </w:t>
      </w:r>
    </w:p>
    <w:p w14:paraId="136C135E" w14:textId="77777777" w:rsidR="0094016F" w:rsidRPr="00650529" w:rsidRDefault="0094016F" w:rsidP="00650529">
      <w:pPr>
        <w:rPr>
          <w:rFonts w:asciiTheme="majorBidi" w:hAnsiTheme="majorBidi" w:cstheme="majorBidi"/>
          <w:sz w:val="30"/>
          <w:szCs w:val="30"/>
        </w:rPr>
      </w:pPr>
    </w:p>
    <w:p w14:paraId="25C58E38" w14:textId="360CDABC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 w:rsidR="00C078A2">
        <w:rPr>
          <w:rFonts w:ascii="Angsana New" w:hAnsi="Angsana New" w:hint="cs"/>
          <w:spacing w:val="-2"/>
          <w:sz w:val="30"/>
          <w:szCs w:val="30"/>
          <w:cs/>
          <w:lang w:bidi="th-TH"/>
        </w:rPr>
        <w:t>เก้า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C078A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0 </w:t>
      </w:r>
      <w:r w:rsidR="00C078A2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62F58EAC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5EB1838D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22AC1E04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473B49E4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82CB0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1615D93D" w:rsidR="00582CB0" w:rsidRPr="009E2F97" w:rsidRDefault="00582CB0" w:rsidP="00633780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5C02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5C027E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82" w:type="dxa"/>
          </w:tcPr>
          <w:p w14:paraId="6145026F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676D4827" w:rsidR="00582CB0" w:rsidRPr="009E2F97" w:rsidRDefault="009957D8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40,029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45789B82" w:rsidR="00582CB0" w:rsidRPr="00303FA6" w:rsidRDefault="007037FE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582CB0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2BF8166A" w:rsidR="00582CB0" w:rsidRPr="00303FA6" w:rsidRDefault="009957D8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4,474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56EE7E3E" w:rsidR="00582CB0" w:rsidRPr="00303FA6" w:rsidRDefault="007037FE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82CB0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</w:p>
        </w:tc>
      </w:tr>
      <w:tr w:rsidR="00582CB0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77777777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82" w:type="dxa"/>
          </w:tcPr>
          <w:p w14:paraId="0FD82D1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54EC4E8D" w:rsidR="00582CB0" w:rsidRPr="009E2F97" w:rsidRDefault="000A1AFB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683F4196" w:rsidR="00582CB0" w:rsidRPr="00303FA6" w:rsidRDefault="003D2816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3555642D" w:rsidR="00582CB0" w:rsidRPr="00303FA6" w:rsidRDefault="00181E23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05F2893F" w:rsidR="00582CB0" w:rsidRPr="00303FA6" w:rsidRDefault="003D2816" w:rsidP="003D2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582CB0" w:rsidRPr="009E2F97" w14:paraId="4D1D72CA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8DFED4" w14:textId="00BA93F3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 w:rsidR="00B768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มาจาก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82" w:type="dxa"/>
          </w:tcPr>
          <w:p w14:paraId="4C75F364" w14:textId="77777777" w:rsidR="00582CB0" w:rsidRPr="009E2F97" w:rsidRDefault="00582CB0" w:rsidP="00582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071E37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01F0A7D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E1FD1B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5B7C848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8B415B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75719AC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80BE9E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3B03" w:rsidRPr="009E2F97" w14:paraId="076E2BC1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3B75B795" w14:textId="6DAD2D20" w:rsidR="002D3B03" w:rsidRPr="009E2F97" w:rsidRDefault="002D3B03" w:rsidP="002D3B03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2E109C9B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E54B91B" w14:textId="1B2FACF3" w:rsidR="002D3B03" w:rsidRPr="009E2F97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4E0FA3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4BA96FE" w14:textId="3C83ACEA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3F3949" w14:textId="77777777" w:rsidR="002D3B03" w:rsidRPr="002D3B03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856309" w14:textId="0F933427" w:rsidR="002D3B03" w:rsidRPr="002D3B03" w:rsidRDefault="002D3B03" w:rsidP="009B4441">
            <w:pPr>
              <w:pStyle w:val="acctfourfigures"/>
              <w:tabs>
                <w:tab w:val="clear" w:pos="765"/>
                <w:tab w:val="left" w:pos="410"/>
                <w:tab w:val="decimal" w:pos="570"/>
              </w:tabs>
              <w:spacing w:line="240" w:lineRule="atLeast"/>
              <w:ind w:right="-17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B44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9352EFB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8581D71" w14:textId="1CA82A7C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6EEF61FD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719BBB8" w14:textId="6FDAE144" w:rsidR="002D3B03" w:rsidRPr="009E2F97" w:rsidRDefault="002D3B03" w:rsidP="002D3B0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482" w:type="dxa"/>
          </w:tcPr>
          <w:p w14:paraId="51434B59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E7671" w14:textId="580B7F14" w:rsidR="002D3B03" w:rsidRPr="009E2F97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02901D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5F71D2" w14:textId="2C915C2B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9E2B21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9606B" w14:textId="605CC236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24A1AB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5AEAD2" w14:textId="1C9F9935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24CB3F1B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08796264" w14:textId="57440F58" w:rsidR="002D3B03" w:rsidRDefault="002D3B03" w:rsidP="002D3B0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ออกไปที่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82" w:type="dxa"/>
          </w:tcPr>
          <w:p w14:paraId="33C03EA4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2FE8C6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01F3E8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3F6EE6A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32517E5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129FA8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283C659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5D27C4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3B03" w:rsidRPr="009E2F97" w14:paraId="09C0061A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35B20D86" w14:textId="1C8E7092" w:rsidR="002D3B03" w:rsidRDefault="002D3B03" w:rsidP="002D3B0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0ABD9B4F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FBE012" w14:textId="4419298C" w:rsidR="002D3B03" w:rsidRPr="009E2F97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CFD920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C95825" w14:textId="4487DDF9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6477423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3F1D63" w14:textId="6193812F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571B0E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6B5DBDB" w14:textId="5EB95A0A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350C9642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68AA71A7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1B61504D" w:rsidR="002D3B03" w:rsidRPr="009E2F97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0FB34ADA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504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26649115" w:rsidR="002D3B03" w:rsidRPr="00303FA6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75C0528D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73C721E0" w:rsidR="002D3B03" w:rsidRPr="009E2F97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4EF35969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714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37C386B3" w:rsidR="002D3B03" w:rsidRPr="00303FA6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13521A31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D3B03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2D3B03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4B028E0C" w:rsidR="002D3B03" w:rsidRPr="009E2F97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5737D8BF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360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6313576B" w:rsidR="002D3B03" w:rsidRPr="00303FA6" w:rsidRDefault="002D3B03" w:rsidP="002D3B0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298AB3EE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2C26137D" w:rsidR="002D3B03" w:rsidRPr="007F1F2D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2" w:type="dxa"/>
          </w:tcPr>
          <w:p w14:paraId="26F65DAB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3AC39D01" w:rsidR="002D3B03" w:rsidRPr="00AF674C" w:rsidRDefault="002D3B03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41,255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4E71672C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59CC80B9" w:rsidR="002D3B03" w:rsidRPr="00286B1A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7FE5F6B4" w:rsidR="002D3B03" w:rsidRPr="00303FA6" w:rsidRDefault="002D3B03" w:rsidP="002D3B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</w:tr>
    </w:tbl>
    <w:p w14:paraId="0B82C39C" w14:textId="77777777" w:rsidR="0094016F" w:rsidRPr="00D16EF8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5F038EBA" w:rsidR="00785707" w:rsidRPr="009E2F97" w:rsidRDefault="00785707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="00C078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</w:t>
            </w:r>
            <w:r w:rsidR="00C078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 w:bidi="th-TH"/>
              </w:rPr>
              <w:t xml:space="preserve">0 </w:t>
            </w:r>
            <w:r w:rsidR="00C078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x-none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1B58003" w14:textId="32E938F2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6EABA9C4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363A197C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4797A6DE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17B9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43592C4A" w:rsidR="00CD17B9" w:rsidRPr="009E2F97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4C4D8C89" w:rsidR="00CD17B9" w:rsidRPr="00303FA6" w:rsidRDefault="003D2816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73E8FBAB" w:rsidR="00CD17B9" w:rsidRPr="00303FA6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402BEC01" w:rsidR="00CD17B9" w:rsidRPr="00303FA6" w:rsidRDefault="003D2816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</w:tr>
      <w:tr w:rsidR="00CD17B9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64631596" w:rsidR="00CD17B9" w:rsidRPr="009E2F97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74D7EB38" w:rsidR="00CD17B9" w:rsidRPr="00303FA6" w:rsidRDefault="003D2816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5C11E8C0" w:rsidR="00CD17B9" w:rsidRPr="00303FA6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5CD8B782" w:rsidR="00CD17B9" w:rsidRPr="00303FA6" w:rsidRDefault="003D2816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CD17B9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77777777" w:rsidR="00CD17B9" w:rsidRPr="009E2F97" w:rsidRDefault="00CD17B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CD17B9" w:rsidRPr="00303FA6" w:rsidRDefault="00CD17B9" w:rsidP="003D28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D17B9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4FF18E8B" w:rsidR="00CD17B9" w:rsidRPr="009E2F97" w:rsidRDefault="009E4FC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 w:rsidR="00CD17B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C2D1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CD17B9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69DD2ECA" w:rsidR="00CD17B9" w:rsidRPr="009E2F97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7D2B81DE" w:rsidR="00CD17B9" w:rsidRPr="00303FA6" w:rsidRDefault="003D2816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4AAACD61" w:rsidR="00CD17B9" w:rsidRPr="00303FA6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D3B0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1A6A6D00" w:rsidR="00CD17B9" w:rsidRPr="00303FA6" w:rsidRDefault="003D2816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CD17B9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CD17B9" w:rsidRPr="009E2F97" w:rsidRDefault="009E4FC9" w:rsidP="00CD17B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 w:rsidR="00CD17B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</w:t>
            </w:r>
            <w:r w:rsidR="00CD17B9"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036E783C" w:rsidR="00CD17B9" w:rsidRPr="009E2F97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05125DE6" w:rsidR="00CD17B9" w:rsidRPr="00303FA6" w:rsidRDefault="003D2816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258C5299" w:rsidR="00CD17B9" w:rsidRPr="00303FA6" w:rsidRDefault="00631DD0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3650D412" w:rsidR="00CD17B9" w:rsidRPr="00303FA6" w:rsidRDefault="003D2816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CD17B9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CD17B9" w:rsidRPr="009E2F97" w:rsidRDefault="00CD17B9" w:rsidP="00CD17B9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74088349" w:rsidR="00CD17B9" w:rsidRPr="009E2F97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CD17B9" w:rsidRPr="009E2F97" w:rsidRDefault="00CD17B9" w:rsidP="00CD17B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12C2C307" w:rsidR="00CD17B9" w:rsidRPr="00303FA6" w:rsidRDefault="003D2816" w:rsidP="00CD17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03C7E2AD" w:rsidR="00CD17B9" w:rsidRPr="00303FA6" w:rsidRDefault="005B2F3A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31D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CD17B9" w:rsidRPr="00303FA6" w:rsidRDefault="00CD17B9" w:rsidP="00CD17B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2427E581" w:rsidR="00CD17B9" w:rsidRPr="00303FA6" w:rsidRDefault="003D2816" w:rsidP="00CD1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4B3A57A4" w14:textId="77777777" w:rsidR="0094016F" w:rsidRDefault="0094016F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22"/>
          <w:szCs w:val="22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14:paraId="64EBF77E" w14:textId="18D93CED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8723B">
        <w:rPr>
          <w:rFonts w:ascii="Angsana New" w:hAnsi="Angsana New"/>
          <w:sz w:val="30"/>
          <w:szCs w:val="30"/>
        </w:rPr>
        <w:t>7,860.04</w:t>
      </w:r>
      <w:r w:rsidRPr="00704A23">
        <w:rPr>
          <w:rFonts w:ascii="Angsana New" w:hAnsi="Angsana New"/>
          <w:sz w:val="30"/>
          <w:szCs w:val="30"/>
        </w:rPr>
        <w:t xml:space="preserve"> </w:t>
      </w:r>
      <w:r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D16EF8" w:rsidRPr="00FC41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E739E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766</w:t>
      </w:r>
      <w:r w:rsidR="00CD17B9" w:rsidRPr="00E739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CD17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DA02303" w14:textId="394AA2E3" w:rsidR="00A106B7" w:rsidRPr="003232C7" w:rsidRDefault="00A1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</w:p>
    <w:p w14:paraId="4D04AA58" w14:textId="77777777" w:rsidR="009D2652" w:rsidRDefault="009D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BCC817" w14:textId="3D7F058C" w:rsidR="008D002E" w:rsidRDefault="008D002E" w:rsidP="00C37685">
      <w:pPr>
        <w:pStyle w:val="Heading6"/>
        <w:numPr>
          <w:ilvl w:val="0"/>
          <w:numId w:val="16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7FCE860E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="00C078A2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C078A2">
        <w:rPr>
          <w:rFonts w:ascii="Angsana New" w:hAnsi="Angsana New"/>
          <w:sz w:val="30"/>
          <w:szCs w:val="30"/>
        </w:rPr>
        <w:t xml:space="preserve">0 </w:t>
      </w:r>
      <w:r w:rsidR="00C078A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0F9C843" w14:textId="77777777" w:rsidR="009D2652" w:rsidRPr="009E2F97" w:rsidRDefault="009D2652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35363036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46621F29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2689F68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3D3EE54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D17B9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77FF8BF4" w:rsidR="00CD17B9" w:rsidRPr="009E2F97" w:rsidRDefault="00CD17B9" w:rsidP="00543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2566</w:t>
            </w:r>
            <w:r w:rsidR="00631F58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19" w:type="pct"/>
          </w:tcPr>
          <w:p w14:paraId="394C7F9A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75AFCCC6" w:rsidR="00CD17B9" w:rsidRPr="009E2F97" w:rsidRDefault="00FF7B3D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  <w:tc>
          <w:tcPr>
            <w:tcW w:w="131" w:type="pct"/>
          </w:tcPr>
          <w:p w14:paraId="01981EF5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72C39363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CD17B9" w:rsidRPr="007B3F5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31" w:type="pct"/>
          </w:tcPr>
          <w:p w14:paraId="431C4814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3081B758" w:rsidR="00CD17B9" w:rsidRPr="007B3F5E" w:rsidRDefault="00FF7B3D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1" w:type="pct"/>
          </w:tcPr>
          <w:p w14:paraId="16C3BF32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7B274F79" w:rsidR="00CD17B9" w:rsidRPr="007B3F5E" w:rsidRDefault="007037FE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CD17B9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19" w:type="pct"/>
          </w:tcPr>
          <w:p w14:paraId="1660D422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3F1B79C7" w:rsidR="00CD17B9" w:rsidRPr="009E2F97" w:rsidRDefault="00996E7F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D3B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517D7099" w14:textId="77777777" w:rsidR="00CD17B9" w:rsidRPr="009E2F97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025B8C37" w:rsidR="00CD17B9" w:rsidRPr="007B3F5E" w:rsidRDefault="003D2816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1" w:type="pct"/>
          </w:tcPr>
          <w:p w14:paraId="6EADB213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6CCA7275" w:rsidR="00CD17B9" w:rsidRPr="007B3F5E" w:rsidRDefault="002D3B03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39D0C032" w14:textId="77777777" w:rsidR="00CD17B9" w:rsidRPr="007B3F5E" w:rsidRDefault="00CD17B9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52DA8CB5" w:rsidR="00CD17B9" w:rsidRPr="007B3F5E" w:rsidRDefault="003D2816" w:rsidP="00CD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0D6A17" w:rsidRPr="009E2F97" w14:paraId="622D0F79" w14:textId="77777777" w:rsidTr="00BB6309">
        <w:trPr>
          <w:trHeight w:val="292"/>
          <w:tblHeader/>
        </w:trPr>
        <w:tc>
          <w:tcPr>
            <w:tcW w:w="2129" w:type="pct"/>
          </w:tcPr>
          <w:p w14:paraId="01C4CDBD" w14:textId="0B19FF75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โอนมาจา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76157AC9" w14:textId="77777777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147AE4" w14:textId="7F69E1D3" w:rsidR="000D6A17" w:rsidRDefault="000D6A17" w:rsidP="00D90442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9BB4FC5" w14:textId="77777777" w:rsidR="000D6A17" w:rsidRPr="009E2F97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F03BB1" w14:textId="1C094FF2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2ECA59" w14:textId="77777777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6157207" w14:textId="2C4CA6CB" w:rsidR="000D6A17" w:rsidRPr="007B3F5E" w:rsidRDefault="000D6A17" w:rsidP="000D6A1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FC44B24" w14:textId="77777777" w:rsidR="000D6A17" w:rsidRPr="007B3F5E" w:rsidRDefault="000D6A17" w:rsidP="000D6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8835A53" w14:textId="13A79636" w:rsidR="000D6A17" w:rsidRPr="007B3F5E" w:rsidRDefault="000D6A17" w:rsidP="000D6A1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2C7" w:rsidRPr="009E2F97" w14:paraId="6306FFA0" w14:textId="77777777" w:rsidTr="00BB6309">
        <w:trPr>
          <w:trHeight w:val="284"/>
          <w:tblHeader/>
        </w:trPr>
        <w:tc>
          <w:tcPr>
            <w:tcW w:w="2129" w:type="pct"/>
          </w:tcPr>
          <w:p w14:paraId="439EA332" w14:textId="6EAC7767" w:rsidR="003232C7" w:rsidRPr="000D6A17" w:rsidRDefault="00BF6D3A" w:rsidP="00BF6D3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232C7"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3232C7"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9" w:type="pct"/>
          </w:tcPr>
          <w:p w14:paraId="37E79BAB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B4BB52E" w14:textId="213791F0" w:rsidR="003232C7" w:rsidRDefault="003422DD" w:rsidP="00BF6D3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" w:type="pct"/>
          </w:tcPr>
          <w:p w14:paraId="3272792F" w14:textId="77777777" w:rsidR="003232C7" w:rsidRPr="009E2F97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C9FC0E3" w14:textId="42FCB2DA" w:rsidR="003232C7" w:rsidRDefault="003D2816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1" w:type="pct"/>
          </w:tcPr>
          <w:p w14:paraId="47B7A2E0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AF0401E" w14:textId="589E4234" w:rsidR="003232C7" w:rsidRDefault="00976CB0" w:rsidP="00BF6D3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DD8A973" w14:textId="7777777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BE95FA5" w14:textId="0EE3BECF" w:rsidR="003232C7" w:rsidRPr="007B3F5E" w:rsidRDefault="003232C7" w:rsidP="003232C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2C7" w:rsidRPr="009E2F97" w14:paraId="076DDD67" w14:textId="77777777" w:rsidTr="00BB6309">
        <w:trPr>
          <w:trHeight w:val="284"/>
          <w:tblHeader/>
        </w:trPr>
        <w:tc>
          <w:tcPr>
            <w:tcW w:w="2129" w:type="pct"/>
          </w:tcPr>
          <w:p w14:paraId="75B76F64" w14:textId="6C8D97D3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D6A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โอนออกไปที่</w:t>
            </w:r>
            <w:r w:rsidRPr="000D6A1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193958C0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80E7652" w14:textId="48042C82" w:rsidR="003232C7" w:rsidRPr="004805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DE06F2" w14:textId="77777777" w:rsidR="003232C7" w:rsidRPr="009E2F97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9BD65FA" w14:textId="632C5F4D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1FE0F98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AA92A16" w14:textId="3850F247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6C06F2E" w14:textId="77777777" w:rsidR="003232C7" w:rsidRPr="007B3F5E" w:rsidRDefault="003232C7" w:rsidP="00323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75DB61" w14:textId="146B5773" w:rsidR="003232C7" w:rsidRPr="007B3F5E" w:rsidRDefault="003232C7" w:rsidP="003232C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B03" w:rsidRPr="009E2F97" w14:paraId="7EA20770" w14:textId="77777777" w:rsidTr="00BB6309">
        <w:trPr>
          <w:trHeight w:val="284"/>
          <w:tblHeader/>
        </w:trPr>
        <w:tc>
          <w:tcPr>
            <w:tcW w:w="2129" w:type="pct"/>
          </w:tcPr>
          <w:p w14:paraId="16E517BB" w14:textId="58FE245F" w:rsidR="002D3B03" w:rsidRPr="000D6A1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19" w:type="pct"/>
          </w:tcPr>
          <w:p w14:paraId="6DCC281D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C2BCFCE" w14:textId="01CC7593" w:rsidR="002D3B03" w:rsidRPr="0048055E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131" w:type="pct"/>
          </w:tcPr>
          <w:p w14:paraId="47CFE1A2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D0FEEDA" w14:textId="077CF5A9" w:rsidR="002D3B03" w:rsidRPr="007B3F5E" w:rsidRDefault="002D3B03" w:rsidP="002D3B0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74AE35C" w14:textId="77777777" w:rsidR="002D3B03" w:rsidRPr="007B3F5E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F0102CF" w14:textId="5FE912F5" w:rsidR="002D3B03" w:rsidRPr="007B3F5E" w:rsidRDefault="002D3B03" w:rsidP="002D3B0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4D5967D" w14:textId="77777777" w:rsidR="002D3B03" w:rsidRPr="007B3F5E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40FB2AB4" w14:textId="0B89348C" w:rsidR="002D3B03" w:rsidRPr="007B3F5E" w:rsidRDefault="002D3B03" w:rsidP="002D3B0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2DD" w:rsidRPr="009E2F97" w14:paraId="246F493F" w14:textId="77777777" w:rsidTr="00BB6309">
        <w:trPr>
          <w:trHeight w:val="284"/>
          <w:tblHeader/>
        </w:trPr>
        <w:tc>
          <w:tcPr>
            <w:tcW w:w="2129" w:type="pct"/>
          </w:tcPr>
          <w:p w14:paraId="434EEC20" w14:textId="49B053C7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19" w:type="pct"/>
          </w:tcPr>
          <w:p w14:paraId="45C564FC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0BFFDD3" w14:textId="46B56860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3B0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0795F2C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B44D474" w14:textId="599A1CFF" w:rsidR="003422DD" w:rsidRDefault="003422DD" w:rsidP="003422D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A974C31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952DCED" w14:textId="08575308" w:rsidR="003422DD" w:rsidRDefault="003422DD" w:rsidP="003422D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F243DD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227855" w14:textId="19191F11" w:rsidR="003422DD" w:rsidRPr="007B3F5E" w:rsidRDefault="003422DD" w:rsidP="003422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2DD" w:rsidRPr="009E2F97" w14:paraId="174A4A16" w14:textId="77777777" w:rsidTr="00BB6309">
        <w:trPr>
          <w:trHeight w:val="292"/>
          <w:tblHeader/>
        </w:trPr>
        <w:tc>
          <w:tcPr>
            <w:tcW w:w="2129" w:type="pct"/>
          </w:tcPr>
          <w:p w14:paraId="1CD35EA2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9" w:type="pct"/>
          </w:tcPr>
          <w:p w14:paraId="73E238C0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48A81E07" w14:textId="27233EF9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31" w:type="pct"/>
          </w:tcPr>
          <w:p w14:paraId="7494CB2E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B439F59" w14:textId="4E575ACC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20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C44C1B8" w14:textId="77777777" w:rsidR="003422DD" w:rsidRPr="007B3F5E" w:rsidRDefault="003422DD" w:rsidP="003422D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4C88603" w14:textId="3EC236F4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3B0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BC9F696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E0595A2" w14:textId="7A1C6BCF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15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22DD" w:rsidRPr="009E2F97" w14:paraId="06B0DC1C" w14:textId="77777777" w:rsidTr="003D2816">
        <w:trPr>
          <w:trHeight w:val="292"/>
          <w:tblHeader/>
        </w:trPr>
        <w:tc>
          <w:tcPr>
            <w:tcW w:w="2129" w:type="pct"/>
          </w:tcPr>
          <w:p w14:paraId="0FFCF878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0AB86B83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7E0EA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79B609B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79EF3F25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43E729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695424DC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31" w:type="pct"/>
          </w:tcPr>
          <w:p w14:paraId="2261EEAB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05DC1F2A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22DD" w:rsidRPr="009E2F97" w14:paraId="32851DF8" w14:textId="77777777" w:rsidTr="003D2816">
        <w:trPr>
          <w:trHeight w:val="292"/>
          <w:tblHeader/>
        </w:trPr>
        <w:tc>
          <w:tcPr>
            <w:tcW w:w="2129" w:type="pct"/>
          </w:tcPr>
          <w:p w14:paraId="10713A42" w14:textId="6C48E042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19" w:type="pct"/>
          </w:tcPr>
          <w:p w14:paraId="62D4A2EF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27B8411" w14:textId="6B678821" w:rsidR="003422DD" w:rsidRDefault="003422DD" w:rsidP="003422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7864077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463E939" w14:textId="3E503958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131" w:type="pct"/>
          </w:tcPr>
          <w:p w14:paraId="67F7214C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0EC5488A" w14:textId="5C17089A" w:rsidR="003422DD" w:rsidRDefault="003422DD" w:rsidP="002E7D7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17C8723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1591B9C" w14:textId="0CA78EBC" w:rsidR="003422DD" w:rsidRPr="007B3F5E" w:rsidRDefault="003422DD" w:rsidP="002E7D7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2DD" w:rsidRPr="009E2F97" w14:paraId="44EAF074" w14:textId="77777777" w:rsidTr="003D2816">
        <w:trPr>
          <w:trHeight w:val="292"/>
          <w:tblHeader/>
        </w:trPr>
        <w:tc>
          <w:tcPr>
            <w:tcW w:w="2129" w:type="pct"/>
          </w:tcPr>
          <w:p w14:paraId="2CCD21CA" w14:textId="77777777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9" w:type="pct"/>
          </w:tcPr>
          <w:p w14:paraId="450637C0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4DB94BA" w14:textId="77777777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447F647A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3B0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8F0BDAB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E4071A7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6F79672A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920D372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532CEA8" w14:textId="77777777" w:rsidR="003422DD" w:rsidRDefault="003422DD" w:rsidP="003422D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7AB1DF5F" w:rsidR="003422DD" w:rsidRPr="007B3F5E" w:rsidRDefault="003422DD" w:rsidP="003422D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AFBE44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0233A20" w:rsidR="003422DD" w:rsidRPr="007B3F5E" w:rsidRDefault="003422DD" w:rsidP="003422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2DD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1454908A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9" w:type="pct"/>
          </w:tcPr>
          <w:p w14:paraId="6AD4705C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194F96DF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2,495</w:t>
            </w:r>
          </w:p>
        </w:tc>
        <w:tc>
          <w:tcPr>
            <w:tcW w:w="131" w:type="pct"/>
          </w:tcPr>
          <w:p w14:paraId="34546AE8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040A52AF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3,751</w:t>
            </w:r>
          </w:p>
        </w:tc>
        <w:tc>
          <w:tcPr>
            <w:tcW w:w="131" w:type="pct"/>
          </w:tcPr>
          <w:p w14:paraId="09332FC5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0776BED9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31" w:type="pct"/>
          </w:tcPr>
          <w:p w14:paraId="4F84ED46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3ABA003A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346BBD2" w14:textId="77777777" w:rsidR="00CC138F" w:rsidRDefault="00CC138F" w:rsidP="00631D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342AE655" w14:textId="760F7A69" w:rsidR="00631DD0" w:rsidRPr="00BD6125" w:rsidRDefault="00631DD0" w:rsidP="00631D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 w:rsidRPr="00BD6125">
        <w:rPr>
          <w:rFonts w:ascii="Angsana New" w:hAnsi="Angsana New" w:hint="cs"/>
          <w:spacing w:val="-2"/>
          <w:sz w:val="30"/>
          <w:szCs w:val="30"/>
          <w:cs/>
        </w:rPr>
        <w:t>ในเดือนพฤษภาคม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2566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คณะกรรมการบริหารมีมติไม่ต่อสัญญาบริหารโครงการที่จะหมดในเดือนธันวาคม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2566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เพื่อพัฒนาเป็นโครงการใหม่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ส่งผลให้กลุ่มบริษัทรับรู้ผลขาดทุนจากการด้อยค่าของอาคารและอุปกรณ์จำนวน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>571</w:t>
      </w:r>
      <w:r w:rsidR="00E65E49">
        <w:rPr>
          <w:rFonts w:ascii="Angsana New" w:hAnsi="Angsana New"/>
          <w:spacing w:val="-2"/>
          <w:sz w:val="30"/>
          <w:szCs w:val="30"/>
        </w:rPr>
        <w:t>.00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ในระหว่างงวดเก้าเดือนสิ้นสุดวันที่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 xml:space="preserve">30 </w:t>
      </w:r>
      <w:r w:rsidRPr="00BD612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D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D6125">
        <w:rPr>
          <w:rFonts w:ascii="Angsana New" w:hAnsi="Angsana New"/>
          <w:spacing w:val="-2"/>
          <w:sz w:val="30"/>
          <w:szCs w:val="30"/>
        </w:rPr>
        <w:t>2566</w:t>
      </w:r>
    </w:p>
    <w:p w14:paraId="524CE33C" w14:textId="6CD32C35" w:rsidR="009D2652" w:rsidRPr="00631DD0" w:rsidRDefault="009D2652" w:rsidP="003232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09C5B5E9" w14:textId="66353A78" w:rsidR="001E4F69" w:rsidRDefault="00CC138F" w:rsidP="00CC138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</w:rPr>
        <w:tab/>
      </w:r>
      <w:r w:rsidR="001E4F69"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71162AA1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98723B">
        <w:rPr>
          <w:rFonts w:ascii="Angsana New" w:hAnsi="Angsana New"/>
          <w:sz w:val="30"/>
          <w:szCs w:val="30"/>
        </w:rPr>
        <w:t>678.78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0162AE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037FE" w:rsidRPr="007037FE">
        <w:rPr>
          <w:rFonts w:asciiTheme="majorBidi" w:hAnsiTheme="majorBidi"/>
          <w:i/>
          <w:iCs/>
          <w:sz w:val="30"/>
          <w:szCs w:val="30"/>
        </w:rPr>
        <w:t>704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>.</w:t>
      </w:r>
      <w:r w:rsidR="007037FE" w:rsidRPr="007037FE">
        <w:rPr>
          <w:rFonts w:asciiTheme="majorBidi" w:hAnsiTheme="majorBidi"/>
          <w:i/>
          <w:iCs/>
          <w:sz w:val="30"/>
          <w:szCs w:val="30"/>
        </w:rPr>
        <w:t>03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25AECD1" w14:textId="77777777" w:rsidR="001E4F69" w:rsidRPr="00F41098" w:rsidRDefault="001E4F69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16A72A4" w14:textId="77777777" w:rsidR="009D2652" w:rsidRDefault="009D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8E6DBC" w14:textId="4707CDAE" w:rsidR="00370B2A" w:rsidRPr="002412E3" w:rsidRDefault="00370B2A" w:rsidP="00370B2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4605DA1F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78A2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078A2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078A2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  <w:hideMark/>
          </w:tcPr>
          <w:p w14:paraId="0A394977" w14:textId="0502C5A0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center"/>
            <w:hideMark/>
          </w:tcPr>
          <w:p w14:paraId="52C40563" w14:textId="501053DD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450F98C8" w14:textId="2D87D956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5E9FED2B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center"/>
            <w:hideMark/>
          </w:tcPr>
          <w:p w14:paraId="78CF21A0" w14:textId="6326F077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D17B9" w:rsidRPr="00D62881" w14:paraId="5A967F1E" w14:textId="77777777" w:rsidTr="00FC5826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02296CC1" w:rsidR="00CD17B9" w:rsidRDefault="00A04C98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</w:t>
            </w:r>
          </w:p>
        </w:tc>
        <w:tc>
          <w:tcPr>
            <w:tcW w:w="990" w:type="dxa"/>
            <w:hideMark/>
          </w:tcPr>
          <w:p w14:paraId="18E43F7F" w14:textId="1964BAA8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0764A56F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7B638900" w:rsidR="00CD17B9" w:rsidRPr="007B3F5E" w:rsidRDefault="00FF7B3D" w:rsidP="00BF6D3A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  <w:hideMark/>
          </w:tcPr>
          <w:p w14:paraId="0819A333" w14:textId="4906CC5B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3F5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CD17B9" w14:paraId="7D610038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1CEC0C22" w:rsidR="00CD17B9" w:rsidRDefault="00A04C98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114</w:t>
            </w:r>
          </w:p>
        </w:tc>
        <w:tc>
          <w:tcPr>
            <w:tcW w:w="990" w:type="dxa"/>
            <w:hideMark/>
          </w:tcPr>
          <w:p w14:paraId="697763A2" w14:textId="567C1D8F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118</w:t>
            </w:r>
          </w:p>
        </w:tc>
        <w:tc>
          <w:tcPr>
            <w:tcW w:w="180" w:type="dxa"/>
          </w:tcPr>
          <w:p w14:paraId="24361B4B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26FBB435" w:rsidR="00CD17B9" w:rsidRPr="007B3F5E" w:rsidRDefault="00A04C98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080" w:type="dxa"/>
            <w:hideMark/>
          </w:tcPr>
          <w:p w14:paraId="068026E6" w14:textId="2741E0A7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</w:t>
            </w:r>
          </w:p>
        </w:tc>
      </w:tr>
      <w:tr w:rsidR="00CD17B9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65E6243E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13D60319" w:rsidR="0014201E" w:rsidRDefault="00A04C98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29</w:t>
            </w:r>
          </w:p>
        </w:tc>
        <w:tc>
          <w:tcPr>
            <w:tcW w:w="990" w:type="dxa"/>
          </w:tcPr>
          <w:p w14:paraId="2FCE423F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21CEF1B0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28</w:t>
            </w:r>
          </w:p>
        </w:tc>
        <w:tc>
          <w:tcPr>
            <w:tcW w:w="180" w:type="dxa"/>
          </w:tcPr>
          <w:p w14:paraId="2AD39798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FA9187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213D0AC1" w:rsidR="0014201E" w:rsidRPr="007B3F5E" w:rsidRDefault="00A04C98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080" w:type="dxa"/>
          </w:tcPr>
          <w:p w14:paraId="29705097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679A1367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</w:p>
        </w:tc>
      </w:tr>
      <w:tr w:rsidR="00CD17B9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145B3154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2FB1B6DB" w:rsidR="0014201E" w:rsidRDefault="00A04C98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990" w:type="dxa"/>
          </w:tcPr>
          <w:p w14:paraId="67AB9E51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1B242574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87</w:t>
            </w:r>
          </w:p>
        </w:tc>
        <w:tc>
          <w:tcPr>
            <w:tcW w:w="180" w:type="dxa"/>
          </w:tcPr>
          <w:p w14:paraId="3C1B6420" w14:textId="77777777" w:rsidR="00CD17B9" w:rsidRPr="007B3F5E" w:rsidRDefault="00CD17B9" w:rsidP="00CD17B9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72C055B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3DD25C1D" w:rsidR="0014201E" w:rsidRPr="007B3F5E" w:rsidRDefault="00A04C98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080" w:type="dxa"/>
          </w:tcPr>
          <w:p w14:paraId="4EE510FE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2E534D53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</w:tr>
      <w:tr w:rsidR="00CD17B9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436C59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32C176CE" w:rsidR="0014201E" w:rsidRDefault="00A04C98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45</w:t>
            </w:r>
          </w:p>
        </w:tc>
        <w:tc>
          <w:tcPr>
            <w:tcW w:w="990" w:type="dxa"/>
          </w:tcPr>
          <w:p w14:paraId="187A6B59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44A4C0CC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</w:tcPr>
          <w:p w14:paraId="59806A3C" w14:textId="77777777" w:rsidR="00CD17B9" w:rsidRPr="007B3F5E" w:rsidRDefault="00CD17B9" w:rsidP="00CD17B9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CEFD77" w14:textId="77777777" w:rsidR="00CD17B9" w:rsidRDefault="00CD17B9" w:rsidP="00CD17B9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7A5DF4B9" w:rsidR="0014201E" w:rsidRPr="007B3F5E" w:rsidRDefault="00A04C98" w:rsidP="00CD17B9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  <w:tc>
          <w:tcPr>
            <w:tcW w:w="1080" w:type="dxa"/>
          </w:tcPr>
          <w:p w14:paraId="3D40FF64" w14:textId="77777777" w:rsidR="00CD17B9" w:rsidRPr="007B3F5E" w:rsidRDefault="00CD17B9" w:rsidP="00CD17B9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5C4D6166" w:rsidR="00CD17B9" w:rsidRPr="007B3F5E" w:rsidRDefault="00D726C7" w:rsidP="00CD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</w:t>
            </w:r>
          </w:p>
        </w:tc>
      </w:tr>
    </w:tbl>
    <w:p w14:paraId="615F1A61" w14:textId="77777777" w:rsidR="00D07122" w:rsidRPr="00650529" w:rsidRDefault="00D07122" w:rsidP="00650529">
      <w:pPr>
        <w:rPr>
          <w:rFonts w:asciiTheme="majorBidi" w:hAnsiTheme="majorBidi" w:cstheme="majorBidi"/>
          <w:sz w:val="30"/>
          <w:szCs w:val="30"/>
        </w:rPr>
      </w:pPr>
    </w:p>
    <w:p w14:paraId="60D4443F" w14:textId="7B6AB846" w:rsidR="008110A5" w:rsidRPr="00650529" w:rsidRDefault="00C72EC8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50529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650529">
        <w:rPr>
          <w:rFonts w:ascii="Angsana New" w:hAnsi="Angsana New"/>
          <w:spacing w:val="-2"/>
          <w:sz w:val="30"/>
          <w:szCs w:val="30"/>
        </w:rPr>
        <w:br/>
      </w:r>
      <w:r w:rsidRPr="006505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C078A2" w:rsidRPr="0065052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C078A2" w:rsidRPr="00650529">
        <w:rPr>
          <w:rFonts w:ascii="Angsana New" w:hAnsi="Angsana New"/>
          <w:spacing w:val="-2"/>
          <w:sz w:val="30"/>
          <w:szCs w:val="30"/>
        </w:rPr>
        <w:t xml:space="preserve">30 </w:t>
      </w:r>
      <w:r w:rsidR="00C078A2" w:rsidRPr="00650529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spacing w:val="-2"/>
          <w:sz w:val="30"/>
          <w:szCs w:val="30"/>
        </w:rPr>
        <w:t>2567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มีจำนวน</w:t>
      </w:r>
      <w:r w:rsidR="00117294"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="001C5440" w:rsidRPr="00650529">
        <w:rPr>
          <w:rFonts w:ascii="Angsana New" w:hAnsi="Angsana New"/>
          <w:spacing w:val="-2"/>
          <w:sz w:val="30"/>
          <w:szCs w:val="30"/>
        </w:rPr>
        <w:t>298.71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="00117294"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="00BB0237" w:rsidRPr="00650529">
        <w:rPr>
          <w:rFonts w:ascii="Angsana New" w:hAnsi="Angsana New"/>
          <w:spacing w:val="-2"/>
          <w:sz w:val="30"/>
          <w:szCs w:val="30"/>
        </w:rPr>
        <w:t>28.07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br/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D726C7"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0 </w:t>
      </w:r>
      <w:r w:rsidR="00D726C7"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มิถุนายน 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D2652" w:rsidRPr="00650529">
        <w:rPr>
          <w:rFonts w:ascii="Angsana New" w:hAnsi="Angsana New"/>
          <w:i/>
          <w:iCs/>
          <w:spacing w:val="-2"/>
          <w:sz w:val="30"/>
          <w:szCs w:val="30"/>
        </w:rPr>
        <w:t>450.17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="009D2652" w:rsidRPr="00650529">
        <w:rPr>
          <w:rFonts w:ascii="Angsana New" w:hAnsi="Angsana New"/>
          <w:i/>
          <w:iCs/>
          <w:spacing w:val="-2"/>
          <w:sz w:val="30"/>
          <w:szCs w:val="30"/>
        </w:rPr>
        <w:t>27.66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10245E14" w14:textId="334927AF" w:rsidR="006A2CBC" w:rsidRPr="0077091E" w:rsidRDefault="006A2CBC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30"/>
          <w:szCs w:val="30"/>
          <w:highlight w:val="yellow"/>
        </w:rPr>
      </w:pPr>
    </w:p>
    <w:p w14:paraId="6DFA4EA6" w14:textId="77777777" w:rsidR="006A2CBC" w:rsidRPr="006375B5" w:rsidRDefault="006A2CBC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D844B22" w14:textId="77777777" w:rsidR="00D050FC" w:rsidRPr="006375B5" w:rsidRDefault="00D050FC" w:rsidP="00D050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9EBD8A" w14:textId="2F183685" w:rsidR="008E073B" w:rsidRPr="0077091E" w:rsidRDefault="008E073B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8E073B" w:rsidRPr="0077091E" w:rsidSect="00B849B1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AD84BC7" w14:textId="05186BAA" w:rsidR="00C63E79" w:rsidRPr="00201849" w:rsidRDefault="00C63E79" w:rsidP="007E50B8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01849">
        <w:rPr>
          <w:rFonts w:ascii="Angsana New" w:hAnsi="Angsana New"/>
          <w:sz w:val="30"/>
          <w:szCs w:val="30"/>
          <w:cs/>
        </w:rPr>
        <w:lastRenderedPageBreak/>
        <w:t>หุ้นกู้</w:t>
      </w:r>
    </w:p>
    <w:p w14:paraId="06DFF3AD" w14:textId="77777777" w:rsidR="00C63E79" w:rsidRPr="008272B5" w:rsidRDefault="00C63E79" w:rsidP="007E50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sz w:val="24"/>
          <w:szCs w:val="24"/>
        </w:rPr>
      </w:pPr>
    </w:p>
    <w:p w14:paraId="47B9B576" w14:textId="418AE024" w:rsidR="007822F7" w:rsidRPr="00201849" w:rsidRDefault="007822F7" w:rsidP="007822F7">
      <w:pPr>
        <w:ind w:firstLine="540"/>
        <w:rPr>
          <w:rFonts w:asciiTheme="majorBidi" w:hAnsiTheme="majorBidi"/>
          <w:sz w:val="30"/>
          <w:szCs w:val="30"/>
          <w:lang w:eastAsia="x-none"/>
        </w:rPr>
      </w:pP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 w:rsidRPr="00201849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>และการไถ่ถอนหุ้นกู้ระหว่างงวด</w:t>
      </w:r>
      <w:r w:rsidR="00C078A2">
        <w:rPr>
          <w:rFonts w:asciiTheme="majorBidi" w:hAnsiTheme="majorBidi" w:hint="cs"/>
          <w:sz w:val="30"/>
          <w:szCs w:val="30"/>
          <w:cs/>
          <w:lang w:eastAsia="x-none"/>
        </w:rPr>
        <w:t>เก้า</w:t>
      </w: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เดือนสิ้นสุดวันที่ </w:t>
      </w:r>
      <w:r w:rsidR="00C078A2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="00C078A2">
        <w:rPr>
          <w:rFonts w:asciiTheme="majorBidi" w:hAnsiTheme="majorBidi" w:hint="cs"/>
          <w:sz w:val="30"/>
          <w:szCs w:val="30"/>
          <w:cs/>
          <w:lang w:eastAsia="x-none"/>
        </w:rPr>
        <w:t>มิถุนายน</w:t>
      </w:r>
      <w:r w:rsidRPr="00201849">
        <w:rPr>
          <w:rFonts w:asciiTheme="majorBidi" w:hAnsiTheme="majorBidi" w:hint="cs"/>
          <w:sz w:val="30"/>
          <w:szCs w:val="30"/>
          <w:cs/>
          <w:lang w:eastAsia="x-none"/>
        </w:rPr>
        <w:t xml:space="preserve"> มีดังนี้</w:t>
      </w:r>
    </w:p>
    <w:p w14:paraId="005CB91D" w14:textId="77777777" w:rsidR="00937CF9" w:rsidRPr="008272B5" w:rsidRDefault="00937CF9" w:rsidP="007822F7">
      <w:pPr>
        <w:ind w:firstLine="540"/>
        <w:rPr>
          <w:rFonts w:asciiTheme="majorBidi" w:hAnsiTheme="majorBidi"/>
          <w:sz w:val="24"/>
          <w:szCs w:val="24"/>
          <w:lang w:eastAsia="x-none"/>
        </w:rPr>
      </w:pPr>
    </w:p>
    <w:tbl>
      <w:tblPr>
        <w:tblW w:w="14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520"/>
        <w:gridCol w:w="2520"/>
        <w:gridCol w:w="2070"/>
        <w:gridCol w:w="2250"/>
        <w:gridCol w:w="236"/>
        <w:gridCol w:w="2258"/>
      </w:tblGrid>
      <w:tr w:rsidR="00937CF9" w:rsidRPr="00201849" w14:paraId="626F67CA" w14:textId="77777777" w:rsidTr="00AE0618">
        <w:trPr>
          <w:trHeight w:val="295"/>
          <w:tblHeader/>
        </w:trPr>
        <w:tc>
          <w:tcPr>
            <w:tcW w:w="2274" w:type="dxa"/>
          </w:tcPr>
          <w:p w14:paraId="1E6522DC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8F701CE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70CF1F0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6AA3D3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FAFCDC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35F43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302A50ED" w14:textId="77777777" w:rsidR="00937CF9" w:rsidRPr="0020184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CF9" w:rsidRPr="00201849" w14:paraId="558FCCF0" w14:textId="77777777" w:rsidTr="00AE0618">
        <w:trPr>
          <w:trHeight w:val="295"/>
          <w:tblHeader/>
        </w:trPr>
        <w:tc>
          <w:tcPr>
            <w:tcW w:w="2274" w:type="dxa"/>
          </w:tcPr>
          <w:p w14:paraId="66EDAC76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46FE2347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1E9C30AA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6903A360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B9F8DDD" w14:textId="1B48E71A" w:rsidR="00937CF9" w:rsidRPr="00201849" w:rsidRDefault="007037FE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312380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2CFBDE66" w14:textId="7E170BD6" w:rsidR="00937CF9" w:rsidRPr="00201849" w:rsidRDefault="007037FE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37CF9" w:rsidRPr="006375B5" w14:paraId="2B713EF3" w14:textId="77777777" w:rsidTr="00AE0618">
        <w:trPr>
          <w:tblHeader/>
        </w:trPr>
        <w:tc>
          <w:tcPr>
            <w:tcW w:w="2274" w:type="dxa"/>
          </w:tcPr>
          <w:p w14:paraId="08B603E2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BFAFC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9C6FB0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98E29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213939F5" w14:textId="77777777" w:rsidR="00937CF9" w:rsidRPr="00201849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18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CF9" w:rsidRPr="006375B5" w14:paraId="10943296" w14:textId="77777777" w:rsidTr="00325BC1">
        <w:trPr>
          <w:trHeight w:val="80"/>
        </w:trPr>
        <w:tc>
          <w:tcPr>
            <w:tcW w:w="4794" w:type="dxa"/>
            <w:gridSpan w:val="2"/>
          </w:tcPr>
          <w:p w14:paraId="3288CD0A" w14:textId="27FDF332" w:rsidR="00937CF9" w:rsidRPr="00295473" w:rsidRDefault="00937CF9" w:rsidP="00AE061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BD6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  <w:r w:rsidR="00FC3D34" w:rsidRPr="00BD6A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14:paraId="452ECD87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2F8F862A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44" w:type="dxa"/>
            <w:gridSpan w:val="3"/>
          </w:tcPr>
          <w:p w14:paraId="301AD618" w14:textId="77777777" w:rsidR="00937CF9" w:rsidRPr="00295473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0D3CDD" w:rsidRPr="000E564C" w14:paraId="636D9BC9" w14:textId="77777777" w:rsidTr="00325BC1">
        <w:tc>
          <w:tcPr>
            <w:tcW w:w="2274" w:type="dxa"/>
          </w:tcPr>
          <w:p w14:paraId="11C1C468" w14:textId="5D787EDD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Pr="007037F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0" w:type="dxa"/>
          </w:tcPr>
          <w:p w14:paraId="51988413" w14:textId="3D6F19DE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630FB2E1" w14:textId="52951D0C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6C4E43BE" w14:textId="3D884142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1189C058" w14:textId="08C8BB9C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36" w:type="dxa"/>
          </w:tcPr>
          <w:p w14:paraId="6CA4AE3B" w14:textId="77777777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04BD0B78" w14:textId="48F42F96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B02E88" w:rsidRPr="000E564C" w14:paraId="1C4C1CB5" w14:textId="77777777" w:rsidTr="00325BC1">
        <w:tc>
          <w:tcPr>
            <w:tcW w:w="2274" w:type="dxa"/>
          </w:tcPr>
          <w:p w14:paraId="6F6596ED" w14:textId="03EEE417" w:rsidR="00B02E88" w:rsidRPr="007037FE" w:rsidRDefault="002D3B03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2E88"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="00B02E88"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B02E8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0" w:type="dxa"/>
          </w:tcPr>
          <w:p w14:paraId="275C0633" w14:textId="301D4D07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10668EFF" w14:textId="060804AB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070" w:type="dxa"/>
          </w:tcPr>
          <w:p w14:paraId="49889684" w14:textId="48BBCBAC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1803238B" w14:textId="3E4404A5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14:paraId="4B7739F4" w14:textId="77777777" w:rsidR="00B02E88" w:rsidRPr="002B5F9E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37F710CB" w14:textId="578A9A41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B02E88" w:rsidRPr="000E564C" w14:paraId="2042BB64" w14:textId="77777777" w:rsidTr="00325BC1">
        <w:tc>
          <w:tcPr>
            <w:tcW w:w="2274" w:type="dxa"/>
          </w:tcPr>
          <w:p w14:paraId="194647D1" w14:textId="65BAFA11" w:rsidR="00B02E88" w:rsidRPr="007037FE" w:rsidRDefault="002D3B03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2E88"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="00B02E88"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B02E8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0" w:type="dxa"/>
          </w:tcPr>
          <w:p w14:paraId="383DE455" w14:textId="1389191C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396D6EB1" w14:textId="57340F14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2574</w:t>
            </w:r>
          </w:p>
        </w:tc>
        <w:tc>
          <w:tcPr>
            <w:tcW w:w="2070" w:type="dxa"/>
          </w:tcPr>
          <w:p w14:paraId="363C3FAA" w14:textId="5D87E9FE" w:rsidR="00B02E88" w:rsidRDefault="002F312D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4</w:t>
            </w:r>
            <w:r w:rsidR="00DA2EE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14:paraId="40631B8C" w14:textId="6ED857F6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3524ABF1" w14:textId="77777777" w:rsidR="00B02E88" w:rsidRPr="002B5F9E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5AE50D79" w14:textId="42367954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02E88" w:rsidRPr="000E564C" w14:paraId="4597BAE5" w14:textId="77777777" w:rsidTr="00325BC1">
        <w:tc>
          <w:tcPr>
            <w:tcW w:w="2274" w:type="dxa"/>
          </w:tcPr>
          <w:p w14:paraId="072D53BA" w14:textId="2CE41831" w:rsidR="00B02E88" w:rsidRPr="007037FE" w:rsidRDefault="002D3B03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2E88"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="00B02E88"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B02E8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0" w:type="dxa"/>
          </w:tcPr>
          <w:p w14:paraId="70F1AF54" w14:textId="2677AE74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02E02287" w14:textId="44EF5C61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2070" w:type="dxa"/>
          </w:tcPr>
          <w:p w14:paraId="6B995601" w14:textId="69811A08" w:rsidR="00B02E88" w:rsidRDefault="002F312D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3</w:t>
            </w:r>
            <w:r w:rsidR="00DA2EE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2250" w:type="dxa"/>
          </w:tcPr>
          <w:p w14:paraId="748550B6" w14:textId="37E0B293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397639B3" w14:textId="77777777" w:rsidR="00B02E88" w:rsidRPr="002B5F9E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07904AF1" w14:textId="377F09CC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02E88" w:rsidRPr="000E564C" w14:paraId="424BF5E1" w14:textId="77777777" w:rsidTr="00325BC1">
        <w:tc>
          <w:tcPr>
            <w:tcW w:w="2274" w:type="dxa"/>
          </w:tcPr>
          <w:p w14:paraId="39B702FD" w14:textId="79AD76FE" w:rsidR="00B02E88" w:rsidRPr="007037FE" w:rsidRDefault="002D3B03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2E88" w:rsidRPr="002B5F9E">
              <w:rPr>
                <w:rFonts w:ascii="Angsana New" w:hAnsi="Angsana New"/>
                <w:sz w:val="30"/>
                <w:szCs w:val="30"/>
              </w:rPr>
              <w:t>/</w:t>
            </w:r>
            <w:r w:rsidR="00B02E88"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B02E8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20" w:type="dxa"/>
          </w:tcPr>
          <w:p w14:paraId="3CFA6938" w14:textId="5194706B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</w:tcPr>
          <w:p w14:paraId="6DA363DB" w14:textId="5E122564" w:rsidR="00B02E88" w:rsidRDefault="00B02E88" w:rsidP="00B02E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</w:t>
            </w:r>
            <w:r w:rsidR="007D28BC">
              <w:rPr>
                <w:rFonts w:ascii="Angsana New" w:hAnsi="Angsana New" w:hint="cs"/>
                <w:sz w:val="30"/>
                <w:szCs w:val="30"/>
                <w:cs/>
              </w:rPr>
              <w:t>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070" w:type="dxa"/>
          </w:tcPr>
          <w:p w14:paraId="303AB295" w14:textId="37312755" w:rsidR="00B02E88" w:rsidRDefault="002F312D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3</w:t>
            </w:r>
            <w:r w:rsidR="00DA2EE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6E1D8DE" w14:textId="0D86A62A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31499537" w14:textId="77777777" w:rsidR="00B02E88" w:rsidRPr="002B5F9E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6EEE2D47" w14:textId="7DFFFA2C" w:rsidR="00B02E88" w:rsidRDefault="00B02E88" w:rsidP="00B02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0D3CDD" w:rsidRPr="006375B5" w14:paraId="4F2E99BF" w14:textId="77777777" w:rsidTr="00AE0618">
        <w:tc>
          <w:tcPr>
            <w:tcW w:w="2274" w:type="dxa"/>
          </w:tcPr>
          <w:p w14:paraId="394192ED" w14:textId="77777777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3AE6D1C" w14:textId="77777777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59C8AEF" w14:textId="77777777" w:rsidR="000D3CDD" w:rsidRPr="002B5F9E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8AE2C5" w14:textId="77777777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82A616E" w14:textId="7D663317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36" w:type="dxa"/>
          </w:tcPr>
          <w:p w14:paraId="2CE885D7" w14:textId="77777777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F634A84" w14:textId="70ACE91B" w:rsidR="000D3CDD" w:rsidRPr="002B5F9E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  <w:tr w:rsidR="000D3CDD" w:rsidRPr="006375B5" w14:paraId="386059B0" w14:textId="77777777" w:rsidTr="006642F2">
        <w:tc>
          <w:tcPr>
            <w:tcW w:w="2274" w:type="dxa"/>
          </w:tcPr>
          <w:p w14:paraId="56C690DD" w14:textId="77777777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AB04355" w14:textId="77777777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713CD92" w14:textId="77777777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DC254FF" w14:textId="7777777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439753" w14:textId="7777777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11914" w14:textId="7777777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14:paraId="01FBEA83" w14:textId="7777777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D3CDD" w:rsidRPr="006375B5" w14:paraId="0E03165F" w14:textId="77777777" w:rsidTr="00325BC1">
        <w:trPr>
          <w:trHeight w:val="144"/>
        </w:trPr>
        <w:tc>
          <w:tcPr>
            <w:tcW w:w="2274" w:type="dxa"/>
          </w:tcPr>
          <w:p w14:paraId="03E2CA5B" w14:textId="4C1729E5" w:rsidR="000D3CDD" w:rsidRPr="0029547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1C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ไถ่ถอน</w:t>
            </w:r>
            <w:r w:rsidRPr="002E1C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520" w:type="dxa"/>
          </w:tcPr>
          <w:p w14:paraId="2E79B504" w14:textId="77777777" w:rsidR="000D3CDD" w:rsidRPr="0029547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</w:tcPr>
          <w:p w14:paraId="0E221786" w14:textId="77777777" w:rsidR="000D3CDD" w:rsidRPr="0029547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4CED2494" w14:textId="77777777" w:rsidR="000D3CDD" w:rsidRPr="0029547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</w:tcPr>
          <w:p w14:paraId="40A124BF" w14:textId="77777777" w:rsidR="000D3CDD" w:rsidRPr="0029547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0B8B35" w14:textId="77777777" w:rsidR="000D3CDD" w:rsidRPr="0029547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8" w:type="dxa"/>
          </w:tcPr>
          <w:p w14:paraId="32E81F3C" w14:textId="77777777" w:rsidR="000D3CDD" w:rsidRPr="0029547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D3CDD" w:rsidRPr="006375B5" w14:paraId="7D47626E" w14:textId="77777777" w:rsidTr="006642F2">
        <w:tc>
          <w:tcPr>
            <w:tcW w:w="2274" w:type="dxa"/>
          </w:tcPr>
          <w:p w14:paraId="2D6B2F7C" w14:textId="64EC92C9" w:rsidR="000D3CDD" w:rsidRPr="000C6E8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5B64D4">
              <w:rPr>
                <w:rFonts w:ascii="Angsana New" w:hAnsi="Angsana New"/>
                <w:sz w:val="30"/>
                <w:szCs w:val="30"/>
              </w:rPr>
              <w:t>/</w:t>
            </w:r>
            <w:r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2F312D" w:rsidRPr="002F312D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520" w:type="dxa"/>
          </w:tcPr>
          <w:p w14:paraId="04098257" w14:textId="1AF545B5" w:rsidR="000D3CDD" w:rsidRPr="000C6E8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</w:tcPr>
          <w:p w14:paraId="7BD9F25B" w14:textId="4E7FF58A" w:rsidR="000D3CDD" w:rsidRPr="000C6E83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73339A72" w14:textId="1DFB7F3C" w:rsidR="000D3CDD" w:rsidRPr="000C6E8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3.36</w:t>
            </w:r>
          </w:p>
        </w:tc>
        <w:tc>
          <w:tcPr>
            <w:tcW w:w="2250" w:type="dxa"/>
          </w:tcPr>
          <w:p w14:paraId="1DB8FE54" w14:textId="544CDAF1" w:rsidR="000D3CDD" w:rsidRPr="000C6E8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5D019A2E" w14:textId="77777777" w:rsidR="000D3CDD" w:rsidRPr="000C6E8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2184C35C" w14:textId="23782798" w:rsidR="000D3CDD" w:rsidRPr="000C6E83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</w:tr>
      <w:tr w:rsidR="000D3CDD" w:rsidRPr="006375B5" w14:paraId="30BCB767" w14:textId="77777777" w:rsidTr="00E80ECC">
        <w:tc>
          <w:tcPr>
            <w:tcW w:w="2274" w:type="dxa"/>
          </w:tcPr>
          <w:p w14:paraId="601172C9" w14:textId="2EA6BDA5" w:rsidR="000D3CDD" w:rsidRPr="005B64D4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5B64D4">
              <w:rPr>
                <w:rFonts w:ascii="Angsana New" w:hAnsi="Angsana New"/>
                <w:sz w:val="30"/>
                <w:szCs w:val="30"/>
              </w:rPr>
              <w:t>/</w:t>
            </w:r>
            <w:r w:rsidRPr="007037FE">
              <w:rPr>
                <w:rFonts w:ascii="Angsana New" w:hAnsi="Angsana New"/>
                <w:sz w:val="30"/>
                <w:szCs w:val="30"/>
              </w:rPr>
              <w:t>25</w:t>
            </w:r>
            <w:r w:rsidR="002F312D" w:rsidRPr="002F312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2520" w:type="dxa"/>
          </w:tcPr>
          <w:p w14:paraId="186D85A1" w14:textId="495B9339" w:rsidR="000D3CDD" w:rsidRPr="005B64D4" w:rsidRDefault="002F312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6</w:t>
            </w:r>
            <w:r w:rsidR="000D3C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3CD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0D3CDD">
              <w:rPr>
                <w:rFonts w:ascii="Angsana New" w:hAnsi="Angsana New"/>
                <w:sz w:val="30"/>
                <w:szCs w:val="30"/>
              </w:rPr>
              <w:t>256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520" w:type="dxa"/>
          </w:tcPr>
          <w:p w14:paraId="3CAC2796" w14:textId="1395204D" w:rsidR="000D3CDD" w:rsidRPr="005B64D4" w:rsidRDefault="002F312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6</w:t>
            </w:r>
            <w:r w:rsidR="000D3C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3CD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0D3CDD">
              <w:rPr>
                <w:rFonts w:ascii="Angsana New" w:hAnsi="Angsana New"/>
                <w:sz w:val="30"/>
                <w:szCs w:val="30"/>
              </w:rPr>
              <w:t>256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337784E1" w14:textId="540B5FEB" w:rsidR="000D3CDD" w:rsidRPr="005B64D4" w:rsidRDefault="002F312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2</w:t>
            </w:r>
            <w:r w:rsidR="000D3C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F312D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B3167FC" w14:textId="7D1E12C2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</w:t>
            </w:r>
            <w:r w:rsidR="002F312D" w:rsidRPr="002F312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14:paraId="016EE386" w14:textId="77777777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161B4F45" w14:textId="13A30C2C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2F312D" w:rsidRPr="002F312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00)</w:t>
            </w:r>
          </w:p>
        </w:tc>
      </w:tr>
      <w:tr w:rsidR="000D3CDD" w:rsidRPr="006375B5" w14:paraId="7B5D9104" w14:textId="77777777" w:rsidTr="00E80ECC">
        <w:tc>
          <w:tcPr>
            <w:tcW w:w="2274" w:type="dxa"/>
          </w:tcPr>
          <w:p w14:paraId="36A010A2" w14:textId="7C392E25" w:rsidR="000D3CDD" w:rsidRPr="005B64D4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AAE4B4" w14:textId="0055F233" w:rsidR="000D3CDD" w:rsidRPr="005B64D4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8149CA9" w14:textId="04670C77" w:rsidR="000D3CDD" w:rsidRPr="005B64D4" w:rsidRDefault="000D3CDD" w:rsidP="000D3C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CB0657" w14:textId="6E1DB2F3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CBF16B1" w14:textId="5A229185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(5,500)</w:t>
            </w:r>
          </w:p>
        </w:tc>
        <w:tc>
          <w:tcPr>
            <w:tcW w:w="236" w:type="dxa"/>
          </w:tcPr>
          <w:p w14:paraId="19D64B09" w14:textId="77777777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4D095DBA" w14:textId="354185B9" w:rsidR="000D3CDD" w:rsidRPr="005B64D4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</w:t>
            </w:r>
            <w:r w:rsidR="002D3B0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</w:tr>
      <w:tr w:rsidR="000D3CDD" w:rsidRPr="006375B5" w14:paraId="1567752A" w14:textId="77777777" w:rsidTr="002E1C46">
        <w:tc>
          <w:tcPr>
            <w:tcW w:w="2274" w:type="dxa"/>
          </w:tcPr>
          <w:p w14:paraId="537FD603" w14:textId="7775F65D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20" w:type="dxa"/>
          </w:tcPr>
          <w:p w14:paraId="6A42186A" w14:textId="546D12C5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20" w:type="dxa"/>
          </w:tcPr>
          <w:p w14:paraId="04AF86DC" w14:textId="699D5905" w:rsidR="000D3CDD" w:rsidRPr="008272B5" w:rsidRDefault="000D3CDD" w:rsidP="000D3CDD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070" w:type="dxa"/>
          </w:tcPr>
          <w:p w14:paraId="5CD54C0F" w14:textId="4D55A4BA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7DD3C6BE" w14:textId="312B013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07C6B6C" w14:textId="77777777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58" w:type="dxa"/>
            <w:tcBorders>
              <w:top w:val="double" w:sz="4" w:space="0" w:color="auto"/>
            </w:tcBorders>
          </w:tcPr>
          <w:p w14:paraId="0031E694" w14:textId="0E676F71" w:rsidR="000D3CDD" w:rsidRPr="008272B5" w:rsidRDefault="000D3CDD" w:rsidP="000D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7486EFC5" w14:textId="7631363B" w:rsidR="00150DF5" w:rsidRPr="005B48E0" w:rsidRDefault="00937CF9" w:rsidP="006D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48E0">
        <w:rPr>
          <w:rFonts w:ascii="Angsana New" w:hAnsi="Angsana New" w:hint="cs"/>
          <w:spacing w:val="-2"/>
          <w:sz w:val="30"/>
          <w:szCs w:val="30"/>
          <w:cs/>
        </w:rPr>
        <w:lastRenderedPageBreak/>
        <w:t>ใน</w:t>
      </w:r>
      <w:r w:rsidR="002F2DA5" w:rsidRPr="005B48E0">
        <w:rPr>
          <w:rFonts w:ascii="Angsana New" w:hAnsi="Angsana New" w:hint="cs"/>
          <w:spacing w:val="-2"/>
          <w:sz w:val="30"/>
          <w:szCs w:val="30"/>
          <w:cs/>
        </w:rPr>
        <w:t>ระหว่างงวด</w:t>
      </w:r>
      <w:r w:rsidR="00D726C7" w:rsidRPr="005B48E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F2DA5" w:rsidRPr="005B48E0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D726C7" w:rsidRPr="005B48E0">
        <w:rPr>
          <w:rFonts w:ascii="Angsana New" w:hAnsi="Angsana New"/>
          <w:spacing w:val="-2"/>
          <w:sz w:val="30"/>
          <w:szCs w:val="30"/>
        </w:rPr>
        <w:t xml:space="preserve">30 </w:t>
      </w:r>
      <w:r w:rsidR="00D726C7" w:rsidRPr="005B48E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5B48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C6E83" w:rsidRPr="005B48E0">
        <w:rPr>
          <w:rFonts w:ascii="Angsana New" w:hAnsi="Angsana New"/>
          <w:spacing w:val="-2"/>
          <w:sz w:val="30"/>
          <w:szCs w:val="30"/>
        </w:rPr>
        <w:t>2567</w:t>
      </w:r>
      <w:r w:rsidRPr="005B48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บริษัทได้ออกหุ้นกู้ชนิดระบุชื่อผู้ถือ</w:t>
      </w:r>
      <w:r w:rsidRPr="005B48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pacing w:val="-2"/>
          <w:sz w:val="30"/>
          <w:szCs w:val="30"/>
          <w:cs/>
        </w:rPr>
        <w:t>ประเภทไม่ด้อยสิทธิ</w:t>
      </w:r>
      <w:r w:rsidRPr="005B48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pacing w:val="-2"/>
          <w:sz w:val="30"/>
          <w:szCs w:val="30"/>
          <w:cs/>
        </w:rPr>
        <w:t>ไม่มีหลักประกัน</w:t>
      </w:r>
      <w:r w:rsidRPr="005B48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4214">
        <w:rPr>
          <w:rFonts w:ascii="Angsana New" w:hAnsi="Angsana New" w:hint="cs"/>
          <w:spacing w:val="-2"/>
          <w:sz w:val="30"/>
          <w:szCs w:val="30"/>
          <w:cs/>
        </w:rPr>
        <w:t>ทั้งมี</w:t>
      </w:r>
      <w:r w:rsidRPr="005B48E0">
        <w:rPr>
          <w:rFonts w:ascii="Angsana New" w:hAnsi="Angsana New" w:hint="cs"/>
          <w:spacing w:val="-2"/>
          <w:sz w:val="30"/>
          <w:szCs w:val="30"/>
          <w:cs/>
        </w:rPr>
        <w:t>และไม่มีผู้แทนผู้ถือหุ้นกู้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โดยมีมูลค่าที่ตราไว้</w:t>
      </w:r>
      <w:r w:rsidR="00AB4016" w:rsidRPr="005B48E0">
        <w:rPr>
          <w:rFonts w:ascii="Angsana New" w:hAnsi="Angsana New"/>
          <w:sz w:val="30"/>
          <w:szCs w:val="30"/>
        </w:rPr>
        <w:br/>
      </w:r>
      <w:r w:rsidRPr="005B48E0">
        <w:rPr>
          <w:rFonts w:ascii="Angsana New" w:hAnsi="Angsana New" w:hint="cs"/>
          <w:sz w:val="30"/>
          <w:szCs w:val="30"/>
          <w:cs/>
        </w:rPr>
        <w:t>หน่วยละ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="00144214">
        <w:rPr>
          <w:rFonts w:ascii="Angsana New" w:hAnsi="Angsana New"/>
          <w:sz w:val="30"/>
          <w:szCs w:val="30"/>
        </w:rPr>
        <w:t>1,000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บาท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มีราคาเสนอขายหน่วยละ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="00144214">
        <w:rPr>
          <w:rFonts w:ascii="Angsana New" w:hAnsi="Angsana New"/>
          <w:sz w:val="30"/>
          <w:szCs w:val="30"/>
        </w:rPr>
        <w:t>1,000</w:t>
      </w:r>
      <w:r w:rsidR="00400FD8" w:rsidRPr="005B48E0">
        <w:rPr>
          <w:rFonts w:ascii="Angsana New" w:hAnsi="Angsana New"/>
          <w:sz w:val="30"/>
          <w:szCs w:val="30"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บาท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="00842ED4">
        <w:rPr>
          <w:rFonts w:ascii="Angsana New" w:hAnsi="Angsana New" w:hint="cs"/>
          <w:sz w:val="30"/>
          <w:szCs w:val="30"/>
          <w:cs/>
        </w:rPr>
        <w:t>และมีทั้งหุ้</w:t>
      </w:r>
      <w:r w:rsidR="00842ED4" w:rsidRPr="00842ED4">
        <w:rPr>
          <w:rFonts w:ascii="Angsana New" w:hAnsi="Angsana New" w:hint="cs"/>
          <w:sz w:val="30"/>
          <w:szCs w:val="30"/>
          <w:cs/>
        </w:rPr>
        <w:t>นกู้ประเภทที่ไม่มีการจ่ายดอกเบี้ย</w:t>
      </w:r>
      <w:r w:rsidR="00842ED4">
        <w:rPr>
          <w:rFonts w:ascii="Angsana New" w:hAnsi="Angsana New" w:hint="cs"/>
          <w:sz w:val="30"/>
          <w:szCs w:val="30"/>
          <w:cs/>
        </w:rPr>
        <w:t>และหุ้นกู้ที่</w:t>
      </w:r>
      <w:r w:rsidRPr="005B48E0">
        <w:rPr>
          <w:rFonts w:ascii="Angsana New" w:hAnsi="Angsana New" w:hint="cs"/>
          <w:sz w:val="30"/>
          <w:szCs w:val="30"/>
          <w:cs/>
        </w:rPr>
        <w:t>ชำระดอกเบี้ย</w:t>
      </w:r>
      <w:r w:rsidR="0071671F">
        <w:rPr>
          <w:rFonts w:ascii="Angsana New" w:hAnsi="Angsana New" w:hint="cs"/>
          <w:sz w:val="30"/>
          <w:szCs w:val="30"/>
          <w:cs/>
        </w:rPr>
        <w:t xml:space="preserve">ทุก </w:t>
      </w:r>
      <w:r w:rsidR="0071671F">
        <w:rPr>
          <w:rFonts w:ascii="Angsana New" w:hAnsi="Angsana New"/>
          <w:sz w:val="30"/>
          <w:szCs w:val="30"/>
        </w:rPr>
        <w:t>6</w:t>
      </w:r>
      <w:r w:rsidR="0071671F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5B48E0">
        <w:rPr>
          <w:rFonts w:ascii="Angsana New" w:hAnsi="Angsana New" w:hint="cs"/>
          <w:sz w:val="30"/>
          <w:szCs w:val="30"/>
          <w:cs/>
        </w:rPr>
        <w:t>ตลอดอายุหุ้นกู้</w:t>
      </w:r>
      <w:r w:rsidRPr="005B48E0">
        <w:rPr>
          <w:rFonts w:ascii="Angsana New" w:hAnsi="Angsana New"/>
          <w:sz w:val="30"/>
          <w:szCs w:val="30"/>
          <w:cs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</w:t>
      </w:r>
      <w:r w:rsidR="00AB4016" w:rsidRPr="005B48E0">
        <w:rPr>
          <w:rFonts w:ascii="Angsana New" w:hAnsi="Angsana New"/>
          <w:sz w:val="30"/>
          <w:szCs w:val="30"/>
        </w:rPr>
        <w:t xml:space="preserve"> </w:t>
      </w:r>
      <w:r w:rsidRPr="005B48E0">
        <w:rPr>
          <w:rFonts w:ascii="Angsana New" w:hAnsi="Angsana New" w:hint="cs"/>
          <w:sz w:val="30"/>
          <w:szCs w:val="30"/>
          <w:cs/>
        </w:rPr>
        <w:t>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3FF84BFA" w14:textId="77777777" w:rsidR="00C63E79" w:rsidRPr="000267DC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7AA8783" w14:textId="77777777" w:rsidR="00754484" w:rsidRPr="006375B5" w:rsidRDefault="0075448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  <w:sectPr w:rsidR="00754484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55ECB71" w14:textId="15FA53C4" w:rsidR="0050668D" w:rsidRPr="00A04E91" w:rsidRDefault="00A04E91" w:rsidP="00A04E9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721F9487" w14:textId="4D820C88" w:rsidR="00B96286" w:rsidRPr="006263D0" w:rsidRDefault="00B96286" w:rsidP="00B9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037FE" w:rsidRPr="007037FE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59BAEAF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700FD83E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="00CB3E6C"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0BA7A52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3901651E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573F03FB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7</w:t>
      </w:r>
      <w:r w:rsidR="00B96286">
        <w:rPr>
          <w:rFonts w:ascii="Angsana New" w:hAnsi="Angsana New"/>
          <w:sz w:val="30"/>
          <w:szCs w:val="30"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6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7898A311" w14:textId="11CAB1F6" w:rsidR="008B115F" w:rsidRDefault="00C01705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1705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  <w:r w:rsidR="008B115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7112DE68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4EEE208E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526152" w14:textId="15663D12" w:rsidR="00CC138F" w:rsidRDefault="00CC138F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noProof/>
          <w:sz w:val="30"/>
          <w:szCs w:val="30"/>
        </w:rPr>
      </w:pPr>
    </w:p>
    <w:p w14:paraId="565DD371" w14:textId="0E4193F7" w:rsidR="00274F3B" w:rsidRPr="00CC138F" w:rsidRDefault="00CC138F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2F108ED9" wp14:editId="4D8901DE">
            <wp:simplePos x="0" y="0"/>
            <wp:positionH relativeFrom="column">
              <wp:posOffset>57332</wp:posOffset>
            </wp:positionH>
            <wp:positionV relativeFrom="paragraph">
              <wp:posOffset>480695</wp:posOffset>
            </wp:positionV>
            <wp:extent cx="6099175" cy="27965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94"/>
                    <a:stretch/>
                  </pic:blipFill>
                  <pic:spPr bwMode="auto">
                    <a:xfrm>
                      <a:off x="0" y="0"/>
                      <a:ext cx="6099175" cy="2796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47038" w:rsidRPr="00CB3E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="00D47038" w:rsidRPr="00CB3E6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B849B1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5E03FF17" w14:textId="5A5DF530" w:rsidR="00AF64E4" w:rsidRPr="00AF64E4" w:rsidRDefault="00274F3B" w:rsidP="00AF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30"/>
        <w:gridCol w:w="99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3B7FF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1045B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0EE882B1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D726C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  <w:r w:rsidR="00B96286"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D726C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D726C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045B4" w:rsidRPr="009E2F97" w14:paraId="5D84A0C7" w14:textId="77777777" w:rsidTr="001045B4">
        <w:trPr>
          <w:trHeight w:val="146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50A5F1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40FBDCF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0E0C5ECD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006D1E5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1D43C191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3426A332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4CB4BCD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0BD7AEE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48B8C5A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355688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732ECD1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20BFFD8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23EA105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30DD389F" w14:textId="3D20FE1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83" w:type="dxa"/>
            <w:vAlign w:val="bottom"/>
          </w:tcPr>
          <w:p w14:paraId="31D1ED2D" w14:textId="78C9853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973A9" w:rsidRPr="009E2F97" w14:paraId="4C799522" w14:textId="77777777" w:rsidTr="003B7FF4">
        <w:trPr>
          <w:trHeight w:val="173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943" w:type="dxa"/>
            <w:gridSpan w:val="14"/>
            <w:tcBorders>
              <w:top w:val="nil"/>
              <w:left w:val="nil"/>
            </w:tcBorders>
          </w:tcPr>
          <w:p w14:paraId="06678583" w14:textId="77777777" w:rsidR="006973A9" w:rsidRPr="009E2F97" w:rsidRDefault="006973A9" w:rsidP="006973A9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45B4" w:rsidRPr="009E2F97" w14:paraId="558BD747" w14:textId="77777777" w:rsidTr="001045B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60367D7E" w:rsidR="00B96286" w:rsidRPr="009E2F97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6,832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648B76C6" w:rsidR="00B96286" w:rsidRPr="000058E3" w:rsidRDefault="00D726C7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7,692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5C12C66D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096ED6C6" w:rsidR="00B96286" w:rsidRPr="000058E3" w:rsidRDefault="007037FE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B96286" w:rsidRPr="000058E3">
              <w:rPr>
                <w:rFonts w:ascii="Angsana New" w:hAnsi="Angsana New"/>
                <w:sz w:val="24"/>
                <w:szCs w:val="24"/>
              </w:rPr>
              <w:t>,</w:t>
            </w:r>
            <w:r w:rsidR="00D726C7">
              <w:rPr>
                <w:rFonts w:ascii="Angsana New" w:hAnsi="Angsana New"/>
                <w:sz w:val="24"/>
                <w:szCs w:val="24"/>
              </w:rPr>
              <w:t>939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4E3121C5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1291CC6C" w:rsidR="00B96286" w:rsidRPr="000058E3" w:rsidRDefault="00D726C7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09CD4468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1D9F4F5D" w:rsidR="00B96286" w:rsidRPr="000058E3" w:rsidRDefault="00D726C7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810" w:type="dxa"/>
            <w:vAlign w:val="bottom"/>
          </w:tcPr>
          <w:p w14:paraId="23FDA459" w14:textId="366B0CA5" w:rsidR="00B96286" w:rsidRPr="000058E3" w:rsidRDefault="000B4CCB" w:rsidP="00DD7A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810" w:type="dxa"/>
            <w:vAlign w:val="bottom"/>
          </w:tcPr>
          <w:p w14:paraId="5496A2E7" w14:textId="37B4ACAE" w:rsidR="00B96286" w:rsidRPr="000058E3" w:rsidRDefault="00D726C7" w:rsidP="00DD7A6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810" w:type="dxa"/>
            <w:vAlign w:val="bottom"/>
          </w:tcPr>
          <w:p w14:paraId="31F45714" w14:textId="33D30DD8" w:rsidR="00B96286" w:rsidRPr="000058E3" w:rsidRDefault="000B4CCB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BD67F8" w14:textId="0391FBA9" w:rsidR="00B96286" w:rsidRPr="000058E3" w:rsidRDefault="00B96286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70CC3E8E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9,978</w:t>
            </w:r>
          </w:p>
        </w:tc>
        <w:tc>
          <w:tcPr>
            <w:tcW w:w="783" w:type="dxa"/>
            <w:vAlign w:val="bottom"/>
          </w:tcPr>
          <w:p w14:paraId="14E2A2CA" w14:textId="18387277" w:rsidR="00B96286" w:rsidRPr="000058E3" w:rsidRDefault="00D726C7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10,703</w:t>
            </w:r>
          </w:p>
        </w:tc>
      </w:tr>
      <w:tr w:rsidR="001045B4" w:rsidRPr="009E2F97" w14:paraId="230F24AB" w14:textId="77777777" w:rsidTr="001045B4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B96286" w:rsidRPr="00F4792D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25792E21" w:rsidR="00B96286" w:rsidRPr="000A2B73" w:rsidRDefault="000B4CCB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3B85CED3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5CE0FB77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1EED8266" w:rsidR="00B96286" w:rsidRPr="000058E3" w:rsidRDefault="00D726C7" w:rsidP="00B9628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4DE962C6" w:rsidR="00B96286" w:rsidRPr="000058E3" w:rsidRDefault="000B4CCB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53617423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22C5EEA6" w:rsidR="00B96286" w:rsidRPr="000058E3" w:rsidRDefault="000B4CCB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7F2B96CA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536499D0" w:rsidR="00B96286" w:rsidRPr="000058E3" w:rsidRDefault="000B4CCB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77777777" w:rsidR="00B96286" w:rsidRPr="000058E3" w:rsidRDefault="00B96286" w:rsidP="00C8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AF9CC5" w14:textId="42C6F02F" w:rsidR="00B96286" w:rsidRPr="000058E3" w:rsidRDefault="000B4CCB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1DF12F" w14:textId="72EF9ECA" w:rsidR="00B96286" w:rsidRPr="000058E3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29BD49F0" w:rsidR="00B96286" w:rsidRPr="000058E3" w:rsidRDefault="000B4CCB" w:rsidP="00B9628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783" w:type="dxa"/>
            <w:vAlign w:val="bottom"/>
          </w:tcPr>
          <w:p w14:paraId="3D2A83CD" w14:textId="357C0F9F" w:rsidR="00B96286" w:rsidRPr="000058E3" w:rsidRDefault="00D726C7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258</w:t>
            </w:r>
          </w:p>
        </w:tc>
      </w:tr>
      <w:tr w:rsidR="001045B4" w:rsidRPr="009E2F97" w14:paraId="70B0BE77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E6777" w14:textId="34EB7C49" w:rsidR="00B96286" w:rsidRPr="001D26C9" w:rsidRDefault="000B4CCB" w:rsidP="00C81E8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49AC7B6C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0B14DA9D" w:rsidR="00B96286" w:rsidRPr="000058E3" w:rsidRDefault="000B4CCB" w:rsidP="00DF74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23B5822E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8877B" w14:textId="0D7F2877" w:rsidR="00B96286" w:rsidRPr="000058E3" w:rsidRDefault="000B4CCB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1A77B6B4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BF9845" w14:textId="1E6117DF" w:rsidR="00B96286" w:rsidRPr="000058E3" w:rsidRDefault="000B4CCB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417B44" w14:textId="585214C1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B229E44" w14:textId="556DB05B" w:rsidR="00B96286" w:rsidRPr="000058E3" w:rsidRDefault="000B4CCB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A1E8A3E" w14:textId="77777777" w:rsidR="00B96286" w:rsidRPr="000058E3" w:rsidRDefault="00B96286" w:rsidP="00C81E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1D73738C" w:rsidR="00B96286" w:rsidRPr="000058E3" w:rsidRDefault="000B4CCB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(282)</w:t>
            </w:r>
          </w:p>
        </w:tc>
        <w:tc>
          <w:tcPr>
            <w:tcW w:w="810" w:type="dxa"/>
          </w:tcPr>
          <w:p w14:paraId="7FDE6981" w14:textId="115F086A" w:rsidR="00B96286" w:rsidRPr="000058E3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726C7">
              <w:rPr>
                <w:rFonts w:ascii="Angsana New" w:hAnsi="Angsana New"/>
                <w:sz w:val="24"/>
                <w:szCs w:val="24"/>
              </w:rPr>
              <w:t>269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2827BDE" w14:textId="5DCA44F1" w:rsidR="00B96286" w:rsidRPr="000058E3" w:rsidRDefault="000B4CCB" w:rsidP="00D3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32D6ACD2" w14:textId="6CA431AE" w:rsidR="00B96286" w:rsidRPr="000058E3" w:rsidRDefault="00B96286" w:rsidP="00D35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5B4" w:rsidRPr="009E2F97" w14:paraId="08A02E66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74EB6" w14:textId="73437F31" w:rsidR="00B96286" w:rsidRPr="009E2F97" w:rsidRDefault="000B4CCB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5E8A0478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7,692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47344DDE" w:rsidR="00B96286" w:rsidRPr="000058E3" w:rsidRDefault="000B4CCB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2,487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2CCB6059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2,466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546E19F8" w:rsidR="00B96286" w:rsidRPr="000058E3" w:rsidRDefault="000B4CCB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3FE8D5CF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199992A1" w:rsidR="00B96286" w:rsidRPr="000058E3" w:rsidRDefault="000B4CCB" w:rsidP="00B962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5DD9841D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810" w:type="dxa"/>
          </w:tcPr>
          <w:p w14:paraId="7E26CC17" w14:textId="41DC19B5" w:rsidR="00B96286" w:rsidRPr="000058E3" w:rsidRDefault="000B4CCB" w:rsidP="00DD7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10" w:type="dxa"/>
          </w:tcPr>
          <w:p w14:paraId="31707A07" w14:textId="315E046E" w:rsidR="00B96286" w:rsidRPr="000058E3" w:rsidRDefault="00D726C7" w:rsidP="00D726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10" w:type="dxa"/>
          </w:tcPr>
          <w:p w14:paraId="43063922" w14:textId="79767409" w:rsidR="00B96286" w:rsidRPr="000058E3" w:rsidRDefault="000B4CCB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(282)</w:t>
            </w:r>
          </w:p>
        </w:tc>
        <w:tc>
          <w:tcPr>
            <w:tcW w:w="810" w:type="dxa"/>
          </w:tcPr>
          <w:p w14:paraId="60CA97FA" w14:textId="26E30E03" w:rsidR="00B96286" w:rsidRPr="00DF7462" w:rsidRDefault="00DF7462" w:rsidP="00DF74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746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D726C7">
              <w:rPr>
                <w:rFonts w:ascii="Angsana New" w:hAnsi="Angsana New"/>
                <w:b/>
                <w:bCs/>
                <w:sz w:val="24"/>
                <w:szCs w:val="24"/>
              </w:rPr>
              <w:t>269</w:t>
            </w:r>
            <w:r w:rsidRPr="00DF746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57354EBA" w14:textId="61A2FBB6" w:rsidR="00B96286" w:rsidRPr="000058E3" w:rsidRDefault="000B4CCB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10,099</w:t>
            </w:r>
          </w:p>
        </w:tc>
        <w:tc>
          <w:tcPr>
            <w:tcW w:w="783" w:type="dxa"/>
          </w:tcPr>
          <w:p w14:paraId="331A078B" w14:textId="75815E11" w:rsidR="00B96286" w:rsidRPr="000058E3" w:rsidRDefault="00D726C7" w:rsidP="00B9628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10,961</w:t>
            </w:r>
          </w:p>
        </w:tc>
      </w:tr>
      <w:tr w:rsidR="001045B4" w:rsidRPr="009E2F97" w14:paraId="766B7CB8" w14:textId="77777777" w:rsidTr="000B4CCB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BCCD" w14:textId="4793D509" w:rsidR="001157AD" w:rsidRPr="0099447F" w:rsidRDefault="000B4CCB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F7AB5B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5CCAE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39E43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3C90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73BEE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E6D18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C03C5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094C1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82E86" w14:textId="77777777" w:rsidR="001157AD" w:rsidRPr="000058E3" w:rsidRDefault="001157AD" w:rsidP="001157A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DD984E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28C91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67E2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00121" w14:textId="37D4E534" w:rsidR="001157AD" w:rsidRPr="000058E3" w:rsidRDefault="000B4CCB" w:rsidP="000B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4E06D022" w14:textId="0F94B25D" w:rsidR="001157AD" w:rsidRPr="000058E3" w:rsidRDefault="000B4CCB" w:rsidP="000B4C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482</w:t>
            </w:r>
          </w:p>
        </w:tc>
      </w:tr>
      <w:tr w:rsidR="00D726C7" w:rsidRPr="009E2F97" w14:paraId="0BD984FC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023F" w14:textId="6626DFA2" w:rsidR="00D726C7" w:rsidRPr="009E2F97" w:rsidRDefault="000B4CCB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D6D36C" w14:textId="77777777" w:rsidR="00D726C7" w:rsidRPr="009E2F97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79BA56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EE68DC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397DD1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9C6FC0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77F4C3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F5B8C6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BE7F42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250694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7A427D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255B6CF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5317B7" w14:textId="77777777" w:rsidR="00D726C7" w:rsidRPr="000058E3" w:rsidRDefault="00D726C7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18C44" w14:textId="0E321CD8" w:rsidR="00D726C7" w:rsidRPr="00D726C7" w:rsidRDefault="000B4CCB" w:rsidP="000B4C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783" w:type="dxa"/>
          </w:tcPr>
          <w:p w14:paraId="672EDCCD" w14:textId="5A6708EE" w:rsidR="00D726C7" w:rsidRPr="007037FE" w:rsidRDefault="000B4CCB" w:rsidP="000B4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5B4" w:rsidRPr="009E2F97" w14:paraId="0652DD6D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D6C067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54F16DB7" w:rsidR="001157AD" w:rsidRPr="000058E3" w:rsidRDefault="000B4CCB" w:rsidP="001157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783" w:type="dxa"/>
          </w:tcPr>
          <w:p w14:paraId="4591D2DA" w14:textId="347C19F3" w:rsidR="001157AD" w:rsidRPr="000058E3" w:rsidRDefault="007037FE" w:rsidP="001157A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 w:rsidR="00D726C7">
              <w:rPr>
                <w:rFonts w:ascii="Angsana New" w:hAnsi="Angsana New"/>
                <w:sz w:val="24"/>
                <w:szCs w:val="24"/>
              </w:rPr>
              <w:t>55</w:t>
            </w:r>
          </w:p>
        </w:tc>
      </w:tr>
      <w:tr w:rsidR="001045B4" w:rsidRPr="009E2F97" w14:paraId="3AD8C6DB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392AF3" w14:textId="77777777" w:rsidR="001157AD" w:rsidRPr="009E2F97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1157AD" w:rsidRPr="000058E3" w:rsidRDefault="001157AD" w:rsidP="001157A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2B4FEBB0" w:rsidR="001157AD" w:rsidRPr="000058E3" w:rsidRDefault="000B4CCB" w:rsidP="001157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10,417</w:t>
            </w:r>
          </w:p>
        </w:tc>
        <w:tc>
          <w:tcPr>
            <w:tcW w:w="783" w:type="dxa"/>
          </w:tcPr>
          <w:p w14:paraId="78D2677B" w14:textId="65C5F9AD" w:rsidR="001157AD" w:rsidRPr="000058E3" w:rsidRDefault="00D726C7" w:rsidP="001157A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11,598</w:t>
            </w:r>
          </w:p>
        </w:tc>
      </w:tr>
      <w:tr w:rsidR="001045B4" w:rsidRPr="009E2F97" w14:paraId="1B3A1629" w14:textId="77777777" w:rsidTr="001045B4">
        <w:trPr>
          <w:trHeight w:val="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706BF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6973A9" w:rsidRPr="000058E3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6973A9" w:rsidRPr="000058E3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6973A9" w:rsidRPr="000058E3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1045B4" w:rsidRPr="009E2F97" w14:paraId="5B0DCCAD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58617EBF" w:rsidR="001157AD" w:rsidRPr="006115A4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</w:t>
            </w:r>
            <w:r w:rsidR="00C37685"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56BCB" w14:textId="33853D71" w:rsidR="001157AD" w:rsidRPr="00ED375A" w:rsidRDefault="006166A9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71F4C1A1" w:rsidR="001157AD" w:rsidRPr="000058E3" w:rsidRDefault="004F394C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33739F3A" w:rsidR="001157AD" w:rsidRPr="000058E3" w:rsidRDefault="000B4CCB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166A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3DE56CCD" w:rsidR="001157AD" w:rsidRPr="000058E3" w:rsidRDefault="004F394C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166A9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1FB21728" w:rsidR="001157AD" w:rsidRPr="000058E3" w:rsidRDefault="000B4CCB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5C505D2A" w:rsidR="001157AD" w:rsidRPr="000058E3" w:rsidRDefault="004F394C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0FC94AB1" w:rsidR="001157AD" w:rsidRPr="000058E3" w:rsidRDefault="000B4CCB" w:rsidP="001157AD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F655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4C6281A3" w:rsidR="001157AD" w:rsidRPr="000058E3" w:rsidRDefault="004F394C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(514)</w:t>
            </w:r>
          </w:p>
        </w:tc>
        <w:tc>
          <w:tcPr>
            <w:tcW w:w="810" w:type="dxa"/>
            <w:vAlign w:val="bottom"/>
          </w:tcPr>
          <w:p w14:paraId="1A67CEA4" w14:textId="7F59E606" w:rsidR="001157AD" w:rsidRPr="000058E3" w:rsidRDefault="000B4CCB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 w:rsidR="006166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B6F2F90" w14:textId="39B9120A" w:rsidR="001157AD" w:rsidRPr="000058E3" w:rsidRDefault="004F394C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10" w:type="dxa"/>
          </w:tcPr>
          <w:p w14:paraId="138073D1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69F38C09" w:rsidR="001157AD" w:rsidRPr="000058E3" w:rsidRDefault="000B4CCB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7371EF4" w14:textId="77777777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AB7546" w14:textId="1A3BDCC2" w:rsidR="001157AD" w:rsidRPr="000058E3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691A27F" w14:textId="77777777" w:rsidR="001157AD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027088C1" w:rsidR="00DF7462" w:rsidRPr="000058E3" w:rsidRDefault="000B4CCB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6166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65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14:paraId="75AA0BE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503D46A3" w:rsidR="001157AD" w:rsidRPr="000058E3" w:rsidRDefault="007037FE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57AD" w:rsidRPr="000058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F394C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  <w:tr w:rsidR="001045B4" w:rsidRPr="009E2F97" w14:paraId="0DE4D755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1157AD" w:rsidRPr="006115A4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8DE60D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3CCE6378" w:rsidR="001157AD" w:rsidRPr="000058E3" w:rsidRDefault="000B4CCB" w:rsidP="001157AD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(907)</w:t>
            </w:r>
          </w:p>
        </w:tc>
        <w:tc>
          <w:tcPr>
            <w:tcW w:w="783" w:type="dxa"/>
          </w:tcPr>
          <w:p w14:paraId="24D4AC5B" w14:textId="3E7BB15C" w:rsidR="001157AD" w:rsidRPr="000058E3" w:rsidRDefault="001157AD" w:rsidP="001157AD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8E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94C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Pr="000058E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045B4" w:rsidRPr="009E2F97" w14:paraId="2E84102A" w14:textId="77777777" w:rsidTr="001045B4">
        <w:trPr>
          <w:trHeight w:val="4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78C0556F" w:rsidR="001157AD" w:rsidRPr="00980E26" w:rsidRDefault="00D974B2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ขายอสังหาริมทรัพย์ให้บริษัทร่วมและร่วมค้า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66F9C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6D7782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EAAD1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122DBC76" w:rsidR="001157AD" w:rsidRPr="000058E3" w:rsidRDefault="000B4CCB" w:rsidP="001157A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6166A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278698CE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0E7E8" w14:textId="77777777" w:rsidR="001157AD" w:rsidRPr="000058E3" w:rsidRDefault="001157AD" w:rsidP="001157A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169159F6" w:rsidR="001157AD" w:rsidRPr="000058E3" w:rsidRDefault="007037FE" w:rsidP="001157AD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F394C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1045B4" w:rsidRPr="009E2F97" w14:paraId="204F9FB1" w14:textId="77777777" w:rsidTr="001045B4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1157AD" w:rsidRPr="009E2F97" w:rsidRDefault="001157AD" w:rsidP="0011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0F6842" w14:textId="77777777" w:rsidR="001157AD" w:rsidRPr="00ED375A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1157AD" w:rsidRPr="000058E3" w:rsidRDefault="001157AD" w:rsidP="001157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1AC1FE83" w:rsidR="001157AD" w:rsidRPr="000058E3" w:rsidRDefault="006166A9" w:rsidP="001157A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  <w:r w:rsidR="000F65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14:paraId="03EC6E49" w14:textId="099B7495" w:rsidR="001157AD" w:rsidRPr="000058E3" w:rsidRDefault="004F394C" w:rsidP="001157A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1,308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6745E941" w14:textId="77BD5608" w:rsidR="00AF5253" w:rsidRDefault="006C1A2D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B3E6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CB3E6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D0BD053" w14:textId="77777777" w:rsidR="00CC138F" w:rsidRDefault="00CC138F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</w:pPr>
    </w:p>
    <w:p w14:paraId="49E1C09B" w14:textId="3D20C3FF" w:rsidR="00260F99" w:rsidRDefault="009D5956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3C5A6911" wp14:editId="1A976595">
            <wp:extent cx="9226550" cy="3839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13"/>
                    <a:stretch/>
                  </pic:blipFill>
                  <pic:spPr bwMode="auto">
                    <a:xfrm>
                      <a:off x="0" y="0"/>
                      <a:ext cx="9226550" cy="3839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018EA4" w14:textId="359A5935" w:rsidR="00AF5253" w:rsidRPr="009D5956" w:rsidRDefault="00260F9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4738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24738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A1E37D9" w14:textId="77777777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1ACB3A46" w14:textId="4179AD79" w:rsidR="006C1A2D" w:rsidRPr="006375B5" w:rsidRDefault="009D5956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>
        <w:rPr>
          <w:noProof/>
        </w:rPr>
        <w:drawing>
          <wp:inline distT="0" distB="0" distL="0" distR="0" wp14:anchorId="7400CE46" wp14:editId="15A861D1">
            <wp:extent cx="9226550" cy="38982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A2D"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363F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C97E" w14:textId="77777777" w:rsidR="004D5736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4656EEA2" w14:textId="784A8992" w:rsidR="007363FB" w:rsidRPr="004D5736" w:rsidRDefault="007363FB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D5736"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0E059796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D5736"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119141F5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7C8E57DD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D5736"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5AF712E9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1EECFB2D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D5736"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58C9AF53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5884B7C0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D5736"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63669B31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F449" w14:textId="7A8E646E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5736" w:rsidRPr="004D57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199A672" w14:textId="2E7DBE40" w:rsidR="007363FB" w:rsidRPr="004D5736" w:rsidRDefault="004D5736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4D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641E69F6" w:rsidR="007363FB" w:rsidRPr="004D5736" w:rsidRDefault="007037FE" w:rsidP="007363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3FB"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B6628C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B6628C" w:rsidRPr="007363FB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3A27F91B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14744FB5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619EB098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7DA281CC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5EB69AE3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125339B8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04E19DF7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0C7474FD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684CCC8D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6999C95F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4EE497B7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0DE1925D" w:rsidR="00B6628C" w:rsidRPr="004D5736" w:rsidRDefault="007037FE" w:rsidP="00B662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363FB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7363FB" w:rsidRPr="00FE7C1C" w:rsidRDefault="007363FB" w:rsidP="007363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63FB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B6628C" w:rsidRPr="00FE7C1C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</w:t>
            </w:r>
            <w:r w:rsidRPr="00A41F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4826341A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</w:t>
            </w:r>
            <w:r w:rsidR="006166A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6E84F24B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35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1966C56C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67B9C10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36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53BA4952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342A3FC3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06213395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12E14B56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990" w:type="dxa"/>
            <w:vAlign w:val="bottom"/>
          </w:tcPr>
          <w:p w14:paraId="4AAFD42A" w14:textId="48482B72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990" w:type="dxa"/>
            <w:vAlign w:val="bottom"/>
          </w:tcPr>
          <w:p w14:paraId="566B20A1" w14:textId="79FDF411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080" w:type="dxa"/>
            <w:vAlign w:val="bottom"/>
          </w:tcPr>
          <w:p w14:paraId="66CFA45E" w14:textId="4E45E066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83,57</w:t>
            </w:r>
            <w:r w:rsidR="006166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46E188DC" w14:textId="3F3903C0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82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B6628C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B6628C" w:rsidRPr="00A41F29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029045F9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11,376</w:t>
            </w:r>
          </w:p>
        </w:tc>
        <w:tc>
          <w:tcPr>
            <w:tcW w:w="990" w:type="dxa"/>
            <w:vAlign w:val="bottom"/>
          </w:tcPr>
          <w:p w14:paraId="5E13B198" w14:textId="5021D72C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B6628C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B6628C" w:rsidRPr="00A41F29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43C46F48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990" w:type="dxa"/>
            <w:vAlign w:val="bottom"/>
          </w:tcPr>
          <w:p w14:paraId="17879635" w14:textId="7DDDF13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B6628C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B6628C" w:rsidRPr="00A41F29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2E88F51A" w:rsidR="00B6628C" w:rsidRPr="00FE7C1C" w:rsidRDefault="00F63A6D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166A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63826197" w14:textId="2A4CD4CD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B6628C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B6628C" w:rsidRPr="00A41F29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04A43977" w:rsidR="00B6628C" w:rsidRPr="003A65DD" w:rsidRDefault="00F63A6D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97,7</w:t>
            </w:r>
            <w:r w:rsidR="003D298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11492938" w14:textId="1A9E3348" w:rsidR="00B6628C" w:rsidRPr="00FE7C1C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B6628C" w:rsidRPr="004B75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</w:tr>
      <w:tr w:rsidR="00B6628C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B6628C" w:rsidRPr="00FE7C1C" w:rsidRDefault="00B6628C" w:rsidP="00B6628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B6628C" w:rsidRPr="00FE7C1C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8C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B6628C" w:rsidRPr="00FE7C1C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490777D5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</w:t>
            </w:r>
            <w:r w:rsidR="006166A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18BBF282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362E0D06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0E9388E8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41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55D5059C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6DE3AB15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6E75D88F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6B98FEBD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990" w:type="dxa"/>
            <w:vAlign w:val="bottom"/>
          </w:tcPr>
          <w:p w14:paraId="22F9B246" w14:textId="7C4EB4EE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16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6038DCB4" w14:textId="0AC31651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4D715D40" w:rsidR="00B6628C" w:rsidRPr="00FE7C1C" w:rsidRDefault="00F63A6D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</w:t>
            </w:r>
            <w:r w:rsidR="006166A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990" w:type="dxa"/>
            <w:vAlign w:val="bottom"/>
          </w:tcPr>
          <w:p w14:paraId="0DC7A269" w14:textId="06E2196A" w:rsidR="00B6628C" w:rsidRPr="00FE7C1C" w:rsidRDefault="007037FE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58</w:t>
            </w:r>
            <w:r w:rsidR="00B6628C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B6628C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B6628C" w:rsidRPr="00FE7C1C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2880435A" w:rsidR="00B6628C" w:rsidRPr="00FE7C1C" w:rsidRDefault="00F63A6D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6166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06E8E71D" w14:textId="15F234D8" w:rsidR="00B6628C" w:rsidRPr="00FE7C1C" w:rsidRDefault="007037FE" w:rsidP="00B662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B6628C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B6628C" w:rsidRPr="00FE7C1C" w:rsidRDefault="00B6628C" w:rsidP="00A4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B6628C" w:rsidRPr="00FE7C1C" w:rsidRDefault="00B6628C" w:rsidP="00B6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5230112A" w:rsidR="00B6628C" w:rsidRPr="003A65DD" w:rsidRDefault="00F63A6D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61,0</w:t>
            </w:r>
            <w:r w:rsidR="006166A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69590230" w14:textId="23A59BCD" w:rsidR="00B6628C" w:rsidRPr="00FE7C1C" w:rsidRDefault="007037FE" w:rsidP="00B662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B6628C" w:rsidRPr="00300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780BEE73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57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7B93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3362C09F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5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57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50FB657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225ECC9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01388D6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1BC3095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31FAC4D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7B13316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27185DE4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08F574D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060A7CE7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52D14AE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0147BB4C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71A9AB1B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B93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5664C2BE" w:rsidR="00407B93" w:rsidRPr="006263D0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34B6D4AC" w:rsidR="00407B93" w:rsidRPr="006263D0" w:rsidRDefault="004D5736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1C153D07" w:rsidR="00407B93" w:rsidRPr="006263D0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2D02A1CE" w:rsidR="00407B93" w:rsidRPr="006263D0" w:rsidRDefault="004D5736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1430206B" w:rsidR="00407B93" w:rsidRPr="006263D0" w:rsidRDefault="00F63A6D" w:rsidP="0016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77777777" w:rsidR="00407B93" w:rsidRPr="006263D0" w:rsidRDefault="00407B93" w:rsidP="0016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642B5584" w:rsidR="00407B93" w:rsidRPr="006263D0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77DC38ED" w:rsidR="00407B93" w:rsidRPr="006263D0" w:rsidRDefault="004D5736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90" w:type="dxa"/>
          </w:tcPr>
          <w:p w14:paraId="2FEE0D64" w14:textId="4CD58CEF" w:rsidR="00407B93" w:rsidRPr="006263D0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2497A660" w:rsidR="00407B93" w:rsidRPr="006263D0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6,970</w:t>
            </w:r>
          </w:p>
        </w:tc>
        <w:tc>
          <w:tcPr>
            <w:tcW w:w="1170" w:type="dxa"/>
          </w:tcPr>
          <w:p w14:paraId="290E9796" w14:textId="6C672509" w:rsidR="00407B93" w:rsidRPr="006263D0" w:rsidRDefault="004D5736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</w:tr>
      <w:tr w:rsidR="00407B93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728FCA50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77777777" w:rsidR="00407B93" w:rsidRPr="006263D0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6C31376A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2,084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5C2EAD27" w:rsidR="00407B93" w:rsidRPr="006263D0" w:rsidRDefault="007037FE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76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4D5736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498E7556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4A850979" w:rsidR="00407B93" w:rsidRPr="006263D0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5ED226AB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2E47E0C8" w:rsidR="00407B93" w:rsidRPr="006263D0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990" w:type="dxa"/>
          </w:tcPr>
          <w:p w14:paraId="6541C939" w14:textId="36A2775D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6166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990" w:type="dxa"/>
          </w:tcPr>
          <w:p w14:paraId="27D18AAB" w14:textId="2FBB31A2" w:rsidR="00407B93" w:rsidRPr="006263D0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990" w:type="dxa"/>
            <w:vAlign w:val="bottom"/>
          </w:tcPr>
          <w:p w14:paraId="2CC1785F" w14:textId="725704EF" w:rsidR="00407B93" w:rsidRPr="006263D0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3,12</w:t>
            </w:r>
            <w:r w:rsidR="006166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15339B79" w14:textId="545B112A" w:rsidR="00407B93" w:rsidRPr="006263D0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</w:tr>
      <w:tr w:rsidR="00407B93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4495C686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32FF4930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018631C6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035C02B0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7E401DC5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263BA290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74571BE1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35F21F42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990" w:type="dxa"/>
          </w:tcPr>
          <w:p w14:paraId="4184727F" w14:textId="0D5CC898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616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990" w:type="dxa"/>
          </w:tcPr>
          <w:p w14:paraId="112952CC" w14:textId="491C9316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990" w:type="dxa"/>
            <w:vAlign w:val="bottom"/>
          </w:tcPr>
          <w:p w14:paraId="795A1BB8" w14:textId="3A5DF791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10,09</w:t>
            </w:r>
            <w:r w:rsidR="00616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10E66A37" w14:textId="0735D6B9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10,961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07B93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4531333E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57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7B93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4F1C186D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5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4D57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0EBDBCF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332A7038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43C8CB54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4BF9ACFA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25A1062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45FBD52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44A302D0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36F3ABF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3A9CC321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7EE0A05B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517E3FF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311D8EA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B93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07131E71" w:rsidR="00407B93" w:rsidRPr="001206D9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4B06C390" w:rsidR="00407B93" w:rsidRPr="001206D9" w:rsidRDefault="00F63A6D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3F9F5968" w:rsidR="00407B93" w:rsidRPr="001206D9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2E2575E9" w:rsidR="00407B93" w:rsidRPr="001206D9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264EB430" w:rsidR="00407B93" w:rsidRPr="001206D9" w:rsidRDefault="00F63A6D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5C9A10A3" w:rsidR="00407B93" w:rsidRPr="001206D9" w:rsidRDefault="00F63A6D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160" w:type="dxa"/>
          </w:tcPr>
          <w:p w14:paraId="60DC620A" w14:textId="77777777" w:rsidR="00407B93" w:rsidRPr="001206D9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07B93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03839292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69737D05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3127A035" w:rsidR="00407B93" w:rsidRPr="001206D9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5F35D182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6E292D94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407B93" w:rsidRPr="001206D9" w:rsidRDefault="00407B93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704AFA39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425</w:t>
            </w:r>
          </w:p>
        </w:tc>
        <w:tc>
          <w:tcPr>
            <w:tcW w:w="990" w:type="dxa"/>
          </w:tcPr>
          <w:p w14:paraId="7CB0E111" w14:textId="6EEC9920" w:rsidR="00407B93" w:rsidRPr="001206D9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990" w:type="dxa"/>
            <w:vAlign w:val="bottom"/>
          </w:tcPr>
          <w:p w14:paraId="28B744F6" w14:textId="369244F8" w:rsidR="00407B93" w:rsidRPr="001206D9" w:rsidRDefault="00F63A6D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726</w:t>
            </w:r>
          </w:p>
        </w:tc>
        <w:tc>
          <w:tcPr>
            <w:tcW w:w="1160" w:type="dxa"/>
            <w:vAlign w:val="bottom"/>
          </w:tcPr>
          <w:p w14:paraId="19DD478B" w14:textId="468C7139" w:rsidR="00407B93" w:rsidRPr="001206D9" w:rsidRDefault="004D5736" w:rsidP="000C584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407B93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699AA362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06EC111C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699BFD7A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2EB34331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3CC680F9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407B93" w:rsidRPr="006263D0" w:rsidRDefault="00407B93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5DC0EFA2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425</w:t>
            </w:r>
          </w:p>
        </w:tc>
        <w:tc>
          <w:tcPr>
            <w:tcW w:w="990" w:type="dxa"/>
          </w:tcPr>
          <w:p w14:paraId="7B5DE880" w14:textId="4F54326D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990" w:type="dxa"/>
            <w:vAlign w:val="bottom"/>
          </w:tcPr>
          <w:p w14:paraId="5CAD6791" w14:textId="395025F0" w:rsidR="00407B93" w:rsidRPr="006263D0" w:rsidRDefault="00F63A6D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847</w:t>
            </w:r>
          </w:p>
        </w:tc>
        <w:tc>
          <w:tcPr>
            <w:tcW w:w="1160" w:type="dxa"/>
            <w:vAlign w:val="bottom"/>
          </w:tcPr>
          <w:p w14:paraId="036B0344" w14:textId="38C37A49" w:rsidR="00407B93" w:rsidRPr="006263D0" w:rsidRDefault="004D5736" w:rsidP="000C584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5171B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150C69A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CD42FD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3522EE">
        <w:rPr>
          <w:rFonts w:ascii="Angsana New" w:hAnsi="Angsana New" w:hint="cs"/>
          <w:sz w:val="30"/>
          <w:szCs w:val="30"/>
          <w:cs/>
        </w:rPr>
        <w:t>วันที่</w:t>
      </w:r>
      <w:r w:rsidRPr="003522EE">
        <w:rPr>
          <w:rFonts w:ascii="Angsana New" w:hAnsi="Angsana New" w:hint="eastAsia"/>
          <w:sz w:val="30"/>
          <w:szCs w:val="30"/>
        </w:rPr>
        <w:t> 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A352F2">
        <w:rPr>
          <w:rFonts w:ascii="Angsana New" w:hAnsi="Angsana New"/>
          <w:sz w:val="30"/>
          <w:szCs w:val="30"/>
        </w:rPr>
        <w:t xml:space="preserve">0 </w:t>
      </w:r>
      <w:r w:rsidR="00A352F2">
        <w:rPr>
          <w:rFonts w:ascii="Angsana New" w:hAnsi="Angsana New" w:hint="cs"/>
          <w:sz w:val="30"/>
          <w:szCs w:val="30"/>
          <w:cs/>
        </w:rPr>
        <w:t>มิถุนายน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8410E5">
        <w:rPr>
          <w:rFonts w:ascii="Angsana New" w:hAnsi="Angsana New"/>
          <w:sz w:val="30"/>
          <w:szCs w:val="30"/>
        </w:rPr>
        <w:t>17.0</w:t>
      </w:r>
      <w:r w:rsidR="006166A9">
        <w:rPr>
          <w:rFonts w:ascii="Angsana New" w:hAnsi="Angsana New"/>
          <w:sz w:val="30"/>
          <w:szCs w:val="30"/>
        </w:rPr>
        <w:t>5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410E5">
        <w:rPr>
          <w:rFonts w:ascii="Angsana New" w:hAnsi="Angsana New"/>
          <w:sz w:val="30"/>
          <w:szCs w:val="30"/>
        </w:rPr>
        <w:t>0.05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3C60B7B9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</w:t>
      </w:r>
      <w:r w:rsidRPr="00E02F11">
        <w:rPr>
          <w:rFonts w:ascii="Angsana New" w:hAnsi="Angsana New" w:hint="cs"/>
          <w:sz w:val="30"/>
          <w:szCs w:val="30"/>
          <w:cs/>
        </w:rPr>
        <w:t>เนื่องจากการ</w:t>
      </w:r>
      <w:r w:rsidR="003F5022">
        <w:rPr>
          <w:rFonts w:ascii="Angsana New" w:hAnsi="Angsana New" w:hint="cs"/>
          <w:sz w:val="30"/>
          <w:szCs w:val="30"/>
          <w:cs/>
        </w:rPr>
        <w:t>ได้รับยกเว้นภาษีสำหรับรายได้เงินปันผลในระหว่างงวด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070"/>
        <w:gridCol w:w="1890"/>
        <w:gridCol w:w="990"/>
        <w:gridCol w:w="360"/>
        <w:gridCol w:w="1080"/>
      </w:tblGrid>
      <w:tr w:rsidR="00502E37" w:rsidRPr="009777AF" w:rsidDel="00D43E7A" w14:paraId="1FC9CE6B" w14:textId="77777777" w:rsidTr="00C37685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C37685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C37685">
        <w:tc>
          <w:tcPr>
            <w:tcW w:w="2790" w:type="dxa"/>
          </w:tcPr>
          <w:p w14:paraId="674D1518" w14:textId="3EC03D89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C37685">
        <w:tc>
          <w:tcPr>
            <w:tcW w:w="2790" w:type="dxa"/>
          </w:tcPr>
          <w:p w14:paraId="4F6C84BF" w14:textId="65630338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112D7D57" w14:textId="1C4ABAE3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6735B"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735B"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92E1FF1" w14:textId="1251743A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6735B"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98C0FE8" w14:textId="0FB6A0F9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1ED4"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60" w:type="dxa"/>
            <w:shd w:val="clear" w:color="auto" w:fill="auto"/>
          </w:tcPr>
          <w:p w14:paraId="2D4B0954" w14:textId="77777777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1B162" w14:textId="486DC712" w:rsidR="00502E37" w:rsidRPr="00AF539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 w:rsidR="006B7605"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502E37" w14:paraId="1C26A09A" w14:textId="77777777" w:rsidTr="00C37685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2C615EB4" w14:textId="77777777" w:rsidTr="00C37685">
        <w:tc>
          <w:tcPr>
            <w:tcW w:w="2790" w:type="dxa"/>
          </w:tcPr>
          <w:p w14:paraId="10EBE5ED" w14:textId="5731A66C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44E06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70FBB6D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3A2DCA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F7D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F49D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605" w14:paraId="38B01240" w14:textId="77777777" w:rsidTr="00C37685">
        <w:tc>
          <w:tcPr>
            <w:tcW w:w="2790" w:type="dxa"/>
          </w:tcPr>
          <w:p w14:paraId="2E7AFACE" w14:textId="3D417124" w:rsidR="006B7605" w:rsidRPr="00502E37" w:rsidRDefault="006B7605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3EF47B64" w14:textId="6194E8D0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6B7605"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7605"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42E7AE7" w14:textId="74B8A954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7605"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462DC603" w14:textId="4DF5B08F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76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360" w:type="dxa"/>
          </w:tcPr>
          <w:p w14:paraId="65122F9D" w14:textId="77777777" w:rsidR="006B7605" w:rsidRPr="00502E37" w:rsidRDefault="006B7605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981AA" w14:textId="59590CE9" w:rsidR="006B7605" w:rsidRPr="00502E37" w:rsidRDefault="007037FE" w:rsidP="006B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6B76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502E37" w:rsidRDefault="00541AE6" w:rsidP="00541AE6">
      <w:pPr>
        <w:rPr>
          <w:rFonts w:ascii="Angsana New" w:hAnsi="Angsana New"/>
          <w:sz w:val="30"/>
          <w:szCs w:val="30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6B7605">
        <w:rPr>
          <w:rFonts w:asciiTheme="majorBidi" w:hAnsiTheme="majorBidi" w:cstheme="majorBidi"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10160E91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862B1D"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862B1D"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862B1D"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862B1D"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  <w:shd w:val="clear" w:color="auto" w:fill="auto"/>
          </w:tcPr>
          <w:p w14:paraId="65509895" w14:textId="00D7EDDB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35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352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051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862B1D"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42A375F" w14:textId="77777777" w:rsidTr="00862B1D">
        <w:tc>
          <w:tcPr>
            <w:tcW w:w="3150" w:type="dxa"/>
            <w:shd w:val="clear" w:color="auto" w:fill="auto"/>
          </w:tcPr>
          <w:p w14:paraId="51E510A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6D8962F0" w:rsidR="00541AE6" w:rsidRPr="006375B5" w:rsidRDefault="002F312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3B51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6D10498D" w:rsidR="00541AE6" w:rsidRPr="006375B5" w:rsidRDefault="006F7CA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24E29BB6" w:rsidR="00541AE6" w:rsidRPr="006375B5" w:rsidRDefault="006F7CA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4D17F774" w:rsidR="00541AE6" w:rsidRPr="006375B5" w:rsidRDefault="002F312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3B51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750A621E" w:rsidR="00541AE6" w:rsidRPr="006375B5" w:rsidRDefault="002F312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3B51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41AE6" w:rsidRPr="006375B5" w14:paraId="0B7E4FA1" w14:textId="77777777" w:rsidTr="00862B1D">
        <w:tc>
          <w:tcPr>
            <w:tcW w:w="3150" w:type="dxa"/>
            <w:shd w:val="clear" w:color="auto" w:fill="auto"/>
          </w:tcPr>
          <w:p w14:paraId="152DD420" w14:textId="565EBF03" w:rsidR="00541AE6" w:rsidRPr="006375B5" w:rsidRDefault="008E6C23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2EE47802" w:rsidR="00541AE6" w:rsidRPr="006375B5" w:rsidRDefault="002F312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003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7C9427DB" w:rsidR="00541AE6" w:rsidRPr="006375B5" w:rsidRDefault="006F7CA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66AD47AF" w:rsidR="00541AE6" w:rsidRPr="006375B5" w:rsidRDefault="002F312D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003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13A2E8C0" w:rsidR="00541AE6" w:rsidRPr="006375B5" w:rsidRDefault="006F7CA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4DB18AFA" w:rsidR="00541AE6" w:rsidRPr="006375B5" w:rsidRDefault="002F312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312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003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506D" w:rsidRPr="006375B5" w14:paraId="68A46707" w14:textId="77777777" w:rsidTr="00862B1D">
        <w:tc>
          <w:tcPr>
            <w:tcW w:w="3150" w:type="dxa"/>
            <w:shd w:val="clear" w:color="auto" w:fill="auto"/>
          </w:tcPr>
          <w:p w14:paraId="7432534C" w14:textId="77777777" w:rsidR="00F4506D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F4506D" w:rsidRPr="006375B5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08573EB8" w14:textId="77777777" w:rsidTr="00862B1D">
        <w:tc>
          <w:tcPr>
            <w:tcW w:w="3150" w:type="dxa"/>
            <w:shd w:val="clear" w:color="auto" w:fill="auto"/>
          </w:tcPr>
          <w:p w14:paraId="07C177FB" w14:textId="44C85FC9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D6364B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ด้วั</w:t>
            </w:r>
            <w:r w:rsidR="00715443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C2C1E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A21E298" w14:textId="77777777" w:rsidTr="00862B1D">
        <w:tc>
          <w:tcPr>
            <w:tcW w:w="3150" w:type="dxa"/>
            <w:shd w:val="clear" w:color="auto" w:fill="auto"/>
          </w:tcPr>
          <w:p w14:paraId="160DC2F5" w14:textId="74CD77D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="00104F47"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47"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7B9445C7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36FEEACE" w:rsidR="001D5BA3" w:rsidRPr="006375B5" w:rsidRDefault="007F2B4B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6C82B1E8" w:rsidR="003D2650" w:rsidRPr="006375B5" w:rsidRDefault="007F2B4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FA76C8" w14:textId="77777777" w:rsidR="0046390A" w:rsidRDefault="0046390A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6CEFFFA6" w:rsidR="00AD0ADE" w:rsidRPr="006375B5" w:rsidRDefault="007F2B4B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1B112C87" w:rsidR="00AD0ADE" w:rsidRPr="006375B5" w:rsidRDefault="007F2B4B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E7D2D93" w14:textId="77777777" w:rsidR="00AD0ADE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24A1F305" w:rsidR="001D5BA3" w:rsidRPr="006375B5" w:rsidRDefault="007F2B4B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541AE6" w:rsidRPr="006375B5" w14:paraId="2CE0AFFA" w14:textId="77777777" w:rsidTr="00862B1D">
        <w:tc>
          <w:tcPr>
            <w:tcW w:w="3150" w:type="dxa"/>
            <w:shd w:val="clear" w:color="auto" w:fill="auto"/>
          </w:tcPr>
          <w:p w14:paraId="40FEC3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3B0E8938" w:rsidR="00541AE6" w:rsidRPr="006375B5" w:rsidRDefault="0014741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37B2FFBD" w:rsidR="00541AE6" w:rsidRPr="006375B5" w:rsidRDefault="00147410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0C9517BD" w:rsidR="00541AE6" w:rsidRPr="006375B5" w:rsidRDefault="00147410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4EBC573F" w:rsidR="00541AE6" w:rsidRPr="006375B5" w:rsidRDefault="00147410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4FA0E046" w:rsidR="00541AE6" w:rsidRPr="006375B5" w:rsidRDefault="0014741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32,628</w:t>
            </w:r>
          </w:p>
        </w:tc>
      </w:tr>
      <w:tr w:rsidR="00541AE6" w:rsidRPr="006375B5" w14:paraId="52F2ECAA" w14:textId="77777777" w:rsidTr="00862B1D">
        <w:tc>
          <w:tcPr>
            <w:tcW w:w="3150" w:type="dxa"/>
            <w:shd w:val="clear" w:color="auto" w:fill="auto"/>
          </w:tcPr>
          <w:p w14:paraId="42CBE56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4E321C03" w:rsidR="00541AE6" w:rsidRPr="006375B5" w:rsidRDefault="0014741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73697661" w:rsidR="00541AE6" w:rsidRPr="006375B5" w:rsidRDefault="00147410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2FEF5888" w:rsidR="00541AE6" w:rsidRPr="006375B5" w:rsidRDefault="00147410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4C7B3075" w:rsidR="00541AE6" w:rsidRPr="006375B5" w:rsidRDefault="0014741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7AD3938A" w:rsidR="00541AE6" w:rsidRPr="006375B5" w:rsidRDefault="0014741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541AE6" w:rsidRPr="006375B5" w14:paraId="3AFDC741" w14:textId="77777777" w:rsidTr="00862B1D">
        <w:tc>
          <w:tcPr>
            <w:tcW w:w="3150" w:type="dxa"/>
            <w:shd w:val="clear" w:color="auto" w:fill="auto"/>
          </w:tcPr>
          <w:p w14:paraId="4C6E06F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32AF1132" w14:textId="77777777" w:rsidTr="00862B1D">
        <w:tc>
          <w:tcPr>
            <w:tcW w:w="3150" w:type="dxa"/>
            <w:shd w:val="clear" w:color="auto" w:fill="auto"/>
          </w:tcPr>
          <w:p w14:paraId="75545EBD" w14:textId="4850B9AD" w:rsidR="00D051D4" w:rsidRPr="006375B5" w:rsidRDefault="002A44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51D4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7491ED27" w14:textId="77777777" w:rsidTr="00862B1D">
        <w:tc>
          <w:tcPr>
            <w:tcW w:w="3150" w:type="dxa"/>
            <w:shd w:val="clear" w:color="auto" w:fill="auto"/>
          </w:tcPr>
          <w:p w14:paraId="013369F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659AFB84" w14:textId="77777777" w:rsidTr="00862B1D">
        <w:tc>
          <w:tcPr>
            <w:tcW w:w="3150" w:type="dxa"/>
            <w:shd w:val="clear" w:color="auto" w:fill="auto"/>
          </w:tcPr>
          <w:p w14:paraId="1D43E72F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46FDC201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43D5E6AD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03C7D9F0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31A95E8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07A317C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D71D8E" w:rsidRPr="006375B5" w14:paraId="0B4FE31E" w14:textId="77777777" w:rsidTr="00862B1D">
        <w:tc>
          <w:tcPr>
            <w:tcW w:w="3150" w:type="dxa"/>
            <w:shd w:val="clear" w:color="auto" w:fill="auto"/>
          </w:tcPr>
          <w:p w14:paraId="05AFD8D0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43D3AF8B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19601C6E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11F0022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642D6C7E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6483EB0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D051D4" w14:paraId="4E06BFF9" w14:textId="77777777" w:rsidTr="00862B1D">
        <w:tc>
          <w:tcPr>
            <w:tcW w:w="3150" w:type="dxa"/>
            <w:shd w:val="clear" w:color="auto" w:fill="auto"/>
          </w:tcPr>
          <w:p w14:paraId="12C8A2EF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47897096" w14:textId="77777777" w:rsidTr="00862B1D">
        <w:tc>
          <w:tcPr>
            <w:tcW w:w="3150" w:type="dxa"/>
            <w:shd w:val="clear" w:color="auto" w:fill="auto"/>
          </w:tcPr>
          <w:p w14:paraId="73FF96C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120C6E73" w14:textId="77777777" w:rsidTr="00862B1D">
        <w:tc>
          <w:tcPr>
            <w:tcW w:w="3150" w:type="dxa"/>
            <w:shd w:val="clear" w:color="auto" w:fill="auto"/>
          </w:tcPr>
          <w:p w14:paraId="7EB1071A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15C1049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299B1B8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455F70" w14:textId="28034036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B95867A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5254A932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193FED" w14:textId="159D7C36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3D474A" w14:textId="77777777" w:rsidR="00D71D8E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49C17C1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D71D8E" w:rsidRPr="006375B5" w14:paraId="0131006B" w14:textId="77777777" w:rsidTr="00862B1D">
        <w:tc>
          <w:tcPr>
            <w:tcW w:w="3150" w:type="dxa"/>
            <w:shd w:val="clear" w:color="auto" w:fill="auto"/>
          </w:tcPr>
          <w:p w14:paraId="01F5DA2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1BC6456B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221EE0C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6E4A8E15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43A4FD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69975B5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D71D8E" w:rsidRPr="006375B5" w14:paraId="1E249C4E" w14:textId="77777777" w:rsidTr="00862B1D">
        <w:tc>
          <w:tcPr>
            <w:tcW w:w="3150" w:type="dxa"/>
            <w:shd w:val="clear" w:color="auto" w:fill="auto"/>
          </w:tcPr>
          <w:p w14:paraId="4FE9ADF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10F4BDAC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57FB3B30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0291DC46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E44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30F5877D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1264DCD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862B1D" w:rsidRPr="006375B5" w14:paraId="01B6477B" w14:textId="77777777" w:rsidTr="00653558">
        <w:tc>
          <w:tcPr>
            <w:tcW w:w="3150" w:type="dxa"/>
            <w:shd w:val="clear" w:color="auto" w:fill="auto"/>
          </w:tcPr>
          <w:p w14:paraId="16179523" w14:textId="77777777" w:rsidR="00862B1D" w:rsidRDefault="00862B1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BF35951" w14:textId="07B46842" w:rsidR="00862B1D" w:rsidRPr="00325AF1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62B1D" w:rsidRPr="006375B5" w14:paraId="75D44E62" w14:textId="77777777" w:rsidTr="00862B1D">
        <w:tc>
          <w:tcPr>
            <w:tcW w:w="3150" w:type="dxa"/>
            <w:shd w:val="clear" w:color="auto" w:fill="auto"/>
          </w:tcPr>
          <w:p w14:paraId="5275FFE8" w14:textId="77777777" w:rsid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E74E9C" w14:textId="072D2AAA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BF7CA8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57488" w14:textId="11E2F733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62B1D" w:rsidRPr="006375B5" w14:paraId="2FF0ABDA" w14:textId="77777777" w:rsidTr="00862B1D">
        <w:tc>
          <w:tcPr>
            <w:tcW w:w="3150" w:type="dxa"/>
            <w:shd w:val="clear" w:color="auto" w:fill="auto"/>
          </w:tcPr>
          <w:p w14:paraId="00C1FAF3" w14:textId="77777777" w:rsid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C4EB09" w14:textId="6ACA8184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97978F0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2144CC" w14:textId="265FBDC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5931BE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D63045" w14:textId="42005CA0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F06B6C9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9F1030" w14:textId="22EE3E1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3CF31B" w14:textId="77777777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1471B57" w14:textId="28D0DBA3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62B1D" w:rsidRPr="006375B5" w14:paraId="0D653F5E" w14:textId="77777777" w:rsidTr="003C49CE">
        <w:tc>
          <w:tcPr>
            <w:tcW w:w="3150" w:type="dxa"/>
            <w:shd w:val="clear" w:color="auto" w:fill="auto"/>
          </w:tcPr>
          <w:p w14:paraId="5B37E928" w14:textId="77777777" w:rsidR="00862B1D" w:rsidRDefault="00862B1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02A2F4C" w14:textId="7682D288" w:rsidR="00862B1D" w:rsidRPr="00862B1D" w:rsidRDefault="00862B1D" w:rsidP="0086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624FC4C0" w14:textId="77777777" w:rsidTr="00862B1D">
        <w:tc>
          <w:tcPr>
            <w:tcW w:w="3150" w:type="dxa"/>
            <w:shd w:val="clear" w:color="auto" w:fill="auto"/>
          </w:tcPr>
          <w:p w14:paraId="0484C471" w14:textId="2406D536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352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5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17024459" w14:textId="77777777" w:rsidTr="00862B1D">
        <w:tc>
          <w:tcPr>
            <w:tcW w:w="3150" w:type="dxa"/>
            <w:shd w:val="clear" w:color="auto" w:fill="auto"/>
          </w:tcPr>
          <w:p w14:paraId="293BF469" w14:textId="2A9B1EB8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</w:t>
            </w:r>
            <w:r w:rsidR="00D6393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7C16EB74" w14:textId="77777777" w:rsidTr="00862B1D">
        <w:tc>
          <w:tcPr>
            <w:tcW w:w="3150" w:type="dxa"/>
            <w:shd w:val="clear" w:color="auto" w:fill="auto"/>
          </w:tcPr>
          <w:p w14:paraId="4D04B6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6E254278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2673F054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5FB983B4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6AFE7C0F" w:rsidR="00541AE6" w:rsidRPr="006375B5" w:rsidRDefault="004D7176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76ECFCC4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31,139</w:t>
            </w:r>
          </w:p>
        </w:tc>
      </w:tr>
      <w:tr w:rsidR="00541AE6" w:rsidRPr="006375B5" w14:paraId="44233A8C" w14:textId="77777777" w:rsidTr="00862B1D">
        <w:tc>
          <w:tcPr>
            <w:tcW w:w="3150" w:type="dxa"/>
            <w:shd w:val="clear" w:color="auto" w:fill="auto"/>
          </w:tcPr>
          <w:p w14:paraId="1653B25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31921473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4C275126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1B6102B0" w:rsidR="00541AE6" w:rsidRPr="006375B5" w:rsidRDefault="004D7176" w:rsidP="0044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0743FA12" w:rsidR="00541AE6" w:rsidRPr="006375B5" w:rsidRDefault="004D7176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3C334542" w:rsidR="00541AE6" w:rsidRPr="006375B5" w:rsidRDefault="004D717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501BDC" w:rsidRPr="00A75B33" w14:paraId="72D768A5" w14:textId="77777777" w:rsidTr="00862B1D">
        <w:tc>
          <w:tcPr>
            <w:tcW w:w="3150" w:type="dxa"/>
            <w:shd w:val="clear" w:color="auto" w:fill="auto"/>
          </w:tcPr>
          <w:p w14:paraId="3DC44C7C" w14:textId="77777777" w:rsidR="00501BDC" w:rsidRPr="00FB197F" w:rsidRDefault="00501BDC" w:rsidP="008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5B371FFD" w14:textId="77777777" w:rsidTr="00862B1D">
        <w:tc>
          <w:tcPr>
            <w:tcW w:w="3150" w:type="dxa"/>
            <w:shd w:val="clear" w:color="auto" w:fill="auto"/>
          </w:tcPr>
          <w:p w14:paraId="71105478" w14:textId="04DB975C" w:rsidR="00A75B33" w:rsidRPr="006375B5" w:rsidRDefault="002A4425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5B33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42DCACEB" w14:textId="77777777" w:rsidTr="00862B1D">
        <w:tc>
          <w:tcPr>
            <w:tcW w:w="3150" w:type="dxa"/>
            <w:shd w:val="clear" w:color="auto" w:fill="auto"/>
          </w:tcPr>
          <w:p w14:paraId="6CD310A3" w14:textId="1BF65169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7D85F255" w14:textId="77777777" w:rsidTr="00862B1D">
        <w:tc>
          <w:tcPr>
            <w:tcW w:w="3150" w:type="dxa"/>
            <w:shd w:val="clear" w:color="auto" w:fill="auto"/>
          </w:tcPr>
          <w:p w14:paraId="26E279BB" w14:textId="7F05367A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360A974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709A8388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3CEC08B7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092E97D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04193D4A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D71D8E" w:rsidRPr="006375B5" w14:paraId="1F5D4985" w14:textId="77777777" w:rsidTr="00862B1D">
        <w:tc>
          <w:tcPr>
            <w:tcW w:w="3150" w:type="dxa"/>
            <w:shd w:val="clear" w:color="auto" w:fill="auto"/>
          </w:tcPr>
          <w:p w14:paraId="16AE916E" w14:textId="299F0EE5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58E812D5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63812C7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74FA33EC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4F681E8F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26536CF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</w:tbl>
    <w:p w14:paraId="724C3814" w14:textId="77777777" w:rsidR="00501BDC" w:rsidRPr="00FB197F" w:rsidRDefault="00501BDC" w:rsidP="00541AE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FB197F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5F609FE" w14:textId="186418BC" w:rsidR="00541AE6" w:rsidRDefault="00541AE6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531597B2" w14:textId="402A4E22" w:rsidR="00A43735" w:rsidRDefault="00A43735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6B3E3644" w14:textId="77777777" w:rsidR="00A43735" w:rsidRPr="00D13F91" w:rsidRDefault="00A43735" w:rsidP="00A43735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13F91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>
        <w:rPr>
          <w:rFonts w:ascii="Angsana New" w:hAnsi="Angsana New" w:hint="cs"/>
          <w:b/>
          <w:sz w:val="30"/>
          <w:szCs w:val="30"/>
          <w:cs/>
        </w:rPr>
        <w:t>แสดง</w:t>
      </w:r>
      <w:r w:rsidRPr="00D13F91">
        <w:rPr>
          <w:rFonts w:ascii="Angsana New" w:hAnsi="Angsana New"/>
          <w:b/>
          <w:sz w:val="30"/>
          <w:szCs w:val="30"/>
          <w:cs/>
        </w:rPr>
        <w:t>ฐานะการเงิน</w:t>
      </w:r>
      <w:r>
        <w:rPr>
          <w:rFonts w:ascii="Angsana New" w:hAnsi="Angsana New" w:hint="cs"/>
          <w:b/>
          <w:sz w:val="30"/>
          <w:szCs w:val="30"/>
          <w:cs/>
        </w:rPr>
        <w:t>ที่มีการเปลี่ยนแปลงในระหว่างงวด</w:t>
      </w:r>
    </w:p>
    <w:p w14:paraId="05743A23" w14:textId="77777777" w:rsidR="00D71D8E" w:rsidRPr="00D13F91" w:rsidRDefault="00D71D8E" w:rsidP="00A43735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Style w:val="TableGrid"/>
        <w:tblW w:w="88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424"/>
      </w:tblGrid>
      <w:tr w:rsidR="00D71D8E" w:rsidRPr="00D13F91" w14:paraId="6C6E1F2A" w14:textId="77777777" w:rsidTr="006E1850">
        <w:trPr>
          <w:tblHeader/>
        </w:trPr>
        <w:tc>
          <w:tcPr>
            <w:tcW w:w="2430" w:type="dxa"/>
            <w:vAlign w:val="bottom"/>
          </w:tcPr>
          <w:p w14:paraId="56E6F32E" w14:textId="77777777" w:rsidR="00D71D8E" w:rsidRPr="00D13F91" w:rsidRDefault="00D71D8E" w:rsidP="006E185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3F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424" w:type="dxa"/>
            <w:vAlign w:val="bottom"/>
          </w:tcPr>
          <w:p w14:paraId="750C1AD4" w14:textId="77777777" w:rsidR="00D71D8E" w:rsidRPr="00D13F91" w:rsidRDefault="00D71D8E" w:rsidP="006E1850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3F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71D8E" w:rsidRPr="00D13F91" w14:paraId="6C7F3241" w14:textId="77777777" w:rsidTr="006E1850">
        <w:tc>
          <w:tcPr>
            <w:tcW w:w="2430" w:type="dxa"/>
            <w:shd w:val="clear" w:color="auto" w:fill="auto"/>
          </w:tcPr>
          <w:p w14:paraId="57AE7AAE" w14:textId="77777777" w:rsidR="00D71D8E" w:rsidRPr="004311AB" w:rsidRDefault="00D71D8E" w:rsidP="006E185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6424" w:type="dxa"/>
            <w:shd w:val="clear" w:color="auto" w:fill="auto"/>
          </w:tcPr>
          <w:p w14:paraId="5BA538C1" w14:textId="77777777" w:rsidR="00D71D8E" w:rsidRPr="004311AB" w:rsidRDefault="00D71D8E" w:rsidP="006E185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มูลค่ายุติธรรมอ้างอิงราคาซื้อขายสัญญาเงินตราต่างประเทศล่วงหน้า ณ วันที่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311A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รายงาน</w:t>
            </w:r>
            <w:r w:rsidRPr="004311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07F7107A" w14:textId="77777777" w:rsidR="008D28C8" w:rsidRDefault="008D28C8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bookmarkStart w:id="2" w:name="_Hlk66816455"/>
    </w:p>
    <w:p w14:paraId="4E1D2423" w14:textId="77777777" w:rsidR="00E85600" w:rsidRDefault="00E8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0401CAE" w14:textId="0155A810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bookmarkEnd w:id="2"/>
    </w:p>
    <w:p w14:paraId="77BA7CE1" w14:textId="4F0020A4" w:rsidR="00541AE6" w:rsidRDefault="00541AE6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352F2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A352F2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2567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52F11549" w14:textId="77777777" w:rsidR="00E85600" w:rsidRPr="003232C7" w:rsidRDefault="00E85600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1AEE87F6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522220E1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72245643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7AE21B15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2B03062A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F871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F8712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523DA4C5" w:rsidR="00541AE6" w:rsidRPr="006375B5" w:rsidRDefault="002F312D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F312D">
              <w:rPr>
                <w:rFonts w:ascii="Angsana New" w:hAnsi="Angsana New" w:hint="cs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10F9E553" w:rsidR="00541AE6" w:rsidRPr="006375B5" w:rsidRDefault="00D55E72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0DF1EB47" w:rsidR="00541AE6" w:rsidRPr="006375B5" w:rsidRDefault="003423A8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14DBB72C" w:rsidR="00541AE6" w:rsidRPr="006375B5" w:rsidRDefault="003423A8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1089728B" w:rsidR="00541AE6" w:rsidRPr="006375B5" w:rsidRDefault="00D55E72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5D06276A" w:rsidR="00541AE6" w:rsidRPr="006375B5" w:rsidRDefault="00D55E72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4C0EC530" w:rsidR="00541AE6" w:rsidRPr="006375B5" w:rsidRDefault="003423A8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6DAF90BC" w:rsidR="00541AE6" w:rsidRPr="006375B5" w:rsidRDefault="003423A8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6C034BB2" w14:textId="7FAD90E6" w:rsidR="00ED72A0" w:rsidRPr="00247382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7F3B96B6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3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24738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267"/>
        <w:gridCol w:w="93"/>
        <w:gridCol w:w="1170"/>
        <w:gridCol w:w="269"/>
        <w:gridCol w:w="1276"/>
      </w:tblGrid>
      <w:tr w:rsidR="00D71D8E" w:rsidRPr="006375B5" w14:paraId="6BF84EC1" w14:textId="77777777" w:rsidTr="006E1850">
        <w:trPr>
          <w:tblHeader/>
        </w:trPr>
        <w:tc>
          <w:tcPr>
            <w:tcW w:w="1890" w:type="pct"/>
          </w:tcPr>
          <w:p w14:paraId="1B0C45FB" w14:textId="75A48C39" w:rsidR="00D71D8E" w:rsidRPr="008F3B5C" w:rsidRDefault="00ED72A0" w:rsidP="006E18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8F3B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0E568A1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  <w:gridSpan w:val="2"/>
          </w:tcPr>
          <w:p w14:paraId="3BEBB60A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5CB37765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6375B5" w14:paraId="4F5A6A6F" w14:textId="77777777" w:rsidTr="00DB3A5D">
        <w:trPr>
          <w:tblHeader/>
        </w:trPr>
        <w:tc>
          <w:tcPr>
            <w:tcW w:w="1890" w:type="pct"/>
          </w:tcPr>
          <w:p w14:paraId="2FF245FD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73C8C2" w14:textId="2209DD2B" w:rsidR="00D71D8E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F8712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8712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00E9B01E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0162945" w14:textId="32E2D45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D3A02A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058483B2" w14:textId="76E7E4AF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F8712C">
              <w:rPr>
                <w:rFonts w:ascii="Angsana New" w:hAnsi="Angsana New"/>
                <w:sz w:val="30"/>
                <w:szCs w:val="30"/>
              </w:rPr>
              <w:t>0</w:t>
            </w:r>
            <w:r w:rsidR="00F8712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shd w:val="clear" w:color="auto" w:fill="auto"/>
          </w:tcPr>
          <w:p w14:paraId="47BCF64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740E33D" w14:textId="49AFA82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71D8E" w:rsidRPr="006375B5" w14:paraId="7218199F" w14:textId="77777777" w:rsidTr="006E1850">
        <w:trPr>
          <w:tblHeader/>
        </w:trPr>
        <w:tc>
          <w:tcPr>
            <w:tcW w:w="1890" w:type="pct"/>
          </w:tcPr>
          <w:p w14:paraId="5AB204E8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A731749" w14:textId="1E215422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C51580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7AA34BF" w14:textId="1CCD5E29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67B64C11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91095B" w14:textId="071EE539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220D87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11C9F4C" w14:textId="141CBBD6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71D8E" w:rsidRPr="006375B5" w14:paraId="563AA3BC" w14:textId="77777777" w:rsidTr="006E1850">
        <w:trPr>
          <w:tblHeader/>
        </w:trPr>
        <w:tc>
          <w:tcPr>
            <w:tcW w:w="1890" w:type="pct"/>
          </w:tcPr>
          <w:p w14:paraId="219BE213" w14:textId="77777777" w:rsidR="00D71D8E" w:rsidRPr="006375B5" w:rsidRDefault="00D71D8E" w:rsidP="006E185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8"/>
          </w:tcPr>
          <w:p w14:paraId="743CA95F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6375B5" w14:paraId="0CC94F77" w14:textId="77777777" w:rsidTr="006E1850">
        <w:trPr>
          <w:trHeight w:val="80"/>
        </w:trPr>
        <w:tc>
          <w:tcPr>
            <w:tcW w:w="1890" w:type="pct"/>
          </w:tcPr>
          <w:p w14:paraId="22A857D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2F3D8B5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7A56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324D7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1D2CCA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014D1A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7A7A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E776E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660F4C77" w14:textId="77777777" w:rsidTr="006E1850">
        <w:trPr>
          <w:trHeight w:val="80"/>
        </w:trPr>
        <w:tc>
          <w:tcPr>
            <w:tcW w:w="1890" w:type="pct"/>
          </w:tcPr>
          <w:p w14:paraId="21FA5004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ADC5D62" w14:textId="47CC47D7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5" w:type="pct"/>
          </w:tcPr>
          <w:p w14:paraId="12F7275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ADB516" w14:textId="773DF6C4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94" w:type="pct"/>
            <w:gridSpan w:val="2"/>
          </w:tcPr>
          <w:p w14:paraId="5908DD77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24FB37" w14:textId="375BEFF7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2F06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9C656C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FBFC6B" w14:textId="5E6DC870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D71D8E" w:rsidRPr="006375B5" w14:paraId="7A55855B" w14:textId="77777777" w:rsidTr="006E1850">
        <w:trPr>
          <w:trHeight w:val="80"/>
        </w:trPr>
        <w:tc>
          <w:tcPr>
            <w:tcW w:w="1890" w:type="pct"/>
          </w:tcPr>
          <w:p w14:paraId="73F568E3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28C5CFB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BF687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1873A8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619AB40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CBB170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2BA7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98BB4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122024AA" w14:textId="77777777" w:rsidTr="006E1850">
        <w:trPr>
          <w:trHeight w:val="80"/>
        </w:trPr>
        <w:tc>
          <w:tcPr>
            <w:tcW w:w="1890" w:type="pct"/>
          </w:tcPr>
          <w:p w14:paraId="3DE9E9D9" w14:textId="2EA17421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51BCF1FD" w14:textId="48FCD97E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5" w:type="pct"/>
          </w:tcPr>
          <w:p w14:paraId="589C4DAD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5CCCB8" w14:textId="30B9359C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94" w:type="pct"/>
            <w:gridSpan w:val="2"/>
          </w:tcPr>
          <w:p w14:paraId="2626BE1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57F70A" w14:textId="40F56720" w:rsidR="00D71D8E" w:rsidRPr="00735862" w:rsidRDefault="000723F1" w:rsidP="0021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ACFD5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7EFF97" w14:textId="7167F2E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71D8E" w:rsidRPr="006375B5" w14:paraId="41CCFB1A" w14:textId="77777777" w:rsidTr="006E1850">
        <w:trPr>
          <w:trHeight w:val="80"/>
        </w:trPr>
        <w:tc>
          <w:tcPr>
            <w:tcW w:w="1890" w:type="pct"/>
          </w:tcPr>
          <w:p w14:paraId="762B5B4E" w14:textId="77777777" w:rsidR="00D71D8E" w:rsidRPr="006375B5" w:rsidRDefault="00D71D8E" w:rsidP="006E1850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5291D0D8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45" w:type="pct"/>
          </w:tcPr>
          <w:p w14:paraId="4C700315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7CD734B2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94" w:type="pct"/>
            <w:gridSpan w:val="2"/>
          </w:tcPr>
          <w:p w14:paraId="45982CBF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1DB2B9A9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2F063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FFC6A2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0050A67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71D8E" w:rsidRPr="006375B5" w14:paraId="42A73AE6" w14:textId="77777777" w:rsidTr="006E1850">
        <w:trPr>
          <w:trHeight w:val="80"/>
        </w:trPr>
        <w:tc>
          <w:tcPr>
            <w:tcW w:w="1890" w:type="pct"/>
          </w:tcPr>
          <w:p w14:paraId="4D78B830" w14:textId="77777777" w:rsidR="00D71D8E" w:rsidRDefault="00D71D8E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  <w:p w14:paraId="25EFB47C" w14:textId="77777777" w:rsidR="003E0F47" w:rsidRDefault="003E0F47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  <w:p w14:paraId="2B00B76B" w14:textId="77777777" w:rsidR="003E0F47" w:rsidRDefault="003E0F47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  <w:p w14:paraId="6FC9E537" w14:textId="77EBC565" w:rsidR="003E0F47" w:rsidRPr="00247382" w:rsidRDefault="003E0F47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</w:tcPr>
          <w:p w14:paraId="2F6B67D7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467B7C7F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0A63E25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  <w:gridSpan w:val="2"/>
          </w:tcPr>
          <w:p w14:paraId="34EFD5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14:paraId="6FDFDB1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79E5A20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</w:tcPr>
          <w:p w14:paraId="7986C7A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B3A5D" w:rsidRPr="006375B5" w14:paraId="6587572F" w14:textId="77777777" w:rsidTr="006E1850">
        <w:trPr>
          <w:trHeight w:val="80"/>
        </w:trPr>
        <w:tc>
          <w:tcPr>
            <w:tcW w:w="1890" w:type="pct"/>
          </w:tcPr>
          <w:p w14:paraId="22652946" w14:textId="77777777" w:rsidR="00DB3A5D" w:rsidRDefault="00DB3A5D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</w:tcPr>
          <w:p w14:paraId="1DED2AD0" w14:textId="77777777" w:rsidR="00DB3A5D" w:rsidRPr="00735862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2E9032DF" w14:textId="77777777" w:rsidR="00DB3A5D" w:rsidRPr="00735862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6CFC6F86" w14:textId="77777777" w:rsidR="00DB3A5D" w:rsidRPr="00735862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  <w:gridSpan w:val="2"/>
          </w:tcPr>
          <w:p w14:paraId="2B4F51B4" w14:textId="77777777" w:rsidR="00DB3A5D" w:rsidRPr="00735862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14:paraId="1CFE4122" w14:textId="77777777" w:rsidR="00DB3A5D" w:rsidRPr="00735862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6115678D" w14:textId="77777777" w:rsidR="00DB3A5D" w:rsidRPr="00FB1950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</w:tcPr>
          <w:p w14:paraId="0D3280E4" w14:textId="77777777" w:rsidR="00DB3A5D" w:rsidRPr="00FB1950" w:rsidRDefault="00DB3A5D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964E0" w:rsidRPr="006375B5" w14:paraId="6C40CCCE" w14:textId="77777777" w:rsidTr="006E1850">
        <w:trPr>
          <w:trHeight w:val="80"/>
        </w:trPr>
        <w:tc>
          <w:tcPr>
            <w:tcW w:w="1890" w:type="pct"/>
          </w:tcPr>
          <w:p w14:paraId="0796237E" w14:textId="68AB0F4A" w:rsidR="002964E0" w:rsidRPr="006375B5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กิจการอื่นๆ</w:t>
            </w:r>
          </w:p>
        </w:tc>
        <w:tc>
          <w:tcPr>
            <w:tcW w:w="678" w:type="pct"/>
          </w:tcPr>
          <w:p w14:paraId="25DC4356" w14:textId="77777777" w:rsidR="002964E0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0FF451" w14:textId="77777777" w:rsidR="002964E0" w:rsidRPr="00735862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51C7223" w14:textId="77777777" w:rsidR="002964E0" w:rsidRPr="007037FE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5370B8" w14:textId="77777777" w:rsidR="002964E0" w:rsidRPr="00735862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3F18320A" w14:textId="77777777" w:rsidR="002964E0" w:rsidRDefault="002964E0" w:rsidP="00A9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447264" w14:textId="77777777" w:rsidR="002964E0" w:rsidRPr="006375B5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42E5281E" w14:textId="77777777" w:rsidR="002964E0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1D8E" w:rsidRPr="006375B5" w14:paraId="362B62E0" w14:textId="77777777" w:rsidTr="006E1850">
        <w:trPr>
          <w:trHeight w:val="80"/>
        </w:trPr>
        <w:tc>
          <w:tcPr>
            <w:tcW w:w="1890" w:type="pct"/>
          </w:tcPr>
          <w:p w14:paraId="6F11C50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7C01D79" w14:textId="52C53434" w:rsidR="00D71D8E" w:rsidRPr="00735862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5" w:type="pct"/>
          </w:tcPr>
          <w:p w14:paraId="403757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262625E5" w14:textId="472C27CA" w:rsidR="00D71D8E" w:rsidRPr="00735862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94" w:type="pct"/>
            <w:gridSpan w:val="2"/>
          </w:tcPr>
          <w:p w14:paraId="20889716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3318F91D" w14:textId="727093AB" w:rsidR="00D71D8E" w:rsidRPr="00735862" w:rsidRDefault="000723F1" w:rsidP="00A9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019AA5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53A9DA5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41CB42CF" w14:textId="77777777" w:rsidTr="006E1850">
        <w:trPr>
          <w:trHeight w:val="80"/>
        </w:trPr>
        <w:tc>
          <w:tcPr>
            <w:tcW w:w="1890" w:type="pct"/>
          </w:tcPr>
          <w:p w14:paraId="397D0896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0CBF3AD6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0DD2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67066CD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1248D3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2249EFB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7E01A5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4211D954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8E" w:rsidRPr="006375B5" w14:paraId="15F26F21" w14:textId="77777777" w:rsidTr="006E1850">
        <w:trPr>
          <w:trHeight w:val="80"/>
        </w:trPr>
        <w:tc>
          <w:tcPr>
            <w:tcW w:w="1890" w:type="pct"/>
          </w:tcPr>
          <w:p w14:paraId="2DCECA21" w14:textId="58C8D1FA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12D200A" w14:textId="5FB3BB67" w:rsidR="00D71D8E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5" w:type="pct"/>
          </w:tcPr>
          <w:p w14:paraId="6B33077B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FB2F099" w14:textId="76B92DB5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94" w:type="pct"/>
            <w:gridSpan w:val="2"/>
          </w:tcPr>
          <w:p w14:paraId="2EC4DB4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511BEC88" w14:textId="63DDECB9" w:rsidR="00D71D8E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74E05C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4740A478" w14:textId="0D36B0A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71D8E" w:rsidRPr="006375B5" w14:paraId="4B5B6C01" w14:textId="77777777" w:rsidTr="006E1850">
        <w:trPr>
          <w:trHeight w:val="80"/>
        </w:trPr>
        <w:tc>
          <w:tcPr>
            <w:tcW w:w="1890" w:type="pct"/>
          </w:tcPr>
          <w:p w14:paraId="109E0F2C" w14:textId="2D4AC570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AB8B7B8" w14:textId="6D2C9883" w:rsidR="00D71D8E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B6CD22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58C7FB5D" w14:textId="179E04A9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4" w:type="pct"/>
            <w:gridSpan w:val="2"/>
          </w:tcPr>
          <w:p w14:paraId="0B02F1A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</w:tcPr>
          <w:p w14:paraId="0AFD8FD4" w14:textId="21D29C66" w:rsidR="00D71D8E" w:rsidRPr="006375B5" w:rsidRDefault="000723F1" w:rsidP="000B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836AAB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</w:tcPr>
          <w:p w14:paraId="189FF3DF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3CD577F2" w14:textId="77777777" w:rsidTr="006E1850">
        <w:trPr>
          <w:trHeight w:val="80"/>
        </w:trPr>
        <w:tc>
          <w:tcPr>
            <w:tcW w:w="1890" w:type="pct"/>
          </w:tcPr>
          <w:p w14:paraId="0D4B52D6" w14:textId="2FE1B6BB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="007037FE" w:rsidRPr="007037F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B58182" w14:textId="4326D7E7" w:rsidR="00D71D8E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573620A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90A5DA" w14:textId="3CD09C9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4" w:type="pct"/>
            <w:gridSpan w:val="2"/>
          </w:tcPr>
          <w:p w14:paraId="1237729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433CEE3" w14:textId="4FD64E6E" w:rsidR="00D71D8E" w:rsidRPr="006375B5" w:rsidRDefault="002F063A" w:rsidP="002F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0294D7F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32E2887" w14:textId="683F457B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71D8E" w:rsidRPr="006375B5" w14:paraId="2AB37279" w14:textId="77777777" w:rsidTr="006E1850">
        <w:trPr>
          <w:trHeight w:val="80"/>
        </w:trPr>
        <w:tc>
          <w:tcPr>
            <w:tcW w:w="1890" w:type="pct"/>
          </w:tcPr>
          <w:p w14:paraId="6467528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2084" w14:textId="43C5F532" w:rsidR="00D71D8E" w:rsidRPr="00B42133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5" w:type="pct"/>
            <w:shd w:val="clear" w:color="auto" w:fill="auto"/>
          </w:tcPr>
          <w:p w14:paraId="33AA647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BEB1" w14:textId="138FAE49" w:rsidR="00D71D8E" w:rsidRPr="00F103E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17E9576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FE3A" w14:textId="0280C0CA" w:rsidR="00D71D8E" w:rsidRPr="003F552F" w:rsidRDefault="002F063A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23F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92AD6AD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25B" w14:textId="6B5FD674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71D8E" w:rsidRPr="006375B5" w14:paraId="086F0459" w14:textId="77777777" w:rsidTr="006E1850">
        <w:trPr>
          <w:trHeight w:val="80"/>
        </w:trPr>
        <w:tc>
          <w:tcPr>
            <w:tcW w:w="1890" w:type="pct"/>
          </w:tcPr>
          <w:p w14:paraId="413B57B6" w14:textId="77777777" w:rsidR="00D71D8E" w:rsidRPr="006375B5" w:rsidRDefault="00D71D8E" w:rsidP="006E185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F4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3C1600D1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1EBB026F" w:rsidR="004C7FF9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45" w:type="pct"/>
            <w:shd w:val="clear" w:color="auto" w:fill="auto"/>
          </w:tcPr>
          <w:p w14:paraId="0EF6B278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92954E0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0453B91A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5D149C21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F6D715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776AC9EC" w:rsidR="00A94299" w:rsidRPr="006375B5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F063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BE9FFF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B0E3239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10151B03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71D8E" w:rsidRPr="006375B5" w14:paraId="3E68CE2C" w14:textId="77777777" w:rsidTr="006E1850">
        <w:trPr>
          <w:trHeight w:val="82"/>
        </w:trPr>
        <w:tc>
          <w:tcPr>
            <w:tcW w:w="1890" w:type="pct"/>
          </w:tcPr>
          <w:p w14:paraId="26067F15" w14:textId="77777777" w:rsidR="00D71D8E" w:rsidRPr="006375B5" w:rsidRDefault="00D71D8E" w:rsidP="006E185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2461DAC" w14:textId="4FC69713" w:rsidR="00D71D8E" w:rsidRPr="00213FD6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45" w:type="pct"/>
            <w:shd w:val="clear" w:color="auto" w:fill="auto"/>
          </w:tcPr>
          <w:p w14:paraId="36ED2F8B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445BC17" w14:textId="6366A21C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424D9AF8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63EE30D" w14:textId="3C52967F" w:rsidR="00D71D8E" w:rsidRPr="00213FD6" w:rsidRDefault="002F063A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5" w:type="pct"/>
          </w:tcPr>
          <w:p w14:paraId="2599441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3D5DC15" w14:textId="243E9ECC" w:rsidR="00D71D8E" w:rsidRPr="006375B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  <w:tr w:rsidR="00D71D8E" w:rsidRPr="006375B5" w14:paraId="4AB6C6D7" w14:textId="77777777" w:rsidTr="006E1850">
        <w:trPr>
          <w:trHeight w:val="82"/>
        </w:trPr>
        <w:tc>
          <w:tcPr>
            <w:tcW w:w="1890" w:type="pct"/>
          </w:tcPr>
          <w:p w14:paraId="55BA3ED5" w14:textId="77777777" w:rsidR="00D71D8E" w:rsidRPr="0093396C" w:rsidRDefault="00D71D8E" w:rsidP="006E1850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9339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9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C8DBEA9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33EA4FDF" w:rsidR="00194A04" w:rsidRPr="00213FD6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5" w:type="pct"/>
            <w:shd w:val="clear" w:color="auto" w:fill="auto"/>
          </w:tcPr>
          <w:p w14:paraId="1610E264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0C9E2AF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4657279D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FD6">
              <w:rPr>
                <w:rFonts w:ascii="Angsana New" w:hAnsi="Angsana New"/>
                <w:sz w:val="30"/>
                <w:szCs w:val="30"/>
              </w:rPr>
              <w:t>(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20</w:t>
            </w:r>
            <w:r w:rsidRPr="00213F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28446951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5EC196C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6602A612" w:rsidR="00194A04" w:rsidRPr="00213FD6" w:rsidRDefault="002F063A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14:paraId="33483F8C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5BAA0D8" w14:textId="77777777" w:rsidR="00D71D8E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3AC762B8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37FE" w:rsidRPr="007037FE">
              <w:rPr>
                <w:rFonts w:ascii="Angsana New" w:hAnsi="Angsana New" w:hint="cs"/>
                <w:sz w:val="30"/>
                <w:szCs w:val="30"/>
              </w:rPr>
              <w:t>1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71D8E" w:rsidRPr="006375B5" w14:paraId="52EA90E9" w14:textId="77777777" w:rsidTr="006E1850">
        <w:trPr>
          <w:trHeight w:val="82"/>
        </w:trPr>
        <w:tc>
          <w:tcPr>
            <w:tcW w:w="1890" w:type="pct"/>
          </w:tcPr>
          <w:p w14:paraId="60F6FC1F" w14:textId="77777777" w:rsidR="00D71D8E" w:rsidRPr="006375B5" w:rsidRDefault="00D71D8E" w:rsidP="006E1850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1F2E" w14:textId="3D372716" w:rsidR="00D71D8E" w:rsidRPr="00213FD6" w:rsidRDefault="000723F1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145" w:type="pct"/>
            <w:shd w:val="clear" w:color="auto" w:fill="auto"/>
          </w:tcPr>
          <w:p w14:paraId="0A401376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5122" w14:textId="277C949F" w:rsidR="00D71D8E" w:rsidRPr="00213FD6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94" w:type="pct"/>
            <w:gridSpan w:val="2"/>
            <w:shd w:val="clear" w:color="auto" w:fill="auto"/>
          </w:tcPr>
          <w:p w14:paraId="00307932" w14:textId="77777777" w:rsidR="00D71D8E" w:rsidRPr="00213FD6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61F98" w14:textId="23E7A49C" w:rsidR="00D71D8E" w:rsidRPr="00213FD6" w:rsidRDefault="002F063A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5" w:type="pct"/>
          </w:tcPr>
          <w:p w14:paraId="2616FF6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18CBAABA" w:rsidR="00D71D8E" w:rsidRPr="00F103E5" w:rsidRDefault="007037F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32BDF38D" w:rsid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C352B49" w14:textId="77777777" w:rsidR="003D74E0" w:rsidRDefault="003D74E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190"/>
        <w:gridCol w:w="274"/>
        <w:gridCol w:w="1100"/>
        <w:gridCol w:w="274"/>
        <w:gridCol w:w="1190"/>
        <w:gridCol w:w="274"/>
        <w:gridCol w:w="1032"/>
      </w:tblGrid>
      <w:tr w:rsidR="003D74E0" w:rsidRPr="00080768" w14:paraId="5B1A1A1B" w14:textId="77777777" w:rsidTr="00A21F2D">
        <w:trPr>
          <w:cantSplit/>
          <w:trHeight w:val="20"/>
          <w:tblHeader/>
        </w:trPr>
        <w:tc>
          <w:tcPr>
            <w:tcW w:w="3846" w:type="dxa"/>
          </w:tcPr>
          <w:p w14:paraId="777C7456" w14:textId="77777777" w:rsidR="003D74E0" w:rsidRPr="00DD6C07" w:rsidRDefault="003D74E0" w:rsidP="006D3D43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64" w:type="dxa"/>
            <w:gridSpan w:val="3"/>
          </w:tcPr>
          <w:p w14:paraId="7C87EF9D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235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6005B4A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6BAE618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235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74E0" w:rsidRPr="00080768" w14:paraId="02DEB466" w14:textId="77777777" w:rsidTr="00A21F2D">
        <w:trPr>
          <w:cantSplit/>
          <w:trHeight w:val="20"/>
          <w:tblHeader/>
        </w:trPr>
        <w:tc>
          <w:tcPr>
            <w:tcW w:w="3846" w:type="dxa"/>
          </w:tcPr>
          <w:p w14:paraId="13687386" w14:textId="77777777" w:rsidR="003D74E0" w:rsidRPr="00B235D5" w:rsidRDefault="003D74E0" w:rsidP="006D3D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9249CDE" w14:textId="770DF7FD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A21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7CA2CB88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672D46" w14:textId="1DF7375A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A21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4" w:type="dxa"/>
          </w:tcPr>
          <w:p w14:paraId="6D409C7C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62C03AE1" w14:textId="6A8E871A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A21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039FB112" w14:textId="77777777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20589F29" w14:textId="0D1F35E5" w:rsidR="003D74E0" w:rsidRPr="00B235D5" w:rsidRDefault="003D74E0" w:rsidP="006D3D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A21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D74E0" w:rsidRPr="00A309C7" w14:paraId="1EC6372F" w14:textId="77777777" w:rsidTr="00A21F2D">
        <w:trPr>
          <w:cantSplit/>
          <w:trHeight w:val="20"/>
          <w:tblHeader/>
        </w:trPr>
        <w:tc>
          <w:tcPr>
            <w:tcW w:w="3846" w:type="dxa"/>
          </w:tcPr>
          <w:p w14:paraId="34BB71FD" w14:textId="77777777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  <w:vAlign w:val="bottom"/>
          </w:tcPr>
          <w:p w14:paraId="1610D4F3" w14:textId="77777777" w:rsidR="003D74E0" w:rsidRPr="00B235D5" w:rsidRDefault="003D74E0" w:rsidP="006D3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35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D74E0" w:rsidRPr="00A309C7" w14:paraId="364D5DB2" w14:textId="77777777" w:rsidTr="00A21F2D">
        <w:trPr>
          <w:cantSplit/>
          <w:trHeight w:val="20"/>
        </w:trPr>
        <w:tc>
          <w:tcPr>
            <w:tcW w:w="3846" w:type="dxa"/>
          </w:tcPr>
          <w:p w14:paraId="353FD5CD" w14:textId="6D6C4BF9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35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23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3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35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235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90" w:type="dxa"/>
            <w:vAlign w:val="bottom"/>
          </w:tcPr>
          <w:p w14:paraId="6CF9D723" w14:textId="4E4B5042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47BF465C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FFB1FF3" w14:textId="366B50E7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30056FAA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B99A40C" w14:textId="30A35470" w:rsidR="003D74E0" w:rsidRPr="003D74E0" w:rsidRDefault="003D74E0" w:rsidP="007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303751A7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55443FB8" w14:textId="1F843647" w:rsidR="003D74E0" w:rsidRPr="003D74E0" w:rsidRDefault="003D74E0" w:rsidP="00A21F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D74E0" w:rsidRPr="00A309C7" w14:paraId="39E7C4EF" w14:textId="77777777" w:rsidTr="00A21F2D">
        <w:trPr>
          <w:cantSplit/>
          <w:trHeight w:val="20"/>
        </w:trPr>
        <w:tc>
          <w:tcPr>
            <w:tcW w:w="3846" w:type="dxa"/>
          </w:tcPr>
          <w:p w14:paraId="51104610" w14:textId="77777777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5D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0" w:type="dxa"/>
          </w:tcPr>
          <w:p w14:paraId="785CA9D4" w14:textId="0D73B872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15EC17F0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5F17A6" w14:textId="77777777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41AFD64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A77C71B" w14:textId="4801AAF4" w:rsidR="003D74E0" w:rsidRPr="003D74E0" w:rsidRDefault="003D74E0" w:rsidP="007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601E5895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7393D0D" w14:textId="77777777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D74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D74E0" w:rsidRPr="00A309C7" w14:paraId="08A8791A" w14:textId="77777777" w:rsidTr="00A21F2D">
        <w:trPr>
          <w:cantSplit/>
          <w:trHeight w:val="20"/>
        </w:trPr>
        <w:tc>
          <w:tcPr>
            <w:tcW w:w="3846" w:type="dxa"/>
          </w:tcPr>
          <w:p w14:paraId="0B7ADAEC" w14:textId="77777777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5D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90" w:type="dxa"/>
          </w:tcPr>
          <w:p w14:paraId="032D37E6" w14:textId="7B8E9C5F" w:rsidR="003D74E0" w:rsidRPr="003D74E0" w:rsidRDefault="003D74E0" w:rsidP="003D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C633D0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66BEBAC8" w14:textId="24F0548E" w:rsidR="003D74E0" w:rsidRPr="003D74E0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21F2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4" w:type="dxa"/>
          </w:tcPr>
          <w:p w14:paraId="3E10841E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</w:tcPr>
          <w:p w14:paraId="1AA9373C" w14:textId="151C5EF7" w:rsidR="003D74E0" w:rsidRPr="00784359" w:rsidRDefault="003D74E0" w:rsidP="007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D74E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68B8C572" w14:textId="77777777" w:rsidR="003D74E0" w:rsidRPr="003D74E0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137B9FA7" w14:textId="4E4FBB63" w:rsidR="003D74E0" w:rsidRPr="003D74E0" w:rsidRDefault="003D74E0" w:rsidP="00A21F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21F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1F2D" w:rsidRPr="00A21F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1F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74E0" w:rsidRPr="00A309C7" w14:paraId="5BB105CF" w14:textId="77777777" w:rsidTr="00A21F2D">
        <w:trPr>
          <w:cantSplit/>
          <w:trHeight w:val="20"/>
        </w:trPr>
        <w:tc>
          <w:tcPr>
            <w:tcW w:w="3846" w:type="dxa"/>
          </w:tcPr>
          <w:p w14:paraId="423A8D19" w14:textId="41C23FBB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5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23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3C9D4" w14:textId="13E5912A" w:rsidR="003D74E0" w:rsidRPr="00DD6C07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4" w:type="dxa"/>
            <w:vAlign w:val="bottom"/>
          </w:tcPr>
          <w:p w14:paraId="52A2AA5F" w14:textId="77777777" w:rsidR="003D74E0" w:rsidRPr="00B235D5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EEFB" w14:textId="7862BE48" w:rsidR="003D74E0" w:rsidRPr="00B235D5" w:rsidRDefault="003D74E0" w:rsidP="006D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4BD2DF4F" w14:textId="77777777" w:rsidR="003D74E0" w:rsidRPr="00B235D5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DC884" w14:textId="037E717E" w:rsidR="003D74E0" w:rsidRPr="00B235D5" w:rsidRDefault="003D74E0" w:rsidP="003D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8926298" w14:textId="77777777" w:rsidR="003D74E0" w:rsidRPr="00B235D5" w:rsidRDefault="003D74E0" w:rsidP="006D3D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D37C2" w14:textId="0DA3EFB1" w:rsidR="003D74E0" w:rsidRPr="00B235D5" w:rsidRDefault="003D74E0" w:rsidP="006D3D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7F9A0E0" w14:textId="5ECA58CC" w:rsidR="003D74E0" w:rsidRDefault="003D74E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13BD7CAE" w14:textId="349E6A43" w:rsidR="003D74E0" w:rsidRDefault="003D74E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C5F4CDB" w14:textId="77777777" w:rsidR="003D74E0" w:rsidRPr="00516610" w:rsidRDefault="003D74E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bookmarkEnd w:id="3"/>
    <w:p w14:paraId="4DD08D99" w14:textId="7333591C" w:rsidR="00B36F9B" w:rsidRPr="00DB3A5D" w:rsidRDefault="00B36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4971BD4" w14:textId="45615846" w:rsidR="006719AD" w:rsidRPr="006375B5" w:rsidRDefault="00C35F8B" w:rsidP="00A0204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0EF5F480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F8712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8712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009F9CF2" w:rsidR="00A75B33" w:rsidRPr="006375B5" w:rsidRDefault="00F8712C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21B4DE45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7EF533B2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02908BE2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712E21A1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15FB8C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3BAF8AA2" w14:textId="77777777" w:rsidTr="00D577D9">
        <w:tc>
          <w:tcPr>
            <w:tcW w:w="2321" w:type="pct"/>
          </w:tcPr>
          <w:p w14:paraId="2FB83B0A" w14:textId="5B3A6D81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D8E" w:rsidRPr="006375B5" w14:paraId="57F27923" w14:textId="77777777" w:rsidTr="00D577D9">
        <w:tc>
          <w:tcPr>
            <w:tcW w:w="2321" w:type="pct"/>
          </w:tcPr>
          <w:p w14:paraId="58664ED4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67EAFD05" w14:textId="3DAB8A9C" w:rsidR="00D71D8E" w:rsidRPr="006375B5" w:rsidRDefault="00D45303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147" w:type="pct"/>
          </w:tcPr>
          <w:p w14:paraId="3CF99922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7491E8" w14:textId="218A81F3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1D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51" w:type="pct"/>
          </w:tcPr>
          <w:p w14:paraId="690E41FA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0605B6" w14:textId="4D4BB243" w:rsidR="00D71D8E" w:rsidRPr="006375B5" w:rsidRDefault="002D2CBC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53B278" w14:textId="09817831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1B165DF1" w14:textId="77777777" w:rsidTr="00D577D9">
        <w:tc>
          <w:tcPr>
            <w:tcW w:w="2321" w:type="pct"/>
          </w:tcPr>
          <w:p w14:paraId="0C1E21D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7B05CF35" w14:textId="78F158E9" w:rsidR="00D71D8E" w:rsidRPr="006375B5" w:rsidRDefault="00D45303" w:rsidP="00D4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EB1FBD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2D5652" w14:textId="37C3AB84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9557EA0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FE79D1D" w14:textId="6C028FE6" w:rsidR="00D71D8E" w:rsidRPr="006375B5" w:rsidRDefault="002D2CBC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38324F9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2E2A38" w14:textId="015FF40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71D8E" w:rsidRPr="006375B5" w14:paraId="7C900C1E" w14:textId="77777777" w:rsidTr="00D577D9">
        <w:tc>
          <w:tcPr>
            <w:tcW w:w="2321" w:type="pct"/>
          </w:tcPr>
          <w:p w14:paraId="15696EAE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2C34E32E" w:rsidR="00D71D8E" w:rsidRPr="006375B5" w:rsidRDefault="00D45303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1,822</w:t>
            </w:r>
          </w:p>
        </w:tc>
        <w:tc>
          <w:tcPr>
            <w:tcW w:w="147" w:type="pct"/>
          </w:tcPr>
          <w:p w14:paraId="721FD7C9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265321FF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1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51" w:type="pct"/>
          </w:tcPr>
          <w:p w14:paraId="66F7844F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39576969" w:rsidR="00D71D8E" w:rsidRPr="006375B5" w:rsidRDefault="002D2CBC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2FD7A84" w14:textId="77777777" w:rsidR="00D71D8E" w:rsidRPr="006375B5" w:rsidRDefault="00D71D8E" w:rsidP="00D71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151DCCA" w14:textId="6F381A4F" w:rsidR="00D71D8E" w:rsidRPr="00A75B33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3A5D" w:rsidRPr="006375B5" w14:paraId="6144D05C" w14:textId="77777777" w:rsidTr="001D30A8">
        <w:tc>
          <w:tcPr>
            <w:tcW w:w="2321" w:type="pct"/>
          </w:tcPr>
          <w:p w14:paraId="0B908F2F" w14:textId="6040CBCA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3D1BED0" w14:textId="77777777" w:rsidR="00DB3A5D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20901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D70443A" w14:textId="77777777" w:rsidR="00DB3A5D" w:rsidRPr="007037FE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6F64F3F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24AE620" w14:textId="77777777" w:rsidR="00DB3A5D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E6B22FB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29CA5A" w14:textId="77777777" w:rsidR="00DB3A5D" w:rsidRPr="007037FE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A5D" w:rsidRPr="006375B5" w14:paraId="599F049E" w14:textId="77777777" w:rsidTr="001D30A8">
        <w:tc>
          <w:tcPr>
            <w:tcW w:w="2321" w:type="pct"/>
          </w:tcPr>
          <w:p w14:paraId="1B1E637C" w14:textId="7C18D8C4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7DB4DD5" w14:textId="77777777" w:rsidR="00DB3A5D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D0A7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625C47" w14:textId="77777777" w:rsidR="00DB3A5D" w:rsidRPr="007037FE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7ADFD2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E92E77" w14:textId="77777777" w:rsidR="00DB3A5D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0A86765" w14:textId="77777777" w:rsidR="00DB3A5D" w:rsidRPr="006375B5" w:rsidRDefault="00DB3A5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35134" w14:textId="77777777" w:rsidR="00DB3A5D" w:rsidRPr="007037FE" w:rsidRDefault="00DB3A5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B9D" w:rsidRPr="006375B5" w14:paraId="3E8E0E6A" w14:textId="77777777" w:rsidTr="001D30A8">
        <w:tc>
          <w:tcPr>
            <w:tcW w:w="2321" w:type="pct"/>
          </w:tcPr>
          <w:p w14:paraId="214DD752" w14:textId="79BD909E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282430D5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34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F583CF6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55E31A8B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72AA90DF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45AFB80C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116F7BF4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22B9D" w:rsidRPr="006375B5" w14:paraId="79BD1DE2" w14:textId="77777777" w:rsidTr="001D30A8">
        <w:tc>
          <w:tcPr>
            <w:tcW w:w="2321" w:type="pct"/>
          </w:tcPr>
          <w:p w14:paraId="53094E4A" w14:textId="31D7D35A" w:rsidR="00922B9D" w:rsidRPr="002847D0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2D612B42" w:rsidR="00922B9D" w:rsidRDefault="00B27F0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2C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7" w:type="pct"/>
          </w:tcPr>
          <w:p w14:paraId="422886D9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4881FC14" w:rsidR="00922B9D" w:rsidRPr="00531DF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51" w:type="pct"/>
          </w:tcPr>
          <w:p w14:paraId="0AF94F5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70CCAE77" w:rsidR="00922B9D" w:rsidRDefault="00B27F0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7" w:type="pct"/>
          </w:tcPr>
          <w:p w14:paraId="4430106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1E1F190B" w:rsidR="00922B9D" w:rsidRPr="00531DF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22B9D" w:rsidRPr="006375B5" w14:paraId="048444CA" w14:textId="77777777" w:rsidTr="001D30A8">
        <w:tc>
          <w:tcPr>
            <w:tcW w:w="2321" w:type="pct"/>
          </w:tcPr>
          <w:p w14:paraId="6ACBC36F" w14:textId="2853E06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3528B420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1ED31997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2A9B08E4" w:rsidR="00922B9D" w:rsidRPr="006375B5" w:rsidRDefault="00922B9D" w:rsidP="0032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3BD7D1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7592F4C8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4211BC5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B9D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54E0E05F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47" w:type="pct"/>
          </w:tcPr>
          <w:p w14:paraId="7DE91B8D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1317D560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2B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51" w:type="pct"/>
          </w:tcPr>
          <w:p w14:paraId="1ED4B493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21C58F99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07D5EFBE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B9D" w:rsidRPr="006375B5" w14:paraId="1BE4B559" w14:textId="77777777" w:rsidTr="001D30A8">
        <w:tc>
          <w:tcPr>
            <w:tcW w:w="2321" w:type="pct"/>
          </w:tcPr>
          <w:p w14:paraId="311B8A42" w14:textId="77777777" w:rsidR="00922B9D" w:rsidRPr="006375B5" w:rsidRDefault="00922B9D" w:rsidP="00922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10396714" w:rsidR="00922B9D" w:rsidRPr="006375B5" w:rsidRDefault="00B27F0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D2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D2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D1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C967FBF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E02F299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22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51" w:type="pct"/>
          </w:tcPr>
          <w:p w14:paraId="7BFB7D6D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06700637" w:rsidR="00922B9D" w:rsidRPr="006375B5" w:rsidRDefault="002D2CBC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27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7" w:type="pct"/>
          </w:tcPr>
          <w:p w14:paraId="14D97F8A" w14:textId="77777777" w:rsidR="00922B9D" w:rsidRPr="006375B5" w:rsidRDefault="00922B9D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4BBE89F0" w:rsidR="00922B9D" w:rsidRPr="006375B5" w:rsidRDefault="007037FE" w:rsidP="0092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56238C99" w14:textId="187ABFD9" w:rsidR="005A21E4" w:rsidRPr="005A21E4" w:rsidRDefault="005A21E4" w:rsidP="0083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B849B1"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74FA" w14:textId="77777777" w:rsidR="00656719" w:rsidRDefault="00656719" w:rsidP="00900EE2">
      <w:r>
        <w:separator/>
      </w:r>
    </w:p>
  </w:endnote>
  <w:endnote w:type="continuationSeparator" w:id="0">
    <w:p w14:paraId="52DBB8F9" w14:textId="77777777" w:rsidR="00656719" w:rsidRDefault="00656719" w:rsidP="00900EE2">
      <w:r>
        <w:continuationSeparator/>
      </w:r>
    </w:p>
  </w:endnote>
  <w:endnote w:type="continuationNotice" w:id="1">
    <w:p w14:paraId="7D1101F5" w14:textId="77777777" w:rsidR="00656719" w:rsidRDefault="006567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5A051E20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16277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0B567" w14:textId="387B1E4C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240089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A85897" w14:textId="77777777" w:rsidR="00F72B38" w:rsidRPr="00721ED0" w:rsidRDefault="00F72B38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4D37" w14:textId="77777777" w:rsidR="00656719" w:rsidRDefault="00656719" w:rsidP="00900EE2">
      <w:r>
        <w:separator/>
      </w:r>
    </w:p>
  </w:footnote>
  <w:footnote w:type="continuationSeparator" w:id="0">
    <w:p w14:paraId="42AF1089" w14:textId="77777777" w:rsidR="00656719" w:rsidRDefault="00656719" w:rsidP="00900EE2">
      <w:r>
        <w:continuationSeparator/>
      </w:r>
    </w:p>
  </w:footnote>
  <w:footnote w:type="continuationNotice" w:id="1">
    <w:p w14:paraId="76C56A22" w14:textId="77777777" w:rsidR="00656719" w:rsidRDefault="006567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19D4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54FE09" w14:textId="40CC85AB" w:rsidR="00044B3C" w:rsidRPr="00F9128B" w:rsidRDefault="00044B3C" w:rsidP="00044B3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43B4C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</w:t>
    </w:r>
    <w:r w:rsidRPr="001102CB">
      <w:rPr>
        <w:rFonts w:ascii="Angsana New" w:hAnsi="Angsana New"/>
        <w:b w:val="0"/>
        <w:bCs/>
        <w:sz w:val="32"/>
        <w:szCs w:val="32"/>
        <w:cs/>
      </w:rPr>
      <w:t>ที่</w:t>
    </w:r>
    <w:r w:rsidR="001102C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1102CB" w:rsidRPr="001102CB">
      <w:rPr>
        <w:rFonts w:ascii="Angsana New" w:hAnsi="Angsana New"/>
        <w:sz w:val="32"/>
        <w:szCs w:val="32"/>
        <w:lang w:bidi="th-TH"/>
      </w:rPr>
      <w:t>30</w:t>
    </w:r>
    <w:r w:rsidR="001102C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F9128B" w:rsidRPr="001102C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36EF31E" w14:textId="77777777" w:rsidR="00AD7484" w:rsidRPr="00044B3C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1EAA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2116C" w14:textId="42CFC7B8" w:rsidR="007F40F3" w:rsidRDefault="00093AA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43B4C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</w:t>
    </w:r>
    <w:r w:rsidR="00C078A2" w:rsidRPr="00091F04">
      <w:rPr>
        <w:rFonts w:ascii="Angsana New" w:hAnsi="Angsana New"/>
        <w:sz w:val="32"/>
        <w:szCs w:val="32"/>
        <w:lang w:val="en-US" w:bidi="th-TH"/>
      </w:rPr>
      <w:t>0</w:t>
    </w:r>
    <w:r w:rsidR="00C078A2" w:rsidRPr="00C078A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="00C078A2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67F471" w14:textId="77777777" w:rsidR="00A40972" w:rsidRPr="00C078A2" w:rsidRDefault="00A4097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2CF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3A6F97C5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1E3FB9" w14:textId="35C996F2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3D281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D65E20" w:rsidRPr="00D65E20">
      <w:rPr>
        <w:rFonts w:ascii="Angsana New" w:hAnsi="Angsana New"/>
        <w:sz w:val="32"/>
        <w:szCs w:val="32"/>
        <w:lang w:val="en-US" w:bidi="th-TH"/>
      </w:rPr>
      <w:t>30</w:t>
    </w:r>
    <w:r w:rsidR="00C078A2" w:rsidRPr="00C078A2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C078A2" w:rsidRPr="00C078A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C078A2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D65E20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1DA6561A" w14:textId="77777777" w:rsidR="007F40F3" w:rsidRPr="00093AA2" w:rsidRDefault="007F40F3" w:rsidP="002B7FDF">
    <w:pPr>
      <w:pStyle w:val="Header"/>
      <w:rPr>
        <w:rFonts w:ascii="Angsana New" w:hAnsi="Angsana New"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D46CC1" w14:textId="47894224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726C7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</w:t>
    </w:r>
    <w:r w:rsidR="00D726C7">
      <w:rPr>
        <w:rFonts w:ascii="Angsana New" w:hAnsi="Angsana New"/>
        <w:sz w:val="32"/>
        <w:szCs w:val="32"/>
        <w:lang w:val="en-US" w:bidi="th-TH"/>
      </w:rPr>
      <w:t xml:space="preserve">0 </w:t>
    </w:r>
    <w:r w:rsidR="00D726C7" w:rsidRPr="00D726C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D726C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2567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9B3CB0"/>
    <w:multiLevelType w:val="hybridMultilevel"/>
    <w:tmpl w:val="1EAABD46"/>
    <w:lvl w:ilvl="0" w:tplc="99CA541C">
      <w:start w:val="65"/>
      <w:numFmt w:val="bullet"/>
      <w:lvlText w:val="-"/>
      <w:lvlJc w:val="left"/>
      <w:pPr>
        <w:ind w:left="880" w:hanging="52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0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930C1"/>
    <w:multiLevelType w:val="hybridMultilevel"/>
    <w:tmpl w:val="2AA45730"/>
    <w:lvl w:ilvl="0" w:tplc="A460898C">
      <w:start w:val="65"/>
      <w:numFmt w:val="bullet"/>
      <w:lvlText w:val=""/>
      <w:lvlJc w:val="left"/>
      <w:pPr>
        <w:ind w:left="72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3"/>
  </w:num>
  <w:num w:numId="12" w16cid:durableId="904148385">
    <w:abstractNumId w:val="18"/>
  </w:num>
  <w:num w:numId="13" w16cid:durableId="713850268">
    <w:abstractNumId w:val="47"/>
  </w:num>
  <w:num w:numId="14" w16cid:durableId="905994907">
    <w:abstractNumId w:val="27"/>
  </w:num>
  <w:num w:numId="15" w16cid:durableId="244842523">
    <w:abstractNumId w:val="34"/>
  </w:num>
  <w:num w:numId="16" w16cid:durableId="266891448">
    <w:abstractNumId w:val="40"/>
  </w:num>
  <w:num w:numId="17" w16cid:durableId="1567455121">
    <w:abstractNumId w:val="28"/>
  </w:num>
  <w:num w:numId="18" w16cid:durableId="1150905092">
    <w:abstractNumId w:val="41"/>
  </w:num>
  <w:num w:numId="19" w16cid:durableId="606280826">
    <w:abstractNumId w:val="42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50"/>
  </w:num>
  <w:num w:numId="24" w16cid:durableId="2116319392">
    <w:abstractNumId w:val="32"/>
  </w:num>
  <w:num w:numId="25" w16cid:durableId="539516428">
    <w:abstractNumId w:val="43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2"/>
  </w:num>
  <w:num w:numId="29" w16cid:durableId="1303386563">
    <w:abstractNumId w:val="49"/>
  </w:num>
  <w:num w:numId="30" w16cid:durableId="1161585176">
    <w:abstractNumId w:val="19"/>
  </w:num>
  <w:num w:numId="31" w16cid:durableId="654802559">
    <w:abstractNumId w:val="24"/>
  </w:num>
  <w:num w:numId="32" w16cid:durableId="1028481602">
    <w:abstractNumId w:val="23"/>
  </w:num>
  <w:num w:numId="33" w16cid:durableId="901141940">
    <w:abstractNumId w:val="29"/>
  </w:num>
  <w:num w:numId="34" w16cid:durableId="434129902">
    <w:abstractNumId w:val="44"/>
  </w:num>
  <w:num w:numId="35" w16cid:durableId="1757239886">
    <w:abstractNumId w:val="12"/>
  </w:num>
  <w:num w:numId="36" w16cid:durableId="2032215818">
    <w:abstractNumId w:val="25"/>
  </w:num>
  <w:num w:numId="37" w16cid:durableId="2108497241">
    <w:abstractNumId w:val="21"/>
  </w:num>
  <w:num w:numId="38" w16cid:durableId="480654153">
    <w:abstractNumId w:val="22"/>
  </w:num>
  <w:num w:numId="39" w16cid:durableId="724910865">
    <w:abstractNumId w:val="16"/>
  </w:num>
  <w:num w:numId="40" w16cid:durableId="34892427">
    <w:abstractNumId w:val="46"/>
  </w:num>
  <w:num w:numId="41" w16cid:durableId="111024716">
    <w:abstractNumId w:val="38"/>
  </w:num>
  <w:num w:numId="42" w16cid:durableId="2012753701">
    <w:abstractNumId w:val="35"/>
  </w:num>
  <w:num w:numId="43" w16cid:durableId="1478104150">
    <w:abstractNumId w:val="30"/>
  </w:num>
  <w:num w:numId="44" w16cid:durableId="2058234278">
    <w:abstractNumId w:val="53"/>
  </w:num>
  <w:num w:numId="45" w16cid:durableId="2031642928">
    <w:abstractNumId w:val="31"/>
  </w:num>
  <w:num w:numId="46" w16cid:durableId="1627348966">
    <w:abstractNumId w:val="37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20"/>
  </w:num>
  <w:num w:numId="49" w16cid:durableId="958800613">
    <w:abstractNumId w:val="45"/>
  </w:num>
  <w:num w:numId="50" w16cid:durableId="621441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6"/>
  </w:num>
  <w:num w:numId="52" w16cid:durableId="369380075">
    <w:abstractNumId w:val="39"/>
  </w:num>
  <w:num w:numId="53" w16cid:durableId="1246036969">
    <w:abstractNumId w:val="26"/>
  </w:num>
  <w:num w:numId="54" w16cid:durableId="1510758497">
    <w:abstractNumId w:val="17"/>
  </w:num>
  <w:num w:numId="55" w16cid:durableId="1412701524">
    <w:abstractNumId w:val="5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8D1"/>
    <w:rsid w:val="00007953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06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4E0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812"/>
    <w:rsid w:val="004B09D0"/>
    <w:rsid w:val="004B09F5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1EB6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D1C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23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373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4E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CAB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1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17C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0E5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972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DA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6FCA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79D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B38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</TotalTime>
  <Pages>38</Pages>
  <Words>5401</Words>
  <Characters>30787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FPT FS TH Q3-24</vt:lpstr>
    </vt:vector>
  </TitlesOfParts>
  <Company>KPMG</Company>
  <LinksUpToDate>false</LinksUpToDate>
  <CharactersWithSpaces>36116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FPT FS TH Q3-24</dc:title>
  <dc:subject/>
  <dc:creator>Waraporn, Sukjaroen</dc:creator>
  <cp:keywords/>
  <dc:description/>
  <cp:lastModifiedBy>Sathiravich, Sangwansirapat</cp:lastModifiedBy>
  <cp:revision>20</cp:revision>
  <cp:lastPrinted>2024-07-31T08:43:00Z</cp:lastPrinted>
  <dcterms:created xsi:type="dcterms:W3CDTF">2024-07-30T09:20:00Z</dcterms:created>
  <dcterms:modified xsi:type="dcterms:W3CDTF">2024-08-05T11:22:00Z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