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7.xml" ContentType="application/vnd.openxmlformats-officedocument.wordprocessingml.footer+xml"/>
  <Override PartName="/word/header9.xml" ContentType="application/vnd.openxmlformats-officedocument.wordprocessingml.header+xml"/>
  <Override PartName="/word/footer8.xml" ContentType="application/vnd.openxmlformats-officedocument.wordprocessingml.footer+xml"/>
  <Override PartName="/word/header10.xml" ContentType="application/vnd.openxmlformats-officedocument.wordprocessingml.head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-90" w:type="dxa"/>
        <w:tblLook w:val="01E0" w:firstRow="1" w:lastRow="1" w:firstColumn="1" w:lastColumn="1" w:noHBand="0" w:noVBand="0"/>
      </w:tblPr>
      <w:tblGrid>
        <w:gridCol w:w="1458"/>
        <w:gridCol w:w="8165"/>
      </w:tblGrid>
      <w:tr w:rsidR="00685193" w:rsidRPr="008C010D" w14:paraId="63FD495D" w14:textId="77777777" w:rsidTr="00BB52DD">
        <w:tc>
          <w:tcPr>
            <w:tcW w:w="1458" w:type="dxa"/>
          </w:tcPr>
          <w:p w14:paraId="24351F23" w14:textId="380BF285" w:rsidR="00685193" w:rsidRPr="008C010D" w:rsidRDefault="00685193" w:rsidP="00022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C010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8165" w:type="dxa"/>
          </w:tcPr>
          <w:p w14:paraId="24F84860" w14:textId="77777777" w:rsidR="00685193" w:rsidRPr="008C010D" w:rsidRDefault="00685193" w:rsidP="00022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C010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สารบัญ</w:t>
            </w:r>
          </w:p>
        </w:tc>
      </w:tr>
      <w:tr w:rsidR="00CD2B8D" w:rsidRPr="0054417D" w14:paraId="23D5D12B" w14:textId="77777777" w:rsidTr="00BB52DD">
        <w:tc>
          <w:tcPr>
            <w:tcW w:w="1458" w:type="dxa"/>
          </w:tcPr>
          <w:p w14:paraId="06F4615C" w14:textId="77777777" w:rsidR="00CD2B8D" w:rsidRPr="0054417D" w:rsidRDefault="00CD2B8D" w:rsidP="00022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165" w:type="dxa"/>
          </w:tcPr>
          <w:p w14:paraId="6847C177" w14:textId="77777777" w:rsidR="00CD2B8D" w:rsidRPr="0054417D" w:rsidRDefault="00CD2B8D" w:rsidP="00022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FF6735" w:rsidRPr="008C010D" w14:paraId="70628060" w14:textId="77777777" w:rsidTr="00BB52DD">
        <w:tc>
          <w:tcPr>
            <w:tcW w:w="1458" w:type="dxa"/>
          </w:tcPr>
          <w:p w14:paraId="64F45C7C" w14:textId="2E05767C" w:rsidR="00FF6735" w:rsidRPr="008C010D" w:rsidRDefault="003700DD" w:rsidP="00FF6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3700DD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8165" w:type="dxa"/>
          </w:tcPr>
          <w:p w14:paraId="0D8CDF63" w14:textId="77777777" w:rsidR="00FF6735" w:rsidRPr="008C010D" w:rsidRDefault="00FF6735" w:rsidP="00FF6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C010D">
              <w:rPr>
                <w:rFonts w:ascii="Angsana New" w:hAnsi="Angsana New"/>
                <w:sz w:val="30"/>
                <w:szCs w:val="30"/>
                <w:cs/>
              </w:rPr>
              <w:t>เกณฑ์การจัดทำงบการเงินระหว่างกาล</w:t>
            </w:r>
          </w:p>
        </w:tc>
      </w:tr>
      <w:tr w:rsidR="00FF6735" w:rsidRPr="008C010D" w14:paraId="58DA6DA7" w14:textId="77777777" w:rsidTr="00BB52DD">
        <w:tc>
          <w:tcPr>
            <w:tcW w:w="1458" w:type="dxa"/>
          </w:tcPr>
          <w:p w14:paraId="29096570" w14:textId="69D6A8CB" w:rsidR="00FF6735" w:rsidRPr="00A766E9" w:rsidRDefault="003700DD" w:rsidP="00FF6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3700DD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8165" w:type="dxa"/>
          </w:tcPr>
          <w:p w14:paraId="688531F5" w14:textId="77777777" w:rsidR="00FF6735" w:rsidRPr="00A766E9" w:rsidRDefault="00FF6735" w:rsidP="00FF6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8C010D">
              <w:rPr>
                <w:rFonts w:ascii="Angsana New" w:hAnsi="Angsana New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FF6735" w:rsidRPr="008C010D" w14:paraId="6CDB7487" w14:textId="77777777" w:rsidTr="00BB52DD">
        <w:tc>
          <w:tcPr>
            <w:tcW w:w="1458" w:type="dxa"/>
          </w:tcPr>
          <w:p w14:paraId="1128E9A0" w14:textId="74271B38" w:rsidR="00FF6735" w:rsidRPr="000021AC" w:rsidRDefault="003700DD" w:rsidP="00FF6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3700DD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8165" w:type="dxa"/>
          </w:tcPr>
          <w:p w14:paraId="69974FC0" w14:textId="3FF942CE" w:rsidR="00FF6735" w:rsidRPr="008C010D" w:rsidRDefault="00FF6735" w:rsidP="00FF6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ลูกหนี้การค้า</w:t>
            </w:r>
          </w:p>
        </w:tc>
      </w:tr>
      <w:tr w:rsidR="00FF6735" w:rsidRPr="008C010D" w14:paraId="5FA5C6C3" w14:textId="77777777" w:rsidTr="00BB52DD">
        <w:tc>
          <w:tcPr>
            <w:tcW w:w="1458" w:type="dxa"/>
          </w:tcPr>
          <w:p w14:paraId="397944A3" w14:textId="3DB1D247" w:rsidR="00FF6735" w:rsidRDefault="003700DD" w:rsidP="00FF6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3700DD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8165" w:type="dxa"/>
          </w:tcPr>
          <w:p w14:paraId="7C4AE0FA" w14:textId="75734875" w:rsidR="00FF6735" w:rsidRPr="008C010D" w:rsidRDefault="00FF6735" w:rsidP="00FF6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เงินลงทุนในบริษัทย่อย</w:t>
            </w:r>
          </w:p>
        </w:tc>
      </w:tr>
      <w:tr w:rsidR="00FF6735" w:rsidRPr="008C010D" w14:paraId="5CAFEB9A" w14:textId="77777777" w:rsidTr="00BB52DD">
        <w:tc>
          <w:tcPr>
            <w:tcW w:w="1458" w:type="dxa"/>
          </w:tcPr>
          <w:p w14:paraId="4EAD7DDA" w14:textId="658703F7" w:rsidR="00FF6735" w:rsidRPr="008C010D" w:rsidRDefault="003700DD" w:rsidP="00FF6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3700DD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8165" w:type="dxa"/>
          </w:tcPr>
          <w:p w14:paraId="70C1FA65" w14:textId="77777777" w:rsidR="00FF6735" w:rsidRPr="008C010D" w:rsidRDefault="00FF6735" w:rsidP="00FF6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C010D">
              <w:rPr>
                <w:rFonts w:ascii="Angsana New" w:hAnsi="Angsana New" w:hint="cs"/>
                <w:sz w:val="30"/>
                <w:szCs w:val="30"/>
                <w:cs/>
              </w:rPr>
              <w:t>เงินลงทุนในการร่วมค้า</w:t>
            </w:r>
          </w:p>
        </w:tc>
      </w:tr>
      <w:tr w:rsidR="00FF6735" w:rsidRPr="008C010D" w14:paraId="06FE7CD3" w14:textId="77777777" w:rsidTr="00BB52DD">
        <w:tc>
          <w:tcPr>
            <w:tcW w:w="1458" w:type="dxa"/>
          </w:tcPr>
          <w:p w14:paraId="63EE56F9" w14:textId="313C9B68" w:rsidR="00FF6735" w:rsidRPr="008C010D" w:rsidRDefault="003700DD" w:rsidP="00FF6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3700DD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8165" w:type="dxa"/>
          </w:tcPr>
          <w:p w14:paraId="498B7B1A" w14:textId="77777777" w:rsidR="00FF6735" w:rsidRPr="008C010D" w:rsidRDefault="00FF6735" w:rsidP="00FF6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C010D">
              <w:rPr>
                <w:rFonts w:ascii="Angsana New" w:hAnsi="Angsana New"/>
                <w:sz w:val="30"/>
                <w:szCs w:val="30"/>
                <w:cs/>
              </w:rPr>
              <w:t>ที่ดิน อาคารและอุปกรณ์</w:t>
            </w:r>
          </w:p>
        </w:tc>
      </w:tr>
      <w:tr w:rsidR="002E722C" w:rsidRPr="008C010D" w14:paraId="498E4AE0" w14:textId="77777777" w:rsidTr="00BB52DD">
        <w:tc>
          <w:tcPr>
            <w:tcW w:w="1458" w:type="dxa"/>
          </w:tcPr>
          <w:p w14:paraId="1B566926" w14:textId="41BB79CA" w:rsidR="002E722C" w:rsidRDefault="000C5E21" w:rsidP="002E7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8165" w:type="dxa"/>
          </w:tcPr>
          <w:p w14:paraId="5D0CA7CD" w14:textId="16730193" w:rsidR="002E722C" w:rsidRPr="008C010D" w:rsidRDefault="002E722C" w:rsidP="002E7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C010D">
              <w:rPr>
                <w:rFonts w:ascii="Angsana New" w:hAnsi="Angsana New"/>
                <w:sz w:val="30"/>
                <w:szCs w:val="30"/>
                <w:cs/>
              </w:rPr>
              <w:t>ส่วนงาน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ดำเนินงานและการจำแนกรายได้</w:t>
            </w:r>
          </w:p>
        </w:tc>
      </w:tr>
      <w:tr w:rsidR="002E722C" w:rsidRPr="008C010D" w14:paraId="43807595" w14:textId="77777777" w:rsidTr="00BB52DD">
        <w:tc>
          <w:tcPr>
            <w:tcW w:w="1458" w:type="dxa"/>
          </w:tcPr>
          <w:p w14:paraId="7FF1CCD3" w14:textId="2AEF2B3E" w:rsidR="002E722C" w:rsidRDefault="000C5E21" w:rsidP="002E7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D603EF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8165" w:type="dxa"/>
          </w:tcPr>
          <w:p w14:paraId="7A4BA832" w14:textId="4AC27257" w:rsidR="002E722C" w:rsidRPr="008C010D" w:rsidRDefault="002E722C" w:rsidP="002E7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603EF">
              <w:rPr>
                <w:rFonts w:ascii="Angsana New" w:hAnsi="Angsana New" w:hint="cs"/>
                <w:sz w:val="30"/>
                <w:szCs w:val="30"/>
                <w:cs/>
              </w:rPr>
              <w:t>เงินปันผล</w:t>
            </w:r>
          </w:p>
        </w:tc>
      </w:tr>
      <w:tr w:rsidR="002E722C" w:rsidRPr="008C010D" w14:paraId="5D393E9B" w14:textId="77777777" w:rsidTr="00BB52DD">
        <w:tc>
          <w:tcPr>
            <w:tcW w:w="1458" w:type="dxa"/>
          </w:tcPr>
          <w:p w14:paraId="0BDCD871" w14:textId="1C5D153D" w:rsidR="002E722C" w:rsidRPr="00BB52DD" w:rsidRDefault="000C5E21" w:rsidP="002E7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0C5E21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8165" w:type="dxa"/>
          </w:tcPr>
          <w:p w14:paraId="32680FF7" w14:textId="06938AE9" w:rsidR="002E722C" w:rsidRPr="00BB52DD" w:rsidRDefault="002E722C" w:rsidP="002E7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 w:rsidRPr="008C010D">
              <w:rPr>
                <w:rFonts w:ascii="Angsana New" w:hAnsi="Angsana New" w:hint="cs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2E722C" w:rsidRPr="008C010D" w14:paraId="3DCA812D" w14:textId="77777777" w:rsidTr="00BB52DD">
        <w:tc>
          <w:tcPr>
            <w:tcW w:w="1458" w:type="dxa"/>
          </w:tcPr>
          <w:p w14:paraId="661F02C1" w14:textId="5CED44D6" w:rsidR="002E722C" w:rsidRPr="00BB52DD" w:rsidRDefault="002E722C" w:rsidP="002E7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3700DD">
              <w:rPr>
                <w:rFonts w:ascii="Angsana New" w:hAnsi="Angsana New"/>
                <w:sz w:val="30"/>
                <w:szCs w:val="30"/>
              </w:rPr>
              <w:t>1</w:t>
            </w:r>
            <w:r w:rsidR="000C5E21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8165" w:type="dxa"/>
          </w:tcPr>
          <w:p w14:paraId="4EB98259" w14:textId="5068E4C2" w:rsidR="002E722C" w:rsidRPr="00BB52DD" w:rsidRDefault="002E722C" w:rsidP="002E7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 w:rsidRPr="008C010D">
              <w:rPr>
                <w:rFonts w:ascii="Angsana New" w:hAnsi="Angsana New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2E722C" w:rsidRPr="008C010D" w14:paraId="0D5148D5" w14:textId="77777777" w:rsidTr="00BB52DD">
        <w:tc>
          <w:tcPr>
            <w:tcW w:w="1458" w:type="dxa"/>
          </w:tcPr>
          <w:p w14:paraId="5CE4D1C4" w14:textId="05392D42" w:rsidR="002E722C" w:rsidRPr="009C6BF5" w:rsidRDefault="002E722C" w:rsidP="002E7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0C5E21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8165" w:type="dxa"/>
          </w:tcPr>
          <w:p w14:paraId="515036C0" w14:textId="4A0970F1" w:rsidR="002E722C" w:rsidRDefault="002E722C" w:rsidP="002E7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สัญญาที่สำคัญกับกิจการที่ไม่เกี่ยวข้องกัน</w:t>
            </w:r>
          </w:p>
        </w:tc>
      </w:tr>
      <w:tr w:rsidR="002E722C" w:rsidRPr="008C010D" w14:paraId="43A387E8" w14:textId="77777777" w:rsidTr="00BB52DD">
        <w:tc>
          <w:tcPr>
            <w:tcW w:w="1458" w:type="dxa"/>
          </w:tcPr>
          <w:p w14:paraId="322BB2DE" w14:textId="30787CB3" w:rsidR="002E722C" w:rsidRPr="008C010D" w:rsidRDefault="002E722C" w:rsidP="002E7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3700DD">
              <w:rPr>
                <w:rFonts w:ascii="Angsana New" w:hAnsi="Angsana New"/>
                <w:sz w:val="30"/>
                <w:szCs w:val="30"/>
              </w:rPr>
              <w:t>1</w:t>
            </w:r>
            <w:r w:rsidR="000C5E21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8165" w:type="dxa"/>
          </w:tcPr>
          <w:p w14:paraId="5179AB0A" w14:textId="044AC113" w:rsidR="002E722C" w:rsidRPr="008C010D" w:rsidRDefault="002E722C" w:rsidP="002E7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C0522">
              <w:rPr>
                <w:rFonts w:ascii="Angsana New" w:hAnsi="Angsana New"/>
                <w:sz w:val="30"/>
                <w:szCs w:val="30"/>
                <w:cs/>
              </w:rPr>
              <w:t>หนี้สินที่อาจเกิดขึ้น</w:t>
            </w:r>
          </w:p>
        </w:tc>
      </w:tr>
      <w:tr w:rsidR="002E722C" w:rsidRPr="008C010D" w14:paraId="323FBC1E" w14:textId="77777777" w:rsidTr="00BB52DD">
        <w:tc>
          <w:tcPr>
            <w:tcW w:w="1458" w:type="dxa"/>
          </w:tcPr>
          <w:p w14:paraId="283AFABC" w14:textId="3950804D" w:rsidR="002E722C" w:rsidRPr="003700DD" w:rsidRDefault="002E722C" w:rsidP="002E7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65" w:type="dxa"/>
          </w:tcPr>
          <w:p w14:paraId="79B1BA29" w14:textId="6FDE2C25" w:rsidR="002E722C" w:rsidRDefault="002E722C" w:rsidP="002E7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2E722C" w:rsidRPr="008C010D" w14:paraId="7DA0A7CE" w14:textId="77777777" w:rsidTr="00BB52DD">
        <w:tc>
          <w:tcPr>
            <w:tcW w:w="1458" w:type="dxa"/>
          </w:tcPr>
          <w:p w14:paraId="73A1B0FC" w14:textId="1089243F" w:rsidR="002E722C" w:rsidRPr="008C010D" w:rsidRDefault="002E722C" w:rsidP="002E7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65" w:type="dxa"/>
          </w:tcPr>
          <w:p w14:paraId="1D0FAE5B" w14:textId="78403FA1" w:rsidR="002E722C" w:rsidRPr="008C010D" w:rsidRDefault="002E722C" w:rsidP="002E7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2E722C" w:rsidRPr="008C010D" w14:paraId="298DCBD3" w14:textId="77777777" w:rsidTr="00BB52DD">
        <w:tc>
          <w:tcPr>
            <w:tcW w:w="1458" w:type="dxa"/>
          </w:tcPr>
          <w:p w14:paraId="1752865F" w14:textId="0B7ECFC1" w:rsidR="002E722C" w:rsidRPr="008C010D" w:rsidRDefault="002E722C" w:rsidP="002E7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65" w:type="dxa"/>
          </w:tcPr>
          <w:p w14:paraId="53F999CA" w14:textId="77F0D77B" w:rsidR="002E722C" w:rsidRPr="008C010D" w:rsidRDefault="002E722C" w:rsidP="002E7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</w:tbl>
    <w:p w14:paraId="2FC29130" w14:textId="77777777" w:rsidR="008D0BEF" w:rsidRDefault="008D0BEF" w:rsidP="00F60A5A">
      <w:pPr>
        <w:pStyle w:val="FSContent"/>
      </w:pPr>
    </w:p>
    <w:p w14:paraId="3AB91CAB" w14:textId="77777777" w:rsidR="008D0BEF" w:rsidRPr="008D0BEF" w:rsidRDefault="008D0BEF" w:rsidP="008D0BEF"/>
    <w:p w14:paraId="5846F2FA" w14:textId="77777777" w:rsidR="008D0BEF" w:rsidRPr="008D0BEF" w:rsidRDefault="008D0BEF" w:rsidP="008D0BEF"/>
    <w:p w14:paraId="33774DE3" w14:textId="77777777" w:rsidR="008D0BEF" w:rsidRPr="008D0BEF" w:rsidRDefault="008D0BEF" w:rsidP="008D0BEF"/>
    <w:p w14:paraId="5BEBA74C" w14:textId="77777777" w:rsidR="008D0BEF" w:rsidRPr="008D0BEF" w:rsidRDefault="008D0BEF" w:rsidP="008D0BEF"/>
    <w:p w14:paraId="4BF504D2" w14:textId="77777777" w:rsidR="008D0BEF" w:rsidRPr="008D0BEF" w:rsidRDefault="008D0BEF" w:rsidP="008D0BEF"/>
    <w:p w14:paraId="140D163F" w14:textId="77777777" w:rsidR="008D0BEF" w:rsidRPr="008D0BEF" w:rsidRDefault="008D0BEF" w:rsidP="008D0BEF"/>
    <w:p w14:paraId="0E3E4D3C" w14:textId="77777777" w:rsidR="008D0BEF" w:rsidRPr="008D0BEF" w:rsidRDefault="008D0BEF" w:rsidP="008D0BEF"/>
    <w:p w14:paraId="4BFF05B8" w14:textId="77777777" w:rsidR="008D0BEF" w:rsidRPr="008D0BEF" w:rsidRDefault="008D0BEF" w:rsidP="008D0BEF"/>
    <w:p w14:paraId="28DDD0D0" w14:textId="77777777" w:rsidR="008D0BEF" w:rsidRPr="008D0BEF" w:rsidRDefault="008D0BEF" w:rsidP="008D0BEF"/>
    <w:p w14:paraId="0900FF94" w14:textId="77777777" w:rsidR="008D0BEF" w:rsidRPr="008D0BEF" w:rsidRDefault="008D0BEF" w:rsidP="008D0BEF"/>
    <w:p w14:paraId="1B6DBD78" w14:textId="77777777" w:rsidR="008D0BEF" w:rsidRPr="008D0BEF" w:rsidRDefault="008D0BEF" w:rsidP="008D0BEF"/>
    <w:p w14:paraId="155A0B46" w14:textId="77777777" w:rsidR="008D0BEF" w:rsidRPr="008D0BEF" w:rsidRDefault="008D0BEF" w:rsidP="008D0BEF"/>
    <w:p w14:paraId="56120E83" w14:textId="77777777" w:rsidR="008D0BEF" w:rsidRPr="008D0BEF" w:rsidRDefault="008D0BEF" w:rsidP="008D0BEF"/>
    <w:p w14:paraId="262CF26A" w14:textId="77777777" w:rsidR="008D0BEF" w:rsidRPr="008D0BEF" w:rsidRDefault="008D0BEF" w:rsidP="008D0BEF"/>
    <w:p w14:paraId="3673F472" w14:textId="77777777" w:rsidR="008D0BEF" w:rsidRPr="008D0BEF" w:rsidRDefault="008D0BEF" w:rsidP="008D0BEF"/>
    <w:p w14:paraId="4F0391C2" w14:textId="77777777" w:rsidR="008D0BEF" w:rsidRPr="008D0BEF" w:rsidRDefault="008D0BEF" w:rsidP="008D0BEF"/>
    <w:p w14:paraId="0E85DAF8" w14:textId="77777777" w:rsidR="008D0BEF" w:rsidRPr="008D0BEF" w:rsidRDefault="008D0BEF" w:rsidP="008D0BEF"/>
    <w:p w14:paraId="448229E8" w14:textId="77777777" w:rsidR="008D0BEF" w:rsidRPr="008D0BEF" w:rsidRDefault="008D0BEF" w:rsidP="008D0BEF"/>
    <w:p w14:paraId="05AAF50D" w14:textId="77777777" w:rsidR="008D0BEF" w:rsidRPr="008D0BEF" w:rsidRDefault="008D0BEF" w:rsidP="008D0BEF"/>
    <w:p w14:paraId="108DC80F" w14:textId="77777777" w:rsidR="008D0BEF" w:rsidRPr="008D0BEF" w:rsidRDefault="008D0BEF" w:rsidP="008D0BEF"/>
    <w:p w14:paraId="09AFBCDA" w14:textId="77777777" w:rsidR="008D0BEF" w:rsidRPr="008D0BEF" w:rsidRDefault="008D0BEF" w:rsidP="008D0BEF"/>
    <w:p w14:paraId="78EED11B" w14:textId="7CD8F868" w:rsidR="008D0BEF" w:rsidRPr="008D0BEF" w:rsidRDefault="008D0BEF" w:rsidP="008D0BEF"/>
    <w:p w14:paraId="6193CB40" w14:textId="77777777" w:rsidR="008D0BEF" w:rsidRPr="008D0BEF" w:rsidRDefault="008D0BEF" w:rsidP="008D0BEF"/>
    <w:p w14:paraId="5F5DE165" w14:textId="44ED604A" w:rsidR="00F60A5A" w:rsidRPr="004B5245" w:rsidRDefault="00685193" w:rsidP="00F60A5A">
      <w:pPr>
        <w:pStyle w:val="FSContent"/>
      </w:pPr>
      <w:r w:rsidRPr="008D0BEF">
        <w:br w:type="page"/>
      </w:r>
      <w:r w:rsidR="00F60A5A" w:rsidRPr="004B5245">
        <w:rPr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2F9CBE8D" w14:textId="77777777" w:rsidR="00616607" w:rsidRPr="00E70F4C" w:rsidRDefault="00616607" w:rsidP="00017263">
      <w:pPr>
        <w:pStyle w:val="FSBlank"/>
        <w:rPr>
          <w:sz w:val="30"/>
          <w:szCs w:val="30"/>
        </w:rPr>
      </w:pPr>
    </w:p>
    <w:p w14:paraId="1EE71AA5" w14:textId="2AC40062" w:rsidR="005E6569" w:rsidRPr="00E70F4C" w:rsidRDefault="00557238" w:rsidP="00E70F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4B5245">
        <w:rPr>
          <w:rFonts w:ascii="Angsana New" w:hAnsi="Angsana New" w:hint="cs"/>
          <w:sz w:val="30"/>
          <w:szCs w:val="30"/>
          <w:cs/>
        </w:rPr>
        <w:t>คณะกรรมการได้อนุมัติให้ออก</w:t>
      </w:r>
      <w:r w:rsidR="00F05BC4" w:rsidRPr="004B5245">
        <w:rPr>
          <w:rFonts w:ascii="Angsana New" w:hAnsi="Angsana New"/>
          <w:sz w:val="30"/>
          <w:szCs w:val="30"/>
          <w:cs/>
        </w:rPr>
        <w:t>งบการเงินระหว่างกาลนี้เมื่อ</w:t>
      </w:r>
      <w:r w:rsidR="00F05BC4" w:rsidRPr="000D7705">
        <w:rPr>
          <w:rFonts w:ascii="Angsana New" w:hAnsi="Angsana New"/>
          <w:sz w:val="30"/>
          <w:szCs w:val="30"/>
          <w:cs/>
        </w:rPr>
        <w:t>วันที่</w:t>
      </w:r>
      <w:r w:rsidR="00AC2585">
        <w:rPr>
          <w:rFonts w:ascii="Angsana New" w:hAnsi="Angsana New"/>
          <w:sz w:val="30"/>
          <w:szCs w:val="30"/>
        </w:rPr>
        <w:t xml:space="preserve"> </w:t>
      </w:r>
      <w:r w:rsidR="00206B04">
        <w:rPr>
          <w:rFonts w:ascii="Angsana New" w:hAnsi="Angsana New"/>
          <w:sz w:val="30"/>
          <w:szCs w:val="30"/>
        </w:rPr>
        <w:t>13</w:t>
      </w:r>
      <w:r w:rsidR="007C7C04">
        <w:rPr>
          <w:rFonts w:ascii="Angsana New" w:hAnsi="Angsana New"/>
          <w:sz w:val="30"/>
          <w:szCs w:val="30"/>
        </w:rPr>
        <w:t xml:space="preserve"> </w:t>
      </w:r>
      <w:r w:rsidR="00574218" w:rsidRPr="00574218">
        <w:rPr>
          <w:rFonts w:ascii="Angsana New" w:hAnsi="Angsana New"/>
          <w:sz w:val="30"/>
          <w:szCs w:val="30"/>
          <w:cs/>
        </w:rPr>
        <w:t>สิงหาคม</w:t>
      </w:r>
      <w:r w:rsidR="007C7C04">
        <w:rPr>
          <w:rFonts w:ascii="Angsana New" w:hAnsi="Angsana New" w:hint="cs"/>
          <w:sz w:val="30"/>
          <w:szCs w:val="30"/>
          <w:cs/>
        </w:rPr>
        <w:t xml:space="preserve"> </w:t>
      </w:r>
      <w:r w:rsidR="007C7C04">
        <w:rPr>
          <w:rFonts w:ascii="Angsana New" w:hAnsi="Angsana New"/>
          <w:sz w:val="30"/>
          <w:szCs w:val="30"/>
        </w:rPr>
        <w:t>2567</w:t>
      </w:r>
    </w:p>
    <w:p w14:paraId="22F5F0F4" w14:textId="77777777" w:rsidR="00022D80" w:rsidRPr="00E70F4C" w:rsidRDefault="00022D80" w:rsidP="00017263">
      <w:pPr>
        <w:pStyle w:val="FSBlank"/>
        <w:rPr>
          <w:sz w:val="30"/>
          <w:szCs w:val="30"/>
          <w:cs/>
        </w:rPr>
      </w:pPr>
    </w:p>
    <w:p w14:paraId="50297F48" w14:textId="36475B1A" w:rsidR="003057D6" w:rsidRPr="004B5245" w:rsidRDefault="00EA3CEC" w:rsidP="00B76D01">
      <w:pPr>
        <w:pStyle w:val="Heading8"/>
        <w:numPr>
          <w:ilvl w:val="0"/>
          <w:numId w:val="41"/>
        </w:numPr>
        <w:tabs>
          <w:tab w:val="left" w:pos="540"/>
        </w:tabs>
        <w:spacing w:line="240" w:lineRule="auto"/>
        <w:ind w:right="-43" w:hanging="630"/>
        <w:jc w:val="thaiDistribute"/>
        <w:rPr>
          <w:rFonts w:ascii="Angsana New" w:hAnsi="Angsana New"/>
          <w:sz w:val="30"/>
          <w:szCs w:val="30"/>
          <w:cs/>
          <w:lang w:val="th-TH"/>
        </w:rPr>
      </w:pPr>
      <w:r w:rsidRPr="004B5245">
        <w:rPr>
          <w:rFonts w:ascii="Angsana New" w:hAnsi="Angsana New"/>
          <w:sz w:val="30"/>
          <w:szCs w:val="30"/>
          <w:cs/>
          <w:lang w:val="th-TH"/>
        </w:rPr>
        <w:t>เกณฑ์การจัดทำงบการเงินระหว่างกาล</w:t>
      </w:r>
    </w:p>
    <w:p w14:paraId="51D89E66" w14:textId="60500F37" w:rsidR="00A109E6" w:rsidRPr="00E70F4C" w:rsidRDefault="00A109E6" w:rsidP="00F60A5A">
      <w:pPr>
        <w:pStyle w:val="FSBlank"/>
        <w:rPr>
          <w:sz w:val="30"/>
          <w:szCs w:val="30"/>
        </w:rPr>
      </w:pPr>
    </w:p>
    <w:p w14:paraId="7A649EF9" w14:textId="7F80293B" w:rsidR="00E70F4C" w:rsidRPr="00E70F4C" w:rsidRDefault="00E70F4C" w:rsidP="00E70F4C">
      <w:pPr>
        <w:pStyle w:val="FSContent"/>
      </w:pPr>
      <w:r w:rsidRPr="00E70F4C">
        <w:rPr>
          <w:cs/>
        </w:rPr>
        <w:t>งบการเงินระหว่างกาลนี้นำเสนอรายการในงบการเงินในรูปแบบเดียวกับงบการเงินประจำปี</w:t>
      </w:r>
      <w:r>
        <w:t xml:space="preserve"> </w:t>
      </w:r>
      <w:r w:rsidRPr="00E70F4C">
        <w:rPr>
          <w:cs/>
        </w:rPr>
        <w:t xml:space="preserve">และจัดทำหมายเหตุประกอบงบการเงินระหว่างกาลในรูปแบบย่อ (“งบการเงินระหว่างกาล”) ตามมาตรฐานการบัญชีฉบับที่ </w:t>
      </w:r>
      <w:r w:rsidR="003700DD" w:rsidRPr="003700DD">
        <w:t>34</w:t>
      </w:r>
      <w:r w:rsidRPr="00E70F4C">
        <w:t xml:space="preserve"> </w:t>
      </w:r>
      <w:r w:rsidRPr="00E70F4C">
        <w:rPr>
          <w:cs/>
        </w:rPr>
        <w:t xml:space="preserve">เรื่อง </w:t>
      </w:r>
      <w:r w:rsidRPr="00E70F4C">
        <w:rPr>
          <w:i/>
          <w:iCs/>
          <w:cs/>
        </w:rPr>
        <w:t>การรายงานทางการเงินระหว่างกาล</w:t>
      </w:r>
      <w:r w:rsidRPr="00E70F4C">
        <w:rPr>
          <w:cs/>
        </w:rPr>
        <w:t xml:space="preserve"> 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 โดยงบการเงินระหว่างกาลนี้เน้นการให้ข้อมูลที่เกี่ยวกับกิจกรรม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</w:t>
      </w:r>
      <w:r>
        <w:br/>
      </w:r>
      <w:r w:rsidRPr="00E70F4C">
        <w:rPr>
          <w:cs/>
        </w:rPr>
        <w:t>งบการเงินประจำปี ดังนั้นการอ่านงบการเงินระหว่างกาลนี้จึงควรอ่านควบคู่กับงบการเงินของบริษัท</w:t>
      </w:r>
      <w:r w:rsidR="00AA5E8D">
        <w:rPr>
          <w:rFonts w:hint="cs"/>
          <w:cs/>
        </w:rPr>
        <w:t>และบริษัทย่อย</w:t>
      </w:r>
      <w:r w:rsidRPr="001B698A">
        <w:rPr>
          <w:cs/>
        </w:rPr>
        <w:t xml:space="preserve">สำหรับปีสิ้นสุดวันที่ </w:t>
      </w:r>
      <w:r w:rsidR="003700DD" w:rsidRPr="001B698A">
        <w:t>31</w:t>
      </w:r>
      <w:r w:rsidRPr="001B698A">
        <w:t xml:space="preserve"> </w:t>
      </w:r>
      <w:r w:rsidRPr="001B698A">
        <w:rPr>
          <w:cs/>
        </w:rPr>
        <w:t xml:space="preserve">ธันวาคม </w:t>
      </w:r>
      <w:r w:rsidR="003700DD" w:rsidRPr="001B698A">
        <w:t>256</w:t>
      </w:r>
      <w:r w:rsidR="006A2602" w:rsidRPr="001B698A">
        <w:t>6</w:t>
      </w:r>
    </w:p>
    <w:p w14:paraId="180CCCDE" w14:textId="77777777" w:rsidR="000145E4" w:rsidRPr="00D1027C" w:rsidRDefault="000145E4" w:rsidP="00A818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 w:hanging="540"/>
        <w:jc w:val="thaiDistribute"/>
        <w:rPr>
          <w:rFonts w:ascii="Angsana New" w:hAnsi="Angsana New"/>
          <w:sz w:val="30"/>
          <w:szCs w:val="30"/>
        </w:rPr>
      </w:pPr>
    </w:p>
    <w:p w14:paraId="3E1C2F40" w14:textId="7E00CC45" w:rsidR="000145E4" w:rsidRDefault="000145E4" w:rsidP="00F33153">
      <w:pPr>
        <w:pStyle w:val="FSContent"/>
      </w:pPr>
      <w:r w:rsidRPr="001B698A">
        <w:rPr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</w:t>
      </w:r>
      <w:r w:rsidR="0067475E" w:rsidRPr="001B698A">
        <w:rPr>
          <w:rFonts w:hint="cs"/>
          <w:cs/>
        </w:rPr>
        <w:t>กลุ่ม</w:t>
      </w:r>
      <w:r w:rsidRPr="001B698A">
        <w:rPr>
          <w:cs/>
        </w:rPr>
        <w:t xml:space="preserve">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="003700DD" w:rsidRPr="001B698A">
        <w:t>31</w:t>
      </w:r>
      <w:r w:rsidR="00F33153" w:rsidRPr="001B698A">
        <w:t xml:space="preserve"> </w:t>
      </w:r>
      <w:r w:rsidR="00F33153" w:rsidRPr="001B698A">
        <w:rPr>
          <w:rFonts w:hint="cs"/>
          <w:cs/>
        </w:rPr>
        <w:t xml:space="preserve">ธันวาคม </w:t>
      </w:r>
      <w:r w:rsidR="003700DD" w:rsidRPr="001B698A">
        <w:t>256</w:t>
      </w:r>
      <w:r w:rsidR="006A2602" w:rsidRPr="001B698A">
        <w:t>6</w:t>
      </w:r>
    </w:p>
    <w:p w14:paraId="1EF094DA" w14:textId="77777777" w:rsidR="00E70F4C" w:rsidRDefault="00E70F4C" w:rsidP="00F33153">
      <w:pPr>
        <w:pStyle w:val="FSContent"/>
      </w:pPr>
    </w:p>
    <w:p w14:paraId="4EBC7EB3" w14:textId="021A45C5" w:rsidR="002653E1" w:rsidRPr="0027520D" w:rsidRDefault="002653E1" w:rsidP="00B76D01">
      <w:pPr>
        <w:pStyle w:val="Heading8"/>
        <w:numPr>
          <w:ilvl w:val="0"/>
          <w:numId w:val="41"/>
        </w:numPr>
        <w:tabs>
          <w:tab w:val="left" w:pos="540"/>
        </w:tabs>
        <w:spacing w:line="240" w:lineRule="auto"/>
        <w:ind w:right="-43" w:hanging="630"/>
        <w:jc w:val="thaiDistribute"/>
        <w:rPr>
          <w:rFonts w:ascii="Angsana New" w:hAnsi="Angsana New"/>
          <w:sz w:val="30"/>
          <w:szCs w:val="30"/>
          <w:lang w:val="th-TH"/>
        </w:rPr>
      </w:pPr>
      <w:r w:rsidRPr="0027520D">
        <w:rPr>
          <w:rFonts w:ascii="Angsana New" w:hAnsi="Angsana New"/>
          <w:sz w:val="30"/>
          <w:szCs w:val="30"/>
          <w:cs/>
          <w:lang w:val="th-TH"/>
        </w:rPr>
        <w:t>บุคคลหรือกิจการที่เกี่ยวข้องกัน</w:t>
      </w:r>
    </w:p>
    <w:p w14:paraId="30558872" w14:textId="77777777" w:rsidR="00BB2C7E" w:rsidRPr="007F1F72" w:rsidRDefault="00BB2C7E" w:rsidP="004B5245">
      <w:pPr>
        <w:pStyle w:val="FSBlank"/>
        <w:spacing w:line="240" w:lineRule="auto"/>
        <w:rPr>
          <w:sz w:val="30"/>
          <w:szCs w:val="30"/>
        </w:rPr>
      </w:pPr>
    </w:p>
    <w:p w14:paraId="5C605B13" w14:textId="6A5034D3" w:rsidR="00D01D44" w:rsidRDefault="00D01D44" w:rsidP="00B465B7">
      <w:pPr>
        <w:pStyle w:val="FSContent"/>
      </w:pPr>
      <w:r w:rsidRPr="00B465B7">
        <w:rPr>
          <w:cs/>
        </w:rPr>
        <w:t>ความสัมพันธ์ที่</w:t>
      </w:r>
      <w:r w:rsidR="00E7269E" w:rsidRPr="00B465B7">
        <w:rPr>
          <w:rFonts w:hint="cs"/>
          <w:cs/>
        </w:rPr>
        <w:t>มีกับ</w:t>
      </w:r>
      <w:r w:rsidR="003C05F1">
        <w:rPr>
          <w:rFonts w:hint="cs"/>
          <w:cs/>
        </w:rPr>
        <w:t>บริษัทย่อย</w:t>
      </w:r>
      <w:r w:rsidR="00F549B4">
        <w:t xml:space="preserve"> </w:t>
      </w:r>
      <w:r w:rsidR="008B6D46" w:rsidRPr="00B465B7">
        <w:rPr>
          <w:rFonts w:hint="cs"/>
          <w:cs/>
        </w:rPr>
        <w:t>การร่วมค้า</w:t>
      </w:r>
      <w:r w:rsidR="00F549B4">
        <w:t xml:space="preserve"> </w:t>
      </w:r>
      <w:r w:rsidR="00F549B4">
        <w:rPr>
          <w:rFonts w:hint="cs"/>
          <w:cs/>
        </w:rPr>
        <w:t>ผู้บริหาร</w:t>
      </w:r>
      <w:r w:rsidR="00B310C6">
        <w:rPr>
          <w:rFonts w:hint="cs"/>
          <w:cs/>
        </w:rPr>
        <w:t>ที่สำคัญและบุคคลหรือกิจการอื่นที่เกี่ยวข้องกัน</w:t>
      </w:r>
      <w:r w:rsidR="00A96BF9">
        <w:rPr>
          <w:rFonts w:hint="cs"/>
          <w:cs/>
        </w:rPr>
        <w:t>ไม่มีการเปลี่ยนแปลงอย่างมีสาระสำคัญในระหว่างงวด</w:t>
      </w:r>
      <w:r w:rsidR="005F07DD">
        <w:rPr>
          <w:rFonts w:hint="cs"/>
          <w:cs/>
        </w:rPr>
        <w:t>หก</w:t>
      </w:r>
      <w:r w:rsidR="00A96BF9" w:rsidRPr="001B698A">
        <w:rPr>
          <w:rFonts w:hint="cs"/>
          <w:cs/>
        </w:rPr>
        <w:t>เดือน</w:t>
      </w:r>
      <w:r w:rsidR="001F042C" w:rsidRPr="001B698A">
        <w:rPr>
          <w:rFonts w:hint="cs"/>
          <w:cs/>
        </w:rPr>
        <w:t xml:space="preserve">สิ้นสุดวันที่ </w:t>
      </w:r>
      <w:r w:rsidR="00574218" w:rsidRPr="00574218">
        <w:t xml:space="preserve">30 </w:t>
      </w:r>
      <w:r w:rsidR="00574218" w:rsidRPr="00574218">
        <w:rPr>
          <w:cs/>
        </w:rPr>
        <w:t xml:space="preserve">มิถุนายน </w:t>
      </w:r>
      <w:r w:rsidR="00574218" w:rsidRPr="00574218">
        <w:t>256</w:t>
      </w:r>
      <w:r w:rsidR="00574218">
        <w:t>7</w:t>
      </w:r>
    </w:p>
    <w:p w14:paraId="443EC7E2" w14:textId="139A31E3" w:rsidR="00BC7221" w:rsidRDefault="00BC7221" w:rsidP="00B465B7">
      <w:pPr>
        <w:pStyle w:val="FSContent"/>
      </w:pPr>
    </w:p>
    <w:p w14:paraId="0A5CB46D" w14:textId="3F355ACA" w:rsidR="00F14944" w:rsidRDefault="00F14944" w:rsidP="00B465B7">
      <w:pPr>
        <w:pStyle w:val="FSContent"/>
        <w:rPr>
          <w:cs/>
        </w:rPr>
      </w:pPr>
      <w:r>
        <w:br w:type="page"/>
      </w:r>
    </w:p>
    <w:p w14:paraId="33DC6BA8" w14:textId="6B42C251" w:rsidR="009C147C" w:rsidRDefault="002D5459" w:rsidP="00B40D17">
      <w:pPr>
        <w:pStyle w:val="a"/>
        <w:tabs>
          <w:tab w:val="clear" w:pos="1080"/>
        </w:tabs>
        <w:ind w:left="540" w:right="-43"/>
        <w:jc w:val="thaiDistribute"/>
        <w:rPr>
          <w:rFonts w:ascii="Angsana New" w:hAnsi="Angsana New" w:cs="Angsana New"/>
          <w:lang w:val="en-US"/>
        </w:rPr>
      </w:pPr>
      <w:r w:rsidRPr="008C010D">
        <w:rPr>
          <w:rFonts w:ascii="Angsana New" w:hAnsi="Angsana New" w:cs="Angsana New"/>
          <w:cs/>
          <w:lang w:val="en-US"/>
        </w:rPr>
        <w:lastRenderedPageBreak/>
        <w:t>รายการที่สำคัญกับบุคคลหรือกิจการที่เกี่ยวข้องกันสำหรับ</w:t>
      </w:r>
      <w:r w:rsidRPr="008C010D">
        <w:rPr>
          <w:rFonts w:ascii="Angsana New" w:hAnsi="Angsana New" w:cs="Angsana New" w:hint="cs"/>
          <w:cs/>
          <w:lang w:val="en-US"/>
        </w:rPr>
        <w:t>งวด</w:t>
      </w:r>
      <w:r w:rsidR="00574218" w:rsidRPr="00574218">
        <w:rPr>
          <w:rFonts w:ascii="Angsana New" w:hAnsi="Angsana New" w:cs="Angsana New"/>
          <w:cs/>
          <w:lang w:val="en-US"/>
        </w:rPr>
        <w:t>หกเดือนสิ้นสุดวันที่</w:t>
      </w:r>
      <w:r w:rsidR="00574218">
        <w:rPr>
          <w:rFonts w:ascii="Angsana New" w:hAnsi="Angsana New" w:cs="Angsana New"/>
          <w:lang w:val="en-US"/>
        </w:rPr>
        <w:t xml:space="preserve"> 30</w:t>
      </w:r>
      <w:r w:rsidR="00574218" w:rsidRPr="00574218">
        <w:rPr>
          <w:rFonts w:ascii="Angsana New" w:hAnsi="Angsana New" w:cs="Angsana New"/>
          <w:cs/>
          <w:lang w:val="en-US"/>
        </w:rPr>
        <w:t xml:space="preserve"> มิถุนายน </w:t>
      </w:r>
      <w:r w:rsidR="003700DD" w:rsidRPr="00A93E4A">
        <w:rPr>
          <w:rFonts w:ascii="Angsana New" w:hAnsi="Angsana New" w:cs="Angsana New"/>
          <w:lang w:val="en-US"/>
        </w:rPr>
        <w:t>256</w:t>
      </w:r>
      <w:r w:rsidR="007267F0">
        <w:rPr>
          <w:rFonts w:ascii="Angsana New" w:hAnsi="Angsana New" w:cs="Angsana New"/>
          <w:lang w:val="en-US"/>
        </w:rPr>
        <w:t>7</w:t>
      </w:r>
      <w:r w:rsidRPr="00A93E4A">
        <w:rPr>
          <w:rFonts w:ascii="Angsana New" w:eastAsia="Cordia New" w:hAnsi="Angsana New" w:cs="Angsana New"/>
          <w:color w:val="FFFFFF"/>
          <w:lang w:val="en-US"/>
        </w:rPr>
        <w:t>/</w:t>
      </w:r>
      <w:r w:rsidRPr="00A93E4A">
        <w:rPr>
          <w:rFonts w:ascii="Angsana New" w:hAnsi="Angsana New" w:cs="Angsana New"/>
          <w:cs/>
          <w:lang w:val="en-US"/>
        </w:rPr>
        <w:t>และ</w:t>
      </w:r>
      <w:r w:rsidRPr="00A93E4A">
        <w:rPr>
          <w:rFonts w:ascii="Angsana New" w:eastAsia="Cordia New" w:hAnsi="Angsana New" w:cs="Angsana New"/>
          <w:color w:val="FFFFFF"/>
          <w:lang w:val="en-US"/>
        </w:rPr>
        <w:t>/</w:t>
      </w:r>
      <w:r w:rsidR="003700DD" w:rsidRPr="00A93E4A">
        <w:rPr>
          <w:rFonts w:ascii="Angsana New" w:hAnsi="Angsana New" w:cs="Angsana New"/>
          <w:lang w:val="en-US"/>
        </w:rPr>
        <w:t>25</w:t>
      </w:r>
      <w:r w:rsidR="003700DD" w:rsidRPr="00A93E4A">
        <w:rPr>
          <w:rFonts w:ascii="Angsana New" w:hAnsi="Angsana New" w:cs="Angsana New" w:hint="cs"/>
          <w:lang w:val="en-US"/>
        </w:rPr>
        <w:t>6</w:t>
      </w:r>
      <w:r w:rsidR="007267F0">
        <w:rPr>
          <w:rFonts w:ascii="Angsana New" w:hAnsi="Angsana New" w:cs="Angsana New"/>
          <w:lang w:val="en-US"/>
        </w:rPr>
        <w:t>6</w:t>
      </w:r>
      <w:r>
        <w:rPr>
          <w:rFonts w:ascii="Angsana New" w:hAnsi="Angsana New" w:cs="Angsana New" w:hint="cs"/>
          <w:cs/>
          <w:lang w:val="en-US"/>
        </w:rPr>
        <w:t xml:space="preserve"> </w:t>
      </w:r>
      <w:r w:rsidRPr="008C010D">
        <w:rPr>
          <w:rFonts w:ascii="Angsana New" w:hAnsi="Angsana New" w:cs="Angsana New" w:hint="cs"/>
          <w:cs/>
          <w:lang w:val="en-US"/>
        </w:rPr>
        <w:t>สรุปได้</w:t>
      </w:r>
      <w:r w:rsidRPr="008C010D">
        <w:rPr>
          <w:rFonts w:ascii="Angsana New" w:hAnsi="Angsana New" w:cs="Angsana New"/>
          <w:cs/>
          <w:lang w:val="en-US"/>
        </w:rPr>
        <w:t>ดังนี้</w:t>
      </w:r>
    </w:p>
    <w:p w14:paraId="32417DEB" w14:textId="7F300C7A" w:rsidR="003C140D" w:rsidRDefault="003C140D" w:rsidP="00B40D17">
      <w:pPr>
        <w:pStyle w:val="a"/>
        <w:tabs>
          <w:tab w:val="clear" w:pos="1080"/>
        </w:tabs>
        <w:ind w:left="540" w:right="-43"/>
        <w:jc w:val="thaiDistribute"/>
        <w:rPr>
          <w:rFonts w:ascii="Angsana New" w:hAnsi="Angsana New" w:cs="Angsana New"/>
          <w:lang w:val="en-US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33"/>
        <w:gridCol w:w="1081"/>
        <w:gridCol w:w="265"/>
        <w:gridCol w:w="1090"/>
        <w:gridCol w:w="269"/>
        <w:gridCol w:w="1085"/>
        <w:gridCol w:w="274"/>
        <w:gridCol w:w="1073"/>
      </w:tblGrid>
      <w:tr w:rsidR="00930B2E" w:rsidRPr="007F53EA" w14:paraId="636172D8" w14:textId="77777777">
        <w:trPr>
          <w:trHeight w:val="70"/>
        </w:trPr>
        <w:tc>
          <w:tcPr>
            <w:tcW w:w="2229" w:type="pct"/>
          </w:tcPr>
          <w:p w14:paraId="5BDD5513" w14:textId="77777777" w:rsidR="00930B2E" w:rsidRPr="008C010D" w:rsidRDefault="00930B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14" w:type="pct"/>
            <w:gridSpan w:val="3"/>
          </w:tcPr>
          <w:p w14:paraId="5515AD11" w14:textId="77777777" w:rsidR="00930B2E" w:rsidRPr="007F53EA" w:rsidRDefault="00930B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3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F53E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5" w:type="pct"/>
          </w:tcPr>
          <w:p w14:paraId="3B9D45FC" w14:textId="77777777" w:rsidR="00930B2E" w:rsidRPr="007F53EA" w:rsidRDefault="00930B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12" w:type="pct"/>
            <w:gridSpan w:val="3"/>
          </w:tcPr>
          <w:p w14:paraId="1B92A21A" w14:textId="77777777" w:rsidR="00930B2E" w:rsidRPr="007F53EA" w:rsidRDefault="00930B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53E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30B2E" w:rsidRPr="007F53EA" w14:paraId="1A37C570" w14:textId="77777777">
        <w:tc>
          <w:tcPr>
            <w:tcW w:w="2229" w:type="pct"/>
            <w:vAlign w:val="bottom"/>
          </w:tcPr>
          <w:p w14:paraId="2C7FB989" w14:textId="22076699" w:rsidR="00930B2E" w:rsidRPr="0027520D" w:rsidRDefault="00930B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583" w:type="pct"/>
            <w:vAlign w:val="bottom"/>
          </w:tcPr>
          <w:p w14:paraId="3AFD9A48" w14:textId="77777777" w:rsidR="00930B2E" w:rsidRPr="0013435B" w:rsidRDefault="00930B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  <w:r w:rsidRPr="007F53EA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43" w:type="pct"/>
            <w:vAlign w:val="bottom"/>
          </w:tcPr>
          <w:p w14:paraId="2E148A02" w14:textId="77777777" w:rsidR="00930B2E" w:rsidRPr="0013435B" w:rsidRDefault="00930B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588" w:type="pct"/>
            <w:vAlign w:val="bottom"/>
          </w:tcPr>
          <w:p w14:paraId="64FF3E00" w14:textId="77777777" w:rsidR="00930B2E" w:rsidRPr="007F53EA" w:rsidRDefault="00930B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9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53EA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45" w:type="pct"/>
            <w:vAlign w:val="bottom"/>
          </w:tcPr>
          <w:p w14:paraId="2EFA6695" w14:textId="77777777" w:rsidR="00930B2E" w:rsidRPr="007F53EA" w:rsidRDefault="00930B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5" w:type="pct"/>
            <w:vAlign w:val="bottom"/>
          </w:tcPr>
          <w:p w14:paraId="573E4123" w14:textId="77777777" w:rsidR="00930B2E" w:rsidRPr="007F53EA" w:rsidRDefault="00930B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9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53EA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48" w:type="pct"/>
            <w:vAlign w:val="bottom"/>
          </w:tcPr>
          <w:p w14:paraId="0A55C1D9" w14:textId="77777777" w:rsidR="00930B2E" w:rsidRPr="007F53EA" w:rsidRDefault="00930B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vAlign w:val="bottom"/>
          </w:tcPr>
          <w:p w14:paraId="16FA450D" w14:textId="77777777" w:rsidR="00930B2E" w:rsidRPr="007F53EA" w:rsidRDefault="00930B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7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53EA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930B2E" w:rsidRPr="008C010D" w14:paraId="36102E1F" w14:textId="77777777">
        <w:tc>
          <w:tcPr>
            <w:tcW w:w="2229" w:type="pct"/>
          </w:tcPr>
          <w:p w14:paraId="689E18A0" w14:textId="77777777" w:rsidR="00930B2E" w:rsidRPr="008C010D" w:rsidRDefault="00930B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71" w:type="pct"/>
            <w:gridSpan w:val="7"/>
          </w:tcPr>
          <w:p w14:paraId="1423A225" w14:textId="77777777" w:rsidR="00930B2E" w:rsidRPr="008C010D" w:rsidRDefault="00930B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C010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30B2E" w:rsidRPr="007F0AD3" w14:paraId="5C1A11F6" w14:textId="77777777">
        <w:tc>
          <w:tcPr>
            <w:tcW w:w="2229" w:type="pct"/>
          </w:tcPr>
          <w:p w14:paraId="25C63C72" w14:textId="77777777" w:rsidR="00930B2E" w:rsidRPr="008C010D" w:rsidRDefault="00930B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3" w:type="pct"/>
          </w:tcPr>
          <w:p w14:paraId="4109AB72" w14:textId="77777777" w:rsidR="00930B2E" w:rsidRPr="007F0AD3" w:rsidRDefault="00930B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3" w:type="pct"/>
          </w:tcPr>
          <w:p w14:paraId="2B02F993" w14:textId="77777777" w:rsidR="00930B2E" w:rsidRPr="008C010D" w:rsidRDefault="00930B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8" w:type="pct"/>
          </w:tcPr>
          <w:p w14:paraId="2C2D48FB" w14:textId="77777777" w:rsidR="00930B2E" w:rsidRPr="007F0AD3" w:rsidRDefault="00930B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5" w:type="pct"/>
          </w:tcPr>
          <w:p w14:paraId="60559116" w14:textId="77777777" w:rsidR="00930B2E" w:rsidRPr="008C010D" w:rsidRDefault="00930B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5" w:type="pct"/>
          </w:tcPr>
          <w:p w14:paraId="4DABD2E8" w14:textId="77777777" w:rsidR="00930B2E" w:rsidRPr="007F0AD3" w:rsidRDefault="00930B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8" w:type="pct"/>
          </w:tcPr>
          <w:p w14:paraId="53C6E6EC" w14:textId="77777777" w:rsidR="00930B2E" w:rsidRPr="008C010D" w:rsidRDefault="00930B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9" w:type="pct"/>
          </w:tcPr>
          <w:p w14:paraId="1095C102" w14:textId="77777777" w:rsidR="00930B2E" w:rsidRPr="007F0AD3" w:rsidRDefault="00930B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0E46A9" w:rsidRPr="007F0AD3" w14:paraId="48D6197C" w14:textId="77777777">
        <w:tc>
          <w:tcPr>
            <w:tcW w:w="2229" w:type="pct"/>
          </w:tcPr>
          <w:p w14:paraId="5554A5BA" w14:textId="4C0C6B6C" w:rsidR="000E46A9" w:rsidRPr="000E46A9" w:rsidRDefault="000E46A9" w:rsidP="000E46A9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>รายได้จากการขายอสังหาริมทรัพย์</w:t>
            </w:r>
          </w:p>
        </w:tc>
        <w:tc>
          <w:tcPr>
            <w:tcW w:w="583" w:type="pct"/>
          </w:tcPr>
          <w:p w14:paraId="2B66B4AD" w14:textId="221811D2" w:rsidR="000E46A9" w:rsidRPr="007F0AD3" w:rsidRDefault="00B664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1E2E1E1A" w14:textId="77777777" w:rsidR="000E46A9" w:rsidRPr="008C010D" w:rsidRDefault="000E46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8" w:type="pct"/>
          </w:tcPr>
          <w:p w14:paraId="6A458955" w14:textId="06625B85" w:rsidR="000E46A9" w:rsidRPr="007F0AD3" w:rsidRDefault="00BE70CC" w:rsidP="001110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08B2836F" w14:textId="77777777" w:rsidR="000E46A9" w:rsidRPr="008C010D" w:rsidRDefault="000E46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5" w:type="pct"/>
          </w:tcPr>
          <w:p w14:paraId="4368EEF9" w14:textId="7BCAC70B" w:rsidR="000E46A9" w:rsidRPr="007F0AD3" w:rsidRDefault="00F73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8,832</w:t>
            </w:r>
          </w:p>
        </w:tc>
        <w:tc>
          <w:tcPr>
            <w:tcW w:w="148" w:type="pct"/>
          </w:tcPr>
          <w:p w14:paraId="2BA4A265" w14:textId="77777777" w:rsidR="000E46A9" w:rsidRPr="008C010D" w:rsidRDefault="000E46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9" w:type="pct"/>
          </w:tcPr>
          <w:p w14:paraId="65F6D1A8" w14:textId="51B867F1" w:rsidR="000E46A9" w:rsidRPr="007F0AD3" w:rsidRDefault="00BE70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32AAA" w:rsidRPr="007F0AD3" w14:paraId="22081C7D" w14:textId="77777777">
        <w:tc>
          <w:tcPr>
            <w:tcW w:w="2229" w:type="pct"/>
          </w:tcPr>
          <w:p w14:paraId="09182AB9" w14:textId="1E98F3CF" w:rsidR="00732AAA" w:rsidRDefault="00732AAA" w:rsidP="00732AAA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751F9A">
              <w:rPr>
                <w:rFonts w:ascii="Angsana New" w:hAnsi="Angsana New" w:cs="Angsana New" w:hint="cs"/>
                <w:cs/>
                <w:lang w:val="en-US"/>
              </w:rPr>
              <w:t>รายได้จากการให้บริการ</w:t>
            </w:r>
          </w:p>
        </w:tc>
        <w:tc>
          <w:tcPr>
            <w:tcW w:w="583" w:type="pct"/>
          </w:tcPr>
          <w:p w14:paraId="7F2BB68C" w14:textId="10706C79" w:rsidR="00732AAA" w:rsidRDefault="00B664DB" w:rsidP="00732A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4B0713AB" w14:textId="77777777" w:rsidR="00732AAA" w:rsidRPr="008C010D" w:rsidRDefault="00732AAA" w:rsidP="00732A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8" w:type="pct"/>
          </w:tcPr>
          <w:p w14:paraId="698A55DE" w14:textId="7755E43A" w:rsidR="00732AAA" w:rsidRDefault="00732AAA" w:rsidP="00732A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7B0D222D" w14:textId="77777777" w:rsidR="00732AAA" w:rsidRPr="008C010D" w:rsidRDefault="00732AAA" w:rsidP="00732A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5" w:type="pct"/>
          </w:tcPr>
          <w:p w14:paraId="41E51434" w14:textId="77358452" w:rsidR="00732AAA" w:rsidRDefault="00262C6E" w:rsidP="00732A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</w:t>
            </w:r>
          </w:p>
        </w:tc>
        <w:tc>
          <w:tcPr>
            <w:tcW w:w="148" w:type="pct"/>
          </w:tcPr>
          <w:p w14:paraId="0C44F279" w14:textId="77777777" w:rsidR="00732AAA" w:rsidRPr="008C010D" w:rsidRDefault="00732AAA" w:rsidP="00732A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9" w:type="pct"/>
          </w:tcPr>
          <w:p w14:paraId="4C16CECB" w14:textId="0F650815" w:rsidR="00732AAA" w:rsidRDefault="00732AAA" w:rsidP="00732A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32AAA" w:rsidRPr="007F0AD3" w14:paraId="4B0BC679" w14:textId="77777777">
        <w:tc>
          <w:tcPr>
            <w:tcW w:w="2229" w:type="pct"/>
          </w:tcPr>
          <w:p w14:paraId="3F6F4009" w14:textId="7010114C" w:rsidR="00732AAA" w:rsidRPr="000E46A9" w:rsidRDefault="00732AAA" w:rsidP="00732AAA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>ดอกเบี้ยรับ</w:t>
            </w:r>
            <w:r>
              <w:rPr>
                <w:rFonts w:ascii="Angsana New" w:hAnsi="Angsana New" w:cs="Angsana New"/>
                <w:lang w:val="en-US"/>
              </w:rPr>
              <w:t xml:space="preserve"> </w:t>
            </w:r>
          </w:p>
        </w:tc>
        <w:tc>
          <w:tcPr>
            <w:tcW w:w="583" w:type="pct"/>
          </w:tcPr>
          <w:p w14:paraId="29F87D27" w14:textId="43FE26DD" w:rsidR="00732AAA" w:rsidRPr="007F0AD3" w:rsidRDefault="00B664DB" w:rsidP="00732A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3CE5F984" w14:textId="77777777" w:rsidR="00732AAA" w:rsidRPr="008C010D" w:rsidRDefault="00732AAA" w:rsidP="00732A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8" w:type="pct"/>
          </w:tcPr>
          <w:p w14:paraId="5DA20735" w14:textId="4D8C1D5C" w:rsidR="00732AAA" w:rsidRPr="007F0AD3" w:rsidRDefault="00732AAA" w:rsidP="00732A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2BFB5652" w14:textId="77777777" w:rsidR="00732AAA" w:rsidRPr="008C010D" w:rsidRDefault="00732AAA" w:rsidP="00732A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5" w:type="pct"/>
          </w:tcPr>
          <w:p w14:paraId="642B4800" w14:textId="44A8E6D5" w:rsidR="00732AAA" w:rsidRPr="007F0AD3" w:rsidRDefault="0056586C" w:rsidP="00732A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1,296</w:t>
            </w:r>
          </w:p>
        </w:tc>
        <w:tc>
          <w:tcPr>
            <w:tcW w:w="148" w:type="pct"/>
          </w:tcPr>
          <w:p w14:paraId="6B761B63" w14:textId="77777777" w:rsidR="00732AAA" w:rsidRPr="008C010D" w:rsidRDefault="00732AAA" w:rsidP="00732A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9" w:type="pct"/>
          </w:tcPr>
          <w:p w14:paraId="2D059AAE" w14:textId="67888D29" w:rsidR="00732AAA" w:rsidRPr="007F0AD3" w:rsidRDefault="00574218" w:rsidP="001110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574218">
              <w:rPr>
                <w:rFonts w:ascii="Angsana New" w:hAnsi="Angsana New"/>
                <w:sz w:val="30"/>
                <w:szCs w:val="30"/>
              </w:rPr>
              <w:t>4,566</w:t>
            </w:r>
          </w:p>
        </w:tc>
      </w:tr>
      <w:tr w:rsidR="00732AAA" w:rsidRPr="006E3081" w14:paraId="3828D748" w14:textId="77777777">
        <w:tc>
          <w:tcPr>
            <w:tcW w:w="2229" w:type="pct"/>
          </w:tcPr>
          <w:p w14:paraId="42F0E6E8" w14:textId="19E2B3C7" w:rsidR="00732AAA" w:rsidRPr="006E3081" w:rsidRDefault="00732AAA" w:rsidP="00732AAA">
            <w:pPr>
              <w:pStyle w:val="a"/>
              <w:tabs>
                <w:tab w:val="clear" w:pos="1080"/>
              </w:tabs>
              <w:ind w:left="342" w:right="-43" w:hanging="342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583" w:type="pct"/>
          </w:tcPr>
          <w:p w14:paraId="2ED73BDB" w14:textId="2C1AC41F" w:rsidR="00732AAA" w:rsidRPr="00732AAA" w:rsidRDefault="00732AAA" w:rsidP="00732A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122017C7" w14:textId="77777777" w:rsidR="00732AAA" w:rsidRPr="006E3081" w:rsidRDefault="00732AAA" w:rsidP="00732AAA">
            <w:pPr>
              <w:pStyle w:val="a"/>
              <w:tabs>
                <w:tab w:val="clear" w:pos="1080"/>
              </w:tabs>
              <w:ind w:left="342" w:right="-43" w:hanging="342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588" w:type="pct"/>
          </w:tcPr>
          <w:p w14:paraId="743CF140" w14:textId="4C2E6D0F" w:rsidR="00732AAA" w:rsidRPr="00732AAA" w:rsidRDefault="00732AAA" w:rsidP="00732A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61001AC9" w14:textId="77777777" w:rsidR="00732AAA" w:rsidRPr="006E3081" w:rsidRDefault="00732AAA" w:rsidP="00732AAA">
            <w:pPr>
              <w:pStyle w:val="a"/>
              <w:tabs>
                <w:tab w:val="clear" w:pos="1080"/>
              </w:tabs>
              <w:ind w:left="342" w:right="-43" w:hanging="342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585" w:type="pct"/>
          </w:tcPr>
          <w:p w14:paraId="5C1078A5" w14:textId="374AD086" w:rsidR="00732AAA" w:rsidRPr="006E3081" w:rsidRDefault="00732AAA" w:rsidP="00732A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</w:rPr>
            </w:pPr>
          </w:p>
        </w:tc>
        <w:tc>
          <w:tcPr>
            <w:tcW w:w="148" w:type="pct"/>
          </w:tcPr>
          <w:p w14:paraId="7EF133CB" w14:textId="77777777" w:rsidR="00732AAA" w:rsidRPr="006E3081" w:rsidRDefault="00732AAA" w:rsidP="00732AAA">
            <w:pPr>
              <w:pStyle w:val="a"/>
              <w:tabs>
                <w:tab w:val="clear" w:pos="1080"/>
              </w:tabs>
              <w:ind w:left="342" w:right="-43" w:hanging="342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579" w:type="pct"/>
          </w:tcPr>
          <w:p w14:paraId="065CFB7E" w14:textId="09C074BB" w:rsidR="00732AAA" w:rsidRPr="00732AAA" w:rsidRDefault="00732AAA" w:rsidP="00732A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32AAA" w:rsidRPr="008C010D" w14:paraId="416108AE" w14:textId="77777777">
        <w:tc>
          <w:tcPr>
            <w:tcW w:w="2229" w:type="pct"/>
          </w:tcPr>
          <w:p w14:paraId="11D7BC14" w14:textId="77777777" w:rsidR="00732AAA" w:rsidRDefault="00732AAA" w:rsidP="00732A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583" w:type="pct"/>
          </w:tcPr>
          <w:p w14:paraId="1C56F35B" w14:textId="77777777" w:rsidR="00732AAA" w:rsidRPr="007F53EA" w:rsidRDefault="00732AAA" w:rsidP="00732A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4EC2A45A" w14:textId="77777777" w:rsidR="00732AAA" w:rsidRPr="008C010D" w:rsidRDefault="00732AAA" w:rsidP="00732A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1C27F6AD" w14:textId="77777777" w:rsidR="00732AAA" w:rsidRPr="008C010D" w:rsidRDefault="00732AAA" w:rsidP="00732A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442F067E" w14:textId="77777777" w:rsidR="00732AAA" w:rsidRPr="008C010D" w:rsidRDefault="00732AAA" w:rsidP="00732A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5B18D9BA" w14:textId="77777777" w:rsidR="00732AAA" w:rsidRPr="008C010D" w:rsidRDefault="00732AAA" w:rsidP="00732A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6365991F" w14:textId="77777777" w:rsidR="00732AAA" w:rsidRPr="008C010D" w:rsidRDefault="00732AAA" w:rsidP="00732A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4BB03153" w14:textId="77777777" w:rsidR="00732AAA" w:rsidRPr="008C010D" w:rsidRDefault="00732AAA" w:rsidP="00732A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74218" w:rsidRPr="005F3857" w14:paraId="6CE9FCAE" w14:textId="77777777">
        <w:tc>
          <w:tcPr>
            <w:tcW w:w="2229" w:type="pct"/>
          </w:tcPr>
          <w:p w14:paraId="28FF533C" w14:textId="7EA6C0CE" w:rsidR="00574218" w:rsidRPr="008C6D2A" w:rsidRDefault="00574218" w:rsidP="00574218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8C6D2A">
              <w:rPr>
                <w:rFonts w:ascii="Angsana New" w:hAnsi="Angsana New" w:cs="Angsana New"/>
                <w:cs/>
                <w:lang w:val="en-US"/>
              </w:rPr>
              <w:t>รายได้จากการให้บริการ</w:t>
            </w:r>
          </w:p>
        </w:tc>
        <w:tc>
          <w:tcPr>
            <w:tcW w:w="583" w:type="pct"/>
            <w:shd w:val="clear" w:color="auto" w:fill="auto"/>
          </w:tcPr>
          <w:p w14:paraId="6628DEB7" w14:textId="6C1FC293" w:rsidR="00574218" w:rsidRPr="007F53EA" w:rsidRDefault="006B2B32" w:rsidP="005742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30,568</w:t>
            </w:r>
          </w:p>
        </w:tc>
        <w:tc>
          <w:tcPr>
            <w:tcW w:w="143" w:type="pct"/>
            <w:shd w:val="clear" w:color="auto" w:fill="auto"/>
          </w:tcPr>
          <w:p w14:paraId="48F4FBFB" w14:textId="77777777" w:rsidR="00574218" w:rsidRPr="00DF1EB3" w:rsidRDefault="00574218" w:rsidP="005742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</w:tcPr>
          <w:p w14:paraId="79739C6E" w14:textId="7C379A20" w:rsidR="00574218" w:rsidRPr="005F3857" w:rsidRDefault="00574218" w:rsidP="005742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  <w:r w:rsidRPr="00B00929">
              <w:rPr>
                <w:rFonts w:ascii="Angsana New" w:hAnsi="Angsana New"/>
                <w:sz w:val="30"/>
                <w:szCs w:val="30"/>
              </w:rPr>
              <w:t>29,253</w:t>
            </w:r>
          </w:p>
        </w:tc>
        <w:tc>
          <w:tcPr>
            <w:tcW w:w="145" w:type="pct"/>
            <w:shd w:val="clear" w:color="auto" w:fill="auto"/>
          </w:tcPr>
          <w:p w14:paraId="63451667" w14:textId="77777777" w:rsidR="00574218" w:rsidRPr="00DF1EB3" w:rsidRDefault="00574218" w:rsidP="005742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</w:tcPr>
          <w:p w14:paraId="6C7963BA" w14:textId="62DFF2A9" w:rsidR="00574218" w:rsidRPr="00DF1EB3" w:rsidRDefault="000A1559" w:rsidP="005742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30,568</w:t>
            </w:r>
          </w:p>
        </w:tc>
        <w:tc>
          <w:tcPr>
            <w:tcW w:w="148" w:type="pct"/>
          </w:tcPr>
          <w:p w14:paraId="07F3CF82" w14:textId="77777777" w:rsidR="00574218" w:rsidRPr="00DF1EB3" w:rsidRDefault="00574218" w:rsidP="005742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</w:tcPr>
          <w:p w14:paraId="2F6C684C" w14:textId="0B4651FA" w:rsidR="00574218" w:rsidRPr="005F3857" w:rsidRDefault="00574218" w:rsidP="005742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  <w:r w:rsidRPr="00B00929">
              <w:rPr>
                <w:rFonts w:ascii="Angsana New" w:hAnsi="Angsana New"/>
                <w:sz w:val="30"/>
                <w:szCs w:val="30"/>
              </w:rPr>
              <w:t>29,253</w:t>
            </w:r>
          </w:p>
        </w:tc>
      </w:tr>
      <w:tr w:rsidR="00574218" w:rsidRPr="00485AA2" w14:paraId="246B7F21" w14:textId="77777777">
        <w:tc>
          <w:tcPr>
            <w:tcW w:w="2229" w:type="pct"/>
          </w:tcPr>
          <w:p w14:paraId="678F8D94" w14:textId="7BF1CCA2" w:rsidR="00574218" w:rsidRPr="00F8519A" w:rsidRDefault="00574218" w:rsidP="00574218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F8519A">
              <w:rPr>
                <w:rFonts w:ascii="Angsana New" w:hAnsi="Angsana New" w:cs="Angsana New" w:hint="cs"/>
                <w:cs/>
                <w:lang w:val="en-US"/>
              </w:rPr>
              <w:t>รายได้จากการให้ใช้</w:t>
            </w:r>
            <w:r>
              <w:rPr>
                <w:rFonts w:ascii="Angsana New" w:hAnsi="Angsana New" w:cs="Angsana New" w:hint="cs"/>
                <w:cs/>
                <w:lang w:val="en-US"/>
              </w:rPr>
              <w:t>พื้นที่</w:t>
            </w:r>
          </w:p>
        </w:tc>
        <w:tc>
          <w:tcPr>
            <w:tcW w:w="583" w:type="pct"/>
          </w:tcPr>
          <w:p w14:paraId="0937560A" w14:textId="06445545" w:rsidR="00574218" w:rsidRPr="007F53EA" w:rsidRDefault="00574218" w:rsidP="005742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2AEC66FF" w14:textId="77777777" w:rsidR="00574218" w:rsidRPr="00485AA2" w:rsidRDefault="00574218" w:rsidP="005742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4A38024D" w14:textId="0687F9A2" w:rsidR="00574218" w:rsidRPr="00485AA2" w:rsidRDefault="00574218" w:rsidP="005742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61BD309E" w14:textId="77777777" w:rsidR="00574218" w:rsidRPr="00485AA2" w:rsidRDefault="00574218" w:rsidP="005742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31FF05C6" w14:textId="29806CDB" w:rsidR="00574218" w:rsidRPr="00485AA2" w:rsidRDefault="00574218" w:rsidP="005742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1F8D57BF" w14:textId="77777777" w:rsidR="00574218" w:rsidRPr="00485AA2" w:rsidRDefault="00574218" w:rsidP="005742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0C6BF38F" w14:textId="3EDCDF75" w:rsidR="00574218" w:rsidRPr="00485AA2" w:rsidRDefault="00574218" w:rsidP="005742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74218" w:rsidRPr="005F3857" w14:paraId="1A4DC1E5" w14:textId="77777777">
        <w:tc>
          <w:tcPr>
            <w:tcW w:w="2229" w:type="pct"/>
          </w:tcPr>
          <w:p w14:paraId="671B826C" w14:textId="3A755370" w:rsidR="00574218" w:rsidRPr="008C6D2A" w:rsidRDefault="00574218" w:rsidP="00574218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 xml:space="preserve">   และ</w:t>
            </w:r>
            <w:r w:rsidRPr="00F8519A">
              <w:rPr>
                <w:rFonts w:ascii="Angsana New" w:hAnsi="Angsana New" w:cs="Angsana New" w:hint="cs"/>
                <w:cs/>
                <w:lang w:val="en-US"/>
              </w:rPr>
              <w:t>โครงสร้างพื้นฐาน</w:t>
            </w:r>
          </w:p>
        </w:tc>
        <w:tc>
          <w:tcPr>
            <w:tcW w:w="583" w:type="pct"/>
            <w:shd w:val="clear" w:color="auto" w:fill="auto"/>
          </w:tcPr>
          <w:p w14:paraId="256758BB" w14:textId="1F11AC7F" w:rsidR="00574218" w:rsidRPr="007F53EA" w:rsidRDefault="006B2B32" w:rsidP="005742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25,838</w:t>
            </w:r>
          </w:p>
        </w:tc>
        <w:tc>
          <w:tcPr>
            <w:tcW w:w="143" w:type="pct"/>
            <w:shd w:val="clear" w:color="auto" w:fill="auto"/>
          </w:tcPr>
          <w:p w14:paraId="08C3BC34" w14:textId="77777777" w:rsidR="00574218" w:rsidRPr="00DF1EB3" w:rsidRDefault="00574218" w:rsidP="005742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5817C831" w14:textId="0BF7842E" w:rsidR="00574218" w:rsidRPr="005F3857" w:rsidRDefault="00574218" w:rsidP="005742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  <w:r w:rsidRPr="00087D77">
              <w:rPr>
                <w:rFonts w:ascii="Angsana New" w:hAnsi="Angsana New"/>
                <w:sz w:val="30"/>
                <w:szCs w:val="30"/>
              </w:rPr>
              <w:t>23,887</w:t>
            </w:r>
          </w:p>
        </w:tc>
        <w:tc>
          <w:tcPr>
            <w:tcW w:w="145" w:type="pct"/>
            <w:shd w:val="clear" w:color="auto" w:fill="auto"/>
          </w:tcPr>
          <w:p w14:paraId="2367ED93" w14:textId="77777777" w:rsidR="00574218" w:rsidRPr="00DF1EB3" w:rsidRDefault="00574218" w:rsidP="005742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</w:tcPr>
          <w:p w14:paraId="6511D7D9" w14:textId="788CFA11" w:rsidR="00574218" w:rsidRPr="00DF1EB3" w:rsidRDefault="00906853" w:rsidP="005742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25,838</w:t>
            </w:r>
          </w:p>
        </w:tc>
        <w:tc>
          <w:tcPr>
            <w:tcW w:w="148" w:type="pct"/>
          </w:tcPr>
          <w:p w14:paraId="7892898D" w14:textId="77777777" w:rsidR="00574218" w:rsidRPr="00DF1EB3" w:rsidRDefault="00574218" w:rsidP="005742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28B3F1BE" w14:textId="23C398F2" w:rsidR="00574218" w:rsidRPr="005F3857" w:rsidRDefault="00574218" w:rsidP="005742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  <w:r w:rsidRPr="00087D77">
              <w:rPr>
                <w:rFonts w:ascii="Angsana New" w:hAnsi="Angsana New"/>
                <w:sz w:val="30"/>
                <w:szCs w:val="30"/>
              </w:rPr>
              <w:t>23,887</w:t>
            </w:r>
          </w:p>
        </w:tc>
      </w:tr>
      <w:tr w:rsidR="00574218" w:rsidRPr="00485AA2" w14:paraId="41270E19" w14:textId="77777777">
        <w:tc>
          <w:tcPr>
            <w:tcW w:w="2229" w:type="pct"/>
          </w:tcPr>
          <w:p w14:paraId="4AF8E815" w14:textId="77777777" w:rsidR="00574218" w:rsidRDefault="00574218" w:rsidP="00574218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>รายได้จากการบริหารงาน</w:t>
            </w:r>
          </w:p>
        </w:tc>
        <w:tc>
          <w:tcPr>
            <w:tcW w:w="583" w:type="pct"/>
          </w:tcPr>
          <w:p w14:paraId="49EC5854" w14:textId="3EF84FCF" w:rsidR="00574218" w:rsidRPr="007F53EA" w:rsidRDefault="006B2B32" w:rsidP="005742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3,310</w:t>
            </w:r>
          </w:p>
        </w:tc>
        <w:tc>
          <w:tcPr>
            <w:tcW w:w="143" w:type="pct"/>
          </w:tcPr>
          <w:p w14:paraId="0B055B2C" w14:textId="77777777" w:rsidR="00574218" w:rsidRPr="009A4EDC" w:rsidRDefault="00574218" w:rsidP="005742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6787537D" w14:textId="7AA63B6A" w:rsidR="00574218" w:rsidRPr="009A4EDC" w:rsidRDefault="00574218" w:rsidP="005742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3,124</w:t>
            </w:r>
          </w:p>
        </w:tc>
        <w:tc>
          <w:tcPr>
            <w:tcW w:w="145" w:type="pct"/>
          </w:tcPr>
          <w:p w14:paraId="4D9ADE91" w14:textId="77777777" w:rsidR="00574218" w:rsidRPr="009A4EDC" w:rsidRDefault="00574218" w:rsidP="005742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495939B1" w14:textId="639DAD9C" w:rsidR="00574218" w:rsidRPr="009A4EDC" w:rsidRDefault="00DA62CF" w:rsidP="005742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3,310</w:t>
            </w:r>
          </w:p>
        </w:tc>
        <w:tc>
          <w:tcPr>
            <w:tcW w:w="148" w:type="pct"/>
          </w:tcPr>
          <w:p w14:paraId="7F070D0B" w14:textId="77777777" w:rsidR="00574218" w:rsidRPr="00485AA2" w:rsidRDefault="00574218" w:rsidP="005742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4C8C65B7" w14:textId="21CF4D70" w:rsidR="00574218" w:rsidRPr="00485AA2" w:rsidRDefault="00574218" w:rsidP="005742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3,124</w:t>
            </w:r>
          </w:p>
        </w:tc>
      </w:tr>
      <w:tr w:rsidR="00574218" w14:paraId="1606983E" w14:textId="77777777">
        <w:tc>
          <w:tcPr>
            <w:tcW w:w="2229" w:type="pct"/>
          </w:tcPr>
          <w:p w14:paraId="1254AF26" w14:textId="77777777" w:rsidR="00574218" w:rsidRDefault="00574218" w:rsidP="00574218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8C010D">
              <w:rPr>
                <w:rFonts w:ascii="Angsana New" w:hAnsi="Angsana New" w:cs="Angsana New" w:hint="cs"/>
                <w:cs/>
                <w:lang w:val="en-US"/>
              </w:rPr>
              <w:t>รายได้ค่าเช่า</w:t>
            </w:r>
          </w:p>
        </w:tc>
        <w:tc>
          <w:tcPr>
            <w:tcW w:w="583" w:type="pct"/>
          </w:tcPr>
          <w:p w14:paraId="55D00504" w14:textId="20A3FDFD" w:rsidR="00574218" w:rsidRPr="007F53EA" w:rsidRDefault="006B2B32" w:rsidP="005742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664</w:t>
            </w:r>
          </w:p>
        </w:tc>
        <w:tc>
          <w:tcPr>
            <w:tcW w:w="143" w:type="pct"/>
          </w:tcPr>
          <w:p w14:paraId="285D5DD8" w14:textId="77777777" w:rsidR="00574218" w:rsidRPr="00485AA2" w:rsidRDefault="00574218" w:rsidP="005742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20E5F6D2" w14:textId="4579F093" w:rsidR="00574218" w:rsidRDefault="00574218" w:rsidP="005742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544</w:t>
            </w:r>
          </w:p>
        </w:tc>
        <w:tc>
          <w:tcPr>
            <w:tcW w:w="145" w:type="pct"/>
          </w:tcPr>
          <w:p w14:paraId="313A977A" w14:textId="77777777" w:rsidR="00574218" w:rsidRPr="00485AA2" w:rsidRDefault="00574218" w:rsidP="005742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2FD1FE36" w14:textId="4299F42D" w:rsidR="00574218" w:rsidRDefault="00B5652B" w:rsidP="005742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664</w:t>
            </w:r>
          </w:p>
        </w:tc>
        <w:tc>
          <w:tcPr>
            <w:tcW w:w="148" w:type="pct"/>
          </w:tcPr>
          <w:p w14:paraId="26121DC2" w14:textId="77777777" w:rsidR="00574218" w:rsidRPr="00485AA2" w:rsidRDefault="00574218" w:rsidP="005742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200C6189" w14:textId="28DA8D24" w:rsidR="00574218" w:rsidRDefault="00574218" w:rsidP="005742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544</w:t>
            </w:r>
          </w:p>
        </w:tc>
      </w:tr>
      <w:tr w:rsidR="00574218" w14:paraId="6B4BBB6A" w14:textId="77777777">
        <w:tc>
          <w:tcPr>
            <w:tcW w:w="2229" w:type="pct"/>
          </w:tcPr>
          <w:p w14:paraId="5A7BDF4C" w14:textId="77777777" w:rsidR="00574218" w:rsidRPr="00155C23" w:rsidRDefault="00574218" w:rsidP="00574218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>ดอกเบี้ยรับ</w:t>
            </w:r>
          </w:p>
        </w:tc>
        <w:tc>
          <w:tcPr>
            <w:tcW w:w="583" w:type="pct"/>
          </w:tcPr>
          <w:p w14:paraId="5D3253EE" w14:textId="2FDB94E6" w:rsidR="00574218" w:rsidRPr="007F53EA" w:rsidRDefault="006B2B32" w:rsidP="005742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180</w:t>
            </w:r>
          </w:p>
        </w:tc>
        <w:tc>
          <w:tcPr>
            <w:tcW w:w="143" w:type="pct"/>
          </w:tcPr>
          <w:p w14:paraId="6ECAABD2" w14:textId="77777777" w:rsidR="00574218" w:rsidRPr="00485AA2" w:rsidRDefault="00574218" w:rsidP="005742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702E99BD" w14:textId="684AED59" w:rsidR="00574218" w:rsidRDefault="00574218" w:rsidP="005742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  <w:r w:rsidRPr="00574218">
              <w:rPr>
                <w:rFonts w:ascii="Angsana New" w:hAnsi="Angsana New"/>
                <w:sz w:val="30"/>
                <w:szCs w:val="30"/>
              </w:rPr>
              <w:t>220</w:t>
            </w:r>
          </w:p>
        </w:tc>
        <w:tc>
          <w:tcPr>
            <w:tcW w:w="145" w:type="pct"/>
          </w:tcPr>
          <w:p w14:paraId="46CCCAA4" w14:textId="77777777" w:rsidR="00574218" w:rsidRPr="00485AA2" w:rsidRDefault="00574218" w:rsidP="005742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3986CD78" w14:textId="5D35A961" w:rsidR="00574218" w:rsidRDefault="00770A2F" w:rsidP="005742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180</w:t>
            </w:r>
          </w:p>
        </w:tc>
        <w:tc>
          <w:tcPr>
            <w:tcW w:w="148" w:type="pct"/>
          </w:tcPr>
          <w:p w14:paraId="038550E9" w14:textId="77777777" w:rsidR="00574218" w:rsidRPr="00485AA2" w:rsidRDefault="00574218" w:rsidP="005742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2C7DA5BB" w14:textId="5C6CA8D3" w:rsidR="00574218" w:rsidRDefault="00574218" w:rsidP="005742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  <w:r w:rsidRPr="00574218">
              <w:rPr>
                <w:rFonts w:ascii="Angsana New" w:hAnsi="Angsana New"/>
                <w:sz w:val="30"/>
                <w:szCs w:val="30"/>
              </w:rPr>
              <w:t>220</w:t>
            </w:r>
          </w:p>
        </w:tc>
      </w:tr>
      <w:tr w:rsidR="00574218" w:rsidRPr="006E3081" w14:paraId="06C1288D" w14:textId="77777777">
        <w:tc>
          <w:tcPr>
            <w:tcW w:w="2229" w:type="pct"/>
          </w:tcPr>
          <w:p w14:paraId="5361D275" w14:textId="73F20681" w:rsidR="00574218" w:rsidRPr="006E3081" w:rsidRDefault="00574218" w:rsidP="00574218">
            <w:pPr>
              <w:pStyle w:val="a"/>
              <w:tabs>
                <w:tab w:val="clear" w:pos="1080"/>
              </w:tabs>
              <w:ind w:left="342" w:right="-43" w:hanging="342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583" w:type="pct"/>
          </w:tcPr>
          <w:p w14:paraId="6AD3C392" w14:textId="4DD15D38" w:rsidR="00574218" w:rsidRPr="006E3081" w:rsidRDefault="00574218" w:rsidP="00574218">
            <w:pPr>
              <w:pStyle w:val="a"/>
              <w:tabs>
                <w:tab w:val="clear" w:pos="1080"/>
              </w:tabs>
              <w:ind w:left="342" w:right="-43" w:hanging="342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3" w:type="pct"/>
          </w:tcPr>
          <w:p w14:paraId="5902958C" w14:textId="77777777" w:rsidR="00574218" w:rsidRPr="006E3081" w:rsidRDefault="00574218" w:rsidP="00574218">
            <w:pPr>
              <w:pStyle w:val="a"/>
              <w:tabs>
                <w:tab w:val="clear" w:pos="1080"/>
              </w:tabs>
              <w:ind w:left="342" w:right="-43" w:hanging="342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588" w:type="pct"/>
          </w:tcPr>
          <w:p w14:paraId="53301013" w14:textId="631F962E" w:rsidR="00574218" w:rsidRPr="006E3081" w:rsidRDefault="00574218" w:rsidP="00574218">
            <w:pPr>
              <w:pStyle w:val="a"/>
              <w:tabs>
                <w:tab w:val="clear" w:pos="1080"/>
              </w:tabs>
              <w:ind w:left="342" w:right="-43" w:hanging="342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5" w:type="pct"/>
          </w:tcPr>
          <w:p w14:paraId="75E5782C" w14:textId="77777777" w:rsidR="00574218" w:rsidRPr="006E3081" w:rsidRDefault="00574218" w:rsidP="00574218">
            <w:pPr>
              <w:pStyle w:val="a"/>
              <w:tabs>
                <w:tab w:val="clear" w:pos="1080"/>
              </w:tabs>
              <w:ind w:left="342" w:right="-43" w:hanging="342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585" w:type="pct"/>
          </w:tcPr>
          <w:p w14:paraId="7F4036ED" w14:textId="40464706" w:rsidR="00574218" w:rsidRPr="006E3081" w:rsidRDefault="00574218" w:rsidP="00574218">
            <w:pPr>
              <w:pStyle w:val="a"/>
              <w:tabs>
                <w:tab w:val="clear" w:pos="1080"/>
              </w:tabs>
              <w:ind w:left="342" w:right="-43" w:hanging="342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8" w:type="pct"/>
          </w:tcPr>
          <w:p w14:paraId="5D88278B" w14:textId="77777777" w:rsidR="00574218" w:rsidRPr="006E3081" w:rsidRDefault="00574218" w:rsidP="00574218">
            <w:pPr>
              <w:pStyle w:val="a"/>
              <w:tabs>
                <w:tab w:val="clear" w:pos="1080"/>
              </w:tabs>
              <w:ind w:left="342" w:right="-43" w:hanging="342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579" w:type="pct"/>
          </w:tcPr>
          <w:p w14:paraId="4B61ECAB" w14:textId="56CAE1D3" w:rsidR="00574218" w:rsidRPr="006E3081" w:rsidRDefault="00574218" w:rsidP="00574218">
            <w:pPr>
              <w:pStyle w:val="a"/>
              <w:tabs>
                <w:tab w:val="clear" w:pos="1080"/>
              </w:tabs>
              <w:ind w:left="342" w:right="-43" w:hanging="342"/>
              <w:rPr>
                <w:rFonts w:ascii="Angsana New" w:hAnsi="Angsana New" w:cs="Angsana New"/>
                <w:lang w:val="en-US"/>
              </w:rPr>
            </w:pPr>
          </w:p>
        </w:tc>
      </w:tr>
      <w:tr w:rsidR="00574218" w:rsidRPr="00A74DEE" w14:paraId="2FE1C4B2" w14:textId="77777777">
        <w:tc>
          <w:tcPr>
            <w:tcW w:w="2229" w:type="pct"/>
          </w:tcPr>
          <w:p w14:paraId="3B3D6730" w14:textId="77777777" w:rsidR="00574218" w:rsidRPr="00B75F73" w:rsidRDefault="00574218" w:rsidP="005742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75F7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</w:t>
            </w:r>
            <w:r w:rsidRPr="00B75F7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อื่น</w:t>
            </w:r>
            <w:r w:rsidRPr="00B75F7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583" w:type="pct"/>
          </w:tcPr>
          <w:p w14:paraId="3DAC7E98" w14:textId="77777777" w:rsidR="00574218" w:rsidRPr="007F53EA" w:rsidRDefault="00574218" w:rsidP="005742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1D81651D" w14:textId="77777777" w:rsidR="00574218" w:rsidRPr="00B75F73" w:rsidRDefault="00574218" w:rsidP="005742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0810BF7D" w14:textId="77777777" w:rsidR="00574218" w:rsidRPr="00B75F73" w:rsidRDefault="00574218" w:rsidP="005742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058EC97F" w14:textId="77777777" w:rsidR="00574218" w:rsidRPr="00B75F73" w:rsidRDefault="00574218" w:rsidP="005742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51D4D19F" w14:textId="77777777" w:rsidR="00574218" w:rsidRPr="00B75F73" w:rsidRDefault="00574218" w:rsidP="005742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6C7A9B59" w14:textId="77777777" w:rsidR="00574218" w:rsidRPr="008C010D" w:rsidRDefault="00574218" w:rsidP="005742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36A69653" w14:textId="77777777" w:rsidR="00574218" w:rsidRPr="00A74DEE" w:rsidRDefault="00574218" w:rsidP="005742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74218" w14:paraId="6B60E30E" w14:textId="77777777">
        <w:tc>
          <w:tcPr>
            <w:tcW w:w="2229" w:type="pct"/>
          </w:tcPr>
          <w:p w14:paraId="0343B2A4" w14:textId="77777777" w:rsidR="00574218" w:rsidRPr="00B75F73" w:rsidRDefault="00574218" w:rsidP="00574218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lang w:val="en-US"/>
              </w:rPr>
            </w:pPr>
            <w:r w:rsidRPr="00B75F73">
              <w:rPr>
                <w:rFonts w:ascii="Angsana New" w:hAnsi="Angsana New" w:cs="Angsana New"/>
                <w:cs/>
                <w:lang w:val="en-US"/>
              </w:rPr>
              <w:t>รายได้จากการให้บริการ</w:t>
            </w:r>
          </w:p>
        </w:tc>
        <w:tc>
          <w:tcPr>
            <w:tcW w:w="583" w:type="pct"/>
            <w:shd w:val="clear" w:color="auto" w:fill="auto"/>
          </w:tcPr>
          <w:p w14:paraId="5728E61D" w14:textId="231E0925" w:rsidR="00574218" w:rsidRPr="007F53EA" w:rsidRDefault="006B2B32" w:rsidP="005742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635</w:t>
            </w:r>
          </w:p>
        </w:tc>
        <w:tc>
          <w:tcPr>
            <w:tcW w:w="143" w:type="pct"/>
            <w:shd w:val="clear" w:color="auto" w:fill="auto"/>
          </w:tcPr>
          <w:p w14:paraId="5710CAA4" w14:textId="77777777" w:rsidR="00574218" w:rsidRPr="00B75F73" w:rsidRDefault="00574218" w:rsidP="005742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</w:tcPr>
          <w:p w14:paraId="3A3AD9D5" w14:textId="5C4C2259" w:rsidR="00574218" w:rsidRPr="00B75F73" w:rsidRDefault="00574218" w:rsidP="005742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634</w:t>
            </w:r>
          </w:p>
        </w:tc>
        <w:tc>
          <w:tcPr>
            <w:tcW w:w="145" w:type="pct"/>
            <w:shd w:val="clear" w:color="auto" w:fill="auto"/>
          </w:tcPr>
          <w:p w14:paraId="7EC39B90" w14:textId="77777777" w:rsidR="00574218" w:rsidRPr="00B75F73" w:rsidRDefault="00574218" w:rsidP="005742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</w:tcPr>
          <w:p w14:paraId="3133E5B0" w14:textId="36A3B9FB" w:rsidR="00574218" w:rsidRPr="00B75F73" w:rsidRDefault="000029C8" w:rsidP="005742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635</w:t>
            </w:r>
          </w:p>
        </w:tc>
        <w:tc>
          <w:tcPr>
            <w:tcW w:w="148" w:type="pct"/>
          </w:tcPr>
          <w:p w14:paraId="2EFF6CE0" w14:textId="77777777" w:rsidR="00574218" w:rsidRPr="00485AA2" w:rsidRDefault="00574218" w:rsidP="005742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</w:tcPr>
          <w:p w14:paraId="1800A259" w14:textId="723FC92A" w:rsidR="00574218" w:rsidRDefault="00574218" w:rsidP="005742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634</w:t>
            </w:r>
          </w:p>
        </w:tc>
      </w:tr>
      <w:tr w:rsidR="00574218" w:rsidRPr="006E3081" w14:paraId="5E22BEAB" w14:textId="77777777">
        <w:tc>
          <w:tcPr>
            <w:tcW w:w="2229" w:type="pct"/>
          </w:tcPr>
          <w:p w14:paraId="7EF38F29" w14:textId="53A3922D" w:rsidR="00574218" w:rsidRPr="006E3081" w:rsidRDefault="00574218" w:rsidP="00574218">
            <w:pPr>
              <w:pStyle w:val="a"/>
              <w:tabs>
                <w:tab w:val="clear" w:pos="1080"/>
              </w:tabs>
              <w:ind w:left="342" w:right="-43" w:hanging="342"/>
              <w:rPr>
                <w:rFonts w:ascii="Angsana New" w:hAnsi="Angsana New" w:cs="Angsana New"/>
                <w:cs/>
                <w:lang w:val="en-US"/>
              </w:rPr>
            </w:pPr>
            <w:r w:rsidRPr="00574218">
              <w:rPr>
                <w:rFonts w:ascii="Angsana New" w:hAnsi="Angsana New" w:cs="Angsana New"/>
                <w:cs/>
                <w:lang w:val="en-US"/>
              </w:rPr>
              <w:t>เงินปันผลรับ</w:t>
            </w:r>
          </w:p>
        </w:tc>
        <w:tc>
          <w:tcPr>
            <w:tcW w:w="583" w:type="pct"/>
            <w:shd w:val="clear" w:color="auto" w:fill="auto"/>
          </w:tcPr>
          <w:p w14:paraId="60C81A7E" w14:textId="52519826" w:rsidR="00574218" w:rsidRPr="006E3081" w:rsidRDefault="006B2B32" w:rsidP="005742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1,758</w:t>
            </w:r>
          </w:p>
        </w:tc>
        <w:tc>
          <w:tcPr>
            <w:tcW w:w="143" w:type="pct"/>
            <w:shd w:val="clear" w:color="auto" w:fill="auto"/>
          </w:tcPr>
          <w:p w14:paraId="77AD44B0" w14:textId="77777777" w:rsidR="00574218" w:rsidRPr="006E3081" w:rsidRDefault="00574218" w:rsidP="005742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</w:tcPr>
          <w:p w14:paraId="4D3109E0" w14:textId="6FCE9901" w:rsidR="00574218" w:rsidRPr="006E3081" w:rsidRDefault="00574218" w:rsidP="005742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3,397</w:t>
            </w:r>
          </w:p>
        </w:tc>
        <w:tc>
          <w:tcPr>
            <w:tcW w:w="145" w:type="pct"/>
            <w:shd w:val="clear" w:color="auto" w:fill="auto"/>
          </w:tcPr>
          <w:p w14:paraId="6D54AC9D" w14:textId="77777777" w:rsidR="00574218" w:rsidRPr="006E3081" w:rsidRDefault="00574218" w:rsidP="005742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</w:tcPr>
          <w:p w14:paraId="646F05DC" w14:textId="44D20873" w:rsidR="00574218" w:rsidRPr="006E3081" w:rsidRDefault="00843642" w:rsidP="005742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1,758</w:t>
            </w:r>
          </w:p>
        </w:tc>
        <w:tc>
          <w:tcPr>
            <w:tcW w:w="148" w:type="pct"/>
          </w:tcPr>
          <w:p w14:paraId="1240A875" w14:textId="77777777" w:rsidR="00574218" w:rsidRPr="006E3081" w:rsidRDefault="00574218" w:rsidP="005742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</w:tcPr>
          <w:p w14:paraId="558B5AAF" w14:textId="1415569B" w:rsidR="00574218" w:rsidRPr="006E3081" w:rsidRDefault="00574218" w:rsidP="005742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3,397</w:t>
            </w:r>
          </w:p>
        </w:tc>
      </w:tr>
      <w:tr w:rsidR="00574218" w:rsidRPr="006E3081" w14:paraId="189563B9" w14:textId="77777777">
        <w:tc>
          <w:tcPr>
            <w:tcW w:w="2229" w:type="pct"/>
          </w:tcPr>
          <w:p w14:paraId="4718D5C8" w14:textId="77777777" w:rsidR="00574218" w:rsidRPr="00574218" w:rsidRDefault="00574218" w:rsidP="00574218">
            <w:pPr>
              <w:pStyle w:val="a"/>
              <w:tabs>
                <w:tab w:val="clear" w:pos="1080"/>
              </w:tabs>
              <w:ind w:left="342" w:right="-43" w:hanging="342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583" w:type="pct"/>
            <w:shd w:val="clear" w:color="auto" w:fill="auto"/>
          </w:tcPr>
          <w:p w14:paraId="1ECE34C5" w14:textId="77777777" w:rsidR="00574218" w:rsidRPr="006E3081" w:rsidRDefault="00574218" w:rsidP="005742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  <w:shd w:val="clear" w:color="auto" w:fill="auto"/>
          </w:tcPr>
          <w:p w14:paraId="67CB3E9C" w14:textId="77777777" w:rsidR="00574218" w:rsidRPr="006E3081" w:rsidRDefault="00574218" w:rsidP="005742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</w:tcPr>
          <w:p w14:paraId="7B2DC6BA" w14:textId="77777777" w:rsidR="00574218" w:rsidRDefault="00574218" w:rsidP="005742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  <w:shd w:val="clear" w:color="auto" w:fill="auto"/>
          </w:tcPr>
          <w:p w14:paraId="262DC888" w14:textId="77777777" w:rsidR="00574218" w:rsidRPr="006E3081" w:rsidRDefault="00574218" w:rsidP="005742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</w:tcPr>
          <w:p w14:paraId="4572BFBB" w14:textId="77777777" w:rsidR="00574218" w:rsidRPr="006E3081" w:rsidRDefault="00574218" w:rsidP="005742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5E3236DC" w14:textId="77777777" w:rsidR="00574218" w:rsidRPr="006E3081" w:rsidRDefault="00574218" w:rsidP="005742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476F6C2A" w14:textId="77777777" w:rsidR="00574218" w:rsidRPr="006E3081" w:rsidRDefault="00574218" w:rsidP="005742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74218" w:rsidRPr="0048255F" w14:paraId="420ECD15" w14:textId="77777777">
        <w:tc>
          <w:tcPr>
            <w:tcW w:w="2229" w:type="pct"/>
          </w:tcPr>
          <w:p w14:paraId="75F990D1" w14:textId="77777777" w:rsidR="00574218" w:rsidRPr="008C010D" w:rsidRDefault="00574218" w:rsidP="00574218">
            <w:pPr>
              <w:pStyle w:val="a"/>
              <w:tabs>
                <w:tab w:val="clear" w:pos="1080"/>
              </w:tabs>
              <w:ind w:left="342" w:right="-43" w:hanging="342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8C010D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ผู้บริหารสำคัญ</w:t>
            </w:r>
          </w:p>
        </w:tc>
        <w:tc>
          <w:tcPr>
            <w:tcW w:w="583" w:type="pct"/>
            <w:shd w:val="clear" w:color="auto" w:fill="auto"/>
          </w:tcPr>
          <w:p w14:paraId="023594F2" w14:textId="77777777" w:rsidR="00574218" w:rsidRPr="007F53EA" w:rsidRDefault="00574218" w:rsidP="005742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  <w:shd w:val="clear" w:color="auto" w:fill="auto"/>
          </w:tcPr>
          <w:p w14:paraId="5C9FB47F" w14:textId="77777777" w:rsidR="00574218" w:rsidRPr="0048255F" w:rsidRDefault="00574218" w:rsidP="0057421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  <w:tab w:val="decimal" w:pos="975"/>
              </w:tabs>
              <w:spacing w:line="240" w:lineRule="auto"/>
              <w:ind w:left="-87" w:right="-108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</w:tcPr>
          <w:p w14:paraId="75DC48E6" w14:textId="77777777" w:rsidR="00574218" w:rsidRPr="0048255F" w:rsidRDefault="00574218" w:rsidP="005742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  <w:shd w:val="clear" w:color="auto" w:fill="auto"/>
          </w:tcPr>
          <w:p w14:paraId="1EE58B74" w14:textId="77777777" w:rsidR="00574218" w:rsidRPr="0048255F" w:rsidRDefault="00574218" w:rsidP="0057421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</w:tcPr>
          <w:p w14:paraId="6723AA32" w14:textId="77777777" w:rsidR="00574218" w:rsidRDefault="00574218" w:rsidP="005742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5E451DD3" w14:textId="77777777" w:rsidR="00574218" w:rsidRPr="0048255F" w:rsidRDefault="00574218" w:rsidP="0057421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9" w:type="pct"/>
          </w:tcPr>
          <w:p w14:paraId="1C960371" w14:textId="77777777" w:rsidR="00574218" w:rsidRPr="0048255F" w:rsidRDefault="00574218" w:rsidP="005742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74218" w:rsidRPr="00E360FD" w14:paraId="699B8BAC" w14:textId="77777777">
        <w:tc>
          <w:tcPr>
            <w:tcW w:w="2229" w:type="pct"/>
          </w:tcPr>
          <w:p w14:paraId="4CDE7FF6" w14:textId="77777777" w:rsidR="00574218" w:rsidRPr="008C010D" w:rsidRDefault="00574218" w:rsidP="00574218">
            <w:pPr>
              <w:pStyle w:val="a"/>
              <w:tabs>
                <w:tab w:val="clear" w:pos="1080"/>
              </w:tabs>
              <w:ind w:left="342" w:right="-43" w:hanging="342"/>
              <w:rPr>
                <w:rFonts w:ascii="Angsana New" w:hAnsi="Angsana New" w:cs="Angsana New"/>
                <w:cs/>
                <w:lang w:val="en-US"/>
              </w:rPr>
            </w:pPr>
            <w:r w:rsidRPr="008C010D">
              <w:rPr>
                <w:rFonts w:ascii="Angsana New" w:hAnsi="Angsana New" w:cs="Angsana New" w:hint="cs"/>
                <w:cs/>
                <w:lang w:val="en-US"/>
              </w:rPr>
              <w:t>ค่าตอบแทนผู้บริหารสำคัญ</w:t>
            </w:r>
          </w:p>
        </w:tc>
        <w:tc>
          <w:tcPr>
            <w:tcW w:w="583" w:type="pct"/>
            <w:shd w:val="clear" w:color="auto" w:fill="auto"/>
          </w:tcPr>
          <w:p w14:paraId="0EDFD856" w14:textId="77777777" w:rsidR="00574218" w:rsidRPr="007F53EA" w:rsidRDefault="00574218" w:rsidP="005742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  <w:shd w:val="clear" w:color="auto" w:fill="auto"/>
          </w:tcPr>
          <w:p w14:paraId="3C7B1829" w14:textId="77777777" w:rsidR="00574218" w:rsidRPr="0048255F" w:rsidRDefault="00574218" w:rsidP="0057421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  <w:tab w:val="decimal" w:pos="975"/>
              </w:tabs>
              <w:spacing w:line="240" w:lineRule="auto"/>
              <w:ind w:left="-87" w:right="-108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</w:tcPr>
          <w:p w14:paraId="595AAA38" w14:textId="77777777" w:rsidR="00574218" w:rsidRPr="00E360FD" w:rsidRDefault="00574218" w:rsidP="005742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  <w:shd w:val="clear" w:color="auto" w:fill="auto"/>
          </w:tcPr>
          <w:p w14:paraId="06411192" w14:textId="77777777" w:rsidR="00574218" w:rsidRPr="0048255F" w:rsidRDefault="00574218" w:rsidP="0057421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</w:tcPr>
          <w:p w14:paraId="094BBEBF" w14:textId="77777777" w:rsidR="00574218" w:rsidRDefault="00574218" w:rsidP="005742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39E15B69" w14:textId="77777777" w:rsidR="00574218" w:rsidRPr="0048255F" w:rsidRDefault="00574218" w:rsidP="0057421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9" w:type="pct"/>
          </w:tcPr>
          <w:p w14:paraId="157CA390" w14:textId="77777777" w:rsidR="00574218" w:rsidRPr="00E360FD" w:rsidRDefault="00574218" w:rsidP="005742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74218" w:rsidRPr="00485AA2" w14:paraId="1C74F8F9" w14:textId="77777777">
        <w:tc>
          <w:tcPr>
            <w:tcW w:w="2229" w:type="pct"/>
          </w:tcPr>
          <w:p w14:paraId="0F4A46D0" w14:textId="77777777" w:rsidR="00574218" w:rsidRPr="008C010D" w:rsidRDefault="00574218" w:rsidP="00574218">
            <w:pPr>
              <w:pStyle w:val="a"/>
              <w:tabs>
                <w:tab w:val="clear" w:pos="1080"/>
              </w:tabs>
              <w:ind w:left="342" w:right="-43" w:hanging="342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 xml:space="preserve">   </w:t>
            </w:r>
            <w:r w:rsidRPr="008C010D">
              <w:rPr>
                <w:rFonts w:ascii="Angsana New" w:hAnsi="Angsana New" w:cs="Angsana New" w:hint="cs"/>
                <w:cs/>
                <w:lang w:val="en-US"/>
              </w:rPr>
              <w:t>ผลประโยชน์ระยะสั้น</w:t>
            </w:r>
          </w:p>
        </w:tc>
        <w:tc>
          <w:tcPr>
            <w:tcW w:w="583" w:type="pct"/>
            <w:shd w:val="clear" w:color="auto" w:fill="auto"/>
          </w:tcPr>
          <w:p w14:paraId="2F8B60AC" w14:textId="60D6F5DB" w:rsidR="00574218" w:rsidRPr="007F53EA" w:rsidRDefault="005C70E2" w:rsidP="005742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  <w:r w:rsidRPr="005C70E2">
              <w:rPr>
                <w:rFonts w:ascii="Angsana New" w:hAnsi="Angsana New"/>
                <w:sz w:val="30"/>
                <w:szCs w:val="30"/>
              </w:rPr>
              <w:t>27,296</w:t>
            </w:r>
          </w:p>
        </w:tc>
        <w:tc>
          <w:tcPr>
            <w:tcW w:w="143" w:type="pct"/>
            <w:shd w:val="clear" w:color="auto" w:fill="auto"/>
          </w:tcPr>
          <w:p w14:paraId="1108686D" w14:textId="77777777" w:rsidR="00574218" w:rsidRPr="00485AA2" w:rsidRDefault="00574218" w:rsidP="005742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</w:tcPr>
          <w:p w14:paraId="0A9ACB15" w14:textId="0D97DD38" w:rsidR="00574218" w:rsidRPr="00485AA2" w:rsidRDefault="00DB0B81" w:rsidP="005742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DB0B81">
              <w:rPr>
                <w:rFonts w:ascii="Angsana New" w:hAnsi="Angsana New"/>
                <w:sz w:val="30"/>
                <w:szCs w:val="30"/>
              </w:rPr>
              <w:t>20,991</w:t>
            </w:r>
          </w:p>
        </w:tc>
        <w:tc>
          <w:tcPr>
            <w:tcW w:w="145" w:type="pct"/>
            <w:shd w:val="clear" w:color="auto" w:fill="auto"/>
          </w:tcPr>
          <w:p w14:paraId="6F6DA1EB" w14:textId="77777777" w:rsidR="00574218" w:rsidRPr="00485AA2" w:rsidRDefault="00574218" w:rsidP="005742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</w:tcPr>
          <w:p w14:paraId="5BE9A48A" w14:textId="69DABA5A" w:rsidR="00574218" w:rsidRPr="00485AA2" w:rsidRDefault="004E27E1" w:rsidP="005742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4E27E1">
              <w:rPr>
                <w:rFonts w:ascii="Angsana New" w:hAnsi="Angsana New"/>
                <w:sz w:val="30"/>
                <w:szCs w:val="30"/>
              </w:rPr>
              <w:t>27,296</w:t>
            </w:r>
          </w:p>
        </w:tc>
        <w:tc>
          <w:tcPr>
            <w:tcW w:w="148" w:type="pct"/>
          </w:tcPr>
          <w:p w14:paraId="2D5A18D4" w14:textId="77777777" w:rsidR="00574218" w:rsidRPr="00485AA2" w:rsidRDefault="00574218" w:rsidP="005742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</w:tcPr>
          <w:p w14:paraId="7477368F" w14:textId="215BBA9A" w:rsidR="00574218" w:rsidRPr="00485AA2" w:rsidRDefault="00DB0B81" w:rsidP="005742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  <w:r w:rsidRPr="00DB0B81">
              <w:rPr>
                <w:rFonts w:ascii="Angsana New" w:hAnsi="Angsana New"/>
                <w:sz w:val="30"/>
                <w:szCs w:val="30"/>
              </w:rPr>
              <w:t>20,991</w:t>
            </w:r>
          </w:p>
        </w:tc>
      </w:tr>
      <w:tr w:rsidR="00574218" w:rsidRPr="00485AA2" w14:paraId="7D86AB97" w14:textId="77777777">
        <w:tc>
          <w:tcPr>
            <w:tcW w:w="2229" w:type="pct"/>
          </w:tcPr>
          <w:p w14:paraId="4E802706" w14:textId="77777777" w:rsidR="00574218" w:rsidRPr="008C010D" w:rsidRDefault="00574218" w:rsidP="00574218">
            <w:pPr>
              <w:pStyle w:val="a"/>
              <w:tabs>
                <w:tab w:val="clear" w:pos="1080"/>
              </w:tabs>
              <w:ind w:left="342" w:right="-43" w:hanging="342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 xml:space="preserve">   </w:t>
            </w:r>
            <w:r w:rsidRPr="008C010D">
              <w:rPr>
                <w:rFonts w:ascii="Angsana New" w:hAnsi="Angsana New" w:cs="Angsana New" w:hint="cs"/>
                <w:cs/>
                <w:lang w:val="en-US"/>
              </w:rPr>
              <w:t>ผลประโยชน์</w:t>
            </w:r>
            <w:r>
              <w:rPr>
                <w:rFonts w:ascii="Angsana New" w:hAnsi="Angsana New" w:cs="Angsana New" w:hint="cs"/>
                <w:cs/>
                <w:lang w:val="en-US"/>
              </w:rPr>
              <w:t>หลังออกจากงาน</w:t>
            </w:r>
            <w:r w:rsidRPr="008C010D">
              <w:rPr>
                <w:rFonts w:ascii="Angsana New" w:hAnsi="Angsana New" w:cs="Angsana New" w:hint="cs"/>
                <w:cs/>
                <w:lang w:val="en-US"/>
              </w:rPr>
              <w:t xml:space="preserve"> </w:t>
            </w:r>
          </w:p>
        </w:tc>
        <w:tc>
          <w:tcPr>
            <w:tcW w:w="583" w:type="pct"/>
            <w:tcBorders>
              <w:bottom w:val="single" w:sz="4" w:space="0" w:color="auto"/>
            </w:tcBorders>
            <w:shd w:val="clear" w:color="auto" w:fill="auto"/>
          </w:tcPr>
          <w:p w14:paraId="2565DE5C" w14:textId="28C6D1A5" w:rsidR="00574218" w:rsidRPr="007F53EA" w:rsidRDefault="005C70E2" w:rsidP="005742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856</w:t>
            </w:r>
          </w:p>
        </w:tc>
        <w:tc>
          <w:tcPr>
            <w:tcW w:w="143" w:type="pct"/>
            <w:shd w:val="clear" w:color="auto" w:fill="auto"/>
          </w:tcPr>
          <w:p w14:paraId="50102658" w14:textId="77777777" w:rsidR="00574218" w:rsidRPr="00485AA2" w:rsidRDefault="00574218" w:rsidP="005742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  <w:shd w:val="clear" w:color="auto" w:fill="auto"/>
          </w:tcPr>
          <w:p w14:paraId="169BDD48" w14:textId="11A334F4" w:rsidR="00574218" w:rsidRPr="00485AA2" w:rsidRDefault="00574218" w:rsidP="005742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457</w:t>
            </w:r>
          </w:p>
        </w:tc>
        <w:tc>
          <w:tcPr>
            <w:tcW w:w="145" w:type="pct"/>
            <w:shd w:val="clear" w:color="auto" w:fill="auto"/>
          </w:tcPr>
          <w:p w14:paraId="7484C86D" w14:textId="77777777" w:rsidR="00574218" w:rsidRPr="00485AA2" w:rsidRDefault="00574218" w:rsidP="005742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  <w:shd w:val="clear" w:color="auto" w:fill="auto"/>
          </w:tcPr>
          <w:p w14:paraId="250A036C" w14:textId="677E0D5E" w:rsidR="00574218" w:rsidRPr="00485AA2" w:rsidRDefault="00C01BFE" w:rsidP="005742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856</w:t>
            </w:r>
          </w:p>
        </w:tc>
        <w:tc>
          <w:tcPr>
            <w:tcW w:w="148" w:type="pct"/>
          </w:tcPr>
          <w:p w14:paraId="0C320999" w14:textId="77777777" w:rsidR="00574218" w:rsidRPr="00485AA2" w:rsidRDefault="00574218" w:rsidP="005742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tcBorders>
              <w:bottom w:val="single" w:sz="4" w:space="0" w:color="auto"/>
            </w:tcBorders>
            <w:shd w:val="clear" w:color="auto" w:fill="auto"/>
          </w:tcPr>
          <w:p w14:paraId="76A6F15E" w14:textId="5F38F2A3" w:rsidR="00574218" w:rsidRPr="00485AA2" w:rsidRDefault="00574218" w:rsidP="005742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457</w:t>
            </w:r>
          </w:p>
        </w:tc>
      </w:tr>
      <w:tr w:rsidR="00574218" w:rsidRPr="007F0AD3" w14:paraId="365C6087" w14:textId="77777777">
        <w:tc>
          <w:tcPr>
            <w:tcW w:w="2229" w:type="pct"/>
          </w:tcPr>
          <w:p w14:paraId="3271B738" w14:textId="77777777" w:rsidR="00574218" w:rsidRPr="002E4422" w:rsidRDefault="00574218" w:rsidP="00574218">
            <w:pPr>
              <w:pStyle w:val="a"/>
              <w:tabs>
                <w:tab w:val="clear" w:pos="1080"/>
              </w:tabs>
              <w:ind w:left="342" w:right="-43" w:hanging="342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lang w:val="en-US"/>
              </w:rPr>
              <w:t xml:space="preserve">   </w:t>
            </w:r>
            <w:r w:rsidRPr="002E4422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รวมค่าตอบแทนผู้บริหารสำคัญ</w:t>
            </w: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F8EA075" w14:textId="2569F77F" w:rsidR="00574218" w:rsidRPr="007F53EA" w:rsidRDefault="003A2890" w:rsidP="005742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A2890">
              <w:rPr>
                <w:rFonts w:ascii="Angsana New" w:hAnsi="Angsana New"/>
                <w:b/>
                <w:bCs/>
                <w:sz w:val="30"/>
                <w:szCs w:val="30"/>
              </w:rPr>
              <w:t>28,152</w:t>
            </w:r>
          </w:p>
        </w:tc>
        <w:tc>
          <w:tcPr>
            <w:tcW w:w="143" w:type="pct"/>
            <w:shd w:val="clear" w:color="auto" w:fill="auto"/>
          </w:tcPr>
          <w:p w14:paraId="2DAE7C6D" w14:textId="77777777" w:rsidR="00574218" w:rsidRPr="00A1435A" w:rsidRDefault="00574218" w:rsidP="005742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9E825DC" w14:textId="4232801F" w:rsidR="00574218" w:rsidRPr="007F0AD3" w:rsidRDefault="00B710DB" w:rsidP="005742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710DB">
              <w:rPr>
                <w:rFonts w:ascii="Angsana New" w:hAnsi="Angsana New"/>
                <w:b/>
                <w:bCs/>
                <w:sz w:val="30"/>
                <w:szCs w:val="30"/>
              </w:rPr>
              <w:t>21,448</w:t>
            </w:r>
          </w:p>
        </w:tc>
        <w:tc>
          <w:tcPr>
            <w:tcW w:w="145" w:type="pct"/>
            <w:shd w:val="clear" w:color="auto" w:fill="auto"/>
          </w:tcPr>
          <w:p w14:paraId="7A012E9A" w14:textId="77777777" w:rsidR="00574218" w:rsidRPr="002E4422" w:rsidRDefault="00574218" w:rsidP="005742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A65C74E" w14:textId="113A8CA4" w:rsidR="00574218" w:rsidRPr="007F0AD3" w:rsidRDefault="00B710DB" w:rsidP="005742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710DB">
              <w:rPr>
                <w:rFonts w:ascii="Angsana New" w:hAnsi="Angsana New"/>
                <w:b/>
                <w:bCs/>
                <w:sz w:val="30"/>
                <w:szCs w:val="30"/>
              </w:rPr>
              <w:t>28,152</w:t>
            </w:r>
          </w:p>
        </w:tc>
        <w:tc>
          <w:tcPr>
            <w:tcW w:w="148" w:type="pct"/>
          </w:tcPr>
          <w:p w14:paraId="4D9BAA77" w14:textId="77777777" w:rsidR="00574218" w:rsidRPr="002E4422" w:rsidRDefault="00574218" w:rsidP="005742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7E77ABC" w14:textId="783A3786" w:rsidR="00574218" w:rsidRPr="007F0AD3" w:rsidRDefault="00714031" w:rsidP="005742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14031">
              <w:rPr>
                <w:rFonts w:ascii="Angsana New" w:hAnsi="Angsana New"/>
                <w:b/>
                <w:bCs/>
                <w:sz w:val="30"/>
                <w:szCs w:val="30"/>
              </w:rPr>
              <w:t>21,448</w:t>
            </w:r>
          </w:p>
        </w:tc>
      </w:tr>
    </w:tbl>
    <w:p w14:paraId="715BAA24" w14:textId="649B10CD" w:rsidR="00930B2E" w:rsidRDefault="00930B2E" w:rsidP="00B40D17">
      <w:pPr>
        <w:pStyle w:val="a"/>
        <w:tabs>
          <w:tab w:val="clear" w:pos="1080"/>
        </w:tabs>
        <w:ind w:left="540" w:right="-43"/>
        <w:jc w:val="thaiDistribute"/>
        <w:rPr>
          <w:rFonts w:ascii="Angsana New" w:hAnsi="Angsana New" w:cs="Angsana New"/>
          <w:lang w:val="en-US"/>
        </w:rPr>
      </w:pPr>
    </w:p>
    <w:p w14:paraId="2BE06DB4" w14:textId="77777777" w:rsidR="00930B2E" w:rsidRDefault="00930B2E" w:rsidP="00B40D17">
      <w:pPr>
        <w:pStyle w:val="a"/>
        <w:tabs>
          <w:tab w:val="clear" w:pos="1080"/>
        </w:tabs>
        <w:ind w:left="540" w:right="-43"/>
        <w:jc w:val="thaiDistribute"/>
        <w:rPr>
          <w:rFonts w:ascii="Angsana New" w:hAnsi="Angsana New" w:cs="Angsana New"/>
          <w:lang w:val="en-US"/>
        </w:rPr>
      </w:pPr>
    </w:p>
    <w:p w14:paraId="298F685D" w14:textId="77777777" w:rsidR="005C2915" w:rsidRDefault="005C2915" w:rsidP="008F22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2757B98F" w14:textId="0D3FC5CE" w:rsidR="00270590" w:rsidRDefault="005F5586" w:rsidP="008F22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rPr>
          <w:rFonts w:ascii="Angsana New" w:hAnsi="Angsana New"/>
          <w:sz w:val="30"/>
          <w:szCs w:val="30"/>
        </w:rPr>
      </w:pPr>
      <w:r w:rsidRPr="005F5586">
        <w:rPr>
          <w:rFonts w:ascii="Angsana New" w:hAnsi="Angsana New" w:hint="cs"/>
          <w:sz w:val="30"/>
          <w:szCs w:val="30"/>
          <w:cs/>
        </w:rPr>
        <w:lastRenderedPageBreak/>
        <w:t>ยอดคงเหลือกับบุคคลหรือกิจการที่เกี่ยวข้องกัน ณ วันที่</w:t>
      </w:r>
      <w:r w:rsidR="00092C98">
        <w:rPr>
          <w:rFonts w:ascii="Angsana New" w:hAnsi="Angsana New"/>
          <w:sz w:val="30"/>
          <w:szCs w:val="30"/>
        </w:rPr>
        <w:t xml:space="preserve"> </w:t>
      </w:r>
      <w:r w:rsidR="00574218" w:rsidRPr="00574218">
        <w:rPr>
          <w:rFonts w:ascii="Angsana New" w:hAnsi="Angsana New"/>
          <w:sz w:val="30"/>
          <w:szCs w:val="30"/>
        </w:rPr>
        <w:t xml:space="preserve">30 </w:t>
      </w:r>
      <w:r w:rsidR="00574218" w:rsidRPr="00574218">
        <w:rPr>
          <w:rFonts w:ascii="Angsana New" w:hAnsi="Angsana New"/>
          <w:sz w:val="30"/>
          <w:szCs w:val="30"/>
          <w:cs/>
        </w:rPr>
        <w:t xml:space="preserve">มิถุนายน </w:t>
      </w:r>
      <w:r w:rsidR="00092C98" w:rsidRPr="00092C98">
        <w:rPr>
          <w:rFonts w:ascii="Angsana New" w:hAnsi="Angsana New"/>
          <w:sz w:val="30"/>
          <w:szCs w:val="30"/>
        </w:rPr>
        <w:t>256</w:t>
      </w:r>
      <w:r w:rsidR="00930B2E">
        <w:rPr>
          <w:rFonts w:ascii="Angsana New" w:hAnsi="Angsana New"/>
          <w:sz w:val="30"/>
          <w:szCs w:val="30"/>
        </w:rPr>
        <w:t>7</w:t>
      </w:r>
      <w:r w:rsidR="00092C98">
        <w:rPr>
          <w:rFonts w:ascii="Angsana New" w:hAnsi="Angsana New"/>
          <w:sz w:val="30"/>
          <w:szCs w:val="30"/>
        </w:rPr>
        <w:t xml:space="preserve"> </w:t>
      </w:r>
      <w:r w:rsidR="00092C98" w:rsidRPr="00092C98">
        <w:rPr>
          <w:rFonts w:ascii="Angsana New" w:hAnsi="Angsana New"/>
          <w:sz w:val="30"/>
          <w:szCs w:val="30"/>
          <w:cs/>
        </w:rPr>
        <w:t>และ</w:t>
      </w:r>
      <w:r w:rsidR="00092C98">
        <w:rPr>
          <w:rFonts w:ascii="Angsana New" w:hAnsi="Angsana New"/>
          <w:sz w:val="30"/>
          <w:szCs w:val="30"/>
        </w:rPr>
        <w:t xml:space="preserve"> </w:t>
      </w:r>
      <w:r w:rsidR="007D48EC">
        <w:rPr>
          <w:rFonts w:ascii="Angsana New" w:hAnsi="Angsana New"/>
          <w:sz w:val="30"/>
          <w:szCs w:val="30"/>
        </w:rPr>
        <w:t xml:space="preserve">31 </w:t>
      </w:r>
      <w:r w:rsidR="007D48EC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092C98" w:rsidRPr="00092C98">
        <w:rPr>
          <w:rFonts w:ascii="Angsana New" w:hAnsi="Angsana New"/>
          <w:sz w:val="30"/>
          <w:szCs w:val="30"/>
        </w:rPr>
        <w:t>25</w:t>
      </w:r>
      <w:r w:rsidR="00092C98" w:rsidRPr="00092C98">
        <w:rPr>
          <w:rFonts w:ascii="Angsana New" w:hAnsi="Angsana New" w:hint="cs"/>
          <w:sz w:val="30"/>
          <w:szCs w:val="30"/>
        </w:rPr>
        <w:t>6</w:t>
      </w:r>
      <w:r w:rsidR="00930B2E">
        <w:rPr>
          <w:rFonts w:ascii="Angsana New" w:hAnsi="Angsana New"/>
          <w:sz w:val="30"/>
          <w:szCs w:val="30"/>
        </w:rPr>
        <w:t>6</w:t>
      </w:r>
      <w:r w:rsidR="007D48EC">
        <w:rPr>
          <w:rFonts w:ascii="Angsana New" w:hAnsi="Angsana New" w:hint="cs"/>
          <w:sz w:val="30"/>
          <w:szCs w:val="30"/>
          <w:cs/>
        </w:rPr>
        <w:t xml:space="preserve"> มีดังนี้</w:t>
      </w:r>
    </w:p>
    <w:p w14:paraId="5FED15EA" w14:textId="28539844" w:rsidR="007D48EC" w:rsidRDefault="007D48EC" w:rsidP="008F22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rPr>
          <w:rFonts w:ascii="Angsana New" w:hAnsi="Angsana New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35"/>
        <w:gridCol w:w="1081"/>
        <w:gridCol w:w="273"/>
        <w:gridCol w:w="1081"/>
        <w:gridCol w:w="273"/>
        <w:gridCol w:w="1077"/>
        <w:gridCol w:w="273"/>
        <w:gridCol w:w="1077"/>
      </w:tblGrid>
      <w:tr w:rsidR="00930B2E" w:rsidRPr="008C010D" w14:paraId="2E15D8BA" w14:textId="77777777" w:rsidTr="0022487F">
        <w:trPr>
          <w:tblHeader/>
        </w:trPr>
        <w:tc>
          <w:tcPr>
            <w:tcW w:w="2231" w:type="pct"/>
          </w:tcPr>
          <w:p w14:paraId="524C444D" w14:textId="68FF25F0" w:rsidR="00930B2E" w:rsidRPr="00975DAC" w:rsidRDefault="00930B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312" w:type="pct"/>
            <w:gridSpan w:val="3"/>
          </w:tcPr>
          <w:p w14:paraId="52E51424" w14:textId="77777777" w:rsidR="00930B2E" w:rsidRPr="00C43B93" w:rsidRDefault="00930B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43B9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39427E92" w14:textId="77777777" w:rsidR="00930B2E" w:rsidRPr="008C010D" w:rsidRDefault="00930B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10" w:type="pct"/>
            <w:gridSpan w:val="3"/>
          </w:tcPr>
          <w:p w14:paraId="46FE8A8B" w14:textId="77777777" w:rsidR="00930B2E" w:rsidRPr="00C43B93" w:rsidRDefault="00930B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43B9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2487F" w:rsidRPr="008C010D" w14:paraId="33748249" w14:textId="77777777" w:rsidTr="0022487F">
        <w:trPr>
          <w:tblHeader/>
        </w:trPr>
        <w:tc>
          <w:tcPr>
            <w:tcW w:w="2231" w:type="pct"/>
          </w:tcPr>
          <w:p w14:paraId="1728366F" w14:textId="77777777" w:rsidR="00930B2E" w:rsidRPr="00842565" w:rsidRDefault="00930B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3" w:type="pct"/>
          </w:tcPr>
          <w:p w14:paraId="7CBCF226" w14:textId="6542711A" w:rsidR="00930B2E" w:rsidRDefault="005742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74218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574218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7" w:type="pct"/>
          </w:tcPr>
          <w:p w14:paraId="77A293FD" w14:textId="77777777" w:rsidR="00930B2E" w:rsidRPr="008C010D" w:rsidRDefault="00930B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14:paraId="3314383D" w14:textId="77777777" w:rsidR="00930B2E" w:rsidRDefault="00930B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7" w:type="pct"/>
          </w:tcPr>
          <w:p w14:paraId="29BE4238" w14:textId="77777777" w:rsidR="00930B2E" w:rsidRPr="008C010D" w:rsidRDefault="00930B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1" w:type="pct"/>
          </w:tcPr>
          <w:p w14:paraId="02FF31D1" w14:textId="48C8A294" w:rsidR="00930B2E" w:rsidRDefault="005742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74218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574218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7" w:type="pct"/>
          </w:tcPr>
          <w:p w14:paraId="1326DFBE" w14:textId="77777777" w:rsidR="00930B2E" w:rsidRPr="008C010D" w:rsidRDefault="00930B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55623412" w14:textId="77777777" w:rsidR="00930B2E" w:rsidRDefault="00930B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22487F" w:rsidRPr="008C010D" w14:paraId="55A11CAB" w14:textId="77777777" w:rsidTr="0022487F">
        <w:trPr>
          <w:tblHeader/>
        </w:trPr>
        <w:tc>
          <w:tcPr>
            <w:tcW w:w="2231" w:type="pct"/>
          </w:tcPr>
          <w:p w14:paraId="17B70C01" w14:textId="77777777" w:rsidR="00930B2E" w:rsidRPr="00842565" w:rsidRDefault="00930B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3" w:type="pct"/>
          </w:tcPr>
          <w:p w14:paraId="645441E7" w14:textId="77777777" w:rsidR="00930B2E" w:rsidRPr="00B070E9" w:rsidRDefault="00930B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47" w:type="pct"/>
          </w:tcPr>
          <w:p w14:paraId="0F7115F6" w14:textId="77777777" w:rsidR="00930B2E" w:rsidRPr="008C010D" w:rsidRDefault="00930B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14:paraId="00642615" w14:textId="77777777" w:rsidR="00930B2E" w:rsidRPr="00B070E9" w:rsidRDefault="00930B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47" w:type="pct"/>
          </w:tcPr>
          <w:p w14:paraId="1D15B172" w14:textId="77777777" w:rsidR="00930B2E" w:rsidRPr="008C010D" w:rsidRDefault="00930B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1" w:type="pct"/>
          </w:tcPr>
          <w:p w14:paraId="644536A2" w14:textId="77777777" w:rsidR="00930B2E" w:rsidRPr="00B070E9" w:rsidRDefault="00930B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47" w:type="pct"/>
          </w:tcPr>
          <w:p w14:paraId="4E4DD35F" w14:textId="77777777" w:rsidR="00930B2E" w:rsidRPr="008C010D" w:rsidRDefault="00930B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1AB2BA48" w14:textId="77777777" w:rsidR="00930B2E" w:rsidRPr="00B070E9" w:rsidRDefault="00930B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930B2E" w:rsidRPr="008C010D" w14:paraId="0EED9D0D" w14:textId="77777777" w:rsidTr="0022487F">
        <w:trPr>
          <w:tblHeader/>
        </w:trPr>
        <w:tc>
          <w:tcPr>
            <w:tcW w:w="2231" w:type="pct"/>
          </w:tcPr>
          <w:p w14:paraId="20D5B506" w14:textId="77777777" w:rsidR="00930B2E" w:rsidRPr="008C010D" w:rsidRDefault="00930B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69" w:type="pct"/>
            <w:gridSpan w:val="7"/>
          </w:tcPr>
          <w:p w14:paraId="418E660B" w14:textId="77777777" w:rsidR="00930B2E" w:rsidRPr="008C010D" w:rsidRDefault="00930B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C010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2487F" w:rsidRPr="008C010D" w14:paraId="1253AA8D" w14:textId="77777777" w:rsidTr="0022487F">
        <w:tc>
          <w:tcPr>
            <w:tcW w:w="2231" w:type="pct"/>
          </w:tcPr>
          <w:p w14:paraId="4CAEA229" w14:textId="77777777" w:rsidR="00930B2E" w:rsidRPr="000474F2" w:rsidRDefault="00930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583" w:type="pct"/>
          </w:tcPr>
          <w:p w14:paraId="628FDFB3" w14:textId="77777777" w:rsidR="00930B2E" w:rsidRPr="004446C0" w:rsidRDefault="00930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4485C9F1" w14:textId="77777777" w:rsidR="00930B2E" w:rsidRPr="0048255F" w:rsidRDefault="00930B2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3" w:type="pct"/>
          </w:tcPr>
          <w:p w14:paraId="5BA0FC50" w14:textId="77777777" w:rsidR="00930B2E" w:rsidRPr="004446C0" w:rsidRDefault="00930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49FC7A21" w14:textId="77777777" w:rsidR="00930B2E" w:rsidRPr="0048255F" w:rsidRDefault="00930B2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1" w:type="pct"/>
          </w:tcPr>
          <w:p w14:paraId="75E6217F" w14:textId="77777777" w:rsidR="00930B2E" w:rsidRPr="004446C0" w:rsidRDefault="00930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189FF95A" w14:textId="77777777" w:rsidR="00930B2E" w:rsidRPr="0048255F" w:rsidRDefault="00930B2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1" w:type="pct"/>
          </w:tcPr>
          <w:p w14:paraId="4C2DC10B" w14:textId="77777777" w:rsidR="00930B2E" w:rsidRPr="004446C0" w:rsidRDefault="00930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22487F" w:rsidRPr="008C010D" w14:paraId="3CE9061F" w14:textId="77777777" w:rsidTr="0022487F">
        <w:tc>
          <w:tcPr>
            <w:tcW w:w="2231" w:type="pct"/>
          </w:tcPr>
          <w:p w14:paraId="2B5E951D" w14:textId="111CC13C" w:rsidR="0092040D" w:rsidRPr="003C47FE" w:rsidRDefault="00920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2040D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3" w:type="pct"/>
          </w:tcPr>
          <w:p w14:paraId="668B3D1E" w14:textId="2DE2624E" w:rsidR="0092040D" w:rsidRPr="004446C0" w:rsidRDefault="00514C2F" w:rsidP="002248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47" w:type="pct"/>
          </w:tcPr>
          <w:p w14:paraId="06B4A1F6" w14:textId="77777777" w:rsidR="0092040D" w:rsidRPr="0048255F" w:rsidRDefault="0092040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3" w:type="pct"/>
          </w:tcPr>
          <w:p w14:paraId="5AB609B8" w14:textId="14C05A3A" w:rsidR="0092040D" w:rsidRPr="004446C0" w:rsidRDefault="0092040D" w:rsidP="002248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149FD042" w14:textId="77777777" w:rsidR="0092040D" w:rsidRPr="0048255F" w:rsidRDefault="0092040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1" w:type="pct"/>
          </w:tcPr>
          <w:p w14:paraId="5205237B" w14:textId="5DEBEB85" w:rsidR="0092040D" w:rsidRPr="004446C0" w:rsidRDefault="00514C2F" w:rsidP="002248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47" w:type="pct"/>
          </w:tcPr>
          <w:p w14:paraId="2A2F05AB" w14:textId="77777777" w:rsidR="0092040D" w:rsidRPr="0048255F" w:rsidRDefault="0092040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1" w:type="pct"/>
          </w:tcPr>
          <w:p w14:paraId="68F93EBF" w14:textId="32522E39" w:rsidR="0092040D" w:rsidRPr="004446C0" w:rsidRDefault="0092040D" w:rsidP="002248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2487F" w:rsidRPr="008C010D" w14:paraId="228ED0F8" w14:textId="77777777" w:rsidTr="0022487F">
        <w:tc>
          <w:tcPr>
            <w:tcW w:w="2231" w:type="pct"/>
          </w:tcPr>
          <w:p w14:paraId="2EC297C0" w14:textId="77777777" w:rsidR="00930B2E" w:rsidRPr="000474F2" w:rsidRDefault="00930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0474F2">
              <w:rPr>
                <w:rFonts w:ascii="Angsana New" w:hAnsi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583" w:type="pct"/>
          </w:tcPr>
          <w:p w14:paraId="7A4460E3" w14:textId="4E25C353" w:rsidR="00930B2E" w:rsidRDefault="00FE7EE6" w:rsidP="002248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5,832</w:t>
            </w:r>
          </w:p>
        </w:tc>
        <w:tc>
          <w:tcPr>
            <w:tcW w:w="147" w:type="pct"/>
          </w:tcPr>
          <w:p w14:paraId="2C45D0E3" w14:textId="77777777" w:rsidR="00930B2E" w:rsidRPr="0048255F" w:rsidRDefault="00930B2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3" w:type="pct"/>
          </w:tcPr>
          <w:p w14:paraId="0D6B6803" w14:textId="77777777" w:rsidR="00930B2E" w:rsidRPr="00814E80" w:rsidRDefault="00930B2E" w:rsidP="002248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5,020</w:t>
            </w:r>
          </w:p>
        </w:tc>
        <w:tc>
          <w:tcPr>
            <w:tcW w:w="147" w:type="pct"/>
          </w:tcPr>
          <w:p w14:paraId="6C8202DE" w14:textId="77777777" w:rsidR="00930B2E" w:rsidRPr="0048255F" w:rsidRDefault="00930B2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1" w:type="pct"/>
          </w:tcPr>
          <w:p w14:paraId="52B4FF4D" w14:textId="3E6C5703" w:rsidR="00930B2E" w:rsidRDefault="00FE7EE6" w:rsidP="002248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5,832</w:t>
            </w:r>
          </w:p>
        </w:tc>
        <w:tc>
          <w:tcPr>
            <w:tcW w:w="147" w:type="pct"/>
          </w:tcPr>
          <w:p w14:paraId="04B3022C" w14:textId="77777777" w:rsidR="00930B2E" w:rsidRPr="0048255F" w:rsidRDefault="00930B2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1" w:type="pct"/>
          </w:tcPr>
          <w:p w14:paraId="6266F340" w14:textId="77777777" w:rsidR="00930B2E" w:rsidRPr="004B3166" w:rsidRDefault="00930B2E" w:rsidP="002248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5,020</w:t>
            </w:r>
          </w:p>
        </w:tc>
      </w:tr>
      <w:tr w:rsidR="0022487F" w:rsidRPr="008C010D" w14:paraId="65660DBE" w14:textId="77777777" w:rsidTr="0022487F">
        <w:tc>
          <w:tcPr>
            <w:tcW w:w="2231" w:type="pct"/>
          </w:tcPr>
          <w:p w14:paraId="5BF37117" w14:textId="77777777" w:rsidR="00930B2E" w:rsidRPr="0053132A" w:rsidRDefault="00930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</w:rPr>
            </w:pPr>
            <w:r w:rsidRPr="0053132A">
              <w:rPr>
                <w:rFonts w:ascii="Angsana New" w:hAnsi="Angsana New"/>
                <w:sz w:val="30"/>
                <w:szCs w:val="30"/>
                <w:cs/>
              </w:rPr>
              <w:t>กิจการ</w:t>
            </w:r>
            <w:r w:rsidRPr="0053132A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  <w:r w:rsidRPr="0053132A">
              <w:rPr>
                <w:rFonts w:ascii="Angsana New" w:hAnsi="Angsana New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583" w:type="pct"/>
            <w:tcBorders>
              <w:bottom w:val="single" w:sz="4" w:space="0" w:color="auto"/>
            </w:tcBorders>
          </w:tcPr>
          <w:p w14:paraId="254665A2" w14:textId="4FE7DBD0" w:rsidR="00930B2E" w:rsidRPr="008C010D" w:rsidRDefault="00531A69" w:rsidP="002248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105</w:t>
            </w:r>
          </w:p>
        </w:tc>
        <w:tc>
          <w:tcPr>
            <w:tcW w:w="147" w:type="pct"/>
          </w:tcPr>
          <w:p w14:paraId="18B5CF5F" w14:textId="77777777" w:rsidR="00930B2E" w:rsidRPr="008C010D" w:rsidRDefault="00930B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</w:tcPr>
          <w:p w14:paraId="11E128FC" w14:textId="77777777" w:rsidR="00930B2E" w:rsidRPr="008C010D" w:rsidRDefault="00930B2E" w:rsidP="002248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114</w:t>
            </w:r>
          </w:p>
        </w:tc>
        <w:tc>
          <w:tcPr>
            <w:tcW w:w="147" w:type="pct"/>
          </w:tcPr>
          <w:p w14:paraId="05EE0B3D" w14:textId="77777777" w:rsidR="00930B2E" w:rsidRPr="008C010D" w:rsidRDefault="00930B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  <w:tcBorders>
              <w:bottom w:val="single" w:sz="4" w:space="0" w:color="auto"/>
            </w:tcBorders>
          </w:tcPr>
          <w:p w14:paraId="1831E5C6" w14:textId="0CE8A976" w:rsidR="00930B2E" w:rsidRPr="008C010D" w:rsidRDefault="00531A69" w:rsidP="002248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105</w:t>
            </w:r>
          </w:p>
        </w:tc>
        <w:tc>
          <w:tcPr>
            <w:tcW w:w="147" w:type="pct"/>
          </w:tcPr>
          <w:p w14:paraId="4D48A2C3" w14:textId="77777777" w:rsidR="00930B2E" w:rsidRPr="008C010D" w:rsidRDefault="00930B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  <w:tcBorders>
              <w:bottom w:val="single" w:sz="4" w:space="0" w:color="auto"/>
            </w:tcBorders>
          </w:tcPr>
          <w:p w14:paraId="7698F7C4" w14:textId="77777777" w:rsidR="00930B2E" w:rsidRPr="004B3166" w:rsidRDefault="00930B2E" w:rsidP="002248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114</w:t>
            </w:r>
          </w:p>
        </w:tc>
      </w:tr>
      <w:tr w:rsidR="0022487F" w:rsidRPr="008C010D" w14:paraId="5A0CF1CF" w14:textId="77777777" w:rsidTr="0022487F">
        <w:tc>
          <w:tcPr>
            <w:tcW w:w="2231" w:type="pct"/>
          </w:tcPr>
          <w:p w14:paraId="6BD7A0AA" w14:textId="520A34A4" w:rsidR="00732AAA" w:rsidRPr="00732AAA" w:rsidRDefault="00732A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32AA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3" w:type="pct"/>
            <w:shd w:val="clear" w:color="auto" w:fill="auto"/>
          </w:tcPr>
          <w:p w14:paraId="4A3B825B" w14:textId="4FFD3B00" w:rsidR="00732AAA" w:rsidRPr="0022487F" w:rsidRDefault="00722A22" w:rsidP="002248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5,940</w:t>
            </w:r>
          </w:p>
        </w:tc>
        <w:tc>
          <w:tcPr>
            <w:tcW w:w="147" w:type="pct"/>
            <w:shd w:val="clear" w:color="auto" w:fill="auto"/>
          </w:tcPr>
          <w:p w14:paraId="6804CCC6" w14:textId="77777777" w:rsidR="00732AAA" w:rsidRPr="008C010D" w:rsidRDefault="00732A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1B30C177" w14:textId="21A96DF2" w:rsidR="00732AAA" w:rsidRPr="0022487F" w:rsidRDefault="006D07B0" w:rsidP="002248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D07B0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="00732AAA" w:rsidRPr="0022487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6D07B0">
              <w:rPr>
                <w:rFonts w:ascii="Angsana New" w:hAnsi="Angsana New"/>
                <w:b/>
                <w:bCs/>
                <w:sz w:val="30"/>
                <w:szCs w:val="30"/>
              </w:rPr>
              <w:t>134</w:t>
            </w:r>
          </w:p>
        </w:tc>
        <w:tc>
          <w:tcPr>
            <w:tcW w:w="147" w:type="pct"/>
            <w:shd w:val="clear" w:color="auto" w:fill="auto"/>
          </w:tcPr>
          <w:p w14:paraId="387ABD89" w14:textId="77777777" w:rsidR="00732AAA" w:rsidRPr="008C010D" w:rsidRDefault="00732A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  <w:shd w:val="clear" w:color="auto" w:fill="auto"/>
          </w:tcPr>
          <w:p w14:paraId="57C5F94D" w14:textId="121C4404" w:rsidR="00732AAA" w:rsidRPr="0022487F" w:rsidRDefault="006851C9" w:rsidP="002248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5,940</w:t>
            </w:r>
          </w:p>
        </w:tc>
        <w:tc>
          <w:tcPr>
            <w:tcW w:w="147" w:type="pct"/>
            <w:shd w:val="clear" w:color="auto" w:fill="auto"/>
          </w:tcPr>
          <w:p w14:paraId="60F9D237" w14:textId="77777777" w:rsidR="00732AAA" w:rsidRPr="008C010D" w:rsidRDefault="00732A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  <w:shd w:val="clear" w:color="auto" w:fill="auto"/>
          </w:tcPr>
          <w:p w14:paraId="6B02809D" w14:textId="6DA8DEEC" w:rsidR="00732AAA" w:rsidRPr="0022487F" w:rsidRDefault="00732AAA" w:rsidP="002248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2487F">
              <w:rPr>
                <w:rFonts w:ascii="Angsana New" w:hAnsi="Angsana New"/>
                <w:b/>
                <w:bCs/>
                <w:sz w:val="30"/>
                <w:szCs w:val="30"/>
              </w:rPr>
              <w:t>5,134</w:t>
            </w:r>
          </w:p>
        </w:tc>
      </w:tr>
      <w:tr w:rsidR="0022487F" w:rsidRPr="008C010D" w14:paraId="1E0477FE" w14:textId="77777777" w:rsidTr="0022487F">
        <w:tc>
          <w:tcPr>
            <w:tcW w:w="2231" w:type="pct"/>
          </w:tcPr>
          <w:p w14:paraId="6650676D" w14:textId="26154B0B" w:rsidR="00732AAA" w:rsidRPr="0053132A" w:rsidRDefault="00732AAA" w:rsidP="00863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DC7C79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หัก </w:t>
            </w:r>
            <w:r w:rsidRPr="00DC7C79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ค่าเผื่อผลขาดทุนด้านเครดิต</w:t>
            </w:r>
          </w:p>
        </w:tc>
        <w:tc>
          <w:tcPr>
            <w:tcW w:w="583" w:type="pct"/>
          </w:tcPr>
          <w:p w14:paraId="359CB749" w14:textId="6E7316C9" w:rsidR="00732AAA" w:rsidRDefault="00732AAA" w:rsidP="002248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58303A91" w14:textId="77777777" w:rsidR="00732AAA" w:rsidRPr="008C010D" w:rsidRDefault="00732A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14:paraId="4D43BEB7" w14:textId="4A6A4689" w:rsidR="00732AAA" w:rsidRDefault="00732AAA" w:rsidP="002248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3AF85DDA" w14:textId="77777777" w:rsidR="00732AAA" w:rsidRPr="008C010D" w:rsidRDefault="00732A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65355932" w14:textId="193CBEA4" w:rsidR="00732AAA" w:rsidRDefault="00732AAA" w:rsidP="002248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4AABCDAC" w14:textId="77777777" w:rsidR="00732AAA" w:rsidRPr="008C010D" w:rsidRDefault="00732A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3BFE18A6" w14:textId="5D40C7C5" w:rsidR="00732AAA" w:rsidRDefault="00732AAA" w:rsidP="002248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2487F" w:rsidRPr="008C010D" w14:paraId="08998F50" w14:textId="77777777" w:rsidTr="0022487F">
        <w:tc>
          <w:tcPr>
            <w:tcW w:w="2231" w:type="pct"/>
          </w:tcPr>
          <w:p w14:paraId="0A58A982" w14:textId="289EA5F2" w:rsidR="00732AAA" w:rsidRDefault="00DC7C79" w:rsidP="00B56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0"/>
              </w:tabs>
              <w:spacing w:line="240" w:lineRule="auto"/>
              <w:ind w:left="346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875D40">
              <w:rPr>
                <w:rFonts w:ascii="Angsana New" w:hAnsi="Angsana New" w:hint="cs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583" w:type="pct"/>
            <w:tcBorders>
              <w:bottom w:val="single" w:sz="4" w:space="0" w:color="auto"/>
            </w:tcBorders>
          </w:tcPr>
          <w:p w14:paraId="066B8492" w14:textId="28956AA6" w:rsidR="00732AAA" w:rsidRDefault="00722A22" w:rsidP="002248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65C98C2F" w14:textId="77777777" w:rsidR="00732AAA" w:rsidRPr="008C010D" w:rsidRDefault="00732A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</w:tcPr>
          <w:p w14:paraId="0013DB4B" w14:textId="6A20CF02" w:rsidR="00732AAA" w:rsidRDefault="00F45F60" w:rsidP="002248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14D07529" w14:textId="77777777" w:rsidR="00732AAA" w:rsidRPr="008C010D" w:rsidRDefault="00732A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  <w:tcBorders>
              <w:bottom w:val="single" w:sz="4" w:space="0" w:color="auto"/>
            </w:tcBorders>
          </w:tcPr>
          <w:p w14:paraId="1C2B601E" w14:textId="07293AB9" w:rsidR="00732AAA" w:rsidRDefault="00722A22" w:rsidP="002248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47132533" w14:textId="77777777" w:rsidR="00732AAA" w:rsidRPr="008C010D" w:rsidRDefault="00732A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  <w:tcBorders>
              <w:bottom w:val="single" w:sz="4" w:space="0" w:color="auto"/>
            </w:tcBorders>
          </w:tcPr>
          <w:p w14:paraId="4486F609" w14:textId="251ED61B" w:rsidR="00732AAA" w:rsidRDefault="00F45F60" w:rsidP="002248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2487F" w:rsidRPr="00A74DEE" w14:paraId="6DC1A8A7" w14:textId="77777777" w:rsidTr="0022487F">
        <w:tc>
          <w:tcPr>
            <w:tcW w:w="2231" w:type="pct"/>
          </w:tcPr>
          <w:p w14:paraId="172A0F76" w14:textId="2CDB2A6A" w:rsidR="00930B2E" w:rsidRPr="00732AAA" w:rsidRDefault="00732AAA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732AAA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สุทธิ</w:t>
            </w:r>
          </w:p>
        </w:tc>
        <w:tc>
          <w:tcPr>
            <w:tcW w:w="583" w:type="pct"/>
            <w:tcBorders>
              <w:top w:val="single" w:sz="4" w:space="0" w:color="auto"/>
            </w:tcBorders>
          </w:tcPr>
          <w:p w14:paraId="439FE8C0" w14:textId="2D42D80A" w:rsidR="00930B2E" w:rsidRPr="0022487F" w:rsidRDefault="00722A22" w:rsidP="002248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5,940</w:t>
            </w:r>
          </w:p>
        </w:tc>
        <w:tc>
          <w:tcPr>
            <w:tcW w:w="147" w:type="pct"/>
          </w:tcPr>
          <w:p w14:paraId="68B0E125" w14:textId="77777777" w:rsidR="00930B2E" w:rsidRPr="0048255F" w:rsidRDefault="00930B2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</w:tcBorders>
          </w:tcPr>
          <w:p w14:paraId="64BA28A6" w14:textId="77777777" w:rsidR="00930B2E" w:rsidRPr="0022487F" w:rsidRDefault="00930B2E" w:rsidP="002248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2487F">
              <w:rPr>
                <w:rFonts w:ascii="Angsana New" w:hAnsi="Angsana New"/>
                <w:b/>
                <w:bCs/>
                <w:sz w:val="30"/>
                <w:szCs w:val="30"/>
              </w:rPr>
              <w:t>5,134</w:t>
            </w:r>
          </w:p>
        </w:tc>
        <w:tc>
          <w:tcPr>
            <w:tcW w:w="147" w:type="pct"/>
          </w:tcPr>
          <w:p w14:paraId="54B64AD6" w14:textId="77777777" w:rsidR="00930B2E" w:rsidRPr="0048255F" w:rsidRDefault="00930B2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single" w:sz="4" w:space="0" w:color="auto"/>
            </w:tcBorders>
          </w:tcPr>
          <w:p w14:paraId="7061C81C" w14:textId="7866B4EC" w:rsidR="00930B2E" w:rsidRPr="0022487F" w:rsidRDefault="00722A22" w:rsidP="002248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5,940</w:t>
            </w:r>
          </w:p>
        </w:tc>
        <w:tc>
          <w:tcPr>
            <w:tcW w:w="147" w:type="pct"/>
          </w:tcPr>
          <w:p w14:paraId="7246C83D" w14:textId="77777777" w:rsidR="00930B2E" w:rsidRPr="0048255F" w:rsidRDefault="00930B2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single" w:sz="4" w:space="0" w:color="auto"/>
            </w:tcBorders>
          </w:tcPr>
          <w:p w14:paraId="207CC5EC" w14:textId="77777777" w:rsidR="00930B2E" w:rsidRPr="0022487F" w:rsidRDefault="00930B2E" w:rsidP="002248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2487F">
              <w:rPr>
                <w:rFonts w:ascii="Angsana New" w:hAnsi="Angsana New"/>
                <w:b/>
                <w:bCs/>
                <w:sz w:val="30"/>
                <w:szCs w:val="30"/>
              </w:rPr>
              <w:t>5,134</w:t>
            </w:r>
          </w:p>
        </w:tc>
      </w:tr>
      <w:tr w:rsidR="0022487F" w:rsidRPr="00A74DEE" w14:paraId="0C32AE65" w14:textId="77777777" w:rsidTr="0022487F">
        <w:tc>
          <w:tcPr>
            <w:tcW w:w="2231" w:type="pct"/>
          </w:tcPr>
          <w:p w14:paraId="178A4948" w14:textId="77777777" w:rsidR="00930B2E" w:rsidRPr="00B919A8" w:rsidRDefault="00930B2E">
            <w:pPr>
              <w:pStyle w:val="FSBlank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83" w:type="pct"/>
            <w:tcBorders>
              <w:top w:val="double" w:sz="4" w:space="0" w:color="auto"/>
            </w:tcBorders>
          </w:tcPr>
          <w:p w14:paraId="2F2A0DA6" w14:textId="77777777" w:rsidR="00930B2E" w:rsidRPr="00163531" w:rsidRDefault="00930B2E" w:rsidP="002248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7B5A5F82" w14:textId="77777777" w:rsidR="00930B2E" w:rsidRPr="00B919A8" w:rsidRDefault="00930B2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double" w:sz="4" w:space="0" w:color="auto"/>
            </w:tcBorders>
          </w:tcPr>
          <w:p w14:paraId="550F05FF" w14:textId="77777777" w:rsidR="00930B2E" w:rsidRPr="009A2E54" w:rsidRDefault="00930B2E" w:rsidP="002248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3C65E692" w14:textId="77777777" w:rsidR="00930B2E" w:rsidRPr="00B919A8" w:rsidRDefault="00930B2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double" w:sz="4" w:space="0" w:color="auto"/>
            </w:tcBorders>
          </w:tcPr>
          <w:p w14:paraId="2C4B4E33" w14:textId="77777777" w:rsidR="00930B2E" w:rsidRPr="009A2E54" w:rsidRDefault="00930B2E" w:rsidP="002248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6003C83A" w14:textId="77777777" w:rsidR="00930B2E" w:rsidRPr="00B919A8" w:rsidRDefault="00930B2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double" w:sz="4" w:space="0" w:color="auto"/>
            </w:tcBorders>
          </w:tcPr>
          <w:p w14:paraId="0C2540C6" w14:textId="77777777" w:rsidR="00930B2E" w:rsidRPr="0022487F" w:rsidRDefault="00930B2E" w:rsidP="002248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2487F" w:rsidRPr="00A74DEE" w14:paraId="09BD7D58" w14:textId="77777777" w:rsidTr="0022487F">
        <w:tc>
          <w:tcPr>
            <w:tcW w:w="2231" w:type="pct"/>
          </w:tcPr>
          <w:p w14:paraId="0F591097" w14:textId="77777777" w:rsidR="00930B2E" w:rsidRPr="00430BE4" w:rsidRDefault="00930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รายได้ค่าบริการค้างรับ</w:t>
            </w:r>
          </w:p>
        </w:tc>
        <w:tc>
          <w:tcPr>
            <w:tcW w:w="583" w:type="pct"/>
          </w:tcPr>
          <w:p w14:paraId="66DE37A9" w14:textId="77777777" w:rsidR="00930B2E" w:rsidRPr="00657D68" w:rsidRDefault="00930B2E" w:rsidP="002248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760A412F" w14:textId="77777777" w:rsidR="00930B2E" w:rsidRPr="00657D68" w:rsidRDefault="00930B2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3" w:type="pct"/>
          </w:tcPr>
          <w:p w14:paraId="02738C68" w14:textId="77777777" w:rsidR="00930B2E" w:rsidRPr="00657D68" w:rsidRDefault="00930B2E" w:rsidP="002248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25DE2DA7" w14:textId="77777777" w:rsidR="00930B2E" w:rsidRPr="00657D68" w:rsidRDefault="00930B2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1" w:type="pct"/>
          </w:tcPr>
          <w:p w14:paraId="578A182A" w14:textId="77777777" w:rsidR="00930B2E" w:rsidRPr="00657D68" w:rsidRDefault="00930B2E" w:rsidP="002248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67CDF273" w14:textId="77777777" w:rsidR="00930B2E" w:rsidRPr="00657D68" w:rsidRDefault="00930B2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1" w:type="pct"/>
          </w:tcPr>
          <w:p w14:paraId="62DB14E5" w14:textId="77777777" w:rsidR="00930B2E" w:rsidRPr="00657D68" w:rsidRDefault="00930B2E" w:rsidP="002248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2487F" w:rsidRPr="00A74DEE" w14:paraId="015252B0" w14:textId="77777777" w:rsidTr="0022487F">
        <w:tc>
          <w:tcPr>
            <w:tcW w:w="2231" w:type="pct"/>
          </w:tcPr>
          <w:p w14:paraId="457E5EE0" w14:textId="77777777" w:rsidR="00930B2E" w:rsidRPr="000474F2" w:rsidRDefault="00930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0474F2">
              <w:rPr>
                <w:rFonts w:ascii="Angsana New" w:hAnsi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583" w:type="pct"/>
          </w:tcPr>
          <w:p w14:paraId="1C0AA346" w14:textId="555204F1" w:rsidR="00930B2E" w:rsidRDefault="00E56D2D" w:rsidP="002248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1,332</w:t>
            </w:r>
          </w:p>
        </w:tc>
        <w:tc>
          <w:tcPr>
            <w:tcW w:w="147" w:type="pct"/>
          </w:tcPr>
          <w:p w14:paraId="5F267D7C" w14:textId="77777777" w:rsidR="00930B2E" w:rsidRPr="00657D68" w:rsidRDefault="00930B2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3" w:type="pct"/>
          </w:tcPr>
          <w:p w14:paraId="62A8DBB5" w14:textId="77777777" w:rsidR="00930B2E" w:rsidRPr="00814E80" w:rsidRDefault="00930B2E" w:rsidP="002248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521</w:t>
            </w:r>
          </w:p>
        </w:tc>
        <w:tc>
          <w:tcPr>
            <w:tcW w:w="147" w:type="pct"/>
          </w:tcPr>
          <w:p w14:paraId="03018A8C" w14:textId="77777777" w:rsidR="00930B2E" w:rsidRPr="00657D68" w:rsidRDefault="00930B2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1" w:type="pct"/>
          </w:tcPr>
          <w:p w14:paraId="6D2CBD87" w14:textId="4FA42422" w:rsidR="00930B2E" w:rsidRDefault="00E56D2D" w:rsidP="002248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1,332</w:t>
            </w:r>
          </w:p>
        </w:tc>
        <w:tc>
          <w:tcPr>
            <w:tcW w:w="147" w:type="pct"/>
          </w:tcPr>
          <w:p w14:paraId="686FC560" w14:textId="77777777" w:rsidR="00930B2E" w:rsidRPr="00657D68" w:rsidRDefault="00930B2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1" w:type="pct"/>
          </w:tcPr>
          <w:p w14:paraId="22F3E2D9" w14:textId="77777777" w:rsidR="00930B2E" w:rsidRPr="00814E80" w:rsidRDefault="00930B2E" w:rsidP="002248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521</w:t>
            </w:r>
          </w:p>
        </w:tc>
      </w:tr>
      <w:tr w:rsidR="0022487F" w:rsidRPr="00A74DEE" w14:paraId="52864342" w14:textId="77777777" w:rsidTr="0022487F">
        <w:tc>
          <w:tcPr>
            <w:tcW w:w="2231" w:type="pct"/>
          </w:tcPr>
          <w:p w14:paraId="4E3AD1B9" w14:textId="77777777" w:rsidR="00930B2E" w:rsidRDefault="00930B2E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3C47FE">
              <w:rPr>
                <w:rFonts w:ascii="Angsana New" w:hAnsi="Angsana New" w:cs="Angsana New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</w:tcPr>
          <w:p w14:paraId="418C915B" w14:textId="787CFB98" w:rsidR="00930B2E" w:rsidRPr="0022487F" w:rsidRDefault="00E56D2D" w:rsidP="002248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1,332</w:t>
            </w:r>
          </w:p>
        </w:tc>
        <w:tc>
          <w:tcPr>
            <w:tcW w:w="147" w:type="pct"/>
          </w:tcPr>
          <w:p w14:paraId="48B12B9F" w14:textId="77777777" w:rsidR="00930B2E" w:rsidRPr="009A2E54" w:rsidRDefault="00930B2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</w:tcPr>
          <w:p w14:paraId="4FE34B40" w14:textId="77777777" w:rsidR="00930B2E" w:rsidRPr="0022487F" w:rsidRDefault="00930B2E" w:rsidP="002248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2487F">
              <w:rPr>
                <w:rFonts w:ascii="Angsana New" w:hAnsi="Angsana New"/>
                <w:b/>
                <w:bCs/>
                <w:sz w:val="30"/>
                <w:szCs w:val="30"/>
              </w:rPr>
              <w:t>521</w:t>
            </w:r>
          </w:p>
        </w:tc>
        <w:tc>
          <w:tcPr>
            <w:tcW w:w="147" w:type="pct"/>
          </w:tcPr>
          <w:p w14:paraId="5DCAC3F2" w14:textId="77777777" w:rsidR="00930B2E" w:rsidRPr="00E7047E" w:rsidRDefault="00930B2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</w:tcPr>
          <w:p w14:paraId="46CBF1C2" w14:textId="625F38B5" w:rsidR="00930B2E" w:rsidRPr="0022487F" w:rsidRDefault="00E56D2D" w:rsidP="002248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1,332</w:t>
            </w:r>
          </w:p>
        </w:tc>
        <w:tc>
          <w:tcPr>
            <w:tcW w:w="147" w:type="pct"/>
          </w:tcPr>
          <w:p w14:paraId="190666F6" w14:textId="77777777" w:rsidR="00930B2E" w:rsidRPr="0048255F" w:rsidRDefault="00930B2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</w:tcPr>
          <w:p w14:paraId="25A8A9C9" w14:textId="77777777" w:rsidR="00930B2E" w:rsidRPr="0022487F" w:rsidRDefault="00930B2E" w:rsidP="002248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2487F">
              <w:rPr>
                <w:rFonts w:ascii="Angsana New" w:hAnsi="Angsana New"/>
                <w:b/>
                <w:bCs/>
                <w:sz w:val="30"/>
                <w:szCs w:val="30"/>
              </w:rPr>
              <w:t>521</w:t>
            </w:r>
          </w:p>
        </w:tc>
      </w:tr>
    </w:tbl>
    <w:p w14:paraId="302338F1" w14:textId="77777777" w:rsidR="00930B2E" w:rsidRPr="005F5586" w:rsidRDefault="00930B2E" w:rsidP="008F22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rPr>
          <w:rFonts w:ascii="Angsana New" w:hAnsi="Angsana New"/>
          <w:sz w:val="30"/>
          <w:szCs w:val="30"/>
        </w:rPr>
      </w:pPr>
    </w:p>
    <w:tbl>
      <w:tblPr>
        <w:tblStyle w:val="TableGrid"/>
        <w:tblW w:w="935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00"/>
        <w:gridCol w:w="977"/>
        <w:gridCol w:w="6"/>
        <w:gridCol w:w="230"/>
        <w:gridCol w:w="6"/>
        <w:gridCol w:w="1031"/>
        <w:gridCol w:w="251"/>
        <w:gridCol w:w="992"/>
        <w:gridCol w:w="236"/>
        <w:gridCol w:w="754"/>
        <w:gridCol w:w="236"/>
        <w:gridCol w:w="714"/>
        <w:gridCol w:w="259"/>
        <w:gridCol w:w="966"/>
      </w:tblGrid>
      <w:tr w:rsidR="00D9588F" w:rsidRPr="00F7632D" w14:paraId="4AEDEEB8" w14:textId="77777777" w:rsidTr="00574218">
        <w:trPr>
          <w:tblHeader/>
        </w:trPr>
        <w:tc>
          <w:tcPr>
            <w:tcW w:w="2700" w:type="dxa"/>
            <w:shd w:val="clear" w:color="auto" w:fill="auto"/>
            <w:vAlign w:val="bottom"/>
          </w:tcPr>
          <w:p w14:paraId="37148026" w14:textId="77777777" w:rsidR="00930B2E" w:rsidRDefault="00930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highlight w:val="cyan"/>
                <w:lang w:eastAsia="ja-JP"/>
              </w:rPr>
            </w:pPr>
          </w:p>
          <w:p w14:paraId="5643E836" w14:textId="6ED3313A" w:rsidR="00346DBC" w:rsidRPr="00F7632D" w:rsidRDefault="00346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highlight w:val="cyan"/>
                <w:cs/>
                <w:lang w:eastAsia="ja-JP"/>
              </w:rPr>
            </w:pPr>
          </w:p>
        </w:tc>
        <w:tc>
          <w:tcPr>
            <w:tcW w:w="2250" w:type="dxa"/>
            <w:gridSpan w:val="5"/>
            <w:vAlign w:val="bottom"/>
          </w:tcPr>
          <w:p w14:paraId="0630557C" w14:textId="77777777" w:rsidR="00930B2E" w:rsidRPr="00F7632D" w:rsidRDefault="00930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7632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51" w:type="dxa"/>
            <w:vAlign w:val="bottom"/>
          </w:tcPr>
          <w:p w14:paraId="074C1ED0" w14:textId="77777777" w:rsidR="00930B2E" w:rsidRPr="00F7632D" w:rsidRDefault="00930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157" w:type="dxa"/>
            <w:gridSpan w:val="7"/>
            <w:vAlign w:val="bottom"/>
          </w:tcPr>
          <w:p w14:paraId="0E46BDD9" w14:textId="77777777" w:rsidR="00930B2E" w:rsidRPr="00F7632D" w:rsidRDefault="00930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29752C" w:rsidRPr="00F7632D" w14:paraId="4ADD2EA2" w14:textId="77777777" w:rsidTr="00574218">
        <w:trPr>
          <w:tblHeader/>
        </w:trPr>
        <w:tc>
          <w:tcPr>
            <w:tcW w:w="2700" w:type="dxa"/>
            <w:shd w:val="clear" w:color="auto" w:fill="auto"/>
            <w:vAlign w:val="bottom"/>
          </w:tcPr>
          <w:p w14:paraId="24EBEE39" w14:textId="77777777" w:rsidR="00930B2E" w:rsidRPr="00F7632D" w:rsidRDefault="00930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highlight w:val="cyan"/>
                <w:cs/>
                <w:lang w:eastAsia="ja-JP"/>
              </w:rPr>
            </w:pPr>
          </w:p>
        </w:tc>
        <w:tc>
          <w:tcPr>
            <w:tcW w:w="983" w:type="dxa"/>
            <w:gridSpan w:val="2"/>
            <w:vAlign w:val="bottom"/>
          </w:tcPr>
          <w:p w14:paraId="0A1ED155" w14:textId="77777777" w:rsidR="00930B2E" w:rsidRDefault="00930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ณ วันที่</w:t>
            </w:r>
          </w:p>
          <w:p w14:paraId="5B516E70" w14:textId="77777777" w:rsidR="00930B2E" w:rsidRPr="00A3089E" w:rsidRDefault="00930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36" w:type="dxa"/>
            <w:gridSpan w:val="2"/>
          </w:tcPr>
          <w:p w14:paraId="5E06A03E" w14:textId="77777777" w:rsidR="00930B2E" w:rsidRPr="00F7632D" w:rsidRDefault="00930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1" w:type="dxa"/>
          </w:tcPr>
          <w:p w14:paraId="3F3E5765" w14:textId="77777777" w:rsidR="00930B2E" w:rsidRDefault="00930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ณ วันที่</w:t>
            </w:r>
          </w:p>
          <w:p w14:paraId="55AB949B" w14:textId="4F387154" w:rsidR="00930B2E" w:rsidRPr="00F7632D" w:rsidRDefault="00930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574218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</w:t>
            </w:r>
            <w:r w:rsidR="00574218">
              <w:rPr>
                <w:rFonts w:asciiTheme="majorBidi" w:hAnsiTheme="majorBidi" w:cstheme="majorBidi" w:hint="cs"/>
                <w:sz w:val="30"/>
                <w:szCs w:val="30"/>
                <w:cs/>
              </w:rPr>
              <w:t>ิถุนายน</w:t>
            </w:r>
          </w:p>
        </w:tc>
        <w:tc>
          <w:tcPr>
            <w:tcW w:w="251" w:type="dxa"/>
            <w:vAlign w:val="bottom"/>
          </w:tcPr>
          <w:p w14:paraId="3270F31F" w14:textId="77777777" w:rsidR="00930B2E" w:rsidRPr="00F7632D" w:rsidRDefault="00930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14:paraId="322BCCEC" w14:textId="77777777" w:rsidR="00930B2E" w:rsidRDefault="00930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ณ วันที่</w:t>
            </w:r>
          </w:p>
          <w:p w14:paraId="55613959" w14:textId="7B09B4EA" w:rsidR="00930B2E" w:rsidRPr="00A3089E" w:rsidRDefault="005742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74218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574218">
              <w:rPr>
                <w:rFonts w:asciiTheme="majorBidi" w:hAnsi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36" w:type="dxa"/>
            <w:vAlign w:val="bottom"/>
          </w:tcPr>
          <w:p w14:paraId="0DE1ED57" w14:textId="77777777" w:rsidR="00930B2E" w:rsidRPr="00A3089E" w:rsidRDefault="00930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54" w:type="dxa"/>
            <w:vAlign w:val="bottom"/>
          </w:tcPr>
          <w:p w14:paraId="2F5AEC90" w14:textId="77777777" w:rsidR="00930B2E" w:rsidRPr="00A3089E" w:rsidRDefault="00930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vAlign w:val="bottom"/>
          </w:tcPr>
          <w:p w14:paraId="4E320E81" w14:textId="77777777" w:rsidR="00930B2E" w:rsidRPr="00A3089E" w:rsidRDefault="00930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14" w:type="dxa"/>
            <w:vAlign w:val="bottom"/>
          </w:tcPr>
          <w:p w14:paraId="71633B8F" w14:textId="77777777" w:rsidR="00930B2E" w:rsidRPr="00A3089E" w:rsidRDefault="00930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9" w:type="dxa"/>
            <w:vAlign w:val="bottom"/>
          </w:tcPr>
          <w:p w14:paraId="06F0CED8" w14:textId="77777777" w:rsidR="00930B2E" w:rsidRPr="00A3089E" w:rsidRDefault="00930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66" w:type="dxa"/>
            <w:vAlign w:val="bottom"/>
          </w:tcPr>
          <w:p w14:paraId="5F3BEB8A" w14:textId="77777777" w:rsidR="00930B2E" w:rsidRDefault="00930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ณ วันที่</w:t>
            </w:r>
          </w:p>
          <w:p w14:paraId="18C7FA62" w14:textId="7A4EFC0C" w:rsidR="00930B2E" w:rsidRPr="00A3089E" w:rsidRDefault="005742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74218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574218">
              <w:rPr>
                <w:rFonts w:asciiTheme="majorBidi" w:hAnsiTheme="majorBidi"/>
                <w:sz w:val="30"/>
                <w:szCs w:val="30"/>
                <w:cs/>
              </w:rPr>
              <w:t>มิถุนายน</w:t>
            </w:r>
          </w:p>
        </w:tc>
      </w:tr>
      <w:tr w:rsidR="0029752C" w:rsidRPr="00F7632D" w14:paraId="290ABB27" w14:textId="77777777" w:rsidTr="00574218">
        <w:trPr>
          <w:tblHeader/>
        </w:trPr>
        <w:tc>
          <w:tcPr>
            <w:tcW w:w="2700" w:type="dxa"/>
            <w:shd w:val="clear" w:color="auto" w:fill="auto"/>
            <w:vAlign w:val="bottom"/>
          </w:tcPr>
          <w:p w14:paraId="2252DD10" w14:textId="77777777" w:rsidR="00930B2E" w:rsidRPr="00A3089E" w:rsidRDefault="00930B2E" w:rsidP="00B56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  <w:lang w:eastAsia="ja-JP"/>
              </w:rPr>
            </w:pPr>
            <w:r w:rsidRPr="00F7632D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  <w:lang w:eastAsia="ja-JP"/>
              </w:rPr>
              <w:t>เงินให้กู้ยืม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30"/>
                <w:szCs w:val="30"/>
                <w:cs/>
                <w:lang w:eastAsia="ja-JP"/>
              </w:rPr>
              <w:t>ระยะสั้น</w:t>
            </w:r>
          </w:p>
        </w:tc>
        <w:tc>
          <w:tcPr>
            <w:tcW w:w="983" w:type="dxa"/>
            <w:gridSpan w:val="2"/>
            <w:vAlign w:val="bottom"/>
          </w:tcPr>
          <w:p w14:paraId="5FF76AFA" w14:textId="77777777" w:rsidR="00930B2E" w:rsidRDefault="00930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36" w:type="dxa"/>
            <w:gridSpan w:val="2"/>
          </w:tcPr>
          <w:p w14:paraId="31CFF38E" w14:textId="77777777" w:rsidR="00930B2E" w:rsidRPr="00F7632D" w:rsidRDefault="00930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1" w:type="dxa"/>
          </w:tcPr>
          <w:p w14:paraId="11BF564C" w14:textId="77777777" w:rsidR="00930B2E" w:rsidRPr="00F7632D" w:rsidRDefault="00930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51" w:type="dxa"/>
            <w:vAlign w:val="bottom"/>
          </w:tcPr>
          <w:p w14:paraId="745E4E90" w14:textId="77777777" w:rsidR="00930B2E" w:rsidRPr="00F7632D" w:rsidRDefault="00930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14:paraId="60F8E9EA" w14:textId="77777777" w:rsidR="00930B2E" w:rsidRPr="0095252A" w:rsidRDefault="00930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36" w:type="dxa"/>
            <w:vAlign w:val="bottom"/>
          </w:tcPr>
          <w:p w14:paraId="48329CBC" w14:textId="77777777" w:rsidR="00930B2E" w:rsidRDefault="00930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54" w:type="dxa"/>
            <w:vAlign w:val="bottom"/>
          </w:tcPr>
          <w:p w14:paraId="58B3B342" w14:textId="77777777" w:rsidR="00930B2E" w:rsidRDefault="00930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7632D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6" w:type="dxa"/>
            <w:vAlign w:val="bottom"/>
          </w:tcPr>
          <w:p w14:paraId="00F0D873" w14:textId="77777777" w:rsidR="00930B2E" w:rsidRDefault="00930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14" w:type="dxa"/>
            <w:vAlign w:val="bottom"/>
          </w:tcPr>
          <w:p w14:paraId="32AC75B7" w14:textId="77777777" w:rsidR="00930B2E" w:rsidRDefault="00930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7632D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59" w:type="dxa"/>
            <w:vAlign w:val="bottom"/>
          </w:tcPr>
          <w:p w14:paraId="1D2CC154" w14:textId="77777777" w:rsidR="00930B2E" w:rsidRDefault="00930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66" w:type="dxa"/>
            <w:vAlign w:val="bottom"/>
          </w:tcPr>
          <w:p w14:paraId="59017C4F" w14:textId="77777777" w:rsidR="00930B2E" w:rsidRPr="0095252A" w:rsidRDefault="00930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D9588F" w:rsidRPr="00F7632D" w14:paraId="367A6EAE" w14:textId="77777777" w:rsidTr="00574218">
        <w:trPr>
          <w:tblHeader/>
        </w:trPr>
        <w:tc>
          <w:tcPr>
            <w:tcW w:w="2700" w:type="dxa"/>
            <w:vAlign w:val="bottom"/>
          </w:tcPr>
          <w:p w14:paraId="1BBA9E3D" w14:textId="77777777" w:rsidR="00930B2E" w:rsidRPr="00F7632D" w:rsidRDefault="00930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250" w:type="dxa"/>
            <w:gridSpan w:val="5"/>
            <w:vAlign w:val="bottom"/>
          </w:tcPr>
          <w:p w14:paraId="6155402F" w14:textId="77777777" w:rsidR="00930B2E" w:rsidRPr="00F7632D" w:rsidRDefault="00930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7632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F7632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ร้อยละต่อปี)</w:t>
            </w:r>
          </w:p>
        </w:tc>
        <w:tc>
          <w:tcPr>
            <w:tcW w:w="251" w:type="dxa"/>
            <w:vAlign w:val="bottom"/>
          </w:tcPr>
          <w:p w14:paraId="1E8C237E" w14:textId="77777777" w:rsidR="00930B2E" w:rsidRPr="00F7632D" w:rsidRDefault="00930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157" w:type="dxa"/>
            <w:gridSpan w:val="7"/>
            <w:vAlign w:val="bottom"/>
          </w:tcPr>
          <w:p w14:paraId="013A5924" w14:textId="77777777" w:rsidR="00930B2E" w:rsidRPr="00F7632D" w:rsidRDefault="00930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1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7632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พันบาท</w:t>
            </w:r>
            <w:r w:rsidRPr="00F7632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29752C" w:rsidRPr="00F7632D" w14:paraId="73B18BF4" w14:textId="77777777" w:rsidTr="00574218">
        <w:tc>
          <w:tcPr>
            <w:tcW w:w="2700" w:type="dxa"/>
          </w:tcPr>
          <w:p w14:paraId="11F4D052" w14:textId="77777777" w:rsidR="00930B2E" w:rsidRPr="00F7632D" w:rsidRDefault="00930B2E" w:rsidP="00B56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7632D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983" w:type="dxa"/>
            <w:gridSpan w:val="2"/>
          </w:tcPr>
          <w:p w14:paraId="77E8A730" w14:textId="77777777" w:rsidR="00930B2E" w:rsidRPr="00FF1261" w:rsidRDefault="00930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7.12</w:t>
            </w:r>
          </w:p>
        </w:tc>
        <w:tc>
          <w:tcPr>
            <w:tcW w:w="236" w:type="dxa"/>
            <w:gridSpan w:val="2"/>
          </w:tcPr>
          <w:p w14:paraId="3362CEA1" w14:textId="77777777" w:rsidR="00930B2E" w:rsidRPr="00FF1261" w:rsidRDefault="00930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1" w:type="dxa"/>
          </w:tcPr>
          <w:p w14:paraId="709DC96E" w14:textId="654F4549" w:rsidR="00930B2E" w:rsidRPr="00FF1261" w:rsidRDefault="00A473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7.12</w:t>
            </w:r>
          </w:p>
        </w:tc>
        <w:tc>
          <w:tcPr>
            <w:tcW w:w="251" w:type="dxa"/>
          </w:tcPr>
          <w:p w14:paraId="70458415" w14:textId="77777777" w:rsidR="00930B2E" w:rsidRPr="00FF1261" w:rsidRDefault="00930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</w:tcPr>
          <w:p w14:paraId="35E91509" w14:textId="77777777" w:rsidR="00930B2E" w:rsidRPr="00FF1261" w:rsidRDefault="00930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5,095</w:t>
            </w:r>
          </w:p>
        </w:tc>
        <w:tc>
          <w:tcPr>
            <w:tcW w:w="236" w:type="dxa"/>
          </w:tcPr>
          <w:p w14:paraId="49D8DA67" w14:textId="77777777" w:rsidR="00930B2E" w:rsidRPr="00FF1261" w:rsidRDefault="00930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54" w:type="dxa"/>
          </w:tcPr>
          <w:p w14:paraId="1F3F7CFC" w14:textId="14EBF4BA" w:rsidR="00930B2E" w:rsidRPr="00FF1261" w:rsidRDefault="0046463F" w:rsidP="00D95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1AA81AC" w14:textId="77777777" w:rsidR="00930B2E" w:rsidRPr="00FF1261" w:rsidRDefault="00930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4" w:type="dxa"/>
          </w:tcPr>
          <w:p w14:paraId="653D912D" w14:textId="3B184369" w:rsidR="00930B2E" w:rsidRPr="00FF1261" w:rsidRDefault="0046463F" w:rsidP="00D95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9" w:type="dxa"/>
          </w:tcPr>
          <w:p w14:paraId="05F7688F" w14:textId="77777777" w:rsidR="00930B2E" w:rsidRPr="00FF1261" w:rsidRDefault="00930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6" w:type="dxa"/>
          </w:tcPr>
          <w:p w14:paraId="7F72D710" w14:textId="19A6E31D" w:rsidR="00930B2E" w:rsidRPr="00FF1261" w:rsidRDefault="0046463F" w:rsidP="002248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5,095</w:t>
            </w:r>
          </w:p>
        </w:tc>
      </w:tr>
      <w:tr w:rsidR="0029752C" w:rsidRPr="00F7632D" w14:paraId="3C6E6DFA" w14:textId="77777777" w:rsidTr="00574218">
        <w:tc>
          <w:tcPr>
            <w:tcW w:w="2700" w:type="dxa"/>
          </w:tcPr>
          <w:p w14:paraId="7D52F551" w14:textId="77777777" w:rsidR="00930B2E" w:rsidRPr="00F7632D" w:rsidRDefault="00930B2E" w:rsidP="00B56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7632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83" w:type="dxa"/>
            <w:gridSpan w:val="2"/>
          </w:tcPr>
          <w:p w14:paraId="729A10FE" w14:textId="77777777" w:rsidR="00930B2E" w:rsidRPr="00F7632D" w:rsidRDefault="00930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14:paraId="1B8AE81F" w14:textId="77777777" w:rsidR="00930B2E" w:rsidRPr="00F7632D" w:rsidRDefault="00930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1" w:type="dxa"/>
          </w:tcPr>
          <w:p w14:paraId="3AF7ACE0" w14:textId="77777777" w:rsidR="00930B2E" w:rsidRPr="00F7632D" w:rsidRDefault="00930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1" w:type="dxa"/>
          </w:tcPr>
          <w:p w14:paraId="4AAFEF62" w14:textId="77777777" w:rsidR="00930B2E" w:rsidRPr="00F7632D" w:rsidRDefault="00930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5A7F4C8E" w14:textId="77777777" w:rsidR="00930B2E" w:rsidRPr="00D9588F" w:rsidRDefault="00930B2E" w:rsidP="00691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9588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5,095</w:t>
            </w:r>
          </w:p>
        </w:tc>
        <w:tc>
          <w:tcPr>
            <w:tcW w:w="236" w:type="dxa"/>
          </w:tcPr>
          <w:p w14:paraId="60A8C823" w14:textId="77777777" w:rsidR="00930B2E" w:rsidRPr="00F7632D" w:rsidRDefault="00930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54" w:type="dxa"/>
          </w:tcPr>
          <w:p w14:paraId="4612DDC7" w14:textId="77777777" w:rsidR="00930B2E" w:rsidRPr="00D540F6" w:rsidRDefault="00930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CD2E6D2" w14:textId="77777777" w:rsidR="00930B2E" w:rsidRPr="00F7632D" w:rsidRDefault="00930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14" w:type="dxa"/>
          </w:tcPr>
          <w:p w14:paraId="21EDE3BA" w14:textId="77777777" w:rsidR="00930B2E" w:rsidRPr="00F7632D" w:rsidRDefault="00930B2E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9" w:type="dxa"/>
          </w:tcPr>
          <w:p w14:paraId="3E461D74" w14:textId="77777777" w:rsidR="00930B2E" w:rsidRPr="00F7632D" w:rsidRDefault="00930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66" w:type="dxa"/>
            <w:tcBorders>
              <w:top w:val="single" w:sz="4" w:space="0" w:color="auto"/>
            </w:tcBorders>
          </w:tcPr>
          <w:p w14:paraId="22E4BE8A" w14:textId="3263845C" w:rsidR="00930B2E" w:rsidRPr="00D9588F" w:rsidRDefault="0046463F" w:rsidP="00691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9588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5,095</w:t>
            </w:r>
          </w:p>
        </w:tc>
      </w:tr>
      <w:tr w:rsidR="0029752C" w:rsidRPr="00F7632D" w14:paraId="4F1EC5AF" w14:textId="77777777" w:rsidTr="00574218">
        <w:tc>
          <w:tcPr>
            <w:tcW w:w="3677" w:type="dxa"/>
            <w:gridSpan w:val="2"/>
          </w:tcPr>
          <w:p w14:paraId="737DF259" w14:textId="2FE3371F" w:rsidR="00930B2E" w:rsidRPr="0067002B" w:rsidRDefault="00B56A01" w:rsidP="00B56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DC7C79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หัก </w:t>
            </w:r>
            <w:r w:rsidRPr="00DC7C79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ค่าเผื่อผลขาดทุนด้านเครดิต</w:t>
            </w:r>
          </w:p>
        </w:tc>
        <w:tc>
          <w:tcPr>
            <w:tcW w:w="236" w:type="dxa"/>
            <w:gridSpan w:val="2"/>
          </w:tcPr>
          <w:p w14:paraId="41C73B11" w14:textId="77777777" w:rsidR="00930B2E" w:rsidRPr="00F7632D" w:rsidRDefault="00930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7" w:type="dxa"/>
            <w:gridSpan w:val="2"/>
          </w:tcPr>
          <w:p w14:paraId="1331C309" w14:textId="77777777" w:rsidR="00930B2E" w:rsidRPr="00F7632D" w:rsidRDefault="00930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1" w:type="dxa"/>
          </w:tcPr>
          <w:p w14:paraId="7713EB29" w14:textId="77777777" w:rsidR="00930B2E" w:rsidRPr="00F7632D" w:rsidRDefault="00930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</w:tcPr>
          <w:p w14:paraId="52317B41" w14:textId="77777777" w:rsidR="00930B2E" w:rsidRDefault="00930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F525417" w14:textId="77777777" w:rsidR="00930B2E" w:rsidRPr="00F7632D" w:rsidRDefault="00930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54" w:type="dxa"/>
          </w:tcPr>
          <w:p w14:paraId="2470CA47" w14:textId="77777777" w:rsidR="00930B2E" w:rsidRPr="00F7632D" w:rsidRDefault="00930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60CCA0E" w14:textId="77777777" w:rsidR="00930B2E" w:rsidRPr="00F7632D" w:rsidRDefault="00930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4" w:type="dxa"/>
          </w:tcPr>
          <w:p w14:paraId="03B040C6" w14:textId="77777777" w:rsidR="00930B2E" w:rsidRPr="00F7632D" w:rsidRDefault="00930B2E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9" w:type="dxa"/>
          </w:tcPr>
          <w:p w14:paraId="1BB19C90" w14:textId="77777777" w:rsidR="00930B2E" w:rsidRPr="00F7632D" w:rsidRDefault="00930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6" w:type="dxa"/>
          </w:tcPr>
          <w:p w14:paraId="07CFEF5F" w14:textId="77777777" w:rsidR="00930B2E" w:rsidRPr="00F7632D" w:rsidRDefault="00930B2E" w:rsidP="00691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9752C" w:rsidRPr="00F7632D" w14:paraId="50CA33AF" w14:textId="77777777" w:rsidTr="00574218">
        <w:tc>
          <w:tcPr>
            <w:tcW w:w="3677" w:type="dxa"/>
            <w:gridSpan w:val="2"/>
          </w:tcPr>
          <w:p w14:paraId="0208FAF2" w14:textId="52CF8B9A" w:rsidR="00930B2E" w:rsidRPr="00875D40" w:rsidRDefault="00DC7C79" w:rsidP="00B56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90"/>
              </w:tabs>
              <w:spacing w:line="240" w:lineRule="auto"/>
              <w:ind w:left="346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="00E75AD1" w:rsidRPr="00875D40">
              <w:rPr>
                <w:rFonts w:ascii="Angsana New" w:hAnsi="Angsana New" w:hint="cs"/>
                <w:sz w:val="30"/>
                <w:szCs w:val="30"/>
                <w:cs/>
              </w:rPr>
              <w:t>ที่คาดว่า</w:t>
            </w:r>
            <w:r w:rsidR="00930B2E" w:rsidRPr="00875D40">
              <w:rPr>
                <w:rFonts w:ascii="Angsana New" w:hAnsi="Angsana New" w:hint="cs"/>
                <w:sz w:val="30"/>
                <w:szCs w:val="30"/>
                <w:cs/>
              </w:rPr>
              <w:t>จะเกิดขึ้น</w:t>
            </w:r>
          </w:p>
        </w:tc>
        <w:tc>
          <w:tcPr>
            <w:tcW w:w="236" w:type="dxa"/>
            <w:gridSpan w:val="2"/>
          </w:tcPr>
          <w:p w14:paraId="2D8FBDDA" w14:textId="77777777" w:rsidR="00930B2E" w:rsidRPr="00F7632D" w:rsidRDefault="00930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7" w:type="dxa"/>
            <w:gridSpan w:val="2"/>
          </w:tcPr>
          <w:p w14:paraId="7E7326EA" w14:textId="77777777" w:rsidR="00930B2E" w:rsidRPr="00F7632D" w:rsidRDefault="00930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1" w:type="dxa"/>
          </w:tcPr>
          <w:p w14:paraId="22A8E43C" w14:textId="77777777" w:rsidR="00930B2E" w:rsidRPr="00F7632D" w:rsidRDefault="00930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444883C6" w14:textId="77777777" w:rsidR="00930B2E" w:rsidRPr="00F7632D" w:rsidRDefault="00930B2E" w:rsidP="00D95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CF422B1" w14:textId="77777777" w:rsidR="00930B2E" w:rsidRPr="00F7632D" w:rsidRDefault="00930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54" w:type="dxa"/>
          </w:tcPr>
          <w:p w14:paraId="2CE39906" w14:textId="77777777" w:rsidR="00930B2E" w:rsidRPr="00F7632D" w:rsidRDefault="00930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27241EA" w14:textId="77777777" w:rsidR="00930B2E" w:rsidRPr="00F7632D" w:rsidRDefault="00930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4" w:type="dxa"/>
          </w:tcPr>
          <w:p w14:paraId="64577377" w14:textId="77777777" w:rsidR="00930B2E" w:rsidRPr="00F7632D" w:rsidRDefault="00930B2E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9" w:type="dxa"/>
          </w:tcPr>
          <w:p w14:paraId="09F584AF" w14:textId="77777777" w:rsidR="00930B2E" w:rsidRPr="00F7632D" w:rsidRDefault="00930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6" w:type="dxa"/>
            <w:tcBorders>
              <w:bottom w:val="single" w:sz="4" w:space="0" w:color="auto"/>
            </w:tcBorders>
          </w:tcPr>
          <w:p w14:paraId="2AEFE8FE" w14:textId="049C3789" w:rsidR="00930B2E" w:rsidRPr="00F7632D" w:rsidRDefault="0046463F" w:rsidP="00691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9752C" w:rsidRPr="00F7632D" w14:paraId="5F6ED696" w14:textId="77777777" w:rsidTr="00574218">
        <w:tc>
          <w:tcPr>
            <w:tcW w:w="2700" w:type="dxa"/>
          </w:tcPr>
          <w:p w14:paraId="782DB17D" w14:textId="77777777" w:rsidR="00930B2E" w:rsidRPr="00F7632D" w:rsidRDefault="00930B2E" w:rsidP="00B56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7632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983" w:type="dxa"/>
            <w:gridSpan w:val="2"/>
          </w:tcPr>
          <w:p w14:paraId="0BFEFE5A" w14:textId="77777777" w:rsidR="00930B2E" w:rsidRPr="00F7632D" w:rsidRDefault="00930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14:paraId="50707293" w14:textId="77777777" w:rsidR="00930B2E" w:rsidRPr="00F7632D" w:rsidRDefault="00930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1" w:type="dxa"/>
          </w:tcPr>
          <w:p w14:paraId="04E84DDE" w14:textId="77777777" w:rsidR="00930B2E" w:rsidRPr="00F7632D" w:rsidRDefault="00930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1" w:type="dxa"/>
          </w:tcPr>
          <w:p w14:paraId="5EFFF6AB" w14:textId="77777777" w:rsidR="00930B2E" w:rsidRPr="00F7632D" w:rsidRDefault="00930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14:paraId="1CA6E0BB" w14:textId="77777777" w:rsidR="00930B2E" w:rsidRPr="00D9588F" w:rsidRDefault="00930B2E" w:rsidP="002248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9588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5,095</w:t>
            </w:r>
          </w:p>
        </w:tc>
        <w:tc>
          <w:tcPr>
            <w:tcW w:w="236" w:type="dxa"/>
          </w:tcPr>
          <w:p w14:paraId="49081AE8" w14:textId="77777777" w:rsidR="00930B2E" w:rsidRPr="00F7632D" w:rsidRDefault="00930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54" w:type="dxa"/>
          </w:tcPr>
          <w:p w14:paraId="56FD203B" w14:textId="77777777" w:rsidR="00930B2E" w:rsidRPr="00D540F6" w:rsidRDefault="00930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7CA4B21" w14:textId="77777777" w:rsidR="00930B2E" w:rsidRPr="00F7632D" w:rsidRDefault="00930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14" w:type="dxa"/>
          </w:tcPr>
          <w:p w14:paraId="36B106B5" w14:textId="77777777" w:rsidR="00930B2E" w:rsidRPr="00F7632D" w:rsidRDefault="00930B2E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9" w:type="dxa"/>
          </w:tcPr>
          <w:p w14:paraId="405B1FCD" w14:textId="77777777" w:rsidR="00930B2E" w:rsidRPr="00F7632D" w:rsidRDefault="00930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66" w:type="dxa"/>
            <w:tcBorders>
              <w:top w:val="single" w:sz="4" w:space="0" w:color="auto"/>
              <w:bottom w:val="double" w:sz="4" w:space="0" w:color="auto"/>
            </w:tcBorders>
          </w:tcPr>
          <w:p w14:paraId="02DFD158" w14:textId="6049CAC6" w:rsidR="00930B2E" w:rsidRPr="00D9588F" w:rsidRDefault="0046463F" w:rsidP="00691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9588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5,095</w:t>
            </w:r>
          </w:p>
        </w:tc>
      </w:tr>
    </w:tbl>
    <w:p w14:paraId="6EF8827A" w14:textId="77777777" w:rsidR="00D9588F" w:rsidRDefault="00D9588F">
      <w:r>
        <w:br w:type="page"/>
      </w:r>
    </w:p>
    <w:tbl>
      <w:tblPr>
        <w:tblStyle w:val="TableGrid"/>
        <w:tblW w:w="935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00"/>
        <w:gridCol w:w="977"/>
        <w:gridCol w:w="6"/>
        <w:gridCol w:w="230"/>
        <w:gridCol w:w="6"/>
        <w:gridCol w:w="1031"/>
        <w:gridCol w:w="251"/>
        <w:gridCol w:w="992"/>
        <w:gridCol w:w="236"/>
        <w:gridCol w:w="754"/>
        <w:gridCol w:w="236"/>
        <w:gridCol w:w="714"/>
        <w:gridCol w:w="259"/>
        <w:gridCol w:w="966"/>
      </w:tblGrid>
      <w:tr w:rsidR="00D9588F" w:rsidRPr="00F7632D" w14:paraId="48549A83" w14:textId="77777777" w:rsidTr="00672C9C">
        <w:trPr>
          <w:tblHeader/>
        </w:trPr>
        <w:tc>
          <w:tcPr>
            <w:tcW w:w="2700" w:type="dxa"/>
            <w:shd w:val="clear" w:color="auto" w:fill="auto"/>
            <w:vAlign w:val="bottom"/>
          </w:tcPr>
          <w:p w14:paraId="5A05F5A4" w14:textId="77777777" w:rsidR="00D9588F" w:rsidRPr="00F7632D" w:rsidRDefault="00D95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highlight w:val="cyan"/>
                <w:cs/>
                <w:lang w:eastAsia="ja-JP"/>
              </w:rPr>
            </w:pPr>
          </w:p>
        </w:tc>
        <w:tc>
          <w:tcPr>
            <w:tcW w:w="2250" w:type="dxa"/>
            <w:gridSpan w:val="5"/>
            <w:vAlign w:val="bottom"/>
          </w:tcPr>
          <w:p w14:paraId="31AD79CF" w14:textId="77777777" w:rsidR="00D9588F" w:rsidRPr="00F7632D" w:rsidRDefault="00D95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7632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51" w:type="dxa"/>
            <w:vAlign w:val="bottom"/>
          </w:tcPr>
          <w:p w14:paraId="6726BCE2" w14:textId="77777777" w:rsidR="00D9588F" w:rsidRPr="00F7632D" w:rsidRDefault="00D95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157" w:type="dxa"/>
            <w:gridSpan w:val="7"/>
            <w:vAlign w:val="bottom"/>
          </w:tcPr>
          <w:p w14:paraId="54291D44" w14:textId="59F464F9" w:rsidR="00D9588F" w:rsidRPr="00F7632D" w:rsidRDefault="001C63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C6340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9588F" w:rsidRPr="00F7632D" w14:paraId="168B71D5" w14:textId="77777777" w:rsidTr="00672C9C">
        <w:trPr>
          <w:tblHeader/>
        </w:trPr>
        <w:tc>
          <w:tcPr>
            <w:tcW w:w="2700" w:type="dxa"/>
            <w:shd w:val="clear" w:color="auto" w:fill="auto"/>
            <w:vAlign w:val="bottom"/>
          </w:tcPr>
          <w:p w14:paraId="70B86123" w14:textId="77777777" w:rsidR="00D9588F" w:rsidRPr="00F7632D" w:rsidRDefault="00D95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highlight w:val="cyan"/>
                <w:cs/>
                <w:lang w:eastAsia="ja-JP"/>
              </w:rPr>
            </w:pPr>
          </w:p>
        </w:tc>
        <w:tc>
          <w:tcPr>
            <w:tcW w:w="983" w:type="dxa"/>
            <w:gridSpan w:val="2"/>
            <w:vAlign w:val="bottom"/>
          </w:tcPr>
          <w:p w14:paraId="6C737BD7" w14:textId="77777777" w:rsidR="00D9588F" w:rsidRDefault="00D95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ณ วันที่</w:t>
            </w:r>
          </w:p>
          <w:p w14:paraId="2562D853" w14:textId="77777777" w:rsidR="00D9588F" w:rsidRPr="00A3089E" w:rsidRDefault="00D95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36" w:type="dxa"/>
            <w:gridSpan w:val="2"/>
          </w:tcPr>
          <w:p w14:paraId="5C11AD4F" w14:textId="77777777" w:rsidR="00D9588F" w:rsidRPr="00F7632D" w:rsidRDefault="00D95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1" w:type="dxa"/>
          </w:tcPr>
          <w:p w14:paraId="2D32A2A4" w14:textId="77777777" w:rsidR="00D9588F" w:rsidRDefault="00D95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ณ วันที่</w:t>
            </w:r>
          </w:p>
          <w:p w14:paraId="0A96397C" w14:textId="78838036" w:rsidR="00D9588F" w:rsidRPr="00F7632D" w:rsidRDefault="00672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2C9C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672C9C">
              <w:rPr>
                <w:rFonts w:asciiTheme="majorBidi" w:hAnsiTheme="majorBidi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51" w:type="dxa"/>
            <w:vAlign w:val="bottom"/>
          </w:tcPr>
          <w:p w14:paraId="4027FD99" w14:textId="77777777" w:rsidR="00D9588F" w:rsidRPr="00F7632D" w:rsidRDefault="00D95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14:paraId="5938AF39" w14:textId="77777777" w:rsidR="00D9588F" w:rsidRDefault="00D95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ณ วันที่</w:t>
            </w:r>
          </w:p>
          <w:p w14:paraId="6EA6F2F9" w14:textId="77777777" w:rsidR="00D9588F" w:rsidRPr="00A3089E" w:rsidRDefault="00D95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36" w:type="dxa"/>
            <w:vAlign w:val="bottom"/>
          </w:tcPr>
          <w:p w14:paraId="15C42F6C" w14:textId="77777777" w:rsidR="00D9588F" w:rsidRPr="00A3089E" w:rsidRDefault="00D95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54" w:type="dxa"/>
            <w:vAlign w:val="bottom"/>
          </w:tcPr>
          <w:p w14:paraId="225C0A8B" w14:textId="77777777" w:rsidR="00D9588F" w:rsidRPr="00A3089E" w:rsidRDefault="00D95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vAlign w:val="bottom"/>
          </w:tcPr>
          <w:p w14:paraId="400D34D6" w14:textId="77777777" w:rsidR="00D9588F" w:rsidRPr="00A3089E" w:rsidRDefault="00D95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14" w:type="dxa"/>
            <w:vAlign w:val="bottom"/>
          </w:tcPr>
          <w:p w14:paraId="55B0D460" w14:textId="77777777" w:rsidR="00D9588F" w:rsidRPr="00A3089E" w:rsidRDefault="00D95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9" w:type="dxa"/>
            <w:vAlign w:val="bottom"/>
          </w:tcPr>
          <w:p w14:paraId="7BD05085" w14:textId="77777777" w:rsidR="00D9588F" w:rsidRPr="00A3089E" w:rsidRDefault="00D95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66" w:type="dxa"/>
            <w:vAlign w:val="bottom"/>
          </w:tcPr>
          <w:p w14:paraId="01AE02DE" w14:textId="77777777" w:rsidR="00D9588F" w:rsidRDefault="00D95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ณ วันที่</w:t>
            </w:r>
          </w:p>
          <w:p w14:paraId="0BB0BE91" w14:textId="13A1764B" w:rsidR="00D9588F" w:rsidRPr="00A3089E" w:rsidRDefault="00672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2C9C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672C9C">
              <w:rPr>
                <w:rFonts w:asciiTheme="majorBidi" w:hAnsiTheme="majorBidi"/>
                <w:sz w:val="30"/>
                <w:szCs w:val="30"/>
                <w:cs/>
              </w:rPr>
              <w:t>มิถุนายน</w:t>
            </w:r>
          </w:p>
        </w:tc>
      </w:tr>
      <w:tr w:rsidR="00D9588F" w:rsidRPr="00F7632D" w14:paraId="0AA31604" w14:textId="77777777" w:rsidTr="00672C9C">
        <w:trPr>
          <w:tblHeader/>
        </w:trPr>
        <w:tc>
          <w:tcPr>
            <w:tcW w:w="2700" w:type="dxa"/>
            <w:shd w:val="clear" w:color="auto" w:fill="auto"/>
            <w:vAlign w:val="bottom"/>
          </w:tcPr>
          <w:p w14:paraId="7E9AC8D7" w14:textId="77777777" w:rsidR="00D9588F" w:rsidRPr="00A3089E" w:rsidRDefault="00D95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7" w:right="-43" w:hanging="5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  <w:lang w:eastAsia="ja-JP"/>
              </w:rPr>
            </w:pPr>
            <w:r w:rsidRPr="00F7632D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  <w:lang w:eastAsia="ja-JP"/>
              </w:rPr>
              <w:t>เงินให้กู้ยืม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30"/>
                <w:szCs w:val="30"/>
                <w:cs/>
                <w:lang w:eastAsia="ja-JP"/>
              </w:rPr>
              <w:t>ระยะสั้น</w:t>
            </w:r>
          </w:p>
        </w:tc>
        <w:tc>
          <w:tcPr>
            <w:tcW w:w="983" w:type="dxa"/>
            <w:gridSpan w:val="2"/>
            <w:vAlign w:val="bottom"/>
          </w:tcPr>
          <w:p w14:paraId="1317D436" w14:textId="77777777" w:rsidR="00D9588F" w:rsidRDefault="00D95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36" w:type="dxa"/>
            <w:gridSpan w:val="2"/>
          </w:tcPr>
          <w:p w14:paraId="1434CD4C" w14:textId="77777777" w:rsidR="00D9588F" w:rsidRPr="00F7632D" w:rsidRDefault="00D95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1" w:type="dxa"/>
          </w:tcPr>
          <w:p w14:paraId="48B4A07F" w14:textId="77777777" w:rsidR="00D9588F" w:rsidRPr="00F7632D" w:rsidRDefault="00D95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51" w:type="dxa"/>
            <w:vAlign w:val="bottom"/>
          </w:tcPr>
          <w:p w14:paraId="547DF157" w14:textId="77777777" w:rsidR="00D9588F" w:rsidRPr="00F7632D" w:rsidRDefault="00D95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14:paraId="7EA08233" w14:textId="77777777" w:rsidR="00D9588F" w:rsidRPr="0095252A" w:rsidRDefault="00D95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36" w:type="dxa"/>
            <w:vAlign w:val="bottom"/>
          </w:tcPr>
          <w:p w14:paraId="6EAFD86F" w14:textId="77777777" w:rsidR="00D9588F" w:rsidRDefault="00D95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54" w:type="dxa"/>
            <w:vAlign w:val="bottom"/>
          </w:tcPr>
          <w:p w14:paraId="6B0F088B" w14:textId="77777777" w:rsidR="00D9588F" w:rsidRDefault="00D95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7632D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6" w:type="dxa"/>
            <w:vAlign w:val="bottom"/>
          </w:tcPr>
          <w:p w14:paraId="3AC79DD4" w14:textId="77777777" w:rsidR="00D9588F" w:rsidRDefault="00D95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14" w:type="dxa"/>
            <w:vAlign w:val="bottom"/>
          </w:tcPr>
          <w:p w14:paraId="16FEA60F" w14:textId="77777777" w:rsidR="00D9588F" w:rsidRDefault="00D95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7632D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59" w:type="dxa"/>
            <w:vAlign w:val="bottom"/>
          </w:tcPr>
          <w:p w14:paraId="42355156" w14:textId="77777777" w:rsidR="00D9588F" w:rsidRDefault="00D95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66" w:type="dxa"/>
            <w:vAlign w:val="bottom"/>
          </w:tcPr>
          <w:p w14:paraId="127E1973" w14:textId="77777777" w:rsidR="00D9588F" w:rsidRPr="0095252A" w:rsidRDefault="00D95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D9588F" w:rsidRPr="00F7632D" w14:paraId="59409202" w14:textId="77777777" w:rsidTr="00672C9C">
        <w:trPr>
          <w:tblHeader/>
        </w:trPr>
        <w:tc>
          <w:tcPr>
            <w:tcW w:w="2700" w:type="dxa"/>
            <w:vAlign w:val="bottom"/>
          </w:tcPr>
          <w:p w14:paraId="2D9044A3" w14:textId="77777777" w:rsidR="00D9588F" w:rsidRPr="00F7632D" w:rsidRDefault="00D95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250" w:type="dxa"/>
            <w:gridSpan w:val="5"/>
            <w:vAlign w:val="bottom"/>
          </w:tcPr>
          <w:p w14:paraId="12A5E900" w14:textId="77777777" w:rsidR="00D9588F" w:rsidRPr="00F7632D" w:rsidRDefault="00D95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7632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F7632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ร้อยละต่อปี)</w:t>
            </w:r>
          </w:p>
        </w:tc>
        <w:tc>
          <w:tcPr>
            <w:tcW w:w="251" w:type="dxa"/>
            <w:vAlign w:val="bottom"/>
          </w:tcPr>
          <w:p w14:paraId="01E858EE" w14:textId="77777777" w:rsidR="00D9588F" w:rsidRPr="00F7632D" w:rsidRDefault="00D95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157" w:type="dxa"/>
            <w:gridSpan w:val="7"/>
            <w:vAlign w:val="bottom"/>
          </w:tcPr>
          <w:p w14:paraId="49A85137" w14:textId="77777777" w:rsidR="00D9588F" w:rsidRPr="00F7632D" w:rsidRDefault="00D95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1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7632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พันบาท</w:t>
            </w:r>
            <w:r w:rsidRPr="00F7632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D9588F" w:rsidRPr="00F7632D" w14:paraId="6BB05950" w14:textId="77777777" w:rsidTr="00672C9C">
        <w:tc>
          <w:tcPr>
            <w:tcW w:w="2700" w:type="dxa"/>
          </w:tcPr>
          <w:p w14:paraId="1D2E3E34" w14:textId="26B487D9" w:rsidR="00D9588F" w:rsidRPr="00F7632D" w:rsidRDefault="00D9588F" w:rsidP="00D95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83" w:type="dxa"/>
            <w:gridSpan w:val="2"/>
          </w:tcPr>
          <w:p w14:paraId="121524D0" w14:textId="1AE4DE53" w:rsidR="00D9588F" w:rsidRPr="00FF1261" w:rsidRDefault="00D9588F" w:rsidP="00D95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21D35">
              <w:rPr>
                <w:rFonts w:asciiTheme="majorBidi" w:hAnsiTheme="majorBidi" w:cstheme="majorBidi"/>
                <w:sz w:val="30"/>
                <w:szCs w:val="30"/>
              </w:rPr>
              <w:t>6.12</w:t>
            </w:r>
          </w:p>
        </w:tc>
        <w:tc>
          <w:tcPr>
            <w:tcW w:w="236" w:type="dxa"/>
            <w:gridSpan w:val="2"/>
          </w:tcPr>
          <w:p w14:paraId="503203D2" w14:textId="77777777" w:rsidR="00D9588F" w:rsidRPr="00FF1261" w:rsidRDefault="00D9588F" w:rsidP="00D95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1" w:type="dxa"/>
          </w:tcPr>
          <w:p w14:paraId="29C97B56" w14:textId="735D187B" w:rsidR="00D9588F" w:rsidRPr="00FF1261" w:rsidRDefault="002B0495" w:rsidP="00D95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2.50</w:t>
            </w:r>
          </w:p>
        </w:tc>
        <w:tc>
          <w:tcPr>
            <w:tcW w:w="251" w:type="dxa"/>
          </w:tcPr>
          <w:p w14:paraId="318D693C" w14:textId="77777777" w:rsidR="00D9588F" w:rsidRPr="00FF1261" w:rsidRDefault="00D9588F" w:rsidP="00D95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</w:tcPr>
          <w:p w14:paraId="190AF838" w14:textId="6CD00F48" w:rsidR="00D9588F" w:rsidRPr="00FF1261" w:rsidRDefault="00D9588F" w:rsidP="00D95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100,000</w:t>
            </w:r>
          </w:p>
        </w:tc>
        <w:tc>
          <w:tcPr>
            <w:tcW w:w="236" w:type="dxa"/>
          </w:tcPr>
          <w:p w14:paraId="54E13284" w14:textId="77777777" w:rsidR="00D9588F" w:rsidRPr="00FF1261" w:rsidRDefault="00D9588F" w:rsidP="00D95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54" w:type="dxa"/>
          </w:tcPr>
          <w:p w14:paraId="5E5BD84E" w14:textId="7DC50C79" w:rsidR="00D9588F" w:rsidRPr="00FF1261" w:rsidRDefault="002B0495" w:rsidP="00D95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25,000</w:t>
            </w:r>
          </w:p>
        </w:tc>
        <w:tc>
          <w:tcPr>
            <w:tcW w:w="236" w:type="dxa"/>
          </w:tcPr>
          <w:p w14:paraId="048606D3" w14:textId="77777777" w:rsidR="00D9588F" w:rsidRPr="00FF1261" w:rsidRDefault="00D9588F" w:rsidP="00D95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4" w:type="dxa"/>
          </w:tcPr>
          <w:p w14:paraId="24C08201" w14:textId="0B7C81C2" w:rsidR="00D9588F" w:rsidRPr="00FF1261" w:rsidRDefault="002B0495" w:rsidP="00D95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9" w:type="dxa"/>
          </w:tcPr>
          <w:p w14:paraId="0848206E" w14:textId="77777777" w:rsidR="00D9588F" w:rsidRPr="00FF1261" w:rsidRDefault="00D9588F" w:rsidP="00D95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6" w:type="dxa"/>
          </w:tcPr>
          <w:p w14:paraId="5210DB0D" w14:textId="0F0BEE42" w:rsidR="00D9588F" w:rsidRPr="00FF1261" w:rsidRDefault="002B0495" w:rsidP="002248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125,000</w:t>
            </w:r>
          </w:p>
        </w:tc>
      </w:tr>
      <w:tr w:rsidR="00D9588F" w:rsidRPr="00F7632D" w14:paraId="552BC7FF" w14:textId="77777777" w:rsidTr="00672C9C">
        <w:tc>
          <w:tcPr>
            <w:tcW w:w="2700" w:type="dxa"/>
          </w:tcPr>
          <w:p w14:paraId="027724EF" w14:textId="6D076DA4" w:rsidR="00D9588F" w:rsidRPr="00F7632D" w:rsidRDefault="00D9588F" w:rsidP="00D95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7632D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983" w:type="dxa"/>
            <w:gridSpan w:val="2"/>
          </w:tcPr>
          <w:p w14:paraId="2FD0A4F7" w14:textId="51061DCB" w:rsidR="00D9588F" w:rsidRDefault="00D9588F" w:rsidP="00D95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21D35">
              <w:rPr>
                <w:rFonts w:asciiTheme="majorBidi" w:hAnsiTheme="majorBidi" w:cstheme="majorBidi"/>
                <w:sz w:val="30"/>
                <w:szCs w:val="30"/>
              </w:rPr>
              <w:t>7.12</w:t>
            </w:r>
          </w:p>
        </w:tc>
        <w:tc>
          <w:tcPr>
            <w:tcW w:w="236" w:type="dxa"/>
            <w:gridSpan w:val="2"/>
          </w:tcPr>
          <w:p w14:paraId="72555DCA" w14:textId="77777777" w:rsidR="00D9588F" w:rsidRPr="00FF1261" w:rsidRDefault="00D9588F" w:rsidP="00D95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1" w:type="dxa"/>
          </w:tcPr>
          <w:p w14:paraId="4FFBF8DB" w14:textId="09F6E160" w:rsidR="00D9588F" w:rsidRDefault="002B0495" w:rsidP="00D95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7.12</w:t>
            </w:r>
          </w:p>
        </w:tc>
        <w:tc>
          <w:tcPr>
            <w:tcW w:w="251" w:type="dxa"/>
          </w:tcPr>
          <w:p w14:paraId="1086C7BF" w14:textId="77777777" w:rsidR="00D9588F" w:rsidRPr="00FF1261" w:rsidRDefault="00D9588F" w:rsidP="00D95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</w:tcPr>
          <w:p w14:paraId="1DA9AA3A" w14:textId="2CF583A5" w:rsidR="00D9588F" w:rsidRDefault="00D9588F" w:rsidP="00D95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5,095</w:t>
            </w:r>
          </w:p>
        </w:tc>
        <w:tc>
          <w:tcPr>
            <w:tcW w:w="236" w:type="dxa"/>
          </w:tcPr>
          <w:p w14:paraId="10F4439F" w14:textId="77777777" w:rsidR="00D9588F" w:rsidRPr="00FF1261" w:rsidRDefault="00D9588F" w:rsidP="00D95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54" w:type="dxa"/>
          </w:tcPr>
          <w:p w14:paraId="05D2E85B" w14:textId="11E29E54" w:rsidR="00D9588F" w:rsidRDefault="002B0495" w:rsidP="00D95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728AA60" w14:textId="77777777" w:rsidR="00D9588F" w:rsidRPr="00FF1261" w:rsidRDefault="00D9588F" w:rsidP="00D95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4" w:type="dxa"/>
          </w:tcPr>
          <w:p w14:paraId="3E1CEB02" w14:textId="22DCF653" w:rsidR="002B0495" w:rsidRDefault="002B0495" w:rsidP="002B0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9" w:type="dxa"/>
          </w:tcPr>
          <w:p w14:paraId="76708629" w14:textId="77777777" w:rsidR="00D9588F" w:rsidRPr="00FF1261" w:rsidRDefault="00D9588F" w:rsidP="00D95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6" w:type="dxa"/>
          </w:tcPr>
          <w:p w14:paraId="55D7DC50" w14:textId="7F383CA5" w:rsidR="00D9588F" w:rsidRDefault="002B0495" w:rsidP="00D95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5,095</w:t>
            </w:r>
          </w:p>
        </w:tc>
      </w:tr>
      <w:tr w:rsidR="00D9588F" w:rsidRPr="00F7632D" w14:paraId="2B7F8022" w14:textId="77777777" w:rsidTr="00672C9C">
        <w:tc>
          <w:tcPr>
            <w:tcW w:w="2700" w:type="dxa"/>
          </w:tcPr>
          <w:p w14:paraId="675F38DD" w14:textId="375AE816" w:rsidR="00D9588F" w:rsidRPr="00F7632D" w:rsidRDefault="00D9588F" w:rsidP="00D95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7632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83" w:type="dxa"/>
            <w:gridSpan w:val="2"/>
          </w:tcPr>
          <w:p w14:paraId="4B155837" w14:textId="77777777" w:rsidR="00D9588F" w:rsidRPr="00F7632D" w:rsidRDefault="00D9588F" w:rsidP="00D95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14:paraId="0CE61F55" w14:textId="77777777" w:rsidR="00D9588F" w:rsidRPr="00F7632D" w:rsidRDefault="00D9588F" w:rsidP="00D95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1" w:type="dxa"/>
          </w:tcPr>
          <w:p w14:paraId="734CC230" w14:textId="77777777" w:rsidR="00D9588F" w:rsidRPr="00F7632D" w:rsidRDefault="00D9588F" w:rsidP="00D95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1" w:type="dxa"/>
          </w:tcPr>
          <w:p w14:paraId="62C2A21F" w14:textId="77777777" w:rsidR="00D9588F" w:rsidRPr="00F7632D" w:rsidRDefault="00D9588F" w:rsidP="00D95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5FD274AC" w14:textId="7E1F995A" w:rsidR="00D9588F" w:rsidRPr="00D9588F" w:rsidRDefault="00D9588F" w:rsidP="00D95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9588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105,095</w:t>
            </w:r>
          </w:p>
        </w:tc>
        <w:tc>
          <w:tcPr>
            <w:tcW w:w="236" w:type="dxa"/>
          </w:tcPr>
          <w:p w14:paraId="27D2DC87" w14:textId="77777777" w:rsidR="00D9588F" w:rsidRPr="00F7632D" w:rsidRDefault="00D9588F" w:rsidP="00D95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54" w:type="dxa"/>
          </w:tcPr>
          <w:p w14:paraId="5F62EC0D" w14:textId="77777777" w:rsidR="00D9588F" w:rsidRPr="00D540F6" w:rsidRDefault="00D9588F" w:rsidP="00D95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10693B9" w14:textId="77777777" w:rsidR="00D9588F" w:rsidRPr="00F7632D" w:rsidRDefault="00D9588F" w:rsidP="00D95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14" w:type="dxa"/>
          </w:tcPr>
          <w:p w14:paraId="245E1AB8" w14:textId="77777777" w:rsidR="00D9588F" w:rsidRPr="00F7632D" w:rsidRDefault="00D9588F" w:rsidP="00D9588F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9" w:type="dxa"/>
          </w:tcPr>
          <w:p w14:paraId="4933B7B8" w14:textId="77777777" w:rsidR="00D9588F" w:rsidRPr="00F7632D" w:rsidRDefault="00D9588F" w:rsidP="00D95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66" w:type="dxa"/>
            <w:tcBorders>
              <w:top w:val="single" w:sz="4" w:space="0" w:color="auto"/>
            </w:tcBorders>
          </w:tcPr>
          <w:p w14:paraId="601BF47E" w14:textId="0B0BF932" w:rsidR="00D9588F" w:rsidRPr="00D9588F" w:rsidRDefault="002B0495" w:rsidP="00D95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B049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130,095</w:t>
            </w:r>
          </w:p>
        </w:tc>
      </w:tr>
      <w:tr w:rsidR="00D9588F" w:rsidRPr="00F7632D" w14:paraId="7B8CE37C" w14:textId="77777777" w:rsidTr="00672C9C">
        <w:tc>
          <w:tcPr>
            <w:tcW w:w="3677" w:type="dxa"/>
            <w:gridSpan w:val="2"/>
          </w:tcPr>
          <w:p w14:paraId="55636394" w14:textId="2A30B5BD" w:rsidR="00D9588F" w:rsidRPr="0067002B" w:rsidRDefault="00D9588F" w:rsidP="00D95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7" w:right="-108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67002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67002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ด้านเครดิต</w:t>
            </w:r>
            <w:r w:rsidRPr="0067002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36" w:type="dxa"/>
            <w:gridSpan w:val="2"/>
          </w:tcPr>
          <w:p w14:paraId="60F00CB1" w14:textId="77777777" w:rsidR="00D9588F" w:rsidRPr="00F7632D" w:rsidRDefault="00D9588F" w:rsidP="00D95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7" w:type="dxa"/>
            <w:gridSpan w:val="2"/>
          </w:tcPr>
          <w:p w14:paraId="7423B9AA" w14:textId="77777777" w:rsidR="00D9588F" w:rsidRPr="00F7632D" w:rsidRDefault="00D9588F" w:rsidP="00D95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1" w:type="dxa"/>
          </w:tcPr>
          <w:p w14:paraId="1996A705" w14:textId="77777777" w:rsidR="00D9588F" w:rsidRPr="00F7632D" w:rsidRDefault="00D9588F" w:rsidP="00D95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14:paraId="439232D3" w14:textId="77777777" w:rsidR="00D9588F" w:rsidRDefault="00D9588F" w:rsidP="00D95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AB4917B" w14:textId="77777777" w:rsidR="00D9588F" w:rsidRPr="00F7632D" w:rsidRDefault="00D9588F" w:rsidP="00D95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54" w:type="dxa"/>
          </w:tcPr>
          <w:p w14:paraId="5C3E0ACD" w14:textId="77777777" w:rsidR="00D9588F" w:rsidRPr="00F7632D" w:rsidRDefault="00D9588F" w:rsidP="00D95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331429F" w14:textId="77777777" w:rsidR="00D9588F" w:rsidRPr="00F7632D" w:rsidRDefault="00D9588F" w:rsidP="00D95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4" w:type="dxa"/>
          </w:tcPr>
          <w:p w14:paraId="23D5BA09" w14:textId="77777777" w:rsidR="00D9588F" w:rsidRPr="00F7632D" w:rsidRDefault="00D9588F" w:rsidP="00D9588F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9" w:type="dxa"/>
          </w:tcPr>
          <w:p w14:paraId="594EB0CD" w14:textId="77777777" w:rsidR="00D9588F" w:rsidRPr="00F7632D" w:rsidRDefault="00D9588F" w:rsidP="00D95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6" w:type="dxa"/>
            <w:vAlign w:val="bottom"/>
          </w:tcPr>
          <w:p w14:paraId="3AE197E4" w14:textId="77777777" w:rsidR="00D9588F" w:rsidRPr="00F7632D" w:rsidRDefault="00D9588F" w:rsidP="00D95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9588F" w:rsidRPr="00F7632D" w14:paraId="7CD573DA" w14:textId="77777777" w:rsidTr="00672C9C">
        <w:tc>
          <w:tcPr>
            <w:tcW w:w="3677" w:type="dxa"/>
            <w:gridSpan w:val="2"/>
          </w:tcPr>
          <w:p w14:paraId="67000E32" w14:textId="35A762BE" w:rsidR="00D9588F" w:rsidRPr="00C9564D" w:rsidRDefault="00D9588F" w:rsidP="00D95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0"/>
              </w:tabs>
              <w:spacing w:line="240" w:lineRule="auto"/>
              <w:ind w:left="430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  </w:t>
            </w:r>
            <w:r w:rsidRPr="00C9564D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236" w:type="dxa"/>
            <w:gridSpan w:val="2"/>
          </w:tcPr>
          <w:p w14:paraId="082D81A3" w14:textId="77777777" w:rsidR="00D9588F" w:rsidRPr="00F7632D" w:rsidRDefault="00D9588F" w:rsidP="00D95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7" w:type="dxa"/>
            <w:gridSpan w:val="2"/>
          </w:tcPr>
          <w:p w14:paraId="54D30C27" w14:textId="77777777" w:rsidR="00D9588F" w:rsidRPr="00F7632D" w:rsidRDefault="00D9588F" w:rsidP="00D95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1" w:type="dxa"/>
          </w:tcPr>
          <w:p w14:paraId="3F860803" w14:textId="77777777" w:rsidR="00D9588F" w:rsidRPr="00F7632D" w:rsidRDefault="00D9588F" w:rsidP="00D95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13EE3EBF" w14:textId="6CC6B018" w:rsidR="00D9588F" w:rsidRPr="00F7632D" w:rsidRDefault="00D9588F" w:rsidP="00D95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5E9EF31" w14:textId="77777777" w:rsidR="00D9588F" w:rsidRPr="00F7632D" w:rsidRDefault="00D9588F" w:rsidP="00D95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54" w:type="dxa"/>
          </w:tcPr>
          <w:p w14:paraId="6A8A016A" w14:textId="77777777" w:rsidR="00D9588F" w:rsidRPr="00F7632D" w:rsidRDefault="00D9588F" w:rsidP="00D95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B653ED0" w14:textId="77777777" w:rsidR="00D9588F" w:rsidRPr="00F7632D" w:rsidRDefault="00D9588F" w:rsidP="00D95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4" w:type="dxa"/>
          </w:tcPr>
          <w:p w14:paraId="06277C58" w14:textId="77777777" w:rsidR="00D9588F" w:rsidRPr="00F7632D" w:rsidRDefault="00D9588F" w:rsidP="00D9588F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9" w:type="dxa"/>
          </w:tcPr>
          <w:p w14:paraId="33D9FA16" w14:textId="77777777" w:rsidR="00D9588F" w:rsidRPr="00F7632D" w:rsidRDefault="00D9588F" w:rsidP="00D95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6" w:type="dxa"/>
            <w:tcBorders>
              <w:bottom w:val="single" w:sz="4" w:space="0" w:color="auto"/>
            </w:tcBorders>
            <w:vAlign w:val="bottom"/>
          </w:tcPr>
          <w:p w14:paraId="4C5BE7B9" w14:textId="6563A6DD" w:rsidR="00D9588F" w:rsidRPr="00F7632D" w:rsidRDefault="002B0495" w:rsidP="00D95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9588F" w:rsidRPr="00F7632D" w14:paraId="59D1681E" w14:textId="77777777" w:rsidTr="00672C9C">
        <w:tc>
          <w:tcPr>
            <w:tcW w:w="2700" w:type="dxa"/>
          </w:tcPr>
          <w:p w14:paraId="23CA759F" w14:textId="59BD36E4" w:rsidR="00D9588F" w:rsidRPr="00F7632D" w:rsidRDefault="00D9588F" w:rsidP="00D95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7632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983" w:type="dxa"/>
            <w:gridSpan w:val="2"/>
          </w:tcPr>
          <w:p w14:paraId="290F1F51" w14:textId="77777777" w:rsidR="00D9588F" w:rsidRPr="00F7632D" w:rsidRDefault="00D9588F" w:rsidP="00D95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14:paraId="44313600" w14:textId="77777777" w:rsidR="00D9588F" w:rsidRPr="00F7632D" w:rsidRDefault="00D9588F" w:rsidP="00D95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1" w:type="dxa"/>
          </w:tcPr>
          <w:p w14:paraId="2EF17418" w14:textId="77777777" w:rsidR="00D9588F" w:rsidRPr="00F7632D" w:rsidRDefault="00D9588F" w:rsidP="00D95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1" w:type="dxa"/>
          </w:tcPr>
          <w:p w14:paraId="7FFF8B3D" w14:textId="77777777" w:rsidR="00D9588F" w:rsidRPr="00F7632D" w:rsidRDefault="00D9588F" w:rsidP="00D95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14:paraId="098DB127" w14:textId="68D28E2D" w:rsidR="00D9588F" w:rsidRPr="00D9588F" w:rsidRDefault="00D9588F" w:rsidP="00D95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9588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105,095</w:t>
            </w:r>
          </w:p>
        </w:tc>
        <w:tc>
          <w:tcPr>
            <w:tcW w:w="236" w:type="dxa"/>
          </w:tcPr>
          <w:p w14:paraId="1BD1E0BD" w14:textId="77777777" w:rsidR="00D9588F" w:rsidRPr="00F7632D" w:rsidRDefault="00D9588F" w:rsidP="00D95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54" w:type="dxa"/>
          </w:tcPr>
          <w:p w14:paraId="5DA775A5" w14:textId="77777777" w:rsidR="00D9588F" w:rsidRPr="00D540F6" w:rsidRDefault="00D9588F" w:rsidP="00D95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C59239D" w14:textId="77777777" w:rsidR="00D9588F" w:rsidRPr="00F7632D" w:rsidRDefault="00D9588F" w:rsidP="00D95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14" w:type="dxa"/>
          </w:tcPr>
          <w:p w14:paraId="02B834BA" w14:textId="77777777" w:rsidR="00D9588F" w:rsidRPr="00F7632D" w:rsidRDefault="00D9588F" w:rsidP="00D9588F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9" w:type="dxa"/>
          </w:tcPr>
          <w:p w14:paraId="6FCB6C41" w14:textId="77777777" w:rsidR="00D9588F" w:rsidRPr="00F7632D" w:rsidRDefault="00D9588F" w:rsidP="00D95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66" w:type="dxa"/>
            <w:tcBorders>
              <w:top w:val="single" w:sz="4" w:space="0" w:color="auto"/>
              <w:bottom w:val="double" w:sz="4" w:space="0" w:color="auto"/>
            </w:tcBorders>
          </w:tcPr>
          <w:p w14:paraId="6A04EBA7" w14:textId="6E57782D" w:rsidR="00D9588F" w:rsidRPr="00D9588F" w:rsidRDefault="002B0495" w:rsidP="00D95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B049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130,095</w:t>
            </w:r>
          </w:p>
        </w:tc>
      </w:tr>
    </w:tbl>
    <w:p w14:paraId="2ED64BF8" w14:textId="77777777" w:rsidR="00D9588F" w:rsidRPr="00061F2F" w:rsidRDefault="00D9588F" w:rsidP="00007A9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3"/>
        <w:jc w:val="thaiDistribute"/>
        <w:rPr>
          <w:rFonts w:asciiTheme="majorBidi" w:hAnsiTheme="majorBidi" w:cstheme="majorBidi"/>
          <w:bCs/>
          <w:sz w:val="30"/>
          <w:szCs w:val="30"/>
        </w:rPr>
      </w:pPr>
    </w:p>
    <w:tbl>
      <w:tblPr>
        <w:tblW w:w="926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1"/>
        <w:gridCol w:w="1170"/>
        <w:gridCol w:w="273"/>
        <w:gridCol w:w="1173"/>
        <w:gridCol w:w="237"/>
        <w:gridCol w:w="1199"/>
        <w:gridCol w:w="261"/>
        <w:gridCol w:w="1175"/>
      </w:tblGrid>
      <w:tr w:rsidR="0022487F" w:rsidRPr="00A74DEE" w14:paraId="50EE1E0A" w14:textId="77777777" w:rsidTr="0022487F">
        <w:tc>
          <w:tcPr>
            <w:tcW w:w="2039" w:type="pct"/>
          </w:tcPr>
          <w:p w14:paraId="6F8CB046" w14:textId="77777777" w:rsidR="00120C92" w:rsidRPr="003C47FE" w:rsidRDefault="00120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22412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30"/>
                <w:szCs w:val="30"/>
                <w:cs/>
                <w:lang w:eastAsia="ja-JP"/>
              </w:rPr>
              <w:t>เจ้าหนี้</w:t>
            </w:r>
            <w:r w:rsidRPr="00122412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  <w:lang w:eastAsia="ja-JP"/>
              </w:rPr>
              <w:t>หมุนเวียนอื่น</w:t>
            </w:r>
          </w:p>
        </w:tc>
        <w:tc>
          <w:tcPr>
            <w:tcW w:w="1410" w:type="pct"/>
            <w:gridSpan w:val="3"/>
          </w:tcPr>
          <w:p w14:paraId="03537295" w14:textId="77777777" w:rsidR="00120C92" w:rsidRPr="00FF1261" w:rsidRDefault="00120C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8" w:type="pct"/>
          </w:tcPr>
          <w:p w14:paraId="335F6910" w14:textId="77777777" w:rsidR="00120C92" w:rsidRPr="008C010D" w:rsidRDefault="00120C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23" w:type="pct"/>
            <w:gridSpan w:val="3"/>
          </w:tcPr>
          <w:p w14:paraId="6E4E67B9" w14:textId="77777777" w:rsidR="00120C92" w:rsidRPr="008C010D" w:rsidRDefault="00120C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C010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07A9B" w:rsidRPr="00A74DEE" w14:paraId="2452AB56" w14:textId="77777777" w:rsidTr="0022487F">
        <w:tc>
          <w:tcPr>
            <w:tcW w:w="2039" w:type="pct"/>
          </w:tcPr>
          <w:p w14:paraId="5A034CF5" w14:textId="77777777" w:rsidR="00120C92" w:rsidRPr="00122412" w:rsidRDefault="00120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31" w:type="pct"/>
          </w:tcPr>
          <w:p w14:paraId="4BAC3F5A" w14:textId="67DD1145" w:rsidR="00120C92" w:rsidRDefault="00672C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72C9C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672C9C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7" w:type="pct"/>
          </w:tcPr>
          <w:p w14:paraId="2A072C33" w14:textId="77777777" w:rsidR="00120C92" w:rsidRPr="008C010D" w:rsidRDefault="00120C92" w:rsidP="00007A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  <w:shd w:val="clear" w:color="auto" w:fill="auto"/>
          </w:tcPr>
          <w:p w14:paraId="70376575" w14:textId="77777777" w:rsidR="00120C92" w:rsidRDefault="00120C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8" w:type="pct"/>
          </w:tcPr>
          <w:p w14:paraId="183C3DE8" w14:textId="77777777" w:rsidR="00120C92" w:rsidRPr="008C010D" w:rsidRDefault="00120C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47" w:type="pct"/>
          </w:tcPr>
          <w:p w14:paraId="5A1F9F42" w14:textId="518AF236" w:rsidR="00120C92" w:rsidRDefault="00672C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72C9C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672C9C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1" w:type="pct"/>
          </w:tcPr>
          <w:p w14:paraId="0A2D86BD" w14:textId="77777777" w:rsidR="00120C92" w:rsidRPr="008C010D" w:rsidRDefault="00120C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14:paraId="0F96B962" w14:textId="77777777" w:rsidR="00120C92" w:rsidRDefault="00120C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007A9B" w:rsidRPr="00A74DEE" w14:paraId="0042BCA0" w14:textId="77777777" w:rsidTr="0022487F">
        <w:tc>
          <w:tcPr>
            <w:tcW w:w="2039" w:type="pct"/>
          </w:tcPr>
          <w:p w14:paraId="1283C7B4" w14:textId="77777777" w:rsidR="00120C92" w:rsidRPr="00122412" w:rsidRDefault="00120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31" w:type="pct"/>
          </w:tcPr>
          <w:p w14:paraId="6491067A" w14:textId="77777777" w:rsidR="00120C92" w:rsidRPr="00122412" w:rsidRDefault="00120C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47" w:type="pct"/>
          </w:tcPr>
          <w:p w14:paraId="2AB2581A" w14:textId="77777777" w:rsidR="00120C92" w:rsidRPr="008C010D" w:rsidRDefault="00120C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  <w:shd w:val="clear" w:color="auto" w:fill="auto"/>
          </w:tcPr>
          <w:p w14:paraId="16EAB8DC" w14:textId="77777777" w:rsidR="00120C92" w:rsidRPr="00FF1261" w:rsidRDefault="00120C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28" w:type="pct"/>
          </w:tcPr>
          <w:p w14:paraId="45C29A7A" w14:textId="77777777" w:rsidR="00120C92" w:rsidRPr="008C010D" w:rsidRDefault="00120C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47" w:type="pct"/>
          </w:tcPr>
          <w:p w14:paraId="55AD09E5" w14:textId="77777777" w:rsidR="00120C92" w:rsidRDefault="00120C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41" w:type="pct"/>
          </w:tcPr>
          <w:p w14:paraId="6A616C48" w14:textId="77777777" w:rsidR="00120C92" w:rsidRPr="008C010D" w:rsidRDefault="00120C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14:paraId="3683FB0C" w14:textId="77777777" w:rsidR="00120C92" w:rsidRDefault="00120C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120C92" w:rsidRPr="00A74DEE" w14:paraId="714D8979" w14:textId="77777777" w:rsidTr="0022487F">
        <w:tc>
          <w:tcPr>
            <w:tcW w:w="2039" w:type="pct"/>
          </w:tcPr>
          <w:p w14:paraId="1B4B019F" w14:textId="77777777" w:rsidR="00120C92" w:rsidRPr="00122412" w:rsidRDefault="00120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961" w:type="pct"/>
            <w:gridSpan w:val="7"/>
          </w:tcPr>
          <w:p w14:paraId="2789ECC8" w14:textId="77777777" w:rsidR="00120C92" w:rsidRDefault="00120C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(พันบาท)</w:t>
            </w:r>
          </w:p>
        </w:tc>
      </w:tr>
      <w:tr w:rsidR="00007A9B" w:rsidRPr="00A74DEE" w14:paraId="533B9FFA" w14:textId="77777777" w:rsidTr="0022487F">
        <w:tc>
          <w:tcPr>
            <w:tcW w:w="2039" w:type="pct"/>
          </w:tcPr>
          <w:p w14:paraId="469FD879" w14:textId="77777777" w:rsidR="00120C92" w:rsidRPr="00122412" w:rsidRDefault="00120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31" w:type="pct"/>
          </w:tcPr>
          <w:p w14:paraId="7D407AFC" w14:textId="76B3CB99" w:rsidR="00120C92" w:rsidRPr="00122412" w:rsidRDefault="009C7F4B" w:rsidP="00007A9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190</w:t>
            </w:r>
          </w:p>
        </w:tc>
        <w:tc>
          <w:tcPr>
            <w:tcW w:w="147" w:type="pct"/>
          </w:tcPr>
          <w:p w14:paraId="2DBB1E5E" w14:textId="77777777" w:rsidR="00120C92" w:rsidRPr="00122412" w:rsidRDefault="00120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3" w:type="pct"/>
          </w:tcPr>
          <w:p w14:paraId="7E88C9B2" w14:textId="6C988247" w:rsidR="00120C92" w:rsidRPr="00122412" w:rsidRDefault="003F4102" w:rsidP="003F41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733</w:t>
            </w:r>
          </w:p>
        </w:tc>
        <w:tc>
          <w:tcPr>
            <w:tcW w:w="128" w:type="pct"/>
          </w:tcPr>
          <w:p w14:paraId="60AEB1CA" w14:textId="77777777" w:rsidR="00120C92" w:rsidRPr="00122412" w:rsidRDefault="00120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47" w:type="pct"/>
          </w:tcPr>
          <w:p w14:paraId="28E7839A" w14:textId="32AAB0DD" w:rsidR="00120C92" w:rsidRPr="00122412" w:rsidRDefault="009C7F4B" w:rsidP="00007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190</w:t>
            </w:r>
          </w:p>
        </w:tc>
        <w:tc>
          <w:tcPr>
            <w:tcW w:w="141" w:type="pct"/>
          </w:tcPr>
          <w:p w14:paraId="54B07007" w14:textId="77777777" w:rsidR="00120C92" w:rsidRPr="00122412" w:rsidRDefault="00120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5" w:type="pct"/>
          </w:tcPr>
          <w:p w14:paraId="0FC6A885" w14:textId="0374FAAA" w:rsidR="00120C92" w:rsidRPr="00122412" w:rsidRDefault="003F4102" w:rsidP="002248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95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733</w:t>
            </w:r>
          </w:p>
        </w:tc>
      </w:tr>
      <w:tr w:rsidR="00007A9B" w:rsidRPr="00A74DEE" w14:paraId="04F6656E" w14:textId="77777777" w:rsidTr="0022487F">
        <w:tc>
          <w:tcPr>
            <w:tcW w:w="2039" w:type="pct"/>
          </w:tcPr>
          <w:p w14:paraId="3175135C" w14:textId="77777777" w:rsidR="00120C92" w:rsidRPr="00122412" w:rsidRDefault="00120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631" w:type="pct"/>
            <w:tcBorders>
              <w:bottom w:val="single" w:sz="4" w:space="0" w:color="auto"/>
            </w:tcBorders>
          </w:tcPr>
          <w:p w14:paraId="73748C95" w14:textId="7851BC24" w:rsidR="00120C92" w:rsidRPr="00122412" w:rsidRDefault="00AC72CF" w:rsidP="00007A9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8,552</w:t>
            </w:r>
          </w:p>
        </w:tc>
        <w:tc>
          <w:tcPr>
            <w:tcW w:w="147" w:type="pct"/>
          </w:tcPr>
          <w:p w14:paraId="59421A00" w14:textId="77777777" w:rsidR="00120C92" w:rsidRPr="00122412" w:rsidRDefault="00120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3" w:type="pct"/>
            <w:tcBorders>
              <w:bottom w:val="single" w:sz="4" w:space="0" w:color="auto"/>
            </w:tcBorders>
          </w:tcPr>
          <w:p w14:paraId="57EC652A" w14:textId="77777777" w:rsidR="00120C92" w:rsidRPr="00122412" w:rsidRDefault="00120C92" w:rsidP="00007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7,883</w:t>
            </w:r>
          </w:p>
        </w:tc>
        <w:tc>
          <w:tcPr>
            <w:tcW w:w="128" w:type="pct"/>
          </w:tcPr>
          <w:p w14:paraId="22F1DD11" w14:textId="77777777" w:rsidR="00120C92" w:rsidRPr="00122412" w:rsidRDefault="00120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47" w:type="pct"/>
            <w:tcBorders>
              <w:bottom w:val="single" w:sz="4" w:space="0" w:color="auto"/>
            </w:tcBorders>
          </w:tcPr>
          <w:p w14:paraId="33BAA2BA" w14:textId="1D0FC461" w:rsidR="00120C92" w:rsidRPr="00122412" w:rsidRDefault="00AC72CF" w:rsidP="00007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8,552</w:t>
            </w:r>
          </w:p>
        </w:tc>
        <w:tc>
          <w:tcPr>
            <w:tcW w:w="141" w:type="pct"/>
          </w:tcPr>
          <w:p w14:paraId="1A019356" w14:textId="77777777" w:rsidR="00120C92" w:rsidRPr="00122412" w:rsidRDefault="00120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5" w:type="pct"/>
            <w:tcBorders>
              <w:bottom w:val="single" w:sz="4" w:space="0" w:color="auto"/>
            </w:tcBorders>
          </w:tcPr>
          <w:p w14:paraId="497E14F2" w14:textId="77777777" w:rsidR="00120C92" w:rsidRPr="00122412" w:rsidRDefault="00120C92" w:rsidP="00007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95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7,883</w:t>
            </w:r>
          </w:p>
        </w:tc>
      </w:tr>
      <w:tr w:rsidR="00007A9B" w:rsidRPr="00A74DEE" w14:paraId="7D238E6C" w14:textId="77777777" w:rsidTr="0022487F">
        <w:tc>
          <w:tcPr>
            <w:tcW w:w="2039" w:type="pct"/>
          </w:tcPr>
          <w:p w14:paraId="7B9DD472" w14:textId="77777777" w:rsidR="00120C92" w:rsidRPr="00122412" w:rsidRDefault="00120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22412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</w:tcPr>
          <w:p w14:paraId="70EC0F0D" w14:textId="7288DE05" w:rsidR="00120C92" w:rsidRPr="00007A9B" w:rsidRDefault="0011583C" w:rsidP="00007A9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158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</w:t>
            </w:r>
            <w:r w:rsidR="009C7F4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742</w:t>
            </w:r>
          </w:p>
        </w:tc>
        <w:tc>
          <w:tcPr>
            <w:tcW w:w="147" w:type="pct"/>
          </w:tcPr>
          <w:p w14:paraId="2B0A4675" w14:textId="77777777" w:rsidR="00120C92" w:rsidRPr="00122412" w:rsidRDefault="00120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3" w:type="pct"/>
            <w:tcBorders>
              <w:top w:val="single" w:sz="4" w:space="0" w:color="auto"/>
              <w:bottom w:val="double" w:sz="4" w:space="0" w:color="auto"/>
            </w:tcBorders>
          </w:tcPr>
          <w:p w14:paraId="443DBD29" w14:textId="3B9B6AB5" w:rsidR="00120C92" w:rsidRPr="00007A9B" w:rsidRDefault="001446D6" w:rsidP="00007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8,616</w:t>
            </w:r>
          </w:p>
        </w:tc>
        <w:tc>
          <w:tcPr>
            <w:tcW w:w="128" w:type="pct"/>
          </w:tcPr>
          <w:p w14:paraId="0F8EB2C0" w14:textId="77777777" w:rsidR="00120C92" w:rsidRPr="00122412" w:rsidRDefault="00120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7" w:type="pct"/>
            <w:tcBorders>
              <w:top w:val="single" w:sz="4" w:space="0" w:color="auto"/>
              <w:bottom w:val="double" w:sz="4" w:space="0" w:color="auto"/>
            </w:tcBorders>
          </w:tcPr>
          <w:p w14:paraId="706C35F5" w14:textId="28C20A42" w:rsidR="00120C92" w:rsidRPr="00007A9B" w:rsidRDefault="009C7F4B" w:rsidP="00007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8,742</w:t>
            </w:r>
          </w:p>
        </w:tc>
        <w:tc>
          <w:tcPr>
            <w:tcW w:w="141" w:type="pct"/>
          </w:tcPr>
          <w:p w14:paraId="025ED96A" w14:textId="77777777" w:rsidR="00120C92" w:rsidRPr="00122412" w:rsidRDefault="00120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5" w:type="pct"/>
            <w:tcBorders>
              <w:top w:val="single" w:sz="4" w:space="0" w:color="auto"/>
              <w:bottom w:val="double" w:sz="4" w:space="0" w:color="auto"/>
            </w:tcBorders>
          </w:tcPr>
          <w:p w14:paraId="0BC77015" w14:textId="643BE93D" w:rsidR="00120C92" w:rsidRPr="00007A9B" w:rsidRDefault="001446D6" w:rsidP="00007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9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8,616</w:t>
            </w:r>
          </w:p>
        </w:tc>
      </w:tr>
    </w:tbl>
    <w:p w14:paraId="56290F41" w14:textId="55D26272" w:rsidR="00061F2F" w:rsidRDefault="00061F2F" w:rsidP="00007A9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3"/>
        <w:jc w:val="thaiDistribute"/>
        <w:rPr>
          <w:rFonts w:asciiTheme="majorBidi" w:hAnsiTheme="majorBidi" w:cstheme="majorBidi"/>
          <w:bCs/>
          <w:sz w:val="22"/>
          <w:szCs w:val="22"/>
        </w:rPr>
      </w:pPr>
      <w:r>
        <w:rPr>
          <w:rFonts w:asciiTheme="majorBidi" w:hAnsiTheme="majorBidi" w:cstheme="majorBidi"/>
          <w:bCs/>
          <w:sz w:val="22"/>
          <w:szCs w:val="22"/>
        </w:rPr>
        <w:br w:type="page"/>
      </w:r>
    </w:p>
    <w:p w14:paraId="33E73B05" w14:textId="4B3F4956" w:rsidR="00713C7F" w:rsidRPr="0054417D" w:rsidRDefault="00713C7F" w:rsidP="0054417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3"/>
        <w:jc w:val="thaiDistribute"/>
        <w:rPr>
          <w:rFonts w:asciiTheme="majorBidi" w:hAnsiTheme="majorBidi" w:cstheme="majorBidi"/>
          <w:bCs/>
          <w:i/>
          <w:iCs/>
          <w:sz w:val="30"/>
          <w:szCs w:val="30"/>
        </w:rPr>
      </w:pPr>
      <w:r w:rsidRPr="0054417D">
        <w:rPr>
          <w:rFonts w:asciiTheme="majorBidi" w:hAnsiTheme="majorBidi" w:cstheme="majorBidi"/>
          <w:bCs/>
          <w:i/>
          <w:iCs/>
          <w:sz w:val="30"/>
          <w:szCs w:val="30"/>
          <w:cs/>
        </w:rPr>
        <w:lastRenderedPageBreak/>
        <w:t>รายได้รอตัดบัญชีกิจการที่เกี่ยวข้องกัน</w:t>
      </w:r>
    </w:p>
    <w:p w14:paraId="48CFF22D" w14:textId="77777777" w:rsidR="00713C7F" w:rsidRPr="00061F2F" w:rsidRDefault="00713C7F" w:rsidP="0054417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3"/>
        <w:jc w:val="thaiDistribute"/>
        <w:rPr>
          <w:rFonts w:asciiTheme="majorBidi" w:hAnsiTheme="majorBidi" w:cstheme="majorBidi"/>
          <w:b/>
          <w:sz w:val="30"/>
          <w:szCs w:val="30"/>
          <w:cs/>
        </w:rPr>
      </w:pPr>
    </w:p>
    <w:p w14:paraId="6C8A8D80" w14:textId="77777777" w:rsidR="00713C7F" w:rsidRPr="0054417D" w:rsidRDefault="00713C7F" w:rsidP="0054417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3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54417D">
        <w:rPr>
          <w:rFonts w:asciiTheme="majorBidi" w:hAnsiTheme="majorBidi" w:cstheme="majorBidi"/>
          <w:b/>
          <w:sz w:val="30"/>
          <w:szCs w:val="30"/>
          <w:cs/>
        </w:rPr>
        <w:t>รายได้รอตัดบัญชีจากค่าตอบแทนการใช้พื้นที่และโครงสร้างพื้นฐานสรุปได้ดังนี้</w:t>
      </w:r>
    </w:p>
    <w:p w14:paraId="1A634995" w14:textId="11DFCF66" w:rsidR="00713C7F" w:rsidRPr="0032720E" w:rsidRDefault="00713C7F" w:rsidP="0054417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3"/>
        <w:jc w:val="thaiDistribute"/>
        <w:rPr>
          <w:rFonts w:asciiTheme="majorBidi" w:hAnsiTheme="majorBidi" w:cstheme="majorBidi"/>
          <w:bCs/>
          <w:sz w:val="30"/>
          <w:szCs w:val="30"/>
        </w:rPr>
      </w:pPr>
    </w:p>
    <w:tbl>
      <w:tblPr>
        <w:tblW w:w="927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172"/>
        <w:gridCol w:w="275"/>
        <w:gridCol w:w="1170"/>
        <w:gridCol w:w="273"/>
        <w:gridCol w:w="1172"/>
        <w:gridCol w:w="273"/>
        <w:gridCol w:w="1159"/>
      </w:tblGrid>
      <w:tr w:rsidR="00120C92" w:rsidRPr="008C010D" w14:paraId="35BD5F56" w14:textId="77777777" w:rsidTr="0022487F">
        <w:trPr>
          <w:tblHeader/>
        </w:trPr>
        <w:tc>
          <w:tcPr>
            <w:tcW w:w="2038" w:type="pct"/>
          </w:tcPr>
          <w:p w14:paraId="29CF1ECA" w14:textId="77777777" w:rsidR="00120C92" w:rsidRPr="008C010D" w:rsidRDefault="00120C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11" w:type="pct"/>
            <w:gridSpan w:val="3"/>
          </w:tcPr>
          <w:p w14:paraId="09DCEE26" w14:textId="77777777" w:rsidR="00120C92" w:rsidRPr="00FF1261" w:rsidRDefault="00120C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7BA8D535" w14:textId="77777777" w:rsidR="00120C92" w:rsidRPr="008C010D" w:rsidRDefault="00120C92" w:rsidP="008739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04" w:type="pct"/>
            <w:gridSpan w:val="3"/>
          </w:tcPr>
          <w:p w14:paraId="1708554E" w14:textId="77777777" w:rsidR="00120C92" w:rsidRDefault="00120C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C010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739F2" w:rsidRPr="008C010D" w14:paraId="43452E89" w14:textId="77777777" w:rsidTr="0022487F">
        <w:trPr>
          <w:tblHeader/>
        </w:trPr>
        <w:tc>
          <w:tcPr>
            <w:tcW w:w="2038" w:type="pct"/>
          </w:tcPr>
          <w:p w14:paraId="3CFF4374" w14:textId="77777777" w:rsidR="00120C92" w:rsidRPr="008C010D" w:rsidRDefault="00120C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32" w:type="pct"/>
          </w:tcPr>
          <w:p w14:paraId="27CB917C" w14:textId="6AB8DBAA" w:rsidR="00120C92" w:rsidRDefault="00672C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72C9C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672C9C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8" w:type="pct"/>
          </w:tcPr>
          <w:p w14:paraId="4798FB71" w14:textId="77777777" w:rsidR="00120C92" w:rsidRPr="008C010D" w:rsidRDefault="00120C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14:paraId="52F2FD22" w14:textId="77777777" w:rsidR="00120C92" w:rsidRDefault="00120C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7" w:type="pct"/>
          </w:tcPr>
          <w:p w14:paraId="4EE5EE72" w14:textId="77777777" w:rsidR="00120C92" w:rsidRPr="008C010D" w:rsidRDefault="00120C92" w:rsidP="008739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2" w:type="pct"/>
          </w:tcPr>
          <w:p w14:paraId="65F9773C" w14:textId="6D63D8BD" w:rsidR="00120C92" w:rsidRDefault="00672C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72C9C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672C9C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7" w:type="pct"/>
          </w:tcPr>
          <w:p w14:paraId="2E602140" w14:textId="77777777" w:rsidR="00120C92" w:rsidRPr="008C010D" w:rsidRDefault="00120C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</w:tcPr>
          <w:p w14:paraId="38E84FAB" w14:textId="77777777" w:rsidR="00120C92" w:rsidRDefault="00120C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8739F2" w:rsidRPr="008C010D" w14:paraId="77B3FEA5" w14:textId="77777777" w:rsidTr="0022487F">
        <w:trPr>
          <w:tblHeader/>
        </w:trPr>
        <w:tc>
          <w:tcPr>
            <w:tcW w:w="2038" w:type="pct"/>
          </w:tcPr>
          <w:p w14:paraId="50170853" w14:textId="77777777" w:rsidR="00120C92" w:rsidRPr="008C010D" w:rsidRDefault="00120C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32" w:type="pct"/>
          </w:tcPr>
          <w:p w14:paraId="1EA727BB" w14:textId="77777777" w:rsidR="00120C92" w:rsidRPr="008C010D" w:rsidRDefault="00120C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48" w:type="pct"/>
          </w:tcPr>
          <w:p w14:paraId="0DABE0AB" w14:textId="77777777" w:rsidR="00120C92" w:rsidRPr="008C010D" w:rsidRDefault="00120C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14:paraId="15D6A849" w14:textId="77777777" w:rsidR="00120C92" w:rsidRPr="008C010D" w:rsidRDefault="00120C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47" w:type="pct"/>
          </w:tcPr>
          <w:p w14:paraId="6702B9C8" w14:textId="77777777" w:rsidR="00120C92" w:rsidRPr="008C010D" w:rsidRDefault="00120C92" w:rsidP="008739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2" w:type="pct"/>
          </w:tcPr>
          <w:p w14:paraId="6E9E0F83" w14:textId="77777777" w:rsidR="00120C92" w:rsidRPr="008C010D" w:rsidRDefault="00120C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47" w:type="pct"/>
          </w:tcPr>
          <w:p w14:paraId="40C5F6F9" w14:textId="77777777" w:rsidR="00120C92" w:rsidRPr="008C010D" w:rsidRDefault="00120C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</w:tcPr>
          <w:p w14:paraId="05A074F8" w14:textId="77777777" w:rsidR="00120C92" w:rsidRPr="008C010D" w:rsidRDefault="00120C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120C92" w:rsidRPr="008C010D" w14:paraId="70A3FB69" w14:textId="77777777" w:rsidTr="0022487F">
        <w:trPr>
          <w:tblHeader/>
        </w:trPr>
        <w:tc>
          <w:tcPr>
            <w:tcW w:w="2038" w:type="pct"/>
          </w:tcPr>
          <w:p w14:paraId="4F3CF4C1" w14:textId="77777777" w:rsidR="00120C92" w:rsidRPr="008C010D" w:rsidRDefault="00120C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962" w:type="pct"/>
            <w:gridSpan w:val="7"/>
          </w:tcPr>
          <w:p w14:paraId="708670D8" w14:textId="77777777" w:rsidR="00120C92" w:rsidRPr="008C010D" w:rsidRDefault="00120C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C010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739F2" w:rsidRPr="008C010D" w14:paraId="124156D0" w14:textId="77777777" w:rsidTr="0022487F">
        <w:tc>
          <w:tcPr>
            <w:tcW w:w="2038" w:type="pct"/>
          </w:tcPr>
          <w:p w14:paraId="5DF0EF8B" w14:textId="77777777" w:rsidR="00120C92" w:rsidRPr="00AB012A" w:rsidRDefault="00120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43" w:firstLine="126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B012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การร่วมค้า </w:t>
            </w:r>
          </w:p>
        </w:tc>
        <w:tc>
          <w:tcPr>
            <w:tcW w:w="632" w:type="pct"/>
          </w:tcPr>
          <w:p w14:paraId="7F227FD5" w14:textId="77777777" w:rsidR="00120C92" w:rsidRPr="008C010D" w:rsidRDefault="00120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698F1480" w14:textId="77777777" w:rsidR="00120C92" w:rsidRPr="008C010D" w:rsidRDefault="00120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14:paraId="311251BC" w14:textId="77777777" w:rsidR="00120C92" w:rsidRPr="008C010D" w:rsidRDefault="00120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26D66DF8" w14:textId="77777777" w:rsidR="00120C92" w:rsidRPr="008C010D" w:rsidRDefault="00120C92" w:rsidP="008739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0B458050" w14:textId="77777777" w:rsidR="00120C92" w:rsidRPr="008C010D" w:rsidRDefault="00120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04583FE7" w14:textId="77777777" w:rsidR="00120C92" w:rsidRPr="008C010D" w:rsidRDefault="00120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</w:tcPr>
          <w:p w14:paraId="4898354B" w14:textId="77777777" w:rsidR="00120C92" w:rsidRPr="008C010D" w:rsidRDefault="00120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739F2" w:rsidRPr="008C010D" w14:paraId="4579238A" w14:textId="77777777" w:rsidTr="0022487F">
        <w:tc>
          <w:tcPr>
            <w:tcW w:w="2038" w:type="pct"/>
          </w:tcPr>
          <w:p w14:paraId="6FAC37DC" w14:textId="77777777" w:rsidR="00120C92" w:rsidRPr="003C47FE" w:rsidRDefault="00120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43" w:firstLine="12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Pr="003C47F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C47FE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632" w:type="pct"/>
          </w:tcPr>
          <w:p w14:paraId="3CE7EC02" w14:textId="49188CEB" w:rsidR="00120C92" w:rsidRPr="008739F2" w:rsidRDefault="00E5136C" w:rsidP="0022487F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8739F2">
              <w:rPr>
                <w:rFonts w:asciiTheme="majorBidi" w:hAnsiTheme="majorBidi" w:cstheme="majorBidi"/>
                <w:sz w:val="30"/>
                <w:szCs w:val="30"/>
              </w:rPr>
              <w:t>300,353</w:t>
            </w:r>
          </w:p>
        </w:tc>
        <w:tc>
          <w:tcPr>
            <w:tcW w:w="148" w:type="pct"/>
          </w:tcPr>
          <w:p w14:paraId="2855D096" w14:textId="77777777" w:rsidR="00120C92" w:rsidRPr="008C010D" w:rsidRDefault="00120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14:paraId="7F2FC562" w14:textId="77777777" w:rsidR="00120C92" w:rsidRPr="008739F2" w:rsidRDefault="00120C92" w:rsidP="00873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8739F2">
              <w:rPr>
                <w:rFonts w:asciiTheme="majorBidi" w:hAnsiTheme="majorBidi" w:cstheme="majorBidi"/>
                <w:sz w:val="30"/>
                <w:szCs w:val="30"/>
              </w:rPr>
              <w:t>317,312</w:t>
            </w:r>
          </w:p>
        </w:tc>
        <w:tc>
          <w:tcPr>
            <w:tcW w:w="147" w:type="pct"/>
          </w:tcPr>
          <w:p w14:paraId="66B437F6" w14:textId="77777777" w:rsidR="00120C92" w:rsidRPr="008C010D" w:rsidRDefault="00120C92" w:rsidP="008739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2AD3BFD8" w14:textId="4C9D48EC" w:rsidR="00120C92" w:rsidRPr="008739F2" w:rsidRDefault="00E5136C" w:rsidP="00873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8739F2">
              <w:rPr>
                <w:rFonts w:asciiTheme="majorBidi" w:hAnsiTheme="majorBidi" w:cstheme="majorBidi"/>
                <w:sz w:val="30"/>
                <w:szCs w:val="30"/>
              </w:rPr>
              <w:t>300,535</w:t>
            </w:r>
          </w:p>
        </w:tc>
        <w:tc>
          <w:tcPr>
            <w:tcW w:w="147" w:type="pct"/>
          </w:tcPr>
          <w:p w14:paraId="18739564" w14:textId="77777777" w:rsidR="00120C92" w:rsidRPr="008C010D" w:rsidRDefault="00120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</w:tcPr>
          <w:p w14:paraId="2536E197" w14:textId="77777777" w:rsidR="00120C92" w:rsidRPr="008739F2" w:rsidRDefault="00120C92" w:rsidP="002248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9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8739F2">
              <w:rPr>
                <w:rFonts w:asciiTheme="majorBidi" w:hAnsiTheme="majorBidi" w:cstheme="majorBidi"/>
                <w:sz w:val="30"/>
                <w:szCs w:val="30"/>
              </w:rPr>
              <w:t>317,312</w:t>
            </w:r>
          </w:p>
        </w:tc>
      </w:tr>
      <w:tr w:rsidR="00FF336F" w:rsidRPr="008C010D" w14:paraId="6C18629D" w14:textId="77777777" w:rsidTr="0022487F">
        <w:tc>
          <w:tcPr>
            <w:tcW w:w="2038" w:type="pct"/>
          </w:tcPr>
          <w:p w14:paraId="33B1E534" w14:textId="4DCFD388" w:rsidR="00FF336F" w:rsidRPr="003C47FE" w:rsidRDefault="00FF3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43" w:firstLine="12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รับ</w:t>
            </w:r>
            <w:r w:rsidR="003616EA">
              <w:rPr>
                <w:rFonts w:ascii="Angsana New" w:hAnsi="Angsana New" w:hint="cs"/>
                <w:sz w:val="30"/>
                <w:szCs w:val="30"/>
                <w:cs/>
              </w:rPr>
              <w:t>เงินค่าตอบแทนการใช้พื้นที่</w:t>
            </w:r>
            <w:r w:rsidR="00C6613D"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</w:p>
        </w:tc>
        <w:tc>
          <w:tcPr>
            <w:tcW w:w="632" w:type="pct"/>
          </w:tcPr>
          <w:p w14:paraId="4AB2D0DC" w14:textId="77777777" w:rsidR="00FF336F" w:rsidRPr="008739F2" w:rsidRDefault="00FF336F" w:rsidP="0022487F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49036103" w14:textId="77777777" w:rsidR="00FF336F" w:rsidRPr="008C010D" w:rsidRDefault="00FF3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14:paraId="21AD88CF" w14:textId="77777777" w:rsidR="00FF336F" w:rsidRPr="008739F2" w:rsidRDefault="00FF336F" w:rsidP="00873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19662313" w14:textId="77777777" w:rsidR="00FF336F" w:rsidRPr="008C010D" w:rsidRDefault="00FF336F" w:rsidP="008739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7E5C5A61" w14:textId="77777777" w:rsidR="00FF336F" w:rsidRPr="008739F2" w:rsidRDefault="00FF336F" w:rsidP="00873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38042A35" w14:textId="77777777" w:rsidR="00FF336F" w:rsidRPr="008C010D" w:rsidRDefault="00FF3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</w:tcPr>
          <w:p w14:paraId="12D40D8C" w14:textId="77777777" w:rsidR="00FF336F" w:rsidRPr="008739F2" w:rsidRDefault="00FF336F" w:rsidP="002248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9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F336F" w:rsidRPr="008C010D" w14:paraId="567EDF50" w14:textId="77777777" w:rsidTr="0022487F">
        <w:tc>
          <w:tcPr>
            <w:tcW w:w="2038" w:type="pct"/>
          </w:tcPr>
          <w:p w14:paraId="7DA2F4CB" w14:textId="2197356B" w:rsidR="00FF336F" w:rsidRPr="003C47FE" w:rsidRDefault="00C66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43" w:firstLine="12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โครงสร้างพื้นฐานในระหว่างปี</w:t>
            </w:r>
          </w:p>
        </w:tc>
        <w:tc>
          <w:tcPr>
            <w:tcW w:w="632" w:type="pct"/>
          </w:tcPr>
          <w:p w14:paraId="6F95FA71" w14:textId="7CB8A602" w:rsidR="00FF336F" w:rsidRPr="008739F2" w:rsidRDefault="007D0DF5" w:rsidP="0022487F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62,400</w:t>
            </w:r>
          </w:p>
        </w:tc>
        <w:tc>
          <w:tcPr>
            <w:tcW w:w="148" w:type="pct"/>
          </w:tcPr>
          <w:p w14:paraId="67B5B410" w14:textId="77777777" w:rsidR="00FF336F" w:rsidRPr="008C010D" w:rsidRDefault="00FF3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14:paraId="40C9C31F" w14:textId="36B40E51" w:rsidR="00FF336F" w:rsidRPr="008739F2" w:rsidRDefault="007D0DF5" w:rsidP="00873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174F5907" w14:textId="77777777" w:rsidR="00FF336F" w:rsidRPr="008C010D" w:rsidRDefault="00FF336F" w:rsidP="008739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5A171012" w14:textId="29DC41A4" w:rsidR="00FF336F" w:rsidRPr="008739F2" w:rsidRDefault="007D0DF5" w:rsidP="00873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62,400</w:t>
            </w:r>
          </w:p>
        </w:tc>
        <w:tc>
          <w:tcPr>
            <w:tcW w:w="147" w:type="pct"/>
          </w:tcPr>
          <w:p w14:paraId="41D07B06" w14:textId="77777777" w:rsidR="00FF336F" w:rsidRPr="008C010D" w:rsidRDefault="00FF3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</w:tcPr>
          <w:p w14:paraId="760C7203" w14:textId="34961537" w:rsidR="00FF336F" w:rsidRPr="008739F2" w:rsidRDefault="007D0DF5" w:rsidP="002248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95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739F2" w:rsidRPr="00A74DEE" w14:paraId="1010C771" w14:textId="77777777" w:rsidTr="0022487F">
        <w:tc>
          <w:tcPr>
            <w:tcW w:w="2038" w:type="pct"/>
          </w:tcPr>
          <w:p w14:paraId="1CE549C3" w14:textId="07227C7C" w:rsidR="00120C92" w:rsidRPr="003C47FE" w:rsidRDefault="00120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43" w:firstLine="12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รับรู้รายได้ในระหว่าง</w:t>
            </w:r>
            <w:r w:rsidR="0011105D">
              <w:rPr>
                <w:rFonts w:ascii="Angsana New" w:hAnsi="Angsana New" w:hint="cs"/>
                <w:sz w:val="30"/>
                <w:szCs w:val="30"/>
                <w:cs/>
              </w:rPr>
              <w:t>งวด</w:t>
            </w:r>
            <w:r w:rsidR="0011105D">
              <w:rPr>
                <w:rFonts w:ascii="Angsana New" w:hAnsi="Angsana New"/>
                <w:sz w:val="30"/>
                <w:szCs w:val="30"/>
              </w:rPr>
              <w:t>/</w:t>
            </w:r>
            <w:r w:rsidRPr="003C47FE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632" w:type="pct"/>
            <w:tcBorders>
              <w:bottom w:val="single" w:sz="4" w:space="0" w:color="auto"/>
            </w:tcBorders>
          </w:tcPr>
          <w:p w14:paraId="234B76CA" w14:textId="39FA7122" w:rsidR="00120C92" w:rsidRPr="008739F2" w:rsidRDefault="003A2369" w:rsidP="008739F2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(8,90</w:t>
            </w:r>
            <w:r w:rsidR="00E029FA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8" w:type="pct"/>
          </w:tcPr>
          <w:p w14:paraId="2118D8A9" w14:textId="77777777" w:rsidR="00120C92" w:rsidRPr="0071576C" w:rsidRDefault="00120C9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</w:tcPr>
          <w:p w14:paraId="513C847D" w14:textId="77777777" w:rsidR="00120C92" w:rsidRPr="008739F2" w:rsidRDefault="00120C92" w:rsidP="00873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8739F2">
              <w:rPr>
                <w:rFonts w:asciiTheme="majorBidi" w:hAnsiTheme="majorBidi" w:cstheme="majorBidi"/>
                <w:sz w:val="30"/>
                <w:szCs w:val="30"/>
              </w:rPr>
              <w:t>(16,959)</w:t>
            </w:r>
          </w:p>
        </w:tc>
        <w:tc>
          <w:tcPr>
            <w:tcW w:w="147" w:type="pct"/>
          </w:tcPr>
          <w:p w14:paraId="19B398FD" w14:textId="77777777" w:rsidR="00120C92" w:rsidRPr="008739F2" w:rsidRDefault="00120C92" w:rsidP="008739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tcBorders>
              <w:bottom w:val="single" w:sz="4" w:space="0" w:color="auto"/>
            </w:tcBorders>
          </w:tcPr>
          <w:p w14:paraId="1A00D2C4" w14:textId="54B74AEB" w:rsidR="00120C92" w:rsidRPr="008739F2" w:rsidRDefault="008339B4" w:rsidP="00873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(8,90</w:t>
            </w:r>
            <w:r w:rsidR="00E029FA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7" w:type="pct"/>
          </w:tcPr>
          <w:p w14:paraId="2CA26D2A" w14:textId="77777777" w:rsidR="00120C92" w:rsidRPr="0048255F" w:rsidRDefault="00120C9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6" w:type="pct"/>
            <w:tcBorders>
              <w:bottom w:val="single" w:sz="4" w:space="0" w:color="auto"/>
            </w:tcBorders>
          </w:tcPr>
          <w:p w14:paraId="6E42B46E" w14:textId="77777777" w:rsidR="00120C92" w:rsidRPr="008739F2" w:rsidRDefault="00120C92" w:rsidP="00873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9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8739F2">
              <w:rPr>
                <w:rFonts w:asciiTheme="majorBidi" w:hAnsiTheme="majorBidi" w:cstheme="majorBidi"/>
                <w:sz w:val="30"/>
                <w:szCs w:val="30"/>
              </w:rPr>
              <w:t>(16,959)</w:t>
            </w:r>
          </w:p>
        </w:tc>
      </w:tr>
      <w:tr w:rsidR="008739F2" w:rsidRPr="00A74DEE" w14:paraId="05CA1590" w14:textId="77777777" w:rsidTr="0022487F">
        <w:tc>
          <w:tcPr>
            <w:tcW w:w="2038" w:type="pct"/>
          </w:tcPr>
          <w:p w14:paraId="6EBFE7AE" w14:textId="2335EAE6" w:rsidR="00120C92" w:rsidRPr="003C47FE" w:rsidRDefault="00120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43" w:firstLine="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C47F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</w:t>
            </w:r>
            <w:r w:rsidR="00EB46FC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672C9C" w:rsidRPr="00672C9C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 w:rsidR="00672C9C" w:rsidRPr="00672C9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มิถุนายน</w:t>
            </w:r>
            <w:r w:rsidR="00EB46FC"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3C47FE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3C47F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632" w:type="pct"/>
            <w:tcBorders>
              <w:top w:val="single" w:sz="4" w:space="0" w:color="auto"/>
            </w:tcBorders>
          </w:tcPr>
          <w:p w14:paraId="5327EFCD" w14:textId="2DA141FE" w:rsidR="00120C92" w:rsidRPr="008739F2" w:rsidRDefault="00B95198" w:rsidP="008739F2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353,85</w:t>
            </w:r>
            <w:r w:rsidR="00E029F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48" w:type="pct"/>
          </w:tcPr>
          <w:p w14:paraId="3E277366" w14:textId="77777777" w:rsidR="00120C92" w:rsidRPr="0071576C" w:rsidRDefault="00120C9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single" w:sz="4" w:space="0" w:color="auto"/>
            </w:tcBorders>
          </w:tcPr>
          <w:p w14:paraId="0A82E76D" w14:textId="77777777" w:rsidR="00120C92" w:rsidRPr="008739F2" w:rsidRDefault="00120C92" w:rsidP="00873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739F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300,353</w:t>
            </w:r>
          </w:p>
        </w:tc>
        <w:tc>
          <w:tcPr>
            <w:tcW w:w="147" w:type="pct"/>
          </w:tcPr>
          <w:p w14:paraId="5AF4EC21" w14:textId="77777777" w:rsidR="00120C92" w:rsidRPr="0071576C" w:rsidRDefault="00120C92" w:rsidP="008739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tcBorders>
              <w:top w:val="single" w:sz="4" w:space="0" w:color="auto"/>
            </w:tcBorders>
          </w:tcPr>
          <w:p w14:paraId="01139C49" w14:textId="6833543E" w:rsidR="00120C92" w:rsidRPr="008739F2" w:rsidRDefault="00B95198" w:rsidP="00873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353,85</w:t>
            </w:r>
            <w:r w:rsidR="00E029F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47" w:type="pct"/>
          </w:tcPr>
          <w:p w14:paraId="685F5E61" w14:textId="77777777" w:rsidR="00120C92" w:rsidRPr="00460E67" w:rsidRDefault="00120C9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6" w:type="pct"/>
            <w:tcBorders>
              <w:top w:val="single" w:sz="4" w:space="0" w:color="auto"/>
            </w:tcBorders>
          </w:tcPr>
          <w:p w14:paraId="2DB4A27B" w14:textId="77777777" w:rsidR="00120C92" w:rsidRPr="008739F2" w:rsidRDefault="00120C92" w:rsidP="00873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9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739F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300,353</w:t>
            </w:r>
          </w:p>
        </w:tc>
      </w:tr>
      <w:tr w:rsidR="00061F2F" w:rsidRPr="00A74DEE" w14:paraId="274D90F4" w14:textId="77777777" w:rsidTr="0022487F">
        <w:tc>
          <w:tcPr>
            <w:tcW w:w="2038" w:type="pct"/>
          </w:tcPr>
          <w:p w14:paraId="1A7831F7" w14:textId="77777777" w:rsidR="00061F2F" w:rsidRPr="003C47FE" w:rsidRDefault="00061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43" w:firstLine="126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2" w:type="pct"/>
            <w:tcBorders>
              <w:top w:val="single" w:sz="4" w:space="0" w:color="auto"/>
            </w:tcBorders>
          </w:tcPr>
          <w:p w14:paraId="1021A0D5" w14:textId="77777777" w:rsidR="00061F2F" w:rsidRPr="008739F2" w:rsidRDefault="00061F2F" w:rsidP="008739F2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</w:tcPr>
          <w:p w14:paraId="7523C585" w14:textId="77777777" w:rsidR="00061F2F" w:rsidRPr="0071576C" w:rsidRDefault="00061F2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single" w:sz="4" w:space="0" w:color="auto"/>
            </w:tcBorders>
          </w:tcPr>
          <w:p w14:paraId="785D7DB8" w14:textId="77777777" w:rsidR="00061F2F" w:rsidRPr="008739F2" w:rsidRDefault="00061F2F" w:rsidP="00873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35ACE62B" w14:textId="77777777" w:rsidR="00061F2F" w:rsidRPr="0071576C" w:rsidRDefault="00061F2F" w:rsidP="008739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tcBorders>
              <w:top w:val="single" w:sz="4" w:space="0" w:color="auto"/>
            </w:tcBorders>
          </w:tcPr>
          <w:p w14:paraId="4506CFDF" w14:textId="77777777" w:rsidR="00061F2F" w:rsidRPr="008739F2" w:rsidRDefault="00061F2F" w:rsidP="00873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31616618" w14:textId="77777777" w:rsidR="00061F2F" w:rsidRPr="00460E67" w:rsidRDefault="00061F2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6" w:type="pct"/>
            <w:tcBorders>
              <w:top w:val="single" w:sz="4" w:space="0" w:color="auto"/>
            </w:tcBorders>
          </w:tcPr>
          <w:p w14:paraId="00967686" w14:textId="77777777" w:rsidR="00061F2F" w:rsidRPr="008739F2" w:rsidRDefault="00061F2F" w:rsidP="00873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9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8739F2" w:rsidRPr="006970D9" w14:paraId="3F87DEE0" w14:textId="77777777" w:rsidTr="0022487F">
        <w:tc>
          <w:tcPr>
            <w:tcW w:w="2038" w:type="pct"/>
          </w:tcPr>
          <w:p w14:paraId="7A751BC6" w14:textId="73CD73B0" w:rsidR="00007A9B" w:rsidRPr="006970D9" w:rsidRDefault="00007A9B" w:rsidP="00007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43" w:firstLine="12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3C47F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C47FE">
              <w:rPr>
                <w:rFonts w:ascii="Angsana New" w:hAnsi="Angsana New"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632" w:type="pct"/>
          </w:tcPr>
          <w:p w14:paraId="79B78518" w14:textId="20649ED6" w:rsidR="00007A9B" w:rsidRPr="008739F2" w:rsidRDefault="003328E9" w:rsidP="008739F2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19,497</w:t>
            </w:r>
          </w:p>
        </w:tc>
        <w:tc>
          <w:tcPr>
            <w:tcW w:w="148" w:type="pct"/>
          </w:tcPr>
          <w:p w14:paraId="1079E7D4" w14:textId="77777777" w:rsidR="00007A9B" w:rsidRPr="006970D9" w:rsidRDefault="00007A9B" w:rsidP="00007A9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1" w:type="pct"/>
          </w:tcPr>
          <w:p w14:paraId="2FBF581B" w14:textId="35190162" w:rsidR="00007A9B" w:rsidRPr="008739F2" w:rsidRDefault="00007A9B" w:rsidP="002248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8739F2">
              <w:rPr>
                <w:rFonts w:asciiTheme="majorBidi" w:hAnsiTheme="majorBidi" w:cstheme="majorBidi"/>
                <w:sz w:val="30"/>
                <w:szCs w:val="30"/>
              </w:rPr>
              <w:t>16,959</w:t>
            </w:r>
          </w:p>
        </w:tc>
        <w:tc>
          <w:tcPr>
            <w:tcW w:w="147" w:type="pct"/>
          </w:tcPr>
          <w:p w14:paraId="5AA3BE1A" w14:textId="77777777" w:rsidR="00007A9B" w:rsidRPr="006970D9" w:rsidRDefault="00007A9B" w:rsidP="00007A9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2" w:type="pct"/>
          </w:tcPr>
          <w:p w14:paraId="56C0D16C" w14:textId="48E2D038" w:rsidR="00007A9B" w:rsidRPr="008739F2" w:rsidRDefault="007D1CC4" w:rsidP="002248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19,</w:t>
            </w:r>
            <w:r w:rsidR="00751ED2">
              <w:rPr>
                <w:rFonts w:asciiTheme="majorBidi" w:hAnsiTheme="majorBidi" w:cstheme="majorBidi"/>
                <w:sz w:val="30"/>
                <w:szCs w:val="30"/>
              </w:rPr>
              <w:t>497</w:t>
            </w:r>
          </w:p>
        </w:tc>
        <w:tc>
          <w:tcPr>
            <w:tcW w:w="147" w:type="pct"/>
          </w:tcPr>
          <w:p w14:paraId="3E2EFE3E" w14:textId="77777777" w:rsidR="00007A9B" w:rsidRPr="006970D9" w:rsidRDefault="00007A9B" w:rsidP="00007A9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6" w:type="pct"/>
          </w:tcPr>
          <w:p w14:paraId="2BDC5A7B" w14:textId="6C4417B7" w:rsidR="00007A9B" w:rsidRPr="008739F2" w:rsidRDefault="00007A9B" w:rsidP="002248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9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8739F2">
              <w:rPr>
                <w:rFonts w:asciiTheme="majorBidi" w:hAnsiTheme="majorBidi" w:cstheme="majorBidi"/>
                <w:sz w:val="30"/>
                <w:szCs w:val="30"/>
              </w:rPr>
              <w:t>16,959</w:t>
            </w:r>
          </w:p>
        </w:tc>
      </w:tr>
      <w:tr w:rsidR="008739F2" w:rsidRPr="00A74DEE" w14:paraId="64ED0904" w14:textId="77777777" w:rsidTr="0022487F">
        <w:tc>
          <w:tcPr>
            <w:tcW w:w="2038" w:type="pct"/>
          </w:tcPr>
          <w:p w14:paraId="2BC5D154" w14:textId="77777777" w:rsidR="00120C92" w:rsidRPr="003C47FE" w:rsidRDefault="00120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43" w:firstLine="12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3C47F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C47FE">
              <w:rPr>
                <w:rFonts w:ascii="Angsana New" w:hAnsi="Angsana New"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632" w:type="pct"/>
            <w:tcBorders>
              <w:bottom w:val="single" w:sz="4" w:space="0" w:color="auto"/>
            </w:tcBorders>
          </w:tcPr>
          <w:p w14:paraId="5EFC44DA" w14:textId="586419B9" w:rsidR="00120C92" w:rsidRPr="008739F2" w:rsidRDefault="003328E9" w:rsidP="008739F2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334,3</w:t>
            </w:r>
            <w:r w:rsidR="009E34F2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3D24C8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48" w:type="pct"/>
          </w:tcPr>
          <w:p w14:paraId="0EEA4806" w14:textId="77777777" w:rsidR="00120C92" w:rsidRPr="0071576C" w:rsidRDefault="00120C9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</w:tcPr>
          <w:p w14:paraId="4CD9C613" w14:textId="77777777" w:rsidR="00120C92" w:rsidRPr="008739F2" w:rsidRDefault="00120C92" w:rsidP="00873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8739F2">
              <w:rPr>
                <w:rFonts w:asciiTheme="majorBidi" w:hAnsiTheme="majorBidi" w:cstheme="majorBidi"/>
                <w:sz w:val="30"/>
                <w:szCs w:val="30"/>
              </w:rPr>
              <w:t>283,394</w:t>
            </w:r>
          </w:p>
        </w:tc>
        <w:tc>
          <w:tcPr>
            <w:tcW w:w="147" w:type="pct"/>
          </w:tcPr>
          <w:p w14:paraId="5990B412" w14:textId="77777777" w:rsidR="00120C92" w:rsidRPr="0071576C" w:rsidRDefault="00120C9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2" w:type="pct"/>
            <w:tcBorders>
              <w:bottom w:val="single" w:sz="4" w:space="0" w:color="auto"/>
            </w:tcBorders>
          </w:tcPr>
          <w:p w14:paraId="1F590955" w14:textId="761FFE32" w:rsidR="00120C92" w:rsidRPr="008739F2" w:rsidRDefault="007D1CC4" w:rsidP="00873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334,</w:t>
            </w:r>
            <w:r w:rsidR="00CF7A45">
              <w:rPr>
                <w:rFonts w:asciiTheme="majorBidi" w:hAnsiTheme="majorBidi" w:cstheme="majorBidi"/>
                <w:sz w:val="30"/>
                <w:szCs w:val="30"/>
              </w:rPr>
              <w:t>35</w:t>
            </w:r>
            <w:r w:rsidR="003D24C8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47" w:type="pct"/>
          </w:tcPr>
          <w:p w14:paraId="35C7BFD8" w14:textId="77777777" w:rsidR="00120C92" w:rsidRPr="0048255F" w:rsidRDefault="00120C9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6" w:type="pct"/>
            <w:tcBorders>
              <w:bottom w:val="single" w:sz="4" w:space="0" w:color="auto"/>
            </w:tcBorders>
          </w:tcPr>
          <w:p w14:paraId="4B17A3A0" w14:textId="77777777" w:rsidR="00120C92" w:rsidRPr="008739F2" w:rsidRDefault="00120C92" w:rsidP="00873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9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8739F2">
              <w:rPr>
                <w:rFonts w:asciiTheme="majorBidi" w:hAnsiTheme="majorBidi" w:cstheme="majorBidi"/>
                <w:sz w:val="30"/>
                <w:szCs w:val="30"/>
              </w:rPr>
              <w:t>283,394</w:t>
            </w:r>
          </w:p>
        </w:tc>
      </w:tr>
      <w:tr w:rsidR="008739F2" w:rsidRPr="00A74DEE" w14:paraId="3BFE5313" w14:textId="77777777" w:rsidTr="0022487F">
        <w:tc>
          <w:tcPr>
            <w:tcW w:w="2038" w:type="pct"/>
          </w:tcPr>
          <w:p w14:paraId="747FBAC3" w14:textId="77777777" w:rsidR="00120C92" w:rsidRPr="003C47FE" w:rsidRDefault="00120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43" w:firstLine="126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</w:tcPr>
          <w:p w14:paraId="632CC2A6" w14:textId="5B55625C" w:rsidR="00120C92" w:rsidRPr="008739F2" w:rsidRDefault="007D1CC4" w:rsidP="008739F2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353,85</w:t>
            </w:r>
            <w:r w:rsidR="003D24C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48" w:type="pct"/>
          </w:tcPr>
          <w:p w14:paraId="4734453A" w14:textId="77777777" w:rsidR="00120C92" w:rsidRPr="008739F2" w:rsidRDefault="00120C9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</w:tcPr>
          <w:p w14:paraId="3B50A3A1" w14:textId="77777777" w:rsidR="00120C92" w:rsidRPr="008739F2" w:rsidRDefault="00120C92" w:rsidP="00873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739F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300,353</w:t>
            </w:r>
          </w:p>
        </w:tc>
        <w:tc>
          <w:tcPr>
            <w:tcW w:w="147" w:type="pct"/>
          </w:tcPr>
          <w:p w14:paraId="1FA21E00" w14:textId="77777777" w:rsidR="00120C92" w:rsidRPr="008739F2" w:rsidRDefault="00120C9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</w:tcPr>
          <w:p w14:paraId="2965968E" w14:textId="48764130" w:rsidR="00120C92" w:rsidRPr="008739F2" w:rsidRDefault="00CF7A45" w:rsidP="00873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353,85</w:t>
            </w:r>
            <w:r w:rsidR="003D24C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47" w:type="pct"/>
          </w:tcPr>
          <w:p w14:paraId="394D9409" w14:textId="77777777" w:rsidR="00120C92" w:rsidRPr="008739F2" w:rsidRDefault="00120C9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6" w:type="pct"/>
            <w:tcBorders>
              <w:top w:val="single" w:sz="4" w:space="0" w:color="auto"/>
              <w:bottom w:val="double" w:sz="4" w:space="0" w:color="auto"/>
            </w:tcBorders>
          </w:tcPr>
          <w:p w14:paraId="7034FDED" w14:textId="77777777" w:rsidR="00120C92" w:rsidRPr="008739F2" w:rsidRDefault="00120C92" w:rsidP="00873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9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739F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300,353</w:t>
            </w:r>
          </w:p>
        </w:tc>
      </w:tr>
    </w:tbl>
    <w:p w14:paraId="26C5E1FC" w14:textId="77777777" w:rsidR="00120C92" w:rsidRPr="0032720E" w:rsidRDefault="00120C92" w:rsidP="008739F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3"/>
        <w:jc w:val="thaiDistribute"/>
        <w:rPr>
          <w:rFonts w:asciiTheme="majorBidi" w:hAnsiTheme="majorBidi" w:cstheme="majorBidi"/>
          <w:bCs/>
          <w:sz w:val="30"/>
          <w:szCs w:val="30"/>
        </w:rPr>
      </w:pPr>
    </w:p>
    <w:tbl>
      <w:tblPr>
        <w:tblW w:w="927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171"/>
        <w:gridCol w:w="271"/>
        <w:gridCol w:w="1172"/>
        <w:gridCol w:w="271"/>
        <w:gridCol w:w="1172"/>
        <w:gridCol w:w="271"/>
        <w:gridCol w:w="1163"/>
      </w:tblGrid>
      <w:tr w:rsidR="00120C92" w:rsidRPr="008C010D" w14:paraId="6782D1AF" w14:textId="77777777" w:rsidTr="0022487F">
        <w:tc>
          <w:tcPr>
            <w:tcW w:w="2039" w:type="pct"/>
          </w:tcPr>
          <w:p w14:paraId="107B5179" w14:textId="77777777" w:rsidR="00120C92" w:rsidRDefault="00120C92">
            <w:pPr>
              <w:spacing w:line="240" w:lineRule="auto"/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C454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เงินประกันค่าสาธารณูปโภครับจากลูกค้า</w:t>
            </w:r>
          </w:p>
        </w:tc>
        <w:tc>
          <w:tcPr>
            <w:tcW w:w="1409" w:type="pct"/>
            <w:gridSpan w:val="3"/>
          </w:tcPr>
          <w:p w14:paraId="65F14906" w14:textId="77777777" w:rsidR="00120C92" w:rsidRPr="00FF1261" w:rsidRDefault="00120C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6" w:type="pct"/>
          </w:tcPr>
          <w:p w14:paraId="748B629D" w14:textId="77777777" w:rsidR="00120C92" w:rsidRPr="008C010D" w:rsidRDefault="00120C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06" w:type="pct"/>
            <w:gridSpan w:val="3"/>
          </w:tcPr>
          <w:p w14:paraId="22530F68" w14:textId="77777777" w:rsidR="00120C92" w:rsidRDefault="00120C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C010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2487F" w:rsidRPr="008C010D" w14:paraId="6C8D0870" w14:textId="77777777" w:rsidTr="0022487F">
        <w:tc>
          <w:tcPr>
            <w:tcW w:w="2039" w:type="pct"/>
          </w:tcPr>
          <w:p w14:paraId="20B31CAA" w14:textId="77777777" w:rsidR="00120C92" w:rsidRDefault="00120C92">
            <w:pPr>
              <w:spacing w:line="240" w:lineRule="auto"/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2" w:type="pct"/>
          </w:tcPr>
          <w:p w14:paraId="125F636D" w14:textId="50B4C928" w:rsidR="00120C92" w:rsidRDefault="00672C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72C9C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672C9C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6" w:type="pct"/>
          </w:tcPr>
          <w:p w14:paraId="707612E1" w14:textId="77777777" w:rsidR="00120C92" w:rsidRPr="008C010D" w:rsidRDefault="00120C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7CBF2A1C" w14:textId="77777777" w:rsidR="00120C92" w:rsidRDefault="00120C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6" w:type="pct"/>
          </w:tcPr>
          <w:p w14:paraId="4CBF756C" w14:textId="77777777" w:rsidR="00120C92" w:rsidRPr="008C010D" w:rsidRDefault="00120C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2" w:type="pct"/>
          </w:tcPr>
          <w:p w14:paraId="680896CF" w14:textId="42F49236" w:rsidR="00120C92" w:rsidRDefault="00672C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72C9C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672C9C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6" w:type="pct"/>
          </w:tcPr>
          <w:p w14:paraId="2C8E7697" w14:textId="77777777" w:rsidR="00120C92" w:rsidRPr="008C010D" w:rsidRDefault="00120C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</w:tcPr>
          <w:p w14:paraId="70684E34" w14:textId="77777777" w:rsidR="00120C92" w:rsidRDefault="00120C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22487F" w:rsidRPr="008C010D" w14:paraId="721A2DA8" w14:textId="77777777" w:rsidTr="0022487F">
        <w:tc>
          <w:tcPr>
            <w:tcW w:w="2039" w:type="pct"/>
          </w:tcPr>
          <w:p w14:paraId="7989B216" w14:textId="77777777" w:rsidR="00120C92" w:rsidRDefault="00120C92">
            <w:pPr>
              <w:spacing w:line="240" w:lineRule="auto"/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2" w:type="pct"/>
          </w:tcPr>
          <w:p w14:paraId="3281EA82" w14:textId="77777777" w:rsidR="00120C92" w:rsidRPr="008C010D" w:rsidRDefault="00120C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46" w:type="pct"/>
          </w:tcPr>
          <w:p w14:paraId="3D0E4216" w14:textId="77777777" w:rsidR="00120C92" w:rsidRPr="008C010D" w:rsidRDefault="00120C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670A1D0F" w14:textId="77777777" w:rsidR="00120C92" w:rsidRPr="008C010D" w:rsidRDefault="00120C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46" w:type="pct"/>
          </w:tcPr>
          <w:p w14:paraId="0A09A4D7" w14:textId="77777777" w:rsidR="00120C92" w:rsidRPr="008C010D" w:rsidRDefault="00120C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2" w:type="pct"/>
          </w:tcPr>
          <w:p w14:paraId="2F057E29" w14:textId="77777777" w:rsidR="00120C92" w:rsidRPr="008C010D" w:rsidRDefault="00120C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46" w:type="pct"/>
          </w:tcPr>
          <w:p w14:paraId="00C5AB43" w14:textId="77777777" w:rsidR="00120C92" w:rsidRPr="008C010D" w:rsidRDefault="00120C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</w:tcPr>
          <w:p w14:paraId="3A47DDF1" w14:textId="77777777" w:rsidR="00120C92" w:rsidRPr="008C010D" w:rsidRDefault="00120C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120C92" w:rsidRPr="00B362BD" w14:paraId="04FC7415" w14:textId="77777777" w:rsidTr="0022487F">
        <w:tc>
          <w:tcPr>
            <w:tcW w:w="2039" w:type="pct"/>
          </w:tcPr>
          <w:p w14:paraId="715679CB" w14:textId="77777777" w:rsidR="00120C92" w:rsidRDefault="00120C92">
            <w:pPr>
              <w:spacing w:line="240" w:lineRule="auto"/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61" w:type="pct"/>
            <w:gridSpan w:val="7"/>
          </w:tcPr>
          <w:p w14:paraId="1D8B5304" w14:textId="77777777" w:rsidR="00120C92" w:rsidRPr="00B362BD" w:rsidRDefault="00120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C010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2487F" w:rsidRPr="00B362BD" w14:paraId="35A9D8D7" w14:textId="77777777" w:rsidTr="0022487F">
        <w:tc>
          <w:tcPr>
            <w:tcW w:w="2039" w:type="pct"/>
          </w:tcPr>
          <w:p w14:paraId="63FE02DF" w14:textId="77777777" w:rsidR="00120C92" w:rsidRPr="00B9720F" w:rsidRDefault="00120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B9720F">
              <w:rPr>
                <w:rFonts w:ascii="Angsana New" w:hAnsi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32" w:type="pct"/>
          </w:tcPr>
          <w:p w14:paraId="22C11C86" w14:textId="1E9B860A" w:rsidR="00120C92" w:rsidRPr="008739F2" w:rsidRDefault="005A25CB" w:rsidP="008739F2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270</w:t>
            </w:r>
          </w:p>
        </w:tc>
        <w:tc>
          <w:tcPr>
            <w:tcW w:w="146" w:type="pct"/>
          </w:tcPr>
          <w:p w14:paraId="65700FA7" w14:textId="77777777" w:rsidR="00120C92" w:rsidRPr="0048255F" w:rsidRDefault="00120C9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2" w:type="pct"/>
          </w:tcPr>
          <w:p w14:paraId="171564BE" w14:textId="77777777" w:rsidR="00120C92" w:rsidRPr="008739F2" w:rsidRDefault="00120C92" w:rsidP="00873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8739F2">
              <w:rPr>
                <w:rFonts w:asciiTheme="majorBidi" w:hAnsiTheme="majorBidi" w:cstheme="majorBidi"/>
                <w:sz w:val="30"/>
                <w:szCs w:val="30"/>
              </w:rPr>
              <w:t>270</w:t>
            </w:r>
          </w:p>
        </w:tc>
        <w:tc>
          <w:tcPr>
            <w:tcW w:w="146" w:type="pct"/>
          </w:tcPr>
          <w:p w14:paraId="2AC69628" w14:textId="77777777" w:rsidR="00120C92" w:rsidRPr="0048255F" w:rsidRDefault="00120C9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2" w:type="pct"/>
          </w:tcPr>
          <w:p w14:paraId="1F7B3ACD" w14:textId="38510CA6" w:rsidR="00120C92" w:rsidRPr="008739F2" w:rsidRDefault="005A25CB" w:rsidP="00873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270</w:t>
            </w:r>
          </w:p>
        </w:tc>
        <w:tc>
          <w:tcPr>
            <w:tcW w:w="146" w:type="pct"/>
          </w:tcPr>
          <w:p w14:paraId="558B7BC6" w14:textId="77777777" w:rsidR="00120C92" w:rsidRPr="0048255F" w:rsidRDefault="00120C9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8" w:type="pct"/>
          </w:tcPr>
          <w:p w14:paraId="631848B3" w14:textId="77777777" w:rsidR="00120C92" w:rsidRPr="008739F2" w:rsidRDefault="00120C92" w:rsidP="002248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9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8739F2">
              <w:rPr>
                <w:rFonts w:asciiTheme="majorBidi" w:hAnsiTheme="majorBidi" w:cstheme="majorBidi"/>
                <w:sz w:val="30"/>
                <w:szCs w:val="30"/>
              </w:rPr>
              <w:t>270</w:t>
            </w:r>
          </w:p>
        </w:tc>
      </w:tr>
      <w:tr w:rsidR="0022487F" w:rsidRPr="00B9720F" w14:paraId="6246BA79" w14:textId="77777777" w:rsidTr="0022487F">
        <w:tc>
          <w:tcPr>
            <w:tcW w:w="2039" w:type="pct"/>
          </w:tcPr>
          <w:p w14:paraId="4FF07377" w14:textId="77777777" w:rsidR="00120C92" w:rsidRPr="00B9720F" w:rsidRDefault="00120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cs/>
              </w:rPr>
            </w:pPr>
            <w:r w:rsidRPr="00B9720F">
              <w:rPr>
                <w:rFonts w:ascii="Angsana New" w:hAnsi="Angsana New"/>
                <w:sz w:val="30"/>
                <w:szCs w:val="30"/>
                <w:cs/>
              </w:rPr>
              <w:t>กิจการ</w:t>
            </w:r>
            <w:r w:rsidRPr="00B9720F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  <w:r w:rsidRPr="00B9720F">
              <w:rPr>
                <w:rFonts w:ascii="Angsana New" w:hAnsi="Angsana New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632" w:type="pct"/>
          </w:tcPr>
          <w:p w14:paraId="568A8162" w14:textId="4F71E36E" w:rsidR="00120C92" w:rsidRPr="008739F2" w:rsidRDefault="005A25CB" w:rsidP="008739F2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46" w:type="pct"/>
          </w:tcPr>
          <w:p w14:paraId="1A926EAF" w14:textId="77777777" w:rsidR="00120C92" w:rsidRPr="00B9720F" w:rsidRDefault="00120C9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2" w:type="pct"/>
          </w:tcPr>
          <w:p w14:paraId="7EAD007E" w14:textId="77777777" w:rsidR="00120C92" w:rsidRPr="008739F2" w:rsidRDefault="00120C92" w:rsidP="00873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8739F2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46" w:type="pct"/>
          </w:tcPr>
          <w:p w14:paraId="4DF8E892" w14:textId="77777777" w:rsidR="00120C92" w:rsidRPr="00B9720F" w:rsidRDefault="00120C9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2" w:type="pct"/>
          </w:tcPr>
          <w:p w14:paraId="60FEFA2F" w14:textId="185F0E81" w:rsidR="00120C92" w:rsidRPr="008739F2" w:rsidRDefault="005A25CB" w:rsidP="00873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46" w:type="pct"/>
          </w:tcPr>
          <w:p w14:paraId="30D0D26A" w14:textId="77777777" w:rsidR="00120C92" w:rsidRPr="00B9720F" w:rsidRDefault="00120C9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8" w:type="pct"/>
          </w:tcPr>
          <w:p w14:paraId="5624F137" w14:textId="77777777" w:rsidR="00120C92" w:rsidRPr="008739F2" w:rsidRDefault="00120C92" w:rsidP="00873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9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8739F2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</w:tr>
      <w:tr w:rsidR="0022487F" w:rsidRPr="00B362BD" w14:paraId="0F6DA4E4" w14:textId="77777777" w:rsidTr="0022487F">
        <w:tc>
          <w:tcPr>
            <w:tcW w:w="2039" w:type="pct"/>
          </w:tcPr>
          <w:p w14:paraId="4E6C9896" w14:textId="77777777" w:rsidR="00120C92" w:rsidRPr="00D73FC2" w:rsidRDefault="00120C92">
            <w:pPr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73FC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</w:tcPr>
          <w:p w14:paraId="37268A29" w14:textId="1B96376F" w:rsidR="00120C92" w:rsidRPr="008739F2" w:rsidRDefault="005A25CB" w:rsidP="008739F2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279</w:t>
            </w:r>
          </w:p>
        </w:tc>
        <w:tc>
          <w:tcPr>
            <w:tcW w:w="146" w:type="pct"/>
          </w:tcPr>
          <w:p w14:paraId="5C8F0E4D" w14:textId="77777777" w:rsidR="00120C92" w:rsidRPr="0048255F" w:rsidRDefault="00120C9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</w:tcPr>
          <w:p w14:paraId="77247DC8" w14:textId="77777777" w:rsidR="00120C92" w:rsidRPr="008739F2" w:rsidRDefault="00120C92" w:rsidP="00873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739F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279</w:t>
            </w:r>
          </w:p>
        </w:tc>
        <w:tc>
          <w:tcPr>
            <w:tcW w:w="146" w:type="pct"/>
          </w:tcPr>
          <w:p w14:paraId="4DFA4B61" w14:textId="77777777" w:rsidR="00120C92" w:rsidRPr="0048255F" w:rsidRDefault="00120C9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</w:tcPr>
          <w:p w14:paraId="162AAD78" w14:textId="456C9DA4" w:rsidR="00120C92" w:rsidRPr="008739F2" w:rsidRDefault="005A25CB" w:rsidP="00873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279</w:t>
            </w:r>
          </w:p>
        </w:tc>
        <w:tc>
          <w:tcPr>
            <w:tcW w:w="146" w:type="pct"/>
          </w:tcPr>
          <w:p w14:paraId="7E4D9747" w14:textId="77777777" w:rsidR="00120C92" w:rsidRPr="0048255F" w:rsidRDefault="00120C9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8" w:type="pct"/>
            <w:tcBorders>
              <w:top w:val="single" w:sz="4" w:space="0" w:color="auto"/>
              <w:bottom w:val="double" w:sz="4" w:space="0" w:color="auto"/>
            </w:tcBorders>
          </w:tcPr>
          <w:p w14:paraId="01B171F6" w14:textId="77777777" w:rsidR="00120C92" w:rsidRPr="008739F2" w:rsidRDefault="00120C92" w:rsidP="00873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9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739F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279</w:t>
            </w:r>
          </w:p>
        </w:tc>
      </w:tr>
    </w:tbl>
    <w:p w14:paraId="52244350" w14:textId="316174A7" w:rsidR="0022487F" w:rsidRDefault="0022487F" w:rsidP="0054417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3"/>
        <w:jc w:val="thaiDistribute"/>
        <w:rPr>
          <w:rFonts w:asciiTheme="majorBidi" w:hAnsiTheme="majorBidi" w:cstheme="majorBidi"/>
          <w:bCs/>
          <w:sz w:val="30"/>
          <w:szCs w:val="30"/>
        </w:rPr>
      </w:pPr>
      <w:r>
        <w:rPr>
          <w:rFonts w:asciiTheme="majorBidi" w:hAnsiTheme="majorBidi" w:cstheme="majorBidi"/>
          <w:bCs/>
          <w:sz w:val="30"/>
          <w:szCs w:val="30"/>
        </w:rPr>
        <w:br w:type="page"/>
      </w:r>
    </w:p>
    <w:p w14:paraId="0848EBCA" w14:textId="4C548142" w:rsidR="008A2845" w:rsidRPr="004E3095" w:rsidRDefault="008A2845" w:rsidP="00B76D01">
      <w:pPr>
        <w:pStyle w:val="Heading8"/>
        <w:numPr>
          <w:ilvl w:val="0"/>
          <w:numId w:val="41"/>
        </w:numPr>
        <w:tabs>
          <w:tab w:val="left" w:pos="540"/>
        </w:tabs>
        <w:spacing w:line="240" w:lineRule="auto"/>
        <w:ind w:right="-43" w:hanging="630"/>
        <w:jc w:val="thaiDistribute"/>
        <w:rPr>
          <w:rFonts w:ascii="Angsana New" w:hAnsi="Angsana New"/>
          <w:sz w:val="30"/>
          <w:szCs w:val="30"/>
          <w:lang w:val="th-TH"/>
        </w:rPr>
      </w:pPr>
      <w:r w:rsidRPr="004E3095">
        <w:rPr>
          <w:rFonts w:ascii="Angsana New" w:hAnsi="Angsana New" w:hint="cs"/>
          <w:sz w:val="30"/>
          <w:szCs w:val="30"/>
          <w:cs/>
          <w:lang w:val="th-TH"/>
        </w:rPr>
        <w:lastRenderedPageBreak/>
        <w:t>ลูกหนี้การค้า</w:t>
      </w:r>
    </w:p>
    <w:p w14:paraId="0372B1F6" w14:textId="01280308" w:rsidR="00E4247F" w:rsidRPr="008739F2" w:rsidRDefault="00E4247F" w:rsidP="008739F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3"/>
        <w:jc w:val="thaiDistribute"/>
        <w:rPr>
          <w:rFonts w:asciiTheme="majorBidi" w:hAnsiTheme="majorBidi" w:cstheme="majorBidi"/>
          <w:bCs/>
          <w:sz w:val="30"/>
          <w:szCs w:val="30"/>
        </w:rPr>
      </w:pPr>
    </w:p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80"/>
        <w:gridCol w:w="1170"/>
        <w:gridCol w:w="270"/>
        <w:gridCol w:w="1170"/>
        <w:gridCol w:w="270"/>
        <w:gridCol w:w="1170"/>
        <w:gridCol w:w="270"/>
        <w:gridCol w:w="1170"/>
      </w:tblGrid>
      <w:tr w:rsidR="00FF5F6B" w:rsidRPr="00071DD1" w14:paraId="759BC408" w14:textId="77777777" w:rsidTr="0022487F">
        <w:trPr>
          <w:trHeight w:val="20"/>
          <w:tblHeader/>
        </w:trPr>
        <w:tc>
          <w:tcPr>
            <w:tcW w:w="3780" w:type="dxa"/>
            <w:shd w:val="clear" w:color="auto" w:fill="auto"/>
            <w:vAlign w:val="bottom"/>
          </w:tcPr>
          <w:p w14:paraId="1F8EFAC9" w14:textId="77777777" w:rsidR="00FF5F6B" w:rsidRPr="00071DD1" w:rsidRDefault="00FF5F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  <w:vAlign w:val="bottom"/>
          </w:tcPr>
          <w:p w14:paraId="4B37AE16" w14:textId="77777777" w:rsidR="00FF5F6B" w:rsidRPr="00FF1261" w:rsidRDefault="00FF5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A4311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vAlign w:val="bottom"/>
          </w:tcPr>
          <w:p w14:paraId="321E5D42" w14:textId="77777777" w:rsidR="00FF5F6B" w:rsidRPr="00071DD1" w:rsidRDefault="00FF5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vAlign w:val="bottom"/>
          </w:tcPr>
          <w:p w14:paraId="51EC6998" w14:textId="77777777" w:rsidR="00FF5F6B" w:rsidRPr="00D67BB3" w:rsidRDefault="00FF5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0" w:right="-4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67BB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F5F6B" w:rsidRPr="00071DD1" w14:paraId="08E37CFC" w14:textId="77777777" w:rsidTr="0022487F">
        <w:trPr>
          <w:trHeight w:val="20"/>
          <w:tblHeader/>
        </w:trPr>
        <w:tc>
          <w:tcPr>
            <w:tcW w:w="3780" w:type="dxa"/>
            <w:shd w:val="clear" w:color="auto" w:fill="auto"/>
            <w:vAlign w:val="bottom"/>
          </w:tcPr>
          <w:p w14:paraId="73BC629C" w14:textId="77777777" w:rsidR="00FF5F6B" w:rsidRPr="00071DD1" w:rsidRDefault="00FF5F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1D1FF6AE" w14:textId="4BDB1651" w:rsidR="00FF5F6B" w:rsidRDefault="00672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72C9C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672C9C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14:paraId="6E473C5D" w14:textId="77777777" w:rsidR="00FF5F6B" w:rsidRPr="00E540BE" w:rsidRDefault="00FF5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</w:tcPr>
          <w:p w14:paraId="3DE39CBE" w14:textId="77777777" w:rsidR="00FF5F6B" w:rsidRDefault="00FF5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14:paraId="600100A9" w14:textId="77777777" w:rsidR="00FF5F6B" w:rsidRPr="00071DD1" w:rsidRDefault="00FF5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18332DB" w14:textId="4E2AAC6A" w:rsidR="00FF5F6B" w:rsidRDefault="00672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3" w:right="-5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72C9C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672C9C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14:paraId="4142BEC5" w14:textId="77777777" w:rsidR="00FF5F6B" w:rsidRPr="00071DD1" w:rsidRDefault="00FF5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89D62C9" w14:textId="77777777" w:rsidR="00FF5F6B" w:rsidRDefault="00FF5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0" w:right="-4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FF5F6B" w:rsidRPr="00071DD1" w14:paraId="2E2E6F47" w14:textId="77777777" w:rsidTr="0022487F">
        <w:trPr>
          <w:trHeight w:val="20"/>
          <w:tblHeader/>
        </w:trPr>
        <w:tc>
          <w:tcPr>
            <w:tcW w:w="3780" w:type="dxa"/>
            <w:shd w:val="clear" w:color="auto" w:fill="auto"/>
            <w:vAlign w:val="bottom"/>
          </w:tcPr>
          <w:p w14:paraId="1A3E795C" w14:textId="77777777" w:rsidR="00FF5F6B" w:rsidRPr="00071DD1" w:rsidRDefault="00FF5F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69C27F88" w14:textId="77777777" w:rsidR="00FF5F6B" w:rsidRPr="00E540BE" w:rsidRDefault="00FF5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65A37EB0" w14:textId="77777777" w:rsidR="00FF5F6B" w:rsidRPr="00E540BE" w:rsidRDefault="00FF5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</w:tcPr>
          <w:p w14:paraId="4C40108F" w14:textId="77777777" w:rsidR="00FF5F6B" w:rsidRPr="00CC67B9" w:rsidRDefault="00FF5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50C829FF" w14:textId="77777777" w:rsidR="00FF5F6B" w:rsidRPr="00071DD1" w:rsidRDefault="00FF5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9FFF2A1" w14:textId="77777777" w:rsidR="00FF5F6B" w:rsidRPr="00071DD1" w:rsidRDefault="00FF5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3" w:right="-5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5B0BDFE8" w14:textId="77777777" w:rsidR="00FF5F6B" w:rsidRPr="00071DD1" w:rsidRDefault="00FF5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199A3D1" w14:textId="77777777" w:rsidR="00FF5F6B" w:rsidRPr="00071DD1" w:rsidRDefault="00FF5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0" w:right="-4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FF5F6B" w:rsidRPr="00071DD1" w14:paraId="151F6F13" w14:textId="77777777" w:rsidTr="0022487F">
        <w:trPr>
          <w:trHeight w:val="164"/>
          <w:tblHeader/>
        </w:trPr>
        <w:tc>
          <w:tcPr>
            <w:tcW w:w="3780" w:type="dxa"/>
          </w:tcPr>
          <w:p w14:paraId="466FD56D" w14:textId="77777777" w:rsidR="00FF5F6B" w:rsidRPr="00071DD1" w:rsidRDefault="00FF5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490" w:type="dxa"/>
            <w:gridSpan w:val="7"/>
          </w:tcPr>
          <w:p w14:paraId="4B5BA03F" w14:textId="77777777" w:rsidR="00FF5F6B" w:rsidRPr="00071DD1" w:rsidRDefault="00FF5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71DD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071DD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FF5F6B" w:rsidRPr="00071DD1" w14:paraId="4C32F560" w14:textId="77777777" w:rsidTr="0022487F">
        <w:trPr>
          <w:trHeight w:val="20"/>
        </w:trPr>
        <w:tc>
          <w:tcPr>
            <w:tcW w:w="3780" w:type="dxa"/>
          </w:tcPr>
          <w:p w14:paraId="71F4EBBD" w14:textId="77777777" w:rsidR="00FF5F6B" w:rsidRPr="00CF08C6" w:rsidRDefault="00FF5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F08C6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170" w:type="dxa"/>
          </w:tcPr>
          <w:p w14:paraId="5C04A892" w14:textId="7004D347" w:rsidR="00FF5F6B" w:rsidRPr="000E552C" w:rsidRDefault="006D07B0" w:rsidP="0022487F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6D07B0">
              <w:rPr>
                <w:rFonts w:asciiTheme="majorBidi" w:hAnsiTheme="majorBidi"/>
                <w:sz w:val="30"/>
                <w:szCs w:val="30"/>
              </w:rPr>
              <w:t>59</w:t>
            </w:r>
            <w:r w:rsidR="00654338" w:rsidRPr="0065433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D07B0">
              <w:rPr>
                <w:rFonts w:asciiTheme="majorBidi" w:hAnsiTheme="majorBidi"/>
                <w:sz w:val="30"/>
                <w:szCs w:val="30"/>
              </w:rPr>
              <w:t>63</w:t>
            </w:r>
            <w:r w:rsidR="009E7582">
              <w:rPr>
                <w:rFonts w:asciiTheme="majorBidi" w:hAnsiTheme="majorBidi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39C3CD12" w14:textId="77777777" w:rsidR="00FF5F6B" w:rsidRPr="00CF08C6" w:rsidRDefault="00FF5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5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79EF1D3" w14:textId="77777777" w:rsidR="00FF5F6B" w:rsidRPr="00FA1046" w:rsidRDefault="00FF5F6B" w:rsidP="002248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56</w:t>
            </w:r>
            <w:r w:rsidRPr="000E552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486</w:t>
            </w:r>
          </w:p>
        </w:tc>
        <w:tc>
          <w:tcPr>
            <w:tcW w:w="270" w:type="dxa"/>
          </w:tcPr>
          <w:p w14:paraId="17AFEDAB" w14:textId="77777777" w:rsidR="00FF5F6B" w:rsidRPr="00FA1046" w:rsidRDefault="00FF5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33D6D92" w14:textId="6361236B" w:rsidR="00FF5F6B" w:rsidRPr="000E552C" w:rsidRDefault="006D07B0" w:rsidP="002248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6D07B0">
              <w:rPr>
                <w:rFonts w:asciiTheme="majorBidi" w:hAnsiTheme="majorBidi"/>
                <w:sz w:val="30"/>
                <w:szCs w:val="30"/>
              </w:rPr>
              <w:t>59</w:t>
            </w:r>
            <w:r w:rsidR="008D66E9" w:rsidRPr="008D66E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D07B0">
              <w:rPr>
                <w:rFonts w:asciiTheme="majorBidi" w:hAnsiTheme="majorBidi"/>
                <w:sz w:val="30"/>
                <w:szCs w:val="30"/>
              </w:rPr>
              <w:t>64</w:t>
            </w:r>
            <w:r w:rsidR="009E7582">
              <w:rPr>
                <w:rFonts w:asciiTheme="majorBidi" w:hAnsiTheme="majorBidi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76A15992" w14:textId="77777777" w:rsidR="00FF5F6B" w:rsidRPr="00FA1046" w:rsidRDefault="00FF5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6F62695" w14:textId="77777777" w:rsidR="00FF5F6B" w:rsidRPr="0022487F" w:rsidRDefault="00FF5F6B" w:rsidP="002248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95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56</w:t>
            </w:r>
            <w:r w:rsidRPr="000E552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486</w:t>
            </w:r>
          </w:p>
        </w:tc>
      </w:tr>
      <w:tr w:rsidR="00FF5F6B" w:rsidRPr="00071DD1" w14:paraId="5AB852EF" w14:textId="77777777" w:rsidTr="0022487F">
        <w:trPr>
          <w:trHeight w:val="20"/>
        </w:trPr>
        <w:tc>
          <w:tcPr>
            <w:tcW w:w="3780" w:type="dxa"/>
          </w:tcPr>
          <w:p w14:paraId="59FC3625" w14:textId="77777777" w:rsidR="00FF5F6B" w:rsidRPr="00CF08C6" w:rsidRDefault="00FF5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08C6">
              <w:rPr>
                <w:rFonts w:ascii="Angsana New" w:hAnsi="Angsana New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170" w:type="dxa"/>
          </w:tcPr>
          <w:p w14:paraId="3BB61437" w14:textId="77777777" w:rsidR="00FF5F6B" w:rsidRPr="000E552C" w:rsidRDefault="00FF5F6B" w:rsidP="0022487F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3325599" w14:textId="77777777" w:rsidR="00FF5F6B" w:rsidRPr="00CF08C6" w:rsidRDefault="00FF5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D0AC3B2" w14:textId="77777777" w:rsidR="00FF5F6B" w:rsidRPr="000E552C" w:rsidRDefault="00FF5F6B" w:rsidP="002248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10259D5" w14:textId="77777777" w:rsidR="00FF5F6B" w:rsidRPr="00CF08C6" w:rsidRDefault="00FF5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23D15DF" w14:textId="77777777" w:rsidR="00FF5F6B" w:rsidRPr="000E552C" w:rsidRDefault="00FF5F6B" w:rsidP="002248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C7CEF84" w14:textId="77777777" w:rsidR="00FF5F6B" w:rsidRPr="00CF08C6" w:rsidRDefault="00FF5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FFD7D30" w14:textId="77777777" w:rsidR="00FF5F6B" w:rsidRPr="0022487F" w:rsidRDefault="00FF5F6B" w:rsidP="002248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9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F5F6B" w:rsidRPr="00071DD1" w14:paraId="2D76B3A9" w14:textId="77777777" w:rsidTr="0022487F">
        <w:trPr>
          <w:trHeight w:val="20"/>
        </w:trPr>
        <w:tc>
          <w:tcPr>
            <w:tcW w:w="3780" w:type="dxa"/>
          </w:tcPr>
          <w:p w14:paraId="6C527303" w14:textId="77777777" w:rsidR="00FF5F6B" w:rsidRPr="00CF08C6" w:rsidRDefault="00FF5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FF4847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Pr="00FF4847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170" w:type="dxa"/>
            <w:vAlign w:val="bottom"/>
          </w:tcPr>
          <w:p w14:paraId="32133247" w14:textId="19C9473B" w:rsidR="00FF5F6B" w:rsidRPr="000E552C" w:rsidRDefault="006D07B0" w:rsidP="0022487F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6D07B0">
              <w:rPr>
                <w:rFonts w:asciiTheme="majorBidi" w:hAnsiTheme="majorBidi"/>
                <w:sz w:val="30"/>
                <w:szCs w:val="30"/>
              </w:rPr>
              <w:t>3</w:t>
            </w:r>
            <w:r w:rsidR="00654338" w:rsidRPr="0065433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D07B0">
              <w:rPr>
                <w:rFonts w:asciiTheme="majorBidi" w:hAnsiTheme="majorBidi"/>
                <w:sz w:val="30"/>
                <w:szCs w:val="30"/>
              </w:rPr>
              <w:t>930</w:t>
            </w:r>
          </w:p>
        </w:tc>
        <w:tc>
          <w:tcPr>
            <w:tcW w:w="270" w:type="dxa"/>
          </w:tcPr>
          <w:p w14:paraId="257C8EC2" w14:textId="77777777" w:rsidR="00FF5F6B" w:rsidRPr="00CF08C6" w:rsidRDefault="00FF5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67D6E76" w14:textId="77777777" w:rsidR="00FF5F6B" w:rsidRPr="00D955EB" w:rsidRDefault="00FF5F6B" w:rsidP="002248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0E552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815</w:t>
            </w:r>
          </w:p>
        </w:tc>
        <w:tc>
          <w:tcPr>
            <w:tcW w:w="270" w:type="dxa"/>
          </w:tcPr>
          <w:p w14:paraId="0503715F" w14:textId="77777777" w:rsidR="00FF5F6B" w:rsidRPr="00D955EB" w:rsidRDefault="00FF5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0210E71" w14:textId="7811E4DF" w:rsidR="00FF5F6B" w:rsidRPr="000E552C" w:rsidRDefault="006D07B0" w:rsidP="002248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6D07B0">
              <w:rPr>
                <w:rFonts w:asciiTheme="majorBidi" w:hAnsiTheme="majorBidi"/>
                <w:sz w:val="30"/>
                <w:szCs w:val="30"/>
              </w:rPr>
              <w:t>3</w:t>
            </w:r>
            <w:r w:rsidR="008D66E9" w:rsidRPr="008D66E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D07B0">
              <w:rPr>
                <w:rFonts w:asciiTheme="majorBidi" w:hAnsiTheme="majorBidi"/>
                <w:sz w:val="30"/>
                <w:szCs w:val="30"/>
              </w:rPr>
              <w:t>930</w:t>
            </w:r>
          </w:p>
        </w:tc>
        <w:tc>
          <w:tcPr>
            <w:tcW w:w="270" w:type="dxa"/>
          </w:tcPr>
          <w:p w14:paraId="3F340973" w14:textId="77777777" w:rsidR="00FF5F6B" w:rsidRPr="00D955EB" w:rsidRDefault="00FF5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A5B591E" w14:textId="77777777" w:rsidR="00FF5F6B" w:rsidRPr="0022487F" w:rsidRDefault="00FF5F6B" w:rsidP="002248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95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0E552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815</w:t>
            </w:r>
          </w:p>
        </w:tc>
      </w:tr>
      <w:tr w:rsidR="00654338" w:rsidRPr="00071DD1" w14:paraId="0B52BE6E" w14:textId="77777777" w:rsidTr="0022487F">
        <w:trPr>
          <w:trHeight w:val="20"/>
        </w:trPr>
        <w:tc>
          <w:tcPr>
            <w:tcW w:w="3780" w:type="dxa"/>
          </w:tcPr>
          <w:p w14:paraId="3DD7131E" w14:textId="77777777" w:rsidR="00654338" w:rsidRPr="00CF08C6" w:rsidRDefault="00654338" w:rsidP="00654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3</w:t>
            </w:r>
            <w:r w:rsidRPr="00FF4847">
              <w:rPr>
                <w:rFonts w:ascii="Angsana New" w:hAnsi="Angsana New"/>
                <w:sz w:val="30"/>
                <w:szCs w:val="30"/>
                <w:cs/>
              </w:rPr>
              <w:t xml:space="preserve"> - 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Pr="00FF4847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170" w:type="dxa"/>
          </w:tcPr>
          <w:p w14:paraId="7F052CA1" w14:textId="3FD87748" w:rsidR="00654338" w:rsidRPr="000E552C" w:rsidRDefault="006D07B0" w:rsidP="00654338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6D07B0">
              <w:rPr>
                <w:rFonts w:asciiTheme="majorBidi" w:hAnsiTheme="majorBidi"/>
                <w:sz w:val="30"/>
                <w:szCs w:val="30"/>
              </w:rPr>
              <w:t>1</w:t>
            </w:r>
            <w:r w:rsidR="00654338" w:rsidRPr="008D66E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D07B0">
              <w:rPr>
                <w:rFonts w:asciiTheme="majorBidi" w:hAnsiTheme="majorBidi"/>
                <w:sz w:val="30"/>
                <w:szCs w:val="30"/>
              </w:rPr>
              <w:t>212</w:t>
            </w:r>
          </w:p>
        </w:tc>
        <w:tc>
          <w:tcPr>
            <w:tcW w:w="270" w:type="dxa"/>
          </w:tcPr>
          <w:p w14:paraId="048E0850" w14:textId="77777777" w:rsidR="00654338" w:rsidRPr="00CF08C6" w:rsidRDefault="00654338" w:rsidP="00654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7E1A739" w14:textId="77777777" w:rsidR="00654338" w:rsidRPr="00D955EB" w:rsidRDefault="00654338" w:rsidP="00654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22487F">
              <w:rPr>
                <w:rFonts w:asciiTheme="majorBidi" w:hAnsiTheme="majorBidi" w:cstheme="majorBidi"/>
                <w:sz w:val="30"/>
                <w:szCs w:val="30"/>
              </w:rPr>
              <w:t>1,837</w:t>
            </w:r>
          </w:p>
        </w:tc>
        <w:tc>
          <w:tcPr>
            <w:tcW w:w="270" w:type="dxa"/>
          </w:tcPr>
          <w:p w14:paraId="06D91E76" w14:textId="77777777" w:rsidR="00654338" w:rsidRPr="00D955EB" w:rsidRDefault="00654338" w:rsidP="00654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27245CB" w14:textId="449E01E6" w:rsidR="00654338" w:rsidRPr="0022487F" w:rsidRDefault="006D07B0" w:rsidP="00654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6D07B0">
              <w:rPr>
                <w:rFonts w:asciiTheme="majorBidi" w:hAnsiTheme="majorBidi"/>
                <w:sz w:val="30"/>
                <w:szCs w:val="30"/>
              </w:rPr>
              <w:t>1</w:t>
            </w:r>
            <w:r w:rsidR="00654338" w:rsidRPr="008D66E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D07B0">
              <w:rPr>
                <w:rFonts w:asciiTheme="majorBidi" w:hAnsiTheme="majorBidi"/>
                <w:sz w:val="30"/>
                <w:szCs w:val="30"/>
              </w:rPr>
              <w:t>212</w:t>
            </w:r>
          </w:p>
        </w:tc>
        <w:tc>
          <w:tcPr>
            <w:tcW w:w="270" w:type="dxa"/>
          </w:tcPr>
          <w:p w14:paraId="04EC6E0B" w14:textId="77777777" w:rsidR="00654338" w:rsidRPr="00D955EB" w:rsidRDefault="00654338" w:rsidP="00654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D4641AE" w14:textId="77777777" w:rsidR="00654338" w:rsidRPr="0022487F" w:rsidRDefault="00654338" w:rsidP="00654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9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22487F">
              <w:rPr>
                <w:rFonts w:asciiTheme="majorBidi" w:hAnsiTheme="majorBidi" w:cstheme="majorBidi"/>
                <w:sz w:val="30"/>
                <w:szCs w:val="30"/>
              </w:rPr>
              <w:t>1,837</w:t>
            </w:r>
          </w:p>
        </w:tc>
      </w:tr>
      <w:tr w:rsidR="00654338" w:rsidRPr="00071DD1" w14:paraId="5098F0A5" w14:textId="77777777" w:rsidTr="0022487F">
        <w:trPr>
          <w:trHeight w:val="20"/>
        </w:trPr>
        <w:tc>
          <w:tcPr>
            <w:tcW w:w="3780" w:type="dxa"/>
          </w:tcPr>
          <w:p w14:paraId="00602C26" w14:textId="77777777" w:rsidR="00654338" w:rsidRPr="00CF08C6" w:rsidRDefault="00654338" w:rsidP="00654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6</w:t>
            </w:r>
            <w:r w:rsidRPr="00FF4847">
              <w:rPr>
                <w:rFonts w:ascii="Angsana New" w:hAnsi="Angsana New"/>
                <w:sz w:val="30"/>
                <w:szCs w:val="30"/>
                <w:cs/>
              </w:rPr>
              <w:t xml:space="preserve"> - </w:t>
            </w:r>
            <w:r>
              <w:rPr>
                <w:rFonts w:ascii="Angsana New" w:hAnsi="Angsana New"/>
                <w:sz w:val="30"/>
                <w:szCs w:val="30"/>
              </w:rPr>
              <w:t>12</w:t>
            </w:r>
            <w:r w:rsidRPr="00FF4847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170" w:type="dxa"/>
          </w:tcPr>
          <w:p w14:paraId="048A6B66" w14:textId="1712D2F7" w:rsidR="00654338" w:rsidRPr="000E552C" w:rsidRDefault="006D07B0" w:rsidP="00654338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6D07B0">
              <w:rPr>
                <w:rFonts w:asciiTheme="majorBidi" w:hAnsiTheme="majorBidi"/>
                <w:sz w:val="30"/>
                <w:szCs w:val="30"/>
              </w:rPr>
              <w:t>299</w:t>
            </w:r>
          </w:p>
        </w:tc>
        <w:tc>
          <w:tcPr>
            <w:tcW w:w="270" w:type="dxa"/>
          </w:tcPr>
          <w:p w14:paraId="4D46E75F" w14:textId="77777777" w:rsidR="00654338" w:rsidRPr="00CF08C6" w:rsidRDefault="00654338" w:rsidP="00654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426FC05" w14:textId="77777777" w:rsidR="00654338" w:rsidRPr="00D955EB" w:rsidRDefault="00654338" w:rsidP="00654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22487F">
              <w:rPr>
                <w:rFonts w:asciiTheme="majorBidi" w:hAnsiTheme="majorBidi" w:cstheme="majorBidi"/>
                <w:sz w:val="30"/>
                <w:szCs w:val="30"/>
              </w:rPr>
              <w:t>624</w:t>
            </w:r>
          </w:p>
        </w:tc>
        <w:tc>
          <w:tcPr>
            <w:tcW w:w="270" w:type="dxa"/>
          </w:tcPr>
          <w:p w14:paraId="569F0A9B" w14:textId="77777777" w:rsidR="00654338" w:rsidRPr="00D955EB" w:rsidRDefault="00654338" w:rsidP="00654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E66BE64" w14:textId="0084C459" w:rsidR="00654338" w:rsidRPr="0022487F" w:rsidRDefault="006D07B0" w:rsidP="00654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6D07B0">
              <w:rPr>
                <w:rFonts w:asciiTheme="majorBidi" w:hAnsiTheme="majorBidi"/>
                <w:sz w:val="30"/>
                <w:szCs w:val="30"/>
              </w:rPr>
              <w:t>299</w:t>
            </w:r>
          </w:p>
        </w:tc>
        <w:tc>
          <w:tcPr>
            <w:tcW w:w="270" w:type="dxa"/>
          </w:tcPr>
          <w:p w14:paraId="36A2D340" w14:textId="77777777" w:rsidR="00654338" w:rsidRPr="00D955EB" w:rsidRDefault="00654338" w:rsidP="00654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F8F1EAF" w14:textId="77777777" w:rsidR="00654338" w:rsidRPr="0022487F" w:rsidRDefault="00654338" w:rsidP="00654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9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22487F">
              <w:rPr>
                <w:rFonts w:asciiTheme="majorBidi" w:hAnsiTheme="majorBidi" w:cstheme="majorBidi"/>
                <w:sz w:val="30"/>
                <w:szCs w:val="30"/>
              </w:rPr>
              <w:t>624</w:t>
            </w:r>
          </w:p>
        </w:tc>
      </w:tr>
      <w:tr w:rsidR="00654338" w:rsidRPr="00071DD1" w14:paraId="67C2488C" w14:textId="77777777" w:rsidTr="0022487F">
        <w:trPr>
          <w:trHeight w:val="20"/>
        </w:trPr>
        <w:tc>
          <w:tcPr>
            <w:tcW w:w="3780" w:type="dxa"/>
          </w:tcPr>
          <w:p w14:paraId="1654D850" w14:textId="77777777" w:rsidR="00654338" w:rsidRPr="00CF08C6" w:rsidRDefault="00654338" w:rsidP="00654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FF4847">
              <w:rPr>
                <w:rFonts w:ascii="Angsana New" w:hAnsi="Angsana New"/>
                <w:sz w:val="30"/>
                <w:szCs w:val="30"/>
                <w:cs/>
              </w:rPr>
              <w:t xml:space="preserve">มากกว่า </w:t>
            </w:r>
            <w:r>
              <w:rPr>
                <w:rFonts w:ascii="Angsana New" w:hAnsi="Angsana New"/>
                <w:sz w:val="30"/>
                <w:szCs w:val="30"/>
              </w:rPr>
              <w:t>12</w:t>
            </w:r>
            <w:r w:rsidRPr="00FF484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FF4847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FFB3DE4" w14:textId="52E24E3C" w:rsidR="00654338" w:rsidRPr="000E552C" w:rsidRDefault="006D07B0" w:rsidP="00654338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6D07B0">
              <w:rPr>
                <w:rFonts w:asciiTheme="majorBidi" w:hAnsiTheme="majorBidi"/>
                <w:sz w:val="30"/>
                <w:szCs w:val="30"/>
              </w:rPr>
              <w:t>2</w:t>
            </w:r>
            <w:r w:rsidR="00654338" w:rsidRPr="008D66E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D07B0">
              <w:rPr>
                <w:rFonts w:asciiTheme="majorBidi" w:hAnsiTheme="majorBidi"/>
                <w:sz w:val="30"/>
                <w:szCs w:val="30"/>
              </w:rPr>
              <w:t>66</w:t>
            </w:r>
            <w:r w:rsidR="009E7582">
              <w:rPr>
                <w:rFonts w:asciiTheme="majorBidi" w:hAnsiTheme="majorBidi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748242F2" w14:textId="77777777" w:rsidR="00654338" w:rsidRPr="00CF08C6" w:rsidRDefault="00654338" w:rsidP="00654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44F2611" w14:textId="77777777" w:rsidR="00654338" w:rsidRPr="00D955EB" w:rsidRDefault="00654338" w:rsidP="00654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22487F">
              <w:rPr>
                <w:rFonts w:asciiTheme="majorBidi" w:hAnsiTheme="majorBidi" w:cstheme="majorBidi"/>
                <w:sz w:val="30"/>
                <w:szCs w:val="30"/>
              </w:rPr>
              <w:t>2,612</w:t>
            </w:r>
          </w:p>
        </w:tc>
        <w:tc>
          <w:tcPr>
            <w:tcW w:w="270" w:type="dxa"/>
          </w:tcPr>
          <w:p w14:paraId="2B74203C" w14:textId="77777777" w:rsidR="00654338" w:rsidRPr="00D955EB" w:rsidRDefault="00654338" w:rsidP="00654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1057145" w14:textId="38D23638" w:rsidR="00654338" w:rsidRPr="0022487F" w:rsidRDefault="006D07B0" w:rsidP="00654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6D07B0">
              <w:rPr>
                <w:rFonts w:asciiTheme="majorBidi" w:hAnsiTheme="majorBidi"/>
                <w:sz w:val="30"/>
                <w:szCs w:val="30"/>
              </w:rPr>
              <w:t>2</w:t>
            </w:r>
            <w:r w:rsidR="00654338" w:rsidRPr="008D66E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D07B0">
              <w:rPr>
                <w:rFonts w:asciiTheme="majorBidi" w:hAnsiTheme="majorBidi"/>
                <w:sz w:val="30"/>
                <w:szCs w:val="30"/>
              </w:rPr>
              <w:t>66</w:t>
            </w:r>
            <w:r w:rsidR="009E7582">
              <w:rPr>
                <w:rFonts w:asciiTheme="majorBidi" w:hAnsiTheme="majorBidi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68D724E1" w14:textId="77777777" w:rsidR="00654338" w:rsidRPr="00D955EB" w:rsidRDefault="00654338" w:rsidP="00654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0AEAA26" w14:textId="77777777" w:rsidR="00654338" w:rsidRPr="0022487F" w:rsidRDefault="00654338" w:rsidP="00654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9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22487F">
              <w:rPr>
                <w:rFonts w:asciiTheme="majorBidi" w:hAnsiTheme="majorBidi" w:cstheme="majorBidi"/>
                <w:sz w:val="30"/>
                <w:szCs w:val="30"/>
              </w:rPr>
              <w:t>2,612</w:t>
            </w:r>
          </w:p>
        </w:tc>
      </w:tr>
      <w:tr w:rsidR="00654338" w:rsidRPr="00071DD1" w14:paraId="7E8CE5E9" w14:textId="77777777" w:rsidTr="0022487F">
        <w:trPr>
          <w:trHeight w:val="20"/>
        </w:trPr>
        <w:tc>
          <w:tcPr>
            <w:tcW w:w="3780" w:type="dxa"/>
          </w:tcPr>
          <w:p w14:paraId="23660D69" w14:textId="77777777" w:rsidR="00654338" w:rsidRPr="00CF08C6" w:rsidRDefault="00654338" w:rsidP="00654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F08C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D1D33DD" w14:textId="3297A71E" w:rsidR="00654338" w:rsidRPr="0022487F" w:rsidRDefault="006D07B0" w:rsidP="00654338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D07B0">
              <w:rPr>
                <w:rFonts w:asciiTheme="majorBidi" w:hAnsiTheme="majorBidi"/>
                <w:b/>
                <w:bCs/>
                <w:sz w:val="30"/>
                <w:szCs w:val="30"/>
              </w:rPr>
              <w:t>67</w:t>
            </w:r>
            <w:r w:rsidR="00654338" w:rsidRPr="0065433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D07B0">
              <w:rPr>
                <w:rFonts w:asciiTheme="majorBidi" w:hAnsiTheme="majorBidi"/>
                <w:b/>
                <w:bCs/>
                <w:sz w:val="30"/>
                <w:szCs w:val="30"/>
              </w:rPr>
              <w:t>74</w:t>
            </w:r>
            <w:r w:rsidR="009E7582">
              <w:rPr>
                <w:rFonts w:asciiTheme="majorBidi" w:hAnsiTheme="majorBidi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045B5A0A" w14:textId="77777777" w:rsidR="00654338" w:rsidRPr="00C77CE6" w:rsidRDefault="00654338" w:rsidP="00654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3F99E050" w14:textId="77777777" w:rsidR="00654338" w:rsidRPr="0022487F" w:rsidRDefault="00654338" w:rsidP="00654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2487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67,374</w:t>
            </w:r>
          </w:p>
        </w:tc>
        <w:tc>
          <w:tcPr>
            <w:tcW w:w="270" w:type="dxa"/>
          </w:tcPr>
          <w:p w14:paraId="0D3F3D20" w14:textId="77777777" w:rsidR="00654338" w:rsidRPr="0022487F" w:rsidRDefault="00654338" w:rsidP="00654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E18A2DB" w14:textId="238E0807" w:rsidR="00654338" w:rsidRPr="0022487F" w:rsidRDefault="006D07B0" w:rsidP="00654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D07B0">
              <w:rPr>
                <w:rFonts w:asciiTheme="majorBidi" w:hAnsiTheme="majorBidi"/>
                <w:b/>
                <w:bCs/>
                <w:sz w:val="30"/>
                <w:szCs w:val="30"/>
              </w:rPr>
              <w:t>67</w:t>
            </w:r>
            <w:r w:rsidR="00654338" w:rsidRPr="0065433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D07B0">
              <w:rPr>
                <w:rFonts w:asciiTheme="majorBidi" w:hAnsiTheme="majorBidi"/>
                <w:b/>
                <w:bCs/>
                <w:sz w:val="30"/>
                <w:szCs w:val="30"/>
              </w:rPr>
              <w:t>75</w:t>
            </w:r>
            <w:r w:rsidR="009E7582">
              <w:rPr>
                <w:rFonts w:asciiTheme="majorBidi" w:hAnsiTheme="majorBidi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222C882C" w14:textId="77777777" w:rsidR="00654338" w:rsidRPr="0022487F" w:rsidRDefault="00654338" w:rsidP="00654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170C6F2" w14:textId="77777777" w:rsidR="00654338" w:rsidRPr="0022487F" w:rsidRDefault="00654338" w:rsidP="00654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9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2487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67,374</w:t>
            </w:r>
          </w:p>
        </w:tc>
      </w:tr>
      <w:tr w:rsidR="00654338" w:rsidRPr="00071DD1" w14:paraId="5E17C0BE" w14:textId="77777777" w:rsidTr="0022487F">
        <w:trPr>
          <w:trHeight w:val="20"/>
        </w:trPr>
        <w:tc>
          <w:tcPr>
            <w:tcW w:w="3780" w:type="dxa"/>
          </w:tcPr>
          <w:p w14:paraId="23A607A6" w14:textId="15F6915F" w:rsidR="00654338" w:rsidRPr="006970D9" w:rsidRDefault="00654338" w:rsidP="00654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08C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CF08C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ด้านเครดิต</w:t>
            </w:r>
          </w:p>
        </w:tc>
        <w:tc>
          <w:tcPr>
            <w:tcW w:w="1170" w:type="dxa"/>
          </w:tcPr>
          <w:p w14:paraId="33803B1B" w14:textId="77777777" w:rsidR="00654338" w:rsidRPr="0022487F" w:rsidRDefault="00654338" w:rsidP="00654338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9683F71" w14:textId="77777777" w:rsidR="00654338" w:rsidRPr="00C77CE6" w:rsidRDefault="00654338" w:rsidP="00654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0F56BA94" w14:textId="77777777" w:rsidR="00654338" w:rsidRPr="0022487F" w:rsidRDefault="00654338" w:rsidP="00654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D408228" w14:textId="77777777" w:rsidR="00654338" w:rsidRPr="00C77CE6" w:rsidRDefault="00654338" w:rsidP="00654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7ECDE975" w14:textId="77777777" w:rsidR="00654338" w:rsidRPr="0022487F" w:rsidRDefault="00654338" w:rsidP="00654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C821ECC" w14:textId="77777777" w:rsidR="00654338" w:rsidRPr="00CF08C6" w:rsidRDefault="00654338" w:rsidP="00654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66E44429" w14:textId="77777777" w:rsidR="00654338" w:rsidRPr="0022487F" w:rsidRDefault="00654338" w:rsidP="00654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9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54338" w:rsidRPr="00071DD1" w14:paraId="2E0025FD" w14:textId="77777777" w:rsidTr="0022487F">
        <w:trPr>
          <w:trHeight w:val="20"/>
        </w:trPr>
        <w:tc>
          <w:tcPr>
            <w:tcW w:w="3780" w:type="dxa"/>
          </w:tcPr>
          <w:p w14:paraId="555861B3" w14:textId="77777777" w:rsidR="00654338" w:rsidRPr="00CF08C6" w:rsidRDefault="00654338" w:rsidP="00654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1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AA8E7EB" w14:textId="7BD1ED40" w:rsidR="00654338" w:rsidRPr="00C77CE6" w:rsidRDefault="00654338" w:rsidP="00654338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654338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="006D07B0" w:rsidRPr="006D07B0">
              <w:rPr>
                <w:rFonts w:asciiTheme="majorBidi" w:hAnsiTheme="majorBidi"/>
                <w:sz w:val="30"/>
                <w:szCs w:val="30"/>
              </w:rPr>
              <w:t>3</w:t>
            </w:r>
            <w:r w:rsidRPr="0065433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6D07B0" w:rsidRPr="006D07B0">
              <w:rPr>
                <w:rFonts w:asciiTheme="majorBidi" w:hAnsiTheme="majorBidi"/>
                <w:sz w:val="30"/>
                <w:szCs w:val="30"/>
              </w:rPr>
              <w:t>878</w:t>
            </w:r>
            <w:r w:rsidRPr="00654338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</w:tcPr>
          <w:p w14:paraId="7CD5FEAE" w14:textId="77777777" w:rsidR="00654338" w:rsidRPr="00C77CE6" w:rsidRDefault="00654338" w:rsidP="00654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8985106" w14:textId="77777777" w:rsidR="00654338" w:rsidRPr="00C77CE6" w:rsidRDefault="00654338" w:rsidP="00654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22487F">
              <w:rPr>
                <w:rFonts w:asciiTheme="majorBidi" w:hAnsiTheme="majorBidi" w:cstheme="majorBidi"/>
                <w:sz w:val="30"/>
                <w:szCs w:val="30"/>
              </w:rPr>
              <w:t>(4,581)</w:t>
            </w:r>
          </w:p>
        </w:tc>
        <w:tc>
          <w:tcPr>
            <w:tcW w:w="270" w:type="dxa"/>
          </w:tcPr>
          <w:p w14:paraId="466917BD" w14:textId="77777777" w:rsidR="00654338" w:rsidRPr="00C77CE6" w:rsidRDefault="00654338" w:rsidP="00654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48C08F37" w14:textId="3ED8B101" w:rsidR="00654338" w:rsidRPr="0022487F" w:rsidRDefault="00654338" w:rsidP="00654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654338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="006D07B0" w:rsidRPr="006D07B0">
              <w:rPr>
                <w:rFonts w:asciiTheme="majorBidi" w:hAnsiTheme="majorBidi"/>
                <w:sz w:val="30"/>
                <w:szCs w:val="30"/>
              </w:rPr>
              <w:t>3</w:t>
            </w:r>
            <w:r w:rsidRPr="0065433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6D07B0" w:rsidRPr="006D07B0">
              <w:rPr>
                <w:rFonts w:asciiTheme="majorBidi" w:hAnsiTheme="majorBidi"/>
                <w:sz w:val="30"/>
                <w:szCs w:val="30"/>
              </w:rPr>
              <w:t>878</w:t>
            </w:r>
            <w:r w:rsidRPr="00654338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</w:tcPr>
          <w:p w14:paraId="1E431DDB" w14:textId="77777777" w:rsidR="00654338" w:rsidRPr="00CE1E49" w:rsidRDefault="00654338" w:rsidP="00654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0FDD0B1E" w14:textId="77777777" w:rsidR="00654338" w:rsidRPr="0022487F" w:rsidRDefault="00654338" w:rsidP="00654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9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22487F">
              <w:rPr>
                <w:rFonts w:asciiTheme="majorBidi" w:hAnsiTheme="majorBidi" w:cstheme="majorBidi"/>
                <w:sz w:val="30"/>
                <w:szCs w:val="30"/>
              </w:rPr>
              <w:t>(4,581)</w:t>
            </w:r>
          </w:p>
        </w:tc>
      </w:tr>
      <w:tr w:rsidR="00654338" w:rsidRPr="00071DD1" w14:paraId="7E260849" w14:textId="77777777" w:rsidTr="0022487F">
        <w:trPr>
          <w:trHeight w:val="20"/>
        </w:trPr>
        <w:tc>
          <w:tcPr>
            <w:tcW w:w="3780" w:type="dxa"/>
          </w:tcPr>
          <w:p w14:paraId="56BE1534" w14:textId="77777777" w:rsidR="00654338" w:rsidRPr="007F5722" w:rsidRDefault="00654338" w:rsidP="00654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F572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54051DE" w14:textId="3B5BFB11" w:rsidR="00654338" w:rsidRPr="0022487F" w:rsidRDefault="006D07B0" w:rsidP="00654338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D07B0">
              <w:rPr>
                <w:rFonts w:asciiTheme="majorBidi" w:hAnsiTheme="majorBidi"/>
                <w:b/>
                <w:bCs/>
                <w:sz w:val="30"/>
                <w:szCs w:val="30"/>
              </w:rPr>
              <w:t>63</w:t>
            </w:r>
            <w:r w:rsidR="00654338" w:rsidRPr="0065433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D07B0">
              <w:rPr>
                <w:rFonts w:asciiTheme="majorBidi" w:hAnsiTheme="majorBidi"/>
                <w:b/>
                <w:bCs/>
                <w:sz w:val="30"/>
                <w:szCs w:val="30"/>
              </w:rPr>
              <w:t>8</w:t>
            </w:r>
            <w:r w:rsidR="009E7582">
              <w:rPr>
                <w:rFonts w:asciiTheme="majorBidi" w:hAnsiTheme="majorBidi"/>
                <w:b/>
                <w:bCs/>
                <w:sz w:val="30"/>
                <w:szCs w:val="30"/>
              </w:rPr>
              <w:t>71</w:t>
            </w:r>
          </w:p>
        </w:tc>
        <w:tc>
          <w:tcPr>
            <w:tcW w:w="270" w:type="dxa"/>
          </w:tcPr>
          <w:p w14:paraId="1F9193A8" w14:textId="77777777" w:rsidR="00654338" w:rsidRPr="00C77CE6" w:rsidRDefault="00654338" w:rsidP="00654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EDA5DFD" w14:textId="77777777" w:rsidR="00654338" w:rsidRPr="0022487F" w:rsidRDefault="00654338" w:rsidP="00654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2487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62,793</w:t>
            </w:r>
          </w:p>
        </w:tc>
        <w:tc>
          <w:tcPr>
            <w:tcW w:w="270" w:type="dxa"/>
          </w:tcPr>
          <w:p w14:paraId="0A54711B" w14:textId="77777777" w:rsidR="00654338" w:rsidRPr="0022487F" w:rsidRDefault="00654338" w:rsidP="00654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483C324" w14:textId="021F82D1" w:rsidR="00654338" w:rsidRPr="0022487F" w:rsidRDefault="006D07B0" w:rsidP="00654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D07B0">
              <w:rPr>
                <w:rFonts w:asciiTheme="majorBidi" w:hAnsiTheme="majorBidi"/>
                <w:b/>
                <w:bCs/>
                <w:sz w:val="30"/>
                <w:szCs w:val="30"/>
              </w:rPr>
              <w:t>63</w:t>
            </w:r>
            <w:r w:rsidR="00654338" w:rsidRPr="0065433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D07B0">
              <w:rPr>
                <w:rFonts w:asciiTheme="majorBidi" w:hAnsiTheme="majorBidi"/>
                <w:b/>
                <w:bCs/>
                <w:sz w:val="30"/>
                <w:szCs w:val="30"/>
              </w:rPr>
              <w:t>87</w:t>
            </w:r>
            <w:r w:rsidR="009E7582">
              <w:rPr>
                <w:rFonts w:asciiTheme="majorBidi" w:hAnsi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2DE22DF8" w14:textId="77777777" w:rsidR="00654338" w:rsidRPr="0022487F" w:rsidRDefault="00654338" w:rsidP="00654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90A6087" w14:textId="77777777" w:rsidR="00654338" w:rsidRPr="0022487F" w:rsidRDefault="00654338" w:rsidP="00654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9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2487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62,793</w:t>
            </w:r>
          </w:p>
        </w:tc>
      </w:tr>
    </w:tbl>
    <w:p w14:paraId="7708F789" w14:textId="2E0D345D" w:rsidR="00FF5F6B" w:rsidRPr="006970D9" w:rsidRDefault="00FF5F6B" w:rsidP="00E424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contextualSpacing/>
        <w:jc w:val="thaiDistribute"/>
        <w:rPr>
          <w:rFonts w:ascii="Angsana New" w:hAnsi="Angsana New"/>
          <w:sz w:val="30"/>
          <w:szCs w:val="30"/>
        </w:rPr>
      </w:pPr>
    </w:p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80"/>
        <w:gridCol w:w="1164"/>
        <w:gridCol w:w="267"/>
        <w:gridCol w:w="1179"/>
        <w:gridCol w:w="267"/>
        <w:gridCol w:w="1173"/>
        <w:gridCol w:w="267"/>
        <w:gridCol w:w="1173"/>
      </w:tblGrid>
      <w:tr w:rsidR="00FF5F6B" w:rsidRPr="00D67BB3" w14:paraId="7F9EB2F3" w14:textId="77777777" w:rsidTr="0022487F">
        <w:trPr>
          <w:trHeight w:val="20"/>
          <w:tblHeader/>
        </w:trPr>
        <w:tc>
          <w:tcPr>
            <w:tcW w:w="3780" w:type="dxa"/>
            <w:shd w:val="clear" w:color="auto" w:fill="auto"/>
            <w:vAlign w:val="bottom"/>
          </w:tcPr>
          <w:p w14:paraId="432B14A9" w14:textId="77777777" w:rsidR="00FF5F6B" w:rsidRPr="00071DD1" w:rsidRDefault="00FF5F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2610" w:type="dxa"/>
            <w:gridSpan w:val="3"/>
            <w:vAlign w:val="bottom"/>
          </w:tcPr>
          <w:p w14:paraId="66C465D8" w14:textId="77777777" w:rsidR="00FF5F6B" w:rsidRPr="00CC67B9" w:rsidRDefault="00FF5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5" w:right="-120" w:hanging="15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A4311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7" w:type="dxa"/>
            <w:vAlign w:val="bottom"/>
          </w:tcPr>
          <w:p w14:paraId="1783F021" w14:textId="77777777" w:rsidR="00FF5F6B" w:rsidRPr="00071DD1" w:rsidRDefault="00FF5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3" w:type="dxa"/>
            <w:gridSpan w:val="3"/>
            <w:vAlign w:val="bottom"/>
          </w:tcPr>
          <w:p w14:paraId="3B9FE19A" w14:textId="77777777" w:rsidR="00FF5F6B" w:rsidRPr="00D67BB3" w:rsidRDefault="00FF5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0" w:right="-4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67BB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F5F6B" w:rsidRPr="00D67BB3" w14:paraId="7D2639D4" w14:textId="77777777" w:rsidTr="0022487F">
        <w:trPr>
          <w:trHeight w:val="20"/>
          <w:tblHeader/>
        </w:trPr>
        <w:tc>
          <w:tcPr>
            <w:tcW w:w="3780" w:type="dxa"/>
            <w:shd w:val="clear" w:color="auto" w:fill="auto"/>
            <w:vAlign w:val="bottom"/>
          </w:tcPr>
          <w:p w14:paraId="06440499" w14:textId="5106F6E7" w:rsidR="00FF5F6B" w:rsidRDefault="00FF5F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672C9C" w:rsidRPr="00672C9C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หกเดือน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สิ้นสุดวันที่</w:t>
            </w:r>
          </w:p>
        </w:tc>
        <w:tc>
          <w:tcPr>
            <w:tcW w:w="2610" w:type="dxa"/>
            <w:gridSpan w:val="3"/>
            <w:vAlign w:val="bottom"/>
          </w:tcPr>
          <w:p w14:paraId="7A711FD8" w14:textId="77777777" w:rsidR="00FF5F6B" w:rsidRPr="00A43118" w:rsidRDefault="00FF5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5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7" w:type="dxa"/>
            <w:vAlign w:val="bottom"/>
          </w:tcPr>
          <w:p w14:paraId="60DF9F7F" w14:textId="77777777" w:rsidR="00FF5F6B" w:rsidRPr="00071DD1" w:rsidRDefault="00FF5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3" w:type="dxa"/>
            <w:gridSpan w:val="3"/>
            <w:vAlign w:val="bottom"/>
          </w:tcPr>
          <w:p w14:paraId="7DF6B90E" w14:textId="77777777" w:rsidR="00FF5F6B" w:rsidRPr="00D67BB3" w:rsidRDefault="00FF5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0" w:right="-4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FF5F6B" w:rsidRPr="00071DD1" w14:paraId="5566A948" w14:textId="77777777" w:rsidTr="0022487F">
        <w:trPr>
          <w:trHeight w:val="20"/>
          <w:tblHeader/>
        </w:trPr>
        <w:tc>
          <w:tcPr>
            <w:tcW w:w="3780" w:type="dxa"/>
            <w:shd w:val="clear" w:color="auto" w:fill="auto"/>
            <w:vAlign w:val="bottom"/>
          </w:tcPr>
          <w:p w14:paraId="3E858203" w14:textId="1C8892BC" w:rsidR="00FF5F6B" w:rsidRPr="00071DD1" w:rsidRDefault="00FF5F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="00672C9C" w:rsidRPr="00672C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672C9C" w:rsidRPr="00672C9C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164" w:type="dxa"/>
          </w:tcPr>
          <w:p w14:paraId="22D97AA5" w14:textId="77777777" w:rsidR="00FF5F6B" w:rsidRPr="00E540BE" w:rsidRDefault="00FF5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  <w:r w:rsidRPr="005F3857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67" w:type="dxa"/>
          </w:tcPr>
          <w:p w14:paraId="0C42BF58" w14:textId="77777777" w:rsidR="00FF5F6B" w:rsidRPr="00E540BE" w:rsidRDefault="00FF5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179" w:type="dxa"/>
          </w:tcPr>
          <w:p w14:paraId="77B35DAB" w14:textId="77777777" w:rsidR="00FF5F6B" w:rsidRPr="00CC67B9" w:rsidRDefault="00FF5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5F3857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67" w:type="dxa"/>
            <w:vAlign w:val="bottom"/>
          </w:tcPr>
          <w:p w14:paraId="371D6CFF" w14:textId="77777777" w:rsidR="00FF5F6B" w:rsidRPr="00071DD1" w:rsidRDefault="00FF5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7EEB407C" w14:textId="77777777" w:rsidR="00FF5F6B" w:rsidRPr="00071DD1" w:rsidRDefault="00FF5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3" w:right="-5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67" w:type="dxa"/>
          </w:tcPr>
          <w:p w14:paraId="2215CAB0" w14:textId="77777777" w:rsidR="00FF5F6B" w:rsidRPr="00071DD1" w:rsidRDefault="00FF5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390D7C4F" w14:textId="77777777" w:rsidR="00FF5F6B" w:rsidRPr="00071DD1" w:rsidRDefault="00FF5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0" w:right="-4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F3857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FF5F6B" w:rsidRPr="00071DD1" w14:paraId="529C362F" w14:textId="77777777" w:rsidTr="0022487F">
        <w:trPr>
          <w:trHeight w:val="164"/>
          <w:tblHeader/>
        </w:trPr>
        <w:tc>
          <w:tcPr>
            <w:tcW w:w="3780" w:type="dxa"/>
          </w:tcPr>
          <w:p w14:paraId="5E790D0A" w14:textId="77777777" w:rsidR="00FF5F6B" w:rsidRPr="00071DD1" w:rsidRDefault="00FF5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490" w:type="dxa"/>
            <w:gridSpan w:val="7"/>
          </w:tcPr>
          <w:p w14:paraId="64F62953" w14:textId="77777777" w:rsidR="00FF5F6B" w:rsidRPr="00071DD1" w:rsidRDefault="00FF5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71DD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071DD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1E4052" w:rsidRPr="0009468F" w14:paraId="245321F9" w14:textId="77777777" w:rsidTr="0022487F">
        <w:trPr>
          <w:trHeight w:val="20"/>
        </w:trPr>
        <w:tc>
          <w:tcPr>
            <w:tcW w:w="3780" w:type="dxa"/>
          </w:tcPr>
          <w:p w14:paraId="2B5F0B9B" w14:textId="35BCAC26" w:rsidR="001E4052" w:rsidRDefault="001E4052" w:rsidP="001E40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-  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64" w:type="dxa"/>
          </w:tcPr>
          <w:p w14:paraId="784D1684" w14:textId="2CAA5B1F" w:rsidR="001E4052" w:rsidRPr="0022487F" w:rsidRDefault="002B0495" w:rsidP="001E4052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7" w:type="dxa"/>
          </w:tcPr>
          <w:p w14:paraId="4065C4A8" w14:textId="77777777" w:rsidR="001E4052" w:rsidRPr="0009468F" w:rsidRDefault="001E4052" w:rsidP="001E40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</w:tcPr>
          <w:p w14:paraId="1B3640DE" w14:textId="27C80F46" w:rsidR="001E4052" w:rsidRPr="0022487F" w:rsidRDefault="001E4052" w:rsidP="001E40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1E4052">
              <w:rPr>
                <w:rFonts w:ascii="Angsana New" w:hAnsi="Angsana New"/>
                <w:sz w:val="30"/>
                <w:szCs w:val="30"/>
              </w:rPr>
              <w:t>96</w:t>
            </w:r>
          </w:p>
        </w:tc>
        <w:tc>
          <w:tcPr>
            <w:tcW w:w="267" w:type="dxa"/>
          </w:tcPr>
          <w:p w14:paraId="0B634457" w14:textId="77777777" w:rsidR="001E4052" w:rsidRPr="0009468F" w:rsidRDefault="001E4052" w:rsidP="001E40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3" w:type="dxa"/>
          </w:tcPr>
          <w:p w14:paraId="7A418037" w14:textId="1E768902" w:rsidR="001E4052" w:rsidRPr="0022487F" w:rsidRDefault="002B0495" w:rsidP="001E40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7" w:type="dxa"/>
          </w:tcPr>
          <w:p w14:paraId="3DE0AA2D" w14:textId="77777777" w:rsidR="001E4052" w:rsidRPr="0009468F" w:rsidRDefault="001E4052" w:rsidP="001E40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3" w:type="dxa"/>
          </w:tcPr>
          <w:p w14:paraId="6EED6546" w14:textId="2EBE3FA8" w:rsidR="001E4052" w:rsidRPr="0022487F" w:rsidRDefault="001E4052" w:rsidP="001E40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9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1E4052">
              <w:rPr>
                <w:rFonts w:ascii="Angsana New" w:hAnsi="Angsana New"/>
                <w:sz w:val="30"/>
                <w:szCs w:val="30"/>
              </w:rPr>
              <w:t>96</w:t>
            </w:r>
          </w:p>
        </w:tc>
      </w:tr>
      <w:tr w:rsidR="001E4052" w:rsidRPr="0009468F" w14:paraId="412F780A" w14:textId="77777777" w:rsidTr="0022487F">
        <w:trPr>
          <w:trHeight w:val="20"/>
        </w:trPr>
        <w:tc>
          <w:tcPr>
            <w:tcW w:w="3780" w:type="dxa"/>
          </w:tcPr>
          <w:p w14:paraId="4B019300" w14:textId="29FCC338" w:rsidR="001E4052" w:rsidRDefault="001E4052" w:rsidP="001E40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-  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กลับรายการ</w:t>
            </w:r>
          </w:p>
        </w:tc>
        <w:tc>
          <w:tcPr>
            <w:tcW w:w="1164" w:type="dxa"/>
          </w:tcPr>
          <w:p w14:paraId="16713527" w14:textId="3CB45352" w:rsidR="001E4052" w:rsidRPr="0022487F" w:rsidRDefault="00A227A3" w:rsidP="001E4052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B0495" w:rsidRPr="002B0495">
              <w:rPr>
                <w:rFonts w:asciiTheme="majorBidi" w:hAnsiTheme="majorBidi" w:cstheme="majorBidi"/>
                <w:sz w:val="30"/>
                <w:szCs w:val="30"/>
              </w:rPr>
              <w:t>703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67" w:type="dxa"/>
          </w:tcPr>
          <w:p w14:paraId="1010DDF5" w14:textId="77777777" w:rsidR="001E4052" w:rsidRPr="0009468F" w:rsidRDefault="001E4052" w:rsidP="001E40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</w:tcPr>
          <w:p w14:paraId="721FA9BC" w14:textId="2979DD1A" w:rsidR="001E4052" w:rsidRPr="0022487F" w:rsidRDefault="001E4052" w:rsidP="001E40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7" w:type="dxa"/>
          </w:tcPr>
          <w:p w14:paraId="43BF982B" w14:textId="77777777" w:rsidR="001E4052" w:rsidRPr="0009468F" w:rsidRDefault="001E4052" w:rsidP="001E40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3" w:type="dxa"/>
          </w:tcPr>
          <w:p w14:paraId="283D81AA" w14:textId="66BC4F81" w:rsidR="001E4052" w:rsidRPr="0022487F" w:rsidRDefault="00A227A3" w:rsidP="001E40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B0495" w:rsidRPr="002B0495">
              <w:rPr>
                <w:rFonts w:asciiTheme="majorBidi" w:hAnsiTheme="majorBidi" w:cstheme="majorBidi"/>
                <w:sz w:val="30"/>
                <w:szCs w:val="30"/>
              </w:rPr>
              <w:t>703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67" w:type="dxa"/>
          </w:tcPr>
          <w:p w14:paraId="5AA41AA4" w14:textId="77777777" w:rsidR="001E4052" w:rsidRPr="0009468F" w:rsidRDefault="001E4052" w:rsidP="001E40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3" w:type="dxa"/>
          </w:tcPr>
          <w:p w14:paraId="649EF525" w14:textId="5536EE88" w:rsidR="001E4052" w:rsidRPr="0022487F" w:rsidRDefault="001E4052" w:rsidP="001E40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95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14:paraId="7FBAEAF5" w14:textId="77777777" w:rsidR="00E4247F" w:rsidRPr="0040290D" w:rsidRDefault="00E4247F" w:rsidP="00E4247F">
      <w:pPr>
        <w:rPr>
          <w:rFonts w:asciiTheme="majorBidi" w:hAnsiTheme="majorBidi" w:cstheme="majorBidi"/>
          <w:sz w:val="30"/>
          <w:szCs w:val="30"/>
        </w:rPr>
      </w:pPr>
    </w:p>
    <w:p w14:paraId="1AFDA961" w14:textId="1057B293" w:rsidR="00E4247F" w:rsidRDefault="00E4247F">
      <w:pPr>
        <w:rPr>
          <w:rFonts w:asciiTheme="majorBidi" w:hAnsiTheme="majorBidi" w:cstheme="majorBidi"/>
          <w:sz w:val="30"/>
          <w:szCs w:val="30"/>
        </w:rPr>
      </w:pPr>
    </w:p>
    <w:p w14:paraId="3E85D828" w14:textId="33870141" w:rsidR="00BA54C3" w:rsidRDefault="00BA54C3">
      <w:pPr>
        <w:sectPr w:rsidR="00BA54C3" w:rsidSect="005075CE">
          <w:headerReference w:type="default" r:id="rId10"/>
          <w:footerReference w:type="default" r:id="rId11"/>
          <w:headerReference w:type="first" r:id="rId12"/>
          <w:footerReference w:type="first" r:id="rId13"/>
          <w:pgSz w:w="11909" w:h="16834" w:code="9"/>
          <w:pgMar w:top="691" w:right="1152" w:bottom="576" w:left="1152" w:header="720" w:footer="720" w:gutter="0"/>
          <w:pgNumType w:start="16"/>
          <w:cols w:space="720"/>
        </w:sectPr>
      </w:pPr>
    </w:p>
    <w:p w14:paraId="56F24024" w14:textId="7B5DA892" w:rsidR="00480741" w:rsidRDefault="00480741" w:rsidP="00B76D01">
      <w:pPr>
        <w:pStyle w:val="Heading8"/>
        <w:numPr>
          <w:ilvl w:val="0"/>
          <w:numId w:val="41"/>
        </w:numPr>
        <w:tabs>
          <w:tab w:val="left" w:pos="540"/>
        </w:tabs>
        <w:spacing w:line="240" w:lineRule="auto"/>
        <w:ind w:right="-43" w:hanging="630"/>
        <w:jc w:val="thaiDistribute"/>
        <w:rPr>
          <w:rFonts w:ascii="Angsana New" w:hAnsi="Angsana New"/>
          <w:sz w:val="30"/>
          <w:szCs w:val="30"/>
          <w:lang w:val="th-TH"/>
        </w:rPr>
      </w:pPr>
      <w:r w:rsidRPr="0075158D">
        <w:rPr>
          <w:rFonts w:ascii="Angsana New" w:hAnsi="Angsana New" w:hint="cs"/>
          <w:sz w:val="30"/>
          <w:szCs w:val="30"/>
          <w:cs/>
          <w:lang w:val="th-TH"/>
        </w:rPr>
        <w:lastRenderedPageBreak/>
        <w:t>เงินลงทุนในบริษัทย่อย</w:t>
      </w:r>
    </w:p>
    <w:p w14:paraId="403A2AD7" w14:textId="77777777" w:rsidR="008D6191" w:rsidRDefault="008D6191" w:rsidP="007F53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00" w:lineRule="exact"/>
        <w:ind w:left="540" w:right="-43"/>
        <w:rPr>
          <w:rFonts w:ascii="Angsana New" w:hAnsi="Angsana New"/>
          <w:sz w:val="30"/>
          <w:szCs w:val="30"/>
        </w:rPr>
      </w:pPr>
    </w:p>
    <w:p w14:paraId="78D4FBE8" w14:textId="4AB2FE95" w:rsidR="00480741" w:rsidRPr="008C010D" w:rsidRDefault="00480741" w:rsidP="007F53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00" w:lineRule="exact"/>
        <w:ind w:left="540" w:right="-43"/>
        <w:rPr>
          <w:rFonts w:ascii="Angsana New" w:hAnsi="Angsana New"/>
          <w:sz w:val="30"/>
          <w:szCs w:val="30"/>
        </w:rPr>
      </w:pPr>
      <w:r w:rsidRPr="008C010D">
        <w:rPr>
          <w:rFonts w:ascii="Angsana New" w:hAnsi="Angsana New"/>
          <w:sz w:val="30"/>
          <w:szCs w:val="30"/>
          <w:cs/>
        </w:rPr>
        <w:t>เงินลงทุน</w:t>
      </w:r>
      <w:r w:rsidRPr="008C010D">
        <w:rPr>
          <w:rFonts w:ascii="Angsana New" w:hAnsi="Angsana New" w:hint="cs"/>
          <w:sz w:val="30"/>
          <w:szCs w:val="30"/>
          <w:cs/>
        </w:rPr>
        <w:t>ใน</w:t>
      </w:r>
      <w:r>
        <w:rPr>
          <w:rFonts w:ascii="Angsana New" w:hAnsi="Angsana New" w:hint="cs"/>
          <w:sz w:val="30"/>
          <w:szCs w:val="30"/>
          <w:cs/>
        </w:rPr>
        <w:t>บริษัทย่อย</w:t>
      </w:r>
      <w:r w:rsidRPr="008C010D">
        <w:rPr>
          <w:rFonts w:ascii="Angsana New" w:hAnsi="Angsana New"/>
          <w:sz w:val="30"/>
          <w:szCs w:val="30"/>
          <w:cs/>
        </w:rPr>
        <w:t xml:space="preserve"> ณ วันที่ </w:t>
      </w:r>
      <w:r w:rsidR="00672C9C" w:rsidRPr="00672C9C">
        <w:rPr>
          <w:rFonts w:ascii="Angsana New" w:hAnsi="Angsana New"/>
          <w:sz w:val="30"/>
          <w:szCs w:val="30"/>
        </w:rPr>
        <w:t xml:space="preserve">30 </w:t>
      </w:r>
      <w:r w:rsidR="00672C9C" w:rsidRPr="00672C9C">
        <w:rPr>
          <w:rFonts w:ascii="Angsana New" w:hAnsi="Angsana New"/>
          <w:sz w:val="30"/>
          <w:szCs w:val="30"/>
          <w:cs/>
        </w:rPr>
        <w:t xml:space="preserve">มิถุนายน </w:t>
      </w:r>
      <w:r w:rsidR="003700DD" w:rsidRPr="003700DD">
        <w:rPr>
          <w:rFonts w:ascii="Angsana New" w:hAnsi="Angsana New"/>
          <w:sz w:val="30"/>
          <w:szCs w:val="30"/>
        </w:rPr>
        <w:t>25</w:t>
      </w:r>
      <w:r w:rsidR="000036EC">
        <w:rPr>
          <w:rFonts w:ascii="Angsana New" w:hAnsi="Angsana New"/>
          <w:sz w:val="30"/>
          <w:szCs w:val="30"/>
        </w:rPr>
        <w:t>6</w:t>
      </w:r>
      <w:r w:rsidR="008D6191">
        <w:rPr>
          <w:rFonts w:ascii="Angsana New" w:hAnsi="Angsana New"/>
          <w:sz w:val="30"/>
          <w:szCs w:val="30"/>
        </w:rPr>
        <w:t>7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8C010D">
        <w:rPr>
          <w:rFonts w:ascii="Angsana New" w:hAnsi="Angsana New"/>
          <w:sz w:val="30"/>
          <w:szCs w:val="30"/>
          <w:cs/>
        </w:rPr>
        <w:t>และ</w:t>
      </w:r>
      <w:r>
        <w:rPr>
          <w:rFonts w:ascii="Angsana New" w:hAnsi="Angsana New" w:hint="cs"/>
          <w:sz w:val="30"/>
          <w:szCs w:val="30"/>
          <w:cs/>
        </w:rPr>
        <w:t>วันที่</w:t>
      </w:r>
      <w:r w:rsidRPr="008C010D">
        <w:rPr>
          <w:rFonts w:ascii="Angsana New" w:hAnsi="Angsana New"/>
          <w:sz w:val="30"/>
          <w:szCs w:val="30"/>
          <w:cs/>
        </w:rPr>
        <w:t xml:space="preserve"> </w:t>
      </w:r>
      <w:r w:rsidR="003700DD" w:rsidRPr="003700DD">
        <w:rPr>
          <w:rFonts w:ascii="Angsana New" w:hAnsi="Angsana New"/>
          <w:sz w:val="30"/>
          <w:szCs w:val="30"/>
        </w:rPr>
        <w:t>31</w:t>
      </w:r>
      <w:r w:rsidRPr="008C010D">
        <w:rPr>
          <w:rFonts w:ascii="Angsana New" w:hAnsi="Angsana New"/>
          <w:sz w:val="30"/>
          <w:szCs w:val="30"/>
        </w:rPr>
        <w:t xml:space="preserve"> </w:t>
      </w:r>
      <w:r w:rsidRPr="008C010D">
        <w:rPr>
          <w:rFonts w:ascii="Angsana New" w:hAnsi="Angsana New" w:hint="cs"/>
          <w:sz w:val="30"/>
          <w:szCs w:val="30"/>
          <w:cs/>
        </w:rPr>
        <w:t>ธันวาคม</w:t>
      </w:r>
      <w:r w:rsidRPr="008C010D">
        <w:rPr>
          <w:rFonts w:ascii="Angsana New" w:hAnsi="Angsana New"/>
          <w:sz w:val="30"/>
          <w:szCs w:val="30"/>
        </w:rPr>
        <w:t xml:space="preserve"> </w:t>
      </w:r>
      <w:r w:rsidR="003700DD" w:rsidRPr="003700DD">
        <w:rPr>
          <w:rFonts w:ascii="Angsana New" w:hAnsi="Angsana New"/>
          <w:sz w:val="30"/>
          <w:szCs w:val="30"/>
        </w:rPr>
        <w:t>256</w:t>
      </w:r>
      <w:r w:rsidR="008D6191">
        <w:rPr>
          <w:rFonts w:ascii="Angsana New" w:hAnsi="Angsana New"/>
          <w:sz w:val="30"/>
          <w:szCs w:val="30"/>
        </w:rPr>
        <w:t>6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8C010D">
        <w:rPr>
          <w:rFonts w:ascii="Angsana New" w:hAnsi="Angsana New"/>
          <w:sz w:val="30"/>
          <w:szCs w:val="30"/>
          <w:cs/>
        </w:rPr>
        <w:t>และเงินปันผลรับสำหรับ</w:t>
      </w:r>
      <w:r w:rsidRPr="008C010D">
        <w:rPr>
          <w:rFonts w:ascii="Angsana New" w:hAnsi="Angsana New" w:hint="cs"/>
          <w:sz w:val="30"/>
          <w:szCs w:val="30"/>
          <w:cs/>
        </w:rPr>
        <w:t>งวด</w:t>
      </w:r>
      <w:r w:rsidR="00672C9C">
        <w:rPr>
          <w:rFonts w:ascii="Angsana New" w:hAnsi="Angsana New" w:hint="cs"/>
          <w:sz w:val="30"/>
          <w:szCs w:val="30"/>
          <w:cs/>
        </w:rPr>
        <w:t>หก</w:t>
      </w:r>
      <w:r w:rsidRPr="008C010D">
        <w:rPr>
          <w:rFonts w:ascii="Angsana New" w:hAnsi="Angsana New" w:hint="cs"/>
          <w:sz w:val="30"/>
          <w:szCs w:val="30"/>
          <w:cs/>
        </w:rPr>
        <w:t xml:space="preserve">เดือนสิ้นสุดวันที่ </w:t>
      </w:r>
      <w:r w:rsidR="00672C9C" w:rsidRPr="00672C9C">
        <w:rPr>
          <w:rFonts w:ascii="Angsana New" w:hAnsi="Angsana New"/>
          <w:sz w:val="30"/>
          <w:szCs w:val="30"/>
        </w:rPr>
        <w:t xml:space="preserve">30 </w:t>
      </w:r>
      <w:r w:rsidR="00672C9C" w:rsidRPr="00672C9C">
        <w:rPr>
          <w:rFonts w:ascii="Angsana New" w:hAnsi="Angsana New"/>
          <w:sz w:val="30"/>
          <w:szCs w:val="30"/>
          <w:cs/>
        </w:rPr>
        <w:t xml:space="preserve">มิถุนายน </w:t>
      </w:r>
      <w:r w:rsidR="003700DD" w:rsidRPr="003700DD">
        <w:rPr>
          <w:rFonts w:ascii="Angsana New" w:hAnsi="Angsana New"/>
          <w:sz w:val="30"/>
          <w:szCs w:val="30"/>
        </w:rPr>
        <w:t>256</w:t>
      </w:r>
      <w:r w:rsidR="008D6191">
        <w:rPr>
          <w:rFonts w:ascii="Angsana New" w:hAnsi="Angsana New"/>
          <w:sz w:val="30"/>
          <w:szCs w:val="30"/>
        </w:rPr>
        <w:t>7</w:t>
      </w:r>
      <w:r>
        <w:rPr>
          <w:rFonts w:ascii="Angsana New" w:hAnsi="Angsana New" w:hint="cs"/>
          <w:sz w:val="30"/>
          <w:szCs w:val="30"/>
          <w:cs/>
        </w:rPr>
        <w:t xml:space="preserve"> และ </w:t>
      </w:r>
      <w:r w:rsidR="003700DD" w:rsidRPr="003700DD">
        <w:rPr>
          <w:rFonts w:ascii="Angsana New" w:hAnsi="Angsana New" w:hint="cs"/>
          <w:sz w:val="30"/>
          <w:szCs w:val="30"/>
        </w:rPr>
        <w:t>25</w:t>
      </w:r>
      <w:r w:rsidR="003700DD" w:rsidRPr="003700DD">
        <w:rPr>
          <w:rFonts w:ascii="Angsana New" w:hAnsi="Angsana New"/>
          <w:sz w:val="30"/>
          <w:szCs w:val="30"/>
        </w:rPr>
        <w:t>6</w:t>
      </w:r>
      <w:r w:rsidR="008D6191">
        <w:rPr>
          <w:rFonts w:ascii="Angsana New" w:hAnsi="Angsana New"/>
          <w:sz w:val="30"/>
          <w:szCs w:val="30"/>
        </w:rPr>
        <w:t>6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8C010D">
        <w:rPr>
          <w:rFonts w:ascii="Angsana New" w:hAnsi="Angsana New"/>
          <w:sz w:val="30"/>
          <w:szCs w:val="30"/>
          <w:cs/>
        </w:rPr>
        <w:t>มีดังนี้</w:t>
      </w:r>
    </w:p>
    <w:p w14:paraId="5CED954B" w14:textId="0454D4E0" w:rsidR="009D32C6" w:rsidRPr="002A7A34" w:rsidRDefault="009D32C6" w:rsidP="000036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00" w:lineRule="exact"/>
        <w:ind w:left="540" w:right="-43"/>
        <w:rPr>
          <w:rFonts w:ascii="Angsana New" w:hAnsi="Angsana New"/>
          <w:sz w:val="30"/>
          <w:szCs w:val="30"/>
        </w:rPr>
      </w:pPr>
    </w:p>
    <w:tbl>
      <w:tblPr>
        <w:tblW w:w="1458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2520"/>
        <w:gridCol w:w="1890"/>
        <w:gridCol w:w="1080"/>
        <w:gridCol w:w="990"/>
        <w:gridCol w:w="990"/>
        <w:gridCol w:w="990"/>
        <w:gridCol w:w="270"/>
        <w:gridCol w:w="990"/>
        <w:gridCol w:w="270"/>
        <w:gridCol w:w="990"/>
        <w:gridCol w:w="270"/>
        <w:gridCol w:w="990"/>
        <w:gridCol w:w="270"/>
        <w:gridCol w:w="900"/>
        <w:gridCol w:w="270"/>
        <w:gridCol w:w="900"/>
      </w:tblGrid>
      <w:tr w:rsidR="004612E5" w:rsidRPr="00E33E5D" w14:paraId="4E0F768D" w14:textId="77777777" w:rsidTr="004612E5">
        <w:trPr>
          <w:trHeight w:val="20"/>
        </w:trPr>
        <w:tc>
          <w:tcPr>
            <w:tcW w:w="2520" w:type="dxa"/>
          </w:tcPr>
          <w:p w14:paraId="662F9430" w14:textId="77777777" w:rsidR="004612E5" w:rsidRPr="00E33E5D" w:rsidRDefault="00461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970" w:type="dxa"/>
            <w:gridSpan w:val="2"/>
          </w:tcPr>
          <w:p w14:paraId="4A54E3E2" w14:textId="77777777" w:rsidR="004612E5" w:rsidRPr="00E33E5D" w:rsidRDefault="00461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90" w:type="dxa"/>
            <w:gridSpan w:val="13"/>
          </w:tcPr>
          <w:p w14:paraId="35B724E7" w14:textId="77777777" w:rsidR="004612E5" w:rsidRPr="00E33E5D" w:rsidRDefault="00461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33E5D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4612E5" w:rsidRPr="00E33E5D" w14:paraId="76195EAA" w14:textId="77777777" w:rsidTr="004612E5">
        <w:trPr>
          <w:trHeight w:val="20"/>
        </w:trPr>
        <w:tc>
          <w:tcPr>
            <w:tcW w:w="2520" w:type="dxa"/>
          </w:tcPr>
          <w:p w14:paraId="4243E7BF" w14:textId="77777777" w:rsidR="004612E5" w:rsidRPr="00E33E5D" w:rsidRDefault="00461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90" w:type="dxa"/>
          </w:tcPr>
          <w:p w14:paraId="421E7323" w14:textId="77777777" w:rsidR="004612E5" w:rsidRPr="00E33E5D" w:rsidRDefault="00461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left w:val="nil"/>
            </w:tcBorders>
          </w:tcPr>
          <w:p w14:paraId="2533DD02" w14:textId="77777777" w:rsidR="004612E5" w:rsidRPr="00E33E5D" w:rsidRDefault="00461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980" w:type="dxa"/>
            <w:gridSpan w:val="2"/>
          </w:tcPr>
          <w:p w14:paraId="51B260A7" w14:textId="77777777" w:rsidR="004612E5" w:rsidRPr="00E33E5D" w:rsidRDefault="00461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250" w:type="dxa"/>
            <w:gridSpan w:val="3"/>
          </w:tcPr>
          <w:p w14:paraId="4332D915" w14:textId="77777777" w:rsidR="004612E5" w:rsidRPr="00E33E5D" w:rsidRDefault="00461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10BEE27C" w14:textId="77777777" w:rsidR="004612E5" w:rsidRPr="00E33E5D" w:rsidRDefault="00461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250" w:type="dxa"/>
            <w:gridSpan w:val="3"/>
          </w:tcPr>
          <w:p w14:paraId="06035916" w14:textId="77777777" w:rsidR="004612E5" w:rsidRPr="00E33E5D" w:rsidRDefault="00461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497D50A5" w14:textId="77777777" w:rsidR="004612E5" w:rsidRPr="00E33E5D" w:rsidRDefault="00461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070" w:type="dxa"/>
            <w:gridSpan w:val="3"/>
          </w:tcPr>
          <w:p w14:paraId="678BB7DC" w14:textId="683DC5F4" w:rsidR="004612E5" w:rsidRPr="00E33E5D" w:rsidRDefault="00461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4612E5" w:rsidRPr="00E33E5D" w14:paraId="7AF5DE14" w14:textId="77777777" w:rsidTr="004612E5">
        <w:trPr>
          <w:trHeight w:val="20"/>
        </w:trPr>
        <w:tc>
          <w:tcPr>
            <w:tcW w:w="2520" w:type="dxa"/>
          </w:tcPr>
          <w:p w14:paraId="4651A79A" w14:textId="77777777" w:rsidR="004612E5" w:rsidRPr="00E33E5D" w:rsidRDefault="00461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90" w:type="dxa"/>
          </w:tcPr>
          <w:p w14:paraId="4597A4EC" w14:textId="77777777" w:rsidR="004612E5" w:rsidRPr="00E33E5D" w:rsidRDefault="00461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left w:val="nil"/>
            </w:tcBorders>
          </w:tcPr>
          <w:p w14:paraId="659ED3BD" w14:textId="77777777" w:rsidR="004612E5" w:rsidRPr="00E33E5D" w:rsidRDefault="00461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33E5D">
              <w:rPr>
                <w:rFonts w:asciiTheme="majorBidi" w:hAnsiTheme="majorBidi" w:cstheme="majorBidi" w:hint="cs"/>
                <w:sz w:val="24"/>
                <w:szCs w:val="24"/>
                <w:cs/>
              </w:rPr>
              <w:t>ประเทศที่</w:t>
            </w:r>
          </w:p>
        </w:tc>
        <w:tc>
          <w:tcPr>
            <w:tcW w:w="1980" w:type="dxa"/>
            <w:gridSpan w:val="2"/>
          </w:tcPr>
          <w:p w14:paraId="192DE9FB" w14:textId="77777777" w:rsidR="004612E5" w:rsidRPr="00E33E5D" w:rsidRDefault="00461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33E5D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สัดส่วน</w:t>
            </w:r>
          </w:p>
        </w:tc>
        <w:tc>
          <w:tcPr>
            <w:tcW w:w="2250" w:type="dxa"/>
            <w:gridSpan w:val="3"/>
          </w:tcPr>
          <w:p w14:paraId="11760061" w14:textId="77777777" w:rsidR="004612E5" w:rsidRPr="00E33E5D" w:rsidRDefault="00461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76F93392" w14:textId="77777777" w:rsidR="004612E5" w:rsidRPr="00E33E5D" w:rsidRDefault="00461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250" w:type="dxa"/>
            <w:gridSpan w:val="3"/>
          </w:tcPr>
          <w:p w14:paraId="513C59EE" w14:textId="77777777" w:rsidR="004612E5" w:rsidRPr="00E33E5D" w:rsidRDefault="00461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1352DCE6" w14:textId="77777777" w:rsidR="004612E5" w:rsidRPr="00E33E5D" w:rsidRDefault="00461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070" w:type="dxa"/>
            <w:gridSpan w:val="3"/>
          </w:tcPr>
          <w:p w14:paraId="6CF12A6F" w14:textId="68964764" w:rsidR="004612E5" w:rsidRPr="00E33E5D" w:rsidRDefault="007D6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33E5D">
              <w:rPr>
                <w:rFonts w:asciiTheme="majorBidi" w:hAnsiTheme="majorBidi" w:cstheme="majorBidi"/>
                <w:sz w:val="24"/>
                <w:szCs w:val="24"/>
                <w:cs/>
              </w:rPr>
              <w:t>เงินปันผลรับ</w:t>
            </w:r>
          </w:p>
        </w:tc>
      </w:tr>
      <w:tr w:rsidR="004612E5" w:rsidRPr="00E33E5D" w14:paraId="4832F2F9" w14:textId="77777777" w:rsidTr="004612E5">
        <w:trPr>
          <w:trHeight w:val="20"/>
        </w:trPr>
        <w:tc>
          <w:tcPr>
            <w:tcW w:w="2520" w:type="dxa"/>
          </w:tcPr>
          <w:p w14:paraId="4555ABE9" w14:textId="77777777" w:rsidR="004612E5" w:rsidRPr="00E33E5D" w:rsidRDefault="00461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90" w:type="dxa"/>
          </w:tcPr>
          <w:p w14:paraId="02B0F339" w14:textId="77777777" w:rsidR="004612E5" w:rsidRPr="00E33E5D" w:rsidRDefault="00461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33E5D">
              <w:rPr>
                <w:rFonts w:asciiTheme="majorBidi" w:hAnsiTheme="majorBidi" w:cstheme="majorBidi" w:hint="cs"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1080" w:type="dxa"/>
            <w:tcBorders>
              <w:left w:val="nil"/>
            </w:tcBorders>
          </w:tcPr>
          <w:p w14:paraId="596F828F" w14:textId="77777777" w:rsidR="004612E5" w:rsidRPr="00E33E5D" w:rsidRDefault="00461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33E5D">
              <w:rPr>
                <w:rFonts w:asciiTheme="majorBidi" w:hAnsiTheme="majorBidi" w:cstheme="majorBidi" w:hint="cs"/>
                <w:sz w:val="24"/>
                <w:szCs w:val="24"/>
                <w:cs/>
              </w:rPr>
              <w:t>กิจการจัดตั้ง</w:t>
            </w:r>
          </w:p>
        </w:tc>
        <w:tc>
          <w:tcPr>
            <w:tcW w:w="1980" w:type="dxa"/>
            <w:gridSpan w:val="2"/>
          </w:tcPr>
          <w:p w14:paraId="25F09247" w14:textId="77777777" w:rsidR="004612E5" w:rsidRPr="00E33E5D" w:rsidRDefault="00461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33E5D">
              <w:rPr>
                <w:rFonts w:asciiTheme="majorBidi" w:hAnsiTheme="majorBidi" w:cstheme="majorBidi" w:hint="cs"/>
                <w:sz w:val="24"/>
                <w:szCs w:val="24"/>
                <w:cs/>
              </w:rPr>
              <w:t>ความ</w:t>
            </w:r>
            <w:r w:rsidRPr="00E33E5D">
              <w:rPr>
                <w:rFonts w:asciiTheme="majorBidi" w:hAnsiTheme="majorBidi" w:cstheme="majorBidi"/>
                <w:sz w:val="24"/>
                <w:szCs w:val="24"/>
                <w:cs/>
              </w:rPr>
              <w:t>เป็นเจ้าของ</w:t>
            </w:r>
          </w:p>
        </w:tc>
        <w:tc>
          <w:tcPr>
            <w:tcW w:w="2250" w:type="dxa"/>
            <w:gridSpan w:val="3"/>
          </w:tcPr>
          <w:p w14:paraId="19286E9C" w14:textId="77777777" w:rsidR="004612E5" w:rsidRPr="00E33E5D" w:rsidRDefault="00461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33E5D">
              <w:rPr>
                <w:rFonts w:asciiTheme="majorBidi" w:hAnsiTheme="majorBidi" w:cstheme="majorBidi"/>
                <w:sz w:val="24"/>
                <w:szCs w:val="24"/>
                <w:cs/>
              </w:rPr>
              <w:t>ทุนชำระแล้ว</w:t>
            </w:r>
          </w:p>
        </w:tc>
        <w:tc>
          <w:tcPr>
            <w:tcW w:w="270" w:type="dxa"/>
          </w:tcPr>
          <w:p w14:paraId="3F280EB8" w14:textId="77777777" w:rsidR="004612E5" w:rsidRPr="00E33E5D" w:rsidRDefault="00461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250" w:type="dxa"/>
            <w:gridSpan w:val="3"/>
          </w:tcPr>
          <w:p w14:paraId="7EC97D96" w14:textId="77777777" w:rsidR="004612E5" w:rsidRPr="00E33E5D" w:rsidRDefault="00461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33E5D">
              <w:rPr>
                <w:rFonts w:asciiTheme="majorBidi" w:hAnsiTheme="majorBidi" w:cstheme="majorBidi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270" w:type="dxa"/>
          </w:tcPr>
          <w:p w14:paraId="12E3CE0B" w14:textId="77777777" w:rsidR="004612E5" w:rsidRPr="00E33E5D" w:rsidRDefault="00461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070" w:type="dxa"/>
            <w:gridSpan w:val="3"/>
          </w:tcPr>
          <w:p w14:paraId="48643ADC" w14:textId="415EE6FC" w:rsidR="004612E5" w:rsidRPr="00E33E5D" w:rsidRDefault="007D6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33E5D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สำหรับ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งวด</w:t>
            </w:r>
            <w:r w:rsidR="00672C9C">
              <w:rPr>
                <w:rFonts w:asciiTheme="majorBidi" w:hAnsiTheme="majorBidi" w:cstheme="majorBidi" w:hint="cs"/>
                <w:sz w:val="24"/>
                <w:szCs w:val="24"/>
                <w:cs/>
              </w:rPr>
              <w:t>หก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เดือน</w:t>
            </w:r>
          </w:p>
        </w:tc>
      </w:tr>
      <w:tr w:rsidR="007D6EAF" w:rsidRPr="00E33E5D" w14:paraId="6D4950C8" w14:textId="77777777" w:rsidTr="00875D40">
        <w:trPr>
          <w:trHeight w:val="20"/>
        </w:trPr>
        <w:tc>
          <w:tcPr>
            <w:tcW w:w="2520" w:type="dxa"/>
          </w:tcPr>
          <w:p w14:paraId="65A00742" w14:textId="77777777" w:rsidR="007D6EAF" w:rsidRPr="00E33E5D" w:rsidRDefault="007D6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90" w:type="dxa"/>
          </w:tcPr>
          <w:p w14:paraId="47434FC9" w14:textId="77777777" w:rsidR="007D6EAF" w:rsidRPr="00E33E5D" w:rsidRDefault="007D6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C589F91" w14:textId="77777777" w:rsidR="007D6EAF" w:rsidRPr="00E33E5D" w:rsidRDefault="007D6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6EEE7DCD" w14:textId="049C5CB8" w:rsidR="007D6EAF" w:rsidRPr="00E33E5D" w:rsidRDefault="00672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72C9C">
              <w:rPr>
                <w:rFonts w:asciiTheme="majorBidi" w:hAnsiTheme="majorBidi" w:cstheme="majorBidi"/>
                <w:sz w:val="24"/>
                <w:szCs w:val="24"/>
              </w:rPr>
              <w:t xml:space="preserve">30 </w:t>
            </w:r>
            <w:r w:rsidRPr="00672C9C">
              <w:rPr>
                <w:rFonts w:asciiTheme="majorBidi" w:hAnsiTheme="majorBidi"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990" w:type="dxa"/>
          </w:tcPr>
          <w:p w14:paraId="4E5D12B0" w14:textId="77777777" w:rsidR="007D6EAF" w:rsidRPr="00E33E5D" w:rsidRDefault="007D6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990" w:type="dxa"/>
          </w:tcPr>
          <w:p w14:paraId="63A2D575" w14:textId="3F0CF205" w:rsidR="007D6EAF" w:rsidRPr="00E33E5D" w:rsidRDefault="00672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72C9C">
              <w:rPr>
                <w:rFonts w:asciiTheme="majorBidi" w:hAnsiTheme="majorBidi" w:cstheme="majorBidi"/>
                <w:sz w:val="24"/>
                <w:szCs w:val="24"/>
              </w:rPr>
              <w:t xml:space="preserve">30 </w:t>
            </w:r>
            <w:r w:rsidRPr="00672C9C">
              <w:rPr>
                <w:rFonts w:asciiTheme="majorBidi" w:hAnsiTheme="majorBidi"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270" w:type="dxa"/>
          </w:tcPr>
          <w:p w14:paraId="78E3DC71" w14:textId="77777777" w:rsidR="007D6EAF" w:rsidRPr="00E33E5D" w:rsidRDefault="007D6E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588CCD51" w14:textId="77777777" w:rsidR="007D6EAF" w:rsidRPr="00E33E5D" w:rsidRDefault="007D6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270" w:type="dxa"/>
          </w:tcPr>
          <w:p w14:paraId="2CAD766B" w14:textId="77777777" w:rsidR="007D6EAF" w:rsidRPr="00E33E5D" w:rsidRDefault="007D6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15A4A01F" w14:textId="7E77B1D8" w:rsidR="007D6EAF" w:rsidRPr="00E33E5D" w:rsidRDefault="00672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72C9C">
              <w:rPr>
                <w:rFonts w:asciiTheme="majorBidi" w:hAnsiTheme="majorBidi" w:cstheme="majorBidi"/>
                <w:sz w:val="24"/>
                <w:szCs w:val="24"/>
              </w:rPr>
              <w:t xml:space="preserve">30 </w:t>
            </w:r>
            <w:r w:rsidRPr="00672C9C">
              <w:rPr>
                <w:rFonts w:asciiTheme="majorBidi" w:hAnsiTheme="majorBidi"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270" w:type="dxa"/>
          </w:tcPr>
          <w:p w14:paraId="679F700B" w14:textId="77777777" w:rsidR="007D6EAF" w:rsidRPr="00E33E5D" w:rsidRDefault="007D6E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6A9A4B55" w14:textId="77777777" w:rsidR="007D6EAF" w:rsidRPr="00E33E5D" w:rsidRDefault="007D6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270" w:type="dxa"/>
          </w:tcPr>
          <w:p w14:paraId="3C48E6F4" w14:textId="77777777" w:rsidR="007D6EAF" w:rsidRPr="00E33E5D" w:rsidRDefault="007D6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070" w:type="dxa"/>
            <w:gridSpan w:val="3"/>
          </w:tcPr>
          <w:p w14:paraId="27C936D5" w14:textId="5AC63397" w:rsidR="007D6EAF" w:rsidRPr="00E33E5D" w:rsidRDefault="007D6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สิ้นสุดวันที่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672C9C" w:rsidRPr="00672C9C">
              <w:rPr>
                <w:rFonts w:asciiTheme="majorBidi" w:hAnsiTheme="majorBidi" w:cstheme="majorBidi"/>
                <w:sz w:val="24"/>
                <w:szCs w:val="24"/>
              </w:rPr>
              <w:t xml:space="preserve">30 </w:t>
            </w:r>
            <w:r w:rsidR="00672C9C" w:rsidRPr="00672C9C">
              <w:rPr>
                <w:rFonts w:asciiTheme="majorBidi" w:hAnsiTheme="majorBidi"/>
                <w:sz w:val="24"/>
                <w:szCs w:val="24"/>
                <w:cs/>
              </w:rPr>
              <w:t>มิถุนายน</w:t>
            </w:r>
          </w:p>
        </w:tc>
      </w:tr>
      <w:tr w:rsidR="004612E5" w:rsidRPr="00E33E5D" w14:paraId="6541D279" w14:textId="77777777" w:rsidTr="004612E5">
        <w:trPr>
          <w:trHeight w:val="20"/>
        </w:trPr>
        <w:tc>
          <w:tcPr>
            <w:tcW w:w="2520" w:type="dxa"/>
          </w:tcPr>
          <w:p w14:paraId="30AD0CD5" w14:textId="77777777" w:rsidR="004612E5" w:rsidRPr="00E33E5D" w:rsidRDefault="00461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90" w:type="dxa"/>
          </w:tcPr>
          <w:p w14:paraId="79D20ABC" w14:textId="77777777" w:rsidR="004612E5" w:rsidRPr="00E33E5D" w:rsidRDefault="00461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9F2D9D1" w14:textId="77777777" w:rsidR="004612E5" w:rsidRPr="00E33E5D" w:rsidRDefault="00461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449AE2CB" w14:textId="77777777" w:rsidR="004612E5" w:rsidRPr="00E33E5D" w:rsidRDefault="00461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33E5D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990" w:type="dxa"/>
          </w:tcPr>
          <w:p w14:paraId="04FB649C" w14:textId="77777777" w:rsidR="004612E5" w:rsidRPr="00E33E5D" w:rsidRDefault="00461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33E5D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990" w:type="dxa"/>
          </w:tcPr>
          <w:p w14:paraId="3B4F6680" w14:textId="77777777" w:rsidR="004612E5" w:rsidRPr="00E33E5D" w:rsidRDefault="00461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33E5D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270" w:type="dxa"/>
          </w:tcPr>
          <w:p w14:paraId="701C0E52" w14:textId="77777777" w:rsidR="004612E5" w:rsidRPr="00E33E5D" w:rsidRDefault="004612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7F5E471D" w14:textId="77777777" w:rsidR="004612E5" w:rsidRPr="00E33E5D" w:rsidRDefault="00461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33E5D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270" w:type="dxa"/>
          </w:tcPr>
          <w:p w14:paraId="5EDB0FF4" w14:textId="77777777" w:rsidR="004612E5" w:rsidRPr="00E33E5D" w:rsidRDefault="00461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14FFFD8D" w14:textId="77777777" w:rsidR="004612E5" w:rsidRPr="00E33E5D" w:rsidRDefault="00461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33E5D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270" w:type="dxa"/>
          </w:tcPr>
          <w:p w14:paraId="3BAED201" w14:textId="77777777" w:rsidR="004612E5" w:rsidRPr="00E33E5D" w:rsidRDefault="004612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3CBB4AA7" w14:textId="77777777" w:rsidR="004612E5" w:rsidRPr="00E33E5D" w:rsidRDefault="00461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33E5D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270" w:type="dxa"/>
          </w:tcPr>
          <w:p w14:paraId="782BBDC9" w14:textId="77777777" w:rsidR="004612E5" w:rsidRPr="00E33E5D" w:rsidRDefault="00461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411CAF0C" w14:textId="77777777" w:rsidR="004612E5" w:rsidRPr="00E33E5D" w:rsidRDefault="00461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33E5D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270" w:type="dxa"/>
          </w:tcPr>
          <w:p w14:paraId="04742FE9" w14:textId="77777777" w:rsidR="004612E5" w:rsidRPr="00E33E5D" w:rsidRDefault="004612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785EBB3C" w14:textId="77777777" w:rsidR="004612E5" w:rsidRPr="00E33E5D" w:rsidRDefault="00461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33E5D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</w:tr>
      <w:tr w:rsidR="004612E5" w:rsidRPr="00E33E5D" w14:paraId="04A8B07F" w14:textId="77777777" w:rsidTr="004612E5">
        <w:trPr>
          <w:trHeight w:val="216"/>
        </w:trPr>
        <w:tc>
          <w:tcPr>
            <w:tcW w:w="2520" w:type="dxa"/>
          </w:tcPr>
          <w:p w14:paraId="29345888" w14:textId="77777777" w:rsidR="004612E5" w:rsidRPr="00E33E5D" w:rsidRDefault="00461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970" w:type="dxa"/>
            <w:gridSpan w:val="2"/>
          </w:tcPr>
          <w:p w14:paraId="58351473" w14:textId="77777777" w:rsidR="004612E5" w:rsidRPr="00E33E5D" w:rsidRDefault="00461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980" w:type="dxa"/>
            <w:gridSpan w:val="2"/>
          </w:tcPr>
          <w:p w14:paraId="075E5EB7" w14:textId="77777777" w:rsidR="004612E5" w:rsidRPr="00E33E5D" w:rsidRDefault="00461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33E5D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(ร้อยละ)</w:t>
            </w:r>
          </w:p>
        </w:tc>
        <w:tc>
          <w:tcPr>
            <w:tcW w:w="7110" w:type="dxa"/>
            <w:gridSpan w:val="11"/>
            <w:tcBorders>
              <w:left w:val="nil"/>
            </w:tcBorders>
          </w:tcPr>
          <w:p w14:paraId="4A644B47" w14:textId="77777777" w:rsidR="004612E5" w:rsidRPr="00E33E5D" w:rsidRDefault="004612E5">
            <w:pPr>
              <w:spacing w:line="240" w:lineRule="auto"/>
              <w:ind w:left="-108" w:right="-108" w:hanging="108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E33E5D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4612E5" w:rsidRPr="00E33E5D" w14:paraId="497B42A9" w14:textId="77777777" w:rsidTr="004612E5">
        <w:trPr>
          <w:trHeight w:val="20"/>
        </w:trPr>
        <w:tc>
          <w:tcPr>
            <w:tcW w:w="2520" w:type="dxa"/>
          </w:tcPr>
          <w:p w14:paraId="5687B979" w14:textId="77777777" w:rsidR="004612E5" w:rsidRPr="00E33E5D" w:rsidRDefault="00461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33E5D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๙ เฟรชมาร์เก็ต</w:t>
            </w:r>
            <w:r w:rsidRPr="00E33E5D">
              <w:rPr>
                <w:rFonts w:asciiTheme="majorBidi" w:hAnsiTheme="majorBidi" w:cstheme="majorBidi" w:hint="cs"/>
                <w:sz w:val="24"/>
                <w:szCs w:val="24"/>
                <w:cs/>
              </w:rPr>
              <w:t>เพลส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E33E5D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1890" w:type="dxa"/>
          </w:tcPr>
          <w:p w14:paraId="2FE33FC8" w14:textId="77777777" w:rsidR="004612E5" w:rsidRPr="00E33E5D" w:rsidRDefault="00461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33E5D">
              <w:rPr>
                <w:rFonts w:asciiTheme="majorBidi" w:hAnsiTheme="majorBidi" w:cstheme="majorBidi" w:hint="cs"/>
                <w:sz w:val="24"/>
                <w:szCs w:val="24"/>
                <w:cs/>
              </w:rPr>
              <w:t>ให้เช่าและดำเนินการ</w:t>
            </w:r>
          </w:p>
        </w:tc>
        <w:tc>
          <w:tcPr>
            <w:tcW w:w="1080" w:type="dxa"/>
          </w:tcPr>
          <w:p w14:paraId="3C12B9EB" w14:textId="77777777" w:rsidR="004612E5" w:rsidRPr="00E33E5D" w:rsidRDefault="00461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33E5D">
              <w:rPr>
                <w:rFonts w:asciiTheme="majorBidi" w:hAnsiTheme="majorBidi" w:cstheme="majorBidi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990" w:type="dxa"/>
          </w:tcPr>
          <w:p w14:paraId="3573332E" w14:textId="7DE69F5D" w:rsidR="004612E5" w:rsidRPr="00E33E5D" w:rsidRDefault="00E313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E33E5D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990" w:type="dxa"/>
          </w:tcPr>
          <w:p w14:paraId="1F7F3824" w14:textId="77777777" w:rsidR="004612E5" w:rsidRPr="00E33E5D" w:rsidRDefault="00461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33E5D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990" w:type="dxa"/>
            <w:tcBorders>
              <w:left w:val="nil"/>
            </w:tcBorders>
          </w:tcPr>
          <w:p w14:paraId="6E997B0B" w14:textId="3C0198E0" w:rsidR="004612E5" w:rsidRPr="00E33E5D" w:rsidRDefault="00495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E33E5D">
              <w:rPr>
                <w:rFonts w:asciiTheme="majorBidi" w:hAnsiTheme="majorBidi" w:cstheme="majorBidi"/>
                <w:sz w:val="24"/>
                <w:szCs w:val="24"/>
              </w:rPr>
              <w:t>15,000</w:t>
            </w:r>
          </w:p>
        </w:tc>
        <w:tc>
          <w:tcPr>
            <w:tcW w:w="270" w:type="dxa"/>
          </w:tcPr>
          <w:p w14:paraId="11123728" w14:textId="77777777" w:rsidR="004612E5" w:rsidRPr="00E33E5D" w:rsidRDefault="00461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02DAAB36" w14:textId="77777777" w:rsidR="004612E5" w:rsidRPr="00E33E5D" w:rsidRDefault="00461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33E5D">
              <w:rPr>
                <w:rFonts w:asciiTheme="majorBidi" w:hAnsiTheme="majorBidi" w:cstheme="majorBidi"/>
                <w:sz w:val="24"/>
                <w:szCs w:val="24"/>
              </w:rPr>
              <w:t>15,000</w:t>
            </w:r>
          </w:p>
        </w:tc>
        <w:tc>
          <w:tcPr>
            <w:tcW w:w="270" w:type="dxa"/>
          </w:tcPr>
          <w:p w14:paraId="19E6FA81" w14:textId="77777777" w:rsidR="004612E5" w:rsidRPr="00E33E5D" w:rsidRDefault="00461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4D24F012" w14:textId="7EFE0C8C" w:rsidR="004612E5" w:rsidRPr="00E33E5D" w:rsidRDefault="00325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33E5D">
              <w:rPr>
                <w:rFonts w:asciiTheme="majorBidi" w:hAnsiTheme="majorBidi" w:cstheme="majorBidi"/>
                <w:sz w:val="24"/>
                <w:szCs w:val="24"/>
              </w:rPr>
              <w:t>15,000</w:t>
            </w:r>
          </w:p>
        </w:tc>
        <w:tc>
          <w:tcPr>
            <w:tcW w:w="270" w:type="dxa"/>
          </w:tcPr>
          <w:p w14:paraId="1D1ABEC7" w14:textId="77777777" w:rsidR="004612E5" w:rsidRPr="00E33E5D" w:rsidRDefault="00461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2615A2C6" w14:textId="77777777" w:rsidR="004612E5" w:rsidRPr="00E33E5D" w:rsidRDefault="00461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33E5D">
              <w:rPr>
                <w:rFonts w:asciiTheme="majorBidi" w:hAnsiTheme="majorBidi" w:cstheme="majorBidi"/>
                <w:sz w:val="24"/>
                <w:szCs w:val="24"/>
              </w:rPr>
              <w:t>15,000</w:t>
            </w:r>
          </w:p>
        </w:tc>
        <w:tc>
          <w:tcPr>
            <w:tcW w:w="270" w:type="dxa"/>
          </w:tcPr>
          <w:p w14:paraId="27124E89" w14:textId="77777777" w:rsidR="004612E5" w:rsidRPr="00E33E5D" w:rsidRDefault="00461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045BB7FD" w14:textId="5F55EA1F" w:rsidR="004612E5" w:rsidRPr="00E33E5D" w:rsidRDefault="00704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4DAE0CB2" w14:textId="77777777" w:rsidR="004612E5" w:rsidRPr="00E33E5D" w:rsidRDefault="00461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2929F3D0" w14:textId="21D803D8" w:rsidR="004612E5" w:rsidRPr="00E33E5D" w:rsidRDefault="00693603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4612E5" w:rsidRPr="00E33E5D" w14:paraId="6124AD83" w14:textId="77777777" w:rsidTr="004612E5">
        <w:trPr>
          <w:trHeight w:val="20"/>
        </w:trPr>
        <w:tc>
          <w:tcPr>
            <w:tcW w:w="2520" w:type="dxa"/>
          </w:tcPr>
          <w:p w14:paraId="18B92DE8" w14:textId="77777777" w:rsidR="004612E5" w:rsidRPr="00E33E5D" w:rsidRDefault="00461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90" w:type="dxa"/>
          </w:tcPr>
          <w:p w14:paraId="1322CEF6" w14:textId="77777777" w:rsidR="004612E5" w:rsidRPr="00E33E5D" w:rsidRDefault="00461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33E5D">
              <w:rPr>
                <w:rFonts w:asciiTheme="majorBidi" w:hAnsiTheme="majorBidi" w:cstheme="majorBidi" w:hint="cs"/>
                <w:sz w:val="24"/>
                <w:szCs w:val="24"/>
                <w:cs/>
              </w:rPr>
              <w:t>เกี่ยวกับอสังหาริมทรัพย์</w:t>
            </w:r>
          </w:p>
        </w:tc>
        <w:tc>
          <w:tcPr>
            <w:tcW w:w="1080" w:type="dxa"/>
          </w:tcPr>
          <w:p w14:paraId="396A7741" w14:textId="77777777" w:rsidR="004612E5" w:rsidRPr="00E33E5D" w:rsidRDefault="00461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446DC1D1" w14:textId="77777777" w:rsidR="004612E5" w:rsidRPr="00E33E5D" w:rsidRDefault="00461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41B15A86" w14:textId="77777777" w:rsidR="004612E5" w:rsidRPr="00E33E5D" w:rsidRDefault="00461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</w:tcBorders>
          </w:tcPr>
          <w:p w14:paraId="4BEA9A39" w14:textId="77777777" w:rsidR="004612E5" w:rsidRPr="00E33E5D" w:rsidRDefault="00461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022B6ADB" w14:textId="77777777" w:rsidR="004612E5" w:rsidRPr="00E33E5D" w:rsidRDefault="00461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56AF077C" w14:textId="77777777" w:rsidR="004612E5" w:rsidRPr="00E33E5D" w:rsidRDefault="00461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13BEF52C" w14:textId="77777777" w:rsidR="004612E5" w:rsidRPr="00E33E5D" w:rsidRDefault="00461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1FD04A4A" w14:textId="77777777" w:rsidR="004612E5" w:rsidRPr="00E33E5D" w:rsidRDefault="00461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14BEC04B" w14:textId="77777777" w:rsidR="004612E5" w:rsidRPr="00E33E5D" w:rsidRDefault="00461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74E3B4B1" w14:textId="77777777" w:rsidR="004612E5" w:rsidRPr="00E33E5D" w:rsidRDefault="00461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5E97D406" w14:textId="77777777" w:rsidR="004612E5" w:rsidRPr="00E33E5D" w:rsidRDefault="00461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01ADCF69" w14:textId="77777777" w:rsidR="004612E5" w:rsidRPr="00E33E5D" w:rsidRDefault="00461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03FAB1D6" w14:textId="77777777" w:rsidR="004612E5" w:rsidRPr="00E33E5D" w:rsidRDefault="00461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4385052F" w14:textId="77777777" w:rsidR="004612E5" w:rsidRPr="00E33E5D" w:rsidRDefault="004612E5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612E5" w:rsidRPr="00E33E5D" w14:paraId="604B256C" w14:textId="77777777" w:rsidTr="004612E5">
        <w:trPr>
          <w:trHeight w:val="20"/>
        </w:trPr>
        <w:tc>
          <w:tcPr>
            <w:tcW w:w="2520" w:type="dxa"/>
          </w:tcPr>
          <w:p w14:paraId="57215627" w14:textId="77777777" w:rsidR="004612E5" w:rsidRPr="00E33E5D" w:rsidRDefault="00461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33E5D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๙ โฮเทล แอนด์</w:t>
            </w:r>
          </w:p>
        </w:tc>
        <w:tc>
          <w:tcPr>
            <w:tcW w:w="1890" w:type="dxa"/>
          </w:tcPr>
          <w:p w14:paraId="34F2EEA9" w14:textId="77777777" w:rsidR="004612E5" w:rsidRPr="00E33E5D" w:rsidRDefault="00461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33E5D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ดำเนินกิจการโรงแรม </w:t>
            </w:r>
          </w:p>
        </w:tc>
        <w:tc>
          <w:tcPr>
            <w:tcW w:w="1080" w:type="dxa"/>
          </w:tcPr>
          <w:p w14:paraId="66BA90B9" w14:textId="77777777" w:rsidR="004612E5" w:rsidRPr="00E33E5D" w:rsidRDefault="00461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33E5D">
              <w:rPr>
                <w:rFonts w:asciiTheme="majorBidi" w:hAnsiTheme="majorBidi" w:cstheme="majorBidi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990" w:type="dxa"/>
          </w:tcPr>
          <w:p w14:paraId="1E4F066A" w14:textId="137CB8FC" w:rsidR="004612E5" w:rsidRPr="00E33E5D" w:rsidRDefault="00E313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E33E5D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990" w:type="dxa"/>
          </w:tcPr>
          <w:p w14:paraId="58B5D7FD" w14:textId="77777777" w:rsidR="004612E5" w:rsidRPr="00E33E5D" w:rsidRDefault="00461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E33E5D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990" w:type="dxa"/>
            <w:tcBorders>
              <w:left w:val="nil"/>
            </w:tcBorders>
          </w:tcPr>
          <w:p w14:paraId="532BE9B0" w14:textId="245291C2" w:rsidR="004612E5" w:rsidRPr="00E33E5D" w:rsidRDefault="00495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33E5D">
              <w:rPr>
                <w:rFonts w:asciiTheme="majorBidi" w:hAnsiTheme="majorBidi" w:cstheme="majorBidi"/>
                <w:sz w:val="24"/>
                <w:szCs w:val="24"/>
              </w:rPr>
              <w:t>10,000</w:t>
            </w:r>
          </w:p>
        </w:tc>
        <w:tc>
          <w:tcPr>
            <w:tcW w:w="270" w:type="dxa"/>
          </w:tcPr>
          <w:p w14:paraId="56B0EA8A" w14:textId="77777777" w:rsidR="004612E5" w:rsidRPr="00E33E5D" w:rsidRDefault="00461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5C2295A9" w14:textId="77777777" w:rsidR="004612E5" w:rsidRPr="00E33E5D" w:rsidRDefault="00461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E33E5D">
              <w:rPr>
                <w:rFonts w:asciiTheme="majorBidi" w:hAnsiTheme="majorBidi" w:cstheme="majorBidi"/>
                <w:sz w:val="24"/>
                <w:szCs w:val="24"/>
              </w:rPr>
              <w:t>10,000</w:t>
            </w:r>
          </w:p>
        </w:tc>
        <w:tc>
          <w:tcPr>
            <w:tcW w:w="270" w:type="dxa"/>
          </w:tcPr>
          <w:p w14:paraId="35D452F4" w14:textId="77777777" w:rsidR="004612E5" w:rsidRPr="00E33E5D" w:rsidRDefault="00461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2D7F3D53" w14:textId="73345A95" w:rsidR="004612E5" w:rsidRPr="00E33E5D" w:rsidRDefault="00325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33E5D">
              <w:rPr>
                <w:rFonts w:asciiTheme="majorBidi" w:hAnsiTheme="majorBidi" w:cstheme="majorBidi"/>
                <w:sz w:val="24"/>
                <w:szCs w:val="24"/>
              </w:rPr>
              <w:t>10,000</w:t>
            </w:r>
          </w:p>
        </w:tc>
        <w:tc>
          <w:tcPr>
            <w:tcW w:w="270" w:type="dxa"/>
          </w:tcPr>
          <w:p w14:paraId="05605519" w14:textId="77777777" w:rsidR="004612E5" w:rsidRPr="00E33E5D" w:rsidRDefault="00461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5BAD5F8C" w14:textId="77777777" w:rsidR="004612E5" w:rsidRPr="00E33E5D" w:rsidRDefault="00461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E33E5D">
              <w:rPr>
                <w:rFonts w:asciiTheme="majorBidi" w:hAnsiTheme="majorBidi" w:cstheme="majorBidi"/>
                <w:sz w:val="24"/>
                <w:szCs w:val="24"/>
              </w:rPr>
              <w:t>10,000</w:t>
            </w:r>
          </w:p>
        </w:tc>
        <w:tc>
          <w:tcPr>
            <w:tcW w:w="270" w:type="dxa"/>
          </w:tcPr>
          <w:p w14:paraId="253751EE" w14:textId="77777777" w:rsidR="004612E5" w:rsidRPr="00E33E5D" w:rsidRDefault="00461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564EE9A8" w14:textId="7E03963A" w:rsidR="004612E5" w:rsidRPr="00E33E5D" w:rsidRDefault="00704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2C66B5D6" w14:textId="77777777" w:rsidR="004612E5" w:rsidRPr="00E33E5D" w:rsidRDefault="00461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7B5AAA7B" w14:textId="7693EA50" w:rsidR="004612E5" w:rsidRPr="00E33E5D" w:rsidRDefault="00693603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4612E5" w:rsidRPr="00E33E5D" w14:paraId="64B1188C" w14:textId="77777777" w:rsidTr="004612E5">
        <w:trPr>
          <w:trHeight w:val="135"/>
        </w:trPr>
        <w:tc>
          <w:tcPr>
            <w:tcW w:w="2520" w:type="dxa"/>
          </w:tcPr>
          <w:p w14:paraId="3DE77A13" w14:textId="77777777" w:rsidR="004612E5" w:rsidRPr="00E33E5D" w:rsidRDefault="00461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33E5D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 </w:t>
            </w:r>
            <w:r w:rsidRPr="00E33E5D">
              <w:rPr>
                <w:rFonts w:asciiTheme="majorBidi" w:hAnsiTheme="majorBidi" w:cstheme="majorBidi"/>
                <w:sz w:val="24"/>
                <w:szCs w:val="24"/>
                <w:cs/>
              </w:rPr>
              <w:t>เซอร์วิส จำกัด</w:t>
            </w:r>
          </w:p>
        </w:tc>
        <w:tc>
          <w:tcPr>
            <w:tcW w:w="1890" w:type="dxa"/>
          </w:tcPr>
          <w:p w14:paraId="7442FC92" w14:textId="77777777" w:rsidR="004612E5" w:rsidRPr="00E33E5D" w:rsidRDefault="00461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33E5D">
              <w:rPr>
                <w:rFonts w:asciiTheme="majorBidi" w:hAnsiTheme="majorBidi" w:cstheme="majorBidi" w:hint="cs"/>
                <w:sz w:val="24"/>
                <w:szCs w:val="24"/>
                <w:cs/>
              </w:rPr>
              <w:t>รีสอร์ท และห้องชุด</w:t>
            </w:r>
          </w:p>
        </w:tc>
        <w:tc>
          <w:tcPr>
            <w:tcW w:w="1080" w:type="dxa"/>
          </w:tcPr>
          <w:p w14:paraId="48E06CCB" w14:textId="77777777" w:rsidR="004612E5" w:rsidRPr="00E33E5D" w:rsidRDefault="00461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64BA760B" w14:textId="77777777" w:rsidR="004612E5" w:rsidRPr="00E33E5D" w:rsidRDefault="00461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604F7D14" w14:textId="77777777" w:rsidR="004612E5" w:rsidRPr="00E33E5D" w:rsidRDefault="00461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left w:val="nil"/>
            </w:tcBorders>
          </w:tcPr>
          <w:p w14:paraId="647E567C" w14:textId="77777777" w:rsidR="004612E5" w:rsidRPr="00E33E5D" w:rsidRDefault="00461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5DC8B44D" w14:textId="77777777" w:rsidR="004612E5" w:rsidRPr="00E33E5D" w:rsidRDefault="00461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77B9E555" w14:textId="77777777" w:rsidR="004612E5" w:rsidRPr="00E33E5D" w:rsidRDefault="00461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319FD548" w14:textId="77777777" w:rsidR="004612E5" w:rsidRPr="00E33E5D" w:rsidRDefault="00461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5BC5F81B" w14:textId="77777777" w:rsidR="004612E5" w:rsidRPr="00E33E5D" w:rsidRDefault="00461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54CC128D" w14:textId="77777777" w:rsidR="004612E5" w:rsidRPr="00E33E5D" w:rsidRDefault="00461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33F096E5" w14:textId="77777777" w:rsidR="004612E5" w:rsidRPr="00E33E5D" w:rsidRDefault="00461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2FD9A9B5" w14:textId="77777777" w:rsidR="004612E5" w:rsidRPr="00E33E5D" w:rsidRDefault="00461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4C50486A" w14:textId="77777777" w:rsidR="004612E5" w:rsidRPr="00E33E5D" w:rsidRDefault="00461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3EF6E52C" w14:textId="77777777" w:rsidR="004612E5" w:rsidRPr="00E33E5D" w:rsidRDefault="00461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20C29A95" w14:textId="77777777" w:rsidR="004612E5" w:rsidRPr="00E33E5D" w:rsidRDefault="004612E5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4612E5" w:rsidRPr="00E33E5D" w14:paraId="424EDD84" w14:textId="77777777" w:rsidTr="004612E5">
        <w:trPr>
          <w:trHeight w:val="99"/>
        </w:trPr>
        <w:tc>
          <w:tcPr>
            <w:tcW w:w="2520" w:type="dxa"/>
          </w:tcPr>
          <w:p w14:paraId="7907AB91" w14:textId="77777777" w:rsidR="004612E5" w:rsidRPr="00E33E5D" w:rsidRDefault="00461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33E5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๙ สมาร์ท </w:t>
            </w:r>
          </w:p>
        </w:tc>
        <w:tc>
          <w:tcPr>
            <w:tcW w:w="1890" w:type="dxa"/>
          </w:tcPr>
          <w:p w14:paraId="364DCB6B" w14:textId="77777777" w:rsidR="004612E5" w:rsidRPr="00E33E5D" w:rsidRDefault="00461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33E5D">
              <w:rPr>
                <w:rFonts w:asciiTheme="majorBidi" w:hAnsiTheme="majorBidi" w:cstheme="majorBidi" w:hint="cs"/>
                <w:sz w:val="24"/>
                <w:szCs w:val="24"/>
                <w:cs/>
              </w:rPr>
              <w:t>พัฒนาอสังหาริมทรัพย์</w:t>
            </w:r>
          </w:p>
        </w:tc>
        <w:tc>
          <w:tcPr>
            <w:tcW w:w="1080" w:type="dxa"/>
          </w:tcPr>
          <w:p w14:paraId="61819785" w14:textId="77777777" w:rsidR="004612E5" w:rsidRPr="00E33E5D" w:rsidRDefault="00461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33E5D">
              <w:rPr>
                <w:rFonts w:asciiTheme="majorBidi" w:hAnsiTheme="majorBidi" w:cstheme="majorBidi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990" w:type="dxa"/>
          </w:tcPr>
          <w:p w14:paraId="439EA661" w14:textId="32D15B50" w:rsidR="004612E5" w:rsidRPr="00E33E5D" w:rsidRDefault="00E313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33E5D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990" w:type="dxa"/>
          </w:tcPr>
          <w:p w14:paraId="3861A1A5" w14:textId="77777777" w:rsidR="004612E5" w:rsidRPr="00E33E5D" w:rsidRDefault="00461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33E5D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990" w:type="dxa"/>
            <w:tcBorders>
              <w:left w:val="nil"/>
            </w:tcBorders>
          </w:tcPr>
          <w:p w14:paraId="1482F895" w14:textId="0EAE84CA" w:rsidR="004612E5" w:rsidRPr="00E33E5D" w:rsidRDefault="00495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33E5D">
              <w:rPr>
                <w:rFonts w:asciiTheme="majorBidi" w:hAnsiTheme="majorBidi" w:cstheme="majorBidi"/>
                <w:sz w:val="24"/>
                <w:szCs w:val="24"/>
              </w:rPr>
              <w:t>80,000</w:t>
            </w:r>
          </w:p>
        </w:tc>
        <w:tc>
          <w:tcPr>
            <w:tcW w:w="270" w:type="dxa"/>
          </w:tcPr>
          <w:p w14:paraId="7F872419" w14:textId="77777777" w:rsidR="004612E5" w:rsidRPr="00E33E5D" w:rsidRDefault="00461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7E80C738" w14:textId="77777777" w:rsidR="004612E5" w:rsidRPr="00E33E5D" w:rsidRDefault="00461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33E5D">
              <w:rPr>
                <w:rFonts w:asciiTheme="majorBidi" w:hAnsiTheme="majorBidi" w:cstheme="majorBidi"/>
                <w:sz w:val="24"/>
                <w:szCs w:val="24"/>
              </w:rPr>
              <w:t>80,000</w:t>
            </w:r>
          </w:p>
        </w:tc>
        <w:tc>
          <w:tcPr>
            <w:tcW w:w="270" w:type="dxa"/>
          </w:tcPr>
          <w:p w14:paraId="2D679E2A" w14:textId="77777777" w:rsidR="004612E5" w:rsidRPr="00E33E5D" w:rsidRDefault="00461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7B2B7D9B" w14:textId="3A83EC8E" w:rsidR="004612E5" w:rsidRPr="00E33E5D" w:rsidRDefault="00325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33E5D">
              <w:rPr>
                <w:rFonts w:asciiTheme="majorBidi" w:hAnsiTheme="majorBidi" w:cstheme="majorBidi"/>
                <w:sz w:val="24"/>
                <w:szCs w:val="24"/>
              </w:rPr>
              <w:t>80,000</w:t>
            </w:r>
          </w:p>
        </w:tc>
        <w:tc>
          <w:tcPr>
            <w:tcW w:w="270" w:type="dxa"/>
          </w:tcPr>
          <w:p w14:paraId="4E7EA708" w14:textId="77777777" w:rsidR="004612E5" w:rsidRPr="00E33E5D" w:rsidRDefault="00461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6BDAC455" w14:textId="77777777" w:rsidR="004612E5" w:rsidRPr="00E33E5D" w:rsidRDefault="00461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33E5D">
              <w:rPr>
                <w:rFonts w:asciiTheme="majorBidi" w:hAnsiTheme="majorBidi" w:cstheme="majorBidi"/>
                <w:sz w:val="24"/>
                <w:szCs w:val="24"/>
              </w:rPr>
              <w:t>80,000</w:t>
            </w:r>
          </w:p>
        </w:tc>
        <w:tc>
          <w:tcPr>
            <w:tcW w:w="270" w:type="dxa"/>
          </w:tcPr>
          <w:p w14:paraId="42AAD655" w14:textId="77777777" w:rsidR="004612E5" w:rsidRPr="00E33E5D" w:rsidRDefault="00461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2EED529F" w14:textId="6AA72FA5" w:rsidR="004612E5" w:rsidRPr="00E33E5D" w:rsidRDefault="00704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61876C23" w14:textId="77777777" w:rsidR="004612E5" w:rsidRPr="00E33E5D" w:rsidRDefault="00461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234C5468" w14:textId="0C86A67D" w:rsidR="004612E5" w:rsidRPr="00E33E5D" w:rsidRDefault="00693603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4612E5" w:rsidRPr="00E33E5D" w14:paraId="6CB0CB05" w14:textId="77777777" w:rsidTr="004612E5">
        <w:trPr>
          <w:trHeight w:val="20"/>
        </w:trPr>
        <w:tc>
          <w:tcPr>
            <w:tcW w:w="2520" w:type="dxa"/>
          </w:tcPr>
          <w:p w14:paraId="6694F295" w14:textId="77777777" w:rsidR="004612E5" w:rsidRPr="00E33E5D" w:rsidRDefault="00461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33E5D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 </w:t>
            </w:r>
            <w:r w:rsidRPr="00E33E5D">
              <w:rPr>
                <w:rFonts w:asciiTheme="majorBidi" w:hAnsiTheme="majorBidi" w:cstheme="majorBidi"/>
                <w:sz w:val="24"/>
                <w:szCs w:val="24"/>
                <w:cs/>
              </w:rPr>
              <w:t>ดีเวล</w:t>
            </w:r>
            <w:r w:rsidRPr="00E33E5D">
              <w:rPr>
                <w:rFonts w:asciiTheme="majorBidi" w:hAnsiTheme="majorBidi" w:cstheme="majorBidi" w:hint="cs"/>
                <w:sz w:val="24"/>
                <w:szCs w:val="24"/>
                <w:cs/>
              </w:rPr>
              <w:t>ล</w:t>
            </w:r>
            <w:r w:rsidRPr="00E33E5D">
              <w:rPr>
                <w:rFonts w:asciiTheme="majorBidi" w:hAnsiTheme="majorBidi" w:cstheme="majorBidi"/>
                <w:sz w:val="24"/>
                <w:szCs w:val="24"/>
                <w:cs/>
              </w:rPr>
              <w:t>อปเมนท์ จำกัด</w:t>
            </w:r>
          </w:p>
        </w:tc>
        <w:tc>
          <w:tcPr>
            <w:tcW w:w="1890" w:type="dxa"/>
          </w:tcPr>
          <w:p w14:paraId="7B2B31F7" w14:textId="77777777" w:rsidR="004612E5" w:rsidRPr="00E33E5D" w:rsidRDefault="00461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33E5D">
              <w:rPr>
                <w:rFonts w:asciiTheme="majorBidi" w:hAnsiTheme="majorBidi" w:cstheme="majorBidi" w:hint="cs"/>
                <w:sz w:val="24"/>
                <w:szCs w:val="24"/>
                <w:cs/>
              </w:rPr>
              <w:t>เพื่อขาย</w:t>
            </w:r>
          </w:p>
        </w:tc>
        <w:tc>
          <w:tcPr>
            <w:tcW w:w="1080" w:type="dxa"/>
          </w:tcPr>
          <w:p w14:paraId="4328C9E4" w14:textId="77777777" w:rsidR="004612E5" w:rsidRPr="00E33E5D" w:rsidRDefault="00461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0ED5FEBB" w14:textId="77777777" w:rsidR="004612E5" w:rsidRPr="00E33E5D" w:rsidRDefault="00461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429A09AD" w14:textId="77777777" w:rsidR="004612E5" w:rsidRPr="00E33E5D" w:rsidRDefault="00461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left w:val="nil"/>
            </w:tcBorders>
          </w:tcPr>
          <w:p w14:paraId="2A71FF1A" w14:textId="77777777" w:rsidR="004612E5" w:rsidRPr="00E33E5D" w:rsidRDefault="00461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72544655" w14:textId="77777777" w:rsidR="004612E5" w:rsidRPr="00E33E5D" w:rsidRDefault="00461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261B2C6F" w14:textId="77777777" w:rsidR="004612E5" w:rsidRPr="00E33E5D" w:rsidRDefault="00461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7B84540B" w14:textId="77777777" w:rsidR="004612E5" w:rsidRPr="00E33E5D" w:rsidRDefault="00461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1E993344" w14:textId="77777777" w:rsidR="004612E5" w:rsidRPr="00E33E5D" w:rsidRDefault="00461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7650888C" w14:textId="77777777" w:rsidR="004612E5" w:rsidRPr="00E33E5D" w:rsidRDefault="00461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0A9362B1" w14:textId="77777777" w:rsidR="004612E5" w:rsidRPr="00E33E5D" w:rsidRDefault="00461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533DCF48" w14:textId="77777777" w:rsidR="004612E5" w:rsidRPr="00E33E5D" w:rsidRDefault="00461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0545D2BA" w14:textId="77777777" w:rsidR="004612E5" w:rsidRPr="00E33E5D" w:rsidRDefault="00461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62B1EDAE" w14:textId="77777777" w:rsidR="004612E5" w:rsidRPr="00E33E5D" w:rsidRDefault="00461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5EF80A52" w14:textId="77777777" w:rsidR="004612E5" w:rsidRPr="00E33E5D" w:rsidRDefault="004612E5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4612E5" w:rsidRPr="00E33E5D" w14:paraId="419C71D0" w14:textId="77777777" w:rsidTr="004612E5">
        <w:trPr>
          <w:trHeight w:val="20"/>
        </w:trPr>
        <w:tc>
          <w:tcPr>
            <w:tcW w:w="2520" w:type="dxa"/>
          </w:tcPr>
          <w:p w14:paraId="556979D9" w14:textId="77777777" w:rsidR="004612E5" w:rsidRPr="00E33E5D" w:rsidRDefault="00461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33E5D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๙ สมาร์ท เรสซิเดนซ์ จำกัด</w:t>
            </w:r>
          </w:p>
        </w:tc>
        <w:tc>
          <w:tcPr>
            <w:tcW w:w="1890" w:type="dxa"/>
          </w:tcPr>
          <w:p w14:paraId="4A745D90" w14:textId="77777777" w:rsidR="004612E5" w:rsidRPr="00E33E5D" w:rsidRDefault="00461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33E5D">
              <w:rPr>
                <w:rFonts w:asciiTheme="majorBidi" w:hAnsiTheme="majorBidi" w:cstheme="majorBidi" w:hint="cs"/>
                <w:sz w:val="24"/>
                <w:szCs w:val="24"/>
                <w:cs/>
              </w:rPr>
              <w:t>ให้บริการที่พักแรม</w:t>
            </w:r>
          </w:p>
        </w:tc>
        <w:tc>
          <w:tcPr>
            <w:tcW w:w="1080" w:type="dxa"/>
          </w:tcPr>
          <w:p w14:paraId="6D362E15" w14:textId="77777777" w:rsidR="004612E5" w:rsidRPr="00E33E5D" w:rsidRDefault="00461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33E5D">
              <w:rPr>
                <w:rFonts w:asciiTheme="majorBidi" w:hAnsiTheme="majorBidi" w:cstheme="majorBidi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990" w:type="dxa"/>
          </w:tcPr>
          <w:p w14:paraId="5292D47D" w14:textId="24A8D5A5" w:rsidR="004612E5" w:rsidRPr="00E33E5D" w:rsidRDefault="00E313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33E5D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990" w:type="dxa"/>
          </w:tcPr>
          <w:p w14:paraId="65EE98CC" w14:textId="77777777" w:rsidR="004612E5" w:rsidRPr="00E33E5D" w:rsidRDefault="00461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33E5D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990" w:type="dxa"/>
            <w:tcBorders>
              <w:left w:val="nil"/>
            </w:tcBorders>
          </w:tcPr>
          <w:p w14:paraId="0D68BEB4" w14:textId="5828ED88" w:rsidR="004612E5" w:rsidRPr="00E33E5D" w:rsidRDefault="00495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33E5D">
              <w:rPr>
                <w:rFonts w:asciiTheme="majorBidi" w:hAnsiTheme="majorBidi" w:cstheme="majorBidi"/>
                <w:sz w:val="24"/>
                <w:szCs w:val="24"/>
              </w:rPr>
              <w:t>30,000</w:t>
            </w:r>
          </w:p>
        </w:tc>
        <w:tc>
          <w:tcPr>
            <w:tcW w:w="270" w:type="dxa"/>
          </w:tcPr>
          <w:p w14:paraId="0668A4C9" w14:textId="77777777" w:rsidR="004612E5" w:rsidRPr="00E33E5D" w:rsidRDefault="00461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778658A1" w14:textId="77777777" w:rsidR="004612E5" w:rsidRPr="00E33E5D" w:rsidRDefault="00461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33E5D">
              <w:rPr>
                <w:rFonts w:asciiTheme="majorBidi" w:hAnsiTheme="majorBidi" w:cstheme="majorBidi"/>
                <w:sz w:val="24"/>
                <w:szCs w:val="24"/>
              </w:rPr>
              <w:t>30,000</w:t>
            </w:r>
          </w:p>
        </w:tc>
        <w:tc>
          <w:tcPr>
            <w:tcW w:w="270" w:type="dxa"/>
          </w:tcPr>
          <w:p w14:paraId="78031FBB" w14:textId="77777777" w:rsidR="004612E5" w:rsidRPr="00E33E5D" w:rsidRDefault="00461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2AE543E4" w14:textId="7216E91C" w:rsidR="004612E5" w:rsidRPr="00E33E5D" w:rsidRDefault="00325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33E5D">
              <w:rPr>
                <w:rFonts w:asciiTheme="majorBidi" w:hAnsiTheme="majorBidi" w:cstheme="majorBidi"/>
                <w:sz w:val="24"/>
                <w:szCs w:val="24"/>
              </w:rPr>
              <w:t>30,000</w:t>
            </w:r>
          </w:p>
        </w:tc>
        <w:tc>
          <w:tcPr>
            <w:tcW w:w="270" w:type="dxa"/>
          </w:tcPr>
          <w:p w14:paraId="386A5E84" w14:textId="77777777" w:rsidR="004612E5" w:rsidRPr="00E33E5D" w:rsidRDefault="00461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63B8BBE0" w14:textId="77777777" w:rsidR="004612E5" w:rsidRPr="00E33E5D" w:rsidRDefault="00461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33E5D">
              <w:rPr>
                <w:rFonts w:asciiTheme="majorBidi" w:hAnsiTheme="majorBidi" w:cstheme="majorBidi"/>
                <w:sz w:val="24"/>
                <w:szCs w:val="24"/>
              </w:rPr>
              <w:t>30,000</w:t>
            </w:r>
          </w:p>
        </w:tc>
        <w:tc>
          <w:tcPr>
            <w:tcW w:w="270" w:type="dxa"/>
          </w:tcPr>
          <w:p w14:paraId="410C7CFB" w14:textId="77777777" w:rsidR="004612E5" w:rsidRPr="00E33E5D" w:rsidRDefault="00461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172385A6" w14:textId="2ADBC175" w:rsidR="004612E5" w:rsidRPr="00E33E5D" w:rsidRDefault="00704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48CAEA53" w14:textId="77777777" w:rsidR="004612E5" w:rsidRPr="00E33E5D" w:rsidRDefault="00461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2B8C54C2" w14:textId="385F4033" w:rsidR="004612E5" w:rsidRPr="00E33E5D" w:rsidRDefault="00693603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4612E5" w:rsidRPr="00E33E5D" w14:paraId="5FCDF255" w14:textId="77777777" w:rsidTr="004612E5">
        <w:trPr>
          <w:trHeight w:val="20"/>
        </w:trPr>
        <w:tc>
          <w:tcPr>
            <w:tcW w:w="2520" w:type="dxa"/>
          </w:tcPr>
          <w:p w14:paraId="29C72283" w14:textId="77777777" w:rsidR="004612E5" w:rsidRPr="00E33E5D" w:rsidRDefault="00461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33E5D">
              <w:rPr>
                <w:rFonts w:asciiTheme="majorBidi" w:hAnsiTheme="majorBidi" w:cstheme="majorBidi" w:hint="cs"/>
                <w:sz w:val="24"/>
                <w:szCs w:val="24"/>
                <w:cs/>
              </w:rPr>
              <w:t>บริษัท นวนคร</w:t>
            </w:r>
          </w:p>
        </w:tc>
        <w:tc>
          <w:tcPr>
            <w:tcW w:w="1890" w:type="dxa"/>
          </w:tcPr>
          <w:p w14:paraId="5783CF49" w14:textId="77777777" w:rsidR="004612E5" w:rsidRPr="00E33E5D" w:rsidRDefault="00461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33E5D">
              <w:rPr>
                <w:rFonts w:asciiTheme="majorBidi" w:hAnsiTheme="majorBidi" w:cstheme="majorBidi" w:hint="cs"/>
                <w:sz w:val="24"/>
                <w:szCs w:val="24"/>
                <w:cs/>
              </w:rPr>
              <w:t>ให้เช่าและดำเนินการ</w:t>
            </w:r>
          </w:p>
        </w:tc>
        <w:tc>
          <w:tcPr>
            <w:tcW w:w="1080" w:type="dxa"/>
          </w:tcPr>
          <w:p w14:paraId="76B3F93C" w14:textId="77777777" w:rsidR="004612E5" w:rsidRPr="00E33E5D" w:rsidRDefault="00461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33E5D">
              <w:rPr>
                <w:rFonts w:asciiTheme="majorBidi" w:hAnsiTheme="majorBidi" w:cstheme="majorBidi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990" w:type="dxa"/>
          </w:tcPr>
          <w:p w14:paraId="716D6B34" w14:textId="7C18DCA6" w:rsidR="004612E5" w:rsidRPr="00E33E5D" w:rsidRDefault="00E313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33E5D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990" w:type="dxa"/>
          </w:tcPr>
          <w:p w14:paraId="0DB6A633" w14:textId="77777777" w:rsidR="004612E5" w:rsidRPr="00E33E5D" w:rsidRDefault="00461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33E5D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990" w:type="dxa"/>
            <w:tcBorders>
              <w:left w:val="nil"/>
            </w:tcBorders>
          </w:tcPr>
          <w:p w14:paraId="3312B331" w14:textId="352D646E" w:rsidR="004612E5" w:rsidRPr="00E33E5D" w:rsidRDefault="00495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93603">
              <w:rPr>
                <w:rFonts w:asciiTheme="majorBidi" w:hAnsiTheme="majorBidi" w:cstheme="majorBidi"/>
                <w:sz w:val="24"/>
                <w:szCs w:val="24"/>
              </w:rPr>
              <w:t>100,000</w:t>
            </w:r>
          </w:p>
        </w:tc>
        <w:tc>
          <w:tcPr>
            <w:tcW w:w="270" w:type="dxa"/>
          </w:tcPr>
          <w:p w14:paraId="6F712F45" w14:textId="77777777" w:rsidR="004612E5" w:rsidRPr="00E33E5D" w:rsidRDefault="00461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642F6D6A" w14:textId="3E491F40" w:rsidR="004612E5" w:rsidRPr="00E33E5D" w:rsidRDefault="00507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93603">
              <w:rPr>
                <w:rFonts w:asciiTheme="majorBidi" w:hAnsiTheme="majorBidi" w:cstheme="majorBidi"/>
                <w:sz w:val="24"/>
                <w:szCs w:val="24"/>
              </w:rPr>
              <w:t>100</w:t>
            </w:r>
            <w:r w:rsidR="004612E5" w:rsidRPr="00693603">
              <w:rPr>
                <w:rFonts w:asciiTheme="majorBidi" w:hAnsiTheme="majorBidi" w:cstheme="majorBidi"/>
                <w:sz w:val="24"/>
                <w:szCs w:val="24"/>
              </w:rPr>
              <w:t>,000</w:t>
            </w:r>
          </w:p>
        </w:tc>
        <w:tc>
          <w:tcPr>
            <w:tcW w:w="270" w:type="dxa"/>
          </w:tcPr>
          <w:p w14:paraId="0A856563" w14:textId="77777777" w:rsidR="004612E5" w:rsidRPr="00E33E5D" w:rsidRDefault="00461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3A8F2D54" w14:textId="73F9DC18" w:rsidR="004612E5" w:rsidRPr="00E33E5D" w:rsidRDefault="00325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93603">
              <w:rPr>
                <w:rFonts w:asciiTheme="majorBidi" w:hAnsiTheme="majorBidi" w:cstheme="majorBidi"/>
                <w:sz w:val="24"/>
                <w:szCs w:val="24"/>
              </w:rPr>
              <w:t>100,000</w:t>
            </w:r>
          </w:p>
        </w:tc>
        <w:tc>
          <w:tcPr>
            <w:tcW w:w="270" w:type="dxa"/>
          </w:tcPr>
          <w:p w14:paraId="21CAC95B" w14:textId="77777777" w:rsidR="004612E5" w:rsidRPr="00E33E5D" w:rsidRDefault="00461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7B9B79BA" w14:textId="77777777" w:rsidR="004612E5" w:rsidRPr="00E33E5D" w:rsidRDefault="00461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100,000</w:t>
            </w:r>
          </w:p>
        </w:tc>
        <w:tc>
          <w:tcPr>
            <w:tcW w:w="270" w:type="dxa"/>
          </w:tcPr>
          <w:p w14:paraId="1699D453" w14:textId="77777777" w:rsidR="004612E5" w:rsidRPr="00E33E5D" w:rsidRDefault="00461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26734274" w14:textId="4B996A4A" w:rsidR="004612E5" w:rsidRPr="00E33E5D" w:rsidRDefault="00704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2EC92EDD" w14:textId="77777777" w:rsidR="004612E5" w:rsidRPr="00E33E5D" w:rsidRDefault="00461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77179C23" w14:textId="4DB4F713" w:rsidR="004612E5" w:rsidRPr="00E33E5D" w:rsidRDefault="00693603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4612E5" w:rsidRPr="00E33E5D" w14:paraId="3361DD50" w14:textId="77777777" w:rsidTr="004612E5">
        <w:trPr>
          <w:trHeight w:val="20"/>
        </w:trPr>
        <w:tc>
          <w:tcPr>
            <w:tcW w:w="2520" w:type="dxa"/>
          </w:tcPr>
          <w:p w14:paraId="7AD69E63" w14:textId="77777777" w:rsidR="004612E5" w:rsidRPr="00E33E5D" w:rsidRDefault="00461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0"/>
              <w:rPr>
                <w:rFonts w:asciiTheme="majorBidi" w:hAnsiTheme="majorBidi" w:cstheme="majorBidi"/>
                <w:sz w:val="24"/>
                <w:szCs w:val="24"/>
              </w:rPr>
            </w:pPr>
            <w:r w:rsidRPr="00E33E5D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 </w:t>
            </w:r>
            <w:r w:rsidRPr="00E33E5D">
              <w:rPr>
                <w:rFonts w:asciiTheme="majorBidi" w:hAnsiTheme="majorBidi" w:cstheme="majorBidi"/>
                <w:sz w:val="24"/>
                <w:szCs w:val="24"/>
                <w:cs/>
              </w:rPr>
              <w:t>ดีเวล</w:t>
            </w:r>
            <w:r w:rsidRPr="00E33E5D">
              <w:rPr>
                <w:rFonts w:asciiTheme="majorBidi" w:hAnsiTheme="majorBidi" w:cstheme="majorBidi" w:hint="cs"/>
                <w:sz w:val="24"/>
                <w:szCs w:val="24"/>
                <w:cs/>
              </w:rPr>
              <w:t>ล</w:t>
            </w:r>
            <w:r w:rsidRPr="00E33E5D">
              <w:rPr>
                <w:rFonts w:asciiTheme="majorBidi" w:hAnsiTheme="majorBidi" w:cstheme="majorBidi"/>
                <w:sz w:val="24"/>
                <w:szCs w:val="24"/>
                <w:cs/>
              </w:rPr>
              <w:t>อปเมนท์ จำกั</w:t>
            </w:r>
            <w:r w:rsidRPr="00E33E5D">
              <w:rPr>
                <w:rFonts w:asciiTheme="majorBidi" w:hAnsiTheme="majorBidi" w:cstheme="majorBidi" w:hint="cs"/>
                <w:sz w:val="24"/>
                <w:szCs w:val="24"/>
                <w:cs/>
              </w:rPr>
              <w:t>ด</w:t>
            </w:r>
          </w:p>
        </w:tc>
        <w:tc>
          <w:tcPr>
            <w:tcW w:w="1890" w:type="dxa"/>
          </w:tcPr>
          <w:p w14:paraId="1687314E" w14:textId="77777777" w:rsidR="004612E5" w:rsidRPr="00E33E5D" w:rsidRDefault="00461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33E5D">
              <w:rPr>
                <w:rFonts w:asciiTheme="majorBidi" w:hAnsiTheme="majorBidi" w:cstheme="majorBidi" w:hint="cs"/>
                <w:sz w:val="24"/>
                <w:szCs w:val="24"/>
                <w:cs/>
              </w:rPr>
              <w:t>เกี่ยวกับโกดังสินค้า</w:t>
            </w:r>
          </w:p>
        </w:tc>
        <w:tc>
          <w:tcPr>
            <w:tcW w:w="1080" w:type="dxa"/>
          </w:tcPr>
          <w:p w14:paraId="5B7B4232" w14:textId="77777777" w:rsidR="004612E5" w:rsidRPr="00E33E5D" w:rsidRDefault="00461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22A74F3C" w14:textId="77777777" w:rsidR="004612E5" w:rsidRPr="00E33E5D" w:rsidRDefault="00461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079766D3" w14:textId="77777777" w:rsidR="004612E5" w:rsidRPr="00E33E5D" w:rsidRDefault="00461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left w:val="nil"/>
            </w:tcBorders>
          </w:tcPr>
          <w:p w14:paraId="56505EB4" w14:textId="77777777" w:rsidR="004612E5" w:rsidRPr="00E33E5D" w:rsidRDefault="00461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644E061E" w14:textId="77777777" w:rsidR="004612E5" w:rsidRPr="00E33E5D" w:rsidRDefault="00461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204D87DD" w14:textId="77777777" w:rsidR="004612E5" w:rsidRPr="00E33E5D" w:rsidRDefault="00461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5961F064" w14:textId="77777777" w:rsidR="004612E5" w:rsidRPr="00E33E5D" w:rsidRDefault="00461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1D5014A1" w14:textId="77777777" w:rsidR="004612E5" w:rsidRPr="00E33E5D" w:rsidRDefault="00461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270" w:type="dxa"/>
          </w:tcPr>
          <w:p w14:paraId="24343856" w14:textId="77777777" w:rsidR="004612E5" w:rsidRPr="00E33E5D" w:rsidRDefault="00461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0261F88A" w14:textId="77777777" w:rsidR="004612E5" w:rsidRPr="00E33E5D" w:rsidRDefault="00461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03886994" w14:textId="77777777" w:rsidR="004612E5" w:rsidRPr="00E33E5D" w:rsidRDefault="00461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23470306" w14:textId="77777777" w:rsidR="004612E5" w:rsidRPr="00E33E5D" w:rsidRDefault="00461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764BC6BF" w14:textId="77777777" w:rsidR="004612E5" w:rsidRPr="00E33E5D" w:rsidRDefault="00461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54148C94" w14:textId="77777777" w:rsidR="004612E5" w:rsidRPr="00E33E5D" w:rsidRDefault="004612E5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4612E5" w:rsidRPr="00E33E5D" w14:paraId="1BFE675D" w14:textId="77777777" w:rsidTr="004612E5">
        <w:trPr>
          <w:trHeight w:val="20"/>
        </w:trPr>
        <w:tc>
          <w:tcPr>
            <w:tcW w:w="2520" w:type="dxa"/>
          </w:tcPr>
          <w:p w14:paraId="4C740DD8" w14:textId="77777777" w:rsidR="004612E5" w:rsidRPr="00E33E5D" w:rsidRDefault="00461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33E5D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๙</w:t>
            </w:r>
            <w:r w:rsidRPr="00E33E5D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E33E5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ปิโตร แอนด์ </w:t>
            </w:r>
          </w:p>
        </w:tc>
        <w:tc>
          <w:tcPr>
            <w:tcW w:w="1890" w:type="dxa"/>
          </w:tcPr>
          <w:p w14:paraId="1B43F1C3" w14:textId="77777777" w:rsidR="004612E5" w:rsidRPr="00E33E5D" w:rsidRDefault="00461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33E5D">
              <w:rPr>
                <w:rFonts w:asciiTheme="majorBidi" w:hAnsiTheme="majorBidi" w:cstheme="majorBidi" w:hint="cs"/>
                <w:sz w:val="24"/>
                <w:szCs w:val="24"/>
                <w:cs/>
              </w:rPr>
              <w:t>ขา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ย</w:t>
            </w:r>
            <w:r w:rsidRPr="00E33E5D">
              <w:rPr>
                <w:rFonts w:asciiTheme="majorBidi" w:hAnsiTheme="majorBidi" w:cstheme="majorBidi" w:hint="cs"/>
                <w:sz w:val="24"/>
                <w:szCs w:val="24"/>
                <w:cs/>
              </w:rPr>
              <w:t>ปลีกเชื้อเพลิงยานยนต์</w:t>
            </w:r>
          </w:p>
        </w:tc>
        <w:tc>
          <w:tcPr>
            <w:tcW w:w="1080" w:type="dxa"/>
          </w:tcPr>
          <w:p w14:paraId="189E7499" w14:textId="77777777" w:rsidR="004612E5" w:rsidRPr="00E33E5D" w:rsidRDefault="00461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E33E5D">
              <w:rPr>
                <w:rFonts w:asciiTheme="majorBidi" w:hAnsiTheme="majorBidi" w:cstheme="majorBidi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990" w:type="dxa"/>
          </w:tcPr>
          <w:p w14:paraId="11EBD240" w14:textId="60D5D7F8" w:rsidR="004612E5" w:rsidRPr="00E33E5D" w:rsidRDefault="00E313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990" w:type="dxa"/>
          </w:tcPr>
          <w:p w14:paraId="1EED8B5D" w14:textId="77777777" w:rsidR="004612E5" w:rsidRPr="00E33E5D" w:rsidRDefault="00461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990" w:type="dxa"/>
            <w:tcBorders>
              <w:left w:val="nil"/>
            </w:tcBorders>
          </w:tcPr>
          <w:p w14:paraId="1A082569" w14:textId="2972AAA0" w:rsidR="004612E5" w:rsidRPr="00E33E5D" w:rsidRDefault="00495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36,000</w:t>
            </w:r>
          </w:p>
        </w:tc>
        <w:tc>
          <w:tcPr>
            <w:tcW w:w="270" w:type="dxa"/>
          </w:tcPr>
          <w:p w14:paraId="458FF094" w14:textId="77777777" w:rsidR="004612E5" w:rsidRPr="00E33E5D" w:rsidRDefault="00461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3E0D49E3" w14:textId="77777777" w:rsidR="004612E5" w:rsidRPr="00E33E5D" w:rsidRDefault="00461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36,000</w:t>
            </w:r>
          </w:p>
        </w:tc>
        <w:tc>
          <w:tcPr>
            <w:tcW w:w="270" w:type="dxa"/>
          </w:tcPr>
          <w:p w14:paraId="1ED8676D" w14:textId="77777777" w:rsidR="004612E5" w:rsidRPr="00E33E5D" w:rsidRDefault="00461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6F0491E4" w14:textId="537D678C" w:rsidR="004612E5" w:rsidRPr="00E33E5D" w:rsidRDefault="00325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36,000</w:t>
            </w:r>
          </w:p>
        </w:tc>
        <w:tc>
          <w:tcPr>
            <w:tcW w:w="270" w:type="dxa"/>
          </w:tcPr>
          <w:p w14:paraId="1D5DDB1B" w14:textId="77777777" w:rsidR="004612E5" w:rsidRPr="00E33E5D" w:rsidRDefault="00461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34AB5747" w14:textId="77777777" w:rsidR="004612E5" w:rsidRPr="00E33E5D" w:rsidRDefault="00461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36,000</w:t>
            </w:r>
          </w:p>
        </w:tc>
        <w:tc>
          <w:tcPr>
            <w:tcW w:w="270" w:type="dxa"/>
          </w:tcPr>
          <w:p w14:paraId="2C4008AC" w14:textId="77777777" w:rsidR="004612E5" w:rsidRPr="00E33E5D" w:rsidRDefault="00461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2F998C12" w14:textId="578F68FB" w:rsidR="004612E5" w:rsidRPr="00E33E5D" w:rsidRDefault="00704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309F635C" w14:textId="77777777" w:rsidR="004612E5" w:rsidRPr="00E33E5D" w:rsidRDefault="00461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6DB38B93" w14:textId="2C3272C1" w:rsidR="004612E5" w:rsidRPr="00E33E5D" w:rsidRDefault="00693603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4612E5" w:rsidRPr="00E33E5D" w14:paraId="7CFEDE67" w14:textId="77777777" w:rsidTr="004612E5">
        <w:trPr>
          <w:trHeight w:val="20"/>
        </w:trPr>
        <w:tc>
          <w:tcPr>
            <w:tcW w:w="2520" w:type="dxa"/>
          </w:tcPr>
          <w:p w14:paraId="09D01010" w14:textId="77777777" w:rsidR="004612E5" w:rsidRPr="00E33E5D" w:rsidRDefault="00461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33E5D">
              <w:rPr>
                <w:rFonts w:asciiTheme="majorBidi" w:hAnsiTheme="majorBidi" w:cstheme="majorBidi"/>
                <w:sz w:val="24"/>
                <w:szCs w:val="24"/>
              </w:rPr>
              <w:t xml:space="preserve">   </w:t>
            </w:r>
            <w:r w:rsidRPr="00E33E5D">
              <w:rPr>
                <w:rFonts w:asciiTheme="majorBidi" w:hAnsiTheme="majorBidi" w:cstheme="majorBidi"/>
                <w:sz w:val="24"/>
                <w:szCs w:val="24"/>
                <w:cs/>
              </w:rPr>
              <w:t>เซอร์วิส จำกัด</w:t>
            </w:r>
          </w:p>
        </w:tc>
        <w:tc>
          <w:tcPr>
            <w:tcW w:w="1890" w:type="dxa"/>
          </w:tcPr>
          <w:p w14:paraId="0E04EEE9" w14:textId="77777777" w:rsidR="004612E5" w:rsidRPr="00E33E5D" w:rsidRDefault="00461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6E4E23DA" w14:textId="77777777" w:rsidR="004612E5" w:rsidRPr="00E33E5D" w:rsidRDefault="00461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46C25FC6" w14:textId="77777777" w:rsidR="004612E5" w:rsidRPr="00E33E5D" w:rsidRDefault="00461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29E11941" w14:textId="77777777" w:rsidR="004612E5" w:rsidRPr="00E33E5D" w:rsidRDefault="00461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left w:val="nil"/>
            </w:tcBorders>
          </w:tcPr>
          <w:p w14:paraId="3B92A2CA" w14:textId="77777777" w:rsidR="004612E5" w:rsidRPr="00E33E5D" w:rsidRDefault="00461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037BE080" w14:textId="77777777" w:rsidR="004612E5" w:rsidRPr="00E33E5D" w:rsidRDefault="00461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42603C0E" w14:textId="77777777" w:rsidR="004612E5" w:rsidRPr="00E33E5D" w:rsidRDefault="00461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00ECCFB7" w14:textId="77777777" w:rsidR="004612E5" w:rsidRPr="00E33E5D" w:rsidRDefault="00461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17E93ECE" w14:textId="77777777" w:rsidR="004612E5" w:rsidRPr="00E33E5D" w:rsidRDefault="00461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270" w:type="dxa"/>
          </w:tcPr>
          <w:p w14:paraId="6A1B1577" w14:textId="77777777" w:rsidR="004612E5" w:rsidRPr="00E33E5D" w:rsidRDefault="00461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2C135727" w14:textId="77777777" w:rsidR="004612E5" w:rsidRPr="00E33E5D" w:rsidRDefault="00461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7D0337F3" w14:textId="77777777" w:rsidR="004612E5" w:rsidRPr="00E33E5D" w:rsidRDefault="00461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7F865BBC" w14:textId="77777777" w:rsidR="004612E5" w:rsidRPr="00E33E5D" w:rsidRDefault="00461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607A423E" w14:textId="77777777" w:rsidR="004612E5" w:rsidRPr="00E33E5D" w:rsidRDefault="00461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4D4C239B" w14:textId="77777777" w:rsidR="004612E5" w:rsidRPr="00E33E5D" w:rsidRDefault="004612E5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4612E5" w:rsidRPr="00E33E5D" w14:paraId="409302E4" w14:textId="77777777" w:rsidTr="004612E5">
        <w:trPr>
          <w:trHeight w:val="20"/>
        </w:trPr>
        <w:tc>
          <w:tcPr>
            <w:tcW w:w="2520" w:type="dxa"/>
          </w:tcPr>
          <w:p w14:paraId="58A7013D" w14:textId="77777777" w:rsidR="004612E5" w:rsidRPr="00E33E5D" w:rsidRDefault="00461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E33E5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890" w:type="dxa"/>
          </w:tcPr>
          <w:p w14:paraId="19E769B0" w14:textId="77777777" w:rsidR="004612E5" w:rsidRPr="00E33E5D" w:rsidRDefault="00461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5DCE4753" w14:textId="77777777" w:rsidR="004612E5" w:rsidRPr="00E33E5D" w:rsidRDefault="00461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4D931271" w14:textId="77777777" w:rsidR="004612E5" w:rsidRPr="00E33E5D" w:rsidRDefault="00461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1E376A58" w14:textId="77777777" w:rsidR="004612E5" w:rsidRPr="00E33E5D" w:rsidRDefault="00461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4EF77E05" w14:textId="77777777" w:rsidR="004612E5" w:rsidRPr="00E33E5D" w:rsidRDefault="00461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07AA6DAC" w14:textId="77777777" w:rsidR="004612E5" w:rsidRPr="00E33E5D" w:rsidRDefault="00461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303E0985" w14:textId="77777777" w:rsidR="004612E5" w:rsidRPr="00E33E5D" w:rsidRDefault="00461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57000955" w14:textId="77777777" w:rsidR="004612E5" w:rsidRPr="00E33E5D" w:rsidRDefault="00461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1" w:right="-7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3772EFCD" w14:textId="02F75D7D" w:rsidR="004612E5" w:rsidRPr="00E33E5D" w:rsidRDefault="00325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271,000</w:t>
            </w:r>
          </w:p>
        </w:tc>
        <w:tc>
          <w:tcPr>
            <w:tcW w:w="270" w:type="dxa"/>
          </w:tcPr>
          <w:p w14:paraId="4F6650DB" w14:textId="77777777" w:rsidR="004612E5" w:rsidRPr="00E33E5D" w:rsidRDefault="00461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2338C30B" w14:textId="77777777" w:rsidR="004612E5" w:rsidRPr="00E33E5D" w:rsidRDefault="00461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271,000</w:t>
            </w:r>
          </w:p>
        </w:tc>
        <w:tc>
          <w:tcPr>
            <w:tcW w:w="270" w:type="dxa"/>
          </w:tcPr>
          <w:p w14:paraId="539F3C89" w14:textId="77777777" w:rsidR="004612E5" w:rsidRPr="00E33E5D" w:rsidRDefault="00461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1EE22ECF" w14:textId="33BB45B1" w:rsidR="004612E5" w:rsidRPr="00E33E5D" w:rsidRDefault="00704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662A8946" w14:textId="77777777" w:rsidR="004612E5" w:rsidRPr="00E33E5D" w:rsidRDefault="00461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line="240" w:lineRule="auto"/>
              <w:ind w:left="-101" w:right="-12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08E1269D" w14:textId="2BE5DAE0" w:rsidR="004612E5" w:rsidRPr="00E33E5D" w:rsidRDefault="00693603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</w:tr>
    </w:tbl>
    <w:p w14:paraId="359B9FB9" w14:textId="6AFF3241" w:rsidR="001174E0" w:rsidRPr="001174E0" w:rsidRDefault="001174E0" w:rsidP="00D35F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00" w:lineRule="exact"/>
        <w:ind w:left="540" w:right="-43"/>
        <w:sectPr w:rsidR="001174E0" w:rsidRPr="001174E0" w:rsidSect="00773A73">
          <w:headerReference w:type="default" r:id="rId14"/>
          <w:footerReference w:type="default" r:id="rId15"/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  <w:r>
        <w:tab/>
      </w:r>
    </w:p>
    <w:p w14:paraId="0473D6C5" w14:textId="38AA9E9A" w:rsidR="00081CD6" w:rsidRPr="0069362D" w:rsidRDefault="00081CD6" w:rsidP="00B76D01">
      <w:pPr>
        <w:pStyle w:val="Heading8"/>
        <w:numPr>
          <w:ilvl w:val="0"/>
          <w:numId w:val="41"/>
        </w:numPr>
        <w:tabs>
          <w:tab w:val="left" w:pos="540"/>
        </w:tabs>
        <w:spacing w:line="240" w:lineRule="auto"/>
        <w:ind w:right="-43" w:hanging="630"/>
        <w:jc w:val="thaiDistribute"/>
        <w:rPr>
          <w:rFonts w:ascii="Angsana New" w:hAnsi="Angsana New"/>
          <w:sz w:val="30"/>
          <w:szCs w:val="30"/>
          <w:lang w:val="th-TH"/>
        </w:rPr>
      </w:pPr>
      <w:r w:rsidRPr="0069362D">
        <w:rPr>
          <w:rFonts w:ascii="Angsana New" w:hAnsi="Angsana New"/>
          <w:sz w:val="30"/>
          <w:szCs w:val="30"/>
          <w:cs/>
          <w:lang w:val="th-TH"/>
        </w:rPr>
        <w:lastRenderedPageBreak/>
        <w:t>เงินลงทุนในก</w:t>
      </w:r>
      <w:r w:rsidRPr="0069362D">
        <w:rPr>
          <w:rFonts w:ascii="Angsana New" w:hAnsi="Angsana New" w:hint="cs"/>
          <w:sz w:val="30"/>
          <w:szCs w:val="30"/>
          <w:cs/>
          <w:lang w:val="th-TH"/>
        </w:rPr>
        <w:t>ารร่วมค้า</w:t>
      </w:r>
    </w:p>
    <w:p w14:paraId="755DBC36" w14:textId="77643195" w:rsidR="00E506A0" w:rsidRDefault="00E506A0" w:rsidP="00E506A0">
      <w:pPr>
        <w:rPr>
          <w:rFonts w:asciiTheme="majorBidi" w:hAnsiTheme="majorBidi" w:cstheme="majorBidi"/>
          <w:sz w:val="30"/>
          <w:szCs w:val="30"/>
          <w:lang w:val="th-TH" w:eastAsia="x-none"/>
        </w:rPr>
      </w:pPr>
    </w:p>
    <w:tbl>
      <w:tblPr>
        <w:tblW w:w="909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94"/>
        <w:gridCol w:w="1169"/>
        <w:gridCol w:w="273"/>
        <w:gridCol w:w="1275"/>
        <w:gridCol w:w="273"/>
        <w:gridCol w:w="1078"/>
        <w:gridCol w:w="273"/>
        <w:gridCol w:w="1156"/>
      </w:tblGrid>
      <w:tr w:rsidR="008C6B72" w:rsidRPr="008C010D" w14:paraId="1FF84B6D" w14:textId="77777777">
        <w:trPr>
          <w:tblHeader/>
        </w:trPr>
        <w:tc>
          <w:tcPr>
            <w:tcW w:w="1977" w:type="pct"/>
          </w:tcPr>
          <w:p w14:paraId="38FE7678" w14:textId="77777777" w:rsidR="008C6B72" w:rsidRPr="008C010D" w:rsidRDefault="008C6B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94" w:type="pct"/>
            <w:gridSpan w:val="3"/>
          </w:tcPr>
          <w:p w14:paraId="1513AA12" w14:textId="77777777" w:rsidR="008C6B72" w:rsidRPr="008C010D" w:rsidRDefault="008C6B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0" w:type="pct"/>
          </w:tcPr>
          <w:p w14:paraId="2E702B2A" w14:textId="77777777" w:rsidR="008C6B72" w:rsidRPr="008C010D" w:rsidRDefault="008C6B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79" w:type="pct"/>
            <w:gridSpan w:val="3"/>
            <w:vAlign w:val="center"/>
          </w:tcPr>
          <w:p w14:paraId="2034ADB2" w14:textId="77777777" w:rsidR="008C6B72" w:rsidRPr="008C010D" w:rsidRDefault="008C6B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192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C6B72" w:rsidRPr="008C010D" w14:paraId="155FC887" w14:textId="77777777">
        <w:trPr>
          <w:tblHeader/>
        </w:trPr>
        <w:tc>
          <w:tcPr>
            <w:tcW w:w="1977" w:type="pct"/>
          </w:tcPr>
          <w:p w14:paraId="13724C33" w14:textId="3BCA6B49" w:rsidR="008C6B72" w:rsidRPr="00660A10" w:rsidRDefault="008C6B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60A1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672C9C" w:rsidRPr="00672C9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หกเดือน</w:t>
            </w:r>
            <w:r w:rsidRPr="00660A1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สิ้นสุด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</w:t>
            </w:r>
          </w:p>
        </w:tc>
        <w:tc>
          <w:tcPr>
            <w:tcW w:w="643" w:type="pct"/>
          </w:tcPr>
          <w:p w14:paraId="22E1EB77" w14:textId="77777777" w:rsidR="008C6B72" w:rsidRPr="00E07FB7" w:rsidRDefault="008C6B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3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0" w:type="pct"/>
          </w:tcPr>
          <w:p w14:paraId="5012EAC7" w14:textId="77777777" w:rsidR="008C6B72" w:rsidRPr="008C010D" w:rsidRDefault="008C6B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01" w:type="pct"/>
          </w:tcPr>
          <w:p w14:paraId="00C5B721" w14:textId="77777777" w:rsidR="008C6B72" w:rsidRPr="008C010D" w:rsidRDefault="008C6B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" w:type="pct"/>
          </w:tcPr>
          <w:p w14:paraId="3C0F1081" w14:textId="77777777" w:rsidR="008C6B72" w:rsidRPr="008C010D" w:rsidRDefault="008C6B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3" w:type="pct"/>
          </w:tcPr>
          <w:p w14:paraId="28F90274" w14:textId="77777777" w:rsidR="008C6B72" w:rsidRPr="008C010D" w:rsidRDefault="008C6B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" w:type="pct"/>
          </w:tcPr>
          <w:p w14:paraId="73DFD60F" w14:textId="77777777" w:rsidR="008C6B72" w:rsidRPr="008C010D" w:rsidRDefault="008C6B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</w:tcPr>
          <w:p w14:paraId="6D23E6F2" w14:textId="77777777" w:rsidR="008C6B72" w:rsidRPr="008C010D" w:rsidRDefault="008C6B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4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C6B72" w:rsidRPr="003735FD" w14:paraId="7C3C7649" w14:textId="77777777">
        <w:trPr>
          <w:tblHeader/>
        </w:trPr>
        <w:tc>
          <w:tcPr>
            <w:tcW w:w="1977" w:type="pct"/>
          </w:tcPr>
          <w:p w14:paraId="169CAB34" w14:textId="024712F0" w:rsidR="008C6B72" w:rsidRPr="00660A10" w:rsidRDefault="00672C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 w:firstLine="254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672C9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วันที่ </w:t>
            </w:r>
            <w:r w:rsidR="006D07B0" w:rsidRPr="006D07B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 w:rsidRPr="00672C9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643" w:type="pct"/>
          </w:tcPr>
          <w:p w14:paraId="13609A4C" w14:textId="77777777" w:rsidR="008C6B72" w:rsidRPr="003735FD" w:rsidRDefault="008C6B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3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50" w:type="pct"/>
          </w:tcPr>
          <w:p w14:paraId="7C0C161F" w14:textId="77777777" w:rsidR="008C6B72" w:rsidRPr="008C010D" w:rsidRDefault="008C6B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01" w:type="pct"/>
          </w:tcPr>
          <w:p w14:paraId="76B98C29" w14:textId="77777777" w:rsidR="008C6B72" w:rsidRPr="003735FD" w:rsidRDefault="008C6B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50" w:type="pct"/>
          </w:tcPr>
          <w:p w14:paraId="4742E61F" w14:textId="77777777" w:rsidR="008C6B72" w:rsidRPr="008C010D" w:rsidRDefault="008C6B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3" w:type="pct"/>
          </w:tcPr>
          <w:p w14:paraId="6C831C62" w14:textId="77777777" w:rsidR="008C6B72" w:rsidRPr="003735FD" w:rsidRDefault="008C6B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50" w:type="pct"/>
          </w:tcPr>
          <w:p w14:paraId="7CE4D5BB" w14:textId="77777777" w:rsidR="008C6B72" w:rsidRPr="008C010D" w:rsidRDefault="008C6B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</w:tcPr>
          <w:p w14:paraId="71E86A21" w14:textId="77777777" w:rsidR="008C6B72" w:rsidRPr="003735FD" w:rsidRDefault="008C6B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4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8C6B72" w:rsidRPr="008C010D" w14:paraId="5926D7FF" w14:textId="77777777">
        <w:trPr>
          <w:tblHeader/>
        </w:trPr>
        <w:tc>
          <w:tcPr>
            <w:tcW w:w="1977" w:type="pct"/>
          </w:tcPr>
          <w:p w14:paraId="3692C9ED" w14:textId="77777777" w:rsidR="008C6B72" w:rsidRPr="008C010D" w:rsidRDefault="008C6B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90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023" w:type="pct"/>
            <w:gridSpan w:val="7"/>
          </w:tcPr>
          <w:p w14:paraId="3859693B" w14:textId="77777777" w:rsidR="008C6B72" w:rsidRPr="008C010D" w:rsidRDefault="008C6B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C010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72C9C" w:rsidRPr="0006192A" w14:paraId="7D8FE3C9" w14:textId="77777777">
        <w:tc>
          <w:tcPr>
            <w:tcW w:w="1977" w:type="pct"/>
          </w:tcPr>
          <w:p w14:paraId="42392A21" w14:textId="77777777" w:rsidR="00672C9C" w:rsidRPr="00A27F15" w:rsidRDefault="00672C9C" w:rsidP="00672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825"/>
                <w:tab w:val="left" w:pos="4485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A27F15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Pr="005F3857">
              <w:rPr>
                <w:rFonts w:ascii="Angsana New" w:hAnsi="Angsana New"/>
                <w:sz w:val="30"/>
                <w:szCs w:val="30"/>
              </w:rPr>
              <w:t>1</w:t>
            </w:r>
            <w:r w:rsidRPr="00A27F1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A27F15"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643" w:type="pct"/>
          </w:tcPr>
          <w:p w14:paraId="2611FB52" w14:textId="285B32F4" w:rsidR="00672C9C" w:rsidRPr="0006192A" w:rsidRDefault="00672C9C" w:rsidP="0029166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9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994,324</w:t>
            </w:r>
          </w:p>
        </w:tc>
        <w:tc>
          <w:tcPr>
            <w:tcW w:w="150" w:type="pct"/>
          </w:tcPr>
          <w:p w14:paraId="1AE34FA2" w14:textId="77777777" w:rsidR="00672C9C" w:rsidRPr="0006192A" w:rsidRDefault="00672C9C" w:rsidP="00672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7" w:right="-109"/>
              <w:rPr>
                <w:rFonts w:ascii="Angsana New" w:hAnsi="Angsana New"/>
                <w:color w:val="FF00FF"/>
                <w:sz w:val="30"/>
                <w:szCs w:val="30"/>
              </w:rPr>
            </w:pPr>
          </w:p>
        </w:tc>
        <w:tc>
          <w:tcPr>
            <w:tcW w:w="701" w:type="pct"/>
          </w:tcPr>
          <w:p w14:paraId="1D72C156" w14:textId="13BF8647" w:rsidR="00672C9C" w:rsidRPr="0006192A" w:rsidRDefault="00672C9C" w:rsidP="00672C9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87" w:right="-109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811,887</w:t>
            </w:r>
          </w:p>
        </w:tc>
        <w:tc>
          <w:tcPr>
            <w:tcW w:w="150" w:type="pct"/>
          </w:tcPr>
          <w:p w14:paraId="566FBEA8" w14:textId="77777777" w:rsidR="00672C9C" w:rsidRPr="0006192A" w:rsidRDefault="00672C9C" w:rsidP="00672C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09"/>
              <w:rPr>
                <w:rFonts w:ascii="Angsana New" w:hAnsi="Angsana New"/>
                <w:color w:val="FF00FF"/>
                <w:sz w:val="30"/>
                <w:szCs w:val="30"/>
              </w:rPr>
            </w:pPr>
          </w:p>
        </w:tc>
        <w:tc>
          <w:tcPr>
            <w:tcW w:w="593" w:type="pct"/>
          </w:tcPr>
          <w:p w14:paraId="17F218A3" w14:textId="2A0073FE" w:rsidR="00672C9C" w:rsidRPr="0006192A" w:rsidRDefault="00672C9C" w:rsidP="002916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87" w:right="-10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903,630</w:t>
            </w:r>
          </w:p>
        </w:tc>
        <w:tc>
          <w:tcPr>
            <w:tcW w:w="150" w:type="pct"/>
          </w:tcPr>
          <w:p w14:paraId="3DA7E461" w14:textId="77777777" w:rsidR="00672C9C" w:rsidRPr="0006192A" w:rsidRDefault="00672C9C" w:rsidP="00672C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09"/>
              <w:rPr>
                <w:rFonts w:ascii="Angsana New" w:hAnsi="Angsana New"/>
                <w:color w:val="FF00FF"/>
                <w:sz w:val="30"/>
                <w:szCs w:val="30"/>
              </w:rPr>
            </w:pPr>
          </w:p>
        </w:tc>
        <w:tc>
          <w:tcPr>
            <w:tcW w:w="636" w:type="pct"/>
          </w:tcPr>
          <w:p w14:paraId="6CF13BCC" w14:textId="3CA56FD4" w:rsidR="00672C9C" w:rsidRPr="0006192A" w:rsidRDefault="00672C9C" w:rsidP="00672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87" w:right="-10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825,930</w:t>
            </w:r>
          </w:p>
        </w:tc>
      </w:tr>
      <w:tr w:rsidR="00672C9C" w:rsidRPr="00F1154F" w14:paraId="126B2F85" w14:textId="77777777">
        <w:tc>
          <w:tcPr>
            <w:tcW w:w="1977" w:type="pct"/>
          </w:tcPr>
          <w:p w14:paraId="14229EC4" w14:textId="4C2C6437" w:rsidR="00672C9C" w:rsidRPr="00E07FB7" w:rsidRDefault="00672C9C" w:rsidP="00672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825"/>
                <w:tab w:val="left" w:pos="4485"/>
              </w:tabs>
              <w:spacing w:line="240" w:lineRule="auto"/>
              <w:ind w:right="-43" w:hanging="16"/>
              <w:rPr>
                <w:rFonts w:ascii="Angsana New" w:hAnsi="Angsana New"/>
                <w:sz w:val="30"/>
                <w:szCs w:val="30"/>
                <w:cs/>
              </w:rPr>
            </w:pPr>
            <w:r w:rsidRPr="00672C9C">
              <w:rPr>
                <w:rFonts w:ascii="Angsana New" w:hAnsi="Angsana New"/>
                <w:sz w:val="30"/>
                <w:szCs w:val="30"/>
                <w:cs/>
              </w:rPr>
              <w:t>ส่วนแบ่งกำไรของ</w:t>
            </w:r>
            <w:r w:rsidR="00FF6521" w:rsidRPr="00FF6521">
              <w:rPr>
                <w:rFonts w:ascii="Angsana New" w:hAnsi="Angsana New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43" w:type="pct"/>
          </w:tcPr>
          <w:p w14:paraId="0F318BB7" w14:textId="77777777" w:rsidR="00672C9C" w:rsidRPr="00F1154F" w:rsidRDefault="00672C9C" w:rsidP="0029166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87" w:right="-109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50" w:type="pct"/>
          </w:tcPr>
          <w:p w14:paraId="7AC99C08" w14:textId="77777777" w:rsidR="00672C9C" w:rsidRPr="00F1154F" w:rsidRDefault="00672C9C" w:rsidP="00672C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09"/>
              <w:rPr>
                <w:rFonts w:ascii="Angsana New" w:hAnsi="Angsana New"/>
                <w:color w:val="FF00FF"/>
                <w:sz w:val="30"/>
                <w:szCs w:val="30"/>
              </w:rPr>
            </w:pPr>
          </w:p>
        </w:tc>
        <w:tc>
          <w:tcPr>
            <w:tcW w:w="701" w:type="pct"/>
          </w:tcPr>
          <w:p w14:paraId="2373D3B9" w14:textId="77777777" w:rsidR="00672C9C" w:rsidRPr="00F1154F" w:rsidRDefault="00672C9C" w:rsidP="00672C9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87" w:right="-109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50" w:type="pct"/>
          </w:tcPr>
          <w:p w14:paraId="2D8E1A94" w14:textId="77777777" w:rsidR="00672C9C" w:rsidRPr="00F1154F" w:rsidRDefault="00672C9C" w:rsidP="00672C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09"/>
              <w:rPr>
                <w:rFonts w:ascii="Angsana New" w:hAnsi="Angsana New"/>
                <w:color w:val="FF00FF"/>
                <w:sz w:val="30"/>
                <w:szCs w:val="30"/>
              </w:rPr>
            </w:pPr>
          </w:p>
        </w:tc>
        <w:tc>
          <w:tcPr>
            <w:tcW w:w="593" w:type="pct"/>
          </w:tcPr>
          <w:p w14:paraId="3F9E6659" w14:textId="77777777" w:rsidR="00672C9C" w:rsidRPr="00F1154F" w:rsidRDefault="00672C9C" w:rsidP="002916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240" w:lineRule="auto"/>
              <w:ind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" w:type="pct"/>
          </w:tcPr>
          <w:p w14:paraId="3AC94238" w14:textId="77777777" w:rsidR="00672C9C" w:rsidRPr="00F1154F" w:rsidRDefault="00672C9C" w:rsidP="00672C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09"/>
              <w:rPr>
                <w:rFonts w:ascii="Angsana New" w:hAnsi="Angsana New"/>
                <w:color w:val="FF00FF"/>
                <w:sz w:val="30"/>
                <w:szCs w:val="30"/>
              </w:rPr>
            </w:pPr>
          </w:p>
        </w:tc>
        <w:tc>
          <w:tcPr>
            <w:tcW w:w="636" w:type="pct"/>
          </w:tcPr>
          <w:p w14:paraId="55FE28AC" w14:textId="77777777" w:rsidR="00672C9C" w:rsidRPr="00F1154F" w:rsidRDefault="00672C9C" w:rsidP="00672C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right="-10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72C9C" w:rsidRPr="00F1154F" w14:paraId="339FFAD8" w14:textId="77777777">
        <w:tc>
          <w:tcPr>
            <w:tcW w:w="1977" w:type="pct"/>
          </w:tcPr>
          <w:p w14:paraId="350ABD69" w14:textId="546B57EE" w:rsidR="00672C9C" w:rsidRPr="00E07FB7" w:rsidRDefault="00672C9C" w:rsidP="00672C9C">
            <w:pPr>
              <w:pStyle w:val="a"/>
              <w:tabs>
                <w:tab w:val="clear" w:pos="1080"/>
              </w:tabs>
              <w:ind w:left="90" w:right="-43" w:firstLine="74"/>
              <w:rPr>
                <w:rFonts w:asciiTheme="majorBidi" w:hAnsiTheme="majorBidi" w:cstheme="majorBidi"/>
                <w:lang w:val="en-US"/>
              </w:rPr>
            </w:pPr>
            <w:r w:rsidRPr="00672C9C">
              <w:rPr>
                <w:rFonts w:asciiTheme="majorBidi" w:hAnsiTheme="majorBidi" w:cs="Angsana New"/>
                <w:cs/>
                <w:lang w:val="en-US"/>
              </w:rPr>
              <w:t>ที่ใช้วิธีส่วนได้เสีย</w:t>
            </w:r>
          </w:p>
        </w:tc>
        <w:tc>
          <w:tcPr>
            <w:tcW w:w="643" w:type="pct"/>
            <w:shd w:val="clear" w:color="auto" w:fill="auto"/>
          </w:tcPr>
          <w:p w14:paraId="7811328B" w14:textId="035071E5" w:rsidR="00672C9C" w:rsidRPr="00F1154F" w:rsidRDefault="00AD6F6F" w:rsidP="0029166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87" w:right="-109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49,525</w:t>
            </w:r>
          </w:p>
        </w:tc>
        <w:tc>
          <w:tcPr>
            <w:tcW w:w="150" w:type="pct"/>
          </w:tcPr>
          <w:p w14:paraId="46CCF0B0" w14:textId="77777777" w:rsidR="00672C9C" w:rsidRPr="00F1154F" w:rsidRDefault="00672C9C" w:rsidP="00672C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09"/>
              <w:rPr>
                <w:rFonts w:ascii="Angsana New" w:hAnsi="Angsana New"/>
                <w:color w:val="FF00FF"/>
                <w:sz w:val="30"/>
                <w:szCs w:val="30"/>
              </w:rPr>
            </w:pPr>
          </w:p>
        </w:tc>
        <w:tc>
          <w:tcPr>
            <w:tcW w:w="701" w:type="pct"/>
          </w:tcPr>
          <w:p w14:paraId="3F3A62E2" w14:textId="4E78CF52" w:rsidR="00672C9C" w:rsidRPr="00F1154F" w:rsidRDefault="00672C9C" w:rsidP="00672C9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87" w:right="-109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35,325</w:t>
            </w:r>
          </w:p>
        </w:tc>
        <w:tc>
          <w:tcPr>
            <w:tcW w:w="150" w:type="pct"/>
          </w:tcPr>
          <w:p w14:paraId="3DF054DD" w14:textId="77777777" w:rsidR="00672C9C" w:rsidRPr="00F1154F" w:rsidRDefault="00672C9C" w:rsidP="00672C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09"/>
              <w:rPr>
                <w:rFonts w:ascii="Angsana New" w:hAnsi="Angsana New"/>
                <w:color w:val="FF00FF"/>
                <w:sz w:val="30"/>
                <w:szCs w:val="30"/>
              </w:rPr>
            </w:pPr>
          </w:p>
        </w:tc>
        <w:tc>
          <w:tcPr>
            <w:tcW w:w="593" w:type="pct"/>
          </w:tcPr>
          <w:p w14:paraId="47F4772E" w14:textId="402E21ED" w:rsidR="00672C9C" w:rsidRPr="00F1154F" w:rsidRDefault="00AD6F6F" w:rsidP="002916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240" w:lineRule="auto"/>
              <w:ind w:right="-10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0" w:type="pct"/>
          </w:tcPr>
          <w:p w14:paraId="088CF1D6" w14:textId="77777777" w:rsidR="00672C9C" w:rsidRPr="00F1154F" w:rsidRDefault="00672C9C" w:rsidP="00672C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09"/>
              <w:rPr>
                <w:rFonts w:ascii="Angsana New" w:hAnsi="Angsana New"/>
                <w:color w:val="FF00FF"/>
                <w:sz w:val="30"/>
                <w:szCs w:val="30"/>
              </w:rPr>
            </w:pPr>
          </w:p>
        </w:tc>
        <w:tc>
          <w:tcPr>
            <w:tcW w:w="636" w:type="pct"/>
          </w:tcPr>
          <w:p w14:paraId="22265538" w14:textId="2BBC8F96" w:rsidR="00672C9C" w:rsidRPr="00F1154F" w:rsidRDefault="00672C9C" w:rsidP="00672C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right="-10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72C9C" w:rsidRPr="001C07C5" w14:paraId="37AC140D" w14:textId="77777777">
        <w:tc>
          <w:tcPr>
            <w:tcW w:w="1977" w:type="pct"/>
            <w:shd w:val="clear" w:color="auto" w:fill="auto"/>
          </w:tcPr>
          <w:p w14:paraId="1B66FE79" w14:textId="77777777" w:rsidR="00672C9C" w:rsidRPr="009140DD" w:rsidRDefault="00672C9C" w:rsidP="00672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825"/>
                <w:tab w:val="left" w:pos="4485"/>
              </w:tabs>
              <w:spacing w:line="240" w:lineRule="auto"/>
              <w:ind w:right="-43" w:hanging="1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ชำระค่าหุ้นเพิ่มทุน</w:t>
            </w:r>
          </w:p>
        </w:tc>
        <w:tc>
          <w:tcPr>
            <w:tcW w:w="643" w:type="pct"/>
            <w:shd w:val="clear" w:color="auto" w:fill="auto"/>
          </w:tcPr>
          <w:p w14:paraId="593D1ECE" w14:textId="2EC6DA4F" w:rsidR="00672C9C" w:rsidRDefault="00E728F3" w:rsidP="0029166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87" w:right="-109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50" w:type="pct"/>
            <w:shd w:val="clear" w:color="auto" w:fill="auto"/>
          </w:tcPr>
          <w:p w14:paraId="18D39D2E" w14:textId="77777777" w:rsidR="00672C9C" w:rsidRPr="00F1154F" w:rsidRDefault="00672C9C" w:rsidP="00672C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09"/>
              <w:rPr>
                <w:rFonts w:ascii="Angsana New" w:hAnsi="Angsana New"/>
                <w:color w:val="FF00FF"/>
                <w:sz w:val="30"/>
                <w:szCs w:val="30"/>
              </w:rPr>
            </w:pPr>
          </w:p>
        </w:tc>
        <w:tc>
          <w:tcPr>
            <w:tcW w:w="701" w:type="pct"/>
          </w:tcPr>
          <w:p w14:paraId="0941A71C" w14:textId="6BBC0074" w:rsidR="00672C9C" w:rsidRPr="001C07C5" w:rsidRDefault="00672C9C" w:rsidP="00672C9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87" w:right="-109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35,000</w:t>
            </w:r>
          </w:p>
        </w:tc>
        <w:tc>
          <w:tcPr>
            <w:tcW w:w="150" w:type="pct"/>
            <w:shd w:val="clear" w:color="auto" w:fill="auto"/>
          </w:tcPr>
          <w:p w14:paraId="36B495E5" w14:textId="77777777" w:rsidR="00672C9C" w:rsidRPr="001C07C5" w:rsidRDefault="00672C9C" w:rsidP="00672C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09"/>
              <w:rPr>
                <w:rFonts w:ascii="Angsana New" w:hAnsi="Angsana New"/>
                <w:color w:val="FF00FF"/>
                <w:sz w:val="30"/>
                <w:szCs w:val="30"/>
              </w:rPr>
            </w:pPr>
          </w:p>
        </w:tc>
        <w:tc>
          <w:tcPr>
            <w:tcW w:w="593" w:type="pct"/>
            <w:shd w:val="clear" w:color="auto" w:fill="auto"/>
          </w:tcPr>
          <w:p w14:paraId="48E738EC" w14:textId="1DB1CB50" w:rsidR="00672C9C" w:rsidRPr="001C07C5" w:rsidRDefault="00E728F3" w:rsidP="002916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240" w:lineRule="auto"/>
              <w:ind w:right="-10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0" w:type="pct"/>
            <w:shd w:val="clear" w:color="auto" w:fill="auto"/>
          </w:tcPr>
          <w:p w14:paraId="697FA18E" w14:textId="77777777" w:rsidR="00672C9C" w:rsidRPr="001C07C5" w:rsidRDefault="00672C9C" w:rsidP="00672C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09"/>
              <w:rPr>
                <w:rFonts w:ascii="Angsana New" w:hAnsi="Angsana New"/>
                <w:color w:val="FF00FF"/>
                <w:sz w:val="30"/>
                <w:szCs w:val="30"/>
              </w:rPr>
            </w:pPr>
          </w:p>
        </w:tc>
        <w:tc>
          <w:tcPr>
            <w:tcW w:w="636" w:type="pct"/>
          </w:tcPr>
          <w:p w14:paraId="6065AD09" w14:textId="6FDE9DE4" w:rsidR="00672C9C" w:rsidRPr="001C07C5" w:rsidRDefault="00672C9C" w:rsidP="00672C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right="-10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35,000</w:t>
            </w:r>
          </w:p>
        </w:tc>
      </w:tr>
      <w:tr w:rsidR="00672C9C" w:rsidRPr="0006192A" w14:paraId="03F55418" w14:textId="77777777">
        <w:tc>
          <w:tcPr>
            <w:tcW w:w="1977" w:type="pct"/>
          </w:tcPr>
          <w:p w14:paraId="28425DC5" w14:textId="66C51CCF" w:rsidR="00672C9C" w:rsidRDefault="00672C9C" w:rsidP="00672C9C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lang w:val="en-US"/>
              </w:rPr>
            </w:pPr>
            <w:r w:rsidRPr="00672C9C">
              <w:rPr>
                <w:rFonts w:ascii="Angsana New" w:hAnsi="Angsana New" w:cs="Angsana New"/>
                <w:b/>
                <w:bCs/>
                <w:cs/>
              </w:rPr>
              <w:t xml:space="preserve">ณ วันที่ </w:t>
            </w:r>
            <w:r w:rsidR="006D07B0" w:rsidRPr="006D07B0">
              <w:rPr>
                <w:rFonts w:ascii="Angsana New" w:hAnsi="Angsana New" w:cs="Angsana New"/>
                <w:b/>
                <w:bCs/>
                <w:lang w:val="en-US"/>
              </w:rPr>
              <w:t>30</w:t>
            </w:r>
            <w:r w:rsidRPr="00672C9C">
              <w:rPr>
                <w:rFonts w:ascii="Angsana New" w:hAnsi="Angsana New" w:cs="Angsana New"/>
                <w:b/>
                <w:bCs/>
                <w:cs/>
              </w:rPr>
              <w:t xml:space="preserve"> มิถุนายน</w:t>
            </w:r>
          </w:p>
        </w:tc>
        <w:tc>
          <w:tcPr>
            <w:tcW w:w="643" w:type="pct"/>
            <w:tcBorders>
              <w:top w:val="single" w:sz="4" w:space="0" w:color="auto"/>
              <w:bottom w:val="double" w:sz="4" w:space="0" w:color="auto"/>
            </w:tcBorders>
          </w:tcPr>
          <w:p w14:paraId="15142363" w14:textId="1FFDB8FE" w:rsidR="00672C9C" w:rsidRPr="00D73B01" w:rsidRDefault="0017489E" w:rsidP="0029166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87" w:right="-109"/>
              <w:rPr>
                <w:rFonts w:ascii="Angsana New" w:hAnsi="Angsana New" w:cs="Angsana New"/>
                <w:sz w:val="30"/>
                <w:szCs w:val="30"/>
              </w:rPr>
            </w:pPr>
            <w:r w:rsidRPr="0017489E">
              <w:rPr>
                <w:rFonts w:ascii="Angsana New" w:hAnsi="Angsana New" w:cs="Angsana New"/>
                <w:sz w:val="30"/>
                <w:szCs w:val="30"/>
              </w:rPr>
              <w:t>1,043,849</w:t>
            </w:r>
          </w:p>
        </w:tc>
        <w:tc>
          <w:tcPr>
            <w:tcW w:w="150" w:type="pct"/>
          </w:tcPr>
          <w:p w14:paraId="409E581E" w14:textId="77777777" w:rsidR="00672C9C" w:rsidRPr="0006192A" w:rsidRDefault="00672C9C" w:rsidP="00672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7" w:right="-109"/>
              <w:rPr>
                <w:rFonts w:ascii="Angsana New" w:hAnsi="Angsana New"/>
                <w:b/>
                <w:bCs/>
                <w:color w:val="FF00FF"/>
                <w:sz w:val="30"/>
                <w:szCs w:val="30"/>
              </w:rPr>
            </w:pPr>
          </w:p>
        </w:tc>
        <w:tc>
          <w:tcPr>
            <w:tcW w:w="701" w:type="pct"/>
            <w:tcBorders>
              <w:top w:val="single" w:sz="4" w:space="0" w:color="auto"/>
              <w:bottom w:val="double" w:sz="4" w:space="0" w:color="auto"/>
            </w:tcBorders>
          </w:tcPr>
          <w:p w14:paraId="15A757DC" w14:textId="0684AE85" w:rsidR="00672C9C" w:rsidRPr="0006192A" w:rsidRDefault="00672C9C" w:rsidP="00672C9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87" w:right="-109"/>
              <w:rPr>
                <w:rFonts w:ascii="Angsana New" w:hAnsi="Angsana New" w:cs="Angsana New"/>
                <w:sz w:val="30"/>
                <w:szCs w:val="30"/>
              </w:rPr>
            </w:pPr>
            <w:r w:rsidRPr="00294891">
              <w:rPr>
                <w:rFonts w:ascii="Angsana New" w:hAnsi="Angsana New" w:cs="Angsana New"/>
                <w:sz w:val="30"/>
                <w:szCs w:val="30"/>
              </w:rPr>
              <w:t>882,212</w:t>
            </w:r>
          </w:p>
        </w:tc>
        <w:tc>
          <w:tcPr>
            <w:tcW w:w="150" w:type="pct"/>
          </w:tcPr>
          <w:p w14:paraId="4FE2480C" w14:textId="77777777" w:rsidR="00672C9C" w:rsidRPr="0006192A" w:rsidRDefault="00672C9C" w:rsidP="00672C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09"/>
              <w:rPr>
                <w:rFonts w:ascii="Angsana New" w:hAnsi="Angsana New"/>
                <w:b/>
                <w:bCs/>
                <w:color w:val="FF00FF"/>
                <w:sz w:val="30"/>
                <w:szCs w:val="30"/>
              </w:rPr>
            </w:pP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</w:tcPr>
          <w:p w14:paraId="36F2C5E2" w14:textId="6B136BBD" w:rsidR="00672C9C" w:rsidRPr="0006192A" w:rsidRDefault="00E21899" w:rsidP="002916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90</w:t>
            </w:r>
            <w:r w:rsidR="00CA1B40">
              <w:rPr>
                <w:rFonts w:ascii="Angsana New" w:hAnsi="Angsana New"/>
                <w:b/>
                <w:bCs/>
                <w:sz w:val="30"/>
                <w:szCs w:val="30"/>
              </w:rPr>
              <w:t>3,630</w:t>
            </w:r>
          </w:p>
        </w:tc>
        <w:tc>
          <w:tcPr>
            <w:tcW w:w="150" w:type="pct"/>
          </w:tcPr>
          <w:p w14:paraId="1A9E3A8F" w14:textId="77777777" w:rsidR="00672C9C" w:rsidRPr="0006192A" w:rsidRDefault="00672C9C" w:rsidP="00672C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09"/>
              <w:rPr>
                <w:rFonts w:ascii="Angsana New" w:hAnsi="Angsana New"/>
                <w:b/>
                <w:bCs/>
                <w:color w:val="FF00FF"/>
                <w:sz w:val="30"/>
                <w:szCs w:val="30"/>
              </w:rPr>
            </w:pPr>
          </w:p>
        </w:tc>
        <w:tc>
          <w:tcPr>
            <w:tcW w:w="636" w:type="pct"/>
            <w:tcBorders>
              <w:top w:val="single" w:sz="4" w:space="0" w:color="auto"/>
              <w:bottom w:val="double" w:sz="4" w:space="0" w:color="auto"/>
            </w:tcBorders>
          </w:tcPr>
          <w:p w14:paraId="4339300E" w14:textId="7C8BA12A" w:rsidR="00672C9C" w:rsidRPr="0006192A" w:rsidRDefault="00672C9C" w:rsidP="00672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94891">
              <w:rPr>
                <w:rFonts w:ascii="Angsana New" w:hAnsi="Angsana New"/>
                <w:b/>
                <w:bCs/>
                <w:sz w:val="30"/>
                <w:szCs w:val="30"/>
              </w:rPr>
              <w:t>860,930</w:t>
            </w:r>
          </w:p>
        </w:tc>
      </w:tr>
    </w:tbl>
    <w:p w14:paraId="499CA071" w14:textId="18C3F6D4" w:rsidR="00D07046" w:rsidRDefault="00D07046" w:rsidP="00E506A0">
      <w:pPr>
        <w:rPr>
          <w:rFonts w:asciiTheme="majorBidi" w:hAnsiTheme="majorBidi" w:cstheme="majorBidi"/>
          <w:sz w:val="30"/>
          <w:szCs w:val="30"/>
          <w:lang w:val="th-TH" w:eastAsia="x-none"/>
        </w:rPr>
      </w:pPr>
    </w:p>
    <w:p w14:paraId="71AE6C3B" w14:textId="3C7C41BA" w:rsidR="005E601C" w:rsidRDefault="00A97EA7" w:rsidP="00143F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  <w:lang w:eastAsia="x-none"/>
        </w:rPr>
      </w:pPr>
      <w:r w:rsidRPr="00FF6521">
        <w:rPr>
          <w:rFonts w:asciiTheme="majorBidi" w:hAnsiTheme="majorBidi" w:cstheme="majorBidi" w:hint="cs"/>
          <w:sz w:val="30"/>
          <w:szCs w:val="30"/>
          <w:cs/>
          <w:lang w:eastAsia="x-none"/>
        </w:rPr>
        <w:t xml:space="preserve">เมื่อวันที่ </w:t>
      </w:r>
      <w:r w:rsidR="003A3491" w:rsidRPr="00FF6521">
        <w:rPr>
          <w:rFonts w:asciiTheme="majorBidi" w:hAnsiTheme="majorBidi" w:cstheme="majorBidi"/>
          <w:sz w:val="30"/>
          <w:szCs w:val="30"/>
          <w:lang w:eastAsia="x-none"/>
        </w:rPr>
        <w:t>27</w:t>
      </w:r>
      <w:r w:rsidR="00EE2660" w:rsidRPr="00FF6521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 </w:t>
      </w:r>
      <w:r w:rsidR="00EE2660" w:rsidRPr="00FF6521">
        <w:rPr>
          <w:rFonts w:asciiTheme="majorBidi" w:hAnsiTheme="majorBidi" w:cstheme="majorBidi" w:hint="cs"/>
          <w:sz w:val="30"/>
          <w:szCs w:val="30"/>
          <w:cs/>
          <w:lang w:eastAsia="x-none"/>
        </w:rPr>
        <w:t xml:space="preserve">กุมภาพันธ์ </w:t>
      </w:r>
      <w:r w:rsidR="003A3491" w:rsidRPr="00FF6521">
        <w:rPr>
          <w:rFonts w:asciiTheme="majorBidi" w:hAnsiTheme="majorBidi" w:cstheme="majorBidi"/>
          <w:sz w:val="30"/>
          <w:szCs w:val="30"/>
          <w:lang w:eastAsia="x-none"/>
        </w:rPr>
        <w:t>2566</w:t>
      </w:r>
      <w:r w:rsidR="00661D98" w:rsidRPr="00FF6521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 </w:t>
      </w:r>
      <w:r w:rsidR="00661D98" w:rsidRPr="00FF6521">
        <w:rPr>
          <w:rFonts w:asciiTheme="majorBidi" w:hAnsiTheme="majorBidi" w:cstheme="majorBidi" w:hint="cs"/>
          <w:sz w:val="30"/>
          <w:szCs w:val="30"/>
          <w:cs/>
          <w:lang w:eastAsia="x-none"/>
        </w:rPr>
        <w:t>บริษัทได้ชำระค่าหุ้นเพิ่มทุนให้กับบริษัท อาร์ อี เอ็น โคราช เอนเนอร์ยี่ จำกัด</w:t>
      </w:r>
      <w:r w:rsidR="000A6680" w:rsidRPr="00FF6521">
        <w:rPr>
          <w:rFonts w:asciiTheme="majorBidi" w:hAnsiTheme="majorBidi" w:cstheme="majorBidi"/>
          <w:sz w:val="30"/>
          <w:szCs w:val="30"/>
          <w:lang w:eastAsia="x-none"/>
        </w:rPr>
        <w:br/>
        <w:t>(</w:t>
      </w:r>
      <w:r w:rsidR="00B363D4" w:rsidRPr="00FF6521">
        <w:rPr>
          <w:rFonts w:asciiTheme="majorBidi" w:hAnsiTheme="majorBidi" w:cstheme="majorBidi"/>
          <w:sz w:val="30"/>
          <w:szCs w:val="30"/>
          <w:lang w:eastAsia="x-none"/>
        </w:rPr>
        <w:t>“</w:t>
      </w:r>
      <w:r w:rsidR="00B363D4" w:rsidRPr="00FF6521">
        <w:rPr>
          <w:rFonts w:asciiTheme="majorBidi" w:hAnsiTheme="majorBidi" w:cstheme="majorBidi" w:hint="cs"/>
          <w:sz w:val="30"/>
          <w:szCs w:val="30"/>
          <w:cs/>
          <w:lang w:eastAsia="x-none"/>
        </w:rPr>
        <w:t>อาร์ อี</w:t>
      </w:r>
      <w:r w:rsidR="00E11DF3" w:rsidRPr="00FF6521">
        <w:rPr>
          <w:rFonts w:asciiTheme="majorBidi" w:hAnsiTheme="majorBidi" w:cstheme="majorBidi"/>
          <w:sz w:val="30"/>
          <w:szCs w:val="30"/>
          <w:lang w:eastAsia="x-none"/>
        </w:rPr>
        <w:t xml:space="preserve"> </w:t>
      </w:r>
      <w:r w:rsidR="00B363D4" w:rsidRPr="00FF6521">
        <w:rPr>
          <w:rFonts w:asciiTheme="majorBidi" w:hAnsiTheme="majorBidi" w:cstheme="majorBidi" w:hint="cs"/>
          <w:sz w:val="30"/>
          <w:szCs w:val="30"/>
          <w:cs/>
          <w:lang w:eastAsia="x-none"/>
        </w:rPr>
        <w:t>เอ็น</w:t>
      </w:r>
      <w:r w:rsidR="00B363D4" w:rsidRPr="00FF6521">
        <w:rPr>
          <w:rFonts w:asciiTheme="majorBidi" w:hAnsiTheme="majorBidi" w:cstheme="majorBidi"/>
          <w:sz w:val="30"/>
          <w:szCs w:val="30"/>
          <w:lang w:eastAsia="x-none"/>
        </w:rPr>
        <w:t>”</w:t>
      </w:r>
      <w:r w:rsidR="000A6680" w:rsidRPr="00FF6521">
        <w:rPr>
          <w:rFonts w:asciiTheme="majorBidi" w:hAnsiTheme="majorBidi" w:cstheme="majorBidi"/>
          <w:sz w:val="30"/>
          <w:szCs w:val="30"/>
          <w:lang w:eastAsia="x-none"/>
        </w:rPr>
        <w:t>)</w:t>
      </w:r>
      <w:r w:rsidR="00B363D4" w:rsidRPr="00FF6521">
        <w:rPr>
          <w:rFonts w:asciiTheme="majorBidi" w:hAnsiTheme="majorBidi" w:cstheme="majorBidi"/>
          <w:spacing w:val="-6"/>
          <w:sz w:val="30"/>
          <w:szCs w:val="30"/>
          <w:lang w:eastAsia="x-none"/>
        </w:rPr>
        <w:t xml:space="preserve"> </w:t>
      </w:r>
      <w:r w:rsidR="00661D98" w:rsidRPr="00FF6521">
        <w:rPr>
          <w:rFonts w:asciiTheme="majorBidi" w:hAnsiTheme="majorBidi" w:cstheme="majorBidi" w:hint="cs"/>
          <w:sz w:val="30"/>
          <w:szCs w:val="30"/>
          <w:cs/>
          <w:lang w:eastAsia="x-none"/>
        </w:rPr>
        <w:t xml:space="preserve">จำนวน </w:t>
      </w:r>
      <w:r w:rsidR="003A3491" w:rsidRPr="00FF6521">
        <w:rPr>
          <w:rFonts w:asciiTheme="majorBidi" w:hAnsiTheme="majorBidi" w:cstheme="majorBidi"/>
          <w:sz w:val="30"/>
          <w:szCs w:val="30"/>
          <w:lang w:eastAsia="x-none"/>
        </w:rPr>
        <w:t>7</w:t>
      </w:r>
      <w:r w:rsidR="00840D1C" w:rsidRPr="00FF6521">
        <w:rPr>
          <w:rFonts w:asciiTheme="majorBidi" w:hAnsiTheme="majorBidi" w:cstheme="majorBidi"/>
          <w:sz w:val="30"/>
          <w:szCs w:val="30"/>
          <w:cs/>
          <w:lang w:eastAsia="x-none"/>
        </w:rPr>
        <w:t>,</w:t>
      </w:r>
      <w:r w:rsidR="003A3491" w:rsidRPr="00FF6521">
        <w:rPr>
          <w:rFonts w:asciiTheme="majorBidi" w:hAnsiTheme="majorBidi" w:cstheme="majorBidi"/>
          <w:sz w:val="30"/>
          <w:szCs w:val="30"/>
          <w:lang w:eastAsia="x-none"/>
        </w:rPr>
        <w:t>000</w:t>
      </w:r>
      <w:r w:rsidR="00AE13FC" w:rsidRPr="00FF6521">
        <w:rPr>
          <w:rFonts w:asciiTheme="majorBidi" w:hAnsiTheme="majorBidi" w:cstheme="majorBidi"/>
          <w:sz w:val="30"/>
          <w:szCs w:val="30"/>
          <w:cs/>
          <w:lang w:eastAsia="x-none"/>
        </w:rPr>
        <w:t>,</w:t>
      </w:r>
      <w:r w:rsidR="003A3491" w:rsidRPr="00FF6521">
        <w:rPr>
          <w:rFonts w:asciiTheme="majorBidi" w:hAnsiTheme="majorBidi" w:cstheme="majorBidi"/>
          <w:sz w:val="30"/>
          <w:szCs w:val="30"/>
          <w:lang w:eastAsia="x-none"/>
        </w:rPr>
        <w:t>000</w:t>
      </w:r>
      <w:r w:rsidR="00AE13FC" w:rsidRPr="00FF6521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 </w:t>
      </w:r>
      <w:r w:rsidR="00AE13FC" w:rsidRPr="00FF6521">
        <w:rPr>
          <w:rFonts w:asciiTheme="majorBidi" w:hAnsiTheme="majorBidi" w:cstheme="majorBidi" w:hint="cs"/>
          <w:sz w:val="30"/>
          <w:szCs w:val="30"/>
          <w:cs/>
          <w:lang w:eastAsia="x-none"/>
        </w:rPr>
        <w:t>หุ้น ใน</w:t>
      </w:r>
      <w:r w:rsidR="0011257D" w:rsidRPr="00FF6521">
        <w:rPr>
          <w:rFonts w:asciiTheme="majorBidi" w:hAnsiTheme="majorBidi" w:cstheme="majorBidi" w:hint="cs"/>
          <w:sz w:val="30"/>
          <w:szCs w:val="30"/>
          <w:cs/>
          <w:lang w:eastAsia="x-none"/>
        </w:rPr>
        <w:t xml:space="preserve">อัตราหุ้นละ </w:t>
      </w:r>
      <w:r w:rsidR="003A3491" w:rsidRPr="00FF6521">
        <w:rPr>
          <w:rFonts w:asciiTheme="majorBidi" w:hAnsiTheme="majorBidi" w:cstheme="majorBidi"/>
          <w:sz w:val="30"/>
          <w:szCs w:val="30"/>
          <w:lang w:eastAsia="x-none"/>
        </w:rPr>
        <w:t>5</w:t>
      </w:r>
      <w:r w:rsidR="0011257D" w:rsidRPr="00FF6521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 </w:t>
      </w:r>
      <w:r w:rsidR="0011257D" w:rsidRPr="00FF6521">
        <w:rPr>
          <w:rFonts w:asciiTheme="majorBidi" w:hAnsiTheme="majorBidi" w:cstheme="majorBidi" w:hint="cs"/>
          <w:sz w:val="30"/>
          <w:szCs w:val="30"/>
          <w:cs/>
          <w:lang w:eastAsia="x-none"/>
        </w:rPr>
        <w:t>บาท เป็นจำนวนเงิน</w:t>
      </w:r>
      <w:r w:rsidR="00706808" w:rsidRPr="00FF6521">
        <w:rPr>
          <w:rFonts w:asciiTheme="majorBidi" w:hAnsiTheme="majorBidi" w:cstheme="majorBidi" w:hint="cs"/>
          <w:sz w:val="30"/>
          <w:szCs w:val="30"/>
          <w:cs/>
          <w:lang w:eastAsia="x-none"/>
        </w:rPr>
        <w:t>รวม</w:t>
      </w:r>
      <w:r w:rsidR="0011257D" w:rsidRPr="00FF6521">
        <w:rPr>
          <w:rFonts w:asciiTheme="majorBidi" w:hAnsiTheme="majorBidi" w:cstheme="majorBidi" w:hint="cs"/>
          <w:sz w:val="30"/>
          <w:szCs w:val="30"/>
          <w:cs/>
          <w:lang w:eastAsia="x-none"/>
        </w:rPr>
        <w:t xml:space="preserve"> </w:t>
      </w:r>
      <w:r w:rsidR="003A3491" w:rsidRPr="00FF6521">
        <w:rPr>
          <w:rFonts w:asciiTheme="majorBidi" w:hAnsiTheme="majorBidi" w:cstheme="majorBidi"/>
          <w:sz w:val="30"/>
          <w:szCs w:val="30"/>
          <w:lang w:eastAsia="x-none"/>
        </w:rPr>
        <w:t>35</w:t>
      </w:r>
      <w:r w:rsidR="009F4125" w:rsidRPr="00FF6521">
        <w:rPr>
          <w:rFonts w:asciiTheme="majorBidi" w:hAnsiTheme="majorBidi" w:cstheme="majorBidi"/>
          <w:sz w:val="30"/>
          <w:szCs w:val="30"/>
          <w:lang w:eastAsia="x-none"/>
        </w:rPr>
        <w:t>.0</w:t>
      </w:r>
      <w:r w:rsidR="005850EF" w:rsidRPr="00FF6521">
        <w:rPr>
          <w:rFonts w:asciiTheme="majorBidi" w:hAnsiTheme="majorBidi" w:cstheme="majorBidi" w:hint="cs"/>
          <w:sz w:val="30"/>
          <w:szCs w:val="30"/>
          <w:cs/>
          <w:lang w:eastAsia="x-none"/>
        </w:rPr>
        <w:t xml:space="preserve"> </w:t>
      </w:r>
      <w:r w:rsidR="0067159D" w:rsidRPr="00FF6521">
        <w:rPr>
          <w:rFonts w:asciiTheme="majorBidi" w:hAnsiTheme="majorBidi" w:cstheme="majorBidi" w:hint="cs"/>
          <w:sz w:val="30"/>
          <w:szCs w:val="30"/>
          <w:cs/>
          <w:lang w:eastAsia="x-none"/>
        </w:rPr>
        <w:t>ล้าน</w:t>
      </w:r>
      <w:r w:rsidR="00840D1C" w:rsidRPr="00FF6521">
        <w:rPr>
          <w:rFonts w:asciiTheme="majorBidi" w:hAnsiTheme="majorBidi" w:cstheme="majorBidi" w:hint="cs"/>
          <w:sz w:val="30"/>
          <w:szCs w:val="30"/>
          <w:cs/>
          <w:lang w:eastAsia="x-none"/>
        </w:rPr>
        <w:t>บาท</w:t>
      </w:r>
      <w:r w:rsidR="0067159D" w:rsidRPr="00FF6521">
        <w:rPr>
          <w:rFonts w:asciiTheme="majorBidi" w:hAnsiTheme="majorBidi" w:cstheme="majorBidi" w:hint="cs"/>
          <w:sz w:val="30"/>
          <w:szCs w:val="30"/>
          <w:cs/>
          <w:lang w:eastAsia="x-none"/>
        </w:rPr>
        <w:t xml:space="preserve"> ซึ่งเป็นการเพิ่มทุนตามสัดส่วนการลงทุนของบริษัท</w:t>
      </w:r>
      <w:r w:rsidR="00840D1C">
        <w:rPr>
          <w:rFonts w:asciiTheme="majorBidi" w:hAnsiTheme="majorBidi" w:cstheme="majorBidi" w:hint="cs"/>
          <w:sz w:val="30"/>
          <w:szCs w:val="30"/>
          <w:cs/>
          <w:lang w:eastAsia="x-none"/>
        </w:rPr>
        <w:t xml:space="preserve"> </w:t>
      </w:r>
    </w:p>
    <w:p w14:paraId="0EBBC2BC" w14:textId="77777777" w:rsidR="005D021E" w:rsidRDefault="005D021E" w:rsidP="00DA42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eastAsia="x-none"/>
        </w:rPr>
      </w:pPr>
    </w:p>
    <w:p w14:paraId="5457409E" w14:textId="37152485" w:rsidR="00E506A0" w:rsidRPr="00F27DC2" w:rsidRDefault="00E506A0" w:rsidP="00E1745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3"/>
        <w:jc w:val="thaiDistribute"/>
        <w:rPr>
          <w:rFonts w:ascii="Angsana New" w:hAnsi="Angsana New"/>
          <w:sz w:val="30"/>
          <w:szCs w:val="30"/>
          <w:cs/>
        </w:rPr>
        <w:sectPr w:rsidR="00E506A0" w:rsidRPr="00F27DC2" w:rsidSect="00773A73">
          <w:headerReference w:type="default" r:id="rId16"/>
          <w:footerReference w:type="default" r:id="rId17"/>
          <w:pgSz w:w="11909" w:h="16834" w:code="9"/>
          <w:pgMar w:top="691" w:right="1152" w:bottom="576" w:left="1152" w:header="720" w:footer="720" w:gutter="0"/>
          <w:cols w:space="720"/>
        </w:sectPr>
      </w:pPr>
    </w:p>
    <w:p w14:paraId="3256DA32" w14:textId="7A406031" w:rsidR="0064247E" w:rsidRPr="008C010D" w:rsidRDefault="0064247E" w:rsidP="006424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rPr>
          <w:rFonts w:ascii="Angsana New" w:hAnsi="Angsana New"/>
          <w:sz w:val="30"/>
          <w:szCs w:val="30"/>
        </w:rPr>
      </w:pPr>
      <w:r w:rsidRPr="001F5F40">
        <w:rPr>
          <w:rFonts w:ascii="Angsana New" w:hAnsi="Angsana New"/>
          <w:sz w:val="30"/>
          <w:szCs w:val="30"/>
          <w:cs/>
        </w:rPr>
        <w:lastRenderedPageBreak/>
        <w:t>เงินลงทุน</w:t>
      </w:r>
      <w:r w:rsidRPr="001F5F40">
        <w:rPr>
          <w:rFonts w:ascii="Angsana New" w:hAnsi="Angsana New" w:hint="cs"/>
          <w:sz w:val="30"/>
          <w:szCs w:val="30"/>
          <w:cs/>
        </w:rPr>
        <w:t>ใน</w:t>
      </w:r>
      <w:r w:rsidRPr="001F5F40">
        <w:rPr>
          <w:rFonts w:ascii="Angsana New" w:hAnsi="Angsana New"/>
          <w:sz w:val="30"/>
          <w:szCs w:val="30"/>
          <w:cs/>
        </w:rPr>
        <w:t>ก</w:t>
      </w:r>
      <w:r w:rsidRPr="001F5F40">
        <w:rPr>
          <w:rFonts w:ascii="Angsana New" w:hAnsi="Angsana New" w:hint="cs"/>
          <w:sz w:val="30"/>
          <w:szCs w:val="30"/>
          <w:cs/>
        </w:rPr>
        <w:t>ารร่วมค้า</w:t>
      </w:r>
      <w:r w:rsidRPr="001F5F40">
        <w:rPr>
          <w:rFonts w:ascii="Angsana New" w:hAnsi="Angsana New"/>
          <w:sz w:val="30"/>
          <w:szCs w:val="30"/>
          <w:cs/>
        </w:rPr>
        <w:t xml:space="preserve"> ณ วันที่ </w:t>
      </w:r>
      <w:r w:rsidR="00672C9C" w:rsidRPr="00672C9C">
        <w:rPr>
          <w:rFonts w:ascii="Angsana New" w:hAnsi="Angsana New"/>
          <w:sz w:val="30"/>
          <w:szCs w:val="30"/>
        </w:rPr>
        <w:t xml:space="preserve">30 </w:t>
      </w:r>
      <w:r w:rsidR="00672C9C" w:rsidRPr="00672C9C">
        <w:rPr>
          <w:rFonts w:ascii="Angsana New" w:hAnsi="Angsana New"/>
          <w:sz w:val="30"/>
          <w:szCs w:val="30"/>
          <w:cs/>
        </w:rPr>
        <w:t xml:space="preserve">มิถุนายน </w:t>
      </w:r>
      <w:r w:rsidR="003700DD" w:rsidRPr="003700DD">
        <w:rPr>
          <w:rFonts w:ascii="Angsana New" w:hAnsi="Angsana New"/>
          <w:sz w:val="30"/>
          <w:szCs w:val="30"/>
        </w:rPr>
        <w:t>256</w:t>
      </w:r>
      <w:r w:rsidR="00B8745B">
        <w:rPr>
          <w:rFonts w:ascii="Angsana New" w:hAnsi="Angsana New"/>
          <w:sz w:val="30"/>
          <w:szCs w:val="30"/>
        </w:rPr>
        <w:t>7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8C010D">
        <w:rPr>
          <w:rFonts w:ascii="Angsana New" w:hAnsi="Angsana New"/>
          <w:sz w:val="30"/>
          <w:szCs w:val="30"/>
          <w:cs/>
        </w:rPr>
        <w:t>และ</w:t>
      </w:r>
      <w:r>
        <w:rPr>
          <w:rFonts w:ascii="Angsana New" w:hAnsi="Angsana New" w:hint="cs"/>
          <w:sz w:val="30"/>
          <w:szCs w:val="30"/>
          <w:cs/>
        </w:rPr>
        <w:t>วันที่</w:t>
      </w:r>
      <w:r w:rsidRPr="008C010D">
        <w:rPr>
          <w:rFonts w:ascii="Angsana New" w:hAnsi="Angsana New"/>
          <w:sz w:val="30"/>
          <w:szCs w:val="30"/>
          <w:cs/>
        </w:rPr>
        <w:t xml:space="preserve"> </w:t>
      </w:r>
      <w:r w:rsidR="003700DD" w:rsidRPr="003700DD">
        <w:rPr>
          <w:rFonts w:ascii="Angsana New" w:hAnsi="Angsana New"/>
          <w:sz w:val="30"/>
          <w:szCs w:val="30"/>
        </w:rPr>
        <w:t>31</w:t>
      </w:r>
      <w:r w:rsidRPr="008C010D">
        <w:rPr>
          <w:rFonts w:ascii="Angsana New" w:hAnsi="Angsana New"/>
          <w:sz w:val="30"/>
          <w:szCs w:val="30"/>
        </w:rPr>
        <w:t xml:space="preserve"> </w:t>
      </w:r>
      <w:r w:rsidRPr="008C010D">
        <w:rPr>
          <w:rFonts w:ascii="Angsana New" w:hAnsi="Angsana New" w:hint="cs"/>
          <w:sz w:val="30"/>
          <w:szCs w:val="30"/>
          <w:cs/>
        </w:rPr>
        <w:t>ธันวาคม</w:t>
      </w:r>
      <w:r w:rsidRPr="008C010D">
        <w:rPr>
          <w:rFonts w:ascii="Angsana New" w:hAnsi="Angsana New"/>
          <w:sz w:val="30"/>
          <w:szCs w:val="30"/>
        </w:rPr>
        <w:t xml:space="preserve"> </w:t>
      </w:r>
      <w:r w:rsidR="003700DD" w:rsidRPr="003700DD">
        <w:rPr>
          <w:rFonts w:ascii="Angsana New" w:hAnsi="Angsana New"/>
          <w:sz w:val="30"/>
          <w:szCs w:val="30"/>
        </w:rPr>
        <w:t>256</w:t>
      </w:r>
      <w:r w:rsidR="00B8745B">
        <w:rPr>
          <w:rFonts w:ascii="Angsana New" w:hAnsi="Angsana New"/>
          <w:sz w:val="30"/>
          <w:szCs w:val="30"/>
        </w:rPr>
        <w:t>6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8C010D">
        <w:rPr>
          <w:rFonts w:ascii="Angsana New" w:hAnsi="Angsana New"/>
          <w:sz w:val="30"/>
          <w:szCs w:val="30"/>
          <w:cs/>
        </w:rPr>
        <w:t>และเงินปันผลรับสำหรับ</w:t>
      </w:r>
      <w:r w:rsidRPr="008C010D">
        <w:rPr>
          <w:rFonts w:ascii="Angsana New" w:hAnsi="Angsana New" w:hint="cs"/>
          <w:sz w:val="30"/>
          <w:szCs w:val="30"/>
          <w:cs/>
        </w:rPr>
        <w:t>งวด</w:t>
      </w:r>
      <w:r w:rsidR="00672C9C">
        <w:rPr>
          <w:rFonts w:ascii="Angsana New" w:hAnsi="Angsana New" w:hint="cs"/>
          <w:sz w:val="30"/>
          <w:szCs w:val="30"/>
          <w:cs/>
        </w:rPr>
        <w:t>หก</w:t>
      </w:r>
      <w:r w:rsidR="00224F23">
        <w:rPr>
          <w:rFonts w:ascii="Angsana New" w:hAnsi="Angsana New" w:hint="cs"/>
          <w:sz w:val="30"/>
          <w:szCs w:val="30"/>
          <w:cs/>
        </w:rPr>
        <w:t>เ</w:t>
      </w:r>
      <w:r w:rsidRPr="008C010D">
        <w:rPr>
          <w:rFonts w:ascii="Angsana New" w:hAnsi="Angsana New" w:hint="cs"/>
          <w:sz w:val="30"/>
          <w:szCs w:val="30"/>
          <w:cs/>
        </w:rPr>
        <w:t xml:space="preserve">ดือนสิ้นสุดวันที่ </w:t>
      </w:r>
      <w:r w:rsidR="00672C9C" w:rsidRPr="00672C9C">
        <w:rPr>
          <w:rFonts w:ascii="Angsana New" w:hAnsi="Angsana New"/>
          <w:sz w:val="30"/>
          <w:szCs w:val="30"/>
        </w:rPr>
        <w:t xml:space="preserve">30 </w:t>
      </w:r>
      <w:r w:rsidR="00672C9C" w:rsidRPr="00672C9C">
        <w:rPr>
          <w:rFonts w:ascii="Angsana New" w:hAnsi="Angsana New"/>
          <w:sz w:val="30"/>
          <w:szCs w:val="30"/>
          <w:cs/>
        </w:rPr>
        <w:t xml:space="preserve">มิถุนายน </w:t>
      </w:r>
      <w:r w:rsidR="003700DD" w:rsidRPr="003700DD">
        <w:rPr>
          <w:rFonts w:ascii="Angsana New" w:hAnsi="Angsana New"/>
          <w:sz w:val="30"/>
          <w:szCs w:val="30"/>
        </w:rPr>
        <w:t>256</w:t>
      </w:r>
      <w:r w:rsidR="00B8745B">
        <w:rPr>
          <w:rFonts w:ascii="Angsana New" w:hAnsi="Angsana New"/>
          <w:sz w:val="30"/>
          <w:szCs w:val="30"/>
        </w:rPr>
        <w:t>7</w:t>
      </w:r>
      <w:r w:rsidR="00A43118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และ </w:t>
      </w:r>
      <w:r w:rsidR="003700DD" w:rsidRPr="003700DD">
        <w:rPr>
          <w:rFonts w:ascii="Angsana New" w:hAnsi="Angsana New" w:hint="cs"/>
          <w:sz w:val="30"/>
          <w:szCs w:val="30"/>
        </w:rPr>
        <w:t>25</w:t>
      </w:r>
      <w:r w:rsidR="003700DD" w:rsidRPr="003700DD">
        <w:rPr>
          <w:rFonts w:ascii="Angsana New" w:hAnsi="Angsana New"/>
          <w:sz w:val="30"/>
          <w:szCs w:val="30"/>
        </w:rPr>
        <w:t>6</w:t>
      </w:r>
      <w:r w:rsidR="00B8745B">
        <w:rPr>
          <w:rFonts w:ascii="Angsana New" w:hAnsi="Angsana New"/>
          <w:sz w:val="30"/>
          <w:szCs w:val="30"/>
        </w:rPr>
        <w:t>6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8C010D">
        <w:rPr>
          <w:rFonts w:ascii="Angsana New" w:hAnsi="Angsana New"/>
          <w:sz w:val="30"/>
          <w:szCs w:val="30"/>
          <w:cs/>
        </w:rPr>
        <w:t>มีดังนี้</w:t>
      </w:r>
    </w:p>
    <w:p w14:paraId="0EAF8E67" w14:textId="218B5000" w:rsidR="00E506A0" w:rsidRPr="009B2049" w:rsidRDefault="00E506A0" w:rsidP="00E506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rPr>
          <w:rFonts w:ascii="Angsana New" w:hAnsi="Angsana New"/>
          <w:sz w:val="16"/>
          <w:szCs w:val="16"/>
        </w:rPr>
      </w:pPr>
    </w:p>
    <w:tbl>
      <w:tblPr>
        <w:tblW w:w="1450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890"/>
        <w:gridCol w:w="1170"/>
        <w:gridCol w:w="990"/>
        <w:gridCol w:w="720"/>
        <w:gridCol w:w="720"/>
        <w:gridCol w:w="1080"/>
        <w:gridCol w:w="990"/>
        <w:gridCol w:w="900"/>
        <w:gridCol w:w="270"/>
        <w:gridCol w:w="900"/>
        <w:gridCol w:w="270"/>
        <w:gridCol w:w="990"/>
        <w:gridCol w:w="270"/>
        <w:gridCol w:w="990"/>
        <w:gridCol w:w="270"/>
        <w:gridCol w:w="917"/>
        <w:gridCol w:w="270"/>
        <w:gridCol w:w="900"/>
      </w:tblGrid>
      <w:tr w:rsidR="009B2049" w:rsidRPr="006A01E5" w14:paraId="189E3952" w14:textId="77777777">
        <w:tc>
          <w:tcPr>
            <w:tcW w:w="1890" w:type="dxa"/>
          </w:tcPr>
          <w:p w14:paraId="7FF40616" w14:textId="77777777" w:rsidR="009B2049" w:rsidRPr="003C47FE" w:rsidRDefault="009B2049" w:rsidP="009B20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160" w:type="dxa"/>
            <w:gridSpan w:val="2"/>
          </w:tcPr>
          <w:p w14:paraId="4F9A6E5B" w14:textId="77777777" w:rsidR="009B2049" w:rsidRPr="003C47FE" w:rsidRDefault="009B2049" w:rsidP="009B20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gridSpan w:val="2"/>
          </w:tcPr>
          <w:p w14:paraId="72887657" w14:textId="77777777" w:rsidR="009B2049" w:rsidRPr="003C47FE" w:rsidRDefault="009B2049" w:rsidP="009B20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70" w:type="dxa"/>
            <w:gridSpan w:val="2"/>
          </w:tcPr>
          <w:p w14:paraId="7830ED46" w14:textId="77777777" w:rsidR="009B2049" w:rsidRPr="006A01E5" w:rsidRDefault="009B2049" w:rsidP="009B20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40" w:type="dxa"/>
            <w:gridSpan w:val="4"/>
          </w:tcPr>
          <w:p w14:paraId="080B986F" w14:textId="77777777" w:rsidR="009B2049" w:rsidRPr="006A01E5" w:rsidRDefault="009B2049" w:rsidP="009B20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4607" w:type="dxa"/>
            <w:gridSpan w:val="7"/>
          </w:tcPr>
          <w:p w14:paraId="3FE3937F" w14:textId="77777777" w:rsidR="009B2049" w:rsidRPr="006A01E5" w:rsidRDefault="009B2049" w:rsidP="009B20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B2049" w:rsidRPr="003C47FE" w14:paraId="1074AFDD" w14:textId="77777777">
        <w:tc>
          <w:tcPr>
            <w:tcW w:w="1890" w:type="dxa"/>
          </w:tcPr>
          <w:p w14:paraId="0909AB86" w14:textId="77777777" w:rsidR="009B2049" w:rsidRPr="003C47FE" w:rsidRDefault="009B2049" w:rsidP="009B20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5305F803" w14:textId="77777777" w:rsidR="009B2049" w:rsidRDefault="009B2049" w:rsidP="009B20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81"/>
              <w:rPr>
                <w:rFonts w:ascii="Angsana New" w:hAnsi="Angsana New"/>
                <w:sz w:val="30"/>
                <w:szCs w:val="30"/>
              </w:rPr>
            </w:pPr>
          </w:p>
          <w:p w14:paraId="27087E1B" w14:textId="77777777" w:rsidR="009B2049" w:rsidRDefault="009B2049" w:rsidP="009B20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81"/>
              <w:rPr>
                <w:rFonts w:ascii="Angsana New" w:hAnsi="Angsana New"/>
                <w:sz w:val="30"/>
                <w:szCs w:val="30"/>
              </w:rPr>
            </w:pPr>
          </w:p>
          <w:p w14:paraId="0BDAA4AF" w14:textId="77777777" w:rsidR="009B2049" w:rsidRDefault="009B2049" w:rsidP="009B20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ลักษณะธุรกิจ</w:t>
            </w:r>
          </w:p>
        </w:tc>
        <w:tc>
          <w:tcPr>
            <w:tcW w:w="990" w:type="dxa"/>
          </w:tcPr>
          <w:p w14:paraId="5DEC7D01" w14:textId="77777777" w:rsidR="009B2049" w:rsidRDefault="009B2049" w:rsidP="009B20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ประเทศที่ดำเนินธุรกิจ</w:t>
            </w:r>
          </w:p>
        </w:tc>
        <w:tc>
          <w:tcPr>
            <w:tcW w:w="1440" w:type="dxa"/>
            <w:gridSpan w:val="2"/>
          </w:tcPr>
          <w:p w14:paraId="54846861" w14:textId="77777777" w:rsidR="009B2049" w:rsidRDefault="009B2049" w:rsidP="009B20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76A522FB" w14:textId="77777777" w:rsidR="009B2049" w:rsidRPr="003C47FE" w:rsidRDefault="009B2049" w:rsidP="009B20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สัดส่วน</w:t>
            </w:r>
            <w:r>
              <w:rPr>
                <w:rFonts w:ascii="Angsana New" w:hAnsi="Angsana New"/>
                <w:sz w:val="30"/>
                <w:szCs w:val="30"/>
                <w:cs/>
              </w:rPr>
              <w:br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ความ</w:t>
            </w:r>
            <w:r w:rsidRPr="003C47FE">
              <w:rPr>
                <w:rFonts w:ascii="Angsana New" w:hAnsi="Angsana New"/>
                <w:sz w:val="30"/>
                <w:szCs w:val="30"/>
                <w:cs/>
              </w:rPr>
              <w:t>เป็นเจ้าของ</w:t>
            </w:r>
          </w:p>
        </w:tc>
        <w:tc>
          <w:tcPr>
            <w:tcW w:w="2070" w:type="dxa"/>
            <w:gridSpan w:val="2"/>
          </w:tcPr>
          <w:p w14:paraId="383BFDE8" w14:textId="77777777" w:rsidR="009B2049" w:rsidRDefault="009B2049" w:rsidP="009B20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  <w:p w14:paraId="70887788" w14:textId="77777777" w:rsidR="009B2049" w:rsidRDefault="009B2049" w:rsidP="009B20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3E5E9CD5" w14:textId="77777777" w:rsidR="009B2049" w:rsidRPr="003C47FE" w:rsidRDefault="009B2049" w:rsidP="009B20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ทุนชำระแล้ว</w:t>
            </w:r>
          </w:p>
        </w:tc>
        <w:tc>
          <w:tcPr>
            <w:tcW w:w="2340" w:type="dxa"/>
            <w:gridSpan w:val="4"/>
          </w:tcPr>
          <w:p w14:paraId="4EB37E1B" w14:textId="77777777" w:rsidR="009B2049" w:rsidRDefault="009B2049" w:rsidP="009B20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  <w:p w14:paraId="56F9ACC5" w14:textId="77777777" w:rsidR="009B2049" w:rsidRDefault="009B2049" w:rsidP="009B20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4365EF09" w14:textId="77777777" w:rsidR="009B2049" w:rsidRPr="003C47FE" w:rsidRDefault="009B2049" w:rsidP="009B20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มูลค่าตามวิธีส่วนได้เสีย</w:t>
            </w:r>
          </w:p>
        </w:tc>
        <w:tc>
          <w:tcPr>
            <w:tcW w:w="2250" w:type="dxa"/>
            <w:gridSpan w:val="3"/>
          </w:tcPr>
          <w:p w14:paraId="38901492" w14:textId="77777777" w:rsidR="009B2049" w:rsidRDefault="009B2049" w:rsidP="009B20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0A71F8E3" w14:textId="77777777" w:rsidR="009B2049" w:rsidRDefault="009B2049" w:rsidP="009B20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5165D9C1" w14:textId="77777777" w:rsidR="009B2049" w:rsidRPr="003C47FE" w:rsidRDefault="009B2049" w:rsidP="009B20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70" w:type="dxa"/>
          </w:tcPr>
          <w:p w14:paraId="4B5FB148" w14:textId="77777777" w:rsidR="009B2049" w:rsidRPr="003C47FE" w:rsidRDefault="009B2049" w:rsidP="009B20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87" w:type="dxa"/>
            <w:gridSpan w:val="3"/>
          </w:tcPr>
          <w:p w14:paraId="1309C85D" w14:textId="77777777" w:rsidR="00DF0984" w:rsidRDefault="00DF0984" w:rsidP="00DF0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3120EDC6" w14:textId="6D9BF4C3" w:rsidR="009B2049" w:rsidRDefault="009B2049" w:rsidP="00DF0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เงินปันผลรับ</w:t>
            </w:r>
          </w:p>
          <w:p w14:paraId="7E0B3EC9" w14:textId="48E5CE05" w:rsidR="009B2049" w:rsidRPr="003C47FE" w:rsidRDefault="009B2049" w:rsidP="00DF0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สำหรับงวด</w:t>
            </w:r>
            <w:r w:rsidR="00672C9C">
              <w:rPr>
                <w:rFonts w:ascii="Angsana New" w:hAnsi="Angsana New" w:hint="cs"/>
                <w:sz w:val="30"/>
                <w:szCs w:val="30"/>
                <w:cs/>
              </w:rPr>
              <w:t>หก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</w:tr>
      <w:tr w:rsidR="00012254" w14:paraId="43A3D6A9" w14:textId="77777777" w:rsidTr="00875D40">
        <w:tc>
          <w:tcPr>
            <w:tcW w:w="1890" w:type="dxa"/>
          </w:tcPr>
          <w:p w14:paraId="678B7B16" w14:textId="77777777" w:rsidR="00012254" w:rsidRPr="003C47FE" w:rsidRDefault="00012254" w:rsidP="009B20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6CFDF7F8" w14:textId="77777777" w:rsidR="00012254" w:rsidRDefault="00012254" w:rsidP="009B20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661EE465" w14:textId="77777777" w:rsidR="00012254" w:rsidRDefault="00012254" w:rsidP="009B20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20" w:type="dxa"/>
          </w:tcPr>
          <w:p w14:paraId="4A2CE7E8" w14:textId="6327D5DE" w:rsidR="00012254" w:rsidRDefault="00012254" w:rsidP="009B20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="00672C9C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720" w:type="dxa"/>
          </w:tcPr>
          <w:p w14:paraId="37C99ABB" w14:textId="77777777" w:rsidR="00012254" w:rsidRDefault="00012254" w:rsidP="009B20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</w:p>
        </w:tc>
        <w:tc>
          <w:tcPr>
            <w:tcW w:w="1080" w:type="dxa"/>
          </w:tcPr>
          <w:p w14:paraId="4C41BD8B" w14:textId="1E7E1749" w:rsidR="00012254" w:rsidRDefault="00012254" w:rsidP="009B20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="00672C9C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990" w:type="dxa"/>
          </w:tcPr>
          <w:p w14:paraId="11114D86" w14:textId="77777777" w:rsidR="00012254" w:rsidRDefault="00012254" w:rsidP="009B20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</w:p>
        </w:tc>
        <w:tc>
          <w:tcPr>
            <w:tcW w:w="900" w:type="dxa"/>
          </w:tcPr>
          <w:p w14:paraId="5FD7C0DB" w14:textId="07E559D9" w:rsidR="00012254" w:rsidRDefault="00012254" w:rsidP="009B20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28" w:right="-1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="00672C9C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14:paraId="730E6DB8" w14:textId="77777777" w:rsidR="00012254" w:rsidRPr="003C47FE" w:rsidRDefault="00012254" w:rsidP="009B20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28" w:right="-1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0B9415B9" w14:textId="77777777" w:rsidR="00012254" w:rsidRDefault="00012254" w:rsidP="009B20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28" w:right="-1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</w:p>
        </w:tc>
        <w:tc>
          <w:tcPr>
            <w:tcW w:w="270" w:type="dxa"/>
          </w:tcPr>
          <w:p w14:paraId="4B1200A5" w14:textId="77777777" w:rsidR="00012254" w:rsidRPr="003C47FE" w:rsidRDefault="00012254" w:rsidP="009B20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0CAF9AC1" w14:textId="5A4DB45E" w:rsidR="00012254" w:rsidRDefault="00012254" w:rsidP="009B20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28" w:right="-1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="00672C9C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14:paraId="47D0854D" w14:textId="77777777" w:rsidR="00012254" w:rsidRPr="003C47FE" w:rsidRDefault="00012254" w:rsidP="009B20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28" w:right="-1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596B4BD" w14:textId="77777777" w:rsidR="00012254" w:rsidRDefault="00012254" w:rsidP="009B20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28" w:right="-1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</w:p>
        </w:tc>
        <w:tc>
          <w:tcPr>
            <w:tcW w:w="270" w:type="dxa"/>
          </w:tcPr>
          <w:p w14:paraId="21A0815E" w14:textId="77777777" w:rsidR="00012254" w:rsidRPr="003C47FE" w:rsidRDefault="00012254" w:rsidP="009B20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87" w:type="dxa"/>
            <w:gridSpan w:val="3"/>
          </w:tcPr>
          <w:p w14:paraId="6E7CC524" w14:textId="6A5D6F65" w:rsidR="00012254" w:rsidRDefault="00012254" w:rsidP="009B20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28" w:right="-1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12254">
              <w:rPr>
                <w:rFonts w:ascii="Angsana New" w:hAnsi="Angsana New"/>
                <w:sz w:val="30"/>
                <w:szCs w:val="30"/>
                <w:cs/>
              </w:rPr>
              <w:t>สิ้นสุดวันที่</w:t>
            </w:r>
          </w:p>
        </w:tc>
      </w:tr>
      <w:tr w:rsidR="00384EF7" w14:paraId="343F1D2F" w14:textId="77777777">
        <w:tc>
          <w:tcPr>
            <w:tcW w:w="1890" w:type="dxa"/>
          </w:tcPr>
          <w:p w14:paraId="7F6EF07A" w14:textId="77777777" w:rsidR="00384EF7" w:rsidRPr="003C47FE" w:rsidRDefault="00384EF7" w:rsidP="009B20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5E0C656A" w14:textId="77777777" w:rsidR="00384EF7" w:rsidRDefault="00384EF7" w:rsidP="009B20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1C9B7F55" w14:textId="77777777" w:rsidR="00384EF7" w:rsidRDefault="00384EF7" w:rsidP="009B20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20" w:type="dxa"/>
          </w:tcPr>
          <w:p w14:paraId="1470A1F8" w14:textId="1BB2E00B" w:rsidR="00384EF7" w:rsidRDefault="00672C9C" w:rsidP="009B20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6" w:right="-11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72C9C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720" w:type="dxa"/>
          </w:tcPr>
          <w:p w14:paraId="40026283" w14:textId="77777777" w:rsidR="00384EF7" w:rsidRDefault="00384EF7" w:rsidP="009B20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6" w:right="-11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80" w:type="dxa"/>
          </w:tcPr>
          <w:p w14:paraId="368A1701" w14:textId="5E784447" w:rsidR="00384EF7" w:rsidRDefault="00672C9C" w:rsidP="009B20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72C9C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990" w:type="dxa"/>
          </w:tcPr>
          <w:p w14:paraId="6AA14BEA" w14:textId="77777777" w:rsidR="00384EF7" w:rsidRDefault="00384EF7" w:rsidP="009B20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900" w:type="dxa"/>
          </w:tcPr>
          <w:p w14:paraId="48EA45F2" w14:textId="645D4CC0" w:rsidR="00384EF7" w:rsidRDefault="00672C9C" w:rsidP="009B20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28" w:right="-1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72C9C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14:paraId="5E8A2B01" w14:textId="77777777" w:rsidR="00384EF7" w:rsidRPr="003C47FE" w:rsidRDefault="00384EF7" w:rsidP="009B20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28" w:right="-1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75A0BA40" w14:textId="77777777" w:rsidR="00384EF7" w:rsidRDefault="00384EF7" w:rsidP="009B20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28" w:right="-1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14:paraId="321610E1" w14:textId="77777777" w:rsidR="00384EF7" w:rsidRPr="003C47FE" w:rsidRDefault="00384EF7" w:rsidP="009B20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1392434F" w14:textId="7CF9845F" w:rsidR="00384EF7" w:rsidRDefault="00672C9C" w:rsidP="009B20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28" w:right="-1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72C9C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14:paraId="6D2CF0AF" w14:textId="77777777" w:rsidR="00384EF7" w:rsidRPr="003C47FE" w:rsidRDefault="00384EF7" w:rsidP="009B20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28" w:right="-1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701A523F" w14:textId="77777777" w:rsidR="00384EF7" w:rsidRDefault="00384EF7" w:rsidP="009B20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28" w:right="-1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14:paraId="3CD231A6" w14:textId="77777777" w:rsidR="00384EF7" w:rsidRPr="003C47FE" w:rsidRDefault="00384EF7" w:rsidP="009B20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87" w:type="dxa"/>
            <w:gridSpan w:val="3"/>
          </w:tcPr>
          <w:p w14:paraId="5B1E4B64" w14:textId="45E75D6F" w:rsidR="00384EF7" w:rsidRDefault="008F213E" w:rsidP="00384E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28" w:right="-1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="00672C9C">
              <w:rPr>
                <w:rFonts w:ascii="Angsana New" w:hAnsi="Angsana New"/>
                <w:sz w:val="30"/>
                <w:szCs w:val="30"/>
              </w:rPr>
              <w:t>0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672C9C" w:rsidRPr="00672C9C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</w:tr>
      <w:tr w:rsidR="009B2049" w:rsidRPr="003C47FE" w14:paraId="3C043081" w14:textId="77777777">
        <w:tc>
          <w:tcPr>
            <w:tcW w:w="1890" w:type="dxa"/>
          </w:tcPr>
          <w:p w14:paraId="744F7674" w14:textId="77777777" w:rsidR="009B2049" w:rsidRPr="003C47FE" w:rsidRDefault="009B2049" w:rsidP="009B20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27802CF0" w14:textId="77777777" w:rsidR="009B2049" w:rsidRDefault="009B2049" w:rsidP="009B20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7B48C322" w14:textId="77777777" w:rsidR="009B2049" w:rsidRDefault="009B2049" w:rsidP="009B20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20" w:type="dxa"/>
          </w:tcPr>
          <w:p w14:paraId="3172E849" w14:textId="77777777" w:rsidR="009B2049" w:rsidRPr="003C47FE" w:rsidRDefault="009B2049" w:rsidP="009B20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720" w:type="dxa"/>
          </w:tcPr>
          <w:p w14:paraId="204618F4" w14:textId="77777777" w:rsidR="009B2049" w:rsidRPr="003C47FE" w:rsidRDefault="009B2049" w:rsidP="009B20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080" w:type="dxa"/>
          </w:tcPr>
          <w:p w14:paraId="3C3819B7" w14:textId="77777777" w:rsidR="009B2049" w:rsidRPr="003C47FE" w:rsidRDefault="009B2049" w:rsidP="009B20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990" w:type="dxa"/>
          </w:tcPr>
          <w:p w14:paraId="4F3F497C" w14:textId="77777777" w:rsidR="009B2049" w:rsidRPr="003C47FE" w:rsidRDefault="009B2049" w:rsidP="009B20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900" w:type="dxa"/>
          </w:tcPr>
          <w:p w14:paraId="49F3093D" w14:textId="77777777" w:rsidR="009B2049" w:rsidRPr="003C47FE" w:rsidRDefault="009B2049" w:rsidP="009B20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28" w:right="-1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0BB65848" w14:textId="77777777" w:rsidR="009B2049" w:rsidRPr="003C47FE" w:rsidRDefault="009B2049" w:rsidP="009B20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28" w:right="-1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6D6583F1" w14:textId="77777777" w:rsidR="009B2049" w:rsidRPr="003C47FE" w:rsidRDefault="009B2049" w:rsidP="009B20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28" w:right="-1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6A83A0D2" w14:textId="77777777" w:rsidR="009B2049" w:rsidRPr="003C47FE" w:rsidRDefault="009B2049" w:rsidP="009B20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56BD8442" w14:textId="77777777" w:rsidR="009B2049" w:rsidRPr="003C47FE" w:rsidRDefault="009B2049" w:rsidP="009B20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28" w:right="-1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3F87CE5D" w14:textId="77777777" w:rsidR="009B2049" w:rsidRPr="003C47FE" w:rsidRDefault="009B2049" w:rsidP="009B20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28" w:right="-1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8049F53" w14:textId="77777777" w:rsidR="009B2049" w:rsidRPr="003C47FE" w:rsidRDefault="009B2049" w:rsidP="009B20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28" w:right="-1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44610F50" w14:textId="77777777" w:rsidR="009B2049" w:rsidRPr="003C47FE" w:rsidRDefault="009B2049" w:rsidP="009B20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7" w:type="dxa"/>
          </w:tcPr>
          <w:p w14:paraId="5A9559EF" w14:textId="77777777" w:rsidR="009B2049" w:rsidRPr="003C47FE" w:rsidRDefault="009B2049" w:rsidP="009B20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28" w:right="-1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2EA818EA" w14:textId="77777777" w:rsidR="009B2049" w:rsidRPr="003C47FE" w:rsidRDefault="009B2049" w:rsidP="009B20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28" w:right="-1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01D0A2DA" w14:textId="77777777" w:rsidR="009B2049" w:rsidRPr="003C47FE" w:rsidRDefault="009B2049" w:rsidP="009B20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28" w:right="-1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9B2049" w:rsidRPr="003C47FE" w14:paraId="02B0C67E" w14:textId="77777777">
        <w:tc>
          <w:tcPr>
            <w:tcW w:w="1890" w:type="dxa"/>
          </w:tcPr>
          <w:p w14:paraId="07C59E42" w14:textId="77777777" w:rsidR="009B2049" w:rsidRPr="003C47FE" w:rsidRDefault="009B2049" w:rsidP="009B20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435508D7" w14:textId="77777777" w:rsidR="009B2049" w:rsidRPr="003C47FE" w:rsidRDefault="009B2049" w:rsidP="009B20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30410928" w14:textId="77777777" w:rsidR="009B2049" w:rsidRPr="003C47FE" w:rsidRDefault="009B2049" w:rsidP="009B20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  <w:gridSpan w:val="2"/>
          </w:tcPr>
          <w:p w14:paraId="4A091055" w14:textId="77777777" w:rsidR="009B2049" w:rsidRPr="003C47FE" w:rsidRDefault="009B2049" w:rsidP="009B20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9017" w:type="dxa"/>
            <w:gridSpan w:val="13"/>
          </w:tcPr>
          <w:p w14:paraId="58C46DAF" w14:textId="77777777" w:rsidR="009B2049" w:rsidRPr="003C47FE" w:rsidRDefault="009B2049" w:rsidP="009B20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 w:hanging="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97198" w:rsidRPr="003C47FE" w14:paraId="008541D7" w14:textId="77777777">
        <w:tc>
          <w:tcPr>
            <w:tcW w:w="1890" w:type="dxa"/>
          </w:tcPr>
          <w:p w14:paraId="52BB832C" w14:textId="77777777" w:rsidR="00B97198" w:rsidRPr="003C47FE" w:rsidRDefault="00B97198" w:rsidP="00B97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right="-11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C47FE">
              <w:rPr>
                <w:rFonts w:ascii="Angsana New" w:hAnsi="Angsana New"/>
                <w:sz w:val="30"/>
                <w:szCs w:val="30"/>
                <w:cs/>
              </w:rPr>
              <w:t>ผลิต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ไ</w:t>
            </w:r>
            <w:r w:rsidRPr="003C47FE">
              <w:rPr>
                <w:rFonts w:ascii="Angsana New" w:hAnsi="Angsana New"/>
                <w:sz w:val="30"/>
                <w:szCs w:val="30"/>
                <w:cs/>
              </w:rPr>
              <w:t>ฟฟ้า</w:t>
            </w:r>
          </w:p>
        </w:tc>
        <w:tc>
          <w:tcPr>
            <w:tcW w:w="1170" w:type="dxa"/>
          </w:tcPr>
          <w:p w14:paraId="7EA4200D" w14:textId="77777777" w:rsidR="00B97198" w:rsidRPr="003C47FE" w:rsidRDefault="00B97198" w:rsidP="00B97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ผลิตและ</w:t>
            </w:r>
          </w:p>
        </w:tc>
        <w:tc>
          <w:tcPr>
            <w:tcW w:w="990" w:type="dxa"/>
          </w:tcPr>
          <w:p w14:paraId="796E873C" w14:textId="77777777" w:rsidR="00B97198" w:rsidRPr="003C47FE" w:rsidRDefault="00B97198" w:rsidP="00B97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720" w:type="dxa"/>
          </w:tcPr>
          <w:p w14:paraId="2046F406" w14:textId="2F52E220" w:rsidR="00B97198" w:rsidRPr="003C47FE" w:rsidRDefault="003545B6" w:rsidP="00B97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29.99</w:t>
            </w:r>
          </w:p>
        </w:tc>
        <w:tc>
          <w:tcPr>
            <w:tcW w:w="720" w:type="dxa"/>
          </w:tcPr>
          <w:p w14:paraId="5D0C3AF5" w14:textId="77777777" w:rsidR="00B97198" w:rsidRPr="003C47FE" w:rsidRDefault="00B97198" w:rsidP="00B97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29.99</w:t>
            </w:r>
          </w:p>
        </w:tc>
        <w:tc>
          <w:tcPr>
            <w:tcW w:w="1080" w:type="dxa"/>
          </w:tcPr>
          <w:p w14:paraId="393EAC5C" w14:textId="52855A3C" w:rsidR="00B97198" w:rsidRPr="00165D7C" w:rsidRDefault="003545B6" w:rsidP="00B97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360" w:lineRule="exact"/>
              <w:ind w:left="-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Pr="00165D7C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050</w:t>
            </w:r>
            <w:r w:rsidRPr="00165D7C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000</w:t>
            </w:r>
          </w:p>
        </w:tc>
        <w:tc>
          <w:tcPr>
            <w:tcW w:w="990" w:type="dxa"/>
          </w:tcPr>
          <w:p w14:paraId="346719B8" w14:textId="77777777" w:rsidR="00B97198" w:rsidRPr="00165D7C" w:rsidRDefault="00B97198" w:rsidP="009D7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60" w:lineRule="exact"/>
              <w:ind w:left="-115" w:right="-10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Pr="00165D7C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050</w:t>
            </w:r>
            <w:r w:rsidRPr="00165D7C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000</w:t>
            </w:r>
          </w:p>
        </w:tc>
        <w:tc>
          <w:tcPr>
            <w:tcW w:w="900" w:type="dxa"/>
          </w:tcPr>
          <w:p w14:paraId="72526894" w14:textId="19AB363D" w:rsidR="00B97198" w:rsidRPr="007B1D95" w:rsidRDefault="00321818" w:rsidP="002B0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360" w:lineRule="exact"/>
              <w:ind w:left="-110" w:right="-112"/>
              <w:rPr>
                <w:rFonts w:ascii="Angsana New" w:hAnsi="Angsana New"/>
                <w:sz w:val="30"/>
                <w:szCs w:val="30"/>
              </w:rPr>
            </w:pPr>
            <w:r w:rsidRPr="00321818">
              <w:rPr>
                <w:rFonts w:ascii="Angsana New" w:hAnsi="Angsana New"/>
                <w:sz w:val="30"/>
                <w:szCs w:val="30"/>
              </w:rPr>
              <w:t>805,7</w:t>
            </w:r>
            <w:r w:rsidR="009128F6"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270" w:type="dxa"/>
          </w:tcPr>
          <w:p w14:paraId="5E82F392" w14:textId="77777777" w:rsidR="00B97198" w:rsidRPr="003C47FE" w:rsidRDefault="00B97198" w:rsidP="00B97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60C700FA" w14:textId="77777777" w:rsidR="00B97198" w:rsidRPr="003C47FE" w:rsidRDefault="00B97198" w:rsidP="009D7E96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60" w:lineRule="exact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741</w:t>
            </w:r>
            <w:r w:rsidRPr="00537943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818</w:t>
            </w:r>
          </w:p>
        </w:tc>
        <w:tc>
          <w:tcPr>
            <w:tcW w:w="270" w:type="dxa"/>
          </w:tcPr>
          <w:p w14:paraId="4D7D67F6" w14:textId="77777777" w:rsidR="00B97198" w:rsidRPr="003C47FE" w:rsidRDefault="00B97198" w:rsidP="00B97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60" w:lineRule="exact"/>
              <w:ind w:left="-101" w:right="-7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F0A2CD8" w14:textId="315384A1" w:rsidR="00B97198" w:rsidRPr="003C47FE" w:rsidRDefault="00D70A49" w:rsidP="00115F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60" w:lineRule="exact"/>
              <w:ind w:left="-101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614,938</w:t>
            </w:r>
          </w:p>
        </w:tc>
        <w:tc>
          <w:tcPr>
            <w:tcW w:w="270" w:type="dxa"/>
          </w:tcPr>
          <w:p w14:paraId="24674A90" w14:textId="77777777" w:rsidR="00B97198" w:rsidRPr="003C47FE" w:rsidRDefault="00B97198" w:rsidP="00B97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360" w:lineRule="exact"/>
              <w:ind w:left="-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9A445F7" w14:textId="77777777" w:rsidR="00B97198" w:rsidRPr="003C47FE" w:rsidRDefault="00B97198" w:rsidP="00115F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60" w:lineRule="exact"/>
              <w:ind w:left="-101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614,938</w:t>
            </w:r>
          </w:p>
        </w:tc>
        <w:tc>
          <w:tcPr>
            <w:tcW w:w="270" w:type="dxa"/>
          </w:tcPr>
          <w:p w14:paraId="1E1CCB6E" w14:textId="77777777" w:rsidR="00B97198" w:rsidRPr="003C47FE" w:rsidRDefault="00B97198" w:rsidP="00B97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line="360" w:lineRule="exact"/>
              <w:ind w:left="-101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7" w:type="dxa"/>
          </w:tcPr>
          <w:p w14:paraId="51B5055D" w14:textId="0C69B2D4" w:rsidR="00B97198" w:rsidRPr="003C47FE" w:rsidRDefault="00285A68" w:rsidP="00B97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89BA8CA" w14:textId="77777777" w:rsidR="00B97198" w:rsidRPr="003C47FE" w:rsidRDefault="00B97198" w:rsidP="00B97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</w:tabs>
              <w:spacing w:line="360" w:lineRule="exact"/>
              <w:ind w:left="-101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76A7055A" w14:textId="77777777" w:rsidR="00B97198" w:rsidRPr="003C47FE" w:rsidRDefault="00B97198" w:rsidP="00B97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97198" w:rsidRPr="003C47FE" w14:paraId="14029ED9" w14:textId="77777777">
        <w:tc>
          <w:tcPr>
            <w:tcW w:w="1890" w:type="dxa"/>
          </w:tcPr>
          <w:p w14:paraId="133B7733" w14:textId="77777777" w:rsidR="00B97198" w:rsidRPr="003C47FE" w:rsidRDefault="00B97198" w:rsidP="00B97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3C47FE">
              <w:rPr>
                <w:rFonts w:ascii="Angsana New" w:hAnsi="Angsana New"/>
                <w:sz w:val="30"/>
                <w:szCs w:val="30"/>
                <w:cs/>
              </w:rPr>
              <w:t>นวนคร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C47FE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1170" w:type="dxa"/>
          </w:tcPr>
          <w:p w14:paraId="6B58ABCE" w14:textId="77777777" w:rsidR="00B97198" w:rsidRPr="003C47FE" w:rsidRDefault="00B97198" w:rsidP="00B97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จัดจำหน่าย</w:t>
            </w:r>
          </w:p>
        </w:tc>
        <w:tc>
          <w:tcPr>
            <w:tcW w:w="990" w:type="dxa"/>
          </w:tcPr>
          <w:p w14:paraId="43C3DFBB" w14:textId="77777777" w:rsidR="00B97198" w:rsidRPr="003C47FE" w:rsidRDefault="00B97198" w:rsidP="00B97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0" w:type="dxa"/>
          </w:tcPr>
          <w:p w14:paraId="4C6ADBBB" w14:textId="77777777" w:rsidR="00B97198" w:rsidRPr="003C47FE" w:rsidRDefault="00B97198" w:rsidP="00B97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0" w:type="dxa"/>
          </w:tcPr>
          <w:p w14:paraId="3A7C63C2" w14:textId="77777777" w:rsidR="00B97198" w:rsidRPr="003C47FE" w:rsidRDefault="00B97198" w:rsidP="00B97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10BE69D" w14:textId="77777777" w:rsidR="00B97198" w:rsidRPr="003C47FE" w:rsidRDefault="00B97198" w:rsidP="00B97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09AE668" w14:textId="77777777" w:rsidR="00B97198" w:rsidRPr="003C47FE" w:rsidRDefault="00B97198" w:rsidP="009D7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60" w:lineRule="exact"/>
              <w:ind w:left="-115" w:right="-1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618607A9" w14:textId="77777777" w:rsidR="00B97198" w:rsidRPr="007B1D95" w:rsidRDefault="00B97198" w:rsidP="007B1D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360" w:lineRule="exact"/>
              <w:ind w:left="-110" w:right="-1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DE0BD1A" w14:textId="77777777" w:rsidR="00B97198" w:rsidRPr="003C47FE" w:rsidRDefault="00B97198" w:rsidP="00B97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61C37F10" w14:textId="77777777" w:rsidR="00B97198" w:rsidRPr="003C47FE" w:rsidRDefault="00B97198" w:rsidP="009D7E96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60" w:lineRule="exact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3EE62F4" w14:textId="77777777" w:rsidR="00B97198" w:rsidRPr="003C47FE" w:rsidRDefault="00B97198" w:rsidP="00B97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60" w:lineRule="exact"/>
              <w:ind w:left="-101" w:right="-7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B56F1D3" w14:textId="77777777" w:rsidR="00B97198" w:rsidRPr="003C47FE" w:rsidRDefault="00B97198" w:rsidP="00115F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60" w:lineRule="exact"/>
              <w:ind w:left="-101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187F48F" w14:textId="77777777" w:rsidR="00B97198" w:rsidRPr="003C47FE" w:rsidRDefault="00B97198" w:rsidP="00B97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360" w:lineRule="exact"/>
              <w:ind w:left="-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77BDE1AB" w14:textId="77777777" w:rsidR="00B97198" w:rsidRPr="003C47FE" w:rsidRDefault="00B97198" w:rsidP="00115F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60" w:lineRule="exact"/>
              <w:ind w:left="-101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A876783" w14:textId="77777777" w:rsidR="00B97198" w:rsidRPr="003C47FE" w:rsidRDefault="00B97198" w:rsidP="00B97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line="360" w:lineRule="exact"/>
              <w:ind w:left="-101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7" w:type="dxa"/>
          </w:tcPr>
          <w:p w14:paraId="479AF950" w14:textId="77777777" w:rsidR="00B97198" w:rsidRPr="003C47FE" w:rsidRDefault="00B97198" w:rsidP="002B0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1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F5B3B0C" w14:textId="77777777" w:rsidR="00B97198" w:rsidRPr="003C47FE" w:rsidRDefault="00B97198" w:rsidP="002B0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</w:tabs>
              <w:spacing w:line="360" w:lineRule="exact"/>
              <w:ind w:left="-101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09F4EBB1" w14:textId="77777777" w:rsidR="00B97198" w:rsidRPr="003C47FE" w:rsidRDefault="00B97198" w:rsidP="002B0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1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97198" w:rsidRPr="003C47FE" w14:paraId="6B905886" w14:textId="77777777">
        <w:tc>
          <w:tcPr>
            <w:tcW w:w="1890" w:type="dxa"/>
          </w:tcPr>
          <w:p w14:paraId="4394B17D" w14:textId="77777777" w:rsidR="00B97198" w:rsidRDefault="00B97198" w:rsidP="00B97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A69ED44" w14:textId="77777777" w:rsidR="00B97198" w:rsidRDefault="00B97198" w:rsidP="00B97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พลังงานไฟฟ้า</w:t>
            </w:r>
          </w:p>
        </w:tc>
        <w:tc>
          <w:tcPr>
            <w:tcW w:w="990" w:type="dxa"/>
          </w:tcPr>
          <w:p w14:paraId="0CC00FEA" w14:textId="77777777" w:rsidR="00B97198" w:rsidRPr="003C47FE" w:rsidRDefault="00B97198" w:rsidP="00B97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0" w:type="dxa"/>
          </w:tcPr>
          <w:p w14:paraId="3F2F3F0D" w14:textId="77777777" w:rsidR="00B97198" w:rsidRPr="003C47FE" w:rsidRDefault="00B97198" w:rsidP="00B97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0" w:type="dxa"/>
          </w:tcPr>
          <w:p w14:paraId="1292B4A9" w14:textId="77777777" w:rsidR="00B97198" w:rsidRPr="003C47FE" w:rsidRDefault="00B97198" w:rsidP="00B97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1297031" w14:textId="77777777" w:rsidR="00B97198" w:rsidRPr="003C47FE" w:rsidRDefault="00B97198" w:rsidP="00B97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DC1D580" w14:textId="77777777" w:rsidR="00B97198" w:rsidRPr="003C47FE" w:rsidRDefault="00B97198" w:rsidP="009D7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60" w:lineRule="exact"/>
              <w:ind w:left="-115" w:right="-1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20287734" w14:textId="77777777" w:rsidR="00B97198" w:rsidRPr="007B1D95" w:rsidRDefault="00B97198" w:rsidP="007B1D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360" w:lineRule="exact"/>
              <w:ind w:left="-110" w:right="-1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B71C85A" w14:textId="77777777" w:rsidR="00B97198" w:rsidRPr="003C47FE" w:rsidRDefault="00B97198" w:rsidP="00B97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672002F4" w14:textId="77777777" w:rsidR="00B97198" w:rsidRPr="003C47FE" w:rsidRDefault="00B97198" w:rsidP="009D7E96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60" w:lineRule="exact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21E37CF" w14:textId="77777777" w:rsidR="00B97198" w:rsidRPr="003C47FE" w:rsidRDefault="00B97198" w:rsidP="00B97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60" w:lineRule="exact"/>
              <w:ind w:left="-101" w:right="-7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C4FF2FD" w14:textId="77777777" w:rsidR="00B97198" w:rsidRPr="003C47FE" w:rsidRDefault="00B97198" w:rsidP="00115F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60" w:lineRule="exact"/>
              <w:ind w:left="-101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229B83D" w14:textId="77777777" w:rsidR="00B97198" w:rsidRPr="003C47FE" w:rsidRDefault="00B97198" w:rsidP="00B97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360" w:lineRule="exact"/>
              <w:ind w:left="-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58DDE65" w14:textId="77777777" w:rsidR="00B97198" w:rsidRPr="003C47FE" w:rsidRDefault="00B97198" w:rsidP="00115F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60" w:lineRule="exact"/>
              <w:ind w:left="-101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E998130" w14:textId="77777777" w:rsidR="00B97198" w:rsidRPr="003C47FE" w:rsidRDefault="00B97198" w:rsidP="00B97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line="360" w:lineRule="exact"/>
              <w:ind w:left="-101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7" w:type="dxa"/>
          </w:tcPr>
          <w:p w14:paraId="71FDE6A0" w14:textId="77777777" w:rsidR="00B97198" w:rsidRPr="003C47FE" w:rsidRDefault="00B97198" w:rsidP="002B0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1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4858050" w14:textId="77777777" w:rsidR="00B97198" w:rsidRPr="003C47FE" w:rsidRDefault="00B97198" w:rsidP="002B0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</w:tabs>
              <w:spacing w:line="360" w:lineRule="exact"/>
              <w:ind w:left="-101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00983E08" w14:textId="77777777" w:rsidR="00B97198" w:rsidRPr="003C47FE" w:rsidRDefault="00B97198" w:rsidP="002B0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1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97198" w:rsidRPr="003C47FE" w14:paraId="10936BEF" w14:textId="77777777">
        <w:tc>
          <w:tcPr>
            <w:tcW w:w="1890" w:type="dxa"/>
          </w:tcPr>
          <w:p w14:paraId="1BA0FF8C" w14:textId="77777777" w:rsidR="00B97198" w:rsidRDefault="00B97198" w:rsidP="00B97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A786E69" w14:textId="77777777" w:rsidR="00B97198" w:rsidRDefault="00B97198" w:rsidP="00B97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และไอน้ำ</w:t>
            </w:r>
          </w:p>
        </w:tc>
        <w:tc>
          <w:tcPr>
            <w:tcW w:w="990" w:type="dxa"/>
          </w:tcPr>
          <w:p w14:paraId="49306FBC" w14:textId="77777777" w:rsidR="00B97198" w:rsidRPr="003C47FE" w:rsidRDefault="00B97198" w:rsidP="00B97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0" w:type="dxa"/>
          </w:tcPr>
          <w:p w14:paraId="623B64F9" w14:textId="77777777" w:rsidR="00B97198" w:rsidRPr="003C47FE" w:rsidRDefault="00B97198" w:rsidP="00B97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0" w:type="dxa"/>
          </w:tcPr>
          <w:p w14:paraId="1B9D90F5" w14:textId="77777777" w:rsidR="00B97198" w:rsidRPr="003C47FE" w:rsidRDefault="00B97198" w:rsidP="00B97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6CEBB15" w14:textId="77777777" w:rsidR="00B97198" w:rsidRPr="003C47FE" w:rsidRDefault="00B97198" w:rsidP="00B97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3EBD152" w14:textId="77777777" w:rsidR="00B97198" w:rsidRPr="003C47FE" w:rsidRDefault="00B97198" w:rsidP="009D7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60" w:lineRule="exact"/>
              <w:ind w:left="-115" w:right="-1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48CA1593" w14:textId="77777777" w:rsidR="00B97198" w:rsidRPr="007B1D95" w:rsidRDefault="00B97198" w:rsidP="007B1D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360" w:lineRule="exact"/>
              <w:ind w:left="-110" w:right="-1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BAA79A1" w14:textId="77777777" w:rsidR="00B97198" w:rsidRPr="003C47FE" w:rsidRDefault="00B97198" w:rsidP="00B97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2608C512" w14:textId="77777777" w:rsidR="00B97198" w:rsidRPr="003C47FE" w:rsidRDefault="00B97198" w:rsidP="009D7E96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60" w:lineRule="exact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97D0421" w14:textId="77777777" w:rsidR="00B97198" w:rsidRPr="003C47FE" w:rsidRDefault="00B97198" w:rsidP="00B97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60" w:lineRule="exact"/>
              <w:ind w:left="-101" w:right="-7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C142F7F" w14:textId="77777777" w:rsidR="00B97198" w:rsidRPr="003C47FE" w:rsidRDefault="00B97198" w:rsidP="00115F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60" w:lineRule="exact"/>
              <w:ind w:left="-101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D6ED5E1" w14:textId="77777777" w:rsidR="00B97198" w:rsidRPr="003C47FE" w:rsidRDefault="00B97198" w:rsidP="00B97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360" w:lineRule="exact"/>
              <w:ind w:left="-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010022A" w14:textId="77777777" w:rsidR="00B97198" w:rsidRPr="003C47FE" w:rsidRDefault="00B97198" w:rsidP="00115F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60" w:lineRule="exact"/>
              <w:ind w:left="-101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12FCE9D" w14:textId="77777777" w:rsidR="00B97198" w:rsidRPr="003C47FE" w:rsidRDefault="00B97198" w:rsidP="00B97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line="360" w:lineRule="exact"/>
              <w:ind w:left="-101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7" w:type="dxa"/>
          </w:tcPr>
          <w:p w14:paraId="42163035" w14:textId="77777777" w:rsidR="00B97198" w:rsidRPr="003C47FE" w:rsidRDefault="00B97198" w:rsidP="002B0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1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8442C8E" w14:textId="77777777" w:rsidR="00B97198" w:rsidRPr="003C47FE" w:rsidRDefault="00B97198" w:rsidP="002B0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</w:tabs>
              <w:spacing w:line="360" w:lineRule="exact"/>
              <w:ind w:left="-101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1A6E327C" w14:textId="77777777" w:rsidR="00B97198" w:rsidRPr="003C47FE" w:rsidRDefault="00B97198" w:rsidP="002B0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1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97198" w:rsidRPr="003C47FE" w14:paraId="5CE7793E" w14:textId="77777777">
        <w:tc>
          <w:tcPr>
            <w:tcW w:w="1890" w:type="dxa"/>
          </w:tcPr>
          <w:p w14:paraId="02A05BBC" w14:textId="77777777" w:rsidR="00B97198" w:rsidRPr="00EC173B" w:rsidRDefault="00B97198" w:rsidP="00B97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jc w:val="both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EC173B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บริษัท</w:t>
            </w:r>
            <w:r>
              <w:rPr>
                <w:rFonts w:ascii="Angsana New" w:hAnsi="Angsana New"/>
                <w:spacing w:val="-4"/>
                <w:sz w:val="30"/>
                <w:szCs w:val="30"/>
              </w:rPr>
              <w:t xml:space="preserve"> </w:t>
            </w:r>
            <w:r w:rsidRPr="00EC173B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ไทธนันต์</w:t>
            </w:r>
          </w:p>
        </w:tc>
        <w:tc>
          <w:tcPr>
            <w:tcW w:w="1170" w:type="dxa"/>
          </w:tcPr>
          <w:p w14:paraId="5CEBFFB4" w14:textId="77777777" w:rsidR="00B97198" w:rsidRPr="003C47FE" w:rsidRDefault="00B97198" w:rsidP="00B97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โทรคมนาคม</w:t>
            </w:r>
          </w:p>
        </w:tc>
        <w:tc>
          <w:tcPr>
            <w:tcW w:w="990" w:type="dxa"/>
          </w:tcPr>
          <w:p w14:paraId="64BD9660" w14:textId="77777777" w:rsidR="00B97198" w:rsidRPr="003C47FE" w:rsidRDefault="00B97198" w:rsidP="00B97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720" w:type="dxa"/>
          </w:tcPr>
          <w:p w14:paraId="583EC6A0" w14:textId="19B9BB1F" w:rsidR="00B97198" w:rsidRPr="003C47FE" w:rsidRDefault="003545B6" w:rsidP="00B97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51.00</w:t>
            </w:r>
          </w:p>
        </w:tc>
        <w:tc>
          <w:tcPr>
            <w:tcW w:w="720" w:type="dxa"/>
          </w:tcPr>
          <w:p w14:paraId="7B56DB96" w14:textId="77777777" w:rsidR="00B97198" w:rsidRPr="003C47FE" w:rsidRDefault="00B97198" w:rsidP="00B97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51.00</w:t>
            </w:r>
          </w:p>
        </w:tc>
        <w:tc>
          <w:tcPr>
            <w:tcW w:w="1080" w:type="dxa"/>
          </w:tcPr>
          <w:p w14:paraId="4E33062C" w14:textId="60E395EC" w:rsidR="00B97198" w:rsidRPr="003C47FE" w:rsidRDefault="003545B6" w:rsidP="00B97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360" w:lineRule="exact"/>
              <w:ind w:left="-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2,500</w:t>
            </w:r>
          </w:p>
        </w:tc>
        <w:tc>
          <w:tcPr>
            <w:tcW w:w="990" w:type="dxa"/>
          </w:tcPr>
          <w:p w14:paraId="1680A96B" w14:textId="77777777" w:rsidR="00B97198" w:rsidRPr="003C47FE" w:rsidRDefault="00B97198" w:rsidP="009D7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360" w:lineRule="exact"/>
              <w:ind w:left="-115" w:right="-10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2,500</w:t>
            </w:r>
          </w:p>
        </w:tc>
        <w:tc>
          <w:tcPr>
            <w:tcW w:w="900" w:type="dxa"/>
          </w:tcPr>
          <w:p w14:paraId="60F022C5" w14:textId="5D6AADE6" w:rsidR="00B97198" w:rsidRPr="007B1D95" w:rsidRDefault="009B69C0" w:rsidP="007B1D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360" w:lineRule="exact"/>
              <w:ind w:left="-110" w:right="-1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2,15</w:t>
            </w:r>
            <w:r w:rsidR="002F24DC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7772C28B" w14:textId="77777777" w:rsidR="00B97198" w:rsidRPr="003C47FE" w:rsidRDefault="00B97198" w:rsidP="00B97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089E4CAE" w14:textId="77777777" w:rsidR="00B97198" w:rsidRPr="003C47FE" w:rsidRDefault="00B97198" w:rsidP="009D7E96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60" w:lineRule="exact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Pr="00537943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744</w:t>
            </w:r>
          </w:p>
        </w:tc>
        <w:tc>
          <w:tcPr>
            <w:tcW w:w="270" w:type="dxa"/>
          </w:tcPr>
          <w:p w14:paraId="3BF05E31" w14:textId="77777777" w:rsidR="00B97198" w:rsidRPr="003C47FE" w:rsidRDefault="00B97198" w:rsidP="00B97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60" w:lineRule="exact"/>
              <w:ind w:left="-101" w:right="-7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F5A535F" w14:textId="6C13EE66" w:rsidR="00B97198" w:rsidRPr="003C47FE" w:rsidRDefault="00D70A49" w:rsidP="00115F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60" w:lineRule="exact"/>
              <w:ind w:left="-101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992</w:t>
            </w:r>
          </w:p>
        </w:tc>
        <w:tc>
          <w:tcPr>
            <w:tcW w:w="270" w:type="dxa"/>
          </w:tcPr>
          <w:p w14:paraId="173D27A0" w14:textId="77777777" w:rsidR="00B97198" w:rsidRPr="003C47FE" w:rsidRDefault="00B97198" w:rsidP="00B97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360" w:lineRule="exact"/>
              <w:ind w:left="-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025DCE0" w14:textId="77777777" w:rsidR="00B97198" w:rsidRPr="003C47FE" w:rsidRDefault="00B97198" w:rsidP="00115F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60" w:lineRule="exact"/>
              <w:ind w:left="-101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992</w:t>
            </w:r>
          </w:p>
        </w:tc>
        <w:tc>
          <w:tcPr>
            <w:tcW w:w="270" w:type="dxa"/>
          </w:tcPr>
          <w:p w14:paraId="6797363E" w14:textId="77777777" w:rsidR="00B97198" w:rsidRPr="003C47FE" w:rsidRDefault="00B97198" w:rsidP="00B97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60" w:lineRule="exact"/>
              <w:ind w:left="-101" w:right="-7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7" w:type="dxa"/>
          </w:tcPr>
          <w:p w14:paraId="2F08E38F" w14:textId="4DFE29C2" w:rsidR="00B97198" w:rsidRPr="003C47FE" w:rsidRDefault="00285A68" w:rsidP="00B97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30EA22B" w14:textId="77777777" w:rsidR="00B97198" w:rsidRPr="003C47FE" w:rsidRDefault="00B97198" w:rsidP="00B97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</w:tabs>
              <w:spacing w:line="360" w:lineRule="exact"/>
              <w:ind w:left="-101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63700E75" w14:textId="77777777" w:rsidR="00B97198" w:rsidRPr="003C47FE" w:rsidRDefault="00B97198" w:rsidP="00B97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97198" w:rsidRPr="003C47FE" w14:paraId="7A63DA72" w14:textId="77777777">
        <w:tc>
          <w:tcPr>
            <w:tcW w:w="1890" w:type="dxa"/>
          </w:tcPr>
          <w:p w14:paraId="37232F18" w14:textId="77777777" w:rsidR="00B97198" w:rsidRDefault="00B97198" w:rsidP="00B97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จำกัด</w:t>
            </w:r>
          </w:p>
        </w:tc>
        <w:tc>
          <w:tcPr>
            <w:tcW w:w="1170" w:type="dxa"/>
          </w:tcPr>
          <w:p w14:paraId="5BD270F3" w14:textId="77777777" w:rsidR="00B97198" w:rsidRPr="003C47FE" w:rsidRDefault="00B97198" w:rsidP="00B97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3441430" w14:textId="77777777" w:rsidR="00B97198" w:rsidRPr="003C47FE" w:rsidRDefault="00B97198" w:rsidP="00B97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0" w:type="dxa"/>
          </w:tcPr>
          <w:p w14:paraId="55C73D38" w14:textId="77777777" w:rsidR="00B97198" w:rsidRPr="003C47FE" w:rsidRDefault="00B97198" w:rsidP="00B97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0" w:type="dxa"/>
          </w:tcPr>
          <w:p w14:paraId="578467A2" w14:textId="77777777" w:rsidR="00B97198" w:rsidRDefault="00B97198" w:rsidP="00B97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8"/>
              </w:tabs>
              <w:spacing w:line="360" w:lineRule="exact"/>
              <w:ind w:left="-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D8886F9" w14:textId="77777777" w:rsidR="00B97198" w:rsidRPr="003C47FE" w:rsidRDefault="00B97198" w:rsidP="00B97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9AEBF1F" w14:textId="77777777" w:rsidR="00B97198" w:rsidRDefault="00B97198" w:rsidP="009D7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60" w:lineRule="exact"/>
              <w:ind w:left="-115" w:right="-1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4FE6D8BC" w14:textId="77777777" w:rsidR="00B97198" w:rsidRPr="007B1D95" w:rsidRDefault="00B97198" w:rsidP="007B1D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360" w:lineRule="exact"/>
              <w:ind w:left="-110" w:right="-1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6158148" w14:textId="77777777" w:rsidR="00B97198" w:rsidRPr="003C47FE" w:rsidRDefault="00B97198" w:rsidP="00B97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620D90F4" w14:textId="77777777" w:rsidR="00B97198" w:rsidRPr="003C47FE" w:rsidRDefault="00B97198" w:rsidP="009D7E96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60" w:lineRule="exact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D7ECCC3" w14:textId="77777777" w:rsidR="00B97198" w:rsidRPr="003C47FE" w:rsidRDefault="00B97198" w:rsidP="00B97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60" w:lineRule="exact"/>
              <w:ind w:left="-101" w:right="-7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48232CD" w14:textId="77777777" w:rsidR="00B97198" w:rsidRPr="003C47FE" w:rsidRDefault="00B97198" w:rsidP="00115F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60" w:lineRule="exact"/>
              <w:ind w:left="-101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1E3B3C5" w14:textId="77777777" w:rsidR="00B97198" w:rsidRPr="003C47FE" w:rsidRDefault="00B97198" w:rsidP="00B97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360" w:lineRule="exact"/>
              <w:ind w:left="-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774697B" w14:textId="77777777" w:rsidR="00B97198" w:rsidRPr="003C47FE" w:rsidRDefault="00B97198" w:rsidP="00115F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60" w:lineRule="exact"/>
              <w:ind w:left="-101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7FF5027" w14:textId="77777777" w:rsidR="00B97198" w:rsidRPr="003C47FE" w:rsidRDefault="00B97198" w:rsidP="00B97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60" w:lineRule="exact"/>
              <w:ind w:left="-101" w:right="-7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7" w:type="dxa"/>
          </w:tcPr>
          <w:p w14:paraId="58B2B20C" w14:textId="77777777" w:rsidR="00B97198" w:rsidRPr="003C47FE" w:rsidRDefault="00B97198" w:rsidP="00B97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A6553F2" w14:textId="77777777" w:rsidR="00B97198" w:rsidRPr="003C47FE" w:rsidRDefault="00B97198" w:rsidP="00B97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</w:tabs>
              <w:spacing w:line="360" w:lineRule="exact"/>
              <w:ind w:left="-101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7C523FBB" w14:textId="77777777" w:rsidR="00B97198" w:rsidRPr="003C47FE" w:rsidRDefault="00B97198" w:rsidP="00B97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97198" w:rsidRPr="003C47FE" w14:paraId="3A029288" w14:textId="77777777">
        <w:tc>
          <w:tcPr>
            <w:tcW w:w="1890" w:type="dxa"/>
          </w:tcPr>
          <w:p w14:paraId="63C04ECF" w14:textId="77777777" w:rsidR="00B97198" w:rsidRDefault="00B97198" w:rsidP="00B97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right="-10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 อาร์ อี เอ็น</w:t>
            </w:r>
          </w:p>
        </w:tc>
        <w:tc>
          <w:tcPr>
            <w:tcW w:w="1170" w:type="dxa"/>
          </w:tcPr>
          <w:p w14:paraId="639C3DBA" w14:textId="77777777" w:rsidR="00B97198" w:rsidRPr="003C47FE" w:rsidRDefault="00B97198" w:rsidP="00B97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ผลิตและ</w:t>
            </w:r>
          </w:p>
        </w:tc>
        <w:tc>
          <w:tcPr>
            <w:tcW w:w="990" w:type="dxa"/>
          </w:tcPr>
          <w:p w14:paraId="7BF9034D" w14:textId="77777777" w:rsidR="00B97198" w:rsidRPr="003C47FE" w:rsidRDefault="00B97198" w:rsidP="00B97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720" w:type="dxa"/>
          </w:tcPr>
          <w:p w14:paraId="1B008F0B" w14:textId="054C5168" w:rsidR="00B97198" w:rsidRPr="003C47FE" w:rsidRDefault="003545B6" w:rsidP="00B97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35.00</w:t>
            </w:r>
          </w:p>
        </w:tc>
        <w:tc>
          <w:tcPr>
            <w:tcW w:w="720" w:type="dxa"/>
          </w:tcPr>
          <w:p w14:paraId="7F7C6C63" w14:textId="77777777" w:rsidR="00B97198" w:rsidRDefault="00B97198" w:rsidP="007B1D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35.00</w:t>
            </w:r>
          </w:p>
        </w:tc>
        <w:tc>
          <w:tcPr>
            <w:tcW w:w="1080" w:type="dxa"/>
          </w:tcPr>
          <w:p w14:paraId="63571889" w14:textId="15FB6EAE" w:rsidR="00B97198" w:rsidRPr="003C47FE" w:rsidRDefault="003545B6" w:rsidP="00B97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360" w:lineRule="exact"/>
              <w:ind w:left="-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822,000</w:t>
            </w:r>
          </w:p>
        </w:tc>
        <w:tc>
          <w:tcPr>
            <w:tcW w:w="990" w:type="dxa"/>
          </w:tcPr>
          <w:p w14:paraId="1F55224D" w14:textId="77777777" w:rsidR="00B97198" w:rsidRDefault="00B97198" w:rsidP="009D7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360" w:lineRule="exact"/>
              <w:ind w:left="-115" w:right="-10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822,000</w:t>
            </w:r>
          </w:p>
        </w:tc>
        <w:tc>
          <w:tcPr>
            <w:tcW w:w="900" w:type="dxa"/>
          </w:tcPr>
          <w:p w14:paraId="2011B858" w14:textId="79242259" w:rsidR="00B97198" w:rsidRPr="007B1D95" w:rsidRDefault="004C3FBC" w:rsidP="007B1D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360" w:lineRule="exact"/>
              <w:ind w:left="-110" w:right="-1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235,93</w:t>
            </w:r>
            <w:r w:rsidR="005B2BB1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62D9CFAC" w14:textId="77777777" w:rsidR="00B97198" w:rsidRPr="003C47FE" w:rsidRDefault="00B97198" w:rsidP="00B97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5900F32B" w14:textId="77777777" w:rsidR="00B97198" w:rsidRPr="003C47FE" w:rsidRDefault="00B97198" w:rsidP="009D7E96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60" w:lineRule="exact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250</w:t>
            </w:r>
            <w:r w:rsidRPr="00537943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762</w:t>
            </w:r>
          </w:p>
        </w:tc>
        <w:tc>
          <w:tcPr>
            <w:tcW w:w="270" w:type="dxa"/>
          </w:tcPr>
          <w:p w14:paraId="147D91DD" w14:textId="77777777" w:rsidR="00B97198" w:rsidRPr="003C47FE" w:rsidRDefault="00B97198" w:rsidP="00B97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60" w:lineRule="exact"/>
              <w:ind w:left="-101" w:right="-7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0518B93" w14:textId="53ADBE0F" w:rsidR="00B97198" w:rsidRPr="003C47FE" w:rsidRDefault="00D70A49" w:rsidP="00115F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60" w:lineRule="exact"/>
              <w:ind w:left="-101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287,700</w:t>
            </w:r>
          </w:p>
        </w:tc>
        <w:tc>
          <w:tcPr>
            <w:tcW w:w="270" w:type="dxa"/>
          </w:tcPr>
          <w:p w14:paraId="43645A66" w14:textId="77777777" w:rsidR="00B97198" w:rsidRPr="003C47FE" w:rsidRDefault="00B97198" w:rsidP="00B97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360" w:lineRule="exact"/>
              <w:ind w:left="-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7BECC648" w14:textId="77777777" w:rsidR="00B97198" w:rsidRPr="003C47FE" w:rsidRDefault="00B97198" w:rsidP="00115F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60" w:lineRule="exact"/>
              <w:ind w:left="-101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287,700</w:t>
            </w:r>
          </w:p>
        </w:tc>
        <w:tc>
          <w:tcPr>
            <w:tcW w:w="270" w:type="dxa"/>
          </w:tcPr>
          <w:p w14:paraId="457FA015" w14:textId="77777777" w:rsidR="00B97198" w:rsidRPr="003C47FE" w:rsidRDefault="00B97198" w:rsidP="00B97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60" w:lineRule="exact"/>
              <w:ind w:left="-101" w:right="-7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7" w:type="dxa"/>
          </w:tcPr>
          <w:p w14:paraId="4C2D1D12" w14:textId="2A94E0E7" w:rsidR="00B97198" w:rsidRPr="003C47FE" w:rsidRDefault="00285A68" w:rsidP="00B97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9C11467" w14:textId="77777777" w:rsidR="00B97198" w:rsidRPr="003C47FE" w:rsidRDefault="00B97198" w:rsidP="00B97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</w:tabs>
              <w:spacing w:line="360" w:lineRule="exact"/>
              <w:ind w:left="-101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7F389D96" w14:textId="77777777" w:rsidR="00B97198" w:rsidRPr="003C47FE" w:rsidRDefault="00B97198" w:rsidP="00B97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97198" w:rsidRPr="003C47FE" w14:paraId="47D0AE18" w14:textId="77777777">
        <w:tc>
          <w:tcPr>
            <w:tcW w:w="1890" w:type="dxa"/>
          </w:tcPr>
          <w:p w14:paraId="0FBC3BCF" w14:textId="77777777" w:rsidR="00B97198" w:rsidRDefault="00B97198" w:rsidP="00B97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โคราช เอนเนอร์ยี่</w:t>
            </w:r>
          </w:p>
        </w:tc>
        <w:tc>
          <w:tcPr>
            <w:tcW w:w="1170" w:type="dxa"/>
          </w:tcPr>
          <w:p w14:paraId="434F23DB" w14:textId="77777777" w:rsidR="00B97198" w:rsidRPr="003C47FE" w:rsidRDefault="00B97198" w:rsidP="00B97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จัดจำหน่าย</w:t>
            </w:r>
          </w:p>
        </w:tc>
        <w:tc>
          <w:tcPr>
            <w:tcW w:w="990" w:type="dxa"/>
          </w:tcPr>
          <w:p w14:paraId="4E1F501D" w14:textId="77777777" w:rsidR="00B97198" w:rsidRPr="003C47FE" w:rsidRDefault="00B97198" w:rsidP="00B97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0" w:type="dxa"/>
          </w:tcPr>
          <w:p w14:paraId="22515449" w14:textId="77777777" w:rsidR="00B97198" w:rsidRPr="003C47FE" w:rsidRDefault="00B97198" w:rsidP="00B97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0" w:type="dxa"/>
          </w:tcPr>
          <w:p w14:paraId="251B2FA4" w14:textId="77777777" w:rsidR="00B97198" w:rsidRDefault="00B97198" w:rsidP="00B97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8"/>
              </w:tabs>
              <w:spacing w:line="360" w:lineRule="exact"/>
              <w:ind w:left="-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EFF661F" w14:textId="77777777" w:rsidR="00B97198" w:rsidRPr="003C47FE" w:rsidRDefault="00B97198" w:rsidP="00B97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6FD67F0" w14:textId="77777777" w:rsidR="00B97198" w:rsidRDefault="00B97198" w:rsidP="00B97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360" w:lineRule="exact"/>
              <w:ind w:left="-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02893044" w14:textId="77777777" w:rsidR="00B97198" w:rsidRPr="007B1D95" w:rsidRDefault="00B97198" w:rsidP="007B1D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360" w:lineRule="exact"/>
              <w:ind w:left="-110" w:right="-1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40D5E84" w14:textId="77777777" w:rsidR="00B97198" w:rsidRPr="003C47FE" w:rsidRDefault="00B97198" w:rsidP="00B97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6FEFE889" w14:textId="77777777" w:rsidR="00B97198" w:rsidRPr="003C47FE" w:rsidRDefault="00B97198" w:rsidP="009D7E96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60" w:lineRule="exact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1B8C6E7" w14:textId="77777777" w:rsidR="00B97198" w:rsidRPr="003C47FE" w:rsidRDefault="00B97198" w:rsidP="00B97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60" w:lineRule="exact"/>
              <w:ind w:left="-101" w:right="-7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8B384EE" w14:textId="77777777" w:rsidR="00B97198" w:rsidRPr="003C47FE" w:rsidRDefault="00B97198" w:rsidP="00115F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60" w:lineRule="exact"/>
              <w:ind w:left="-101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9FF5F59" w14:textId="77777777" w:rsidR="00B97198" w:rsidRPr="003C47FE" w:rsidRDefault="00B97198" w:rsidP="00B97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360" w:lineRule="exact"/>
              <w:ind w:left="-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4F9BEB7" w14:textId="77777777" w:rsidR="00B97198" w:rsidRPr="003C47FE" w:rsidRDefault="00B97198" w:rsidP="00115F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60" w:lineRule="exact"/>
              <w:ind w:left="-101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C161CBD" w14:textId="77777777" w:rsidR="00B97198" w:rsidRPr="003C47FE" w:rsidRDefault="00B97198" w:rsidP="00B97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60" w:lineRule="exact"/>
              <w:ind w:left="-101" w:right="-7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7" w:type="dxa"/>
          </w:tcPr>
          <w:p w14:paraId="77596994" w14:textId="77777777" w:rsidR="00B97198" w:rsidRPr="003C47FE" w:rsidRDefault="00B97198" w:rsidP="00B97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C345AC3" w14:textId="77777777" w:rsidR="00B97198" w:rsidRPr="003C47FE" w:rsidRDefault="00B97198" w:rsidP="00B97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</w:tabs>
              <w:spacing w:line="360" w:lineRule="exact"/>
              <w:ind w:left="-101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3F8AB864" w14:textId="77777777" w:rsidR="00B97198" w:rsidRPr="003C47FE" w:rsidRDefault="00B97198" w:rsidP="00B97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97198" w:rsidRPr="003C47FE" w14:paraId="4784A9F1" w14:textId="77777777">
        <w:tc>
          <w:tcPr>
            <w:tcW w:w="1890" w:type="dxa"/>
          </w:tcPr>
          <w:p w14:paraId="2BB3996C" w14:textId="77777777" w:rsidR="00B97198" w:rsidRDefault="00B97198" w:rsidP="00B97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จำกัด</w:t>
            </w:r>
          </w:p>
        </w:tc>
        <w:tc>
          <w:tcPr>
            <w:tcW w:w="1170" w:type="dxa"/>
          </w:tcPr>
          <w:p w14:paraId="2411A1BF" w14:textId="77777777" w:rsidR="00B97198" w:rsidRDefault="00B97198" w:rsidP="00B97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พลังงานไฟฟ้า</w:t>
            </w:r>
          </w:p>
        </w:tc>
        <w:tc>
          <w:tcPr>
            <w:tcW w:w="990" w:type="dxa"/>
          </w:tcPr>
          <w:p w14:paraId="5376EA3D" w14:textId="77777777" w:rsidR="00B97198" w:rsidRPr="003C47FE" w:rsidRDefault="00B97198" w:rsidP="00B97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0" w:type="dxa"/>
          </w:tcPr>
          <w:p w14:paraId="1404F570" w14:textId="77777777" w:rsidR="00B97198" w:rsidRPr="003C47FE" w:rsidRDefault="00B97198" w:rsidP="00B97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0" w:type="dxa"/>
          </w:tcPr>
          <w:p w14:paraId="1D4883E9" w14:textId="77777777" w:rsidR="00B97198" w:rsidRDefault="00B97198" w:rsidP="00B97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8"/>
              </w:tabs>
              <w:spacing w:line="360" w:lineRule="exact"/>
              <w:ind w:left="-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1F93A4B" w14:textId="77777777" w:rsidR="00B97198" w:rsidRPr="003C47FE" w:rsidRDefault="00B97198" w:rsidP="00B97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13E0F02" w14:textId="77777777" w:rsidR="00B97198" w:rsidRDefault="00B97198" w:rsidP="00B97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360" w:lineRule="exact"/>
              <w:ind w:left="-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54D2AFAC" w14:textId="77777777" w:rsidR="00B97198" w:rsidRPr="007B1D95" w:rsidRDefault="00B97198" w:rsidP="007B1D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360" w:lineRule="exact"/>
              <w:ind w:left="-110" w:right="-1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1AA3233" w14:textId="77777777" w:rsidR="00B97198" w:rsidRPr="003C47FE" w:rsidRDefault="00B97198" w:rsidP="00B97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6954AAC3" w14:textId="77777777" w:rsidR="00B97198" w:rsidRPr="003C47FE" w:rsidRDefault="00B97198" w:rsidP="009D7E96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60" w:lineRule="exact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027EBAE" w14:textId="77777777" w:rsidR="00B97198" w:rsidRPr="003C47FE" w:rsidRDefault="00B97198" w:rsidP="00B97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60" w:lineRule="exact"/>
              <w:ind w:left="-101" w:right="-7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689612E" w14:textId="77777777" w:rsidR="00B97198" w:rsidRPr="003C47FE" w:rsidRDefault="00B97198" w:rsidP="00115F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60" w:lineRule="exact"/>
              <w:ind w:left="-101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F61FC00" w14:textId="77777777" w:rsidR="00B97198" w:rsidRPr="003C47FE" w:rsidRDefault="00B97198" w:rsidP="00B97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360" w:lineRule="exact"/>
              <w:ind w:left="-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D0D611F" w14:textId="77777777" w:rsidR="00B97198" w:rsidRPr="003C47FE" w:rsidRDefault="00B97198" w:rsidP="00115F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60" w:lineRule="exact"/>
              <w:ind w:left="-101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553A2ED" w14:textId="77777777" w:rsidR="00B97198" w:rsidRPr="003C47FE" w:rsidRDefault="00B97198" w:rsidP="00B97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60" w:lineRule="exact"/>
              <w:ind w:left="-101" w:right="-7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7" w:type="dxa"/>
            <w:tcBorders>
              <w:bottom w:val="single" w:sz="4" w:space="0" w:color="auto"/>
            </w:tcBorders>
          </w:tcPr>
          <w:p w14:paraId="049E2E93" w14:textId="77777777" w:rsidR="00B97198" w:rsidRPr="003C47FE" w:rsidRDefault="00B97198" w:rsidP="00B97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36D7406" w14:textId="77777777" w:rsidR="00B97198" w:rsidRPr="003C47FE" w:rsidRDefault="00B97198" w:rsidP="00B97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</w:tabs>
              <w:spacing w:line="360" w:lineRule="exact"/>
              <w:ind w:left="-101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5908F3FA" w14:textId="77777777" w:rsidR="00B97198" w:rsidRPr="003C47FE" w:rsidRDefault="00B97198" w:rsidP="00B97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97198" w:rsidRPr="001B6357" w14:paraId="520D6EB8" w14:textId="77777777">
        <w:tc>
          <w:tcPr>
            <w:tcW w:w="1890" w:type="dxa"/>
          </w:tcPr>
          <w:p w14:paraId="47786083" w14:textId="77777777" w:rsidR="00B97198" w:rsidRPr="003C47FE" w:rsidRDefault="00B97198" w:rsidP="00B97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</w:tcPr>
          <w:p w14:paraId="701B52E2" w14:textId="77777777" w:rsidR="00B97198" w:rsidRPr="003C47FE" w:rsidRDefault="00B97198" w:rsidP="00B97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60" w:lineRule="exact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6347AB60" w14:textId="77777777" w:rsidR="00B97198" w:rsidRPr="003C47FE" w:rsidRDefault="00B97198" w:rsidP="00B97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60" w:lineRule="exact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20" w:type="dxa"/>
          </w:tcPr>
          <w:p w14:paraId="4F8664B4" w14:textId="77777777" w:rsidR="00B97198" w:rsidRPr="003C47FE" w:rsidRDefault="00B97198" w:rsidP="00B97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6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20" w:type="dxa"/>
          </w:tcPr>
          <w:p w14:paraId="71D23DA1" w14:textId="77777777" w:rsidR="00B97198" w:rsidRPr="003C47FE" w:rsidRDefault="00B97198" w:rsidP="00B97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6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29934D70" w14:textId="77777777" w:rsidR="00B97198" w:rsidRPr="003C47FE" w:rsidRDefault="00B97198" w:rsidP="00B97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6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130E9696" w14:textId="77777777" w:rsidR="00B97198" w:rsidRPr="003C47FE" w:rsidRDefault="00B97198" w:rsidP="00B97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6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31B3A440" w14:textId="604889AD" w:rsidR="00B97198" w:rsidRPr="00910018" w:rsidRDefault="00363CF3" w:rsidP="007B1D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360" w:lineRule="exact"/>
              <w:ind w:left="-110" w:right="-11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63CF3">
              <w:rPr>
                <w:rFonts w:ascii="Angsana New" w:hAnsi="Angsana New"/>
                <w:b/>
                <w:bCs/>
                <w:sz w:val="30"/>
                <w:szCs w:val="30"/>
              </w:rPr>
              <w:t>1,043,8</w:t>
            </w:r>
            <w:r w:rsidR="00147807">
              <w:rPr>
                <w:rFonts w:ascii="Angsana New" w:hAnsi="Angsana New"/>
                <w:b/>
                <w:bCs/>
                <w:sz w:val="30"/>
                <w:szCs w:val="30"/>
              </w:rPr>
              <w:t>49</w:t>
            </w:r>
          </w:p>
        </w:tc>
        <w:tc>
          <w:tcPr>
            <w:tcW w:w="270" w:type="dxa"/>
          </w:tcPr>
          <w:p w14:paraId="53B10816" w14:textId="77777777" w:rsidR="00B97198" w:rsidRPr="003C47FE" w:rsidRDefault="00B97198" w:rsidP="00B97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360" w:lineRule="exact"/>
              <w:ind w:left="-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49900FDB" w14:textId="77777777" w:rsidR="00B97198" w:rsidRPr="009D7E96" w:rsidRDefault="00B97198" w:rsidP="009D7E96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60" w:lineRule="exact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D7E96">
              <w:rPr>
                <w:rFonts w:ascii="Angsana New" w:hAnsi="Angsana New"/>
                <w:b/>
                <w:bCs/>
                <w:sz w:val="30"/>
                <w:szCs w:val="30"/>
              </w:rPr>
              <w:t>994,324</w:t>
            </w:r>
          </w:p>
        </w:tc>
        <w:tc>
          <w:tcPr>
            <w:tcW w:w="270" w:type="dxa"/>
          </w:tcPr>
          <w:p w14:paraId="36BD128F" w14:textId="77777777" w:rsidR="00B97198" w:rsidRPr="003C47FE" w:rsidRDefault="00B97198" w:rsidP="00B97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60" w:lineRule="exact"/>
              <w:ind w:left="-101" w:right="-7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0E7DD52A" w14:textId="4B611ACB" w:rsidR="00B97198" w:rsidRPr="00115FC2" w:rsidRDefault="00D70A49" w:rsidP="00115F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60" w:lineRule="exact"/>
              <w:ind w:left="-101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15FC2">
              <w:rPr>
                <w:rFonts w:ascii="Angsana New" w:hAnsi="Angsana New"/>
                <w:b/>
                <w:bCs/>
                <w:sz w:val="30"/>
                <w:szCs w:val="30"/>
              </w:rPr>
              <w:t>903,630</w:t>
            </w:r>
          </w:p>
        </w:tc>
        <w:tc>
          <w:tcPr>
            <w:tcW w:w="270" w:type="dxa"/>
          </w:tcPr>
          <w:p w14:paraId="0C675E3D" w14:textId="77777777" w:rsidR="00B97198" w:rsidRPr="003C47FE" w:rsidRDefault="00B97198" w:rsidP="00B97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360" w:lineRule="exact"/>
              <w:ind w:left="-10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7497038D" w14:textId="77777777" w:rsidR="00B97198" w:rsidRPr="00115FC2" w:rsidRDefault="00B97198" w:rsidP="00115F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60" w:lineRule="exact"/>
              <w:ind w:left="-101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15FC2">
              <w:rPr>
                <w:rFonts w:ascii="Angsana New" w:hAnsi="Angsana New"/>
                <w:b/>
                <w:bCs/>
                <w:sz w:val="30"/>
                <w:szCs w:val="30"/>
              </w:rPr>
              <w:t>903,630</w:t>
            </w:r>
          </w:p>
        </w:tc>
        <w:tc>
          <w:tcPr>
            <w:tcW w:w="270" w:type="dxa"/>
          </w:tcPr>
          <w:p w14:paraId="60703DAB" w14:textId="77777777" w:rsidR="00B97198" w:rsidRPr="003C47FE" w:rsidRDefault="00B97198" w:rsidP="00B97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360" w:lineRule="exact"/>
              <w:ind w:left="-10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17" w:type="dxa"/>
            <w:tcBorders>
              <w:top w:val="single" w:sz="4" w:space="0" w:color="auto"/>
              <w:bottom w:val="double" w:sz="4" w:space="0" w:color="auto"/>
            </w:tcBorders>
          </w:tcPr>
          <w:p w14:paraId="4CFAB64B" w14:textId="2C84C733" w:rsidR="00B97198" w:rsidRPr="007167F9" w:rsidRDefault="00285A68" w:rsidP="00B97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93027AC" w14:textId="77777777" w:rsidR="00B97198" w:rsidRPr="003C47FE" w:rsidRDefault="00B97198" w:rsidP="00B97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line="360" w:lineRule="exact"/>
              <w:ind w:left="-101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576ED5D0" w14:textId="77777777" w:rsidR="00B97198" w:rsidRPr="001B6357" w:rsidRDefault="00B97198" w:rsidP="00B97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3F6F3E3A" w14:textId="29B30AEB" w:rsidR="00E506A0" w:rsidRPr="009B2049" w:rsidRDefault="00E506A0" w:rsidP="009D32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ind w:left="540" w:right="-43"/>
        <w:rPr>
          <w:rFonts w:ascii="Angsana New" w:hAnsi="Angsana New"/>
          <w:sz w:val="16"/>
          <w:szCs w:val="16"/>
        </w:rPr>
      </w:pPr>
    </w:p>
    <w:p w14:paraId="12CAEDF5" w14:textId="45516905" w:rsidR="009D1B05" w:rsidRDefault="00141065" w:rsidP="000474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rPr>
          <w:rFonts w:ascii="Angsana New" w:hAnsi="Angsana New"/>
          <w:color w:val="FF00FF"/>
          <w:sz w:val="24"/>
          <w:szCs w:val="24"/>
        </w:rPr>
      </w:pPr>
      <w:r>
        <w:rPr>
          <w:rFonts w:ascii="Angsana New" w:hAnsi="Angsana New" w:hint="cs"/>
          <w:sz w:val="30"/>
          <w:szCs w:val="30"/>
          <w:cs/>
        </w:rPr>
        <w:t>กลุ่ม</w:t>
      </w:r>
      <w:r w:rsidR="0064247E" w:rsidRPr="008C010D">
        <w:rPr>
          <w:rFonts w:ascii="Angsana New" w:hAnsi="Angsana New" w:hint="cs"/>
          <w:sz w:val="30"/>
          <w:szCs w:val="30"/>
          <w:cs/>
        </w:rPr>
        <w:t>บริษัทไม่มีเงินลงทุนในตราสารทุนที่บันทึกตามวิธีส่วนได้เสียซึ่งจดทะเบียนในตลาดหลักทรัพย์ ดังนั้นจึงไม่มีราคาที่เปิดเผยต่อสาธารณชน</w:t>
      </w:r>
    </w:p>
    <w:p w14:paraId="392C9AEE" w14:textId="77777777" w:rsidR="009D1B05" w:rsidRDefault="009D1B05" w:rsidP="00346F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rPr>
          <w:rFonts w:ascii="Angsana New" w:hAnsi="Angsana New"/>
          <w:color w:val="FF00FF"/>
          <w:sz w:val="24"/>
          <w:szCs w:val="24"/>
        </w:rPr>
      </w:pPr>
    </w:p>
    <w:p w14:paraId="0E177CBD" w14:textId="76947A81" w:rsidR="00D61CF7" w:rsidRPr="008C010D" w:rsidRDefault="00D61CF7" w:rsidP="00346F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rPr>
          <w:rFonts w:ascii="Angsana New" w:hAnsi="Angsana New"/>
          <w:color w:val="FF00FF"/>
          <w:sz w:val="24"/>
          <w:szCs w:val="24"/>
        </w:rPr>
        <w:sectPr w:rsidR="00D61CF7" w:rsidRPr="008C010D" w:rsidSect="00773A73">
          <w:headerReference w:type="default" r:id="rId18"/>
          <w:footerReference w:type="default" r:id="rId19"/>
          <w:headerReference w:type="first" r:id="rId20"/>
          <w:footerReference w:type="first" r:id="rId21"/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p w14:paraId="361922FF" w14:textId="3B3C7690" w:rsidR="00EA5EC7" w:rsidRPr="0012538E" w:rsidRDefault="00EA5EC7" w:rsidP="00B76D01">
      <w:pPr>
        <w:pStyle w:val="Heading8"/>
        <w:numPr>
          <w:ilvl w:val="0"/>
          <w:numId w:val="41"/>
        </w:numPr>
        <w:tabs>
          <w:tab w:val="left" w:pos="540"/>
        </w:tabs>
        <w:spacing w:line="240" w:lineRule="auto"/>
        <w:ind w:right="-43" w:hanging="630"/>
        <w:jc w:val="thaiDistribute"/>
        <w:rPr>
          <w:rFonts w:ascii="Angsana New" w:hAnsi="Angsana New"/>
          <w:sz w:val="30"/>
          <w:szCs w:val="30"/>
          <w:lang w:val="th-TH"/>
        </w:rPr>
      </w:pPr>
      <w:r w:rsidRPr="00EB7395">
        <w:rPr>
          <w:rFonts w:ascii="Angsana New" w:hAnsi="Angsana New"/>
          <w:sz w:val="30"/>
          <w:szCs w:val="30"/>
          <w:cs/>
          <w:lang w:val="th-TH"/>
        </w:rPr>
        <w:lastRenderedPageBreak/>
        <w:t>ที่ดิน อาคารและอุปกรณ์</w:t>
      </w:r>
    </w:p>
    <w:p w14:paraId="7D605D49" w14:textId="5A475B13" w:rsidR="00EA5EC7" w:rsidRDefault="00EA5EC7" w:rsidP="00EA5EC7">
      <w:pPr>
        <w:pStyle w:val="FSBlank"/>
        <w:rPr>
          <w:sz w:val="30"/>
          <w:szCs w:val="30"/>
        </w:rPr>
      </w:pPr>
    </w:p>
    <w:tbl>
      <w:tblPr>
        <w:tblW w:w="9196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390"/>
        <w:gridCol w:w="1332"/>
        <w:gridCol w:w="178"/>
        <w:gridCol w:w="1296"/>
      </w:tblGrid>
      <w:tr w:rsidR="006A77EA" w:rsidRPr="005B3016" w14:paraId="3F54A131" w14:textId="77777777">
        <w:trPr>
          <w:cantSplit/>
          <w:trHeight w:val="389"/>
          <w:tblHeader/>
        </w:trPr>
        <w:tc>
          <w:tcPr>
            <w:tcW w:w="6390" w:type="dxa"/>
            <w:vAlign w:val="bottom"/>
          </w:tcPr>
          <w:p w14:paraId="4000B5AD" w14:textId="1839884A" w:rsidR="006A77EA" w:rsidRPr="00EF18DB" w:rsidRDefault="006A77EA">
            <w:pPr>
              <w:pStyle w:val="acctfourfigures"/>
              <w:tabs>
                <w:tab w:val="clear" w:pos="765"/>
              </w:tabs>
              <w:spacing w:line="240" w:lineRule="auto"/>
              <w:ind w:left="142" w:hanging="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747B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</w:t>
            </w:r>
            <w:r w:rsidR="00AC584B" w:rsidRPr="00AC584B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หกเดือนสิ้นสุดวันที่ </w:t>
            </w:r>
            <w:r w:rsidR="006D07B0" w:rsidRPr="006D07B0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30</w:t>
            </w:r>
            <w:r w:rsidR="00AC584B" w:rsidRPr="00AC584B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มิถุนายน</w:t>
            </w:r>
            <w:r w:rsidR="00AC584B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lang w:bidi="th-TH"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2567</w:t>
            </w:r>
          </w:p>
        </w:tc>
        <w:tc>
          <w:tcPr>
            <w:tcW w:w="1332" w:type="dxa"/>
            <w:vAlign w:val="bottom"/>
          </w:tcPr>
          <w:p w14:paraId="76467B8C" w14:textId="77777777" w:rsidR="006A77EA" w:rsidRPr="005B3016" w:rsidRDefault="006A77E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B301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78" w:type="dxa"/>
            <w:vAlign w:val="bottom"/>
          </w:tcPr>
          <w:p w14:paraId="08FE9190" w14:textId="77777777" w:rsidR="006A77EA" w:rsidRPr="005B3016" w:rsidRDefault="006A77E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6" w:type="dxa"/>
            <w:vAlign w:val="bottom"/>
          </w:tcPr>
          <w:p w14:paraId="292303C7" w14:textId="77777777" w:rsidR="006A77EA" w:rsidRPr="005B3016" w:rsidRDefault="006A77E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B301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A77EA" w:rsidRPr="003C439B" w14:paraId="6243AF69" w14:textId="77777777">
        <w:trPr>
          <w:cantSplit/>
          <w:trHeight w:val="389"/>
          <w:tblHeader/>
        </w:trPr>
        <w:tc>
          <w:tcPr>
            <w:tcW w:w="6390" w:type="dxa"/>
          </w:tcPr>
          <w:p w14:paraId="2CB89B9C" w14:textId="77777777" w:rsidR="006A77EA" w:rsidRPr="006747B6" w:rsidRDefault="006A77EA">
            <w:pPr>
              <w:pStyle w:val="acctfourfigures"/>
              <w:tabs>
                <w:tab w:val="clear" w:pos="765"/>
              </w:tabs>
              <w:spacing w:line="240" w:lineRule="auto"/>
              <w:ind w:left="142" w:hanging="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06" w:type="dxa"/>
            <w:gridSpan w:val="3"/>
            <w:vAlign w:val="bottom"/>
          </w:tcPr>
          <w:p w14:paraId="41367C19" w14:textId="77777777" w:rsidR="006A77EA" w:rsidRPr="003C439B" w:rsidRDefault="006A77E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D3BF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9D3BF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6A77EA" w:rsidRPr="005B3016" w14:paraId="1F6D8A65" w14:textId="77777777" w:rsidTr="008D16A0">
        <w:trPr>
          <w:cantSplit/>
        </w:trPr>
        <w:tc>
          <w:tcPr>
            <w:tcW w:w="6390" w:type="dxa"/>
          </w:tcPr>
          <w:p w14:paraId="59AD314D" w14:textId="48C3ADC2" w:rsidR="006A77EA" w:rsidRPr="00CB5126" w:rsidRDefault="006A77EA">
            <w:pPr>
              <w:pStyle w:val="acctfourfigures"/>
              <w:tabs>
                <w:tab w:val="clear" w:pos="765"/>
                <w:tab w:val="left" w:pos="1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ซื้อสินทรัพย์และโอนเข้า</w:t>
            </w:r>
            <w:r w:rsidR="00EB3780" w:rsidRPr="00CE7742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 xml:space="preserve"> -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ราคาทุน</w:t>
            </w:r>
          </w:p>
        </w:tc>
        <w:tc>
          <w:tcPr>
            <w:tcW w:w="1332" w:type="dxa"/>
            <w:shd w:val="clear" w:color="auto" w:fill="auto"/>
          </w:tcPr>
          <w:p w14:paraId="64492EDD" w14:textId="14A81282" w:rsidR="006A77EA" w:rsidRPr="00E02F10" w:rsidRDefault="009F5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-57" w:right="-101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127,014</w:t>
            </w:r>
          </w:p>
        </w:tc>
        <w:tc>
          <w:tcPr>
            <w:tcW w:w="178" w:type="dxa"/>
            <w:shd w:val="clear" w:color="auto" w:fill="FFFFFF" w:themeFill="background1"/>
            <w:vAlign w:val="bottom"/>
          </w:tcPr>
          <w:p w14:paraId="6697B098" w14:textId="77777777" w:rsidR="006A77EA" w:rsidRPr="008C1A85" w:rsidRDefault="006A77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line="240" w:lineRule="auto"/>
              <w:ind w:right="-1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  <w:shd w:val="clear" w:color="auto" w:fill="auto"/>
          </w:tcPr>
          <w:p w14:paraId="645EAF07" w14:textId="35A79411" w:rsidR="006A77EA" w:rsidRPr="008C1A85" w:rsidRDefault="00270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240" w:lineRule="auto"/>
              <w:ind w:left="-57" w:right="-6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84,</w:t>
            </w:r>
            <w:r w:rsidR="009F518D">
              <w:rPr>
                <w:rFonts w:asciiTheme="majorBidi" w:hAnsiTheme="majorBidi" w:cstheme="majorBidi"/>
                <w:sz w:val="30"/>
                <w:szCs w:val="30"/>
              </w:rPr>
              <w:t>353</w:t>
            </w:r>
          </w:p>
        </w:tc>
      </w:tr>
      <w:tr w:rsidR="006A77EA" w:rsidRPr="005B3016" w14:paraId="7022A07E" w14:textId="77777777" w:rsidTr="008D16A0">
        <w:trPr>
          <w:cantSplit/>
        </w:trPr>
        <w:tc>
          <w:tcPr>
            <w:tcW w:w="6390" w:type="dxa"/>
          </w:tcPr>
          <w:p w14:paraId="4862F8EB" w14:textId="77777777" w:rsidR="006A77EA" w:rsidRDefault="006A77EA">
            <w:pPr>
              <w:pStyle w:val="acctfourfigures"/>
              <w:tabs>
                <w:tab w:val="clear" w:pos="765"/>
                <w:tab w:val="left" w:pos="1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E7742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จำหน่าย</w:t>
            </w:r>
            <w:r>
              <w:rPr>
                <w:rFonts w:asciiTheme="majorBidi" w:hAnsiTheme="majorBidi" w:hint="cs"/>
                <w:sz w:val="30"/>
                <w:szCs w:val="30"/>
                <w:cs/>
                <w:lang w:bidi="th-TH"/>
              </w:rPr>
              <w:t>สินทรัพย์</w:t>
            </w:r>
            <w:r w:rsidRPr="00CE7742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และโอนออก - ราคาตามบัญชีสุทธิ</w:t>
            </w:r>
          </w:p>
        </w:tc>
        <w:tc>
          <w:tcPr>
            <w:tcW w:w="1332" w:type="dxa"/>
            <w:shd w:val="clear" w:color="auto" w:fill="auto"/>
          </w:tcPr>
          <w:p w14:paraId="17F41A01" w14:textId="51CEF8FE" w:rsidR="006A77EA" w:rsidRPr="008C1A85" w:rsidRDefault="00724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-57" w:right="-101"/>
              <w:rPr>
                <w:rFonts w:asciiTheme="majorBidi" w:hAnsiTheme="majorBidi" w:cstheme="majorBidi"/>
                <w:sz w:val="30"/>
                <w:szCs w:val="30"/>
              </w:rPr>
            </w:pPr>
            <w:r w:rsidRPr="00724C5E">
              <w:rPr>
                <w:rFonts w:asciiTheme="majorBidi" w:hAnsiTheme="majorBidi" w:cstheme="majorBidi"/>
                <w:sz w:val="30"/>
                <w:szCs w:val="30"/>
              </w:rPr>
              <w:t>(9)</w:t>
            </w:r>
          </w:p>
        </w:tc>
        <w:tc>
          <w:tcPr>
            <w:tcW w:w="178" w:type="dxa"/>
            <w:shd w:val="clear" w:color="auto" w:fill="FFFFFF" w:themeFill="background1"/>
            <w:vAlign w:val="bottom"/>
          </w:tcPr>
          <w:p w14:paraId="0A96488C" w14:textId="77777777" w:rsidR="006A77EA" w:rsidRPr="008C1A85" w:rsidRDefault="006A77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line="240" w:lineRule="auto"/>
              <w:ind w:right="-1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  <w:shd w:val="clear" w:color="auto" w:fill="auto"/>
          </w:tcPr>
          <w:p w14:paraId="4269CE78" w14:textId="254F1199" w:rsidR="006A77EA" w:rsidRPr="008C1A85" w:rsidRDefault="00AA3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240" w:lineRule="auto"/>
              <w:ind w:left="-57" w:right="-6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724C5E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</w:tbl>
    <w:p w14:paraId="7E7DC256" w14:textId="399566A9" w:rsidR="006A77EA" w:rsidRDefault="006A77EA" w:rsidP="00EA5EC7">
      <w:pPr>
        <w:pStyle w:val="FSBlank"/>
        <w:rPr>
          <w:sz w:val="30"/>
          <w:szCs w:val="30"/>
        </w:rPr>
      </w:pPr>
    </w:p>
    <w:p w14:paraId="30086370" w14:textId="680E996F" w:rsidR="00EA5EC7" w:rsidRDefault="00EA5EC7" w:rsidP="00620A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60"/>
        <w:jc w:val="thaiDistribute"/>
        <w:rPr>
          <w:rFonts w:ascii="Angsana New" w:hAnsi="Angsana New"/>
          <w:sz w:val="30"/>
          <w:szCs w:val="30"/>
        </w:rPr>
      </w:pPr>
      <w:r w:rsidRPr="0012538E">
        <w:rPr>
          <w:rFonts w:ascii="Angsana New" w:hAnsi="Angsana New" w:hint="cs"/>
          <w:b/>
          <w:sz w:val="30"/>
          <w:szCs w:val="30"/>
          <w:cs/>
        </w:rPr>
        <w:t>บริษัทได้จำนองที่ดินบางแปลง</w:t>
      </w:r>
      <w:r w:rsidR="004F6500">
        <w:rPr>
          <w:rFonts w:ascii="Angsana New" w:hAnsi="Angsana New" w:hint="cs"/>
          <w:b/>
          <w:sz w:val="30"/>
          <w:szCs w:val="30"/>
          <w:cs/>
        </w:rPr>
        <w:t xml:space="preserve"> และที่ดินพัฒนาเสร็จแล้วพร้อมขาย </w:t>
      </w:r>
      <w:r w:rsidRPr="0012538E">
        <w:rPr>
          <w:rFonts w:ascii="Angsana New" w:hAnsi="Angsana New" w:hint="cs"/>
          <w:b/>
          <w:sz w:val="30"/>
          <w:szCs w:val="30"/>
          <w:cs/>
        </w:rPr>
        <w:t>รวมทั้งโครงการระบบผลิตน้ำเพื่อ</w:t>
      </w:r>
      <w:r w:rsidR="00620A6E">
        <w:rPr>
          <w:rFonts w:ascii="Angsana New" w:hAnsi="Angsana New"/>
          <w:b/>
          <w:sz w:val="30"/>
          <w:szCs w:val="30"/>
          <w:cs/>
        </w:rPr>
        <w:br/>
      </w:r>
      <w:r w:rsidRPr="0012538E">
        <w:rPr>
          <w:rFonts w:ascii="Angsana New" w:hAnsi="Angsana New" w:hint="cs"/>
          <w:b/>
          <w:sz w:val="30"/>
          <w:szCs w:val="30"/>
          <w:cs/>
        </w:rPr>
        <w:t xml:space="preserve">การอุตสาหกรรม ระบบบำบัดน้ำเสีย </w:t>
      </w:r>
      <w:r w:rsidRPr="00BC5520">
        <w:rPr>
          <w:rFonts w:asciiTheme="majorBidi" w:hAnsiTheme="majorBidi" w:cstheme="majorBidi" w:hint="cs"/>
          <w:sz w:val="30"/>
          <w:szCs w:val="30"/>
          <w:cs/>
        </w:rPr>
        <w:t>เครื่องจักร</w:t>
      </w:r>
      <w:r w:rsidR="009E0204">
        <w:rPr>
          <w:rFonts w:ascii="Angsana New" w:hAnsi="Angsana New" w:hint="cs"/>
          <w:b/>
          <w:sz w:val="30"/>
          <w:szCs w:val="30"/>
          <w:cs/>
        </w:rPr>
        <w:t>และ</w:t>
      </w:r>
      <w:r w:rsidRPr="0012538E">
        <w:rPr>
          <w:rFonts w:ascii="Angsana New" w:hAnsi="Angsana New" w:hint="cs"/>
          <w:b/>
          <w:sz w:val="30"/>
          <w:szCs w:val="30"/>
          <w:cs/>
        </w:rPr>
        <w:t>อุปกรณ์</w:t>
      </w:r>
      <w:r w:rsidR="009E0204">
        <w:rPr>
          <w:rFonts w:ascii="Angsana New" w:hAnsi="Angsana New" w:hint="cs"/>
          <w:b/>
          <w:sz w:val="30"/>
          <w:szCs w:val="30"/>
          <w:cs/>
        </w:rPr>
        <w:t xml:space="preserve"> </w:t>
      </w:r>
      <w:r w:rsidR="00DA7C30">
        <w:rPr>
          <w:rFonts w:ascii="Angsana New" w:hAnsi="Angsana New" w:hint="cs"/>
          <w:b/>
          <w:sz w:val="30"/>
          <w:szCs w:val="30"/>
          <w:cs/>
        </w:rPr>
        <w:t xml:space="preserve">ที่ดินส่วนกลางเพื่อการสาธารณูปโภคบางแปลง </w:t>
      </w:r>
      <w:r w:rsidRPr="0012538E">
        <w:rPr>
          <w:rFonts w:ascii="Angsana New" w:hAnsi="Angsana New" w:hint="cs"/>
          <w:b/>
          <w:sz w:val="30"/>
          <w:szCs w:val="30"/>
          <w:cs/>
        </w:rPr>
        <w:t>เพื่อ</w:t>
      </w:r>
      <w:r w:rsidR="002C21FA">
        <w:rPr>
          <w:rFonts w:ascii="Angsana New" w:hAnsi="Angsana New"/>
          <w:b/>
          <w:sz w:val="30"/>
          <w:szCs w:val="30"/>
        </w:rPr>
        <w:br/>
      </w:r>
      <w:r w:rsidRPr="0012538E">
        <w:rPr>
          <w:rFonts w:ascii="Angsana New" w:hAnsi="Angsana New" w:hint="cs"/>
          <w:b/>
          <w:sz w:val="30"/>
          <w:szCs w:val="30"/>
          <w:cs/>
        </w:rPr>
        <w:t>ค้ำประกันวงเงินสินเชื่อที่ได้รับจากสถาบันการเงินในประเทศ</w:t>
      </w:r>
      <w:r w:rsidRPr="0012538E">
        <w:rPr>
          <w:rFonts w:ascii="Angsana New" w:hAnsi="Angsana New" w:hint="cs"/>
          <w:sz w:val="30"/>
          <w:szCs w:val="30"/>
          <w:cs/>
        </w:rPr>
        <w:t xml:space="preserve">บางแห่ง </w:t>
      </w:r>
    </w:p>
    <w:p w14:paraId="345A37DB" w14:textId="77777777" w:rsidR="00294B17" w:rsidRPr="00A51DCD" w:rsidRDefault="00294B17" w:rsidP="0033362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 w:right="-45" w:hanging="540"/>
        <w:jc w:val="thaiDistribute"/>
        <w:rPr>
          <w:rFonts w:ascii="Angsana New" w:hAnsi="Angsana New"/>
          <w:b/>
          <w:sz w:val="30"/>
          <w:szCs w:val="30"/>
          <w:cs/>
        </w:rPr>
      </w:pPr>
    </w:p>
    <w:p w14:paraId="1E3B8113" w14:textId="303ADE01" w:rsidR="009B553F" w:rsidRPr="0087374B" w:rsidRDefault="007E7D45" w:rsidP="0087374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 w:right="-45" w:hanging="540"/>
        <w:jc w:val="thaiDistribute"/>
        <w:rPr>
          <w:rFonts w:ascii="Angsana New" w:hAnsi="Angsana New"/>
          <w:b/>
          <w:sz w:val="30"/>
          <w:szCs w:val="30"/>
        </w:rPr>
      </w:pPr>
      <w:r>
        <w:rPr>
          <w:rFonts w:ascii="Angsana New" w:hAnsi="Angsana New"/>
          <w:b/>
          <w:sz w:val="30"/>
          <w:szCs w:val="30"/>
        </w:rPr>
        <w:tab/>
      </w:r>
      <w:r w:rsidR="00EA5EC7" w:rsidRPr="007E7D45">
        <w:rPr>
          <w:rFonts w:ascii="Angsana New" w:hAnsi="Angsana New" w:hint="cs"/>
          <w:b/>
          <w:sz w:val="30"/>
          <w:szCs w:val="30"/>
          <w:cs/>
        </w:rPr>
        <w:t>บริษัทได้รับเงินอุดหนุนโครงการระหว่างก่อสร้างระบบป้องกันอุทกภัยจากกระทรวงอุตสาหกรรม และได้รับ</w:t>
      </w:r>
      <w:r w:rsidR="00C31B98">
        <w:rPr>
          <w:rFonts w:ascii="Angsana New" w:hAnsi="Angsana New"/>
          <w:b/>
          <w:sz w:val="30"/>
          <w:szCs w:val="30"/>
        </w:rPr>
        <w:t xml:space="preserve"> </w:t>
      </w:r>
      <w:r w:rsidR="00EA5EC7" w:rsidRPr="007E7D45">
        <w:rPr>
          <w:rFonts w:ascii="Angsana New" w:hAnsi="Angsana New" w:hint="cs"/>
          <w:b/>
          <w:sz w:val="30"/>
          <w:szCs w:val="30"/>
          <w:cs/>
        </w:rPr>
        <w:t>อนุมัติเงินอุดหนุนโครงการสนับสนุนการลงทุนเพื่อปรับปรุงเครื่องจักร สำหรับอนุรักษ์พลังงานจากกรมพัฒนาพลังงานทดแทนและอนุรักษ์พลังงาน โดยบริษัทบันทึกเป็นรายได้เงินอุดหนุนจากรัฐบาลรอตัดบัญชีในงบฐานะการเงิน และรับรู้เป็นรายได้ตามวิธีเส้นตรงตลอดอายุการให้ประโยชน์ของสินทรัพย์</w:t>
      </w:r>
    </w:p>
    <w:p w14:paraId="2C415180" w14:textId="022CE268" w:rsidR="007E7D45" w:rsidRDefault="007E7D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MS Mincho" w:hAnsi="Angsana New"/>
          <w:b/>
          <w:sz w:val="30"/>
          <w:szCs w:val="30"/>
          <w:cs/>
        </w:rPr>
      </w:pPr>
    </w:p>
    <w:p w14:paraId="5835ECCD" w14:textId="6A21C2F6" w:rsidR="005A398F" w:rsidRDefault="005A398F" w:rsidP="00C616E7">
      <w:pPr>
        <w:pStyle w:val="FSContent"/>
        <w:rPr>
          <w:b/>
        </w:rPr>
      </w:pPr>
      <w:r w:rsidRPr="00B0100F">
        <w:rPr>
          <w:rFonts w:hint="cs"/>
          <w:b/>
          <w:cs/>
        </w:rPr>
        <w:t>เงินอุดหนุนจากรัฐบาลรอตัดบัญชีสรุปได้ดังนี้</w:t>
      </w:r>
    </w:p>
    <w:p w14:paraId="27CA51FC" w14:textId="39F2DAB8" w:rsidR="007C52FE" w:rsidRPr="00087DAB" w:rsidRDefault="007C52FE" w:rsidP="00BC55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MS Mincho" w:hAnsi="Angsana New"/>
          <w:bCs/>
          <w:sz w:val="30"/>
          <w:szCs w:val="30"/>
        </w:rPr>
      </w:pPr>
    </w:p>
    <w:tbl>
      <w:tblPr>
        <w:tblW w:w="915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71"/>
        <w:gridCol w:w="1171"/>
        <w:gridCol w:w="271"/>
        <w:gridCol w:w="1192"/>
        <w:gridCol w:w="271"/>
        <w:gridCol w:w="1168"/>
        <w:gridCol w:w="271"/>
        <w:gridCol w:w="1237"/>
      </w:tblGrid>
      <w:tr w:rsidR="007C3438" w:rsidRPr="00DE5684" w14:paraId="4EE66DC0" w14:textId="77777777" w:rsidTr="00C10EEF">
        <w:trPr>
          <w:cantSplit/>
        </w:trPr>
        <w:tc>
          <w:tcPr>
            <w:tcW w:w="1951" w:type="pct"/>
          </w:tcPr>
          <w:p w14:paraId="745174AF" w14:textId="77777777" w:rsidR="007C3438" w:rsidRPr="00DE5684" w:rsidRDefault="007C3438">
            <w:pPr>
              <w:pStyle w:val="3"/>
              <w:tabs>
                <w:tab w:val="clear" w:pos="360"/>
                <w:tab w:val="clear" w:pos="720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39" w:type="pct"/>
            <w:gridSpan w:val="3"/>
          </w:tcPr>
          <w:p w14:paraId="73F65049" w14:textId="77777777" w:rsidR="007C3438" w:rsidRPr="00DD6343" w:rsidRDefault="007C3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cs/>
              </w:rPr>
            </w:pPr>
            <w:r w:rsidRPr="00DE568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8" w:type="pct"/>
          </w:tcPr>
          <w:p w14:paraId="4B730451" w14:textId="77777777" w:rsidR="007C3438" w:rsidRPr="00DE5684" w:rsidRDefault="007C34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2" w:type="pct"/>
            <w:gridSpan w:val="3"/>
          </w:tcPr>
          <w:p w14:paraId="167984C0" w14:textId="77777777" w:rsidR="007C3438" w:rsidRPr="00DE5684" w:rsidRDefault="007C3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E568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C3438" w14:paraId="077F9133" w14:textId="77777777" w:rsidTr="00C10EEF">
        <w:trPr>
          <w:cantSplit/>
        </w:trPr>
        <w:tc>
          <w:tcPr>
            <w:tcW w:w="1951" w:type="pct"/>
          </w:tcPr>
          <w:p w14:paraId="790D3AD5" w14:textId="77777777" w:rsidR="007C3438" w:rsidRPr="00DE5684" w:rsidRDefault="007C3438">
            <w:pPr>
              <w:pStyle w:val="3"/>
              <w:tabs>
                <w:tab w:val="clear" w:pos="360"/>
                <w:tab w:val="clear" w:pos="720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40" w:type="pct"/>
          </w:tcPr>
          <w:p w14:paraId="0B9706A7" w14:textId="46B927B9" w:rsidR="007C3438" w:rsidRDefault="00AC58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C584B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AC584B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8" w:type="pct"/>
          </w:tcPr>
          <w:p w14:paraId="3BE6DF27" w14:textId="77777777" w:rsidR="007C3438" w:rsidRPr="00DE5684" w:rsidRDefault="007C34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1" w:type="pct"/>
          </w:tcPr>
          <w:p w14:paraId="230BB4A2" w14:textId="77777777" w:rsidR="007C3438" w:rsidRDefault="007C3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8" w:type="pct"/>
          </w:tcPr>
          <w:p w14:paraId="131D800C" w14:textId="77777777" w:rsidR="007C3438" w:rsidRPr="00DE5684" w:rsidRDefault="007C34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</w:tcPr>
          <w:p w14:paraId="6DC613FD" w14:textId="3E72AC36" w:rsidR="007C3438" w:rsidRDefault="00AC58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C584B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AC584B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8" w:type="pct"/>
          </w:tcPr>
          <w:p w14:paraId="62F9C3A0" w14:textId="77777777" w:rsidR="007C3438" w:rsidRPr="00DE5684" w:rsidRDefault="007C34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6" w:type="pct"/>
          </w:tcPr>
          <w:p w14:paraId="22D2AE90" w14:textId="77777777" w:rsidR="007C3438" w:rsidRDefault="007C3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7C3438" w:rsidRPr="00DE5684" w14:paraId="0A9C8F98" w14:textId="77777777" w:rsidTr="00C10EEF">
        <w:trPr>
          <w:cantSplit/>
        </w:trPr>
        <w:tc>
          <w:tcPr>
            <w:tcW w:w="1951" w:type="pct"/>
          </w:tcPr>
          <w:p w14:paraId="43F1FE8F" w14:textId="77777777" w:rsidR="007C3438" w:rsidRPr="00DE5684" w:rsidRDefault="007C3438">
            <w:pPr>
              <w:pStyle w:val="3"/>
              <w:tabs>
                <w:tab w:val="clear" w:pos="360"/>
                <w:tab w:val="clear" w:pos="720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40" w:type="pct"/>
          </w:tcPr>
          <w:p w14:paraId="35BF9428" w14:textId="77777777" w:rsidR="007C3438" w:rsidRPr="00DE5684" w:rsidRDefault="007C3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48" w:type="pct"/>
          </w:tcPr>
          <w:p w14:paraId="11A3A511" w14:textId="77777777" w:rsidR="007C3438" w:rsidRPr="00DE5684" w:rsidRDefault="007C34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1" w:type="pct"/>
          </w:tcPr>
          <w:p w14:paraId="4E002B2E" w14:textId="77777777" w:rsidR="007C3438" w:rsidRPr="00DE5684" w:rsidRDefault="007C3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48" w:type="pct"/>
          </w:tcPr>
          <w:p w14:paraId="778571C7" w14:textId="77777777" w:rsidR="007C3438" w:rsidRPr="00DE5684" w:rsidRDefault="007C34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</w:tcPr>
          <w:p w14:paraId="556AD8FA" w14:textId="77777777" w:rsidR="007C3438" w:rsidRPr="00DE5684" w:rsidRDefault="007C3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48" w:type="pct"/>
          </w:tcPr>
          <w:p w14:paraId="7F12C80E" w14:textId="77777777" w:rsidR="007C3438" w:rsidRPr="00DE5684" w:rsidRDefault="007C34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6" w:type="pct"/>
          </w:tcPr>
          <w:p w14:paraId="0E91CE1B" w14:textId="77777777" w:rsidR="007C3438" w:rsidRPr="00DE5684" w:rsidRDefault="007C3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7C3438" w:rsidRPr="00DE5684" w14:paraId="5C605E9D" w14:textId="77777777" w:rsidTr="00D74B3D">
        <w:trPr>
          <w:cantSplit/>
        </w:trPr>
        <w:tc>
          <w:tcPr>
            <w:tcW w:w="1951" w:type="pct"/>
          </w:tcPr>
          <w:p w14:paraId="333D6D05" w14:textId="77777777" w:rsidR="007C3438" w:rsidRPr="00DE5684" w:rsidRDefault="007C3438">
            <w:pPr>
              <w:pStyle w:val="3"/>
              <w:tabs>
                <w:tab w:val="clear" w:pos="360"/>
                <w:tab w:val="clear" w:pos="720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049" w:type="pct"/>
            <w:gridSpan w:val="7"/>
          </w:tcPr>
          <w:p w14:paraId="568C3880" w14:textId="77777777" w:rsidR="007C3438" w:rsidRPr="00DE5684" w:rsidRDefault="007C34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E568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C3438" w:rsidRPr="00DE5684" w14:paraId="03C82889" w14:textId="77777777" w:rsidTr="00C10EEF">
        <w:trPr>
          <w:cantSplit/>
        </w:trPr>
        <w:tc>
          <w:tcPr>
            <w:tcW w:w="1951" w:type="pct"/>
          </w:tcPr>
          <w:p w14:paraId="781A9E40" w14:textId="77777777" w:rsidR="007C3438" w:rsidRPr="00DE5684" w:rsidRDefault="007C3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43" w:firstLine="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E5684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Pr="00DE568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E5684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640" w:type="pct"/>
          </w:tcPr>
          <w:p w14:paraId="3035E8B3" w14:textId="7800D724" w:rsidR="007C3438" w:rsidRPr="0039159F" w:rsidRDefault="003A0C37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206,279</w:t>
            </w:r>
          </w:p>
        </w:tc>
        <w:tc>
          <w:tcPr>
            <w:tcW w:w="148" w:type="pct"/>
          </w:tcPr>
          <w:p w14:paraId="1F2CE0CA" w14:textId="77777777" w:rsidR="007C3438" w:rsidRPr="00DE5684" w:rsidRDefault="007C3438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51" w:type="pct"/>
          </w:tcPr>
          <w:p w14:paraId="17B85CFB" w14:textId="77777777" w:rsidR="007C3438" w:rsidRPr="00DE5684" w:rsidRDefault="007C3438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230</w:t>
            </w:r>
            <w:r w:rsidRPr="0039159F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922</w:t>
            </w:r>
          </w:p>
        </w:tc>
        <w:tc>
          <w:tcPr>
            <w:tcW w:w="148" w:type="pct"/>
          </w:tcPr>
          <w:p w14:paraId="16D3DA7C" w14:textId="77777777" w:rsidR="007C3438" w:rsidRPr="00DE5684" w:rsidRDefault="007C34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</w:tcPr>
          <w:p w14:paraId="58717D98" w14:textId="5ED6C448" w:rsidR="007C3438" w:rsidRPr="0039159F" w:rsidRDefault="003A0C37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206,279</w:t>
            </w:r>
          </w:p>
        </w:tc>
        <w:tc>
          <w:tcPr>
            <w:tcW w:w="148" w:type="pct"/>
          </w:tcPr>
          <w:p w14:paraId="14EC130D" w14:textId="77777777" w:rsidR="007C3438" w:rsidRPr="00DE5684" w:rsidRDefault="007C3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6" w:type="pct"/>
          </w:tcPr>
          <w:p w14:paraId="3FA3A39A" w14:textId="77777777" w:rsidR="007C3438" w:rsidRPr="00DE5684" w:rsidRDefault="007C3438" w:rsidP="00983EF8">
            <w:pPr>
              <w:pStyle w:val="acctfourfigures"/>
              <w:tabs>
                <w:tab w:val="clear" w:pos="765"/>
                <w:tab w:val="decimal" w:pos="887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9159F">
              <w:rPr>
                <w:rFonts w:ascii="Angsana New" w:hAnsi="Angsana New"/>
                <w:sz w:val="30"/>
                <w:szCs w:val="30"/>
              </w:rPr>
              <w:t>230,922</w:t>
            </w:r>
          </w:p>
        </w:tc>
      </w:tr>
      <w:tr w:rsidR="007C3438" w:rsidRPr="00DE5684" w14:paraId="5ACD1867" w14:textId="77777777" w:rsidTr="00C10EEF">
        <w:trPr>
          <w:cantSplit/>
        </w:trPr>
        <w:tc>
          <w:tcPr>
            <w:tcW w:w="1951" w:type="pct"/>
          </w:tcPr>
          <w:p w14:paraId="30C7BE3A" w14:textId="4743D220" w:rsidR="007C3438" w:rsidRPr="00DE5684" w:rsidRDefault="007C3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43" w:firstLine="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E5684">
              <w:rPr>
                <w:rFonts w:ascii="Angsana New" w:hAnsi="Angsana New"/>
                <w:sz w:val="30"/>
                <w:szCs w:val="30"/>
                <w:cs/>
              </w:rPr>
              <w:t>รับรู้รายได้ในระหว่าง</w:t>
            </w:r>
            <w:r w:rsidR="00C93C70">
              <w:rPr>
                <w:rFonts w:ascii="Angsana New" w:hAnsi="Angsana New" w:hint="cs"/>
                <w:sz w:val="30"/>
                <w:szCs w:val="30"/>
                <w:cs/>
              </w:rPr>
              <w:t>งวด</w:t>
            </w:r>
            <w:r w:rsidR="00C93C70">
              <w:rPr>
                <w:rFonts w:ascii="Angsana New" w:hAnsi="Angsana New"/>
                <w:sz w:val="30"/>
                <w:szCs w:val="30"/>
              </w:rPr>
              <w:t>/</w:t>
            </w:r>
            <w:r w:rsidRPr="00DE5684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640" w:type="pct"/>
            <w:tcBorders>
              <w:bottom w:val="single" w:sz="4" w:space="0" w:color="auto"/>
            </w:tcBorders>
          </w:tcPr>
          <w:p w14:paraId="79D98238" w14:textId="12425CDC" w:rsidR="007C3438" w:rsidRPr="00DE5684" w:rsidRDefault="000C6D57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E53C8C">
              <w:rPr>
                <w:rFonts w:ascii="Angsana New" w:hAnsi="Angsana New"/>
                <w:sz w:val="30"/>
                <w:szCs w:val="30"/>
                <w:lang w:val="en-US" w:bidi="th-TH"/>
              </w:rPr>
              <w:t>12,388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48" w:type="pct"/>
          </w:tcPr>
          <w:p w14:paraId="2865A5AB" w14:textId="77777777" w:rsidR="007C3438" w:rsidRPr="00DE5684" w:rsidRDefault="007C3438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51" w:type="pct"/>
            <w:tcBorders>
              <w:bottom w:val="single" w:sz="4" w:space="0" w:color="auto"/>
            </w:tcBorders>
          </w:tcPr>
          <w:p w14:paraId="5E914665" w14:textId="77777777" w:rsidR="007C3438" w:rsidRPr="00DE5684" w:rsidRDefault="007C3438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E1CAF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24</w:t>
            </w:r>
            <w:r w:rsidRPr="00EE1CAF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643</w:t>
            </w:r>
            <w:r w:rsidRPr="00EE1CAF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48" w:type="pct"/>
          </w:tcPr>
          <w:p w14:paraId="06467027" w14:textId="77777777" w:rsidR="007C3438" w:rsidRPr="00DE5684" w:rsidRDefault="007C3438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38" w:type="pct"/>
            <w:tcBorders>
              <w:bottom w:val="single" w:sz="4" w:space="0" w:color="auto"/>
            </w:tcBorders>
          </w:tcPr>
          <w:p w14:paraId="57494B61" w14:textId="1EF3CBAE" w:rsidR="007C3438" w:rsidRPr="00DE5684" w:rsidRDefault="00EA2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(12,388)</w:t>
            </w:r>
          </w:p>
        </w:tc>
        <w:tc>
          <w:tcPr>
            <w:tcW w:w="148" w:type="pct"/>
          </w:tcPr>
          <w:p w14:paraId="31DD9F75" w14:textId="77777777" w:rsidR="007C3438" w:rsidRPr="00DE5684" w:rsidRDefault="007C34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676" w:type="pct"/>
            <w:tcBorders>
              <w:bottom w:val="single" w:sz="4" w:space="0" w:color="auto"/>
            </w:tcBorders>
          </w:tcPr>
          <w:p w14:paraId="1E3B0F77" w14:textId="77777777" w:rsidR="007C3438" w:rsidRPr="00DE5684" w:rsidRDefault="007C3438" w:rsidP="00983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left="-126"/>
              <w:rPr>
                <w:rFonts w:ascii="Angsana New" w:hAnsi="Angsana New"/>
                <w:sz w:val="30"/>
                <w:szCs w:val="30"/>
              </w:rPr>
            </w:pPr>
            <w:r w:rsidRPr="00EE1CAF"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24</w:t>
            </w:r>
            <w:r w:rsidRPr="00EE1CAF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643</w:t>
            </w:r>
            <w:r w:rsidRPr="00EE1CAF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7C3438" w:rsidRPr="00DE5684" w14:paraId="4852EE57" w14:textId="77777777" w:rsidTr="00C10EEF">
        <w:trPr>
          <w:cantSplit/>
        </w:trPr>
        <w:tc>
          <w:tcPr>
            <w:tcW w:w="1951" w:type="pct"/>
          </w:tcPr>
          <w:p w14:paraId="092E0EE6" w14:textId="32AC6E1C" w:rsidR="007C3438" w:rsidRPr="00DE5684" w:rsidRDefault="007C3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43" w:firstLine="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E568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AC584B" w:rsidRPr="00AC584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 w:rsidR="00AC584B" w:rsidRPr="00AC584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มิถุนายน</w:t>
            </w:r>
            <w:r w:rsidR="009C059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/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DE568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DE568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640" w:type="pct"/>
            <w:tcBorders>
              <w:top w:val="single" w:sz="4" w:space="0" w:color="auto"/>
              <w:bottom w:val="double" w:sz="4" w:space="0" w:color="auto"/>
            </w:tcBorders>
          </w:tcPr>
          <w:p w14:paraId="46FE3B1C" w14:textId="696358FD" w:rsidR="007C3438" w:rsidRPr="00DE5684" w:rsidRDefault="00F4430F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6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193,891</w:t>
            </w:r>
          </w:p>
        </w:tc>
        <w:tc>
          <w:tcPr>
            <w:tcW w:w="148" w:type="pct"/>
          </w:tcPr>
          <w:p w14:paraId="222E8BCC" w14:textId="77777777" w:rsidR="007C3438" w:rsidRPr="00DE5684" w:rsidRDefault="007C34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651" w:type="pct"/>
            <w:tcBorders>
              <w:top w:val="single" w:sz="4" w:space="0" w:color="auto"/>
              <w:bottom w:val="double" w:sz="4" w:space="0" w:color="auto"/>
            </w:tcBorders>
          </w:tcPr>
          <w:p w14:paraId="6EB5D6CA" w14:textId="77777777" w:rsidR="007C3438" w:rsidRPr="00DE5684" w:rsidRDefault="007C3438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126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206,279</w:t>
            </w:r>
          </w:p>
        </w:tc>
        <w:tc>
          <w:tcPr>
            <w:tcW w:w="148" w:type="pct"/>
          </w:tcPr>
          <w:p w14:paraId="50FE00BD" w14:textId="77777777" w:rsidR="007C3438" w:rsidRPr="00DE5684" w:rsidRDefault="007C34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  <w:tcBorders>
              <w:top w:val="single" w:sz="4" w:space="0" w:color="auto"/>
              <w:bottom w:val="double" w:sz="4" w:space="0" w:color="auto"/>
            </w:tcBorders>
          </w:tcPr>
          <w:p w14:paraId="3B6F2827" w14:textId="37191E8A" w:rsidR="007C3438" w:rsidRPr="00DE5684" w:rsidRDefault="00DF0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193,891</w:t>
            </w:r>
          </w:p>
        </w:tc>
        <w:tc>
          <w:tcPr>
            <w:tcW w:w="148" w:type="pct"/>
          </w:tcPr>
          <w:p w14:paraId="326443AD" w14:textId="77777777" w:rsidR="007C3438" w:rsidRPr="00DE5684" w:rsidRDefault="007C34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676" w:type="pct"/>
            <w:tcBorders>
              <w:top w:val="single" w:sz="4" w:space="0" w:color="auto"/>
              <w:bottom w:val="double" w:sz="4" w:space="0" w:color="auto"/>
            </w:tcBorders>
          </w:tcPr>
          <w:p w14:paraId="4B84FFB7" w14:textId="77777777" w:rsidR="007C3438" w:rsidRPr="00DE5684" w:rsidRDefault="007C3438" w:rsidP="00983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lef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206,279</w:t>
            </w:r>
          </w:p>
        </w:tc>
      </w:tr>
      <w:tr w:rsidR="007C3438" w:rsidRPr="00087DAB" w14:paraId="61AF7591" w14:textId="77777777" w:rsidTr="00C10EEF">
        <w:trPr>
          <w:cantSplit/>
        </w:trPr>
        <w:tc>
          <w:tcPr>
            <w:tcW w:w="1951" w:type="pct"/>
          </w:tcPr>
          <w:p w14:paraId="308E57CC" w14:textId="77777777" w:rsidR="007C3438" w:rsidRPr="00087DAB" w:rsidRDefault="007C3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43" w:firstLine="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40" w:type="pct"/>
            <w:tcBorders>
              <w:top w:val="single" w:sz="4" w:space="0" w:color="auto"/>
            </w:tcBorders>
          </w:tcPr>
          <w:p w14:paraId="5FCAFEEE" w14:textId="77777777" w:rsidR="007C3438" w:rsidRPr="00087DAB" w:rsidRDefault="007C3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09A2D7CA" w14:textId="77777777" w:rsidR="007C3438" w:rsidRPr="00087DAB" w:rsidRDefault="007C34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651" w:type="pct"/>
            <w:tcBorders>
              <w:top w:val="single" w:sz="4" w:space="0" w:color="auto"/>
            </w:tcBorders>
          </w:tcPr>
          <w:p w14:paraId="473D265E" w14:textId="77777777" w:rsidR="007C3438" w:rsidRPr="00087DAB" w:rsidRDefault="007C3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0FF5B0A7" w14:textId="77777777" w:rsidR="007C3438" w:rsidRPr="00087DAB" w:rsidRDefault="007C34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  <w:tcBorders>
              <w:top w:val="single" w:sz="4" w:space="0" w:color="auto"/>
            </w:tcBorders>
          </w:tcPr>
          <w:p w14:paraId="5F86BB9A" w14:textId="77777777" w:rsidR="007C3438" w:rsidRPr="00087DAB" w:rsidRDefault="007C3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4ED7E0FB" w14:textId="77777777" w:rsidR="007C3438" w:rsidRPr="00087DAB" w:rsidRDefault="007C34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676" w:type="pct"/>
            <w:tcBorders>
              <w:top w:val="single" w:sz="4" w:space="0" w:color="auto"/>
            </w:tcBorders>
          </w:tcPr>
          <w:p w14:paraId="4ADED573" w14:textId="77777777" w:rsidR="007C3438" w:rsidRPr="00087DAB" w:rsidRDefault="007C3438" w:rsidP="00983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C3438" w:rsidRPr="00DE5684" w14:paraId="44C44B0F" w14:textId="77777777" w:rsidTr="00C10EEF">
        <w:trPr>
          <w:cantSplit/>
        </w:trPr>
        <w:tc>
          <w:tcPr>
            <w:tcW w:w="1951" w:type="pct"/>
          </w:tcPr>
          <w:p w14:paraId="233E1EE2" w14:textId="77777777" w:rsidR="007C3438" w:rsidRPr="00DE5684" w:rsidRDefault="007C3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43" w:firstLine="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E5684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DE568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E5684">
              <w:rPr>
                <w:rFonts w:ascii="Angsana New" w:hAnsi="Angsana New"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640" w:type="pct"/>
          </w:tcPr>
          <w:p w14:paraId="21338A76" w14:textId="43AE32FE" w:rsidR="007C3438" w:rsidRPr="00DE5684" w:rsidRDefault="00F132A1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132A1">
              <w:rPr>
                <w:rFonts w:ascii="Angsana New" w:hAnsi="Angsana New"/>
                <w:sz w:val="30"/>
                <w:szCs w:val="30"/>
                <w:lang w:val="en-US" w:bidi="th-TH"/>
              </w:rPr>
              <w:t>21,34</w:t>
            </w:r>
            <w:r w:rsidR="000E7C0F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48" w:type="pct"/>
          </w:tcPr>
          <w:p w14:paraId="515399D9" w14:textId="77777777" w:rsidR="007C3438" w:rsidRPr="00DE5684" w:rsidRDefault="007C3438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51" w:type="pct"/>
          </w:tcPr>
          <w:p w14:paraId="0F41F087" w14:textId="77777777" w:rsidR="007C3438" w:rsidRPr="00DE5684" w:rsidRDefault="007C3438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23,189</w:t>
            </w:r>
          </w:p>
        </w:tc>
        <w:tc>
          <w:tcPr>
            <w:tcW w:w="148" w:type="pct"/>
          </w:tcPr>
          <w:p w14:paraId="6FB52496" w14:textId="77777777" w:rsidR="007C3438" w:rsidRPr="00DE5684" w:rsidRDefault="007C34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</w:tcPr>
          <w:p w14:paraId="13497B84" w14:textId="199EE142" w:rsidR="007C3438" w:rsidRPr="00DE5684" w:rsidRDefault="00F41733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41733">
              <w:rPr>
                <w:rFonts w:ascii="Angsana New" w:hAnsi="Angsana New"/>
                <w:sz w:val="30"/>
                <w:szCs w:val="30"/>
                <w:lang w:val="en-US" w:bidi="th-TH"/>
              </w:rPr>
              <w:t>21,34</w:t>
            </w:r>
            <w:r w:rsidR="000E7C0F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48" w:type="pct"/>
          </w:tcPr>
          <w:p w14:paraId="05143586" w14:textId="77777777" w:rsidR="007C3438" w:rsidRPr="00DE5684" w:rsidRDefault="007C34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676" w:type="pct"/>
          </w:tcPr>
          <w:p w14:paraId="7355FC7D" w14:textId="77777777" w:rsidR="007C3438" w:rsidRPr="00DE5684" w:rsidRDefault="007C3438" w:rsidP="00983EF8">
            <w:pPr>
              <w:pStyle w:val="acctfourfigures"/>
              <w:tabs>
                <w:tab w:val="clear" w:pos="765"/>
                <w:tab w:val="decimal" w:pos="887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23,189</w:t>
            </w:r>
          </w:p>
        </w:tc>
      </w:tr>
      <w:tr w:rsidR="007C3438" w:rsidRPr="00DE5684" w14:paraId="256326F2" w14:textId="77777777" w:rsidTr="00C10EEF">
        <w:trPr>
          <w:cantSplit/>
        </w:trPr>
        <w:tc>
          <w:tcPr>
            <w:tcW w:w="1951" w:type="pct"/>
          </w:tcPr>
          <w:p w14:paraId="39805DD5" w14:textId="77777777" w:rsidR="007C3438" w:rsidRPr="00DE5684" w:rsidRDefault="007C3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43" w:firstLine="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E5684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DE568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E5684">
              <w:rPr>
                <w:rFonts w:ascii="Angsana New" w:hAnsi="Angsana New"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640" w:type="pct"/>
            <w:tcBorders>
              <w:bottom w:val="single" w:sz="4" w:space="0" w:color="auto"/>
            </w:tcBorders>
          </w:tcPr>
          <w:p w14:paraId="0C9C96FD" w14:textId="16B69CD3" w:rsidR="007C3438" w:rsidRPr="00DE5684" w:rsidRDefault="00F41733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41733">
              <w:rPr>
                <w:rFonts w:ascii="Angsana New" w:hAnsi="Angsana New"/>
                <w:sz w:val="30"/>
                <w:szCs w:val="30"/>
                <w:lang w:val="en-US" w:bidi="th-TH"/>
              </w:rPr>
              <w:t>172,54</w:t>
            </w:r>
            <w:r w:rsidR="000E7C0F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48" w:type="pct"/>
          </w:tcPr>
          <w:p w14:paraId="6E591CE2" w14:textId="77777777" w:rsidR="007C3438" w:rsidRPr="00DE5684" w:rsidRDefault="007C3438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51" w:type="pct"/>
            <w:tcBorders>
              <w:bottom w:val="single" w:sz="4" w:space="0" w:color="auto"/>
            </w:tcBorders>
          </w:tcPr>
          <w:p w14:paraId="6BB5F40C" w14:textId="77777777" w:rsidR="007C3438" w:rsidRPr="00DE5684" w:rsidRDefault="007C3438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183,090</w:t>
            </w:r>
          </w:p>
        </w:tc>
        <w:tc>
          <w:tcPr>
            <w:tcW w:w="148" w:type="pct"/>
          </w:tcPr>
          <w:p w14:paraId="3E606A91" w14:textId="77777777" w:rsidR="007C3438" w:rsidRPr="00DE5684" w:rsidRDefault="007C34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  <w:tcBorders>
              <w:bottom w:val="single" w:sz="4" w:space="0" w:color="auto"/>
            </w:tcBorders>
          </w:tcPr>
          <w:p w14:paraId="13E52069" w14:textId="15A4374C" w:rsidR="007C3438" w:rsidRPr="00DE5684" w:rsidRDefault="00F46021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46021">
              <w:rPr>
                <w:rFonts w:ascii="Angsana New" w:hAnsi="Angsana New"/>
                <w:sz w:val="30"/>
                <w:szCs w:val="30"/>
                <w:lang w:val="en-US" w:bidi="th-TH"/>
              </w:rPr>
              <w:t>172,54</w:t>
            </w:r>
            <w:r w:rsidR="000E7C0F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48" w:type="pct"/>
          </w:tcPr>
          <w:p w14:paraId="5819068E" w14:textId="77777777" w:rsidR="007C3438" w:rsidRPr="00DE5684" w:rsidRDefault="007C34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676" w:type="pct"/>
            <w:tcBorders>
              <w:bottom w:val="single" w:sz="4" w:space="0" w:color="auto"/>
            </w:tcBorders>
          </w:tcPr>
          <w:p w14:paraId="531D4815" w14:textId="77777777" w:rsidR="007C3438" w:rsidRPr="00DE5684" w:rsidRDefault="007C3438" w:rsidP="00983EF8">
            <w:pPr>
              <w:pStyle w:val="acctfourfigures"/>
              <w:tabs>
                <w:tab w:val="clear" w:pos="765"/>
                <w:tab w:val="decimal" w:pos="887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183,090</w:t>
            </w:r>
          </w:p>
        </w:tc>
      </w:tr>
      <w:tr w:rsidR="007C3438" w:rsidRPr="00DE5684" w14:paraId="581D42F1" w14:textId="77777777" w:rsidTr="00C10EEF">
        <w:trPr>
          <w:cantSplit/>
        </w:trPr>
        <w:tc>
          <w:tcPr>
            <w:tcW w:w="1951" w:type="pct"/>
          </w:tcPr>
          <w:p w14:paraId="67D9D92B" w14:textId="77777777" w:rsidR="007C3438" w:rsidRPr="00DE5684" w:rsidRDefault="007C3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43" w:firstLine="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E568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40" w:type="pct"/>
            <w:tcBorders>
              <w:top w:val="single" w:sz="4" w:space="0" w:color="auto"/>
              <w:bottom w:val="double" w:sz="4" w:space="0" w:color="auto"/>
            </w:tcBorders>
          </w:tcPr>
          <w:p w14:paraId="2B6D3CDC" w14:textId="785F5D27" w:rsidR="007C3438" w:rsidRPr="00DE5684" w:rsidRDefault="00DF05B8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6" w:right="-108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193,891</w:t>
            </w:r>
          </w:p>
        </w:tc>
        <w:tc>
          <w:tcPr>
            <w:tcW w:w="148" w:type="pct"/>
          </w:tcPr>
          <w:p w14:paraId="18C48F87" w14:textId="77777777" w:rsidR="007C3438" w:rsidRPr="00DE5684" w:rsidRDefault="007C34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651" w:type="pct"/>
            <w:tcBorders>
              <w:top w:val="single" w:sz="4" w:space="0" w:color="auto"/>
              <w:bottom w:val="double" w:sz="4" w:space="0" w:color="auto"/>
            </w:tcBorders>
          </w:tcPr>
          <w:p w14:paraId="47C2EC15" w14:textId="77777777" w:rsidR="007C3438" w:rsidRPr="00DE5684" w:rsidRDefault="007C3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206,279</w:t>
            </w:r>
          </w:p>
        </w:tc>
        <w:tc>
          <w:tcPr>
            <w:tcW w:w="148" w:type="pct"/>
          </w:tcPr>
          <w:p w14:paraId="1BE7CAC1" w14:textId="77777777" w:rsidR="007C3438" w:rsidRPr="00DE5684" w:rsidRDefault="007C34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  <w:tcBorders>
              <w:top w:val="single" w:sz="4" w:space="0" w:color="auto"/>
              <w:bottom w:val="double" w:sz="4" w:space="0" w:color="auto"/>
            </w:tcBorders>
          </w:tcPr>
          <w:p w14:paraId="265A21E3" w14:textId="59B57204" w:rsidR="007C3438" w:rsidRPr="00DE5684" w:rsidRDefault="00DF0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193,891</w:t>
            </w:r>
          </w:p>
        </w:tc>
        <w:tc>
          <w:tcPr>
            <w:tcW w:w="148" w:type="pct"/>
          </w:tcPr>
          <w:p w14:paraId="6AD2B7C9" w14:textId="77777777" w:rsidR="007C3438" w:rsidRPr="00DE5684" w:rsidRDefault="007C34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676" w:type="pct"/>
            <w:tcBorders>
              <w:top w:val="single" w:sz="4" w:space="0" w:color="auto"/>
              <w:bottom w:val="double" w:sz="4" w:space="0" w:color="auto"/>
            </w:tcBorders>
          </w:tcPr>
          <w:p w14:paraId="30E18E4F" w14:textId="77777777" w:rsidR="007C3438" w:rsidRPr="00DE5684" w:rsidRDefault="007C3438" w:rsidP="00983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lef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206,279</w:t>
            </w:r>
          </w:p>
        </w:tc>
      </w:tr>
    </w:tbl>
    <w:p w14:paraId="659068FD" w14:textId="77777777" w:rsidR="00082EDF" w:rsidRDefault="00082EDF" w:rsidP="00BC55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MS Mincho" w:hAnsi="Angsana New"/>
          <w:b/>
          <w:sz w:val="30"/>
          <w:szCs w:val="30"/>
        </w:rPr>
        <w:sectPr w:rsidR="00082EDF" w:rsidSect="00773A73">
          <w:headerReference w:type="even" r:id="rId22"/>
          <w:headerReference w:type="default" r:id="rId23"/>
          <w:footerReference w:type="default" r:id="rId24"/>
          <w:headerReference w:type="first" r:id="rId25"/>
          <w:footerReference w:type="first" r:id="rId26"/>
          <w:pgSz w:w="11909" w:h="16834" w:code="9"/>
          <w:pgMar w:top="691" w:right="1152" w:bottom="576" w:left="1152" w:header="720" w:footer="720" w:gutter="0"/>
          <w:cols w:space="720"/>
          <w:docGrid w:linePitch="245"/>
        </w:sectPr>
      </w:pPr>
    </w:p>
    <w:p w14:paraId="79A272BB" w14:textId="04A88478" w:rsidR="006756B1" w:rsidRPr="003637EC" w:rsidRDefault="007C5D0D" w:rsidP="00D74B3D">
      <w:pPr>
        <w:pStyle w:val="Heading8"/>
        <w:numPr>
          <w:ilvl w:val="0"/>
          <w:numId w:val="41"/>
        </w:numPr>
        <w:tabs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  <w:lang w:val="th-TH"/>
        </w:rPr>
      </w:pPr>
      <w:r w:rsidRPr="003637EC">
        <w:rPr>
          <w:rFonts w:ascii="Angsana New" w:hAnsi="Angsana New"/>
          <w:sz w:val="30"/>
          <w:szCs w:val="30"/>
          <w:cs/>
          <w:lang w:val="th-TH"/>
        </w:rPr>
        <w:lastRenderedPageBreak/>
        <w:t>ส่วนงาน</w:t>
      </w:r>
      <w:r w:rsidR="00B25F97" w:rsidRPr="003637EC">
        <w:rPr>
          <w:rFonts w:ascii="Angsana New" w:hAnsi="Angsana New" w:hint="cs"/>
          <w:sz w:val="30"/>
          <w:szCs w:val="30"/>
          <w:cs/>
          <w:lang w:val="th-TH"/>
        </w:rPr>
        <w:t>ดำเนินงาน</w:t>
      </w:r>
      <w:r w:rsidR="002E3CA1" w:rsidRPr="003637EC">
        <w:rPr>
          <w:rFonts w:ascii="Angsana New" w:hAnsi="Angsana New" w:hint="cs"/>
          <w:sz w:val="30"/>
          <w:szCs w:val="30"/>
          <w:cs/>
          <w:lang w:val="th-TH"/>
        </w:rPr>
        <w:t>และการจำแนกรายได้</w:t>
      </w:r>
    </w:p>
    <w:p w14:paraId="68187318" w14:textId="7B0559A1" w:rsidR="0058773B" w:rsidRPr="00157515" w:rsidRDefault="00157515" w:rsidP="001575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Theme="majorBidi" w:hAnsiTheme="majorBidi" w:cstheme="majorBidi"/>
          <w:sz w:val="30"/>
          <w:szCs w:val="30"/>
          <w:cs/>
          <w:lang w:val="th-TH" w:eastAsia="x-none"/>
        </w:rPr>
      </w:pPr>
      <w:r>
        <w:rPr>
          <w:rFonts w:asciiTheme="majorBidi" w:hAnsiTheme="majorBidi" w:cstheme="majorBidi"/>
          <w:sz w:val="30"/>
          <w:szCs w:val="30"/>
          <w:cs/>
          <w:lang w:val="th-TH" w:eastAsia="x-none"/>
        </w:rPr>
        <w:tab/>
      </w:r>
    </w:p>
    <w:p w14:paraId="0D044B65" w14:textId="7331AF5D" w:rsidR="007C5D0D" w:rsidRPr="00847EFC" w:rsidRDefault="00942144" w:rsidP="00BE30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230"/>
        <w:jc w:val="thaiDistribute"/>
        <w:rPr>
          <w:rFonts w:ascii="Angsana New" w:hAnsi="Angsana New"/>
          <w:spacing w:val="-4"/>
          <w:sz w:val="30"/>
          <w:szCs w:val="30"/>
        </w:rPr>
      </w:pPr>
      <w:r w:rsidRPr="00847EFC">
        <w:rPr>
          <w:rFonts w:ascii="Angsana New" w:hAnsi="Angsana New" w:hint="cs"/>
          <w:spacing w:val="-4"/>
          <w:sz w:val="30"/>
          <w:szCs w:val="30"/>
          <w:cs/>
        </w:rPr>
        <w:t>การจำแนกรายได้และผลการดำเนินงานและจังหวะเวลาในการรับรู้รายได้ตามส่วนงานที่รายงาน สำหรับแต่ละงวด</w:t>
      </w:r>
      <w:r w:rsidR="00AC584B" w:rsidRPr="00AC584B">
        <w:rPr>
          <w:rFonts w:ascii="Angsana New" w:hAnsi="Angsana New"/>
          <w:spacing w:val="-4"/>
          <w:sz w:val="30"/>
          <w:szCs w:val="30"/>
          <w:cs/>
        </w:rPr>
        <w:t xml:space="preserve">หกเดือนสิ้นสุดวันที่ </w:t>
      </w:r>
      <w:r w:rsidR="006D07B0" w:rsidRPr="006D07B0">
        <w:rPr>
          <w:rFonts w:ascii="Angsana New" w:hAnsi="Angsana New"/>
          <w:spacing w:val="-4"/>
          <w:sz w:val="30"/>
          <w:szCs w:val="30"/>
        </w:rPr>
        <w:t>30</w:t>
      </w:r>
      <w:r w:rsidR="00AC584B" w:rsidRPr="00AC584B">
        <w:rPr>
          <w:rFonts w:ascii="Angsana New" w:hAnsi="Angsana New"/>
          <w:spacing w:val="-4"/>
          <w:sz w:val="30"/>
          <w:szCs w:val="30"/>
          <w:cs/>
        </w:rPr>
        <w:t xml:space="preserve"> มิถุนายน </w:t>
      </w:r>
      <w:r w:rsidR="003700DD" w:rsidRPr="003700DD">
        <w:rPr>
          <w:rFonts w:ascii="Angsana New" w:hAnsi="Angsana New"/>
          <w:spacing w:val="-4"/>
          <w:sz w:val="30"/>
          <w:szCs w:val="30"/>
        </w:rPr>
        <w:t>256</w:t>
      </w:r>
      <w:r w:rsidR="009F28B8">
        <w:rPr>
          <w:rFonts w:ascii="Angsana New" w:hAnsi="Angsana New"/>
          <w:spacing w:val="-4"/>
          <w:sz w:val="30"/>
          <w:szCs w:val="30"/>
        </w:rPr>
        <w:t>7</w:t>
      </w:r>
      <w:r w:rsidRPr="00847EFC">
        <w:rPr>
          <w:rFonts w:ascii="Angsana New" w:hAnsi="Angsana New"/>
          <w:spacing w:val="-4"/>
          <w:sz w:val="30"/>
          <w:szCs w:val="30"/>
        </w:rPr>
        <w:t xml:space="preserve"> </w:t>
      </w:r>
      <w:r w:rsidRPr="00847EFC">
        <w:rPr>
          <w:rFonts w:ascii="Angsana New" w:hAnsi="Angsana New" w:hint="cs"/>
          <w:spacing w:val="-4"/>
          <w:sz w:val="30"/>
          <w:szCs w:val="30"/>
          <w:cs/>
        </w:rPr>
        <w:t xml:space="preserve">และ </w:t>
      </w:r>
      <w:r w:rsidR="003700DD" w:rsidRPr="003700DD">
        <w:rPr>
          <w:rFonts w:ascii="Angsana New" w:hAnsi="Angsana New"/>
          <w:spacing w:val="-4"/>
          <w:sz w:val="30"/>
          <w:szCs w:val="30"/>
        </w:rPr>
        <w:t>256</w:t>
      </w:r>
      <w:r w:rsidR="009F28B8">
        <w:rPr>
          <w:rFonts w:ascii="Angsana New" w:hAnsi="Angsana New"/>
          <w:spacing w:val="-4"/>
          <w:sz w:val="30"/>
          <w:szCs w:val="30"/>
        </w:rPr>
        <w:t>6</w:t>
      </w:r>
      <w:r w:rsidRPr="00847EFC">
        <w:rPr>
          <w:rFonts w:ascii="Angsana New" w:hAnsi="Angsana New"/>
          <w:spacing w:val="-4"/>
          <w:sz w:val="30"/>
          <w:szCs w:val="30"/>
        </w:rPr>
        <w:t xml:space="preserve"> </w:t>
      </w:r>
      <w:r w:rsidRPr="00847EFC">
        <w:rPr>
          <w:rFonts w:ascii="Angsana New" w:hAnsi="Angsana New" w:hint="cs"/>
          <w:spacing w:val="-4"/>
          <w:sz w:val="30"/>
          <w:szCs w:val="30"/>
          <w:cs/>
        </w:rPr>
        <w:t>มีดังนี้</w:t>
      </w:r>
    </w:p>
    <w:p w14:paraId="1748EB43" w14:textId="00839135" w:rsidR="001742E7" w:rsidRPr="00157515" w:rsidRDefault="001742E7" w:rsidP="001742E7">
      <w:pPr>
        <w:rPr>
          <w:rFonts w:asciiTheme="majorBidi" w:hAnsiTheme="majorBidi" w:cstheme="majorBidi"/>
          <w:sz w:val="30"/>
          <w:szCs w:val="30"/>
        </w:rPr>
      </w:pPr>
    </w:p>
    <w:tbl>
      <w:tblPr>
        <w:tblW w:w="14130" w:type="dxa"/>
        <w:tblInd w:w="450" w:type="dxa"/>
        <w:tblLayout w:type="fixed"/>
        <w:tblLook w:val="00A0" w:firstRow="1" w:lastRow="0" w:firstColumn="1" w:lastColumn="0" w:noHBand="0" w:noVBand="0"/>
      </w:tblPr>
      <w:tblGrid>
        <w:gridCol w:w="3600"/>
        <w:gridCol w:w="1080"/>
        <w:gridCol w:w="273"/>
        <w:gridCol w:w="1079"/>
        <w:gridCol w:w="270"/>
        <w:gridCol w:w="1078"/>
        <w:gridCol w:w="270"/>
        <w:gridCol w:w="1082"/>
        <w:gridCol w:w="270"/>
        <w:gridCol w:w="1080"/>
        <w:gridCol w:w="270"/>
        <w:gridCol w:w="1084"/>
        <w:gridCol w:w="272"/>
        <w:gridCol w:w="8"/>
        <w:gridCol w:w="1073"/>
        <w:gridCol w:w="270"/>
        <w:gridCol w:w="1071"/>
      </w:tblGrid>
      <w:tr w:rsidR="00303474" w:rsidRPr="00750A6E" w14:paraId="5501A4A9" w14:textId="77777777" w:rsidTr="005F6790">
        <w:trPr>
          <w:trHeight w:val="56"/>
          <w:tblHeader/>
        </w:trPr>
        <w:tc>
          <w:tcPr>
            <w:tcW w:w="36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49A6AAE" w14:textId="77777777" w:rsidR="00303474" w:rsidRPr="00157515" w:rsidRDefault="00303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7836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FB598B" w14:textId="77777777" w:rsidR="00303474" w:rsidRPr="00157515" w:rsidRDefault="00303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2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  <w:cs/>
                <w:lang w:val="en-GB"/>
              </w:rPr>
            </w:pPr>
            <w:r w:rsidRPr="0015751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A71C84" w14:textId="77777777" w:rsidR="00303474" w:rsidRPr="00157515" w:rsidRDefault="00303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414" w:type="dxa"/>
            <w:gridSpan w:val="3"/>
            <w:shd w:val="clear" w:color="auto" w:fill="auto"/>
            <w:vAlign w:val="bottom"/>
          </w:tcPr>
          <w:p w14:paraId="18FDA077" w14:textId="77777777" w:rsidR="00303474" w:rsidRPr="00157515" w:rsidRDefault="00303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5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  <w:cs/>
                <w:lang w:val="en-GB"/>
              </w:rPr>
            </w:pPr>
          </w:p>
        </w:tc>
      </w:tr>
      <w:tr w:rsidR="00303474" w:rsidRPr="00750A6E" w14:paraId="410F9132" w14:textId="77777777" w:rsidTr="005F6790">
        <w:trPr>
          <w:trHeight w:val="56"/>
          <w:tblHeader/>
        </w:trPr>
        <w:tc>
          <w:tcPr>
            <w:tcW w:w="36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B16C069" w14:textId="77777777" w:rsidR="00303474" w:rsidRPr="00157515" w:rsidRDefault="00303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243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E04DE3" w14:textId="77777777" w:rsidR="00303474" w:rsidRPr="00157515" w:rsidRDefault="00303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57515">
              <w:rPr>
                <w:rFonts w:ascii="Angsana New" w:hAnsi="Angsana New" w:hint="cs"/>
                <w:bCs/>
                <w:color w:val="000000"/>
                <w:sz w:val="30"/>
                <w:szCs w:val="30"/>
                <w:cs/>
                <w:lang w:val="en-GB"/>
              </w:rPr>
              <w:t>ธุรกิจอสังหาริมทรัพย์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190430" w14:textId="77777777" w:rsidR="00303474" w:rsidRPr="00157515" w:rsidRDefault="00303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C26FB1" w14:textId="77777777" w:rsidR="00303474" w:rsidRPr="00157515" w:rsidRDefault="00303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57515">
              <w:rPr>
                <w:rFonts w:ascii="Angsana New" w:hAnsi="Angsana New" w:hint="cs"/>
                <w:bCs/>
                <w:color w:val="000000"/>
                <w:sz w:val="30"/>
                <w:szCs w:val="30"/>
                <w:cs/>
                <w:lang w:val="en-GB"/>
              </w:rPr>
              <w:t>ธุรกิจให้บริการสาธารณูปโภค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43B35E" w14:textId="77777777" w:rsidR="00303474" w:rsidRPr="00157515" w:rsidRDefault="00303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4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44DD5D" w14:textId="77777777" w:rsidR="00303474" w:rsidRPr="00157515" w:rsidRDefault="00303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57515">
              <w:rPr>
                <w:rFonts w:ascii="Angsana New" w:hAnsi="Angsana New" w:hint="cs"/>
                <w:bCs/>
                <w:color w:val="000000"/>
                <w:sz w:val="30"/>
                <w:szCs w:val="30"/>
                <w:cs/>
                <w:lang w:val="en-GB"/>
              </w:rPr>
              <w:t>อื่นๆ</w:t>
            </w:r>
          </w:p>
        </w:tc>
        <w:tc>
          <w:tcPr>
            <w:tcW w:w="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ED05CF" w14:textId="77777777" w:rsidR="00303474" w:rsidRPr="00157515" w:rsidRDefault="00303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414" w:type="dxa"/>
            <w:gridSpan w:val="3"/>
            <w:shd w:val="clear" w:color="auto" w:fill="auto"/>
            <w:vAlign w:val="bottom"/>
          </w:tcPr>
          <w:p w14:paraId="4604CBE9" w14:textId="77777777" w:rsidR="00303474" w:rsidRPr="00157515" w:rsidRDefault="00303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57515">
              <w:rPr>
                <w:rFonts w:ascii="Angsana New" w:hAnsi="Angsana New"/>
                <w:bCs/>
                <w:color w:val="000000"/>
                <w:sz w:val="30"/>
                <w:szCs w:val="30"/>
                <w:cs/>
                <w:lang w:val="en-GB"/>
              </w:rPr>
              <w:t>รวม</w:t>
            </w:r>
          </w:p>
        </w:tc>
      </w:tr>
      <w:tr w:rsidR="00303474" w:rsidRPr="00750A6E" w14:paraId="7C5C70ED" w14:textId="77777777" w:rsidTr="005F6790">
        <w:trPr>
          <w:trHeight w:val="281"/>
          <w:tblHeader/>
        </w:trPr>
        <w:tc>
          <w:tcPr>
            <w:tcW w:w="36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D42060E" w14:textId="27F216E2" w:rsidR="00303474" w:rsidRPr="00157515" w:rsidRDefault="00303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lang w:val="en-GB" w:bidi="ar-SA"/>
              </w:rPr>
            </w:pPr>
            <w:r w:rsidRPr="00157515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สำหรับงวด</w:t>
            </w:r>
            <w:r w:rsidR="00AC584B" w:rsidRPr="00157515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หกเดือนสิ้นสุดวันที่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EF073A" w14:textId="26751ECC" w:rsidR="00303474" w:rsidRPr="00157515" w:rsidRDefault="00303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F50221" w14:textId="77777777" w:rsidR="00303474" w:rsidRPr="00157515" w:rsidRDefault="00303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5F7F76" w14:textId="7FCAE9B7" w:rsidR="00303474" w:rsidRPr="00157515" w:rsidRDefault="00303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A992AF" w14:textId="77777777" w:rsidR="00303474" w:rsidRPr="00157515" w:rsidRDefault="00303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6CFB9F" w14:textId="67E2B872" w:rsidR="00303474" w:rsidRPr="00157515" w:rsidRDefault="00303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FDD782" w14:textId="77777777" w:rsidR="00303474" w:rsidRPr="00157515" w:rsidRDefault="00303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415A6A" w14:textId="72F97AA3" w:rsidR="00303474" w:rsidRPr="00157515" w:rsidRDefault="00303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365339" w14:textId="77777777" w:rsidR="00303474" w:rsidRPr="00157515" w:rsidRDefault="00303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238CD3" w14:textId="6A12EC20" w:rsidR="00303474" w:rsidRPr="00157515" w:rsidRDefault="00303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DE2955" w14:textId="77777777" w:rsidR="00303474" w:rsidRPr="00157515" w:rsidRDefault="00303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E481F1" w14:textId="75557268" w:rsidR="00303474" w:rsidRPr="00157515" w:rsidRDefault="00303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59B43E" w14:textId="77777777" w:rsidR="00303474" w:rsidRPr="00157515" w:rsidRDefault="00303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1" w:type="dxa"/>
            <w:gridSpan w:val="2"/>
            <w:shd w:val="clear" w:color="auto" w:fill="auto"/>
            <w:vAlign w:val="bottom"/>
          </w:tcPr>
          <w:p w14:paraId="2564A97C" w14:textId="13F33C1A" w:rsidR="00303474" w:rsidRPr="00157515" w:rsidRDefault="00303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1C6B05F" w14:textId="77777777" w:rsidR="00303474" w:rsidRPr="00157515" w:rsidRDefault="00303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14:paraId="5E68FA70" w14:textId="0BAA00F4" w:rsidR="00303474" w:rsidRPr="00157515" w:rsidRDefault="00303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2A3EE2" w:rsidRPr="00750A6E" w14:paraId="6400B1E5" w14:textId="77777777" w:rsidTr="005F6790">
        <w:trPr>
          <w:trHeight w:val="281"/>
          <w:tblHeader/>
        </w:trPr>
        <w:tc>
          <w:tcPr>
            <w:tcW w:w="36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D98DAC2" w14:textId="0F7BF278" w:rsidR="002A3EE2" w:rsidRPr="00157515" w:rsidRDefault="002A3EE2" w:rsidP="002A3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   30 </w:t>
            </w:r>
            <w:r w:rsidRPr="00157515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0CF854" w14:textId="15E12AF3" w:rsidR="002A3EE2" w:rsidRPr="00157515" w:rsidRDefault="002A3EE2" w:rsidP="002A3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57515">
              <w:rPr>
                <w:rFonts w:ascii="Angsana New" w:hAnsi="Angsana New"/>
                <w:color w:val="000000"/>
                <w:sz w:val="30"/>
                <w:szCs w:val="30"/>
              </w:rPr>
              <w:t>2567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9F7CAA" w14:textId="77777777" w:rsidR="002A3EE2" w:rsidRPr="00157515" w:rsidRDefault="002A3EE2" w:rsidP="002A3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7E70E7" w14:textId="7A3971F5" w:rsidR="002A3EE2" w:rsidRPr="00157515" w:rsidRDefault="002A3EE2" w:rsidP="002A3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57515">
              <w:rPr>
                <w:rFonts w:ascii="Angsana New" w:hAnsi="Angsana New"/>
                <w:color w:val="000000"/>
                <w:sz w:val="30"/>
                <w:szCs w:val="30"/>
              </w:rPr>
              <w:t>2566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BE4462" w14:textId="77777777" w:rsidR="002A3EE2" w:rsidRPr="00157515" w:rsidRDefault="002A3EE2" w:rsidP="002A3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521DD2" w14:textId="0B67BBEB" w:rsidR="002A3EE2" w:rsidRPr="00157515" w:rsidRDefault="002A3EE2" w:rsidP="002A3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57515">
              <w:rPr>
                <w:rFonts w:ascii="Angsana New" w:hAnsi="Angsana New"/>
                <w:color w:val="000000"/>
                <w:sz w:val="30"/>
                <w:szCs w:val="30"/>
              </w:rPr>
              <w:t>2567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4EE04C" w14:textId="77777777" w:rsidR="002A3EE2" w:rsidRPr="00157515" w:rsidRDefault="002A3EE2" w:rsidP="002A3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FFC0BE" w14:textId="25A0E384" w:rsidR="002A3EE2" w:rsidRPr="00157515" w:rsidRDefault="002A3EE2" w:rsidP="002A3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57515">
              <w:rPr>
                <w:rFonts w:ascii="Angsana New" w:hAnsi="Angsana New"/>
                <w:color w:val="000000"/>
                <w:sz w:val="30"/>
                <w:szCs w:val="30"/>
              </w:rPr>
              <w:t>2566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91F989" w14:textId="77777777" w:rsidR="002A3EE2" w:rsidRPr="00157515" w:rsidRDefault="002A3EE2" w:rsidP="002A3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1EE5AC" w14:textId="79572925" w:rsidR="002A3EE2" w:rsidRPr="00157515" w:rsidRDefault="002A3EE2" w:rsidP="002A3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57515">
              <w:rPr>
                <w:rFonts w:ascii="Angsana New" w:hAnsi="Angsana New"/>
                <w:color w:val="000000"/>
                <w:sz w:val="30"/>
                <w:szCs w:val="30"/>
              </w:rPr>
              <w:t>2567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5DB65A" w14:textId="77777777" w:rsidR="002A3EE2" w:rsidRPr="00157515" w:rsidRDefault="002A3EE2" w:rsidP="002A3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295D62" w14:textId="1FD26EFF" w:rsidR="002A3EE2" w:rsidRPr="00157515" w:rsidRDefault="002A3EE2" w:rsidP="002A3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57515">
              <w:rPr>
                <w:rFonts w:ascii="Angsana New" w:hAnsi="Angsana New"/>
                <w:color w:val="000000"/>
                <w:sz w:val="30"/>
                <w:szCs w:val="30"/>
              </w:rPr>
              <w:t>2566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F04567" w14:textId="77777777" w:rsidR="002A3EE2" w:rsidRPr="00157515" w:rsidRDefault="002A3EE2" w:rsidP="002A3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1" w:type="dxa"/>
            <w:gridSpan w:val="2"/>
            <w:shd w:val="clear" w:color="auto" w:fill="auto"/>
            <w:vAlign w:val="bottom"/>
          </w:tcPr>
          <w:p w14:paraId="59A36139" w14:textId="66F8FE88" w:rsidR="002A3EE2" w:rsidRPr="00157515" w:rsidRDefault="002A3EE2" w:rsidP="002A3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57515">
              <w:rPr>
                <w:rFonts w:ascii="Angsana New" w:hAnsi="Angsana New"/>
                <w:color w:val="000000"/>
                <w:sz w:val="30"/>
                <w:szCs w:val="30"/>
              </w:rPr>
              <w:t>2567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BD5BB9E" w14:textId="77777777" w:rsidR="002A3EE2" w:rsidRPr="00157515" w:rsidRDefault="002A3EE2" w:rsidP="002A3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14:paraId="018B9C88" w14:textId="794995B3" w:rsidR="002A3EE2" w:rsidRPr="00157515" w:rsidRDefault="002A3EE2" w:rsidP="002A3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57515">
              <w:rPr>
                <w:rFonts w:ascii="Angsana New" w:hAnsi="Angsana New"/>
                <w:color w:val="000000"/>
                <w:sz w:val="30"/>
                <w:szCs w:val="30"/>
              </w:rPr>
              <w:t>2566</w:t>
            </w:r>
          </w:p>
        </w:tc>
      </w:tr>
      <w:tr w:rsidR="00303474" w:rsidRPr="00750A6E" w14:paraId="4000B03F" w14:textId="77777777" w:rsidTr="005F6790">
        <w:trPr>
          <w:trHeight w:val="218"/>
          <w:tblHeader/>
        </w:trPr>
        <w:tc>
          <w:tcPr>
            <w:tcW w:w="36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16536ED" w14:textId="77777777" w:rsidR="00303474" w:rsidRPr="00157515" w:rsidRDefault="00303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lang w:val="en-GB" w:bidi="ar-SA"/>
              </w:rPr>
            </w:pPr>
          </w:p>
        </w:tc>
        <w:tc>
          <w:tcPr>
            <w:tcW w:w="10530" w:type="dxa"/>
            <w:gridSpan w:val="16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22F8DB45" w14:textId="77777777" w:rsidR="00303474" w:rsidRPr="00157515" w:rsidRDefault="00303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b/>
                <w:i/>
                <w:iCs/>
                <w:color w:val="000000"/>
                <w:sz w:val="30"/>
                <w:szCs w:val="30"/>
                <w:lang w:val="en-GB"/>
              </w:rPr>
            </w:pPr>
            <w:r w:rsidRPr="00157515">
              <w:rPr>
                <w:rFonts w:ascii="Angsana New" w:hAnsi="Angsana New" w:hint="cs"/>
                <w:b/>
                <w:i/>
                <w:iCs/>
                <w:color w:val="000000"/>
                <w:sz w:val="30"/>
                <w:szCs w:val="30"/>
                <w:cs/>
                <w:lang w:val="en-GB"/>
              </w:rPr>
              <w:t>(พันบาท)</w:t>
            </w:r>
          </w:p>
        </w:tc>
      </w:tr>
      <w:tr w:rsidR="005F59F8" w:rsidRPr="00750A6E" w14:paraId="7E4070F8" w14:textId="77777777" w:rsidTr="005F6790">
        <w:trPr>
          <w:trHeight w:val="245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763F7B" w14:textId="77777777" w:rsidR="00AC584B" w:rsidRPr="00157515" w:rsidRDefault="00AC584B" w:rsidP="00AC58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157515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  <w:t>รายได้จาก</w:t>
            </w:r>
            <w:r w:rsidRPr="00157515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  <w:lang w:val="en-GB"/>
              </w:rPr>
              <w:t>บุคคล</w:t>
            </w:r>
            <w:r w:rsidRPr="00157515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  <w:t>ภายนอก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46E4B11" w14:textId="4FC13CB4" w:rsidR="00AC584B" w:rsidRPr="005F6790" w:rsidRDefault="000A1836" w:rsidP="00AC58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 w:right="-11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5F6790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99,000</w:t>
            </w:r>
          </w:p>
        </w:tc>
        <w:tc>
          <w:tcPr>
            <w:tcW w:w="27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642AEE8" w14:textId="77777777" w:rsidR="00AC584B" w:rsidRPr="005F6790" w:rsidRDefault="00AC584B" w:rsidP="00AC58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both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7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73CCB0D" w14:textId="1F3625CC" w:rsidR="00AC584B" w:rsidRPr="005F6790" w:rsidRDefault="00AC584B" w:rsidP="00AC58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 w:right="-11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5F6790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83,346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246AA96" w14:textId="77777777" w:rsidR="00AC584B" w:rsidRPr="005F6790" w:rsidRDefault="00AC584B" w:rsidP="00AC58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7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C0AEF72" w14:textId="3A44218D" w:rsidR="00AC584B" w:rsidRPr="005F6790" w:rsidRDefault="000A1836" w:rsidP="00AC58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15" w:right="-11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5F6790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345,239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A90AFAC" w14:textId="77777777" w:rsidR="00AC584B" w:rsidRPr="005F6790" w:rsidRDefault="00AC584B" w:rsidP="00AC58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BB0295C" w14:textId="5D27B2A5" w:rsidR="00AC584B" w:rsidRPr="005F6790" w:rsidRDefault="00AC584B" w:rsidP="00AC58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 w:right="-11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5F6790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355,904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02F7A06" w14:textId="77777777" w:rsidR="00AC584B" w:rsidRPr="005F6790" w:rsidRDefault="00AC584B" w:rsidP="00AC58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8691C95" w14:textId="5B0DCEDF" w:rsidR="00AC584B" w:rsidRPr="005F6790" w:rsidRDefault="000A1836" w:rsidP="00AC58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 w:right="-11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5F6790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27,472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37A6941" w14:textId="77777777" w:rsidR="00AC584B" w:rsidRPr="005F6790" w:rsidRDefault="00AC584B" w:rsidP="00AC58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A24B663" w14:textId="471198BC" w:rsidR="00AC584B" w:rsidRPr="005F6790" w:rsidRDefault="00AC584B" w:rsidP="00AC58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5" w:right="-10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5F6790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17,726</w:t>
            </w:r>
          </w:p>
        </w:tc>
        <w:tc>
          <w:tcPr>
            <w:tcW w:w="27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D75AA49" w14:textId="77777777" w:rsidR="00AC584B" w:rsidRPr="005F6790" w:rsidRDefault="00AC584B" w:rsidP="00AC58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1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612A6D0" w14:textId="3579CD45" w:rsidR="00AC584B" w:rsidRPr="005F6790" w:rsidRDefault="005E7A79" w:rsidP="00AC58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0" w:right="-10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5F6790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471,711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4962972" w14:textId="77777777" w:rsidR="00AC584B" w:rsidRPr="00157515" w:rsidRDefault="00AC584B" w:rsidP="00AC58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7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FC0B083" w14:textId="3449D8E6" w:rsidR="00AC584B" w:rsidRPr="00157515" w:rsidRDefault="00AC584B" w:rsidP="00AC58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15" w:right="-11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157515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456,976</w:t>
            </w:r>
          </w:p>
        </w:tc>
      </w:tr>
      <w:tr w:rsidR="005F59F8" w:rsidRPr="00750A6E" w14:paraId="40F04A2A" w14:textId="77777777" w:rsidTr="005F6790">
        <w:trPr>
          <w:trHeight w:val="113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3AE311" w14:textId="77777777" w:rsidR="00AC584B" w:rsidRPr="00157515" w:rsidRDefault="00AC584B" w:rsidP="00AC58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157515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  <w:lang w:val="en-GB"/>
              </w:rPr>
              <w:t>รายได้รวม</w:t>
            </w: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325B827" w14:textId="451A89DB" w:rsidR="00AC584B" w:rsidRPr="005F6790" w:rsidRDefault="002A62A3" w:rsidP="00AC58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 w:right="-11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5F6790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99,000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1673C1" w14:textId="77777777" w:rsidR="00AC584B" w:rsidRPr="005F6790" w:rsidRDefault="00AC584B" w:rsidP="00AC58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both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D6386CE" w14:textId="00CFD1E9" w:rsidR="00AC584B" w:rsidRPr="005F6790" w:rsidRDefault="00AC584B" w:rsidP="00AC58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 w:right="-11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5F6790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83,346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3788EA" w14:textId="77777777" w:rsidR="00AC584B" w:rsidRPr="005F6790" w:rsidRDefault="00AC584B" w:rsidP="00AC58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38C716A" w14:textId="2ABE5FCC" w:rsidR="00AC584B" w:rsidRPr="005F6790" w:rsidRDefault="002A62A3" w:rsidP="00AC58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15" w:right="-11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5F6790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345,239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E7EBD1" w14:textId="77777777" w:rsidR="00AC584B" w:rsidRPr="005F6790" w:rsidRDefault="00AC584B" w:rsidP="00AC58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54E7183" w14:textId="4E09A9D7" w:rsidR="00AC584B" w:rsidRPr="005F6790" w:rsidRDefault="00AC584B" w:rsidP="00AC58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 w:right="-11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5F6790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355,904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659E76" w14:textId="77777777" w:rsidR="00AC584B" w:rsidRPr="005F6790" w:rsidRDefault="00AC584B" w:rsidP="00AC58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E7CCF9D" w14:textId="654A46C1" w:rsidR="00AC584B" w:rsidRPr="005F6790" w:rsidRDefault="002A62A3" w:rsidP="00AC58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 w:right="-11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5F6790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94,087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357D18" w14:textId="77777777" w:rsidR="00AC584B" w:rsidRPr="005F6790" w:rsidRDefault="00AC584B" w:rsidP="00AC58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00CF15C" w14:textId="3FD78E0E" w:rsidR="00AC584B" w:rsidRPr="005F6790" w:rsidRDefault="00AC584B" w:rsidP="00AC58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5" w:right="-10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5F6790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77,265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9448FD" w14:textId="77777777" w:rsidR="00AC584B" w:rsidRPr="005F6790" w:rsidRDefault="00AC584B" w:rsidP="00AC58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1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2C0E156" w14:textId="3D4AAB3F" w:rsidR="00AC584B" w:rsidRPr="005F6790" w:rsidRDefault="003449E6" w:rsidP="00AC58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0" w:right="-10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5F6790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538,326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C916866" w14:textId="77777777" w:rsidR="00AC584B" w:rsidRPr="00157515" w:rsidRDefault="00AC584B" w:rsidP="00AC58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15EE7D2" w14:textId="37D6E6A1" w:rsidR="00AC584B" w:rsidRPr="00157515" w:rsidRDefault="00AC584B" w:rsidP="00AC58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15" w:right="-11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157515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516,515</w:t>
            </w:r>
          </w:p>
        </w:tc>
      </w:tr>
      <w:tr w:rsidR="00AC584B" w:rsidRPr="00750A6E" w14:paraId="1F94486B" w14:textId="77777777" w:rsidTr="005F6790">
        <w:trPr>
          <w:trHeight w:val="161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5A1628" w14:textId="77777777" w:rsidR="00AC584B" w:rsidRPr="00157515" w:rsidRDefault="00AC584B" w:rsidP="00AC58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10E1C2" w14:textId="77777777" w:rsidR="00AC584B" w:rsidRPr="005F6790" w:rsidRDefault="00AC584B" w:rsidP="00AC58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 w:right="-11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B1B886" w14:textId="77777777" w:rsidR="00AC584B" w:rsidRPr="005F6790" w:rsidRDefault="00AC584B" w:rsidP="00AC58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both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B00DFD9" w14:textId="77777777" w:rsidR="00AC584B" w:rsidRPr="005F6790" w:rsidRDefault="00AC584B" w:rsidP="00AC58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 w:right="-11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98425B" w14:textId="77777777" w:rsidR="00AC584B" w:rsidRPr="005F6790" w:rsidRDefault="00AC584B" w:rsidP="00AC58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364B36" w14:textId="77777777" w:rsidR="00AC584B" w:rsidRPr="005F6790" w:rsidRDefault="00AC584B" w:rsidP="00AC58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15" w:right="-11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F052A0" w14:textId="77777777" w:rsidR="00AC584B" w:rsidRPr="005F6790" w:rsidRDefault="00AC584B" w:rsidP="00AC58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9E8F47" w14:textId="77777777" w:rsidR="00AC584B" w:rsidRPr="005F6790" w:rsidRDefault="00AC584B" w:rsidP="00AC58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 w:right="-11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EB77C0" w14:textId="77777777" w:rsidR="00AC584B" w:rsidRPr="005F6790" w:rsidRDefault="00AC584B" w:rsidP="00AC58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5DDC3D" w14:textId="77777777" w:rsidR="00AC584B" w:rsidRPr="005F6790" w:rsidRDefault="00AC584B" w:rsidP="00AC58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 w:right="-11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D6E1AE" w14:textId="77777777" w:rsidR="00AC584B" w:rsidRPr="005F6790" w:rsidRDefault="00AC584B" w:rsidP="00AC58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9CC207" w14:textId="77777777" w:rsidR="00AC584B" w:rsidRPr="005F6790" w:rsidRDefault="00AC584B" w:rsidP="00AC58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5" w:right="-10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CC5D17" w14:textId="77777777" w:rsidR="00AC584B" w:rsidRPr="005F6790" w:rsidRDefault="00AC584B" w:rsidP="00AC58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1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1BE6F6" w14:textId="77777777" w:rsidR="00AC584B" w:rsidRPr="005F6790" w:rsidRDefault="00AC584B" w:rsidP="00AC58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0" w:right="-10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C7860A1" w14:textId="77777777" w:rsidR="00AC584B" w:rsidRPr="00157515" w:rsidRDefault="00AC584B" w:rsidP="00AC58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2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1FE4AA" w14:textId="77777777" w:rsidR="00AC584B" w:rsidRPr="00157515" w:rsidRDefault="00AC584B" w:rsidP="00AC58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15" w:right="-11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035AF1" w:rsidRPr="00750A6E" w14:paraId="09D1740E" w14:textId="77777777" w:rsidTr="005F6790">
        <w:trPr>
          <w:trHeight w:val="305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AAF19D" w14:textId="77777777" w:rsidR="00AC584B" w:rsidRPr="00157515" w:rsidRDefault="00AC584B" w:rsidP="00AC58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57515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  <w:lang w:val="en-GB"/>
              </w:rPr>
              <w:t>ผลการดำเนินงาน</w:t>
            </w:r>
            <w:r w:rsidRPr="00157515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  <w:t>ส่วนงาน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703C51D" w14:textId="0EE9AB37" w:rsidR="00AC584B" w:rsidRPr="005F6790" w:rsidRDefault="002C082E" w:rsidP="00AC58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 w:right="-11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5F6790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96,404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ADC267" w14:textId="77777777" w:rsidR="00AC584B" w:rsidRPr="005F6790" w:rsidRDefault="00AC584B" w:rsidP="00AC58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both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79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307AD3A" w14:textId="199318AF" w:rsidR="00AC584B" w:rsidRPr="005F6790" w:rsidRDefault="006D07B0" w:rsidP="00AC58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 w:right="-11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6D07B0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43</w:t>
            </w:r>
            <w:r w:rsidR="00AC584B" w:rsidRPr="005F6790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6D07B0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766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8D72AD" w14:textId="77777777" w:rsidR="00AC584B" w:rsidRPr="005F6790" w:rsidRDefault="00AC584B" w:rsidP="00AC58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7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574F9D7" w14:textId="16185826" w:rsidR="00AC584B" w:rsidRPr="005F6790" w:rsidRDefault="002C082E" w:rsidP="00AC58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15" w:right="-11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5F6790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186,852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A18046" w14:textId="77777777" w:rsidR="00AC584B" w:rsidRPr="005F6790" w:rsidRDefault="00AC584B" w:rsidP="00AC58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5C2EF19" w14:textId="2B9BBAA1" w:rsidR="00AC584B" w:rsidRPr="005F6790" w:rsidRDefault="00AC584B" w:rsidP="00AC58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 w:right="-11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5F6790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186,694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5B5A9C" w14:textId="77777777" w:rsidR="00AC584B" w:rsidRPr="005F6790" w:rsidRDefault="00AC584B" w:rsidP="00AC58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5B00C47" w14:textId="5FAF15C2" w:rsidR="00AC584B" w:rsidRPr="005F6790" w:rsidRDefault="002C082E" w:rsidP="00AC58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 w:right="-11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5F6790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D3F86E" w14:textId="77777777" w:rsidR="00AC584B" w:rsidRPr="005F6790" w:rsidRDefault="00AC584B" w:rsidP="00AC58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7EE585F" w14:textId="5B96752D" w:rsidR="00AC584B" w:rsidRPr="005F6790" w:rsidRDefault="00AC584B" w:rsidP="00AC58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5" w:right="-10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5F6790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-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C10822" w14:textId="77777777" w:rsidR="00AC584B" w:rsidRPr="005F6790" w:rsidRDefault="00AC584B" w:rsidP="00AC58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gridSpan w:val="2"/>
            <w:shd w:val="clear" w:color="auto" w:fill="auto"/>
            <w:vAlign w:val="bottom"/>
          </w:tcPr>
          <w:p w14:paraId="0161CF1B" w14:textId="655D0474" w:rsidR="00AC584B" w:rsidRPr="005F6790" w:rsidRDefault="008B4092" w:rsidP="00AC58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0" w:right="-10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5F6790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283,256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052EE9D" w14:textId="77777777" w:rsidR="00AC584B" w:rsidRPr="00157515" w:rsidRDefault="00AC584B" w:rsidP="00AC58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14:paraId="2898D288" w14:textId="087C8DA3" w:rsidR="00AC584B" w:rsidRPr="00157515" w:rsidRDefault="00AC584B" w:rsidP="00AC58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15" w:right="-11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157515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230,460</w:t>
            </w:r>
          </w:p>
        </w:tc>
      </w:tr>
      <w:tr w:rsidR="00AC584B" w:rsidRPr="00750A6E" w14:paraId="385A1948" w14:textId="77777777" w:rsidTr="005F6790">
        <w:trPr>
          <w:trHeight w:val="335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5DE13D" w14:textId="77777777" w:rsidR="00AC584B" w:rsidRPr="00157515" w:rsidRDefault="00AC584B" w:rsidP="00AC58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57515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ค่าใช้จ่ายที่ไม่ได้ปันส่วน</w:t>
            </w: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396C06F" w14:textId="77777777" w:rsidR="00AC584B" w:rsidRPr="005F6790" w:rsidRDefault="00AC584B" w:rsidP="00AC58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 w:right="-11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9612742" w14:textId="77777777" w:rsidR="00AC584B" w:rsidRPr="005F6790" w:rsidRDefault="00AC584B" w:rsidP="00AC58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F2BED03" w14:textId="77777777" w:rsidR="00AC584B" w:rsidRPr="005F6790" w:rsidRDefault="00AC584B" w:rsidP="00AC58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 w:right="-11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330645B" w14:textId="77777777" w:rsidR="00AC584B" w:rsidRPr="005F6790" w:rsidRDefault="00AC584B" w:rsidP="00AC58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286CFDA" w14:textId="77777777" w:rsidR="00AC584B" w:rsidRPr="005F6790" w:rsidRDefault="00AC584B" w:rsidP="00AC58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15" w:right="-11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8E09B09" w14:textId="77777777" w:rsidR="00AC584B" w:rsidRPr="005F6790" w:rsidRDefault="00AC584B" w:rsidP="00AC58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BA894FD" w14:textId="77777777" w:rsidR="00AC584B" w:rsidRPr="005F6790" w:rsidRDefault="00AC584B" w:rsidP="00AC58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 w:right="-11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D689D53" w14:textId="77777777" w:rsidR="00AC584B" w:rsidRPr="005F6790" w:rsidRDefault="00AC584B" w:rsidP="00AC58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1687D2D" w14:textId="77777777" w:rsidR="00AC584B" w:rsidRPr="005F6790" w:rsidRDefault="00AC584B" w:rsidP="00AC58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 w:right="-11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097034A" w14:textId="77777777" w:rsidR="00AC584B" w:rsidRPr="005F6790" w:rsidRDefault="00AC584B" w:rsidP="00AC58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C65DC7D" w14:textId="77777777" w:rsidR="00AC584B" w:rsidRPr="005F6790" w:rsidRDefault="00AC584B" w:rsidP="00AC58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5" w:right="-10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AC88081" w14:textId="77777777" w:rsidR="00AC584B" w:rsidRPr="005F6790" w:rsidRDefault="00AC584B" w:rsidP="00AC58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gridSpan w:val="2"/>
            <w:shd w:val="clear" w:color="auto" w:fill="auto"/>
            <w:vAlign w:val="bottom"/>
          </w:tcPr>
          <w:p w14:paraId="68F692AD" w14:textId="0EA51745" w:rsidR="00AC584B" w:rsidRPr="005F6790" w:rsidRDefault="008B4092" w:rsidP="00AC58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0" w:right="-10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5F6790">
              <w:rPr>
                <w:rFonts w:ascii="Angsana New" w:hAnsi="Angsana New"/>
                <w:color w:val="000000"/>
                <w:sz w:val="30"/>
                <w:szCs w:val="30"/>
              </w:rPr>
              <w:t>(24,008)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665F16E" w14:textId="77777777" w:rsidR="00AC584B" w:rsidRPr="00157515" w:rsidRDefault="00AC584B" w:rsidP="00AC58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  <w:tab w:val="decimal" w:pos="922"/>
              </w:tabs>
              <w:spacing w:line="240" w:lineRule="auto"/>
              <w:ind w:left="-115" w:right="7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14:paraId="1FEBE919" w14:textId="1BF4AB1C" w:rsidR="00AC584B" w:rsidRPr="00157515" w:rsidRDefault="00AC584B" w:rsidP="00AC58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15" w:right="-110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57515">
              <w:rPr>
                <w:rFonts w:ascii="Angsana New" w:hAnsi="Angsana New"/>
                <w:color w:val="000000"/>
                <w:sz w:val="30"/>
                <w:szCs w:val="30"/>
              </w:rPr>
              <w:t>(37,226)</w:t>
            </w:r>
          </w:p>
        </w:tc>
      </w:tr>
      <w:tr w:rsidR="00AC584B" w:rsidRPr="00750A6E" w14:paraId="7275AE2B" w14:textId="77777777" w:rsidTr="005F6790">
        <w:trPr>
          <w:trHeight w:val="335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88B7A5" w14:textId="71A83FBE" w:rsidR="00AC584B" w:rsidRPr="00157515" w:rsidRDefault="00AC584B" w:rsidP="00AC58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157515">
              <w:rPr>
                <w:rFonts w:ascii="Angsana New" w:hAnsi="Angsana New"/>
                <w:sz w:val="30"/>
                <w:szCs w:val="30"/>
                <w:cs/>
              </w:rPr>
              <w:t>ส่วนแบ่ง</w:t>
            </w:r>
            <w:r w:rsidRPr="00157515">
              <w:rPr>
                <w:rFonts w:ascii="Angsana New" w:hAnsi="Angsana New" w:hint="cs"/>
                <w:sz w:val="30"/>
                <w:szCs w:val="30"/>
                <w:cs/>
              </w:rPr>
              <w:t>กำไร</w:t>
            </w:r>
            <w:r w:rsidRPr="00157515">
              <w:rPr>
                <w:rFonts w:ascii="Angsana New" w:hAnsi="Angsana New"/>
                <w:sz w:val="30"/>
                <w:szCs w:val="30"/>
                <w:cs/>
              </w:rPr>
              <w:t>ของการร่วมค้า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EFA22A3" w14:textId="77777777" w:rsidR="00AC584B" w:rsidRPr="005F6790" w:rsidRDefault="00AC584B" w:rsidP="00AC58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 w:right="-11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D0F9E0F" w14:textId="77777777" w:rsidR="00AC584B" w:rsidRPr="005F6790" w:rsidRDefault="00AC584B" w:rsidP="00AC58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7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B2F6CEF" w14:textId="77777777" w:rsidR="00AC584B" w:rsidRPr="005F6790" w:rsidRDefault="00AC584B" w:rsidP="00AC58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 w:right="-11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572CB3E" w14:textId="77777777" w:rsidR="00AC584B" w:rsidRPr="005F6790" w:rsidRDefault="00AC584B" w:rsidP="00AC58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7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FEBC8C4" w14:textId="77777777" w:rsidR="00AC584B" w:rsidRPr="005F6790" w:rsidRDefault="00AC584B" w:rsidP="00AC58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15" w:right="-11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381C65E" w14:textId="77777777" w:rsidR="00AC584B" w:rsidRPr="005F6790" w:rsidRDefault="00AC584B" w:rsidP="00AC58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4A3E2B6" w14:textId="77777777" w:rsidR="00AC584B" w:rsidRPr="005F6790" w:rsidRDefault="00AC584B" w:rsidP="00AC58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 w:right="-11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E3D1C6F" w14:textId="77777777" w:rsidR="00AC584B" w:rsidRPr="005F6790" w:rsidRDefault="00AC584B" w:rsidP="00AC58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978B0A2" w14:textId="77777777" w:rsidR="00AC584B" w:rsidRPr="005F6790" w:rsidRDefault="00AC584B" w:rsidP="00AC58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 w:right="-11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61CF650" w14:textId="77777777" w:rsidR="00AC584B" w:rsidRPr="005F6790" w:rsidRDefault="00AC584B" w:rsidP="00AC58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0225580" w14:textId="77777777" w:rsidR="00AC584B" w:rsidRPr="005F6790" w:rsidRDefault="00AC584B" w:rsidP="00AC58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5" w:right="-10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036BB55" w14:textId="77777777" w:rsidR="00AC584B" w:rsidRPr="005F6790" w:rsidRDefault="00AC584B" w:rsidP="00AC58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gridSpan w:val="2"/>
            <w:shd w:val="clear" w:color="auto" w:fill="auto"/>
            <w:vAlign w:val="bottom"/>
          </w:tcPr>
          <w:p w14:paraId="0EBD8FB0" w14:textId="77777777" w:rsidR="00AC584B" w:rsidRPr="005F6790" w:rsidRDefault="00AC584B" w:rsidP="00AC58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0" w:right="-10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93E12B4" w14:textId="77777777" w:rsidR="00AC584B" w:rsidRPr="00157515" w:rsidRDefault="00AC584B" w:rsidP="00AC58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  <w:tab w:val="decimal" w:pos="922"/>
              </w:tabs>
              <w:spacing w:line="240" w:lineRule="auto"/>
              <w:ind w:left="-115" w:right="7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14:paraId="7D604CF7" w14:textId="77777777" w:rsidR="00AC584B" w:rsidRPr="00157515" w:rsidRDefault="00AC584B" w:rsidP="00AC58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15" w:right="-11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AC584B" w:rsidRPr="00750A6E" w14:paraId="3397133B" w14:textId="77777777" w:rsidTr="005F6790">
        <w:trPr>
          <w:trHeight w:val="335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A78D00" w14:textId="77777777" w:rsidR="00AC584B" w:rsidRPr="00157515" w:rsidRDefault="00AC584B" w:rsidP="00AC58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157515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157515">
              <w:rPr>
                <w:rFonts w:ascii="Angsana New" w:hAnsi="Angsana New"/>
                <w:sz w:val="30"/>
                <w:szCs w:val="30"/>
                <w:cs/>
              </w:rPr>
              <w:t>ที่ใช้วิธีส่วนได้เสีย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1D909B2" w14:textId="77777777" w:rsidR="00AC584B" w:rsidRPr="005F6790" w:rsidRDefault="00AC584B" w:rsidP="00AC58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 w:right="-11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E55E38E" w14:textId="77777777" w:rsidR="00AC584B" w:rsidRPr="005F6790" w:rsidRDefault="00AC584B" w:rsidP="00AC58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7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0079C06" w14:textId="77777777" w:rsidR="00AC584B" w:rsidRPr="005F6790" w:rsidRDefault="00AC584B" w:rsidP="00AC58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 w:right="-11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EF9590F" w14:textId="77777777" w:rsidR="00AC584B" w:rsidRPr="005F6790" w:rsidRDefault="00AC584B" w:rsidP="00AC58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7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EDA8E36" w14:textId="77777777" w:rsidR="00AC584B" w:rsidRPr="005F6790" w:rsidRDefault="00AC584B" w:rsidP="00AC58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15" w:right="-11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18E6776" w14:textId="77777777" w:rsidR="00AC584B" w:rsidRPr="005F6790" w:rsidRDefault="00AC584B" w:rsidP="00AC58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F23FC67" w14:textId="77777777" w:rsidR="00AC584B" w:rsidRPr="005F6790" w:rsidRDefault="00AC584B" w:rsidP="00AC58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 w:right="-11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296A96C" w14:textId="77777777" w:rsidR="00AC584B" w:rsidRPr="005F6790" w:rsidRDefault="00AC584B" w:rsidP="00AC58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8EE824F" w14:textId="77777777" w:rsidR="00AC584B" w:rsidRPr="005F6790" w:rsidRDefault="00AC584B" w:rsidP="00AC58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 w:right="-11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109BDBC" w14:textId="77777777" w:rsidR="00AC584B" w:rsidRPr="005F6790" w:rsidRDefault="00AC584B" w:rsidP="00AC58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DC08F24" w14:textId="77777777" w:rsidR="00AC584B" w:rsidRPr="005F6790" w:rsidRDefault="00AC584B" w:rsidP="00AC58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5" w:right="-10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F403A9C" w14:textId="77777777" w:rsidR="00AC584B" w:rsidRPr="005F6790" w:rsidRDefault="00AC584B" w:rsidP="00AC58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gridSpan w:val="2"/>
            <w:shd w:val="clear" w:color="auto" w:fill="auto"/>
            <w:vAlign w:val="bottom"/>
          </w:tcPr>
          <w:p w14:paraId="7E15470A" w14:textId="46C85422" w:rsidR="00AC584B" w:rsidRPr="005F6790" w:rsidRDefault="007228AE" w:rsidP="00AC58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0" w:right="-100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F6790">
              <w:rPr>
                <w:rFonts w:ascii="Angsana New" w:hAnsi="Angsana New"/>
                <w:color w:val="000000"/>
                <w:sz w:val="30"/>
                <w:szCs w:val="30"/>
              </w:rPr>
              <w:t>49,525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15338B5" w14:textId="77777777" w:rsidR="00AC584B" w:rsidRPr="00157515" w:rsidRDefault="00AC584B" w:rsidP="00AC58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14:paraId="40B324C9" w14:textId="1F2CA89F" w:rsidR="00AC584B" w:rsidRPr="00157515" w:rsidRDefault="00AC584B" w:rsidP="00AC58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15" w:right="-110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57515">
              <w:rPr>
                <w:rFonts w:ascii="Angsana New" w:hAnsi="Angsana New"/>
                <w:color w:val="000000"/>
                <w:sz w:val="30"/>
                <w:szCs w:val="30"/>
              </w:rPr>
              <w:t>35,325</w:t>
            </w:r>
          </w:p>
        </w:tc>
      </w:tr>
      <w:tr w:rsidR="00AC584B" w:rsidRPr="00750A6E" w14:paraId="70F73C56" w14:textId="77777777" w:rsidTr="005F6790">
        <w:trPr>
          <w:trHeight w:val="407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C97A9A" w14:textId="77777777" w:rsidR="00AC584B" w:rsidRPr="00157515" w:rsidRDefault="00AC584B" w:rsidP="00AC58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25"/>
              <w:rPr>
                <w:rFonts w:ascii="Angsana New" w:hAnsi="Angsana New"/>
                <w:sz w:val="30"/>
                <w:szCs w:val="30"/>
                <w:cs/>
              </w:rPr>
            </w:pPr>
            <w:r w:rsidRPr="00157515">
              <w:rPr>
                <w:rFonts w:ascii="Angsana New" w:hAnsi="Angsana New" w:hint="cs"/>
                <w:sz w:val="30"/>
                <w:szCs w:val="30"/>
                <w:cs/>
              </w:rPr>
              <w:t>ค่าใช้จ่ายภาษีเงินได้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D713A50" w14:textId="77777777" w:rsidR="00AC584B" w:rsidRPr="005F6790" w:rsidRDefault="00AC584B" w:rsidP="00AC58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 w:right="-11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BD6FD21" w14:textId="77777777" w:rsidR="00AC584B" w:rsidRPr="005F6790" w:rsidRDefault="00AC584B" w:rsidP="00AC58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7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1B9D4AC" w14:textId="77777777" w:rsidR="00AC584B" w:rsidRPr="005F6790" w:rsidRDefault="00AC584B" w:rsidP="00AC58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 w:right="-11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120A3BA" w14:textId="77777777" w:rsidR="00AC584B" w:rsidRPr="005F6790" w:rsidRDefault="00AC584B" w:rsidP="00AC58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7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C35D6DC" w14:textId="77777777" w:rsidR="00AC584B" w:rsidRPr="005F6790" w:rsidRDefault="00AC584B" w:rsidP="00AC58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15" w:right="-11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88089EB" w14:textId="77777777" w:rsidR="00AC584B" w:rsidRPr="005F6790" w:rsidRDefault="00AC584B" w:rsidP="00AC58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637C79A" w14:textId="77777777" w:rsidR="00AC584B" w:rsidRPr="005F6790" w:rsidRDefault="00AC584B" w:rsidP="00AC58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 w:right="-11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4F12082" w14:textId="77777777" w:rsidR="00AC584B" w:rsidRPr="005F6790" w:rsidRDefault="00AC584B" w:rsidP="00AC58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178F298" w14:textId="77777777" w:rsidR="00AC584B" w:rsidRPr="005F6790" w:rsidRDefault="00AC584B" w:rsidP="00AC58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 w:right="-11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7FF831E" w14:textId="77777777" w:rsidR="00AC584B" w:rsidRPr="005F6790" w:rsidRDefault="00AC584B" w:rsidP="00AC58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055DDD5" w14:textId="77777777" w:rsidR="00AC584B" w:rsidRPr="005F6790" w:rsidRDefault="00AC584B" w:rsidP="00AC58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5" w:right="-10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92BF63E" w14:textId="77777777" w:rsidR="00AC584B" w:rsidRPr="005F6790" w:rsidRDefault="00AC584B" w:rsidP="00AC58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927567" w14:textId="70A93F1A" w:rsidR="00AC584B" w:rsidRPr="005F6790" w:rsidRDefault="00AC4257" w:rsidP="00AC58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0" w:right="-100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F6790">
              <w:rPr>
                <w:rFonts w:ascii="Angsana New" w:hAnsi="Angsana New"/>
                <w:color w:val="000000"/>
                <w:sz w:val="30"/>
                <w:szCs w:val="30"/>
              </w:rPr>
              <w:t>(52,789)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BAEB1D5" w14:textId="77777777" w:rsidR="00AC584B" w:rsidRPr="00157515" w:rsidRDefault="00AC584B" w:rsidP="00AC58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  <w:tab w:val="decimal" w:pos="922"/>
              </w:tabs>
              <w:spacing w:line="240" w:lineRule="auto"/>
              <w:ind w:left="-115" w:right="7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E901CE" w14:textId="30F520DF" w:rsidR="00AC584B" w:rsidRPr="00157515" w:rsidRDefault="00AC584B" w:rsidP="00AC58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15" w:right="-110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57515">
              <w:rPr>
                <w:rFonts w:ascii="Angsana New" w:hAnsi="Angsana New"/>
                <w:color w:val="000000"/>
                <w:sz w:val="30"/>
                <w:szCs w:val="30"/>
              </w:rPr>
              <w:t>(39,089)</w:t>
            </w:r>
          </w:p>
        </w:tc>
      </w:tr>
      <w:tr w:rsidR="00AC584B" w:rsidRPr="00750A6E" w14:paraId="2DFD68CE" w14:textId="77777777" w:rsidTr="005F6790">
        <w:trPr>
          <w:trHeight w:val="235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D29CC9" w14:textId="77777777" w:rsidR="00AC584B" w:rsidRPr="00157515" w:rsidRDefault="00AC584B" w:rsidP="00AC58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2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5751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กำไรสำหรับงวด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5D5BA70" w14:textId="77777777" w:rsidR="00AC584B" w:rsidRPr="005F6790" w:rsidRDefault="00AC584B" w:rsidP="00AC58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 w:right="-11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35E3859" w14:textId="77777777" w:rsidR="00AC584B" w:rsidRPr="005F6790" w:rsidRDefault="00AC584B" w:rsidP="00AC58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7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0A48A1F" w14:textId="77777777" w:rsidR="00AC584B" w:rsidRPr="005F6790" w:rsidRDefault="00AC584B" w:rsidP="00AC58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 w:right="-11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3538E4C" w14:textId="77777777" w:rsidR="00AC584B" w:rsidRPr="005F6790" w:rsidRDefault="00AC584B" w:rsidP="00AC58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7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786B494" w14:textId="77777777" w:rsidR="00AC584B" w:rsidRPr="005F6790" w:rsidRDefault="00AC584B" w:rsidP="00AC58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15" w:right="-11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5CA69BC" w14:textId="77777777" w:rsidR="00AC584B" w:rsidRPr="005F6790" w:rsidRDefault="00AC584B" w:rsidP="00AC58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1472539" w14:textId="77777777" w:rsidR="00AC584B" w:rsidRPr="005F6790" w:rsidRDefault="00AC584B" w:rsidP="00AC58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 w:right="-11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16B999B" w14:textId="77777777" w:rsidR="00AC584B" w:rsidRPr="005F6790" w:rsidRDefault="00AC584B" w:rsidP="00AC58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7F094FE" w14:textId="77777777" w:rsidR="00AC584B" w:rsidRPr="005F6790" w:rsidRDefault="00AC584B" w:rsidP="00AC58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 w:right="-11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390B6C5" w14:textId="77777777" w:rsidR="00AC584B" w:rsidRPr="005F6790" w:rsidRDefault="00AC584B" w:rsidP="00AC58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1C06150" w14:textId="77777777" w:rsidR="00AC584B" w:rsidRPr="005F6790" w:rsidRDefault="00AC584B" w:rsidP="00AC58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5" w:right="-10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C61E0F3" w14:textId="77777777" w:rsidR="00AC584B" w:rsidRPr="005F6790" w:rsidRDefault="00AC584B" w:rsidP="00AC58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1FFAE88" w14:textId="4FCBF608" w:rsidR="00AC584B" w:rsidRPr="005F6790" w:rsidRDefault="005F6790" w:rsidP="00AC58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0" w:right="-10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5F6790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255,984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8D78999" w14:textId="77777777" w:rsidR="00AC584B" w:rsidRPr="00157515" w:rsidRDefault="00AC584B" w:rsidP="00AC58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FC68586" w14:textId="20FC7E73" w:rsidR="00AC584B" w:rsidRPr="00157515" w:rsidRDefault="00AC584B" w:rsidP="00AC58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15" w:right="-11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157515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189,470</w:t>
            </w:r>
          </w:p>
        </w:tc>
      </w:tr>
      <w:tr w:rsidR="00AC584B" w:rsidRPr="00750A6E" w14:paraId="72E13D4B" w14:textId="77777777" w:rsidTr="005F6790">
        <w:trPr>
          <w:trHeight w:val="235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AA7BE1" w14:textId="77777777" w:rsidR="00AC584B" w:rsidRPr="00157515" w:rsidRDefault="00AC584B" w:rsidP="00AC58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2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05F46CC" w14:textId="77777777" w:rsidR="00AC584B" w:rsidRPr="00157515" w:rsidRDefault="00AC584B" w:rsidP="00AC58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 w:right="-11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22BD4DB" w14:textId="77777777" w:rsidR="00AC584B" w:rsidRPr="00157515" w:rsidRDefault="00AC584B" w:rsidP="00AC58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7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69199BF" w14:textId="77777777" w:rsidR="00AC584B" w:rsidRPr="00157515" w:rsidRDefault="00AC584B" w:rsidP="00AC58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 w:right="-11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AC3F31B" w14:textId="77777777" w:rsidR="00AC584B" w:rsidRPr="00157515" w:rsidRDefault="00AC584B" w:rsidP="00AC58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7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A52078E" w14:textId="77777777" w:rsidR="00AC584B" w:rsidRPr="00157515" w:rsidRDefault="00AC584B" w:rsidP="00AC58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15" w:right="-11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7F8CDFE" w14:textId="77777777" w:rsidR="00AC584B" w:rsidRPr="00157515" w:rsidRDefault="00AC584B" w:rsidP="00AC58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F036955" w14:textId="77777777" w:rsidR="00AC584B" w:rsidRPr="00157515" w:rsidRDefault="00AC584B" w:rsidP="00AC58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 w:right="-11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0ECB679" w14:textId="77777777" w:rsidR="00AC584B" w:rsidRPr="00157515" w:rsidRDefault="00AC584B" w:rsidP="00AC58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4211C92" w14:textId="77777777" w:rsidR="00AC584B" w:rsidRPr="00157515" w:rsidRDefault="00AC584B" w:rsidP="00AC58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 w:right="-11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551D400" w14:textId="77777777" w:rsidR="00AC584B" w:rsidRPr="00157515" w:rsidRDefault="00AC584B" w:rsidP="00AC58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F3EB800" w14:textId="77777777" w:rsidR="00AC584B" w:rsidRPr="00157515" w:rsidRDefault="00AC584B" w:rsidP="00AC58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5" w:right="-10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425B417" w14:textId="77777777" w:rsidR="00AC584B" w:rsidRPr="00157515" w:rsidRDefault="00AC584B" w:rsidP="00AC58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7A92E6" w14:textId="77777777" w:rsidR="00AC584B" w:rsidRPr="00157515" w:rsidRDefault="00AC584B" w:rsidP="00AC58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0" w:right="-10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A625266" w14:textId="77777777" w:rsidR="00AC584B" w:rsidRPr="00157515" w:rsidRDefault="00AC584B" w:rsidP="00AC58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0012E2" w14:textId="77777777" w:rsidR="00AC584B" w:rsidRPr="00157515" w:rsidRDefault="00AC584B" w:rsidP="00AC58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15" w:right="-11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</w:tr>
    </w:tbl>
    <w:p w14:paraId="25F0ED80" w14:textId="3CF1814B" w:rsidR="00F36F8E" w:rsidRDefault="00750A6E" w:rsidP="00A10A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2320"/>
        </w:tabs>
        <w:spacing w:line="240" w:lineRule="auto"/>
        <w:ind w:left="540"/>
        <w:rPr>
          <w:rFonts w:ascii="Angsana New" w:hAnsi="Angsana New"/>
          <w:color w:val="000000"/>
          <w:sz w:val="30"/>
          <w:szCs w:val="30"/>
          <w:cs/>
        </w:rPr>
      </w:pPr>
      <w:r w:rsidRPr="003226DE">
        <w:rPr>
          <w:rFonts w:ascii="Angsana New" w:hAnsi="Angsana New" w:hint="cs"/>
          <w:color w:val="000000"/>
          <w:sz w:val="30"/>
          <w:szCs w:val="30"/>
          <w:cs/>
        </w:rPr>
        <w:t>จัง</w:t>
      </w:r>
      <w:r w:rsidR="00BE2B1D" w:rsidRPr="003226DE">
        <w:rPr>
          <w:rFonts w:ascii="Angsana New" w:hAnsi="Angsana New" w:hint="cs"/>
          <w:color w:val="000000"/>
          <w:sz w:val="30"/>
          <w:szCs w:val="30"/>
          <w:cs/>
        </w:rPr>
        <w:t>หวะในการรับรู้รายได้ตามส่วนงานธุรกิจอสังหาริมทรัพย์เป็นแบบ ณ เวลาใดเวลาหนึ่ง และส่วนงานธุรกิจให้บริการสาธารณูปโภคเป็นแบบตลอดช่วงเวลาหนึ่ง</w:t>
      </w:r>
      <w:r w:rsidR="00F36F8E">
        <w:rPr>
          <w:rFonts w:ascii="Angsana New" w:hAnsi="Angsana New"/>
          <w:color w:val="000000"/>
          <w:sz w:val="30"/>
          <w:szCs w:val="30"/>
          <w:cs/>
        </w:rPr>
        <w:br w:type="page"/>
      </w:r>
    </w:p>
    <w:p w14:paraId="1DB35F47" w14:textId="5E031058" w:rsidR="005A4913" w:rsidRDefault="00620A6E" w:rsidP="005A4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2320"/>
        </w:tabs>
        <w:spacing w:line="240" w:lineRule="auto"/>
        <w:ind w:left="540"/>
        <w:rPr>
          <w:rFonts w:ascii="Angsana New" w:hAnsi="Angsana New"/>
          <w:color w:val="000000"/>
          <w:sz w:val="30"/>
          <w:szCs w:val="30"/>
        </w:rPr>
      </w:pPr>
      <w:r w:rsidRPr="006B6B82">
        <w:rPr>
          <w:rFonts w:ascii="Angsana New" w:hAnsi="Angsana New" w:hint="cs"/>
          <w:color w:val="000000"/>
          <w:sz w:val="30"/>
          <w:szCs w:val="30"/>
          <w:cs/>
        </w:rPr>
        <w:lastRenderedPageBreak/>
        <w:t xml:space="preserve">รายละเอียดสินทรัพย์และหนี้สินจำแนกตามส่วนงานที่รายงาน ณ วันที่ </w:t>
      </w:r>
      <w:r w:rsidR="00AC584B" w:rsidRPr="00AC584B">
        <w:rPr>
          <w:rFonts w:ascii="Angsana New" w:hAnsi="Angsana New"/>
          <w:color w:val="000000"/>
          <w:sz w:val="30"/>
          <w:szCs w:val="30"/>
        </w:rPr>
        <w:t xml:space="preserve">30 </w:t>
      </w:r>
      <w:r w:rsidR="00AC584B" w:rsidRPr="00AC584B">
        <w:rPr>
          <w:rFonts w:ascii="Angsana New" w:hAnsi="Angsana New"/>
          <w:color w:val="000000"/>
          <w:sz w:val="30"/>
          <w:szCs w:val="30"/>
          <w:cs/>
        </w:rPr>
        <w:t xml:space="preserve">มิถุนายน </w:t>
      </w:r>
      <w:r w:rsidRPr="003700DD">
        <w:rPr>
          <w:rFonts w:ascii="Angsana New" w:hAnsi="Angsana New"/>
          <w:color w:val="000000"/>
          <w:sz w:val="30"/>
          <w:szCs w:val="30"/>
        </w:rPr>
        <w:t>256</w:t>
      </w:r>
      <w:r w:rsidR="00303474">
        <w:rPr>
          <w:rFonts w:ascii="Angsana New" w:hAnsi="Angsana New"/>
          <w:color w:val="000000"/>
          <w:sz w:val="30"/>
          <w:szCs w:val="30"/>
        </w:rPr>
        <w:t>7</w:t>
      </w:r>
      <w:r w:rsidRPr="006B6B82">
        <w:rPr>
          <w:rFonts w:ascii="Angsana New" w:hAnsi="Angsana New"/>
          <w:color w:val="000000"/>
          <w:sz w:val="30"/>
          <w:szCs w:val="30"/>
        </w:rPr>
        <w:t xml:space="preserve"> </w:t>
      </w:r>
      <w:r w:rsidRPr="006B6B82">
        <w:rPr>
          <w:rFonts w:ascii="Angsana New" w:hAnsi="Angsana New" w:hint="cs"/>
          <w:color w:val="000000"/>
          <w:sz w:val="30"/>
          <w:szCs w:val="30"/>
          <w:cs/>
        </w:rPr>
        <w:t>และ</w:t>
      </w:r>
      <w:r>
        <w:rPr>
          <w:rFonts w:ascii="Angsana New" w:hAnsi="Angsana New" w:hint="cs"/>
          <w:color w:val="000000"/>
          <w:sz w:val="30"/>
          <w:szCs w:val="30"/>
          <w:cs/>
        </w:rPr>
        <w:t>วันที่</w:t>
      </w:r>
      <w:r w:rsidRPr="006B6B82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3700DD">
        <w:rPr>
          <w:rFonts w:ascii="Angsana New" w:hAnsi="Angsana New"/>
          <w:color w:val="000000"/>
          <w:sz w:val="30"/>
          <w:szCs w:val="30"/>
        </w:rPr>
        <w:t>31</w:t>
      </w:r>
      <w:r w:rsidRPr="006B6B82">
        <w:rPr>
          <w:rFonts w:ascii="Angsana New" w:hAnsi="Angsana New"/>
          <w:color w:val="000000"/>
          <w:sz w:val="30"/>
          <w:szCs w:val="30"/>
        </w:rPr>
        <w:t xml:space="preserve"> </w:t>
      </w:r>
      <w:r w:rsidRPr="006B6B82">
        <w:rPr>
          <w:rFonts w:ascii="Angsana New" w:hAnsi="Angsana New" w:hint="cs"/>
          <w:color w:val="000000"/>
          <w:sz w:val="30"/>
          <w:szCs w:val="30"/>
          <w:cs/>
        </w:rPr>
        <w:t xml:space="preserve">ธันวาคม </w:t>
      </w:r>
      <w:r w:rsidRPr="003700DD">
        <w:rPr>
          <w:rFonts w:ascii="Angsana New" w:hAnsi="Angsana New"/>
          <w:color w:val="000000"/>
          <w:sz w:val="30"/>
          <w:szCs w:val="30"/>
        </w:rPr>
        <w:t>256</w:t>
      </w:r>
      <w:r w:rsidR="00303474">
        <w:rPr>
          <w:rFonts w:ascii="Angsana New" w:hAnsi="Angsana New"/>
          <w:color w:val="000000"/>
          <w:sz w:val="30"/>
          <w:szCs w:val="30"/>
        </w:rPr>
        <w:t>6</w:t>
      </w:r>
      <w:r w:rsidRPr="006B6B82">
        <w:rPr>
          <w:rFonts w:ascii="Angsana New" w:hAnsi="Angsana New"/>
          <w:color w:val="000000"/>
          <w:sz w:val="30"/>
          <w:szCs w:val="30"/>
        </w:rPr>
        <w:t xml:space="preserve"> </w:t>
      </w:r>
      <w:r w:rsidRPr="006B6B82">
        <w:rPr>
          <w:rFonts w:ascii="Angsana New" w:hAnsi="Angsana New" w:hint="cs"/>
          <w:color w:val="000000"/>
          <w:sz w:val="30"/>
          <w:szCs w:val="30"/>
          <w:cs/>
        </w:rPr>
        <w:t>มีดังนี้</w:t>
      </w:r>
    </w:p>
    <w:p w14:paraId="0CDF2C6B" w14:textId="5F69E29B" w:rsidR="00620A6E" w:rsidRDefault="00620A6E" w:rsidP="005A4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2320"/>
        </w:tabs>
        <w:spacing w:line="240" w:lineRule="auto"/>
        <w:ind w:left="540"/>
        <w:rPr>
          <w:rFonts w:ascii="Angsana New" w:hAnsi="Angsana New"/>
          <w:color w:val="000000"/>
          <w:sz w:val="30"/>
          <w:szCs w:val="30"/>
        </w:rPr>
      </w:pPr>
    </w:p>
    <w:tbl>
      <w:tblPr>
        <w:tblW w:w="14130" w:type="dxa"/>
        <w:tblInd w:w="450" w:type="dxa"/>
        <w:tblLayout w:type="fixed"/>
        <w:tblLook w:val="00A0" w:firstRow="1" w:lastRow="0" w:firstColumn="1" w:lastColumn="0" w:noHBand="0" w:noVBand="0"/>
      </w:tblPr>
      <w:tblGrid>
        <w:gridCol w:w="3240"/>
        <w:gridCol w:w="1080"/>
        <w:gridCol w:w="270"/>
        <w:gridCol w:w="1080"/>
        <w:gridCol w:w="270"/>
        <w:gridCol w:w="1170"/>
        <w:gridCol w:w="270"/>
        <w:gridCol w:w="1098"/>
        <w:gridCol w:w="270"/>
        <w:gridCol w:w="1152"/>
        <w:gridCol w:w="270"/>
        <w:gridCol w:w="1080"/>
        <w:gridCol w:w="270"/>
        <w:gridCol w:w="1170"/>
        <w:gridCol w:w="270"/>
        <w:gridCol w:w="1170"/>
      </w:tblGrid>
      <w:tr w:rsidR="00F0668A" w:rsidRPr="009114A3" w14:paraId="408ADD25" w14:textId="77777777" w:rsidTr="00AC584B">
        <w:trPr>
          <w:trHeight w:val="353"/>
        </w:trPr>
        <w:tc>
          <w:tcPr>
            <w:tcW w:w="32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374C9C1" w14:textId="77777777" w:rsidR="00F0668A" w:rsidRPr="00CA4D5C" w:rsidRDefault="00F06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</w:p>
        </w:tc>
        <w:tc>
          <w:tcPr>
            <w:tcW w:w="10890" w:type="dxa"/>
            <w:gridSpan w:val="15"/>
            <w:tcBorders>
              <w:top w:val="nil"/>
              <w:left w:val="nil"/>
              <w:bottom w:val="nil"/>
            </w:tcBorders>
            <w:vAlign w:val="bottom"/>
          </w:tcPr>
          <w:p w14:paraId="226CBC91" w14:textId="77777777" w:rsidR="00F0668A" w:rsidRPr="00CA4D5C" w:rsidRDefault="00F06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  <w:cs/>
              </w:rPr>
            </w:pPr>
            <w:r w:rsidRPr="00CA4D5C">
              <w:rPr>
                <w:rFonts w:ascii="Angsana New" w:hAnsi="Angsana New" w:hint="cs"/>
                <w:bCs/>
                <w:color w:val="000000"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</w:tr>
      <w:tr w:rsidR="00F0668A" w:rsidRPr="009114A3" w14:paraId="46457ABD" w14:textId="77777777" w:rsidTr="00AC584B">
        <w:trPr>
          <w:trHeight w:val="353"/>
        </w:trPr>
        <w:tc>
          <w:tcPr>
            <w:tcW w:w="32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A529F72" w14:textId="77777777" w:rsidR="00F0668A" w:rsidRPr="009114A3" w:rsidRDefault="00F06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BBAB6F" w14:textId="77777777" w:rsidR="00F0668A" w:rsidRPr="009114A3" w:rsidRDefault="00F06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  <w:cs/>
              </w:rPr>
            </w:pPr>
            <w:r w:rsidRPr="009114A3">
              <w:rPr>
                <w:rFonts w:ascii="Angsana New" w:hAnsi="Angsana New"/>
                <w:bCs/>
                <w:color w:val="000000"/>
                <w:sz w:val="28"/>
                <w:szCs w:val="28"/>
                <w:cs/>
                <w:lang w:val="en-GB"/>
              </w:rPr>
              <w:t>ธุรกิจอสังหาริมทรัพย์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ACA50E" w14:textId="77777777" w:rsidR="00F0668A" w:rsidRPr="009114A3" w:rsidRDefault="00F06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53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44DADC" w14:textId="77777777" w:rsidR="00F0668A" w:rsidRPr="009114A3" w:rsidRDefault="00F06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</w:rPr>
            </w:pPr>
            <w:r w:rsidRPr="009114A3">
              <w:rPr>
                <w:rFonts w:ascii="Angsana New" w:hAnsi="Angsana New"/>
                <w:bCs/>
                <w:color w:val="000000"/>
                <w:sz w:val="28"/>
                <w:szCs w:val="28"/>
                <w:cs/>
                <w:lang w:val="en-GB"/>
              </w:rPr>
              <w:t>ธุรกิจให้บริการสาธารณูปโภค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8CFC6A" w14:textId="77777777" w:rsidR="00F0668A" w:rsidRPr="009114A3" w:rsidRDefault="00F06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50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BC6E31" w14:textId="77777777" w:rsidR="00F0668A" w:rsidRPr="009114A3" w:rsidRDefault="00F06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  <w:cs/>
              </w:rPr>
            </w:pPr>
            <w:r w:rsidRPr="009114A3">
              <w:rPr>
                <w:rFonts w:ascii="Angsana New" w:hAnsi="Angsana New"/>
                <w:bCs/>
                <w:color w:val="000000"/>
                <w:sz w:val="28"/>
                <w:szCs w:val="28"/>
                <w:cs/>
                <w:lang w:val="en-GB"/>
              </w:rPr>
              <w:t>อื่นๆ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DBEEB2" w14:textId="77777777" w:rsidR="00F0668A" w:rsidRPr="009114A3" w:rsidRDefault="00F06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610" w:type="dxa"/>
            <w:gridSpan w:val="3"/>
            <w:vAlign w:val="bottom"/>
          </w:tcPr>
          <w:p w14:paraId="7460F289" w14:textId="77777777" w:rsidR="00F0668A" w:rsidRPr="009114A3" w:rsidRDefault="00F06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  <w:lang w:val="en-GB"/>
              </w:rPr>
            </w:pPr>
            <w:r w:rsidRPr="009114A3">
              <w:rPr>
                <w:rFonts w:ascii="Angsana New" w:hAnsi="Angsana New"/>
                <w:bCs/>
                <w:color w:val="000000"/>
                <w:sz w:val="28"/>
                <w:szCs w:val="28"/>
                <w:cs/>
                <w:lang w:val="en-GB"/>
              </w:rPr>
              <w:t>รวม</w:t>
            </w:r>
          </w:p>
        </w:tc>
      </w:tr>
      <w:tr w:rsidR="00F0668A" w:rsidRPr="009114A3" w14:paraId="17C7DF66" w14:textId="77777777" w:rsidTr="00AC584B">
        <w:trPr>
          <w:trHeight w:val="247"/>
        </w:trPr>
        <w:tc>
          <w:tcPr>
            <w:tcW w:w="32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2827FFF" w14:textId="77777777" w:rsidR="00F0668A" w:rsidRPr="009114A3" w:rsidRDefault="00F06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754397" w14:textId="34999311" w:rsidR="00F0668A" w:rsidRDefault="00AC584B" w:rsidP="00AC58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C584B">
              <w:rPr>
                <w:rFonts w:ascii="Angsana New" w:hAnsi="Angsana New"/>
                <w:color w:val="000000"/>
                <w:sz w:val="28"/>
                <w:szCs w:val="28"/>
              </w:rPr>
              <w:t xml:space="preserve">30 </w:t>
            </w:r>
            <w:r w:rsidRPr="00AC584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AEA557" w14:textId="77777777" w:rsidR="00F0668A" w:rsidRPr="009114A3" w:rsidRDefault="00F06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09B7E6" w14:textId="77777777" w:rsidR="00F0668A" w:rsidRDefault="00F06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E0BC5D" w14:textId="77777777" w:rsidR="00F0668A" w:rsidRPr="009114A3" w:rsidRDefault="00F06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A6EC0A" w14:textId="66D1A750" w:rsidR="00F0668A" w:rsidRDefault="00AC58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C584B">
              <w:rPr>
                <w:rFonts w:ascii="Angsana New" w:hAnsi="Angsana New"/>
                <w:color w:val="000000"/>
                <w:sz w:val="28"/>
                <w:szCs w:val="28"/>
              </w:rPr>
              <w:t xml:space="preserve">30 </w:t>
            </w:r>
            <w:r w:rsidRPr="00AC584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BA1493" w14:textId="77777777" w:rsidR="00F0668A" w:rsidRPr="009114A3" w:rsidRDefault="00F06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B4162F" w14:textId="77777777" w:rsidR="00F0668A" w:rsidRDefault="00F06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C3C730" w14:textId="77777777" w:rsidR="00F0668A" w:rsidRPr="009114A3" w:rsidRDefault="00F06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BD6C88" w14:textId="5AD04F66" w:rsidR="00F0668A" w:rsidRDefault="00AC58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C584B">
              <w:rPr>
                <w:rFonts w:ascii="Angsana New" w:hAnsi="Angsana New"/>
                <w:color w:val="000000"/>
                <w:sz w:val="28"/>
                <w:szCs w:val="28"/>
              </w:rPr>
              <w:t xml:space="preserve">30 </w:t>
            </w:r>
            <w:r w:rsidRPr="00AC584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F96D0F" w14:textId="77777777" w:rsidR="00F0668A" w:rsidRPr="009114A3" w:rsidRDefault="00F06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D98F26" w14:textId="77777777" w:rsidR="00F0668A" w:rsidRDefault="00F06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1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556F35" w14:textId="77777777" w:rsidR="00F0668A" w:rsidRPr="009114A3" w:rsidRDefault="00F06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2982C42" w14:textId="055B88D0" w:rsidR="00F0668A" w:rsidRDefault="00AC584B" w:rsidP="00AC58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30 </w:t>
            </w:r>
            <w:r w:rsidRPr="00AC584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70" w:type="dxa"/>
            <w:vAlign w:val="bottom"/>
          </w:tcPr>
          <w:p w14:paraId="22E697F3" w14:textId="77777777" w:rsidR="00F0668A" w:rsidRPr="009114A3" w:rsidRDefault="00F06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360130F" w14:textId="77777777" w:rsidR="00F0668A" w:rsidRDefault="00F06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ธันวาคม</w:t>
            </w:r>
          </w:p>
        </w:tc>
      </w:tr>
      <w:tr w:rsidR="00F0668A" w:rsidRPr="009114A3" w14:paraId="19DD3A60" w14:textId="77777777" w:rsidTr="00AC584B">
        <w:trPr>
          <w:trHeight w:val="247"/>
        </w:trPr>
        <w:tc>
          <w:tcPr>
            <w:tcW w:w="32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9D20154" w14:textId="77777777" w:rsidR="00F0668A" w:rsidRPr="009114A3" w:rsidRDefault="00F06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89D2FA" w14:textId="77777777" w:rsidR="00F0668A" w:rsidRPr="009114A3" w:rsidRDefault="00F06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6F8409" w14:textId="77777777" w:rsidR="00F0668A" w:rsidRPr="009114A3" w:rsidRDefault="00F06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28FE1F" w14:textId="77777777" w:rsidR="00F0668A" w:rsidRPr="009114A3" w:rsidRDefault="00F06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A9D596" w14:textId="77777777" w:rsidR="00F0668A" w:rsidRPr="009114A3" w:rsidRDefault="00F06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73ABAB" w14:textId="77777777" w:rsidR="00F0668A" w:rsidRPr="009114A3" w:rsidRDefault="00F06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8D803C" w14:textId="77777777" w:rsidR="00F0668A" w:rsidRPr="009114A3" w:rsidRDefault="00F06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7D51B7" w14:textId="77777777" w:rsidR="00F0668A" w:rsidRPr="009114A3" w:rsidRDefault="00F06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B4C41B" w14:textId="77777777" w:rsidR="00F0668A" w:rsidRPr="009114A3" w:rsidRDefault="00F06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D40591" w14:textId="77777777" w:rsidR="00F0668A" w:rsidRPr="009114A3" w:rsidRDefault="00F06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E669A3" w14:textId="77777777" w:rsidR="00F0668A" w:rsidRPr="009114A3" w:rsidRDefault="00F06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6F6383" w14:textId="77777777" w:rsidR="00F0668A" w:rsidRPr="009114A3" w:rsidRDefault="00F06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497581" w14:textId="77777777" w:rsidR="00F0668A" w:rsidRPr="009114A3" w:rsidRDefault="00F06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92D9254" w14:textId="77777777" w:rsidR="00F0668A" w:rsidRPr="009114A3" w:rsidRDefault="00F06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270" w:type="dxa"/>
            <w:vAlign w:val="bottom"/>
          </w:tcPr>
          <w:p w14:paraId="645390C2" w14:textId="77777777" w:rsidR="00F0668A" w:rsidRPr="009114A3" w:rsidRDefault="00F06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4E54035" w14:textId="77777777" w:rsidR="00F0668A" w:rsidRPr="009114A3" w:rsidRDefault="00F06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2566</w:t>
            </w:r>
          </w:p>
        </w:tc>
      </w:tr>
      <w:tr w:rsidR="00F0668A" w:rsidRPr="009114A3" w14:paraId="4A97B6CC" w14:textId="77777777" w:rsidTr="00AC584B">
        <w:trPr>
          <w:trHeight w:val="137"/>
        </w:trPr>
        <w:tc>
          <w:tcPr>
            <w:tcW w:w="32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71537EF" w14:textId="77777777" w:rsidR="00F0668A" w:rsidRPr="009114A3" w:rsidRDefault="00F06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</w:p>
        </w:tc>
        <w:tc>
          <w:tcPr>
            <w:tcW w:w="10890" w:type="dxa"/>
            <w:gridSpan w:val="15"/>
            <w:tcBorders>
              <w:top w:val="nil"/>
              <w:left w:val="nil"/>
              <w:bottom w:val="nil"/>
            </w:tcBorders>
            <w:vAlign w:val="bottom"/>
          </w:tcPr>
          <w:p w14:paraId="640FBB77" w14:textId="77777777" w:rsidR="00F0668A" w:rsidRPr="009114A3" w:rsidRDefault="00F06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color w:val="000000"/>
                <w:sz w:val="28"/>
                <w:szCs w:val="28"/>
                <w:lang w:val="en-GB"/>
              </w:rPr>
            </w:pPr>
            <w:r w:rsidRPr="009114A3">
              <w:rPr>
                <w:rFonts w:ascii="Angsana New" w:hAnsi="Angsana New"/>
                <w:b/>
                <w:i/>
                <w:iCs/>
                <w:color w:val="000000"/>
                <w:sz w:val="28"/>
                <w:szCs w:val="28"/>
                <w:cs/>
                <w:lang w:val="en-GB"/>
              </w:rPr>
              <w:t>(พันบาท)</w:t>
            </w:r>
          </w:p>
        </w:tc>
      </w:tr>
      <w:tr w:rsidR="00487F70" w:rsidRPr="002F282A" w14:paraId="1A0EBD54" w14:textId="77777777" w:rsidTr="00BE645F">
        <w:trPr>
          <w:trHeight w:val="23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94C7F89" w14:textId="77777777" w:rsidR="00F0668A" w:rsidRPr="009114A3" w:rsidRDefault="00F06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9114A3"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  <w:t>สินทรัพย์ส่วนงาน</w:t>
            </w:r>
            <w:r w:rsidRPr="009114A3"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6C572ED" w14:textId="59629032" w:rsidR="00F0668A" w:rsidRPr="009114A3" w:rsidRDefault="00C00D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00DA4">
              <w:rPr>
                <w:rFonts w:ascii="Angsana New" w:hAnsi="Angsana New"/>
                <w:color w:val="000000"/>
                <w:sz w:val="28"/>
                <w:szCs w:val="28"/>
              </w:rPr>
              <w:t>752,203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D6C4DE" w14:textId="77777777" w:rsidR="00F0668A" w:rsidRPr="009114A3" w:rsidRDefault="00F06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29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D4B392A" w14:textId="77777777" w:rsidR="00F0668A" w:rsidRPr="00E97B41" w:rsidRDefault="00F06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760,191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DCC2CC" w14:textId="77777777" w:rsidR="00F0668A" w:rsidRPr="00E97B41" w:rsidRDefault="00F06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529CAF9" w14:textId="2B19DC84" w:rsidR="00F0668A" w:rsidRPr="00E97B41" w:rsidRDefault="00C00DA4" w:rsidP="00F940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00DA4">
              <w:rPr>
                <w:rFonts w:ascii="Angsana New" w:hAnsi="Angsana New"/>
                <w:color w:val="000000"/>
                <w:sz w:val="28"/>
                <w:szCs w:val="28"/>
              </w:rPr>
              <w:t>63,871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5C9B81" w14:textId="77777777" w:rsidR="00F0668A" w:rsidRPr="00E97B41" w:rsidRDefault="00F06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EC69707" w14:textId="77777777" w:rsidR="00F0668A" w:rsidRPr="00E97B41" w:rsidRDefault="00F06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62,793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9CC86D" w14:textId="77777777" w:rsidR="00F0668A" w:rsidRPr="00E97B41" w:rsidRDefault="00F06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0C1D21E" w14:textId="5954B37C" w:rsidR="00F0668A" w:rsidRPr="00E97B41" w:rsidRDefault="00C00DA4" w:rsidP="00F940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00DA4">
              <w:rPr>
                <w:rFonts w:ascii="Angsana New" w:hAnsi="Angsana New"/>
                <w:color w:val="000000"/>
                <w:sz w:val="28"/>
                <w:szCs w:val="28"/>
              </w:rPr>
              <w:t>3,879,441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A69E8B" w14:textId="77777777" w:rsidR="00F0668A" w:rsidRPr="00E97B41" w:rsidRDefault="00F06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11D0594" w14:textId="77777777" w:rsidR="00F0668A" w:rsidRPr="00E97B41" w:rsidRDefault="00F06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3,693,712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6BB264" w14:textId="77777777" w:rsidR="00F0668A" w:rsidRPr="00E97B41" w:rsidRDefault="00F06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BA785F0" w14:textId="3CD7C79E" w:rsidR="00F0668A" w:rsidRPr="00E97B41" w:rsidRDefault="00C81BD9" w:rsidP="00F940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right="-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81BD9">
              <w:rPr>
                <w:rFonts w:ascii="Angsana New" w:hAnsi="Angsana New"/>
                <w:color w:val="000000"/>
                <w:sz w:val="28"/>
                <w:szCs w:val="28"/>
              </w:rPr>
              <w:t>4,695,515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CA24CC" w14:textId="77777777" w:rsidR="00F0668A" w:rsidRPr="00E97B41" w:rsidRDefault="00F06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9F2936D" w14:textId="77777777" w:rsidR="00F0668A" w:rsidRPr="008168D2" w:rsidRDefault="00F06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right="-199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4,516,696</w:t>
            </w:r>
          </w:p>
        </w:tc>
      </w:tr>
      <w:tr w:rsidR="00487F70" w:rsidRPr="002F282A" w14:paraId="70CBEE62" w14:textId="77777777" w:rsidTr="00BE645F">
        <w:trPr>
          <w:trHeight w:val="23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281F53D" w14:textId="77777777" w:rsidR="00F0668A" w:rsidRPr="009114A3" w:rsidRDefault="00F06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</w:pPr>
            <w:r w:rsidRPr="009114A3"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  <w:t>หนี้สินส่วนงาน</w:t>
            </w:r>
            <w:r w:rsidRPr="009114A3"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EAA0812" w14:textId="6220E731" w:rsidR="00F0668A" w:rsidRPr="001731B1" w:rsidRDefault="00C07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0728F">
              <w:rPr>
                <w:rFonts w:ascii="Angsana New" w:hAnsi="Angsana New"/>
                <w:color w:val="000000"/>
                <w:sz w:val="28"/>
                <w:szCs w:val="28"/>
              </w:rPr>
              <w:t>1,764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044506" w14:textId="77777777" w:rsidR="00F0668A" w:rsidRPr="009114A3" w:rsidRDefault="00F06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29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AD8D0A5" w14:textId="77777777" w:rsidR="00F0668A" w:rsidRPr="001731B1" w:rsidRDefault="00F06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4,764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C91F23" w14:textId="77777777" w:rsidR="00F0668A" w:rsidRPr="001731B1" w:rsidRDefault="00F06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0BC495A" w14:textId="625D06AF" w:rsidR="00F0668A" w:rsidRPr="001731B1" w:rsidRDefault="00975C59" w:rsidP="00F940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75C59">
              <w:rPr>
                <w:rFonts w:ascii="Angsana New" w:hAnsi="Angsana New"/>
                <w:color w:val="000000"/>
                <w:sz w:val="28"/>
                <w:szCs w:val="28"/>
              </w:rPr>
              <w:t>46,512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56A7AF" w14:textId="77777777" w:rsidR="00F0668A" w:rsidRPr="009114A3" w:rsidRDefault="00F06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98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16BC1EF" w14:textId="77777777" w:rsidR="00F0668A" w:rsidRPr="001731B1" w:rsidRDefault="00F06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43,969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FBDF90" w14:textId="77777777" w:rsidR="00F0668A" w:rsidRPr="009114A3" w:rsidRDefault="00F06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2BC8D2D" w14:textId="3E3C2DF0" w:rsidR="00F0668A" w:rsidRPr="009114A3" w:rsidRDefault="00975C59" w:rsidP="00F940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75C59">
              <w:rPr>
                <w:rFonts w:ascii="Angsana New" w:hAnsi="Angsana New"/>
                <w:color w:val="000000"/>
                <w:sz w:val="28"/>
                <w:szCs w:val="28"/>
              </w:rPr>
              <w:t>904,215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80C68C" w14:textId="77777777" w:rsidR="00F0668A" w:rsidRPr="009114A3" w:rsidRDefault="00F06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54DC27A" w14:textId="77777777" w:rsidR="00F0668A" w:rsidRPr="009114A3" w:rsidRDefault="00F06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858,028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2A7F17" w14:textId="77777777" w:rsidR="00F0668A" w:rsidRPr="009114A3" w:rsidRDefault="00F06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05A54C0" w14:textId="4A04281E" w:rsidR="00F0668A" w:rsidRPr="009114A3" w:rsidRDefault="00BE645F" w:rsidP="00F940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right="-1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E645F">
              <w:rPr>
                <w:rFonts w:ascii="Angsana New" w:hAnsi="Angsana New"/>
                <w:color w:val="000000"/>
                <w:sz w:val="28"/>
                <w:szCs w:val="28"/>
              </w:rPr>
              <w:t>952,491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71F07D" w14:textId="77777777" w:rsidR="00F0668A" w:rsidRPr="009114A3" w:rsidRDefault="00F06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223C1BB" w14:textId="77777777" w:rsidR="00F0668A" w:rsidRPr="008168D2" w:rsidRDefault="00F06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right="-199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906,761</w:t>
            </w:r>
          </w:p>
        </w:tc>
      </w:tr>
    </w:tbl>
    <w:p w14:paraId="7C273CC1" w14:textId="0852C043" w:rsidR="00F0668A" w:rsidRDefault="00F0668A" w:rsidP="005A4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2320"/>
        </w:tabs>
        <w:spacing w:line="240" w:lineRule="auto"/>
        <w:ind w:left="540"/>
        <w:rPr>
          <w:rFonts w:ascii="Angsana New" w:hAnsi="Angsana New"/>
          <w:color w:val="000000"/>
          <w:sz w:val="30"/>
          <w:szCs w:val="30"/>
        </w:rPr>
      </w:pPr>
    </w:p>
    <w:p w14:paraId="1B0AC960" w14:textId="77777777" w:rsidR="00F239A4" w:rsidRDefault="00B47D16" w:rsidP="00DD78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B47D16">
        <w:rPr>
          <w:rFonts w:ascii="Angsana New" w:hAnsi="Angsana New" w:hint="cs"/>
          <w:b/>
          <w:bCs/>
          <w:i/>
          <w:iCs/>
          <w:sz w:val="30"/>
          <w:szCs w:val="30"/>
          <w:cs/>
        </w:rPr>
        <w:t>ข้อมูลเกี่ยวกับส่วนงานภูมิศาสตร์</w:t>
      </w:r>
    </w:p>
    <w:p w14:paraId="07DC2C23" w14:textId="77777777" w:rsidR="00B47D16" w:rsidRPr="00620A6E" w:rsidRDefault="00B47D16" w:rsidP="00DD78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24960066" w14:textId="41F80937" w:rsidR="00B47D16" w:rsidRDefault="0045352F" w:rsidP="00DD78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กลุ่ม</w:t>
      </w:r>
      <w:r w:rsidR="00B47D16">
        <w:rPr>
          <w:rFonts w:ascii="Angsana New" w:hAnsi="Angsana New" w:hint="cs"/>
          <w:sz w:val="30"/>
          <w:szCs w:val="30"/>
          <w:cs/>
        </w:rPr>
        <w:t>บริษัทดำเนินธุรกิจในประเทศไทย ไม่มีรายได้จากต่างประเทศหรือสินทรัพย์ในต่างประเทศที่มีสาระสำคัญ</w:t>
      </w:r>
    </w:p>
    <w:p w14:paraId="299A200C" w14:textId="77777777" w:rsidR="00D6135C" w:rsidRDefault="00D6135C" w:rsidP="00DD78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18CC41C8" w14:textId="77777777" w:rsidR="00D6135C" w:rsidRDefault="00D6135C" w:rsidP="00DD78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D6135C">
        <w:rPr>
          <w:rFonts w:ascii="Angsana New" w:hAnsi="Angsana New" w:hint="cs"/>
          <w:b/>
          <w:bCs/>
          <w:i/>
          <w:iCs/>
          <w:sz w:val="30"/>
          <w:szCs w:val="30"/>
          <w:cs/>
        </w:rPr>
        <w:t>ข้อมูลเกี่ยวกับลูกค้ารายใหญ่</w:t>
      </w:r>
    </w:p>
    <w:p w14:paraId="6F044BD4" w14:textId="77777777" w:rsidR="00D6135C" w:rsidRPr="00620A6E" w:rsidRDefault="00D6135C" w:rsidP="00DD78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2CA99641" w14:textId="607BB1F7" w:rsidR="00A54C53" w:rsidRDefault="001D18A6" w:rsidP="00DD78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D279DB">
        <w:rPr>
          <w:rFonts w:ascii="Angsana New" w:hAnsi="Angsana New" w:hint="cs"/>
          <w:spacing w:val="-8"/>
          <w:sz w:val="30"/>
          <w:szCs w:val="30"/>
          <w:cs/>
        </w:rPr>
        <w:t>ในระหว่างงวด</w:t>
      </w:r>
      <w:r w:rsidR="00AC584B">
        <w:rPr>
          <w:rFonts w:ascii="Angsana New" w:hAnsi="Angsana New" w:hint="cs"/>
          <w:spacing w:val="-8"/>
          <w:sz w:val="30"/>
          <w:szCs w:val="30"/>
          <w:cs/>
        </w:rPr>
        <w:t>หก</w:t>
      </w:r>
      <w:r w:rsidRPr="00D279DB">
        <w:rPr>
          <w:rFonts w:ascii="Angsana New" w:hAnsi="Angsana New" w:hint="cs"/>
          <w:spacing w:val="-8"/>
          <w:sz w:val="30"/>
          <w:szCs w:val="30"/>
          <w:cs/>
        </w:rPr>
        <w:t xml:space="preserve">เดือนสิ้นสุดวันที่ </w:t>
      </w:r>
      <w:r w:rsidR="00AC584B" w:rsidRPr="00AC584B">
        <w:rPr>
          <w:rFonts w:ascii="Angsana New" w:hAnsi="Angsana New"/>
          <w:spacing w:val="-8"/>
          <w:sz w:val="30"/>
          <w:szCs w:val="30"/>
        </w:rPr>
        <w:t xml:space="preserve">30 </w:t>
      </w:r>
      <w:r w:rsidR="00AC584B" w:rsidRPr="00AC584B">
        <w:rPr>
          <w:rFonts w:ascii="Angsana New" w:hAnsi="Angsana New"/>
          <w:spacing w:val="-8"/>
          <w:sz w:val="30"/>
          <w:szCs w:val="30"/>
          <w:cs/>
        </w:rPr>
        <w:t xml:space="preserve">มิถุนายน </w:t>
      </w:r>
      <w:r w:rsidRPr="00D279DB">
        <w:rPr>
          <w:rFonts w:ascii="Angsana New" w:hAnsi="Angsana New"/>
          <w:spacing w:val="-8"/>
          <w:sz w:val="30"/>
          <w:szCs w:val="30"/>
        </w:rPr>
        <w:t>256</w:t>
      </w:r>
      <w:r w:rsidR="008B6850">
        <w:rPr>
          <w:rFonts w:ascii="Angsana New" w:hAnsi="Angsana New"/>
          <w:spacing w:val="-8"/>
          <w:sz w:val="30"/>
          <w:szCs w:val="30"/>
        </w:rPr>
        <w:t xml:space="preserve">7 </w:t>
      </w:r>
      <w:r w:rsidR="0045352F" w:rsidRPr="00D279DB">
        <w:rPr>
          <w:rFonts w:ascii="Angsana New" w:hAnsi="Angsana New" w:hint="cs"/>
          <w:spacing w:val="-8"/>
          <w:sz w:val="30"/>
          <w:szCs w:val="30"/>
          <w:cs/>
        </w:rPr>
        <w:t>กลุ่ม</w:t>
      </w:r>
      <w:r w:rsidR="008549C4" w:rsidRPr="00D279DB">
        <w:rPr>
          <w:rFonts w:ascii="Angsana New" w:hAnsi="Angsana New" w:hint="cs"/>
          <w:spacing w:val="-8"/>
          <w:sz w:val="30"/>
          <w:szCs w:val="30"/>
          <w:cs/>
        </w:rPr>
        <w:t>บริษัทมีรายได้จากลูกค้ารายหนึ่งจากส่วนงานธุรกิจอสังหาริมทรัพย์เป็น</w:t>
      </w:r>
      <w:r w:rsidR="001676A2" w:rsidRPr="00D279DB">
        <w:rPr>
          <w:rFonts w:ascii="Angsana New" w:hAnsi="Angsana New" w:hint="cs"/>
          <w:spacing w:val="-8"/>
          <w:sz w:val="30"/>
          <w:szCs w:val="30"/>
          <w:cs/>
        </w:rPr>
        <w:t>จำนวน</w:t>
      </w:r>
      <w:r w:rsidR="008549C4" w:rsidRPr="00D279DB">
        <w:rPr>
          <w:rFonts w:ascii="Angsana New" w:hAnsi="Angsana New" w:hint="cs"/>
          <w:spacing w:val="-8"/>
          <w:sz w:val="30"/>
          <w:szCs w:val="30"/>
          <w:cs/>
        </w:rPr>
        <w:t xml:space="preserve">เงินประมาณ </w:t>
      </w:r>
      <w:r w:rsidR="00AF17D8">
        <w:rPr>
          <w:rFonts w:ascii="Angsana New" w:hAnsi="Angsana New"/>
          <w:spacing w:val="-8"/>
          <w:sz w:val="30"/>
          <w:szCs w:val="30"/>
        </w:rPr>
        <w:t>99</w:t>
      </w:r>
      <w:r w:rsidR="00396364">
        <w:rPr>
          <w:rFonts w:ascii="Angsana New" w:hAnsi="Angsana New"/>
          <w:spacing w:val="-8"/>
          <w:sz w:val="30"/>
          <w:szCs w:val="30"/>
        </w:rPr>
        <w:t>.0</w:t>
      </w:r>
      <w:r w:rsidR="00671F9A">
        <w:rPr>
          <w:rFonts w:ascii="Angsana New" w:hAnsi="Angsana New"/>
          <w:spacing w:val="-8"/>
          <w:sz w:val="30"/>
          <w:szCs w:val="30"/>
        </w:rPr>
        <w:t xml:space="preserve"> </w:t>
      </w:r>
      <w:r w:rsidR="008549C4" w:rsidRPr="00D279DB">
        <w:rPr>
          <w:rFonts w:ascii="Angsana New" w:hAnsi="Angsana New" w:hint="cs"/>
          <w:spacing w:val="-8"/>
          <w:sz w:val="30"/>
          <w:szCs w:val="30"/>
          <w:cs/>
        </w:rPr>
        <w:t xml:space="preserve">ล้านบาท </w:t>
      </w:r>
      <w:r w:rsidR="008549C4" w:rsidRPr="00D279DB">
        <w:rPr>
          <w:rFonts w:ascii="Angsana New" w:hAnsi="Angsana New" w:hint="cs"/>
          <w:i/>
          <w:iCs/>
          <w:spacing w:val="-8"/>
          <w:sz w:val="30"/>
          <w:szCs w:val="30"/>
          <w:cs/>
        </w:rPr>
        <w:t>(</w:t>
      </w:r>
      <w:r w:rsidR="003700DD" w:rsidRPr="00D279DB">
        <w:rPr>
          <w:rFonts w:ascii="Angsana New" w:hAnsi="Angsana New"/>
          <w:i/>
          <w:iCs/>
          <w:spacing w:val="-8"/>
          <w:sz w:val="30"/>
          <w:szCs w:val="30"/>
        </w:rPr>
        <w:t>256</w:t>
      </w:r>
      <w:r w:rsidR="008B6850">
        <w:rPr>
          <w:rFonts w:ascii="Angsana New" w:hAnsi="Angsana New"/>
          <w:i/>
          <w:iCs/>
          <w:spacing w:val="-8"/>
          <w:sz w:val="30"/>
          <w:szCs w:val="30"/>
        </w:rPr>
        <w:t>6</w:t>
      </w:r>
      <w:r w:rsidR="008549C4" w:rsidRPr="00D279DB">
        <w:rPr>
          <w:rFonts w:ascii="Angsana New" w:hAnsi="Angsana New"/>
          <w:i/>
          <w:iCs/>
          <w:spacing w:val="-8"/>
          <w:sz w:val="30"/>
          <w:szCs w:val="30"/>
        </w:rPr>
        <w:t xml:space="preserve">: </w:t>
      </w:r>
      <w:r w:rsidR="00AC584B">
        <w:rPr>
          <w:rFonts w:ascii="Angsana New" w:hAnsi="Angsana New"/>
          <w:i/>
          <w:iCs/>
          <w:spacing w:val="-8"/>
          <w:sz w:val="30"/>
          <w:szCs w:val="30"/>
        </w:rPr>
        <w:t>5</w:t>
      </w:r>
      <w:r w:rsidR="00F820FE">
        <w:rPr>
          <w:rFonts w:ascii="Angsana New" w:hAnsi="Angsana New"/>
          <w:i/>
          <w:iCs/>
          <w:spacing w:val="-8"/>
          <w:sz w:val="30"/>
          <w:szCs w:val="30"/>
        </w:rPr>
        <w:t>7.6</w:t>
      </w:r>
      <w:r w:rsidR="0011105D">
        <w:rPr>
          <w:rFonts w:ascii="Angsana New" w:hAnsi="Angsana New"/>
          <w:i/>
          <w:iCs/>
          <w:spacing w:val="-8"/>
          <w:sz w:val="30"/>
          <w:szCs w:val="30"/>
        </w:rPr>
        <w:t xml:space="preserve"> </w:t>
      </w:r>
      <w:r w:rsidR="00567B3C" w:rsidRPr="00D279DB">
        <w:rPr>
          <w:rFonts w:ascii="Angsana New" w:hAnsi="Angsana New" w:hint="cs"/>
          <w:i/>
          <w:iCs/>
          <w:spacing w:val="-8"/>
          <w:sz w:val="30"/>
          <w:szCs w:val="30"/>
          <w:cs/>
        </w:rPr>
        <w:t>ล้านบาท</w:t>
      </w:r>
      <w:r w:rsidR="008549C4" w:rsidRPr="00D279DB">
        <w:rPr>
          <w:rFonts w:ascii="Angsana New" w:hAnsi="Angsana New" w:hint="cs"/>
          <w:i/>
          <w:iCs/>
          <w:spacing w:val="-8"/>
          <w:sz w:val="30"/>
          <w:szCs w:val="30"/>
          <w:cs/>
        </w:rPr>
        <w:t>)</w:t>
      </w:r>
      <w:r w:rsidR="008549C4" w:rsidRPr="00B7575E">
        <w:rPr>
          <w:rFonts w:ascii="Angsana New" w:hAnsi="Angsana New" w:hint="cs"/>
          <w:sz w:val="30"/>
          <w:szCs w:val="30"/>
          <w:cs/>
        </w:rPr>
        <w:t xml:space="preserve"> </w:t>
      </w:r>
      <w:r w:rsidR="008549C4">
        <w:rPr>
          <w:rFonts w:ascii="Angsana New" w:hAnsi="Angsana New" w:hint="cs"/>
          <w:sz w:val="30"/>
          <w:szCs w:val="30"/>
          <w:cs/>
        </w:rPr>
        <w:t>จากรายได้ของ</w:t>
      </w:r>
      <w:r w:rsidR="00E9510E">
        <w:rPr>
          <w:rFonts w:ascii="Angsana New" w:hAnsi="Angsana New" w:hint="cs"/>
          <w:sz w:val="30"/>
          <w:szCs w:val="30"/>
          <w:cs/>
        </w:rPr>
        <w:t>กลุ่ม</w:t>
      </w:r>
      <w:r w:rsidR="008549C4">
        <w:rPr>
          <w:rFonts w:ascii="Angsana New" w:hAnsi="Angsana New" w:hint="cs"/>
          <w:sz w:val="30"/>
          <w:szCs w:val="30"/>
          <w:cs/>
        </w:rPr>
        <w:t>บริษัท</w:t>
      </w:r>
    </w:p>
    <w:p w14:paraId="7AC47EC4" w14:textId="77777777" w:rsidR="00D61CF7" w:rsidRDefault="00D61CF7" w:rsidP="00DD78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4ECB5A61" w14:textId="00F60FB0" w:rsidR="00D61CF7" w:rsidRPr="00AC584B" w:rsidRDefault="00D61CF7" w:rsidP="00FA0B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30"/>
        <w:jc w:val="thaiDistribute"/>
        <w:rPr>
          <w:rFonts w:ascii="Angsana New" w:hAnsi="Angsana New"/>
          <w:sz w:val="30"/>
          <w:szCs w:val="30"/>
          <w:cs/>
        </w:rPr>
        <w:sectPr w:rsidR="00D61CF7" w:rsidRPr="00AC584B" w:rsidSect="00773A73">
          <w:headerReference w:type="default" r:id="rId27"/>
          <w:footerReference w:type="default" r:id="rId28"/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p w14:paraId="23F250A3" w14:textId="0B63DCD1" w:rsidR="00157515" w:rsidRDefault="00157515" w:rsidP="003C3A88">
      <w:pPr>
        <w:pStyle w:val="Heading8"/>
        <w:numPr>
          <w:ilvl w:val="0"/>
          <w:numId w:val="41"/>
        </w:numPr>
        <w:tabs>
          <w:tab w:val="left" w:pos="540"/>
        </w:tabs>
        <w:spacing w:line="240" w:lineRule="auto"/>
        <w:ind w:right="-43" w:hanging="630"/>
        <w:jc w:val="thaiDistribute"/>
        <w:rPr>
          <w:rFonts w:ascii="Angsana New" w:hAnsi="Angsana New"/>
          <w:sz w:val="30"/>
          <w:szCs w:val="30"/>
          <w:lang w:val="th-TH"/>
        </w:rPr>
      </w:pPr>
      <w:r>
        <w:rPr>
          <w:rFonts w:ascii="Angsana New" w:hAnsi="Angsana New" w:hint="cs"/>
          <w:sz w:val="30"/>
          <w:szCs w:val="30"/>
          <w:cs/>
          <w:lang w:val="th-TH"/>
        </w:rPr>
        <w:lastRenderedPageBreak/>
        <w:t>เงินปันผล</w:t>
      </w:r>
    </w:p>
    <w:p w14:paraId="37283755" w14:textId="77777777" w:rsidR="00157515" w:rsidRPr="003C3A88" w:rsidRDefault="00157515" w:rsidP="003C3A88">
      <w:pPr>
        <w:pStyle w:val="FSBlank"/>
        <w:rPr>
          <w:sz w:val="30"/>
          <w:szCs w:val="30"/>
        </w:rPr>
      </w:pPr>
    </w:p>
    <w:p w14:paraId="526D0A94" w14:textId="71179CAA" w:rsidR="008F53BD" w:rsidRPr="003C3A88" w:rsidRDefault="008F53BD" w:rsidP="003C3A88">
      <w:pPr>
        <w:pStyle w:val="FSBlank"/>
        <w:rPr>
          <w:sz w:val="30"/>
          <w:szCs w:val="30"/>
        </w:rPr>
      </w:pPr>
      <w:r w:rsidRPr="003C3A88">
        <w:rPr>
          <w:sz w:val="30"/>
          <w:szCs w:val="30"/>
          <w:cs/>
        </w:rPr>
        <w:t>รายละเอียดเงินปันผลในระหว่างงวด</w:t>
      </w:r>
      <w:r w:rsidRPr="003C3A88">
        <w:rPr>
          <w:rFonts w:hint="cs"/>
          <w:sz w:val="30"/>
          <w:szCs w:val="30"/>
          <w:cs/>
        </w:rPr>
        <w:t>หก</w:t>
      </w:r>
      <w:r w:rsidRPr="003C3A88">
        <w:rPr>
          <w:sz w:val="30"/>
          <w:szCs w:val="30"/>
          <w:cs/>
        </w:rPr>
        <w:t xml:space="preserve">เดือนสิ้นสุดวันที่ </w:t>
      </w:r>
      <w:r w:rsidRPr="003C3A88">
        <w:rPr>
          <w:sz w:val="30"/>
          <w:szCs w:val="30"/>
        </w:rPr>
        <w:t>30</w:t>
      </w:r>
      <w:r w:rsidRPr="003C3A88">
        <w:rPr>
          <w:sz w:val="30"/>
          <w:szCs w:val="30"/>
          <w:cs/>
        </w:rPr>
        <w:t xml:space="preserve"> </w:t>
      </w:r>
      <w:r w:rsidRPr="003C3A88">
        <w:rPr>
          <w:rFonts w:hint="cs"/>
          <w:sz w:val="30"/>
          <w:szCs w:val="30"/>
          <w:cs/>
        </w:rPr>
        <w:t>มิถุนา</w:t>
      </w:r>
      <w:r w:rsidRPr="003C3A88">
        <w:rPr>
          <w:sz w:val="30"/>
          <w:szCs w:val="30"/>
          <w:cs/>
        </w:rPr>
        <w:t xml:space="preserve">ยน </w:t>
      </w:r>
      <w:r w:rsidRPr="003C3A88">
        <w:rPr>
          <w:sz w:val="30"/>
          <w:szCs w:val="30"/>
        </w:rPr>
        <w:t>256</w:t>
      </w:r>
      <w:r w:rsidR="00FA31C2" w:rsidRPr="003C3A88">
        <w:rPr>
          <w:sz w:val="30"/>
          <w:szCs w:val="30"/>
        </w:rPr>
        <w:t>7</w:t>
      </w:r>
      <w:r w:rsidRPr="003C3A88">
        <w:rPr>
          <w:sz w:val="30"/>
          <w:szCs w:val="30"/>
          <w:cs/>
        </w:rPr>
        <w:t xml:space="preserve"> และ </w:t>
      </w:r>
      <w:r w:rsidRPr="003C3A88">
        <w:rPr>
          <w:sz w:val="30"/>
          <w:szCs w:val="30"/>
        </w:rPr>
        <w:t>2566</w:t>
      </w:r>
      <w:r w:rsidRPr="003C3A88">
        <w:rPr>
          <w:sz w:val="30"/>
          <w:szCs w:val="30"/>
          <w:cs/>
        </w:rPr>
        <w:t xml:space="preserve"> มีดังนี้</w:t>
      </w:r>
    </w:p>
    <w:p w14:paraId="06074A77" w14:textId="3C3BA39C" w:rsidR="008F53BD" w:rsidRPr="003C3A88" w:rsidRDefault="008F53BD" w:rsidP="003C3A88">
      <w:pPr>
        <w:pStyle w:val="FSBlank"/>
        <w:rPr>
          <w:sz w:val="30"/>
          <w:szCs w:val="30"/>
        </w:rPr>
      </w:pPr>
      <w:r w:rsidRPr="003C3A88">
        <w:rPr>
          <w:sz w:val="30"/>
          <w:szCs w:val="30"/>
        </w:rPr>
        <w:tab/>
      </w:r>
    </w:p>
    <w:tbl>
      <w:tblPr>
        <w:tblStyle w:val="TableGrid"/>
        <w:tblW w:w="8732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2"/>
        <w:gridCol w:w="1620"/>
        <w:gridCol w:w="270"/>
        <w:gridCol w:w="1530"/>
        <w:gridCol w:w="241"/>
        <w:gridCol w:w="1440"/>
        <w:gridCol w:w="258"/>
        <w:gridCol w:w="1211"/>
      </w:tblGrid>
      <w:tr w:rsidR="008F53BD" w:rsidRPr="008F53BD" w14:paraId="4DD6ADEC" w14:textId="77777777" w:rsidTr="00E605C1">
        <w:trPr>
          <w:trHeight w:val="144"/>
          <w:tblHeader/>
          <w:jc w:val="center"/>
        </w:trPr>
        <w:tc>
          <w:tcPr>
            <w:tcW w:w="2162" w:type="dxa"/>
            <w:vAlign w:val="bottom"/>
          </w:tcPr>
          <w:p w14:paraId="700BC44C" w14:textId="77777777" w:rsidR="008F53BD" w:rsidRPr="008F53BD" w:rsidRDefault="008F53BD" w:rsidP="000506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620" w:type="dxa"/>
          </w:tcPr>
          <w:p w14:paraId="0E768216" w14:textId="77777777" w:rsidR="008F53BD" w:rsidRPr="008F53BD" w:rsidRDefault="008F53BD" w:rsidP="000506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</w:pPr>
            <w:r w:rsidRPr="008F53BD"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  <w:t>วันที่อนุมัติ</w:t>
            </w:r>
          </w:p>
        </w:tc>
        <w:tc>
          <w:tcPr>
            <w:tcW w:w="270" w:type="dxa"/>
          </w:tcPr>
          <w:p w14:paraId="73693DD0" w14:textId="77777777" w:rsidR="008F53BD" w:rsidRPr="008F53BD" w:rsidRDefault="008F53BD" w:rsidP="000506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1530" w:type="dxa"/>
            <w:vAlign w:val="bottom"/>
          </w:tcPr>
          <w:p w14:paraId="27753AC4" w14:textId="77777777" w:rsidR="008F53BD" w:rsidRPr="008F53BD" w:rsidRDefault="008F53BD" w:rsidP="000506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</w:pPr>
            <w:r w:rsidRPr="008F53BD"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  <w:t>กำหนดจ่าย</w:t>
            </w:r>
          </w:p>
        </w:tc>
        <w:tc>
          <w:tcPr>
            <w:tcW w:w="241" w:type="dxa"/>
          </w:tcPr>
          <w:p w14:paraId="575C41C0" w14:textId="77777777" w:rsidR="008F53BD" w:rsidRPr="008F53BD" w:rsidRDefault="008F53BD" w:rsidP="000506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1440" w:type="dxa"/>
            <w:vAlign w:val="bottom"/>
          </w:tcPr>
          <w:p w14:paraId="095346B5" w14:textId="77777777" w:rsidR="008F53BD" w:rsidRPr="008F53BD" w:rsidRDefault="008F53BD" w:rsidP="000506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</w:pPr>
            <w:r w:rsidRPr="008F53BD"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  <w:t>อัตราต่อหุ้น</w:t>
            </w:r>
          </w:p>
        </w:tc>
        <w:tc>
          <w:tcPr>
            <w:tcW w:w="258" w:type="dxa"/>
          </w:tcPr>
          <w:p w14:paraId="5ACC4D11" w14:textId="77777777" w:rsidR="008F53BD" w:rsidRPr="008F53BD" w:rsidRDefault="008F53BD" w:rsidP="000506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1211" w:type="dxa"/>
            <w:vAlign w:val="bottom"/>
          </w:tcPr>
          <w:p w14:paraId="6AB571AB" w14:textId="77777777" w:rsidR="008F53BD" w:rsidRPr="008F53BD" w:rsidRDefault="008F53BD" w:rsidP="000506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</w:pPr>
            <w:r w:rsidRPr="008F53BD"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  <w:t>จำนวนเงิน</w:t>
            </w:r>
          </w:p>
        </w:tc>
      </w:tr>
      <w:tr w:rsidR="008F53BD" w:rsidRPr="008F53BD" w14:paraId="382A7960" w14:textId="77777777" w:rsidTr="00E605C1">
        <w:trPr>
          <w:trHeight w:val="144"/>
          <w:tblHeader/>
          <w:jc w:val="center"/>
        </w:trPr>
        <w:tc>
          <w:tcPr>
            <w:tcW w:w="2162" w:type="dxa"/>
          </w:tcPr>
          <w:p w14:paraId="3FDB19CA" w14:textId="77777777" w:rsidR="008F53BD" w:rsidRPr="008F53BD" w:rsidRDefault="008F53BD" w:rsidP="000506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620" w:type="dxa"/>
          </w:tcPr>
          <w:p w14:paraId="5379392B" w14:textId="77777777" w:rsidR="008F53BD" w:rsidRPr="008F53BD" w:rsidRDefault="008F53BD" w:rsidP="000506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270" w:type="dxa"/>
          </w:tcPr>
          <w:p w14:paraId="6C92F7D7" w14:textId="77777777" w:rsidR="008F53BD" w:rsidRPr="008F53BD" w:rsidRDefault="008F53BD" w:rsidP="000506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1530" w:type="dxa"/>
          </w:tcPr>
          <w:p w14:paraId="5D3AEF69" w14:textId="77777777" w:rsidR="008F53BD" w:rsidRPr="008F53BD" w:rsidRDefault="008F53BD" w:rsidP="000506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241" w:type="dxa"/>
          </w:tcPr>
          <w:p w14:paraId="38FF762C" w14:textId="77777777" w:rsidR="008F53BD" w:rsidRPr="008F53BD" w:rsidRDefault="008F53BD" w:rsidP="000506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1440" w:type="dxa"/>
          </w:tcPr>
          <w:p w14:paraId="3B654675" w14:textId="77777777" w:rsidR="008F53BD" w:rsidRPr="008F53BD" w:rsidRDefault="008F53BD" w:rsidP="000506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x-none"/>
              </w:rPr>
            </w:pPr>
            <w:r w:rsidRPr="008F53B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eastAsia="x-none"/>
              </w:rPr>
              <w:t>(บาท)</w:t>
            </w:r>
          </w:p>
        </w:tc>
        <w:tc>
          <w:tcPr>
            <w:tcW w:w="258" w:type="dxa"/>
          </w:tcPr>
          <w:p w14:paraId="374CD37E" w14:textId="77777777" w:rsidR="008F53BD" w:rsidRPr="008F53BD" w:rsidRDefault="008F53BD" w:rsidP="000506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1211" w:type="dxa"/>
          </w:tcPr>
          <w:p w14:paraId="195A4C36" w14:textId="77777777" w:rsidR="008F53BD" w:rsidRPr="008F53BD" w:rsidRDefault="008F53BD" w:rsidP="000506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eastAsia="x-none"/>
              </w:rPr>
            </w:pPr>
            <w:r w:rsidRPr="008F53B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eastAsia="x-none"/>
              </w:rPr>
              <w:t>(ล้านบาท)</w:t>
            </w:r>
          </w:p>
        </w:tc>
      </w:tr>
      <w:tr w:rsidR="008F53BD" w:rsidRPr="008F53BD" w14:paraId="0D8FCF79" w14:textId="77777777" w:rsidTr="00E605C1">
        <w:trPr>
          <w:trHeight w:val="144"/>
          <w:tblHeader/>
          <w:jc w:val="center"/>
        </w:trPr>
        <w:tc>
          <w:tcPr>
            <w:tcW w:w="2162" w:type="dxa"/>
          </w:tcPr>
          <w:p w14:paraId="507F35D6" w14:textId="783C589E" w:rsidR="008F53BD" w:rsidRPr="008F53BD" w:rsidRDefault="008F53BD" w:rsidP="000506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x-none"/>
              </w:rPr>
            </w:pPr>
            <w:r w:rsidRPr="008F53B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x-none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x-none"/>
              </w:rPr>
              <w:t>7</w:t>
            </w:r>
          </w:p>
        </w:tc>
        <w:tc>
          <w:tcPr>
            <w:tcW w:w="1620" w:type="dxa"/>
          </w:tcPr>
          <w:p w14:paraId="3B41240A" w14:textId="77777777" w:rsidR="008F53BD" w:rsidRPr="008F53BD" w:rsidRDefault="008F53BD" w:rsidP="000506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270" w:type="dxa"/>
          </w:tcPr>
          <w:p w14:paraId="4D10708B" w14:textId="77777777" w:rsidR="008F53BD" w:rsidRPr="008F53BD" w:rsidRDefault="008F53BD" w:rsidP="000506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1530" w:type="dxa"/>
          </w:tcPr>
          <w:p w14:paraId="0ABA6755" w14:textId="77777777" w:rsidR="008F53BD" w:rsidRPr="008F53BD" w:rsidRDefault="008F53BD" w:rsidP="000506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241" w:type="dxa"/>
          </w:tcPr>
          <w:p w14:paraId="2C1ACB65" w14:textId="77777777" w:rsidR="008F53BD" w:rsidRPr="008F53BD" w:rsidRDefault="008F53BD" w:rsidP="000506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1440" w:type="dxa"/>
          </w:tcPr>
          <w:p w14:paraId="1AF9BF48" w14:textId="77777777" w:rsidR="008F53BD" w:rsidRPr="008F53BD" w:rsidRDefault="008F53BD" w:rsidP="000506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258" w:type="dxa"/>
          </w:tcPr>
          <w:p w14:paraId="7A2BDB9C" w14:textId="77777777" w:rsidR="008F53BD" w:rsidRPr="008F53BD" w:rsidRDefault="008F53BD" w:rsidP="000506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1211" w:type="dxa"/>
          </w:tcPr>
          <w:p w14:paraId="7F94E12F" w14:textId="77777777" w:rsidR="008F53BD" w:rsidRPr="008F53BD" w:rsidRDefault="008F53BD" w:rsidP="000506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eastAsia="x-none"/>
              </w:rPr>
            </w:pPr>
          </w:p>
        </w:tc>
      </w:tr>
      <w:tr w:rsidR="008F53BD" w:rsidRPr="008F53BD" w14:paraId="5653DAC8" w14:textId="77777777" w:rsidTr="00E605C1">
        <w:trPr>
          <w:trHeight w:val="144"/>
          <w:jc w:val="center"/>
        </w:trPr>
        <w:tc>
          <w:tcPr>
            <w:tcW w:w="2162" w:type="dxa"/>
            <w:shd w:val="clear" w:color="auto" w:fill="auto"/>
          </w:tcPr>
          <w:p w14:paraId="6117111F" w14:textId="040267C4" w:rsidR="008F53BD" w:rsidRPr="008F53BD" w:rsidRDefault="008F53BD" w:rsidP="000506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  <w:r w:rsidRPr="008F53BD"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  <w:t xml:space="preserve">เงินปันผลประจำปี </w:t>
            </w:r>
            <w:r w:rsidRPr="008F53BD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>6</w:t>
            </w:r>
          </w:p>
        </w:tc>
        <w:tc>
          <w:tcPr>
            <w:tcW w:w="1620" w:type="dxa"/>
            <w:shd w:val="clear" w:color="auto" w:fill="auto"/>
          </w:tcPr>
          <w:p w14:paraId="4CF8CCFE" w14:textId="0B9D0128" w:rsidR="008F53BD" w:rsidRPr="008F53BD" w:rsidRDefault="00AD2A3E" w:rsidP="000506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  <w:r w:rsidRPr="008F53BD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 xml:space="preserve">25 </w:t>
            </w:r>
            <w:r w:rsidRPr="008F53BD">
              <w:rPr>
                <w:rFonts w:asciiTheme="majorBidi" w:hAnsiTheme="majorBidi" w:cstheme="majorBidi" w:hint="cs"/>
                <w:sz w:val="30"/>
                <w:szCs w:val="30"/>
                <w:cs/>
                <w:lang w:eastAsia="x-none"/>
              </w:rPr>
              <w:t xml:space="preserve">เมษายน </w:t>
            </w:r>
            <w:r w:rsidRPr="008F53BD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7FDD1A57" w14:textId="77777777" w:rsidR="008F53BD" w:rsidRPr="008F53BD" w:rsidRDefault="008F53BD" w:rsidP="000506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1530" w:type="dxa"/>
            <w:shd w:val="clear" w:color="auto" w:fill="auto"/>
          </w:tcPr>
          <w:p w14:paraId="6048754A" w14:textId="2EB2C114" w:rsidR="008F53BD" w:rsidRPr="008F53BD" w:rsidRDefault="008F53BD" w:rsidP="000506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  <w:r w:rsidRPr="008F53BD">
              <w:rPr>
                <w:rFonts w:asciiTheme="majorBidi" w:hAnsiTheme="majorBidi" w:cstheme="majorBidi" w:hint="cs"/>
                <w:sz w:val="30"/>
                <w:szCs w:val="30"/>
                <w:cs/>
                <w:lang w:eastAsia="x-none"/>
              </w:rPr>
              <w:t>พฤษภาค</w:t>
            </w:r>
            <w:r w:rsidR="006736AC">
              <w:rPr>
                <w:rFonts w:asciiTheme="majorBidi" w:hAnsiTheme="majorBidi" w:cstheme="majorBidi" w:hint="cs"/>
                <w:sz w:val="30"/>
                <w:szCs w:val="30"/>
                <w:cs/>
                <w:lang w:eastAsia="x-none"/>
              </w:rPr>
              <w:t>ม</w:t>
            </w:r>
            <w:r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 xml:space="preserve"> </w:t>
            </w:r>
            <w:r w:rsidRPr="008F53BD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>7</w:t>
            </w:r>
          </w:p>
        </w:tc>
        <w:tc>
          <w:tcPr>
            <w:tcW w:w="241" w:type="dxa"/>
            <w:shd w:val="clear" w:color="auto" w:fill="auto"/>
          </w:tcPr>
          <w:p w14:paraId="56C8711F" w14:textId="77777777" w:rsidR="008F53BD" w:rsidRPr="008F53BD" w:rsidRDefault="008F53BD" w:rsidP="000506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440" w:type="dxa"/>
            <w:shd w:val="clear" w:color="auto" w:fill="auto"/>
          </w:tcPr>
          <w:p w14:paraId="62A898E9" w14:textId="354A9970" w:rsidR="008F53BD" w:rsidRPr="008F53BD" w:rsidRDefault="008F53BD" w:rsidP="000506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  <w:r w:rsidRPr="008F53BD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>0.0</w:t>
            </w:r>
            <w:r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>6</w:t>
            </w:r>
          </w:p>
        </w:tc>
        <w:tc>
          <w:tcPr>
            <w:tcW w:w="258" w:type="dxa"/>
            <w:shd w:val="clear" w:color="auto" w:fill="auto"/>
          </w:tcPr>
          <w:p w14:paraId="78FF1D00" w14:textId="77777777" w:rsidR="008F53BD" w:rsidRPr="008F53BD" w:rsidRDefault="008F53BD" w:rsidP="000506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211" w:type="dxa"/>
            <w:shd w:val="clear" w:color="auto" w:fill="auto"/>
          </w:tcPr>
          <w:p w14:paraId="6E087A97" w14:textId="50B0C8C8" w:rsidR="008F53BD" w:rsidRPr="008F53BD" w:rsidRDefault="00B336EF" w:rsidP="000506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>122</w:t>
            </w:r>
            <w:r w:rsidR="00C20CB3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>.90</w:t>
            </w:r>
          </w:p>
        </w:tc>
      </w:tr>
      <w:tr w:rsidR="008F53BD" w:rsidRPr="008F53BD" w14:paraId="66188A9B" w14:textId="77777777" w:rsidTr="00E605C1">
        <w:trPr>
          <w:trHeight w:val="144"/>
          <w:jc w:val="center"/>
        </w:trPr>
        <w:tc>
          <w:tcPr>
            <w:tcW w:w="2162" w:type="dxa"/>
            <w:shd w:val="clear" w:color="auto" w:fill="auto"/>
          </w:tcPr>
          <w:p w14:paraId="05905F7A" w14:textId="77777777" w:rsidR="008F53BD" w:rsidRPr="008F53BD" w:rsidRDefault="008F53BD" w:rsidP="000506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1620" w:type="dxa"/>
            <w:shd w:val="clear" w:color="auto" w:fill="auto"/>
          </w:tcPr>
          <w:p w14:paraId="0EAB8FE2" w14:textId="77777777" w:rsidR="008F53BD" w:rsidRPr="008F53BD" w:rsidRDefault="008F53BD" w:rsidP="000506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270" w:type="dxa"/>
            <w:shd w:val="clear" w:color="auto" w:fill="auto"/>
          </w:tcPr>
          <w:p w14:paraId="66BB8C4B" w14:textId="77777777" w:rsidR="008F53BD" w:rsidRPr="008F53BD" w:rsidRDefault="008F53BD" w:rsidP="000506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1530" w:type="dxa"/>
            <w:shd w:val="clear" w:color="auto" w:fill="auto"/>
          </w:tcPr>
          <w:p w14:paraId="4402061E" w14:textId="77777777" w:rsidR="008F53BD" w:rsidRPr="008F53BD" w:rsidRDefault="008F53BD" w:rsidP="000506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241" w:type="dxa"/>
            <w:shd w:val="clear" w:color="auto" w:fill="auto"/>
          </w:tcPr>
          <w:p w14:paraId="1CB183D1" w14:textId="77777777" w:rsidR="008F53BD" w:rsidRPr="008F53BD" w:rsidRDefault="008F53BD" w:rsidP="000506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440" w:type="dxa"/>
            <w:shd w:val="clear" w:color="auto" w:fill="auto"/>
          </w:tcPr>
          <w:p w14:paraId="611AB760" w14:textId="77777777" w:rsidR="008F53BD" w:rsidRPr="008F53BD" w:rsidRDefault="008F53BD" w:rsidP="000506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258" w:type="dxa"/>
            <w:shd w:val="clear" w:color="auto" w:fill="auto"/>
          </w:tcPr>
          <w:p w14:paraId="58F9BE88" w14:textId="77777777" w:rsidR="008F53BD" w:rsidRPr="008F53BD" w:rsidRDefault="008F53BD" w:rsidP="000506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211" w:type="dxa"/>
            <w:shd w:val="clear" w:color="auto" w:fill="auto"/>
          </w:tcPr>
          <w:p w14:paraId="000F4D63" w14:textId="77777777" w:rsidR="008F53BD" w:rsidRPr="008F53BD" w:rsidRDefault="008F53BD" w:rsidP="000506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</w:tr>
      <w:tr w:rsidR="008F53BD" w:rsidRPr="008F53BD" w14:paraId="4FE1FD8C" w14:textId="77777777" w:rsidTr="00E605C1">
        <w:trPr>
          <w:trHeight w:val="144"/>
          <w:jc w:val="center"/>
        </w:trPr>
        <w:tc>
          <w:tcPr>
            <w:tcW w:w="2162" w:type="dxa"/>
            <w:shd w:val="clear" w:color="auto" w:fill="auto"/>
          </w:tcPr>
          <w:p w14:paraId="568A4CA0" w14:textId="21DA155E" w:rsidR="008F53BD" w:rsidRPr="008F53BD" w:rsidRDefault="008F53BD" w:rsidP="000506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</w:pPr>
            <w:r w:rsidRPr="008F53B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x-none"/>
              </w:rPr>
              <w:t>2566</w:t>
            </w:r>
          </w:p>
        </w:tc>
        <w:tc>
          <w:tcPr>
            <w:tcW w:w="1620" w:type="dxa"/>
            <w:shd w:val="clear" w:color="auto" w:fill="auto"/>
          </w:tcPr>
          <w:p w14:paraId="12AA8852" w14:textId="77777777" w:rsidR="008F53BD" w:rsidRPr="008F53BD" w:rsidRDefault="008F53BD" w:rsidP="000506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270" w:type="dxa"/>
            <w:shd w:val="clear" w:color="auto" w:fill="auto"/>
          </w:tcPr>
          <w:p w14:paraId="333C5E5F" w14:textId="77777777" w:rsidR="008F53BD" w:rsidRPr="008F53BD" w:rsidRDefault="008F53BD" w:rsidP="000506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1530" w:type="dxa"/>
            <w:shd w:val="clear" w:color="auto" w:fill="auto"/>
          </w:tcPr>
          <w:p w14:paraId="2DFD3F46" w14:textId="77777777" w:rsidR="008F53BD" w:rsidRPr="008F53BD" w:rsidRDefault="008F53BD" w:rsidP="000506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241" w:type="dxa"/>
            <w:shd w:val="clear" w:color="auto" w:fill="auto"/>
          </w:tcPr>
          <w:p w14:paraId="67713552" w14:textId="77777777" w:rsidR="008F53BD" w:rsidRPr="008F53BD" w:rsidRDefault="008F53BD" w:rsidP="000506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440" w:type="dxa"/>
            <w:shd w:val="clear" w:color="auto" w:fill="auto"/>
          </w:tcPr>
          <w:p w14:paraId="7D178345" w14:textId="77777777" w:rsidR="008F53BD" w:rsidRPr="008F53BD" w:rsidRDefault="008F53BD" w:rsidP="000506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258" w:type="dxa"/>
            <w:shd w:val="clear" w:color="auto" w:fill="auto"/>
          </w:tcPr>
          <w:p w14:paraId="0A13F145" w14:textId="77777777" w:rsidR="008F53BD" w:rsidRPr="008F53BD" w:rsidRDefault="008F53BD" w:rsidP="000506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211" w:type="dxa"/>
            <w:shd w:val="clear" w:color="auto" w:fill="auto"/>
          </w:tcPr>
          <w:p w14:paraId="3A1B99A4" w14:textId="77777777" w:rsidR="008F53BD" w:rsidRPr="008F53BD" w:rsidRDefault="008F53BD" w:rsidP="000506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</w:tr>
      <w:tr w:rsidR="008F53BD" w:rsidRPr="008F53BD" w14:paraId="03F3202D" w14:textId="77777777" w:rsidTr="00E605C1">
        <w:trPr>
          <w:trHeight w:val="144"/>
          <w:jc w:val="center"/>
        </w:trPr>
        <w:tc>
          <w:tcPr>
            <w:tcW w:w="2162" w:type="dxa"/>
            <w:shd w:val="clear" w:color="auto" w:fill="auto"/>
          </w:tcPr>
          <w:p w14:paraId="2BC8BCF3" w14:textId="31232EC3" w:rsidR="008F53BD" w:rsidRPr="008F53BD" w:rsidRDefault="008F53BD" w:rsidP="000506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</w:pPr>
            <w:r w:rsidRPr="008F53BD"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  <w:t xml:space="preserve">เงินปันผลประจำปี </w:t>
            </w:r>
            <w:r w:rsidRPr="008F53BD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>2565</w:t>
            </w:r>
          </w:p>
        </w:tc>
        <w:tc>
          <w:tcPr>
            <w:tcW w:w="1620" w:type="dxa"/>
            <w:shd w:val="clear" w:color="auto" w:fill="auto"/>
          </w:tcPr>
          <w:p w14:paraId="4F058EFE" w14:textId="13218164" w:rsidR="008F53BD" w:rsidRPr="008F53BD" w:rsidRDefault="008F53BD" w:rsidP="000506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  <w:r w:rsidRPr="008F53BD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 xml:space="preserve">25 </w:t>
            </w:r>
            <w:r w:rsidRPr="008F53BD">
              <w:rPr>
                <w:rFonts w:asciiTheme="majorBidi" w:hAnsiTheme="majorBidi" w:cstheme="majorBidi" w:hint="cs"/>
                <w:sz w:val="30"/>
                <w:szCs w:val="30"/>
                <w:cs/>
                <w:lang w:eastAsia="x-none"/>
              </w:rPr>
              <w:t xml:space="preserve">เมษายน </w:t>
            </w:r>
            <w:r w:rsidRPr="008F53BD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>2566</w:t>
            </w:r>
          </w:p>
        </w:tc>
        <w:tc>
          <w:tcPr>
            <w:tcW w:w="270" w:type="dxa"/>
            <w:shd w:val="clear" w:color="auto" w:fill="auto"/>
          </w:tcPr>
          <w:p w14:paraId="234B8283" w14:textId="77777777" w:rsidR="008F53BD" w:rsidRPr="008F53BD" w:rsidRDefault="008F53BD" w:rsidP="000506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1530" w:type="dxa"/>
            <w:shd w:val="clear" w:color="auto" w:fill="auto"/>
          </w:tcPr>
          <w:p w14:paraId="22DAA612" w14:textId="70A99ACE" w:rsidR="008F53BD" w:rsidRPr="008F53BD" w:rsidRDefault="008F53BD" w:rsidP="000506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</w:pPr>
            <w:r w:rsidRPr="008F53BD">
              <w:rPr>
                <w:rFonts w:asciiTheme="majorBidi" w:hAnsiTheme="majorBidi" w:cstheme="majorBidi" w:hint="cs"/>
                <w:sz w:val="30"/>
                <w:szCs w:val="30"/>
                <w:cs/>
                <w:lang w:eastAsia="x-none"/>
              </w:rPr>
              <w:t>พฤษภาค</w:t>
            </w:r>
            <w:r w:rsidR="00C20CB3">
              <w:rPr>
                <w:rFonts w:asciiTheme="majorBidi" w:hAnsiTheme="majorBidi" w:cstheme="majorBidi" w:hint="cs"/>
                <w:sz w:val="30"/>
                <w:szCs w:val="30"/>
                <w:cs/>
                <w:lang w:eastAsia="x-none"/>
              </w:rPr>
              <w:t>ม</w:t>
            </w:r>
            <w:r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 xml:space="preserve"> </w:t>
            </w:r>
            <w:r w:rsidRPr="008F53BD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>2566</w:t>
            </w:r>
          </w:p>
        </w:tc>
        <w:tc>
          <w:tcPr>
            <w:tcW w:w="241" w:type="dxa"/>
            <w:shd w:val="clear" w:color="auto" w:fill="auto"/>
          </w:tcPr>
          <w:p w14:paraId="3921C925" w14:textId="77777777" w:rsidR="008F53BD" w:rsidRPr="008F53BD" w:rsidRDefault="008F53BD" w:rsidP="000506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440" w:type="dxa"/>
            <w:shd w:val="clear" w:color="auto" w:fill="auto"/>
          </w:tcPr>
          <w:p w14:paraId="602E6AA7" w14:textId="3EEC6A13" w:rsidR="008F53BD" w:rsidRPr="008F53BD" w:rsidRDefault="008F53BD" w:rsidP="000506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  <w:r w:rsidRPr="008F53BD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>0.05</w:t>
            </w:r>
          </w:p>
        </w:tc>
        <w:tc>
          <w:tcPr>
            <w:tcW w:w="258" w:type="dxa"/>
            <w:shd w:val="clear" w:color="auto" w:fill="auto"/>
          </w:tcPr>
          <w:p w14:paraId="6FBE7D2E" w14:textId="77777777" w:rsidR="008F53BD" w:rsidRPr="008F53BD" w:rsidRDefault="008F53BD" w:rsidP="000506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211" w:type="dxa"/>
            <w:shd w:val="clear" w:color="auto" w:fill="auto"/>
          </w:tcPr>
          <w:p w14:paraId="79D538DB" w14:textId="4E3B16E6" w:rsidR="008F53BD" w:rsidRPr="008F53BD" w:rsidRDefault="008F53BD" w:rsidP="000506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  <w:r w:rsidRPr="008F53BD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>102.41</w:t>
            </w:r>
          </w:p>
        </w:tc>
      </w:tr>
    </w:tbl>
    <w:p w14:paraId="360C1202" w14:textId="77777777" w:rsidR="008F53BD" w:rsidRPr="008F53BD" w:rsidRDefault="008F53BD" w:rsidP="008F53BD">
      <w:pPr>
        <w:rPr>
          <w:rFonts w:asciiTheme="majorBidi" w:hAnsiTheme="majorBidi" w:cstheme="majorBidi"/>
          <w:sz w:val="30"/>
          <w:szCs w:val="30"/>
          <w:lang w:eastAsia="x-none"/>
        </w:rPr>
      </w:pPr>
    </w:p>
    <w:p w14:paraId="24871870" w14:textId="77777777" w:rsidR="008F53BD" w:rsidRDefault="001575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  <w:lang w:val="th-TH"/>
        </w:rPr>
        <w:sectPr w:rsidR="008F53BD" w:rsidSect="005A3D10">
          <w:footerReference w:type="default" r:id="rId29"/>
          <w:pgSz w:w="11909" w:h="16834" w:code="9"/>
          <w:pgMar w:top="691" w:right="1152" w:bottom="576" w:left="1152" w:header="720" w:footer="720" w:gutter="0"/>
          <w:cols w:space="720"/>
          <w:docGrid w:linePitch="245"/>
        </w:sectPr>
      </w:pPr>
      <w:r>
        <w:rPr>
          <w:rFonts w:ascii="Angsana New" w:hAnsi="Angsana New"/>
          <w:sz w:val="30"/>
          <w:szCs w:val="30"/>
          <w:cs/>
          <w:lang w:val="th-TH"/>
        </w:rPr>
        <w:br w:type="page"/>
      </w:r>
    </w:p>
    <w:p w14:paraId="268F1142" w14:textId="6E532BED" w:rsidR="002941A2" w:rsidRPr="00DD0893" w:rsidRDefault="002941A2" w:rsidP="00D74B3D">
      <w:pPr>
        <w:pStyle w:val="Heading8"/>
        <w:numPr>
          <w:ilvl w:val="0"/>
          <w:numId w:val="41"/>
        </w:numPr>
        <w:tabs>
          <w:tab w:val="left" w:pos="990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  <w:lang w:val="en-US"/>
        </w:rPr>
      </w:pPr>
      <w:r w:rsidRPr="00620A6E">
        <w:rPr>
          <w:rFonts w:ascii="Angsana New" w:hAnsi="Angsana New" w:hint="cs"/>
          <w:sz w:val="30"/>
          <w:szCs w:val="30"/>
          <w:cs/>
          <w:lang w:val="th-TH"/>
        </w:rPr>
        <w:lastRenderedPageBreak/>
        <w:t>เครื่องมือทางการเงิน</w:t>
      </w:r>
    </w:p>
    <w:p w14:paraId="5995E14C" w14:textId="77777777" w:rsidR="002941A2" w:rsidRPr="00E756CB" w:rsidRDefault="002941A2" w:rsidP="002941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sz w:val="12"/>
          <w:szCs w:val="12"/>
        </w:rPr>
      </w:pPr>
    </w:p>
    <w:p w14:paraId="65F11605" w14:textId="77777777" w:rsidR="002941A2" w:rsidRPr="003C47FE" w:rsidRDefault="002941A2" w:rsidP="00104C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885330">
        <w:rPr>
          <w:rFonts w:ascii="Angsana New" w:hAnsi="Angsana New"/>
          <w:b/>
          <w:bCs/>
          <w:i/>
          <w:iCs/>
          <w:sz w:val="30"/>
          <w:szCs w:val="30"/>
          <w:cs/>
        </w:rPr>
        <w:t>มูลค่าตามบัญชีและมูลค่ายุติธรรม</w:t>
      </w:r>
    </w:p>
    <w:p w14:paraId="6CE6AFDB" w14:textId="77777777" w:rsidR="002941A2" w:rsidRPr="00E756CB" w:rsidRDefault="002941A2" w:rsidP="00104C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12"/>
          <w:szCs w:val="12"/>
          <w:highlight w:val="yellow"/>
        </w:rPr>
      </w:pPr>
    </w:p>
    <w:p w14:paraId="68F54FEE" w14:textId="77777777" w:rsidR="002941A2" w:rsidRDefault="002941A2" w:rsidP="00104CA5">
      <w:pPr>
        <w:pStyle w:val="block"/>
        <w:spacing w:after="0" w:line="240" w:lineRule="atLeast"/>
        <w:ind w:left="540"/>
        <w:jc w:val="thaiDistribute"/>
        <w:rPr>
          <w:rFonts w:ascii="Angsana New" w:hAnsi="Angsana New"/>
          <w:sz w:val="30"/>
          <w:szCs w:val="30"/>
          <w:lang w:bidi="th-TH"/>
        </w:rPr>
      </w:pPr>
      <w:r>
        <w:rPr>
          <w:rFonts w:ascii="Angsana New" w:hAnsi="Angsana New" w:hint="cs"/>
          <w:sz w:val="30"/>
          <w:szCs w:val="30"/>
          <w:cs/>
          <w:lang w:bidi="th-TH"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 แต่ไม่รวมถึงการแสดงข้อมูล</w:t>
      </w:r>
      <w:r>
        <w:rPr>
          <w:rFonts w:ascii="Angsana New" w:hAnsi="Angsana New"/>
          <w:sz w:val="30"/>
          <w:szCs w:val="30"/>
          <w:lang w:bidi="th-TH"/>
        </w:rPr>
        <w:br/>
      </w:r>
      <w:r>
        <w:rPr>
          <w:rFonts w:ascii="Angsana New" w:hAnsi="Angsana New" w:hint="cs"/>
          <w:sz w:val="30"/>
          <w:szCs w:val="30"/>
          <w:cs/>
          <w:lang w:bidi="th-TH"/>
        </w:rPr>
        <w:t>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2608428B" w14:textId="12F4EB09" w:rsidR="002941A2" w:rsidRDefault="002941A2" w:rsidP="00E756CB">
      <w:pPr>
        <w:pStyle w:val="block"/>
        <w:spacing w:after="0" w:line="240" w:lineRule="auto"/>
        <w:ind w:left="540" w:right="65"/>
        <w:jc w:val="thaiDistribute"/>
        <w:rPr>
          <w:rFonts w:ascii="Angsana New" w:hAnsi="Angsana New"/>
          <w:sz w:val="12"/>
          <w:szCs w:val="12"/>
          <w:lang w:bidi="th-TH"/>
        </w:rPr>
      </w:pPr>
    </w:p>
    <w:tbl>
      <w:tblPr>
        <w:tblStyle w:val="TableGrid"/>
        <w:tblW w:w="14067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15"/>
        <w:gridCol w:w="1973"/>
        <w:gridCol w:w="10"/>
        <w:gridCol w:w="236"/>
        <w:gridCol w:w="25"/>
        <w:gridCol w:w="1856"/>
        <w:gridCol w:w="241"/>
        <w:gridCol w:w="1449"/>
        <w:gridCol w:w="269"/>
        <w:gridCol w:w="1471"/>
        <w:gridCol w:w="269"/>
        <w:gridCol w:w="1363"/>
        <w:gridCol w:w="318"/>
        <w:gridCol w:w="1272"/>
      </w:tblGrid>
      <w:tr w:rsidR="00104CA5" w:rsidRPr="00032D1D" w14:paraId="60CB5AA2" w14:textId="77777777" w:rsidTr="00104CA5">
        <w:tc>
          <w:tcPr>
            <w:tcW w:w="3315" w:type="dxa"/>
            <w:shd w:val="clear" w:color="auto" w:fill="auto"/>
          </w:tcPr>
          <w:p w14:paraId="1138867E" w14:textId="77777777" w:rsidR="00104CA5" w:rsidRPr="00756075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cs/>
                <w:lang w:eastAsia="x-none"/>
              </w:rPr>
            </w:pPr>
            <w:r>
              <w:rPr>
                <w:lang w:eastAsia="x-none"/>
              </w:rPr>
              <w:br w:type="page"/>
            </w:r>
          </w:p>
        </w:tc>
        <w:tc>
          <w:tcPr>
            <w:tcW w:w="10752" w:type="dxa"/>
            <w:gridSpan w:val="13"/>
          </w:tcPr>
          <w:p w14:paraId="408C48A3" w14:textId="77777777" w:rsidR="00104CA5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04DB2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  <w:r w:rsidRPr="00304DB2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/งบการเงินเฉพาะกิจการ</w:t>
            </w:r>
          </w:p>
        </w:tc>
      </w:tr>
      <w:tr w:rsidR="00104CA5" w:rsidRPr="00032D1D" w14:paraId="4980AA89" w14:textId="77777777" w:rsidTr="00104CA5">
        <w:tc>
          <w:tcPr>
            <w:tcW w:w="3315" w:type="dxa"/>
            <w:shd w:val="clear" w:color="auto" w:fill="auto"/>
          </w:tcPr>
          <w:p w14:paraId="7460F109" w14:textId="77777777" w:rsidR="00104CA5" w:rsidRPr="00032D1D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5790" w:type="dxa"/>
            <w:gridSpan w:val="7"/>
          </w:tcPr>
          <w:p w14:paraId="460BCD98" w14:textId="77777777" w:rsidR="00104CA5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32D1D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269" w:type="dxa"/>
          </w:tcPr>
          <w:p w14:paraId="4DDB2CA4" w14:textId="77777777" w:rsidR="00104CA5" w:rsidRPr="00032D1D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" w:firstLine="2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693" w:type="dxa"/>
            <w:gridSpan w:val="5"/>
          </w:tcPr>
          <w:p w14:paraId="6C4C630C" w14:textId="77777777" w:rsidR="00104CA5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32D1D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</w:t>
            </w:r>
          </w:p>
        </w:tc>
      </w:tr>
      <w:tr w:rsidR="00104CA5" w:rsidRPr="00032D1D" w14:paraId="5725CA12" w14:textId="77777777" w:rsidTr="00104CA5">
        <w:tc>
          <w:tcPr>
            <w:tcW w:w="3315" w:type="dxa"/>
            <w:shd w:val="clear" w:color="auto" w:fill="auto"/>
          </w:tcPr>
          <w:p w14:paraId="681B2841" w14:textId="77777777" w:rsidR="00104CA5" w:rsidRPr="00032D1D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1973" w:type="dxa"/>
          </w:tcPr>
          <w:p w14:paraId="74E42153" w14:textId="77777777" w:rsidR="00104CA5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เครื่องมือทางการเงิน</w:t>
            </w:r>
          </w:p>
          <w:p w14:paraId="6EDF5394" w14:textId="77777777" w:rsidR="00104CA5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ที่วัดมูลค่าด้วย</w:t>
            </w:r>
          </w:p>
          <w:p w14:paraId="08963A4C" w14:textId="77777777" w:rsidR="00104CA5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32D1D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271" w:type="dxa"/>
            <w:gridSpan w:val="3"/>
          </w:tcPr>
          <w:p w14:paraId="06472DE2" w14:textId="77777777" w:rsidR="00104CA5" w:rsidRPr="00032D1D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14" w:firstLine="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56" w:type="dxa"/>
          </w:tcPr>
          <w:p w14:paraId="73B7FA62" w14:textId="77777777" w:rsidR="00104CA5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9" w:right="-107" w:firstLine="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เครื่องมือทางการเงิน</w:t>
            </w:r>
          </w:p>
          <w:p w14:paraId="740D8626" w14:textId="77777777" w:rsidR="00104CA5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ที่วัดมูลค่าด้วย</w:t>
            </w:r>
          </w:p>
          <w:p w14:paraId="45E04615" w14:textId="77777777" w:rsidR="00104CA5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32D1D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ราคาทุนตัด</w:t>
            </w:r>
          </w:p>
          <w:p w14:paraId="47ED6B38" w14:textId="77777777" w:rsidR="00104CA5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9" w:right="-107" w:firstLine="2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32D1D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จำหน่าย </w:t>
            </w:r>
            <w:r w:rsidRPr="00032D1D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032D1D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241" w:type="dxa"/>
          </w:tcPr>
          <w:p w14:paraId="7A372A24" w14:textId="77777777" w:rsidR="00104CA5" w:rsidRPr="00032D1D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9" w:type="dxa"/>
          </w:tcPr>
          <w:p w14:paraId="3158AF60" w14:textId="77777777" w:rsidR="00104CA5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24CB8F0" w14:textId="77777777" w:rsidR="00104CA5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45F9878" w14:textId="77777777" w:rsidR="00104CA5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268FFCC" w14:textId="77777777" w:rsidR="00104CA5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32D1D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269" w:type="dxa"/>
          </w:tcPr>
          <w:p w14:paraId="312A0489" w14:textId="77777777" w:rsidR="00104CA5" w:rsidRPr="00032D1D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71" w:type="dxa"/>
          </w:tcPr>
          <w:p w14:paraId="33FCC3ED" w14:textId="77777777" w:rsidR="00104CA5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2F531DE" w14:textId="77777777" w:rsidR="00104CA5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386D22A" w14:textId="77777777" w:rsidR="00104CA5" w:rsidRPr="00032D1D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63957CC" w14:textId="77777777" w:rsidR="00104CA5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32D1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ระดับ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69" w:type="dxa"/>
          </w:tcPr>
          <w:p w14:paraId="50EA02FA" w14:textId="77777777" w:rsidR="00104CA5" w:rsidRPr="00032D1D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3" w:type="dxa"/>
          </w:tcPr>
          <w:p w14:paraId="3C8110CE" w14:textId="77777777" w:rsidR="00104CA5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E6E7C76" w14:textId="77777777" w:rsidR="00104CA5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FA99B9A" w14:textId="77777777" w:rsidR="00104CA5" w:rsidRPr="00032D1D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8C32988" w14:textId="77777777" w:rsidR="00104CA5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32D1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ระดับ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318" w:type="dxa"/>
          </w:tcPr>
          <w:p w14:paraId="121CFDEE" w14:textId="77777777" w:rsidR="00104CA5" w:rsidRPr="00032D1D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2" w:type="dxa"/>
          </w:tcPr>
          <w:p w14:paraId="7D465DC9" w14:textId="77777777" w:rsidR="00104CA5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F88EF6B" w14:textId="77777777" w:rsidR="00104CA5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355980B" w14:textId="77777777" w:rsidR="00104CA5" w:rsidRPr="00032D1D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5B68C00" w14:textId="77777777" w:rsidR="00104CA5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32D1D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104CA5" w:rsidRPr="00032D1D" w14:paraId="6EAB578B" w14:textId="77777777" w:rsidTr="00104CA5">
        <w:tc>
          <w:tcPr>
            <w:tcW w:w="3315" w:type="dxa"/>
            <w:shd w:val="clear" w:color="auto" w:fill="auto"/>
          </w:tcPr>
          <w:p w14:paraId="5FC5E7DC" w14:textId="77777777" w:rsidR="00104CA5" w:rsidRPr="00032D1D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10752" w:type="dxa"/>
            <w:gridSpan w:val="13"/>
          </w:tcPr>
          <w:p w14:paraId="465CBC29" w14:textId="77777777" w:rsidR="00104CA5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32D1D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04CA5" w:rsidRPr="00032D1D" w14:paraId="06C1EA58" w14:textId="77777777" w:rsidTr="00104CA5">
        <w:trPr>
          <w:tblHeader/>
        </w:trPr>
        <w:tc>
          <w:tcPr>
            <w:tcW w:w="3315" w:type="dxa"/>
            <w:shd w:val="clear" w:color="auto" w:fill="auto"/>
          </w:tcPr>
          <w:p w14:paraId="3E4A69DB" w14:textId="2805BB8D" w:rsidR="00104CA5" w:rsidRPr="00032D1D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  <w:r w:rsidRPr="00032D1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AC584B" w:rsidRPr="00AC584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AC584B" w:rsidRPr="00AC584B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มิถุนายน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A053F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1983" w:type="dxa"/>
            <w:gridSpan w:val="2"/>
            <w:vAlign w:val="center"/>
          </w:tcPr>
          <w:p w14:paraId="47CBC1DD" w14:textId="77777777" w:rsidR="00104CA5" w:rsidRPr="00032D1D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6" w:type="dxa"/>
            <w:vAlign w:val="center"/>
          </w:tcPr>
          <w:p w14:paraId="6ED903D0" w14:textId="77777777" w:rsidR="00104CA5" w:rsidRPr="00032D1D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81" w:type="dxa"/>
            <w:gridSpan w:val="2"/>
            <w:vAlign w:val="center"/>
          </w:tcPr>
          <w:p w14:paraId="16743C2D" w14:textId="77777777" w:rsidR="00104CA5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9" w:right="-107" w:firstLine="2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1" w:type="dxa"/>
            <w:vAlign w:val="center"/>
          </w:tcPr>
          <w:p w14:paraId="04353656" w14:textId="77777777" w:rsidR="00104CA5" w:rsidRPr="00032D1D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9" w:type="dxa"/>
            <w:vAlign w:val="center"/>
          </w:tcPr>
          <w:p w14:paraId="08722643" w14:textId="77777777" w:rsidR="00104CA5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  <w:vAlign w:val="center"/>
          </w:tcPr>
          <w:p w14:paraId="1E32817A" w14:textId="77777777" w:rsidR="00104CA5" w:rsidRPr="00032D1D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71" w:type="dxa"/>
            <w:vAlign w:val="center"/>
          </w:tcPr>
          <w:p w14:paraId="129DF473" w14:textId="77777777" w:rsidR="00104CA5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  <w:vAlign w:val="center"/>
          </w:tcPr>
          <w:p w14:paraId="50B78C0F" w14:textId="77777777" w:rsidR="00104CA5" w:rsidRPr="00032D1D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3" w:type="dxa"/>
            <w:vAlign w:val="center"/>
          </w:tcPr>
          <w:p w14:paraId="2C8502B4" w14:textId="77777777" w:rsidR="00104CA5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8" w:type="dxa"/>
            <w:vAlign w:val="center"/>
          </w:tcPr>
          <w:p w14:paraId="05C57269" w14:textId="77777777" w:rsidR="00104CA5" w:rsidRPr="00032D1D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2" w:type="dxa"/>
            <w:vAlign w:val="center"/>
          </w:tcPr>
          <w:p w14:paraId="02C2D068" w14:textId="77777777" w:rsidR="00104CA5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04CA5" w:rsidRPr="00032D1D" w14:paraId="15E3F51F" w14:textId="77777777" w:rsidTr="00104CA5">
        <w:tc>
          <w:tcPr>
            <w:tcW w:w="3315" w:type="dxa"/>
          </w:tcPr>
          <w:p w14:paraId="5847ED2A" w14:textId="77777777" w:rsidR="00104CA5" w:rsidRPr="00032D1D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4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032D1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983" w:type="dxa"/>
            <w:gridSpan w:val="2"/>
            <w:vAlign w:val="center"/>
          </w:tcPr>
          <w:p w14:paraId="5A6241C2" w14:textId="77777777" w:rsidR="00104CA5" w:rsidRPr="000F0586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14:paraId="06819469" w14:textId="77777777" w:rsidR="00104CA5" w:rsidRPr="00032D1D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81" w:type="dxa"/>
            <w:gridSpan w:val="2"/>
            <w:vAlign w:val="center"/>
          </w:tcPr>
          <w:p w14:paraId="342726F5" w14:textId="77777777" w:rsidR="00104CA5" w:rsidRPr="000F0586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57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" w:type="dxa"/>
            <w:vAlign w:val="center"/>
          </w:tcPr>
          <w:p w14:paraId="5D0E624A" w14:textId="77777777" w:rsidR="00104CA5" w:rsidRPr="000F0586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9" w:type="dxa"/>
            <w:vAlign w:val="center"/>
          </w:tcPr>
          <w:p w14:paraId="0BDD9032" w14:textId="77777777" w:rsidR="00104CA5" w:rsidRPr="000F0586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  <w:vAlign w:val="center"/>
          </w:tcPr>
          <w:p w14:paraId="4DF18370" w14:textId="77777777" w:rsidR="00104CA5" w:rsidRPr="000F0586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1" w:type="dxa"/>
            <w:vAlign w:val="center"/>
          </w:tcPr>
          <w:p w14:paraId="454C3F25" w14:textId="77777777" w:rsidR="00104CA5" w:rsidRPr="000F0586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  <w:vAlign w:val="center"/>
          </w:tcPr>
          <w:p w14:paraId="191F5805" w14:textId="77777777" w:rsidR="00104CA5" w:rsidRPr="000F0586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3" w:type="dxa"/>
            <w:vAlign w:val="center"/>
          </w:tcPr>
          <w:p w14:paraId="628068AB" w14:textId="77777777" w:rsidR="00104CA5" w:rsidRPr="000F0586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8" w:type="dxa"/>
            <w:vAlign w:val="center"/>
          </w:tcPr>
          <w:p w14:paraId="733C5271" w14:textId="77777777" w:rsidR="00104CA5" w:rsidRPr="000F0586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2" w:type="dxa"/>
            <w:vAlign w:val="center"/>
          </w:tcPr>
          <w:p w14:paraId="6C33AF96" w14:textId="77777777" w:rsidR="00104CA5" w:rsidRPr="000F0586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04CA5" w:rsidRPr="00032D1D" w14:paraId="1B4C1201" w14:textId="77777777" w:rsidTr="00104CA5">
        <w:tc>
          <w:tcPr>
            <w:tcW w:w="3315" w:type="dxa"/>
          </w:tcPr>
          <w:p w14:paraId="653F61D4" w14:textId="77777777" w:rsidR="00104CA5" w:rsidRPr="00A217C7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4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7A1D24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983" w:type="dxa"/>
            <w:gridSpan w:val="2"/>
          </w:tcPr>
          <w:p w14:paraId="4B98EB5D" w14:textId="04E0FD6F" w:rsidR="00104CA5" w:rsidRPr="000F0586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48A3776" w14:textId="77777777" w:rsidR="00104CA5" w:rsidRPr="00032D1D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81" w:type="dxa"/>
            <w:gridSpan w:val="2"/>
          </w:tcPr>
          <w:p w14:paraId="057E7A32" w14:textId="01506936" w:rsidR="00104CA5" w:rsidRPr="000F0586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57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" w:type="dxa"/>
          </w:tcPr>
          <w:p w14:paraId="602278D9" w14:textId="77777777" w:rsidR="00104CA5" w:rsidRPr="000F0586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9" w:type="dxa"/>
          </w:tcPr>
          <w:p w14:paraId="25830EE0" w14:textId="75E585F1" w:rsidR="00104CA5" w:rsidRPr="000F0586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  <w:vAlign w:val="center"/>
          </w:tcPr>
          <w:p w14:paraId="2FDE6C63" w14:textId="77777777" w:rsidR="00104CA5" w:rsidRPr="000F0586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1" w:type="dxa"/>
          </w:tcPr>
          <w:p w14:paraId="02F0D09C" w14:textId="5166F583" w:rsidR="00104CA5" w:rsidRPr="000F0586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  <w:vAlign w:val="bottom"/>
          </w:tcPr>
          <w:p w14:paraId="6B7F9E73" w14:textId="77777777" w:rsidR="00104CA5" w:rsidRPr="000F0586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3" w:type="dxa"/>
            <w:vAlign w:val="bottom"/>
          </w:tcPr>
          <w:p w14:paraId="19EEA14F" w14:textId="4EF613EB" w:rsidR="00104CA5" w:rsidRPr="00933563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8" w:type="dxa"/>
            <w:vAlign w:val="bottom"/>
          </w:tcPr>
          <w:p w14:paraId="72AF2418" w14:textId="77777777" w:rsidR="00104CA5" w:rsidRPr="000F0586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2" w:type="dxa"/>
            <w:vAlign w:val="bottom"/>
          </w:tcPr>
          <w:p w14:paraId="4408A91A" w14:textId="13E18D4A" w:rsidR="00104CA5" w:rsidRPr="000F0586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04CA5" w:rsidRPr="00032D1D" w14:paraId="31E99219" w14:textId="77777777" w:rsidTr="00104CA5">
        <w:tc>
          <w:tcPr>
            <w:tcW w:w="3315" w:type="dxa"/>
          </w:tcPr>
          <w:p w14:paraId="505B75BF" w14:textId="77777777" w:rsidR="00104CA5" w:rsidRPr="00032D1D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6" w:right="-104" w:firstLine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เงินลงทุนใน</w:t>
            </w:r>
            <w:r w:rsidRPr="00032D1D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ตราสารหนี้</w:t>
            </w:r>
          </w:p>
        </w:tc>
        <w:tc>
          <w:tcPr>
            <w:tcW w:w="1983" w:type="dxa"/>
            <w:gridSpan w:val="2"/>
            <w:vAlign w:val="center"/>
          </w:tcPr>
          <w:p w14:paraId="5FC101DE" w14:textId="4C4C1EA7" w:rsidR="00104CA5" w:rsidRPr="000F0586" w:rsidRDefault="003D5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1,287</w:t>
            </w:r>
          </w:p>
        </w:tc>
        <w:tc>
          <w:tcPr>
            <w:tcW w:w="236" w:type="dxa"/>
            <w:vAlign w:val="center"/>
          </w:tcPr>
          <w:p w14:paraId="0A71878E" w14:textId="77777777" w:rsidR="00104CA5" w:rsidRPr="00C56A61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81" w:type="dxa"/>
            <w:gridSpan w:val="2"/>
            <w:vAlign w:val="center"/>
          </w:tcPr>
          <w:p w14:paraId="406A0743" w14:textId="5ED478D6" w:rsidR="00104CA5" w:rsidRPr="000F0586" w:rsidRDefault="00DB0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57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1" w:type="dxa"/>
            <w:vAlign w:val="center"/>
          </w:tcPr>
          <w:p w14:paraId="3EA5636A" w14:textId="77777777" w:rsidR="00104CA5" w:rsidRPr="000F0586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  <w:tab w:val="decimal" w:pos="160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9" w:type="dxa"/>
            <w:vAlign w:val="center"/>
          </w:tcPr>
          <w:p w14:paraId="69E3BDAF" w14:textId="0964CDD6" w:rsidR="00104CA5" w:rsidRPr="000F0586" w:rsidRDefault="00DB0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spacing w:line="240" w:lineRule="auto"/>
              <w:ind w:left="-126" w:right="-108" w:firstLine="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1,287</w:t>
            </w:r>
          </w:p>
        </w:tc>
        <w:tc>
          <w:tcPr>
            <w:tcW w:w="269" w:type="dxa"/>
            <w:vAlign w:val="center"/>
          </w:tcPr>
          <w:p w14:paraId="60F0DD28" w14:textId="77777777" w:rsidR="00104CA5" w:rsidRPr="000F0586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  <w:tab w:val="decimal" w:pos="160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1" w:type="dxa"/>
            <w:vAlign w:val="center"/>
          </w:tcPr>
          <w:p w14:paraId="136127AB" w14:textId="68C6F563" w:rsidR="00104CA5" w:rsidRPr="000F0586" w:rsidRDefault="00DB0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1,287</w:t>
            </w:r>
          </w:p>
        </w:tc>
        <w:tc>
          <w:tcPr>
            <w:tcW w:w="269" w:type="dxa"/>
            <w:vAlign w:val="center"/>
          </w:tcPr>
          <w:p w14:paraId="113B8053" w14:textId="77777777" w:rsidR="00104CA5" w:rsidRPr="000F0586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  <w:tab w:val="decimal" w:pos="160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3" w:type="dxa"/>
            <w:vAlign w:val="center"/>
          </w:tcPr>
          <w:p w14:paraId="32B6A248" w14:textId="6A9CC077" w:rsidR="00104CA5" w:rsidRPr="00933563" w:rsidRDefault="00DB0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18" w:type="dxa"/>
            <w:vAlign w:val="center"/>
          </w:tcPr>
          <w:p w14:paraId="237C6B7D" w14:textId="77777777" w:rsidR="00104CA5" w:rsidRPr="000F0586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  <w:tab w:val="decimal" w:pos="160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2" w:type="dxa"/>
            <w:vAlign w:val="center"/>
          </w:tcPr>
          <w:p w14:paraId="77347140" w14:textId="1498E0AD" w:rsidR="00104CA5" w:rsidRPr="000F0586" w:rsidRDefault="00DB0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1,287</w:t>
            </w:r>
          </w:p>
        </w:tc>
      </w:tr>
      <w:tr w:rsidR="00104CA5" w:rsidRPr="00032D1D" w14:paraId="53074BF0" w14:textId="77777777" w:rsidTr="00104CA5">
        <w:tc>
          <w:tcPr>
            <w:tcW w:w="3315" w:type="dxa"/>
          </w:tcPr>
          <w:p w14:paraId="689687A5" w14:textId="77777777" w:rsidR="00104CA5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D24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สินทรัพย์ทางการเงิน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ไม่</w:t>
            </w:r>
            <w:r w:rsidRPr="007A1D24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หมุนเวียนอื่น</w:t>
            </w:r>
          </w:p>
        </w:tc>
        <w:tc>
          <w:tcPr>
            <w:tcW w:w="1983" w:type="dxa"/>
            <w:gridSpan w:val="2"/>
            <w:vAlign w:val="center"/>
          </w:tcPr>
          <w:p w14:paraId="71DEB87A" w14:textId="77777777" w:rsidR="00104CA5" w:rsidRPr="000F0586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14:paraId="085823F9" w14:textId="77777777" w:rsidR="00104CA5" w:rsidRPr="00C56A61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81" w:type="dxa"/>
            <w:gridSpan w:val="2"/>
            <w:vAlign w:val="center"/>
          </w:tcPr>
          <w:p w14:paraId="3868C07A" w14:textId="77777777" w:rsidR="00104CA5" w:rsidRPr="000F0586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57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" w:type="dxa"/>
            <w:vAlign w:val="center"/>
          </w:tcPr>
          <w:p w14:paraId="25ACEAEE" w14:textId="77777777" w:rsidR="00104CA5" w:rsidRPr="000F0586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  <w:tab w:val="decimal" w:pos="160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9" w:type="dxa"/>
            <w:vAlign w:val="center"/>
          </w:tcPr>
          <w:p w14:paraId="75BD616F" w14:textId="77777777" w:rsidR="00104CA5" w:rsidRPr="000F0586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spacing w:line="240" w:lineRule="auto"/>
              <w:ind w:left="-126" w:right="-10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  <w:vAlign w:val="center"/>
          </w:tcPr>
          <w:p w14:paraId="7D4FC945" w14:textId="77777777" w:rsidR="00104CA5" w:rsidRPr="000F0586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  <w:tab w:val="decimal" w:pos="160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1" w:type="dxa"/>
            <w:vAlign w:val="center"/>
          </w:tcPr>
          <w:p w14:paraId="78E95645" w14:textId="77777777" w:rsidR="00104CA5" w:rsidRPr="000F0586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4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  <w:vAlign w:val="center"/>
          </w:tcPr>
          <w:p w14:paraId="2A9F9F29" w14:textId="77777777" w:rsidR="00104CA5" w:rsidRPr="000F0586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  <w:tab w:val="decimal" w:pos="160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3" w:type="dxa"/>
            <w:vAlign w:val="center"/>
          </w:tcPr>
          <w:p w14:paraId="48A9B8BE" w14:textId="77777777" w:rsidR="00104CA5" w:rsidRPr="00933563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8" w:type="dxa"/>
            <w:vAlign w:val="center"/>
          </w:tcPr>
          <w:p w14:paraId="32212A7D" w14:textId="77777777" w:rsidR="00104CA5" w:rsidRPr="000F0586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  <w:tab w:val="decimal" w:pos="160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2" w:type="dxa"/>
            <w:vAlign w:val="center"/>
          </w:tcPr>
          <w:p w14:paraId="3D67D29B" w14:textId="77777777" w:rsidR="00104CA5" w:rsidRPr="000F0586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04CA5" w:rsidRPr="00032D1D" w14:paraId="35E17982" w14:textId="77777777" w:rsidTr="00104CA5">
        <w:tc>
          <w:tcPr>
            <w:tcW w:w="3315" w:type="dxa"/>
          </w:tcPr>
          <w:p w14:paraId="59F928E7" w14:textId="77777777" w:rsidR="00104CA5" w:rsidRPr="007A1D24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6" w:right="-104" w:firstLine="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เงินลงทุนในหุ้นกู้</w:t>
            </w:r>
          </w:p>
        </w:tc>
        <w:tc>
          <w:tcPr>
            <w:tcW w:w="1983" w:type="dxa"/>
            <w:gridSpan w:val="2"/>
            <w:vAlign w:val="bottom"/>
          </w:tcPr>
          <w:p w14:paraId="46A30347" w14:textId="766052EA" w:rsidR="00104CA5" w:rsidRPr="000F0586" w:rsidRDefault="003D5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48,954</w:t>
            </w:r>
          </w:p>
        </w:tc>
        <w:tc>
          <w:tcPr>
            <w:tcW w:w="236" w:type="dxa"/>
          </w:tcPr>
          <w:p w14:paraId="76C1A111" w14:textId="77777777" w:rsidR="00104CA5" w:rsidRPr="00C56A61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81" w:type="dxa"/>
            <w:gridSpan w:val="2"/>
          </w:tcPr>
          <w:p w14:paraId="7D4D070D" w14:textId="182C8C47" w:rsidR="00104CA5" w:rsidRPr="00A01958" w:rsidRDefault="00DB0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57"/>
              </w:tabs>
              <w:spacing w:line="240" w:lineRule="auto"/>
              <w:ind w:left="-126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1" w:type="dxa"/>
          </w:tcPr>
          <w:p w14:paraId="0F1483EC" w14:textId="77777777" w:rsidR="00104CA5" w:rsidRPr="000F0586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  <w:tab w:val="decimal" w:pos="160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9" w:type="dxa"/>
            <w:vAlign w:val="bottom"/>
          </w:tcPr>
          <w:p w14:paraId="2115B480" w14:textId="7B394602" w:rsidR="00104CA5" w:rsidRPr="000F0586" w:rsidRDefault="00DB0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spacing w:line="240" w:lineRule="auto"/>
              <w:ind w:left="-126" w:right="-108" w:firstLine="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48,954</w:t>
            </w:r>
          </w:p>
        </w:tc>
        <w:tc>
          <w:tcPr>
            <w:tcW w:w="269" w:type="dxa"/>
            <w:vAlign w:val="center"/>
          </w:tcPr>
          <w:p w14:paraId="58BA5C14" w14:textId="77777777" w:rsidR="00104CA5" w:rsidRPr="000F0586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  <w:tab w:val="decimal" w:pos="160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1" w:type="dxa"/>
            <w:vAlign w:val="bottom"/>
          </w:tcPr>
          <w:p w14:paraId="006B5358" w14:textId="33C0BD18" w:rsidR="00104CA5" w:rsidRPr="00933563" w:rsidRDefault="00DB0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left="-126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48,954</w:t>
            </w:r>
          </w:p>
        </w:tc>
        <w:tc>
          <w:tcPr>
            <w:tcW w:w="269" w:type="dxa"/>
          </w:tcPr>
          <w:p w14:paraId="306915E9" w14:textId="77777777" w:rsidR="00104CA5" w:rsidRPr="000F0586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  <w:tab w:val="decimal" w:pos="160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3" w:type="dxa"/>
          </w:tcPr>
          <w:p w14:paraId="4A7A554D" w14:textId="1A908327" w:rsidR="00104CA5" w:rsidRPr="00933563" w:rsidRDefault="00DB0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18" w:type="dxa"/>
          </w:tcPr>
          <w:p w14:paraId="52273F27" w14:textId="77777777" w:rsidR="00104CA5" w:rsidRPr="000F0586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  <w:tab w:val="decimal" w:pos="160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2" w:type="dxa"/>
            <w:vAlign w:val="bottom"/>
          </w:tcPr>
          <w:p w14:paraId="46AEAAF6" w14:textId="47F0026C" w:rsidR="00104CA5" w:rsidRPr="00933563" w:rsidRDefault="00DB0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26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48,954</w:t>
            </w:r>
          </w:p>
        </w:tc>
      </w:tr>
      <w:tr w:rsidR="00104CA5" w:rsidRPr="006A520A" w14:paraId="613F544D" w14:textId="77777777" w:rsidTr="00104CA5">
        <w:tc>
          <w:tcPr>
            <w:tcW w:w="3315" w:type="dxa"/>
          </w:tcPr>
          <w:p w14:paraId="25FF3769" w14:textId="77777777" w:rsidR="00104CA5" w:rsidRPr="006A520A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547" w:right="-43"/>
              <w:contextualSpacing/>
              <w:jc w:val="thaiDistribute"/>
              <w:rPr>
                <w:rFonts w:ascii="Angsana New" w:hAnsi="Angsan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983" w:type="dxa"/>
            <w:gridSpan w:val="2"/>
            <w:vAlign w:val="center"/>
          </w:tcPr>
          <w:p w14:paraId="4AFD800D" w14:textId="77777777" w:rsidR="00104CA5" w:rsidRPr="006A520A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1600"/>
              </w:tabs>
              <w:spacing w:line="240" w:lineRule="auto"/>
              <w:ind w:left="547" w:right="-43"/>
              <w:contextualSpacing/>
              <w:jc w:val="thaiDistribute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236" w:type="dxa"/>
            <w:vAlign w:val="center"/>
          </w:tcPr>
          <w:p w14:paraId="7A264271" w14:textId="77777777" w:rsidR="00104CA5" w:rsidRPr="006A520A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547" w:right="-43" w:firstLine="18"/>
              <w:contextualSpacing/>
              <w:jc w:val="thaiDistribute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881" w:type="dxa"/>
            <w:gridSpan w:val="2"/>
            <w:vAlign w:val="center"/>
          </w:tcPr>
          <w:p w14:paraId="28CFF372" w14:textId="77777777" w:rsidR="00104CA5" w:rsidRPr="006A520A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1557"/>
              </w:tabs>
              <w:spacing w:line="240" w:lineRule="auto"/>
              <w:ind w:left="547" w:right="-43"/>
              <w:contextualSpacing/>
              <w:jc w:val="thaiDistribute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241" w:type="dxa"/>
            <w:vAlign w:val="center"/>
          </w:tcPr>
          <w:p w14:paraId="4CBB22C5" w14:textId="77777777" w:rsidR="00104CA5" w:rsidRPr="006A520A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1338"/>
                <w:tab w:val="decimal" w:pos="1600"/>
              </w:tabs>
              <w:spacing w:line="240" w:lineRule="auto"/>
              <w:ind w:left="547" w:right="-43"/>
              <w:contextualSpacing/>
              <w:jc w:val="thaiDistribute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449" w:type="dxa"/>
            <w:vAlign w:val="center"/>
          </w:tcPr>
          <w:p w14:paraId="4231CEE9" w14:textId="77777777" w:rsidR="00104CA5" w:rsidRPr="006A520A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1095"/>
              </w:tabs>
              <w:spacing w:line="240" w:lineRule="auto"/>
              <w:ind w:left="547" w:right="-43" w:firstLine="18"/>
              <w:contextualSpacing/>
              <w:jc w:val="thaiDistribute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269" w:type="dxa"/>
            <w:vAlign w:val="center"/>
          </w:tcPr>
          <w:p w14:paraId="0BDB9757" w14:textId="77777777" w:rsidR="00104CA5" w:rsidRPr="006A520A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1338"/>
                <w:tab w:val="decimal" w:pos="1600"/>
              </w:tabs>
              <w:spacing w:line="240" w:lineRule="auto"/>
              <w:ind w:left="547" w:right="-43"/>
              <w:contextualSpacing/>
              <w:jc w:val="thaiDistribute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471" w:type="dxa"/>
            <w:vAlign w:val="center"/>
          </w:tcPr>
          <w:p w14:paraId="02499E28" w14:textId="77777777" w:rsidR="00104CA5" w:rsidRPr="006A520A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1153"/>
              </w:tabs>
              <w:spacing w:line="240" w:lineRule="auto"/>
              <w:ind w:left="547" w:right="-43"/>
              <w:contextualSpacing/>
              <w:jc w:val="thaiDistribute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269" w:type="dxa"/>
            <w:vAlign w:val="center"/>
          </w:tcPr>
          <w:p w14:paraId="5D4504D3" w14:textId="77777777" w:rsidR="00104CA5" w:rsidRPr="006A520A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1338"/>
                <w:tab w:val="decimal" w:pos="1600"/>
              </w:tabs>
              <w:spacing w:line="240" w:lineRule="auto"/>
              <w:ind w:left="547" w:right="-43"/>
              <w:contextualSpacing/>
              <w:jc w:val="thaiDistribute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363" w:type="dxa"/>
            <w:vAlign w:val="center"/>
          </w:tcPr>
          <w:p w14:paraId="3BD6F782" w14:textId="77777777" w:rsidR="00104CA5" w:rsidRPr="006A520A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6"/>
                <w:tab w:val="decimal" w:pos="1013"/>
              </w:tabs>
              <w:spacing w:line="240" w:lineRule="auto"/>
              <w:ind w:left="547" w:right="-43"/>
              <w:contextualSpacing/>
              <w:jc w:val="thaiDistribute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318" w:type="dxa"/>
            <w:vAlign w:val="center"/>
          </w:tcPr>
          <w:p w14:paraId="40E21370" w14:textId="77777777" w:rsidR="00104CA5" w:rsidRPr="006A520A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1338"/>
                <w:tab w:val="decimal" w:pos="1600"/>
              </w:tabs>
              <w:spacing w:line="240" w:lineRule="auto"/>
              <w:ind w:left="547" w:right="-43"/>
              <w:contextualSpacing/>
              <w:jc w:val="thaiDistribute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272" w:type="dxa"/>
            <w:vAlign w:val="center"/>
          </w:tcPr>
          <w:p w14:paraId="3C108807" w14:textId="77777777" w:rsidR="00104CA5" w:rsidRPr="006A520A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6"/>
              </w:tabs>
              <w:spacing w:line="240" w:lineRule="auto"/>
              <w:ind w:left="547" w:right="-43"/>
              <w:contextualSpacing/>
              <w:jc w:val="thaiDistribute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</w:tr>
      <w:tr w:rsidR="00104CA5" w:rsidRPr="00032D1D" w14:paraId="3E193625" w14:textId="77777777" w:rsidTr="00104CA5">
        <w:tc>
          <w:tcPr>
            <w:tcW w:w="3315" w:type="dxa"/>
          </w:tcPr>
          <w:p w14:paraId="5591ED0E" w14:textId="77777777" w:rsidR="00104CA5" w:rsidRPr="00032D1D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32D1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1983" w:type="dxa"/>
            <w:gridSpan w:val="2"/>
            <w:vAlign w:val="center"/>
          </w:tcPr>
          <w:p w14:paraId="5A401F2E" w14:textId="77777777" w:rsidR="00104CA5" w:rsidRPr="000F0586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14:paraId="68F91388" w14:textId="77777777" w:rsidR="00104CA5" w:rsidRPr="00E64F58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881" w:type="dxa"/>
            <w:gridSpan w:val="2"/>
            <w:vAlign w:val="center"/>
          </w:tcPr>
          <w:p w14:paraId="366F30DB" w14:textId="77777777" w:rsidR="00104CA5" w:rsidRPr="000F0586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57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" w:type="dxa"/>
            <w:vAlign w:val="center"/>
          </w:tcPr>
          <w:p w14:paraId="62B22357" w14:textId="77777777" w:rsidR="00104CA5" w:rsidRPr="000F0586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9" w:type="dxa"/>
            <w:vAlign w:val="center"/>
          </w:tcPr>
          <w:p w14:paraId="67029C04" w14:textId="77777777" w:rsidR="00104CA5" w:rsidRPr="000F0586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  <w:vAlign w:val="center"/>
          </w:tcPr>
          <w:p w14:paraId="6A28365E" w14:textId="77777777" w:rsidR="00104CA5" w:rsidRPr="000F0586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1" w:type="dxa"/>
            <w:vAlign w:val="center"/>
          </w:tcPr>
          <w:p w14:paraId="23BAAA16" w14:textId="77777777" w:rsidR="00104CA5" w:rsidRPr="000F0586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  <w:vAlign w:val="center"/>
          </w:tcPr>
          <w:p w14:paraId="4B1BE416" w14:textId="77777777" w:rsidR="00104CA5" w:rsidRPr="000F0586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3" w:type="dxa"/>
            <w:vAlign w:val="center"/>
          </w:tcPr>
          <w:p w14:paraId="0809EE85" w14:textId="77777777" w:rsidR="00104CA5" w:rsidRPr="00933563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8" w:type="dxa"/>
            <w:vAlign w:val="center"/>
          </w:tcPr>
          <w:p w14:paraId="00102595" w14:textId="77777777" w:rsidR="00104CA5" w:rsidRPr="000F0586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2" w:type="dxa"/>
            <w:vAlign w:val="center"/>
          </w:tcPr>
          <w:p w14:paraId="067E80A0" w14:textId="77777777" w:rsidR="00104CA5" w:rsidRPr="000F0586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04CA5" w:rsidRPr="00A7632D" w14:paraId="76AD1B06" w14:textId="77777777" w:rsidTr="00CE534B">
        <w:tc>
          <w:tcPr>
            <w:tcW w:w="3315" w:type="dxa"/>
          </w:tcPr>
          <w:p w14:paraId="683EFD87" w14:textId="77777777" w:rsidR="00104CA5" w:rsidRPr="00032D1D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32D1D"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>เงินก</w:t>
            </w:r>
            <w:r w:rsidRPr="00032D1D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ู้ยืมระยะยาวจากสถาบันการเงิน</w:t>
            </w:r>
          </w:p>
        </w:tc>
        <w:tc>
          <w:tcPr>
            <w:tcW w:w="1983" w:type="dxa"/>
            <w:gridSpan w:val="2"/>
            <w:vAlign w:val="bottom"/>
          </w:tcPr>
          <w:p w14:paraId="539114BC" w14:textId="2088D88A" w:rsidR="00104CA5" w:rsidRPr="000F0586" w:rsidRDefault="00492D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FD55153" w14:textId="77777777" w:rsidR="00104CA5" w:rsidRPr="00C56A61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81" w:type="dxa"/>
            <w:gridSpan w:val="2"/>
          </w:tcPr>
          <w:p w14:paraId="359DE5F9" w14:textId="150D539D" w:rsidR="00104CA5" w:rsidRPr="00A01958" w:rsidRDefault="00DB0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57"/>
              </w:tabs>
              <w:spacing w:line="240" w:lineRule="auto"/>
              <w:ind w:left="-126" w:right="-108" w:firstLine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146,096</w:t>
            </w:r>
          </w:p>
        </w:tc>
        <w:tc>
          <w:tcPr>
            <w:tcW w:w="241" w:type="dxa"/>
            <w:vAlign w:val="center"/>
          </w:tcPr>
          <w:p w14:paraId="058C4F03" w14:textId="77777777" w:rsidR="00104CA5" w:rsidRPr="00933563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  <w:tab w:val="decimal" w:pos="1338"/>
                <w:tab w:val="decimal" w:pos="1600"/>
              </w:tabs>
              <w:spacing w:line="240" w:lineRule="auto"/>
              <w:ind w:left="-126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9" w:type="dxa"/>
            <w:vAlign w:val="bottom"/>
          </w:tcPr>
          <w:p w14:paraId="72BFD97D" w14:textId="2674044B" w:rsidR="00104CA5" w:rsidRPr="00A01958" w:rsidRDefault="00DB0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spacing w:line="240" w:lineRule="auto"/>
              <w:ind w:left="-126" w:right="-108" w:firstLine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146,096</w:t>
            </w:r>
          </w:p>
        </w:tc>
        <w:tc>
          <w:tcPr>
            <w:tcW w:w="269" w:type="dxa"/>
            <w:vAlign w:val="center"/>
          </w:tcPr>
          <w:p w14:paraId="4507817A" w14:textId="77777777" w:rsidR="00104CA5" w:rsidRPr="00A01958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  <w:tab w:val="decimal" w:pos="1338"/>
                <w:tab w:val="decimal" w:pos="1600"/>
              </w:tabs>
              <w:spacing w:line="240" w:lineRule="auto"/>
              <w:ind w:left="-126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1" w:type="dxa"/>
            <w:vAlign w:val="center"/>
          </w:tcPr>
          <w:p w14:paraId="4BFF02E8" w14:textId="73DFC530" w:rsidR="00104CA5" w:rsidRPr="00933563" w:rsidRDefault="00DB0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7"/>
              </w:tabs>
              <w:spacing w:line="240" w:lineRule="auto"/>
              <w:ind w:left="-126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9" w:type="dxa"/>
            <w:vAlign w:val="center"/>
          </w:tcPr>
          <w:p w14:paraId="111F531A" w14:textId="77777777" w:rsidR="00104CA5" w:rsidRPr="00933563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  <w:tab w:val="decimal" w:pos="1338"/>
                <w:tab w:val="decimal" w:pos="1600"/>
              </w:tabs>
              <w:spacing w:line="240" w:lineRule="auto"/>
              <w:ind w:left="-126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3" w:type="dxa"/>
            <w:shd w:val="clear" w:color="auto" w:fill="auto"/>
            <w:vAlign w:val="bottom"/>
          </w:tcPr>
          <w:p w14:paraId="79C3D798" w14:textId="197E9F05" w:rsidR="00104CA5" w:rsidRPr="007C0388" w:rsidRDefault="00DB0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left="-126" w:right="-108" w:firstLine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125,680</w:t>
            </w:r>
          </w:p>
        </w:tc>
        <w:tc>
          <w:tcPr>
            <w:tcW w:w="318" w:type="dxa"/>
            <w:shd w:val="clear" w:color="auto" w:fill="auto"/>
            <w:vAlign w:val="bottom"/>
          </w:tcPr>
          <w:p w14:paraId="6932E989" w14:textId="77777777" w:rsidR="00104CA5" w:rsidRPr="007C0388" w:rsidRDefault="0010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  <w:tab w:val="decimal" w:pos="160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2" w:type="dxa"/>
            <w:shd w:val="clear" w:color="auto" w:fill="auto"/>
            <w:vAlign w:val="bottom"/>
          </w:tcPr>
          <w:p w14:paraId="61362EC5" w14:textId="407DB9CD" w:rsidR="00104CA5" w:rsidRPr="007C0388" w:rsidRDefault="00DB0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26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125,680</w:t>
            </w:r>
          </w:p>
        </w:tc>
      </w:tr>
      <w:tr w:rsidR="00A053F6" w:rsidRPr="00032D1D" w14:paraId="12D58C04" w14:textId="77777777">
        <w:tc>
          <w:tcPr>
            <w:tcW w:w="3315" w:type="dxa"/>
            <w:shd w:val="clear" w:color="auto" w:fill="auto"/>
          </w:tcPr>
          <w:p w14:paraId="180F738C" w14:textId="77777777" w:rsidR="00A053F6" w:rsidRPr="00756075" w:rsidRDefault="00A0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cs/>
                <w:lang w:eastAsia="x-none"/>
              </w:rPr>
            </w:pPr>
            <w:r>
              <w:rPr>
                <w:lang w:eastAsia="x-none"/>
              </w:rPr>
              <w:lastRenderedPageBreak/>
              <w:br w:type="page"/>
            </w:r>
          </w:p>
        </w:tc>
        <w:tc>
          <w:tcPr>
            <w:tcW w:w="10752" w:type="dxa"/>
            <w:gridSpan w:val="13"/>
          </w:tcPr>
          <w:p w14:paraId="23D08D9D" w14:textId="77777777" w:rsidR="00A053F6" w:rsidRDefault="00A0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04DB2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  <w:r w:rsidRPr="00304DB2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/งบการเงินเฉพาะกิจการ</w:t>
            </w:r>
          </w:p>
        </w:tc>
      </w:tr>
      <w:tr w:rsidR="00A053F6" w:rsidRPr="00032D1D" w14:paraId="4E758FB0" w14:textId="77777777">
        <w:tc>
          <w:tcPr>
            <w:tcW w:w="3315" w:type="dxa"/>
            <w:shd w:val="clear" w:color="auto" w:fill="auto"/>
          </w:tcPr>
          <w:p w14:paraId="25692FF9" w14:textId="77777777" w:rsidR="00A053F6" w:rsidRPr="00032D1D" w:rsidRDefault="00A0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5790" w:type="dxa"/>
            <w:gridSpan w:val="7"/>
          </w:tcPr>
          <w:p w14:paraId="4F6237FA" w14:textId="77777777" w:rsidR="00A053F6" w:rsidRDefault="00A0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32D1D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269" w:type="dxa"/>
          </w:tcPr>
          <w:p w14:paraId="060A4778" w14:textId="77777777" w:rsidR="00A053F6" w:rsidRPr="00032D1D" w:rsidRDefault="00A0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" w:firstLine="2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693" w:type="dxa"/>
            <w:gridSpan w:val="5"/>
          </w:tcPr>
          <w:p w14:paraId="53646B4F" w14:textId="77777777" w:rsidR="00A053F6" w:rsidRDefault="00A0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32D1D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</w:t>
            </w:r>
          </w:p>
        </w:tc>
      </w:tr>
      <w:tr w:rsidR="00A053F6" w:rsidRPr="00032D1D" w14:paraId="78A4C906" w14:textId="77777777">
        <w:tc>
          <w:tcPr>
            <w:tcW w:w="3315" w:type="dxa"/>
            <w:shd w:val="clear" w:color="auto" w:fill="auto"/>
          </w:tcPr>
          <w:p w14:paraId="0F16328D" w14:textId="77777777" w:rsidR="00A053F6" w:rsidRPr="00032D1D" w:rsidRDefault="00A0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1973" w:type="dxa"/>
          </w:tcPr>
          <w:p w14:paraId="619DF601" w14:textId="77777777" w:rsidR="00A053F6" w:rsidRDefault="00A0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เครื่องมือทางการเงิน</w:t>
            </w:r>
          </w:p>
          <w:p w14:paraId="03F379B4" w14:textId="77777777" w:rsidR="00A053F6" w:rsidRDefault="00A0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ที่วัดมูลค่าด้วย</w:t>
            </w:r>
          </w:p>
          <w:p w14:paraId="2E90B31A" w14:textId="77777777" w:rsidR="00A053F6" w:rsidRDefault="00A0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32D1D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271" w:type="dxa"/>
            <w:gridSpan w:val="3"/>
          </w:tcPr>
          <w:p w14:paraId="0033B594" w14:textId="77777777" w:rsidR="00A053F6" w:rsidRPr="00032D1D" w:rsidRDefault="00A0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14" w:firstLine="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56" w:type="dxa"/>
          </w:tcPr>
          <w:p w14:paraId="5AC9AD08" w14:textId="77777777" w:rsidR="00A053F6" w:rsidRDefault="00A0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9" w:right="-107" w:firstLine="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เครื่องมือทางการเงิน</w:t>
            </w:r>
          </w:p>
          <w:p w14:paraId="05FFE394" w14:textId="77777777" w:rsidR="00A053F6" w:rsidRDefault="00A0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ที่วัดมูลค่าด้วย</w:t>
            </w:r>
          </w:p>
          <w:p w14:paraId="44CA5432" w14:textId="77777777" w:rsidR="00A053F6" w:rsidRDefault="00A0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32D1D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ราคาทุนตัด</w:t>
            </w:r>
          </w:p>
          <w:p w14:paraId="210CDB2E" w14:textId="77777777" w:rsidR="00A053F6" w:rsidRDefault="00A0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9" w:right="-107" w:firstLine="2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32D1D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จำหน่าย </w:t>
            </w:r>
            <w:r w:rsidRPr="00032D1D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032D1D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241" w:type="dxa"/>
          </w:tcPr>
          <w:p w14:paraId="05414576" w14:textId="77777777" w:rsidR="00A053F6" w:rsidRPr="00032D1D" w:rsidRDefault="00A0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9" w:type="dxa"/>
          </w:tcPr>
          <w:p w14:paraId="341279DD" w14:textId="77777777" w:rsidR="00A053F6" w:rsidRDefault="00A0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3D9DD64" w14:textId="77777777" w:rsidR="00A053F6" w:rsidRDefault="00A0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80F1175" w14:textId="77777777" w:rsidR="00A053F6" w:rsidRDefault="00A0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51D7DF6" w14:textId="77777777" w:rsidR="00A053F6" w:rsidRDefault="00A0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32D1D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269" w:type="dxa"/>
          </w:tcPr>
          <w:p w14:paraId="277612A5" w14:textId="77777777" w:rsidR="00A053F6" w:rsidRPr="00032D1D" w:rsidRDefault="00A0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71" w:type="dxa"/>
          </w:tcPr>
          <w:p w14:paraId="77B61A55" w14:textId="77777777" w:rsidR="00A053F6" w:rsidRDefault="00A0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01D1948" w14:textId="77777777" w:rsidR="00A053F6" w:rsidRDefault="00A0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75F8FF0" w14:textId="77777777" w:rsidR="00A053F6" w:rsidRPr="00032D1D" w:rsidRDefault="00A0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821A72E" w14:textId="77777777" w:rsidR="00A053F6" w:rsidRDefault="00A0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32D1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ระดับ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69" w:type="dxa"/>
          </w:tcPr>
          <w:p w14:paraId="4E176401" w14:textId="77777777" w:rsidR="00A053F6" w:rsidRPr="00032D1D" w:rsidRDefault="00A0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3" w:type="dxa"/>
          </w:tcPr>
          <w:p w14:paraId="72646176" w14:textId="77777777" w:rsidR="00A053F6" w:rsidRDefault="00A0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FFBE9AD" w14:textId="77777777" w:rsidR="00A053F6" w:rsidRDefault="00A0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E40446C" w14:textId="77777777" w:rsidR="00A053F6" w:rsidRPr="00032D1D" w:rsidRDefault="00A0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28DD461" w14:textId="77777777" w:rsidR="00A053F6" w:rsidRDefault="00A0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32D1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ระดับ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318" w:type="dxa"/>
          </w:tcPr>
          <w:p w14:paraId="66194B5A" w14:textId="77777777" w:rsidR="00A053F6" w:rsidRPr="00032D1D" w:rsidRDefault="00A0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2" w:type="dxa"/>
          </w:tcPr>
          <w:p w14:paraId="736CABC9" w14:textId="77777777" w:rsidR="00A053F6" w:rsidRDefault="00A0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B073408" w14:textId="77777777" w:rsidR="00A053F6" w:rsidRDefault="00A0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E63F40B" w14:textId="77777777" w:rsidR="00A053F6" w:rsidRPr="00032D1D" w:rsidRDefault="00A0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B961B5E" w14:textId="77777777" w:rsidR="00A053F6" w:rsidRDefault="00A0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32D1D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A053F6" w:rsidRPr="00032D1D" w14:paraId="555CE379" w14:textId="77777777">
        <w:tc>
          <w:tcPr>
            <w:tcW w:w="3315" w:type="dxa"/>
            <w:shd w:val="clear" w:color="auto" w:fill="auto"/>
          </w:tcPr>
          <w:p w14:paraId="64C0F053" w14:textId="77777777" w:rsidR="00A053F6" w:rsidRPr="00032D1D" w:rsidRDefault="00A0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10752" w:type="dxa"/>
            <w:gridSpan w:val="13"/>
          </w:tcPr>
          <w:p w14:paraId="58D097D0" w14:textId="77777777" w:rsidR="00A053F6" w:rsidRDefault="00A0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32D1D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053F6" w:rsidRPr="00032D1D" w14:paraId="6D876402" w14:textId="77777777">
        <w:trPr>
          <w:tblHeader/>
        </w:trPr>
        <w:tc>
          <w:tcPr>
            <w:tcW w:w="3315" w:type="dxa"/>
            <w:shd w:val="clear" w:color="auto" w:fill="auto"/>
          </w:tcPr>
          <w:p w14:paraId="678F7BC9" w14:textId="77777777" w:rsidR="00A053F6" w:rsidRPr="00032D1D" w:rsidRDefault="00A0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  <w:r w:rsidRPr="00032D1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2566</w:t>
            </w:r>
          </w:p>
        </w:tc>
        <w:tc>
          <w:tcPr>
            <w:tcW w:w="1983" w:type="dxa"/>
            <w:gridSpan w:val="2"/>
            <w:vAlign w:val="center"/>
          </w:tcPr>
          <w:p w14:paraId="068CBE44" w14:textId="77777777" w:rsidR="00A053F6" w:rsidRPr="00032D1D" w:rsidRDefault="00A0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6" w:type="dxa"/>
            <w:vAlign w:val="center"/>
          </w:tcPr>
          <w:p w14:paraId="606BEDEC" w14:textId="77777777" w:rsidR="00A053F6" w:rsidRPr="00032D1D" w:rsidRDefault="00A0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81" w:type="dxa"/>
            <w:gridSpan w:val="2"/>
            <w:vAlign w:val="center"/>
          </w:tcPr>
          <w:p w14:paraId="279371EB" w14:textId="77777777" w:rsidR="00A053F6" w:rsidRDefault="00A0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9" w:right="-107" w:firstLine="2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1" w:type="dxa"/>
            <w:vAlign w:val="center"/>
          </w:tcPr>
          <w:p w14:paraId="5E860F86" w14:textId="77777777" w:rsidR="00A053F6" w:rsidRPr="00032D1D" w:rsidRDefault="00A0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9" w:type="dxa"/>
            <w:vAlign w:val="center"/>
          </w:tcPr>
          <w:p w14:paraId="580E68A3" w14:textId="77777777" w:rsidR="00A053F6" w:rsidRDefault="00A0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  <w:vAlign w:val="center"/>
          </w:tcPr>
          <w:p w14:paraId="3BD110B4" w14:textId="77777777" w:rsidR="00A053F6" w:rsidRPr="00032D1D" w:rsidRDefault="00A0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71" w:type="dxa"/>
            <w:vAlign w:val="center"/>
          </w:tcPr>
          <w:p w14:paraId="5E7A9AE9" w14:textId="77777777" w:rsidR="00A053F6" w:rsidRDefault="00A0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  <w:vAlign w:val="center"/>
          </w:tcPr>
          <w:p w14:paraId="2095CE76" w14:textId="77777777" w:rsidR="00A053F6" w:rsidRPr="00032D1D" w:rsidRDefault="00A0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3" w:type="dxa"/>
            <w:vAlign w:val="center"/>
          </w:tcPr>
          <w:p w14:paraId="2E1E5B56" w14:textId="77777777" w:rsidR="00A053F6" w:rsidRDefault="00A0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8" w:type="dxa"/>
            <w:vAlign w:val="center"/>
          </w:tcPr>
          <w:p w14:paraId="5DA2BD3E" w14:textId="77777777" w:rsidR="00A053F6" w:rsidRPr="00032D1D" w:rsidRDefault="00A0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2" w:type="dxa"/>
            <w:vAlign w:val="center"/>
          </w:tcPr>
          <w:p w14:paraId="4742ECE8" w14:textId="77777777" w:rsidR="00A053F6" w:rsidRDefault="00A0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053F6" w:rsidRPr="00032D1D" w14:paraId="7BD28591" w14:textId="77777777">
        <w:tc>
          <w:tcPr>
            <w:tcW w:w="3315" w:type="dxa"/>
          </w:tcPr>
          <w:p w14:paraId="7E1497DC" w14:textId="77777777" w:rsidR="00A053F6" w:rsidRPr="00032D1D" w:rsidRDefault="00A0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4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032D1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983" w:type="dxa"/>
            <w:gridSpan w:val="2"/>
            <w:vAlign w:val="center"/>
          </w:tcPr>
          <w:p w14:paraId="7712CBEE" w14:textId="77777777" w:rsidR="00A053F6" w:rsidRPr="000F0586" w:rsidRDefault="00A0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14:paraId="272650CA" w14:textId="77777777" w:rsidR="00A053F6" w:rsidRPr="00032D1D" w:rsidRDefault="00A0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81" w:type="dxa"/>
            <w:gridSpan w:val="2"/>
            <w:vAlign w:val="center"/>
          </w:tcPr>
          <w:p w14:paraId="03F61B72" w14:textId="77777777" w:rsidR="00A053F6" w:rsidRPr="000F0586" w:rsidRDefault="00A0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57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" w:type="dxa"/>
            <w:vAlign w:val="center"/>
          </w:tcPr>
          <w:p w14:paraId="13879186" w14:textId="77777777" w:rsidR="00A053F6" w:rsidRPr="000F0586" w:rsidRDefault="00A0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9" w:type="dxa"/>
            <w:vAlign w:val="center"/>
          </w:tcPr>
          <w:p w14:paraId="52E6827E" w14:textId="77777777" w:rsidR="00A053F6" w:rsidRPr="000F0586" w:rsidRDefault="00A0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  <w:vAlign w:val="center"/>
          </w:tcPr>
          <w:p w14:paraId="7028FA2E" w14:textId="77777777" w:rsidR="00A053F6" w:rsidRPr="000F0586" w:rsidRDefault="00A0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1" w:type="dxa"/>
            <w:vAlign w:val="center"/>
          </w:tcPr>
          <w:p w14:paraId="6F12B1D1" w14:textId="77777777" w:rsidR="00A053F6" w:rsidRPr="000F0586" w:rsidRDefault="00A0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  <w:vAlign w:val="center"/>
          </w:tcPr>
          <w:p w14:paraId="3B3C898D" w14:textId="77777777" w:rsidR="00A053F6" w:rsidRPr="000F0586" w:rsidRDefault="00A0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3" w:type="dxa"/>
            <w:vAlign w:val="center"/>
          </w:tcPr>
          <w:p w14:paraId="1C75ABFC" w14:textId="77777777" w:rsidR="00A053F6" w:rsidRPr="000F0586" w:rsidRDefault="00A0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8" w:type="dxa"/>
            <w:vAlign w:val="center"/>
          </w:tcPr>
          <w:p w14:paraId="69539A24" w14:textId="77777777" w:rsidR="00A053F6" w:rsidRPr="000F0586" w:rsidRDefault="00A0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2" w:type="dxa"/>
            <w:vAlign w:val="center"/>
          </w:tcPr>
          <w:p w14:paraId="474D4EBD" w14:textId="77777777" w:rsidR="00A053F6" w:rsidRPr="000F0586" w:rsidRDefault="00A0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053F6" w:rsidRPr="00032D1D" w14:paraId="12C3C466" w14:textId="77777777">
        <w:tc>
          <w:tcPr>
            <w:tcW w:w="3315" w:type="dxa"/>
          </w:tcPr>
          <w:p w14:paraId="565B14DE" w14:textId="77777777" w:rsidR="00A053F6" w:rsidRPr="00A217C7" w:rsidRDefault="00A0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4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7A1D24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983" w:type="dxa"/>
            <w:gridSpan w:val="2"/>
          </w:tcPr>
          <w:p w14:paraId="7F3C78F6" w14:textId="77777777" w:rsidR="00A053F6" w:rsidRPr="000F0586" w:rsidRDefault="00A0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1,273</w:t>
            </w:r>
          </w:p>
        </w:tc>
        <w:tc>
          <w:tcPr>
            <w:tcW w:w="236" w:type="dxa"/>
          </w:tcPr>
          <w:p w14:paraId="4DF98049" w14:textId="77777777" w:rsidR="00A053F6" w:rsidRPr="00032D1D" w:rsidRDefault="00A0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81" w:type="dxa"/>
            <w:gridSpan w:val="2"/>
          </w:tcPr>
          <w:p w14:paraId="77BB415D" w14:textId="77777777" w:rsidR="00A053F6" w:rsidRPr="000F0586" w:rsidRDefault="00A0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57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1" w:type="dxa"/>
          </w:tcPr>
          <w:p w14:paraId="65C78C9C" w14:textId="77777777" w:rsidR="00A053F6" w:rsidRPr="000F0586" w:rsidRDefault="00A0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9" w:type="dxa"/>
          </w:tcPr>
          <w:p w14:paraId="336A3861" w14:textId="77777777" w:rsidR="00A053F6" w:rsidRPr="000F0586" w:rsidRDefault="00A0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1,273</w:t>
            </w:r>
          </w:p>
        </w:tc>
        <w:tc>
          <w:tcPr>
            <w:tcW w:w="269" w:type="dxa"/>
            <w:vAlign w:val="center"/>
          </w:tcPr>
          <w:p w14:paraId="0D01B6CF" w14:textId="77777777" w:rsidR="00A053F6" w:rsidRPr="000F0586" w:rsidRDefault="00A0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1" w:type="dxa"/>
          </w:tcPr>
          <w:p w14:paraId="15CEE750" w14:textId="77777777" w:rsidR="00A053F6" w:rsidRPr="000F0586" w:rsidRDefault="00A0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1,273</w:t>
            </w:r>
          </w:p>
        </w:tc>
        <w:tc>
          <w:tcPr>
            <w:tcW w:w="269" w:type="dxa"/>
            <w:vAlign w:val="bottom"/>
          </w:tcPr>
          <w:p w14:paraId="3D8C9FCF" w14:textId="77777777" w:rsidR="00A053F6" w:rsidRPr="000F0586" w:rsidRDefault="00A0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3" w:type="dxa"/>
            <w:vAlign w:val="bottom"/>
          </w:tcPr>
          <w:p w14:paraId="56DBA76F" w14:textId="77777777" w:rsidR="00A053F6" w:rsidRPr="00933563" w:rsidRDefault="00A0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18" w:type="dxa"/>
            <w:vAlign w:val="bottom"/>
          </w:tcPr>
          <w:p w14:paraId="43B321FE" w14:textId="77777777" w:rsidR="00A053F6" w:rsidRPr="000F0586" w:rsidRDefault="00A0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2" w:type="dxa"/>
            <w:vAlign w:val="bottom"/>
          </w:tcPr>
          <w:p w14:paraId="4A2BF0DA" w14:textId="77777777" w:rsidR="00A053F6" w:rsidRPr="000F0586" w:rsidRDefault="00A0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1,273</w:t>
            </w:r>
          </w:p>
        </w:tc>
      </w:tr>
      <w:tr w:rsidR="00A053F6" w:rsidRPr="00032D1D" w14:paraId="7C4CFA85" w14:textId="77777777">
        <w:tc>
          <w:tcPr>
            <w:tcW w:w="3315" w:type="dxa"/>
          </w:tcPr>
          <w:p w14:paraId="7B52316D" w14:textId="77777777" w:rsidR="00A053F6" w:rsidRPr="00032D1D" w:rsidRDefault="00A0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6" w:right="-104" w:firstLine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เงินลงทุนใน</w:t>
            </w:r>
            <w:r w:rsidRPr="00032D1D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ตราสารหนี้</w:t>
            </w:r>
          </w:p>
        </w:tc>
        <w:tc>
          <w:tcPr>
            <w:tcW w:w="1983" w:type="dxa"/>
            <w:gridSpan w:val="2"/>
            <w:vAlign w:val="center"/>
          </w:tcPr>
          <w:p w14:paraId="1B3F2187" w14:textId="77777777" w:rsidR="00A053F6" w:rsidRPr="000F0586" w:rsidRDefault="00A0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14:paraId="5FF6067E" w14:textId="77777777" w:rsidR="00A053F6" w:rsidRPr="00C56A61" w:rsidRDefault="00A0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81" w:type="dxa"/>
            <w:gridSpan w:val="2"/>
            <w:vAlign w:val="center"/>
          </w:tcPr>
          <w:p w14:paraId="7C63F06D" w14:textId="77777777" w:rsidR="00A053F6" w:rsidRPr="000F0586" w:rsidRDefault="00A0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57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" w:type="dxa"/>
            <w:vAlign w:val="center"/>
          </w:tcPr>
          <w:p w14:paraId="210B91F1" w14:textId="77777777" w:rsidR="00A053F6" w:rsidRPr="000F0586" w:rsidRDefault="00A0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  <w:tab w:val="decimal" w:pos="160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9" w:type="dxa"/>
            <w:vAlign w:val="center"/>
          </w:tcPr>
          <w:p w14:paraId="53EA8645" w14:textId="77777777" w:rsidR="00A053F6" w:rsidRPr="000F0586" w:rsidRDefault="00A0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spacing w:line="240" w:lineRule="auto"/>
              <w:ind w:left="-126" w:right="-10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  <w:vAlign w:val="center"/>
          </w:tcPr>
          <w:p w14:paraId="672DD5FD" w14:textId="77777777" w:rsidR="00A053F6" w:rsidRPr="000F0586" w:rsidRDefault="00A0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  <w:tab w:val="decimal" w:pos="160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1" w:type="dxa"/>
            <w:vAlign w:val="center"/>
          </w:tcPr>
          <w:p w14:paraId="64772B57" w14:textId="77777777" w:rsidR="00A053F6" w:rsidRPr="000F0586" w:rsidRDefault="00A0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  <w:vAlign w:val="center"/>
          </w:tcPr>
          <w:p w14:paraId="4AC6A00A" w14:textId="77777777" w:rsidR="00A053F6" w:rsidRPr="000F0586" w:rsidRDefault="00A0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  <w:tab w:val="decimal" w:pos="160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3" w:type="dxa"/>
            <w:vAlign w:val="center"/>
          </w:tcPr>
          <w:p w14:paraId="40F68E01" w14:textId="77777777" w:rsidR="00A053F6" w:rsidRPr="00933563" w:rsidRDefault="00A0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8" w:type="dxa"/>
            <w:vAlign w:val="center"/>
          </w:tcPr>
          <w:p w14:paraId="4DB28531" w14:textId="77777777" w:rsidR="00A053F6" w:rsidRPr="000F0586" w:rsidRDefault="00A0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  <w:tab w:val="decimal" w:pos="160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2" w:type="dxa"/>
            <w:vAlign w:val="center"/>
          </w:tcPr>
          <w:p w14:paraId="54AC97EB" w14:textId="77777777" w:rsidR="00A053F6" w:rsidRPr="000F0586" w:rsidRDefault="00A0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053F6" w:rsidRPr="00032D1D" w14:paraId="600DB74E" w14:textId="77777777">
        <w:tc>
          <w:tcPr>
            <w:tcW w:w="3315" w:type="dxa"/>
          </w:tcPr>
          <w:p w14:paraId="3033AC97" w14:textId="77777777" w:rsidR="00A053F6" w:rsidRDefault="00A0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D24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สินทรัพย์ทางการเงิน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ไม่</w:t>
            </w:r>
            <w:r w:rsidRPr="007A1D24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หมุนเวียนอื่น</w:t>
            </w:r>
          </w:p>
        </w:tc>
        <w:tc>
          <w:tcPr>
            <w:tcW w:w="1983" w:type="dxa"/>
            <w:gridSpan w:val="2"/>
            <w:vAlign w:val="center"/>
          </w:tcPr>
          <w:p w14:paraId="4970E277" w14:textId="77777777" w:rsidR="00A053F6" w:rsidRPr="000F0586" w:rsidRDefault="00A0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14:paraId="0AACBF42" w14:textId="77777777" w:rsidR="00A053F6" w:rsidRPr="00C56A61" w:rsidRDefault="00A0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81" w:type="dxa"/>
            <w:gridSpan w:val="2"/>
            <w:vAlign w:val="center"/>
          </w:tcPr>
          <w:p w14:paraId="2031FA28" w14:textId="77777777" w:rsidR="00A053F6" w:rsidRPr="000F0586" w:rsidRDefault="00A0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57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" w:type="dxa"/>
            <w:vAlign w:val="center"/>
          </w:tcPr>
          <w:p w14:paraId="38568655" w14:textId="77777777" w:rsidR="00A053F6" w:rsidRPr="000F0586" w:rsidRDefault="00A0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  <w:tab w:val="decimal" w:pos="160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9" w:type="dxa"/>
            <w:vAlign w:val="center"/>
          </w:tcPr>
          <w:p w14:paraId="6A6C2E63" w14:textId="77777777" w:rsidR="00A053F6" w:rsidRPr="000F0586" w:rsidRDefault="00A0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spacing w:line="240" w:lineRule="auto"/>
              <w:ind w:left="-126" w:right="-10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  <w:vAlign w:val="center"/>
          </w:tcPr>
          <w:p w14:paraId="533C7F0E" w14:textId="77777777" w:rsidR="00A053F6" w:rsidRPr="000F0586" w:rsidRDefault="00A0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  <w:tab w:val="decimal" w:pos="160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1" w:type="dxa"/>
            <w:vAlign w:val="center"/>
          </w:tcPr>
          <w:p w14:paraId="52E315ED" w14:textId="77777777" w:rsidR="00A053F6" w:rsidRPr="000F0586" w:rsidRDefault="00A0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4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  <w:vAlign w:val="center"/>
          </w:tcPr>
          <w:p w14:paraId="6CCCF6C4" w14:textId="77777777" w:rsidR="00A053F6" w:rsidRPr="000F0586" w:rsidRDefault="00A0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  <w:tab w:val="decimal" w:pos="160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3" w:type="dxa"/>
            <w:vAlign w:val="center"/>
          </w:tcPr>
          <w:p w14:paraId="0E23BCF6" w14:textId="77777777" w:rsidR="00A053F6" w:rsidRPr="00933563" w:rsidRDefault="00A0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8" w:type="dxa"/>
            <w:vAlign w:val="center"/>
          </w:tcPr>
          <w:p w14:paraId="0C14D14F" w14:textId="77777777" w:rsidR="00A053F6" w:rsidRPr="000F0586" w:rsidRDefault="00A0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  <w:tab w:val="decimal" w:pos="160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2" w:type="dxa"/>
            <w:vAlign w:val="center"/>
          </w:tcPr>
          <w:p w14:paraId="15AE700F" w14:textId="77777777" w:rsidR="00A053F6" w:rsidRPr="000F0586" w:rsidRDefault="00A0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053F6" w:rsidRPr="00032D1D" w14:paraId="6ECCAF15" w14:textId="77777777">
        <w:tc>
          <w:tcPr>
            <w:tcW w:w="3315" w:type="dxa"/>
          </w:tcPr>
          <w:p w14:paraId="093E0C99" w14:textId="77777777" w:rsidR="00A053F6" w:rsidRPr="007A1D24" w:rsidRDefault="00A0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6" w:right="-104" w:firstLine="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เงินลงทุนในหุ้นกู้</w:t>
            </w:r>
          </w:p>
        </w:tc>
        <w:tc>
          <w:tcPr>
            <w:tcW w:w="1983" w:type="dxa"/>
            <w:gridSpan w:val="2"/>
            <w:vAlign w:val="bottom"/>
          </w:tcPr>
          <w:p w14:paraId="2C75F438" w14:textId="77777777" w:rsidR="00A053F6" w:rsidRPr="000F0586" w:rsidRDefault="00A0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47,956</w:t>
            </w:r>
          </w:p>
        </w:tc>
        <w:tc>
          <w:tcPr>
            <w:tcW w:w="236" w:type="dxa"/>
          </w:tcPr>
          <w:p w14:paraId="4426C962" w14:textId="77777777" w:rsidR="00A053F6" w:rsidRPr="00C56A61" w:rsidRDefault="00A0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81" w:type="dxa"/>
            <w:gridSpan w:val="2"/>
          </w:tcPr>
          <w:p w14:paraId="1F08818E" w14:textId="77777777" w:rsidR="00A053F6" w:rsidRPr="00A01958" w:rsidRDefault="00A0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57"/>
              </w:tabs>
              <w:spacing w:line="240" w:lineRule="auto"/>
              <w:ind w:left="-126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1" w:type="dxa"/>
          </w:tcPr>
          <w:p w14:paraId="245EECF8" w14:textId="77777777" w:rsidR="00A053F6" w:rsidRPr="000F0586" w:rsidRDefault="00A0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  <w:tab w:val="decimal" w:pos="160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9" w:type="dxa"/>
            <w:vAlign w:val="bottom"/>
          </w:tcPr>
          <w:p w14:paraId="68B5AB66" w14:textId="77777777" w:rsidR="00A053F6" w:rsidRPr="000F0586" w:rsidRDefault="00A0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spacing w:line="240" w:lineRule="auto"/>
              <w:ind w:left="-126" w:right="-108" w:firstLine="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47,956</w:t>
            </w:r>
          </w:p>
        </w:tc>
        <w:tc>
          <w:tcPr>
            <w:tcW w:w="269" w:type="dxa"/>
            <w:vAlign w:val="center"/>
          </w:tcPr>
          <w:p w14:paraId="1C7D68EF" w14:textId="77777777" w:rsidR="00A053F6" w:rsidRPr="000F0586" w:rsidRDefault="00A0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  <w:tab w:val="decimal" w:pos="160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1" w:type="dxa"/>
            <w:vAlign w:val="bottom"/>
          </w:tcPr>
          <w:p w14:paraId="122F5C7D" w14:textId="77777777" w:rsidR="00A053F6" w:rsidRPr="00933563" w:rsidRDefault="00A0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left="-126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47,956</w:t>
            </w:r>
          </w:p>
        </w:tc>
        <w:tc>
          <w:tcPr>
            <w:tcW w:w="269" w:type="dxa"/>
          </w:tcPr>
          <w:p w14:paraId="3DFBDBB6" w14:textId="77777777" w:rsidR="00A053F6" w:rsidRPr="000F0586" w:rsidRDefault="00A0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  <w:tab w:val="decimal" w:pos="160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3" w:type="dxa"/>
          </w:tcPr>
          <w:p w14:paraId="0228A6B8" w14:textId="77777777" w:rsidR="00A053F6" w:rsidRPr="00933563" w:rsidRDefault="00A0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18" w:type="dxa"/>
          </w:tcPr>
          <w:p w14:paraId="6C908CE6" w14:textId="77777777" w:rsidR="00A053F6" w:rsidRPr="000F0586" w:rsidRDefault="00A0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  <w:tab w:val="decimal" w:pos="160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2" w:type="dxa"/>
            <w:vAlign w:val="bottom"/>
          </w:tcPr>
          <w:p w14:paraId="007A4C45" w14:textId="77777777" w:rsidR="00A053F6" w:rsidRPr="00933563" w:rsidRDefault="00A0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26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47,956</w:t>
            </w:r>
          </w:p>
        </w:tc>
      </w:tr>
      <w:tr w:rsidR="00A053F6" w:rsidRPr="006A520A" w14:paraId="2A8AF08B" w14:textId="77777777">
        <w:tc>
          <w:tcPr>
            <w:tcW w:w="3315" w:type="dxa"/>
          </w:tcPr>
          <w:p w14:paraId="3D65A56D" w14:textId="77777777" w:rsidR="00A053F6" w:rsidRPr="006A520A" w:rsidRDefault="00A0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547" w:right="-43"/>
              <w:contextualSpacing/>
              <w:jc w:val="thaiDistribute"/>
              <w:rPr>
                <w:rFonts w:ascii="Angsana New" w:hAnsi="Angsan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983" w:type="dxa"/>
            <w:gridSpan w:val="2"/>
            <w:vAlign w:val="center"/>
          </w:tcPr>
          <w:p w14:paraId="7F882215" w14:textId="77777777" w:rsidR="00A053F6" w:rsidRPr="006A520A" w:rsidRDefault="00A0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1600"/>
              </w:tabs>
              <w:spacing w:line="240" w:lineRule="auto"/>
              <w:ind w:left="547" w:right="-43"/>
              <w:contextualSpacing/>
              <w:jc w:val="thaiDistribute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236" w:type="dxa"/>
            <w:vAlign w:val="center"/>
          </w:tcPr>
          <w:p w14:paraId="24907784" w14:textId="77777777" w:rsidR="00A053F6" w:rsidRPr="006A520A" w:rsidRDefault="00A0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547" w:right="-43" w:firstLine="18"/>
              <w:contextualSpacing/>
              <w:jc w:val="thaiDistribute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881" w:type="dxa"/>
            <w:gridSpan w:val="2"/>
            <w:vAlign w:val="center"/>
          </w:tcPr>
          <w:p w14:paraId="5545CE68" w14:textId="77777777" w:rsidR="00A053F6" w:rsidRPr="006A520A" w:rsidRDefault="00A0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1557"/>
              </w:tabs>
              <w:spacing w:line="240" w:lineRule="auto"/>
              <w:ind w:left="547" w:right="-43"/>
              <w:contextualSpacing/>
              <w:jc w:val="thaiDistribute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241" w:type="dxa"/>
            <w:vAlign w:val="center"/>
          </w:tcPr>
          <w:p w14:paraId="720C423F" w14:textId="77777777" w:rsidR="00A053F6" w:rsidRPr="006A520A" w:rsidRDefault="00A0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1338"/>
                <w:tab w:val="decimal" w:pos="1600"/>
              </w:tabs>
              <w:spacing w:line="240" w:lineRule="auto"/>
              <w:ind w:left="547" w:right="-43"/>
              <w:contextualSpacing/>
              <w:jc w:val="thaiDistribute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449" w:type="dxa"/>
            <w:vAlign w:val="center"/>
          </w:tcPr>
          <w:p w14:paraId="5B565C40" w14:textId="77777777" w:rsidR="00A053F6" w:rsidRPr="006A520A" w:rsidRDefault="00A0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1095"/>
              </w:tabs>
              <w:spacing w:line="240" w:lineRule="auto"/>
              <w:ind w:left="547" w:right="-43" w:firstLine="18"/>
              <w:contextualSpacing/>
              <w:jc w:val="thaiDistribute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269" w:type="dxa"/>
            <w:vAlign w:val="center"/>
          </w:tcPr>
          <w:p w14:paraId="1B1DFCB6" w14:textId="77777777" w:rsidR="00A053F6" w:rsidRPr="006A520A" w:rsidRDefault="00A0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1338"/>
                <w:tab w:val="decimal" w:pos="1600"/>
              </w:tabs>
              <w:spacing w:line="240" w:lineRule="auto"/>
              <w:ind w:left="547" w:right="-43"/>
              <w:contextualSpacing/>
              <w:jc w:val="thaiDistribute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471" w:type="dxa"/>
            <w:vAlign w:val="center"/>
          </w:tcPr>
          <w:p w14:paraId="68749673" w14:textId="77777777" w:rsidR="00A053F6" w:rsidRPr="006A520A" w:rsidRDefault="00A0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1153"/>
              </w:tabs>
              <w:spacing w:line="240" w:lineRule="auto"/>
              <w:ind w:left="547" w:right="-43"/>
              <w:contextualSpacing/>
              <w:jc w:val="thaiDistribute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269" w:type="dxa"/>
            <w:vAlign w:val="center"/>
          </w:tcPr>
          <w:p w14:paraId="5BBCACCA" w14:textId="77777777" w:rsidR="00A053F6" w:rsidRPr="006A520A" w:rsidRDefault="00A0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1338"/>
                <w:tab w:val="decimal" w:pos="1600"/>
              </w:tabs>
              <w:spacing w:line="240" w:lineRule="auto"/>
              <w:ind w:left="547" w:right="-43"/>
              <w:contextualSpacing/>
              <w:jc w:val="thaiDistribute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363" w:type="dxa"/>
            <w:vAlign w:val="center"/>
          </w:tcPr>
          <w:p w14:paraId="703DBA9D" w14:textId="77777777" w:rsidR="00A053F6" w:rsidRPr="006A520A" w:rsidRDefault="00A0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6"/>
                <w:tab w:val="decimal" w:pos="1013"/>
              </w:tabs>
              <w:spacing w:line="240" w:lineRule="auto"/>
              <w:ind w:left="547" w:right="-43"/>
              <w:contextualSpacing/>
              <w:jc w:val="thaiDistribute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318" w:type="dxa"/>
            <w:vAlign w:val="center"/>
          </w:tcPr>
          <w:p w14:paraId="0B2D1532" w14:textId="77777777" w:rsidR="00A053F6" w:rsidRPr="006A520A" w:rsidRDefault="00A0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1338"/>
                <w:tab w:val="decimal" w:pos="1600"/>
              </w:tabs>
              <w:spacing w:line="240" w:lineRule="auto"/>
              <w:ind w:left="547" w:right="-43"/>
              <w:contextualSpacing/>
              <w:jc w:val="thaiDistribute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272" w:type="dxa"/>
            <w:vAlign w:val="center"/>
          </w:tcPr>
          <w:p w14:paraId="5B92D1E4" w14:textId="77777777" w:rsidR="00A053F6" w:rsidRPr="006A520A" w:rsidRDefault="00A0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6"/>
              </w:tabs>
              <w:spacing w:line="240" w:lineRule="auto"/>
              <w:ind w:left="547" w:right="-43"/>
              <w:contextualSpacing/>
              <w:jc w:val="thaiDistribute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</w:tr>
      <w:tr w:rsidR="00A053F6" w:rsidRPr="00032D1D" w14:paraId="3146CFF5" w14:textId="77777777">
        <w:tc>
          <w:tcPr>
            <w:tcW w:w="3315" w:type="dxa"/>
          </w:tcPr>
          <w:p w14:paraId="2F3AE0BC" w14:textId="77777777" w:rsidR="00A053F6" w:rsidRPr="00032D1D" w:rsidRDefault="00A0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32D1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1983" w:type="dxa"/>
            <w:gridSpan w:val="2"/>
            <w:vAlign w:val="center"/>
          </w:tcPr>
          <w:p w14:paraId="00CC56C8" w14:textId="77777777" w:rsidR="00A053F6" w:rsidRPr="000F0586" w:rsidRDefault="00A0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14:paraId="3A29D8E6" w14:textId="77777777" w:rsidR="00A053F6" w:rsidRPr="00E64F58" w:rsidRDefault="00A0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881" w:type="dxa"/>
            <w:gridSpan w:val="2"/>
            <w:vAlign w:val="center"/>
          </w:tcPr>
          <w:p w14:paraId="7272C9C4" w14:textId="77777777" w:rsidR="00A053F6" w:rsidRPr="000F0586" w:rsidRDefault="00A0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57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" w:type="dxa"/>
            <w:vAlign w:val="center"/>
          </w:tcPr>
          <w:p w14:paraId="38B3642E" w14:textId="77777777" w:rsidR="00A053F6" w:rsidRPr="000F0586" w:rsidRDefault="00A0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9" w:type="dxa"/>
            <w:vAlign w:val="center"/>
          </w:tcPr>
          <w:p w14:paraId="55171BD7" w14:textId="77777777" w:rsidR="00A053F6" w:rsidRPr="000F0586" w:rsidRDefault="00A0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  <w:vAlign w:val="center"/>
          </w:tcPr>
          <w:p w14:paraId="7293ECDB" w14:textId="77777777" w:rsidR="00A053F6" w:rsidRPr="000F0586" w:rsidRDefault="00A0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1" w:type="dxa"/>
            <w:vAlign w:val="center"/>
          </w:tcPr>
          <w:p w14:paraId="2FF28106" w14:textId="77777777" w:rsidR="00A053F6" w:rsidRPr="000F0586" w:rsidRDefault="00A0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  <w:vAlign w:val="center"/>
          </w:tcPr>
          <w:p w14:paraId="054C9993" w14:textId="77777777" w:rsidR="00A053F6" w:rsidRPr="000F0586" w:rsidRDefault="00A0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3" w:type="dxa"/>
            <w:vAlign w:val="center"/>
          </w:tcPr>
          <w:p w14:paraId="66AC606F" w14:textId="77777777" w:rsidR="00A053F6" w:rsidRPr="00933563" w:rsidRDefault="00A0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8" w:type="dxa"/>
            <w:vAlign w:val="center"/>
          </w:tcPr>
          <w:p w14:paraId="7DFC7FD3" w14:textId="77777777" w:rsidR="00A053F6" w:rsidRPr="000F0586" w:rsidRDefault="00A0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2" w:type="dxa"/>
            <w:vAlign w:val="center"/>
          </w:tcPr>
          <w:p w14:paraId="5AC0CB5F" w14:textId="77777777" w:rsidR="00A053F6" w:rsidRPr="000F0586" w:rsidRDefault="00A0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053F6" w:rsidRPr="00A7632D" w14:paraId="13F583AA" w14:textId="77777777">
        <w:tc>
          <w:tcPr>
            <w:tcW w:w="3315" w:type="dxa"/>
          </w:tcPr>
          <w:p w14:paraId="04A4B8AF" w14:textId="77777777" w:rsidR="00A053F6" w:rsidRPr="00032D1D" w:rsidRDefault="00A0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32D1D"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>เงินก</w:t>
            </w:r>
            <w:r w:rsidRPr="00032D1D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ู้ยืมระยะยาวจากสถาบันการเงิน</w:t>
            </w:r>
          </w:p>
        </w:tc>
        <w:tc>
          <w:tcPr>
            <w:tcW w:w="1983" w:type="dxa"/>
            <w:gridSpan w:val="2"/>
            <w:vAlign w:val="bottom"/>
          </w:tcPr>
          <w:p w14:paraId="3E4DBA69" w14:textId="77777777" w:rsidR="00A053F6" w:rsidRPr="000F0586" w:rsidRDefault="00A0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6F527C2" w14:textId="77777777" w:rsidR="00A053F6" w:rsidRPr="00C56A61" w:rsidRDefault="00A0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81" w:type="dxa"/>
            <w:gridSpan w:val="2"/>
          </w:tcPr>
          <w:p w14:paraId="4603209B" w14:textId="77777777" w:rsidR="00A053F6" w:rsidRPr="00A01958" w:rsidRDefault="00A0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57"/>
              </w:tabs>
              <w:spacing w:line="240" w:lineRule="auto"/>
              <w:ind w:left="-126" w:right="-108" w:firstLine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164,089</w:t>
            </w:r>
          </w:p>
        </w:tc>
        <w:tc>
          <w:tcPr>
            <w:tcW w:w="241" w:type="dxa"/>
            <w:vAlign w:val="center"/>
          </w:tcPr>
          <w:p w14:paraId="0106C011" w14:textId="77777777" w:rsidR="00A053F6" w:rsidRPr="00933563" w:rsidRDefault="00A0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  <w:tab w:val="decimal" w:pos="1338"/>
                <w:tab w:val="decimal" w:pos="1600"/>
              </w:tabs>
              <w:spacing w:line="240" w:lineRule="auto"/>
              <w:ind w:left="-126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9" w:type="dxa"/>
            <w:vAlign w:val="bottom"/>
          </w:tcPr>
          <w:p w14:paraId="7B02F2E9" w14:textId="77777777" w:rsidR="00A053F6" w:rsidRPr="00A01958" w:rsidRDefault="00A0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spacing w:line="240" w:lineRule="auto"/>
              <w:ind w:left="-126" w:right="-108" w:firstLine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164,089</w:t>
            </w:r>
          </w:p>
        </w:tc>
        <w:tc>
          <w:tcPr>
            <w:tcW w:w="269" w:type="dxa"/>
            <w:vAlign w:val="center"/>
          </w:tcPr>
          <w:p w14:paraId="3B2DD154" w14:textId="77777777" w:rsidR="00A053F6" w:rsidRPr="00A01958" w:rsidRDefault="00A0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  <w:tab w:val="decimal" w:pos="1338"/>
                <w:tab w:val="decimal" w:pos="1600"/>
              </w:tabs>
              <w:spacing w:line="240" w:lineRule="auto"/>
              <w:ind w:left="-126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1" w:type="dxa"/>
            <w:vAlign w:val="center"/>
          </w:tcPr>
          <w:p w14:paraId="67C44C1E" w14:textId="77777777" w:rsidR="00A053F6" w:rsidRPr="00933563" w:rsidRDefault="00A0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7"/>
              </w:tabs>
              <w:spacing w:line="240" w:lineRule="auto"/>
              <w:ind w:left="-126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3356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9" w:type="dxa"/>
            <w:vAlign w:val="center"/>
          </w:tcPr>
          <w:p w14:paraId="70A91B79" w14:textId="77777777" w:rsidR="00A053F6" w:rsidRPr="00933563" w:rsidRDefault="00A0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  <w:tab w:val="decimal" w:pos="1338"/>
                <w:tab w:val="decimal" w:pos="1600"/>
              </w:tabs>
              <w:spacing w:line="240" w:lineRule="auto"/>
              <w:ind w:left="-126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3" w:type="dxa"/>
            <w:vAlign w:val="bottom"/>
          </w:tcPr>
          <w:p w14:paraId="228FE579" w14:textId="77777777" w:rsidR="00A053F6" w:rsidRPr="00933563" w:rsidRDefault="00A0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left="-126" w:right="-108" w:firstLine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138,636</w:t>
            </w:r>
          </w:p>
        </w:tc>
        <w:tc>
          <w:tcPr>
            <w:tcW w:w="318" w:type="dxa"/>
            <w:vAlign w:val="bottom"/>
          </w:tcPr>
          <w:p w14:paraId="056317D2" w14:textId="77777777" w:rsidR="00A053F6" w:rsidRPr="000F0586" w:rsidRDefault="00A0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  <w:tab w:val="decimal" w:pos="160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2" w:type="dxa"/>
            <w:vAlign w:val="bottom"/>
          </w:tcPr>
          <w:p w14:paraId="459583FE" w14:textId="77777777" w:rsidR="00A053F6" w:rsidRPr="00803A87" w:rsidRDefault="00A05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26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138,636</w:t>
            </w:r>
          </w:p>
        </w:tc>
      </w:tr>
    </w:tbl>
    <w:p w14:paraId="3B942750" w14:textId="77777777" w:rsidR="00731431" w:rsidRDefault="007314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4F9EF7DB" w14:textId="77777777" w:rsidR="00FB032D" w:rsidRDefault="00FB03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6E0BE886" w14:textId="77777777" w:rsidR="00FB032D" w:rsidRDefault="00FB03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  <w:sectPr w:rsidR="00FB032D" w:rsidSect="008F53BD"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p w14:paraId="35FD960C" w14:textId="77777777" w:rsidR="00DF1E03" w:rsidRDefault="00DF1E03" w:rsidP="00DF1E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  <w:r w:rsidRPr="000E7E57">
        <w:rPr>
          <w:rFonts w:ascii="Angsana New" w:hAnsi="Angsana New"/>
          <w:sz w:val="30"/>
          <w:szCs w:val="30"/>
          <w:cs/>
        </w:rPr>
        <w:lastRenderedPageBreak/>
        <w:t>ตารางดังต่อไปนี้แสดงเทคนิคการประเมินมูลค่าของเครื่องมือทางการเงินที่วัดมูลค่าด้วยมูลค่ายุติธรรมใน</w:t>
      </w:r>
    </w:p>
    <w:p w14:paraId="5C72101E" w14:textId="5D6399EA" w:rsidR="00DF1E03" w:rsidRDefault="00DF1E03" w:rsidP="00DF1E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  <w:r w:rsidRPr="000E7E57">
        <w:rPr>
          <w:rFonts w:ascii="Angsana New" w:hAnsi="Angsana New"/>
          <w:sz w:val="30"/>
          <w:szCs w:val="30"/>
          <w:cs/>
        </w:rPr>
        <w:t>งบฐานะการเงิน</w:t>
      </w:r>
    </w:p>
    <w:p w14:paraId="1EE12CDC" w14:textId="77777777" w:rsidR="00DF1E03" w:rsidRPr="007E4C7F" w:rsidRDefault="00DF1E03" w:rsidP="00DF1E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tbl>
      <w:tblPr>
        <w:tblW w:w="9270" w:type="dxa"/>
        <w:tblInd w:w="360" w:type="dxa"/>
        <w:tblLook w:val="04A0" w:firstRow="1" w:lastRow="0" w:firstColumn="1" w:lastColumn="0" w:noHBand="0" w:noVBand="1"/>
      </w:tblPr>
      <w:tblGrid>
        <w:gridCol w:w="3780"/>
        <w:gridCol w:w="5490"/>
      </w:tblGrid>
      <w:tr w:rsidR="00A053F6" w:rsidRPr="007E4C7F" w14:paraId="0838E14C" w14:textId="77777777" w:rsidTr="006A0E71">
        <w:trPr>
          <w:tblHeader/>
        </w:trPr>
        <w:tc>
          <w:tcPr>
            <w:tcW w:w="3780" w:type="dxa"/>
            <w:shd w:val="clear" w:color="auto" w:fill="auto"/>
          </w:tcPr>
          <w:p w14:paraId="3F82C538" w14:textId="77777777" w:rsidR="00A053F6" w:rsidRPr="007E4C7F" w:rsidRDefault="00A053F6" w:rsidP="00C538F2">
            <w:pPr>
              <w:pStyle w:val="block"/>
              <w:spacing w:after="0" w:line="240" w:lineRule="atLeast"/>
              <w:ind w:left="77" w:right="-108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7E4C7F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5490" w:type="dxa"/>
            <w:shd w:val="clear" w:color="auto" w:fill="auto"/>
          </w:tcPr>
          <w:p w14:paraId="7D92EA71" w14:textId="77777777" w:rsidR="00A053F6" w:rsidRPr="007E4C7F" w:rsidRDefault="00A053F6" w:rsidP="00DF1E03">
            <w:pPr>
              <w:pStyle w:val="block"/>
              <w:spacing w:after="0" w:line="240" w:lineRule="atLeast"/>
              <w:ind w:left="0"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7E4C7F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A053F6" w:rsidRPr="007E4C7F" w14:paraId="2347DA93" w14:textId="77777777" w:rsidTr="006A0E71">
        <w:tc>
          <w:tcPr>
            <w:tcW w:w="3780" w:type="dxa"/>
            <w:shd w:val="clear" w:color="auto" w:fill="auto"/>
          </w:tcPr>
          <w:p w14:paraId="0927D7FC" w14:textId="09ABA8CE" w:rsidR="00A053F6" w:rsidRPr="007E4C7F" w:rsidRDefault="00A053F6" w:rsidP="00C538F2">
            <w:pPr>
              <w:pStyle w:val="block"/>
              <w:spacing w:after="0" w:line="240" w:lineRule="atLeast"/>
              <w:ind w:left="77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7E4C7F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เงินลงทุนที่วัดมูลค่าด้วย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br/>
              <w:t xml:space="preserve">   </w:t>
            </w:r>
            <w:r w:rsidRPr="007E4C7F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มูลค่ายุติธรรมผ่า</w:t>
            </w:r>
            <w:r w:rsidRPr="007E4C7F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น</w:t>
            </w:r>
            <w:r w:rsidRPr="007E4C7F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กำไรหรือขาดทุน</w:t>
            </w:r>
          </w:p>
        </w:tc>
        <w:tc>
          <w:tcPr>
            <w:tcW w:w="5490" w:type="dxa"/>
            <w:shd w:val="clear" w:color="auto" w:fill="auto"/>
          </w:tcPr>
          <w:p w14:paraId="7E65D275" w14:textId="4984FAD0" w:rsidR="00A053F6" w:rsidRPr="007E4C7F" w:rsidRDefault="00A053F6" w:rsidP="00A053F6">
            <w:pPr>
              <w:pStyle w:val="block"/>
              <w:spacing w:after="0" w:line="240" w:lineRule="atLeast"/>
              <w:ind w:left="0" w:right="-13"/>
              <w:jc w:val="thaiDistribute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0D589E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มูลค่าสินทรัพย์สุทธิ ณ วันที่รายงาน ซึ่งอ้างอิงราคาหรืออัตราผลตอบแทน ที่ประกาศโดยสมาคมตลาดตราสารหนี้ไทย</w:t>
            </w:r>
            <w:r w:rsidR="002862CC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</w:t>
            </w:r>
            <w:r w:rsidRPr="000D589E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ณ</w:t>
            </w:r>
            <w:r w:rsidR="002862CC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</w:t>
            </w:r>
            <w:r w:rsidRPr="000D589E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วันที่วัดมูลค่าเงินลงทุน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และ</w:t>
            </w:r>
            <w:r w:rsidRPr="000D453F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เทคนิคการเปรียบเทียบราคาตลาด</w:t>
            </w:r>
          </w:p>
        </w:tc>
      </w:tr>
    </w:tbl>
    <w:p w14:paraId="2F46EDD9" w14:textId="77777777" w:rsidR="00FB4E90" w:rsidRPr="007E4C7F" w:rsidRDefault="00FB4E90" w:rsidP="00D56BE9">
      <w:pPr>
        <w:pStyle w:val="FSBlank"/>
        <w:rPr>
          <w:sz w:val="30"/>
          <w:szCs w:val="30"/>
        </w:rPr>
      </w:pPr>
    </w:p>
    <w:p w14:paraId="4A5C8671" w14:textId="6BA409C3" w:rsidR="00082EDF" w:rsidRDefault="0043444F" w:rsidP="00082E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  <w:r w:rsidRPr="007E4C7F">
        <w:rPr>
          <w:rFonts w:ascii="Angsana New" w:hAnsi="Angsana New" w:hint="cs"/>
          <w:spacing w:val="-2"/>
          <w:sz w:val="30"/>
          <w:szCs w:val="30"/>
          <w:cs/>
        </w:rPr>
        <w:t>มูลค่ายุติธรรมของหนี้สินทางการเงินที่วัดมูลค่าด้วยราคาทุนตัดจำหน่ายคำนวณโดยใช้วิธีคิดลดกระแสเงินสด</w:t>
      </w:r>
    </w:p>
    <w:p w14:paraId="0F182E1D" w14:textId="77777777" w:rsidR="00082EDF" w:rsidRPr="00082EDF" w:rsidRDefault="00082EDF" w:rsidP="00082E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-2"/>
          <w:sz w:val="30"/>
          <w:szCs w:val="30"/>
          <w:cs/>
        </w:rPr>
      </w:pPr>
    </w:p>
    <w:p w14:paraId="60AB9695" w14:textId="6E583E57" w:rsidR="00147585" w:rsidRPr="007E4C7F" w:rsidRDefault="00147585" w:rsidP="00B76D01">
      <w:pPr>
        <w:pStyle w:val="Heading8"/>
        <w:numPr>
          <w:ilvl w:val="0"/>
          <w:numId w:val="41"/>
        </w:numPr>
        <w:tabs>
          <w:tab w:val="left" w:pos="540"/>
        </w:tabs>
        <w:spacing w:line="240" w:lineRule="auto"/>
        <w:ind w:right="-43" w:hanging="630"/>
        <w:jc w:val="thaiDistribute"/>
        <w:rPr>
          <w:rFonts w:ascii="Angsana New" w:hAnsi="Angsana New"/>
          <w:sz w:val="30"/>
          <w:szCs w:val="30"/>
          <w:lang w:val="th-TH"/>
        </w:rPr>
      </w:pPr>
      <w:r w:rsidRPr="007E4C7F">
        <w:rPr>
          <w:rFonts w:ascii="Angsana New" w:hAnsi="Angsana New"/>
          <w:sz w:val="30"/>
          <w:szCs w:val="30"/>
          <w:cs/>
          <w:lang w:val="th-TH"/>
        </w:rPr>
        <w:t>ภาระผูกพันกับบุคคลหรือกิจการที่ไม่เกี่ยวข้องกัน</w:t>
      </w:r>
    </w:p>
    <w:p w14:paraId="01F64B18" w14:textId="77777777" w:rsidR="00147585" w:rsidRPr="007E4C7F" w:rsidRDefault="00147585" w:rsidP="00D56BE9">
      <w:pPr>
        <w:pStyle w:val="FSBlank"/>
        <w:rPr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00"/>
        <w:gridCol w:w="1711"/>
        <w:gridCol w:w="270"/>
        <w:gridCol w:w="1799"/>
      </w:tblGrid>
      <w:tr w:rsidR="00902C0E" w:rsidRPr="00902C0E" w14:paraId="58E7D7E6" w14:textId="77777777" w:rsidTr="00902C0E">
        <w:trPr>
          <w:trHeight w:val="659"/>
          <w:tblHeader/>
        </w:trPr>
        <w:tc>
          <w:tcPr>
            <w:tcW w:w="2941" w:type="pct"/>
          </w:tcPr>
          <w:p w14:paraId="437C4855" w14:textId="77777777" w:rsidR="00902C0E" w:rsidRPr="00902C0E" w:rsidRDefault="00902C0E" w:rsidP="00902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  <w:p w14:paraId="754AF419" w14:textId="7A8BFC6B" w:rsidR="00902C0E" w:rsidRPr="00902C0E" w:rsidRDefault="00902C0E" w:rsidP="00902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02C0E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1E4052" w:rsidRPr="001E405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1E4052" w:rsidRPr="001E4052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มิถุนายน </w:t>
            </w:r>
            <w:r w:rsidRPr="00902C0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2567</w:t>
            </w:r>
          </w:p>
        </w:tc>
        <w:tc>
          <w:tcPr>
            <w:tcW w:w="932" w:type="pct"/>
          </w:tcPr>
          <w:p w14:paraId="4BE2E7F5" w14:textId="77777777" w:rsidR="00902C0E" w:rsidRPr="00902C0E" w:rsidRDefault="00902C0E" w:rsidP="00902C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2540" w:right="-110" w:firstLine="243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578367A1" w14:textId="5AE9856F" w:rsidR="00902C0E" w:rsidRPr="00902C0E" w:rsidRDefault="00902C0E" w:rsidP="00902C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02C0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672B71C3" w14:textId="77777777" w:rsidR="00902C0E" w:rsidRPr="00902C0E" w:rsidRDefault="00902C0E" w:rsidP="00902C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80" w:type="pct"/>
          </w:tcPr>
          <w:p w14:paraId="58F23379" w14:textId="77777777" w:rsidR="00902C0E" w:rsidRPr="00902C0E" w:rsidRDefault="00902C0E" w:rsidP="00902C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02C0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200AC9AE" w14:textId="5EAD80C5" w:rsidR="00902C0E" w:rsidRPr="00902C0E" w:rsidRDefault="00902C0E" w:rsidP="00902C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02C0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1E24E9" w:rsidRPr="00902C0E" w14:paraId="657CC716" w14:textId="77777777" w:rsidTr="00902C0E">
        <w:trPr>
          <w:tblHeader/>
        </w:trPr>
        <w:tc>
          <w:tcPr>
            <w:tcW w:w="2941" w:type="pct"/>
          </w:tcPr>
          <w:p w14:paraId="51527B87" w14:textId="77777777" w:rsidR="001E24E9" w:rsidRPr="00902C0E" w:rsidRDefault="001E24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59" w:type="pct"/>
            <w:gridSpan w:val="3"/>
          </w:tcPr>
          <w:p w14:paraId="6459D63D" w14:textId="07703CDE" w:rsidR="001E24E9" w:rsidRPr="00902C0E" w:rsidRDefault="00902C0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902C0E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E24E9" w:rsidRPr="00902C0E" w14:paraId="7D4B190C" w14:textId="77777777" w:rsidTr="00902C0E">
        <w:tc>
          <w:tcPr>
            <w:tcW w:w="2941" w:type="pct"/>
          </w:tcPr>
          <w:p w14:paraId="7EEE8A87" w14:textId="73A5C072" w:rsidR="001E24E9" w:rsidRPr="00902C0E" w:rsidRDefault="001E24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902C0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932" w:type="pct"/>
          </w:tcPr>
          <w:p w14:paraId="204560B2" w14:textId="753B4C59" w:rsidR="001E24E9" w:rsidRPr="00902C0E" w:rsidRDefault="001E24E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7" w:type="pct"/>
          </w:tcPr>
          <w:p w14:paraId="209B45B0" w14:textId="77777777" w:rsidR="001E24E9" w:rsidRPr="00902C0E" w:rsidRDefault="001E2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80" w:type="pct"/>
          </w:tcPr>
          <w:p w14:paraId="7FCD2D2D" w14:textId="655B28DB" w:rsidR="001E24E9" w:rsidRPr="00902C0E" w:rsidRDefault="001E24E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B3A7A" w:rsidRPr="00902C0E" w14:paraId="01ECB03F" w14:textId="77777777" w:rsidTr="00733B18">
        <w:tc>
          <w:tcPr>
            <w:tcW w:w="2941" w:type="pct"/>
          </w:tcPr>
          <w:p w14:paraId="450CCB62" w14:textId="708CD337" w:rsidR="00EB3A7A" w:rsidRPr="00902C0E" w:rsidRDefault="00EB3A7A" w:rsidP="00EB3A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932" w:type="pct"/>
            <w:shd w:val="clear" w:color="auto" w:fill="auto"/>
          </w:tcPr>
          <w:p w14:paraId="16E34958" w14:textId="4B029A07" w:rsidR="00EB3A7A" w:rsidRPr="00902C0E" w:rsidRDefault="003550B4" w:rsidP="00C16276">
            <w:pPr>
              <w:pStyle w:val="acctfourfigures"/>
              <w:tabs>
                <w:tab w:val="clear" w:pos="765"/>
                <w:tab w:val="decimal" w:pos="141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5,692</w:t>
            </w:r>
          </w:p>
        </w:tc>
        <w:tc>
          <w:tcPr>
            <w:tcW w:w="147" w:type="pct"/>
          </w:tcPr>
          <w:p w14:paraId="2881672C" w14:textId="77777777" w:rsidR="00EB3A7A" w:rsidRPr="00902C0E" w:rsidRDefault="00EB3A7A" w:rsidP="00EB3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80" w:type="pct"/>
            <w:shd w:val="clear" w:color="auto" w:fill="auto"/>
          </w:tcPr>
          <w:p w14:paraId="075FD14A" w14:textId="3DDBC8A6" w:rsidR="00EB3A7A" w:rsidRPr="00902C0E" w:rsidRDefault="003550B4" w:rsidP="00C16276">
            <w:pPr>
              <w:pStyle w:val="acctfourfigures"/>
              <w:tabs>
                <w:tab w:val="clear" w:pos="765"/>
                <w:tab w:val="decimal" w:pos="150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82614">
              <w:rPr>
                <w:rFonts w:asciiTheme="majorBidi" w:hAnsiTheme="majorBidi" w:cstheme="majorBidi"/>
                <w:sz w:val="30"/>
                <w:szCs w:val="30"/>
              </w:rPr>
              <w:t>5,692</w:t>
            </w:r>
          </w:p>
        </w:tc>
      </w:tr>
      <w:tr w:rsidR="00EB3A7A" w:rsidRPr="00902C0E" w14:paraId="7175EC2B" w14:textId="77777777" w:rsidTr="00733B18">
        <w:tc>
          <w:tcPr>
            <w:tcW w:w="2941" w:type="pct"/>
          </w:tcPr>
          <w:p w14:paraId="261BB31C" w14:textId="45D203AD" w:rsidR="00EB3A7A" w:rsidRPr="00902C0E" w:rsidRDefault="00EB3A7A" w:rsidP="00EB3A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อาคารและอุปกรณ์</w:t>
            </w:r>
          </w:p>
        </w:tc>
        <w:tc>
          <w:tcPr>
            <w:tcW w:w="932" w:type="pct"/>
            <w:shd w:val="clear" w:color="auto" w:fill="auto"/>
          </w:tcPr>
          <w:p w14:paraId="0FB3109E" w14:textId="6CE0CF75" w:rsidR="00EB3A7A" w:rsidRPr="00C16276" w:rsidRDefault="003550B4" w:rsidP="00C16276">
            <w:pPr>
              <w:pStyle w:val="acctfourfigures"/>
              <w:tabs>
                <w:tab w:val="clear" w:pos="765"/>
                <w:tab w:val="decimal" w:pos="141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46,630</w:t>
            </w:r>
          </w:p>
        </w:tc>
        <w:tc>
          <w:tcPr>
            <w:tcW w:w="147" w:type="pct"/>
          </w:tcPr>
          <w:p w14:paraId="63912FE6" w14:textId="77777777" w:rsidR="00EB3A7A" w:rsidRPr="00902C0E" w:rsidRDefault="00EB3A7A" w:rsidP="00EB3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80" w:type="pct"/>
            <w:shd w:val="clear" w:color="auto" w:fill="auto"/>
          </w:tcPr>
          <w:p w14:paraId="53E774BA" w14:textId="625D90BD" w:rsidR="00EB3A7A" w:rsidRPr="00C16276" w:rsidRDefault="003550B4" w:rsidP="00C16276">
            <w:pPr>
              <w:pStyle w:val="acctfourfigures"/>
              <w:tabs>
                <w:tab w:val="clear" w:pos="765"/>
                <w:tab w:val="decimal" w:pos="150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66DB7">
              <w:rPr>
                <w:rFonts w:ascii="Angsana New" w:hAnsi="Angsana New"/>
                <w:sz w:val="30"/>
                <w:szCs w:val="30"/>
              </w:rPr>
              <w:t>44,543</w:t>
            </w:r>
          </w:p>
        </w:tc>
      </w:tr>
      <w:tr w:rsidR="00EB3A7A" w:rsidRPr="00902C0E" w14:paraId="4775D764" w14:textId="77777777" w:rsidTr="00733B18">
        <w:tc>
          <w:tcPr>
            <w:tcW w:w="2941" w:type="pct"/>
          </w:tcPr>
          <w:p w14:paraId="70320261" w14:textId="6EA83D74" w:rsidR="00EB3A7A" w:rsidRPr="00902C0E" w:rsidRDefault="00EB3A7A" w:rsidP="00EB3A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สินทรัพย์ไม่มีตัวตน</w:t>
            </w:r>
          </w:p>
        </w:tc>
        <w:tc>
          <w:tcPr>
            <w:tcW w:w="932" w:type="pct"/>
            <w:shd w:val="clear" w:color="auto" w:fill="auto"/>
            <w:vAlign w:val="center"/>
          </w:tcPr>
          <w:p w14:paraId="4992247F" w14:textId="0786BC12" w:rsidR="00EB3A7A" w:rsidRPr="00C16276" w:rsidRDefault="002457A0" w:rsidP="00C16276">
            <w:pPr>
              <w:pStyle w:val="acctfourfigures"/>
              <w:tabs>
                <w:tab w:val="clear" w:pos="765"/>
                <w:tab w:val="decimal" w:pos="141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3,073</w:t>
            </w:r>
          </w:p>
        </w:tc>
        <w:tc>
          <w:tcPr>
            <w:tcW w:w="147" w:type="pct"/>
          </w:tcPr>
          <w:p w14:paraId="068F0437" w14:textId="77777777" w:rsidR="00EB3A7A" w:rsidRPr="00902C0E" w:rsidRDefault="00EB3A7A" w:rsidP="00EB3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80" w:type="pct"/>
            <w:shd w:val="clear" w:color="auto" w:fill="auto"/>
            <w:vAlign w:val="center"/>
          </w:tcPr>
          <w:p w14:paraId="37A170EC" w14:textId="56ADA0AD" w:rsidR="00EB3A7A" w:rsidRPr="00C16276" w:rsidRDefault="00382614" w:rsidP="00C16276">
            <w:pPr>
              <w:pStyle w:val="acctfourfigures"/>
              <w:tabs>
                <w:tab w:val="clear" w:pos="765"/>
                <w:tab w:val="decimal" w:pos="150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82614">
              <w:rPr>
                <w:rFonts w:asciiTheme="majorBidi" w:hAnsiTheme="majorBidi" w:cstheme="majorBidi"/>
                <w:sz w:val="30"/>
                <w:szCs w:val="30"/>
              </w:rPr>
              <w:t>3,073</w:t>
            </w:r>
          </w:p>
        </w:tc>
      </w:tr>
      <w:tr w:rsidR="00C16276" w:rsidRPr="00902C0E" w14:paraId="3E34D84E" w14:textId="77777777" w:rsidTr="00733B18">
        <w:tc>
          <w:tcPr>
            <w:tcW w:w="2941" w:type="pct"/>
          </w:tcPr>
          <w:p w14:paraId="0ED4E003" w14:textId="77777777" w:rsidR="00C16276" w:rsidRPr="00902C0E" w:rsidRDefault="00C16276" w:rsidP="00C162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02C0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3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7A28DE9" w14:textId="6702CD71" w:rsidR="00C16276" w:rsidRPr="00C16276" w:rsidRDefault="00335988" w:rsidP="00C16276">
            <w:pPr>
              <w:pStyle w:val="acctfourfigures"/>
              <w:tabs>
                <w:tab w:val="clear" w:pos="765"/>
                <w:tab w:val="decimal" w:pos="141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3598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55,395</w:t>
            </w:r>
          </w:p>
        </w:tc>
        <w:tc>
          <w:tcPr>
            <w:tcW w:w="147" w:type="pct"/>
          </w:tcPr>
          <w:p w14:paraId="522AEDAC" w14:textId="77777777" w:rsidR="00C16276" w:rsidRPr="00902C0E" w:rsidRDefault="00C16276" w:rsidP="00C16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8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3ECCB01" w14:textId="5DFA0170" w:rsidR="00C16276" w:rsidRPr="00C16276" w:rsidRDefault="00F501ED" w:rsidP="00C16276">
            <w:pPr>
              <w:pStyle w:val="acctfourfigures"/>
              <w:tabs>
                <w:tab w:val="clear" w:pos="765"/>
                <w:tab w:val="decimal" w:pos="150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501E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53,308</w:t>
            </w:r>
          </w:p>
        </w:tc>
      </w:tr>
      <w:tr w:rsidR="001E24E9" w:rsidRPr="00902C0E" w14:paraId="17C4B5CE" w14:textId="77777777" w:rsidTr="00902C0E">
        <w:tc>
          <w:tcPr>
            <w:tcW w:w="2941" w:type="pct"/>
          </w:tcPr>
          <w:p w14:paraId="0C5AF43E" w14:textId="77777777" w:rsidR="001E24E9" w:rsidRPr="00902C0E" w:rsidRDefault="001E24E9">
            <w:pPr>
              <w:pStyle w:val="NoSpacing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2" w:type="pct"/>
            <w:tcBorders>
              <w:top w:val="double" w:sz="4" w:space="0" w:color="auto"/>
            </w:tcBorders>
          </w:tcPr>
          <w:p w14:paraId="1858A214" w14:textId="77777777" w:rsidR="001E24E9" w:rsidRPr="00C16276" w:rsidRDefault="001E24E9" w:rsidP="00C16276">
            <w:pPr>
              <w:pStyle w:val="acctfourfigures"/>
              <w:tabs>
                <w:tab w:val="clear" w:pos="765"/>
                <w:tab w:val="decimal" w:pos="141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1B4E8B8C" w14:textId="77777777" w:rsidR="001E24E9" w:rsidRPr="00902C0E" w:rsidRDefault="001E24E9">
            <w:pPr>
              <w:pStyle w:val="NoSpacing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80" w:type="pct"/>
            <w:tcBorders>
              <w:top w:val="double" w:sz="4" w:space="0" w:color="auto"/>
            </w:tcBorders>
          </w:tcPr>
          <w:p w14:paraId="2F4C28C4" w14:textId="77777777" w:rsidR="001E24E9" w:rsidRPr="00C16276" w:rsidRDefault="001E24E9" w:rsidP="00C16276">
            <w:pPr>
              <w:pStyle w:val="acctfourfigures"/>
              <w:tabs>
                <w:tab w:val="clear" w:pos="765"/>
                <w:tab w:val="decimal" w:pos="150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E24E9" w:rsidRPr="00902C0E" w14:paraId="5F1BF61C" w14:textId="77777777" w:rsidTr="00902C0E">
        <w:tc>
          <w:tcPr>
            <w:tcW w:w="2941" w:type="pct"/>
          </w:tcPr>
          <w:p w14:paraId="707F6810" w14:textId="4B9173B2" w:rsidR="001E24E9" w:rsidRPr="00902C0E" w:rsidRDefault="001E24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902C0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ภาระผูกพันอื่นๆ </w:t>
            </w:r>
          </w:p>
        </w:tc>
        <w:tc>
          <w:tcPr>
            <w:tcW w:w="932" w:type="pct"/>
          </w:tcPr>
          <w:p w14:paraId="62C831E9" w14:textId="77777777" w:rsidR="001E24E9" w:rsidRPr="00C16276" w:rsidRDefault="001E24E9" w:rsidP="00C16276">
            <w:pPr>
              <w:pStyle w:val="acctfourfigures"/>
              <w:tabs>
                <w:tab w:val="clear" w:pos="765"/>
                <w:tab w:val="decimal" w:pos="141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352F9A7A" w14:textId="77777777" w:rsidR="001E24E9" w:rsidRPr="00902C0E" w:rsidRDefault="001E2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80" w:type="pct"/>
          </w:tcPr>
          <w:p w14:paraId="7E460432" w14:textId="77777777" w:rsidR="001E24E9" w:rsidRPr="00C16276" w:rsidRDefault="001E24E9" w:rsidP="00C16276">
            <w:pPr>
              <w:pStyle w:val="acctfourfigures"/>
              <w:tabs>
                <w:tab w:val="clear" w:pos="765"/>
                <w:tab w:val="decimal" w:pos="150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E24E9" w:rsidRPr="00902C0E" w14:paraId="34B646B8" w14:textId="77777777" w:rsidTr="005B7F8F">
        <w:tc>
          <w:tcPr>
            <w:tcW w:w="2941" w:type="pct"/>
          </w:tcPr>
          <w:p w14:paraId="4EBD8B6E" w14:textId="4B1AACB5" w:rsidR="001E24E9" w:rsidRPr="00902C0E" w:rsidRDefault="00A052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A052FE">
              <w:rPr>
                <w:rFonts w:ascii="Angsana New" w:hAnsi="Angsana New"/>
                <w:sz w:val="30"/>
                <w:szCs w:val="30"/>
                <w:cs/>
              </w:rPr>
              <w:t>ภาระผูกพันตามสัญญาเช่า</w:t>
            </w:r>
          </w:p>
        </w:tc>
        <w:tc>
          <w:tcPr>
            <w:tcW w:w="932" w:type="pct"/>
            <w:shd w:val="clear" w:color="auto" w:fill="auto"/>
          </w:tcPr>
          <w:p w14:paraId="589ACD15" w14:textId="0F951389" w:rsidR="001E24E9" w:rsidRPr="00C16276" w:rsidRDefault="008E434F" w:rsidP="00C16276">
            <w:pPr>
              <w:pStyle w:val="acctfourfigures"/>
              <w:tabs>
                <w:tab w:val="clear" w:pos="765"/>
                <w:tab w:val="decimal" w:pos="141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E434F">
              <w:rPr>
                <w:rFonts w:asciiTheme="majorBidi" w:hAnsiTheme="majorBidi" w:cstheme="majorBidi"/>
                <w:sz w:val="30"/>
                <w:szCs w:val="30"/>
              </w:rPr>
              <w:t>4,127</w:t>
            </w:r>
          </w:p>
        </w:tc>
        <w:tc>
          <w:tcPr>
            <w:tcW w:w="147" w:type="pct"/>
          </w:tcPr>
          <w:p w14:paraId="45BA7B77" w14:textId="77777777" w:rsidR="001E24E9" w:rsidRPr="00902C0E" w:rsidRDefault="001E2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0" w:type="pct"/>
            <w:shd w:val="clear" w:color="auto" w:fill="auto"/>
          </w:tcPr>
          <w:p w14:paraId="1E1F6018" w14:textId="3660F41B" w:rsidR="001E24E9" w:rsidRPr="00C16276" w:rsidRDefault="006970F2" w:rsidP="00C16276">
            <w:pPr>
              <w:pStyle w:val="acctfourfigures"/>
              <w:tabs>
                <w:tab w:val="clear" w:pos="765"/>
                <w:tab w:val="decimal" w:pos="150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970F2">
              <w:rPr>
                <w:rFonts w:asciiTheme="majorBidi" w:hAnsiTheme="majorBidi" w:cstheme="majorBidi"/>
                <w:sz w:val="30"/>
                <w:szCs w:val="30"/>
              </w:rPr>
              <w:t>4,127</w:t>
            </w:r>
          </w:p>
        </w:tc>
      </w:tr>
      <w:tr w:rsidR="009437EA" w:rsidRPr="00902C0E" w14:paraId="61033124" w14:textId="77777777" w:rsidTr="005B7F8F">
        <w:tc>
          <w:tcPr>
            <w:tcW w:w="2941" w:type="pct"/>
          </w:tcPr>
          <w:p w14:paraId="17FBDBC4" w14:textId="1486A3A2" w:rsidR="009437EA" w:rsidRPr="00A052FE" w:rsidRDefault="009437EA" w:rsidP="009437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9437EA">
              <w:rPr>
                <w:rFonts w:ascii="Angsana New" w:hAnsi="Angsana New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932" w:type="pct"/>
            <w:shd w:val="clear" w:color="auto" w:fill="auto"/>
          </w:tcPr>
          <w:p w14:paraId="342A9AB6" w14:textId="0482BEAA" w:rsidR="009437EA" w:rsidRPr="00C218AD" w:rsidRDefault="00C218AD" w:rsidP="009437EA">
            <w:pPr>
              <w:pStyle w:val="acctfourfigures"/>
              <w:tabs>
                <w:tab w:val="clear" w:pos="765"/>
                <w:tab w:val="decimal" w:pos="141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87,306</w:t>
            </w:r>
          </w:p>
        </w:tc>
        <w:tc>
          <w:tcPr>
            <w:tcW w:w="147" w:type="pct"/>
          </w:tcPr>
          <w:p w14:paraId="617E0DE9" w14:textId="77777777" w:rsidR="009437EA" w:rsidRPr="00902C0E" w:rsidRDefault="009437EA" w:rsidP="009437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0" w:type="pct"/>
            <w:shd w:val="clear" w:color="auto" w:fill="auto"/>
          </w:tcPr>
          <w:p w14:paraId="3BE87CA9" w14:textId="223E8C45" w:rsidR="009437EA" w:rsidRPr="007D126C" w:rsidRDefault="00C218AD" w:rsidP="009437EA">
            <w:pPr>
              <w:pStyle w:val="acctfourfigures"/>
              <w:tabs>
                <w:tab w:val="clear" w:pos="765"/>
                <w:tab w:val="decimal" w:pos="150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218AD">
              <w:rPr>
                <w:rFonts w:asciiTheme="majorBidi" w:hAnsiTheme="majorBidi" w:cstheme="majorBidi"/>
                <w:sz w:val="30"/>
                <w:szCs w:val="30"/>
              </w:rPr>
              <w:t>87,306</w:t>
            </w:r>
          </w:p>
        </w:tc>
      </w:tr>
      <w:tr w:rsidR="009437EA" w:rsidRPr="00902C0E" w14:paraId="2AFB0829" w14:textId="77777777" w:rsidTr="005B7F8F">
        <w:tc>
          <w:tcPr>
            <w:tcW w:w="2941" w:type="pct"/>
          </w:tcPr>
          <w:p w14:paraId="27039A2A" w14:textId="4173ED20" w:rsidR="009437EA" w:rsidRPr="009437EA" w:rsidRDefault="009437EA" w:rsidP="009437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9437EA">
              <w:rPr>
                <w:rFonts w:ascii="Angsana New" w:hAnsi="Angsana New"/>
                <w:sz w:val="30"/>
                <w:szCs w:val="30"/>
                <w:cs/>
              </w:rPr>
              <w:t>สัญญา</w:t>
            </w:r>
            <w:r w:rsidR="005D49B4">
              <w:rPr>
                <w:rFonts w:ascii="Angsana New" w:hAnsi="Angsana New" w:hint="cs"/>
                <w:sz w:val="30"/>
                <w:szCs w:val="30"/>
                <w:cs/>
              </w:rPr>
              <w:t>บริการ</w:t>
            </w:r>
            <w:r w:rsidRPr="009437EA">
              <w:rPr>
                <w:rFonts w:ascii="Angsana New" w:hAnsi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932" w:type="pct"/>
            <w:shd w:val="clear" w:color="auto" w:fill="auto"/>
          </w:tcPr>
          <w:p w14:paraId="503E118D" w14:textId="39A70EA1" w:rsidR="009437EA" w:rsidRDefault="00A07F58" w:rsidP="009437EA">
            <w:pPr>
              <w:pStyle w:val="acctfourfigures"/>
              <w:tabs>
                <w:tab w:val="clear" w:pos="765"/>
                <w:tab w:val="decimal" w:pos="141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07F58">
              <w:rPr>
                <w:rFonts w:asciiTheme="majorBidi" w:hAnsiTheme="majorBidi" w:cstheme="majorBidi"/>
                <w:sz w:val="30"/>
                <w:szCs w:val="30"/>
              </w:rPr>
              <w:t>58,480</w:t>
            </w:r>
          </w:p>
        </w:tc>
        <w:tc>
          <w:tcPr>
            <w:tcW w:w="147" w:type="pct"/>
          </w:tcPr>
          <w:p w14:paraId="78343552" w14:textId="77777777" w:rsidR="009437EA" w:rsidRPr="00902C0E" w:rsidRDefault="009437EA" w:rsidP="009437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0" w:type="pct"/>
            <w:shd w:val="clear" w:color="auto" w:fill="auto"/>
          </w:tcPr>
          <w:p w14:paraId="05EE8899" w14:textId="106E3456" w:rsidR="009437EA" w:rsidRDefault="00551150" w:rsidP="009437EA">
            <w:pPr>
              <w:pStyle w:val="acctfourfigures"/>
              <w:tabs>
                <w:tab w:val="clear" w:pos="765"/>
                <w:tab w:val="decimal" w:pos="150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51150">
              <w:rPr>
                <w:rFonts w:asciiTheme="majorBidi" w:hAnsiTheme="majorBidi" w:cstheme="majorBidi"/>
                <w:sz w:val="30"/>
                <w:szCs w:val="30"/>
              </w:rPr>
              <w:t>56,346</w:t>
            </w:r>
          </w:p>
        </w:tc>
      </w:tr>
      <w:tr w:rsidR="00D626B2" w:rsidRPr="00902C0E" w14:paraId="284951C3" w14:textId="77777777" w:rsidTr="005B7F8F">
        <w:tc>
          <w:tcPr>
            <w:tcW w:w="2941" w:type="pct"/>
          </w:tcPr>
          <w:p w14:paraId="4627CB08" w14:textId="5E687515" w:rsidR="00D626B2" w:rsidRPr="00D626B2" w:rsidRDefault="009437EA" w:rsidP="00D626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shd w:val="clear" w:color="auto" w:fill="D9D9D9" w:themeFill="background1" w:themeFillShade="D9"/>
                <w:cs/>
              </w:rPr>
            </w:pPr>
            <w:r w:rsidRPr="00902C0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3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FA4C140" w14:textId="2FA7EBE2" w:rsidR="00D626B2" w:rsidRPr="009437EA" w:rsidRDefault="00837D73" w:rsidP="00D626B2">
            <w:pPr>
              <w:pStyle w:val="acctfourfigures"/>
              <w:tabs>
                <w:tab w:val="clear" w:pos="765"/>
                <w:tab w:val="decimal" w:pos="141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149,913</w:t>
            </w:r>
          </w:p>
        </w:tc>
        <w:tc>
          <w:tcPr>
            <w:tcW w:w="147" w:type="pct"/>
          </w:tcPr>
          <w:p w14:paraId="6E96C229" w14:textId="77777777" w:rsidR="00D626B2" w:rsidRPr="009437EA" w:rsidRDefault="00D626B2" w:rsidP="00D62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8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8A3A04C" w14:textId="7F27400C" w:rsidR="00D626B2" w:rsidRPr="009437EA" w:rsidRDefault="008D2D0E" w:rsidP="00D626B2">
            <w:pPr>
              <w:pStyle w:val="acctfourfigures"/>
              <w:tabs>
                <w:tab w:val="clear" w:pos="765"/>
                <w:tab w:val="decimal" w:pos="150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147,779</w:t>
            </w:r>
          </w:p>
        </w:tc>
      </w:tr>
    </w:tbl>
    <w:p w14:paraId="46C4CA73" w14:textId="77777777" w:rsidR="0010221C" w:rsidRPr="007E4C7F" w:rsidRDefault="0010221C" w:rsidP="00D56BE9">
      <w:pPr>
        <w:pStyle w:val="FSBlank"/>
        <w:rPr>
          <w:sz w:val="30"/>
          <w:szCs w:val="30"/>
        </w:rPr>
      </w:pPr>
    </w:p>
    <w:p w14:paraId="6E96BF93" w14:textId="0D0CA7BE" w:rsidR="00082EDF" w:rsidRPr="00082EDF" w:rsidRDefault="00FF34A4" w:rsidP="00082E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6D702DFA" w14:textId="52219D27" w:rsidR="00943CCB" w:rsidRPr="00490CCE" w:rsidRDefault="006A47AF" w:rsidP="00A040C6">
      <w:pPr>
        <w:pStyle w:val="Heading8"/>
        <w:numPr>
          <w:ilvl w:val="0"/>
          <w:numId w:val="41"/>
        </w:numPr>
        <w:tabs>
          <w:tab w:val="left" w:pos="540"/>
        </w:tabs>
        <w:spacing w:line="240" w:lineRule="auto"/>
        <w:ind w:right="-43" w:hanging="630"/>
        <w:jc w:val="thaiDistribute"/>
        <w:rPr>
          <w:rFonts w:ascii="Angsana New" w:hAnsi="Angsana New"/>
          <w:sz w:val="30"/>
          <w:szCs w:val="30"/>
          <w:lang w:val="th-TH"/>
        </w:rPr>
      </w:pPr>
      <w:r w:rsidRPr="00490CCE">
        <w:rPr>
          <w:rFonts w:ascii="Angsana New" w:hAnsi="Angsana New" w:hint="cs"/>
          <w:sz w:val="30"/>
          <w:szCs w:val="30"/>
          <w:cs/>
          <w:lang w:val="th-TH"/>
        </w:rPr>
        <w:lastRenderedPageBreak/>
        <w:t>สัญญาที่สำคัญ</w:t>
      </w:r>
      <w:r w:rsidR="0012174C" w:rsidRPr="00490CCE">
        <w:rPr>
          <w:rFonts w:ascii="Angsana New" w:hAnsi="Angsana New" w:hint="cs"/>
          <w:sz w:val="30"/>
          <w:szCs w:val="30"/>
          <w:cs/>
          <w:lang w:val="th-TH"/>
        </w:rPr>
        <w:t>กับกิจการที่ไม่เกี่ยวข้องกัน</w:t>
      </w:r>
    </w:p>
    <w:p w14:paraId="03A0BD85" w14:textId="77777777" w:rsidR="006A47AF" w:rsidRPr="00490CCE" w:rsidRDefault="006A47AF" w:rsidP="00082E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489347CB" w14:textId="7BF1EEED" w:rsidR="00943CCB" w:rsidRDefault="00943CCB" w:rsidP="006A4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Cs/>
          <w:spacing w:val="-2"/>
          <w:sz w:val="30"/>
          <w:szCs w:val="30"/>
        </w:rPr>
      </w:pPr>
      <w:r w:rsidRPr="00BC22FC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="003700DD" w:rsidRPr="00BC22FC">
        <w:rPr>
          <w:rFonts w:ascii="Angsana New" w:hAnsi="Angsana New"/>
          <w:sz w:val="30"/>
          <w:szCs w:val="30"/>
        </w:rPr>
        <w:t>1</w:t>
      </w:r>
      <w:r w:rsidRPr="00BC22FC">
        <w:rPr>
          <w:rFonts w:ascii="Angsana New" w:hAnsi="Angsana New"/>
          <w:sz w:val="30"/>
          <w:szCs w:val="30"/>
        </w:rPr>
        <w:t xml:space="preserve"> </w:t>
      </w:r>
      <w:r w:rsidRPr="00BC22FC">
        <w:rPr>
          <w:rFonts w:ascii="Angsana New" w:hAnsi="Angsana New" w:hint="cs"/>
          <w:sz w:val="30"/>
          <w:szCs w:val="30"/>
          <w:cs/>
        </w:rPr>
        <w:t xml:space="preserve">กันยายน </w:t>
      </w:r>
      <w:r w:rsidR="003700DD" w:rsidRPr="00BC22FC">
        <w:rPr>
          <w:rFonts w:ascii="Angsana New" w:hAnsi="Angsana New"/>
          <w:sz w:val="30"/>
          <w:szCs w:val="30"/>
        </w:rPr>
        <w:t>2560</w:t>
      </w:r>
      <w:r w:rsidRPr="00BC22FC">
        <w:rPr>
          <w:rFonts w:ascii="Angsana New" w:hAnsi="Angsana New"/>
          <w:sz w:val="30"/>
          <w:szCs w:val="30"/>
        </w:rPr>
        <w:t xml:space="preserve"> </w:t>
      </w:r>
      <w:r w:rsidRPr="00BC22FC">
        <w:rPr>
          <w:rFonts w:ascii="Angsana New" w:hAnsi="Angsana New" w:hint="cs"/>
          <w:sz w:val="30"/>
          <w:szCs w:val="30"/>
          <w:cs/>
        </w:rPr>
        <w:t>บริษัทได้ทำสัญญาการให้ใช้พื้นที่ติดตั้งโครงข่ายเคเบิ้ลใยแก้วนำแสงกับบริษัทแห่งหนึ่ง</w:t>
      </w:r>
      <w:r w:rsidRPr="00BC22FC">
        <w:rPr>
          <w:rFonts w:ascii="Angsana New" w:hAnsi="Angsana New"/>
          <w:sz w:val="30"/>
          <w:szCs w:val="30"/>
        </w:rPr>
        <w:t xml:space="preserve"> </w:t>
      </w:r>
      <w:r w:rsidRPr="00BC22FC">
        <w:rPr>
          <w:rFonts w:ascii="Angsana New" w:hAnsi="Angsana New"/>
          <w:b/>
          <w:sz w:val="30"/>
          <w:szCs w:val="30"/>
          <w:cs/>
        </w:rPr>
        <w:t>โดยบริษัทให้บริษัทดังกล่าวใช้พื้นที่และโครงสร้างพื้นฐานในเขตส่งเสริมอุตสาหกรรมนวนคร จังหวัดปทุมธานี ตามเงื่อนไขที่ระบุไว้ในสัญญา บริษัทได้รับค่าตอบแทน</w:t>
      </w:r>
      <w:r w:rsidRPr="00BC22FC">
        <w:rPr>
          <w:rFonts w:ascii="Angsana New" w:hAnsi="Angsana New" w:hint="cs"/>
          <w:b/>
          <w:sz w:val="30"/>
          <w:szCs w:val="30"/>
          <w:cs/>
        </w:rPr>
        <w:t>ล่วงหน้า</w:t>
      </w:r>
      <w:r w:rsidRPr="00BC22FC">
        <w:rPr>
          <w:rFonts w:ascii="Angsana New" w:hAnsi="Angsana New"/>
          <w:b/>
          <w:sz w:val="30"/>
          <w:szCs w:val="30"/>
          <w:cs/>
        </w:rPr>
        <w:t xml:space="preserve">จำนวน </w:t>
      </w:r>
      <w:r w:rsidR="003700DD" w:rsidRPr="00BC22FC">
        <w:rPr>
          <w:rFonts w:ascii="Angsana New" w:hAnsi="Angsana New"/>
          <w:bCs/>
          <w:sz w:val="30"/>
          <w:szCs w:val="30"/>
        </w:rPr>
        <w:t>15</w:t>
      </w:r>
      <w:r w:rsidRPr="00BC22FC">
        <w:rPr>
          <w:rFonts w:ascii="Angsana New" w:hAnsi="Angsana New"/>
          <w:b/>
          <w:sz w:val="30"/>
          <w:szCs w:val="30"/>
        </w:rPr>
        <w:t xml:space="preserve"> </w:t>
      </w:r>
      <w:r w:rsidRPr="00BC22FC">
        <w:rPr>
          <w:rFonts w:ascii="Angsana New" w:hAnsi="Angsana New"/>
          <w:b/>
          <w:sz w:val="30"/>
          <w:szCs w:val="30"/>
          <w:cs/>
        </w:rPr>
        <w:t>ล้านบาท</w:t>
      </w:r>
      <w:r w:rsidRPr="00BC22FC">
        <w:rPr>
          <w:rFonts w:ascii="Angsana New" w:hAnsi="Angsana New" w:hint="cs"/>
          <w:b/>
          <w:sz w:val="30"/>
          <w:szCs w:val="30"/>
          <w:cs/>
        </w:rPr>
        <w:t xml:space="preserve"> </w:t>
      </w:r>
      <w:r w:rsidRPr="00BC22FC">
        <w:rPr>
          <w:rFonts w:ascii="Angsana New" w:hAnsi="Angsana New"/>
          <w:b/>
          <w:spacing w:val="-2"/>
          <w:sz w:val="30"/>
          <w:szCs w:val="30"/>
          <w:cs/>
        </w:rPr>
        <w:t>ซึ่งบันทึกเป็นรายได้รอตัดบัญชีในงบฐานะการเงิน และรับรู้เป็นรายได้ตามวิธีเส้นตรงตลอดระยะเวลา</w:t>
      </w:r>
      <w:r w:rsidRPr="00BC22FC">
        <w:rPr>
          <w:rFonts w:ascii="Angsana New" w:hAnsi="Angsana New" w:hint="cs"/>
          <w:b/>
          <w:spacing w:val="-2"/>
          <w:sz w:val="30"/>
          <w:szCs w:val="30"/>
          <w:cs/>
        </w:rPr>
        <w:t xml:space="preserve"> </w:t>
      </w:r>
      <w:r w:rsidR="003700DD" w:rsidRPr="00BC22FC">
        <w:rPr>
          <w:rFonts w:ascii="Angsana New" w:hAnsi="Angsana New"/>
          <w:bCs/>
          <w:spacing w:val="-2"/>
          <w:sz w:val="30"/>
          <w:szCs w:val="30"/>
        </w:rPr>
        <w:t>16</w:t>
      </w:r>
      <w:r w:rsidRPr="00BC22FC">
        <w:rPr>
          <w:rFonts w:ascii="Angsana New" w:hAnsi="Angsana New"/>
          <w:bCs/>
          <w:spacing w:val="-2"/>
          <w:sz w:val="30"/>
          <w:szCs w:val="30"/>
        </w:rPr>
        <w:t xml:space="preserve"> </w:t>
      </w:r>
      <w:r w:rsidRPr="00BC22FC">
        <w:rPr>
          <w:rFonts w:ascii="Angsana New" w:hAnsi="Angsana New"/>
          <w:b/>
          <w:spacing w:val="-2"/>
          <w:sz w:val="30"/>
          <w:szCs w:val="30"/>
          <w:cs/>
        </w:rPr>
        <w:t>ปี</w:t>
      </w:r>
      <w:r w:rsidR="002673BB" w:rsidRPr="00BC22FC">
        <w:rPr>
          <w:rFonts w:ascii="Angsana New" w:hAnsi="Angsana New"/>
          <w:b/>
          <w:spacing w:val="-2"/>
          <w:sz w:val="30"/>
          <w:szCs w:val="30"/>
        </w:rPr>
        <w:t xml:space="preserve"> </w:t>
      </w:r>
      <w:r w:rsidRPr="00BC22FC">
        <w:rPr>
          <w:rFonts w:ascii="Angsana New" w:hAnsi="Angsana New"/>
          <w:b/>
          <w:spacing w:val="-2"/>
          <w:sz w:val="30"/>
          <w:szCs w:val="30"/>
          <w:cs/>
        </w:rPr>
        <w:t>ตามอายุสัญญา</w:t>
      </w:r>
      <w:r w:rsidRPr="00BC22FC">
        <w:rPr>
          <w:rFonts w:ascii="Angsana New" w:hAnsi="Angsana New" w:hint="cs"/>
          <w:b/>
          <w:spacing w:val="-2"/>
          <w:sz w:val="30"/>
          <w:szCs w:val="30"/>
          <w:cs/>
        </w:rPr>
        <w:t xml:space="preserve"> บริษัทมีรายได้</w:t>
      </w:r>
      <w:r w:rsidR="00970C02">
        <w:rPr>
          <w:rFonts w:ascii="Angsana New" w:hAnsi="Angsana New"/>
          <w:b/>
          <w:spacing w:val="-2"/>
          <w:sz w:val="30"/>
          <w:szCs w:val="30"/>
        </w:rPr>
        <w:br/>
      </w:r>
      <w:r w:rsidRPr="00BC22FC">
        <w:rPr>
          <w:rFonts w:ascii="Angsana New" w:hAnsi="Angsana New" w:hint="cs"/>
          <w:b/>
          <w:spacing w:val="-2"/>
          <w:sz w:val="30"/>
          <w:szCs w:val="30"/>
          <w:cs/>
        </w:rPr>
        <w:t xml:space="preserve">รอตัดบัญชีจากสัญญาดังกล่าว </w:t>
      </w:r>
      <w:r w:rsidR="00760937" w:rsidRPr="00BC22FC">
        <w:rPr>
          <w:rFonts w:ascii="Angsana New" w:hAnsi="Angsana New"/>
          <w:sz w:val="30"/>
          <w:szCs w:val="30"/>
          <w:cs/>
        </w:rPr>
        <w:t>ณ</w:t>
      </w:r>
      <w:r w:rsidR="00760937" w:rsidRPr="00BC22FC">
        <w:rPr>
          <w:rFonts w:ascii="Angsana New" w:hAnsi="Angsana New"/>
          <w:sz w:val="30"/>
          <w:szCs w:val="30"/>
        </w:rPr>
        <w:t xml:space="preserve"> </w:t>
      </w:r>
      <w:r w:rsidR="00760937" w:rsidRPr="00A96544">
        <w:rPr>
          <w:rFonts w:ascii="Angsana New" w:hAnsi="Angsana New"/>
          <w:sz w:val="30"/>
          <w:szCs w:val="30"/>
          <w:cs/>
        </w:rPr>
        <w:t>วันที่</w:t>
      </w:r>
      <w:r w:rsidR="00760937" w:rsidRPr="00A96544">
        <w:rPr>
          <w:rFonts w:ascii="Angsana New" w:hAnsi="Angsana New"/>
          <w:sz w:val="30"/>
          <w:szCs w:val="30"/>
        </w:rPr>
        <w:t xml:space="preserve"> </w:t>
      </w:r>
      <w:r w:rsidR="001E4052" w:rsidRPr="001E4052">
        <w:rPr>
          <w:rFonts w:asciiTheme="majorBidi" w:hAnsiTheme="majorBidi" w:cstheme="majorBidi"/>
          <w:sz w:val="30"/>
          <w:szCs w:val="30"/>
        </w:rPr>
        <w:t xml:space="preserve">30 </w:t>
      </w:r>
      <w:r w:rsidR="001E4052" w:rsidRPr="001E4052">
        <w:rPr>
          <w:rFonts w:asciiTheme="majorBidi" w:hAnsiTheme="majorBidi"/>
          <w:sz w:val="30"/>
          <w:szCs w:val="30"/>
          <w:cs/>
        </w:rPr>
        <w:t xml:space="preserve">มิถุนายน </w:t>
      </w:r>
      <w:r w:rsidR="00FF0057" w:rsidRPr="00A96544">
        <w:rPr>
          <w:rFonts w:ascii="Angsana New" w:hAnsi="Angsana New"/>
          <w:sz w:val="30"/>
          <w:szCs w:val="30"/>
        </w:rPr>
        <w:t>256</w:t>
      </w:r>
      <w:r w:rsidR="00DD0893" w:rsidRPr="00A96544">
        <w:rPr>
          <w:rFonts w:ascii="Angsana New" w:hAnsi="Angsana New"/>
          <w:sz w:val="30"/>
          <w:szCs w:val="30"/>
        </w:rPr>
        <w:t>7</w:t>
      </w:r>
      <w:r w:rsidR="00FF0057" w:rsidRPr="00A96544">
        <w:rPr>
          <w:rFonts w:ascii="Angsana New" w:hAnsi="Angsana New" w:hint="cs"/>
          <w:sz w:val="30"/>
          <w:szCs w:val="30"/>
          <w:cs/>
        </w:rPr>
        <w:t xml:space="preserve"> </w:t>
      </w:r>
      <w:r w:rsidRPr="00224063">
        <w:rPr>
          <w:rFonts w:ascii="Angsana New" w:hAnsi="Angsana New" w:hint="cs"/>
          <w:b/>
          <w:spacing w:val="-2"/>
          <w:sz w:val="30"/>
          <w:szCs w:val="30"/>
          <w:cs/>
        </w:rPr>
        <w:t>จำนวน</w:t>
      </w:r>
      <w:r w:rsidR="00A96544" w:rsidRPr="00224063">
        <w:rPr>
          <w:rFonts w:ascii="Angsana New" w:hAnsi="Angsana New"/>
          <w:bCs/>
          <w:spacing w:val="-2"/>
          <w:sz w:val="30"/>
          <w:szCs w:val="30"/>
        </w:rPr>
        <w:t xml:space="preserve"> </w:t>
      </w:r>
      <w:r w:rsidR="00F279B4">
        <w:rPr>
          <w:rFonts w:ascii="Angsana New" w:hAnsi="Angsana New"/>
          <w:sz w:val="30"/>
          <w:szCs w:val="30"/>
        </w:rPr>
        <w:t>8.6</w:t>
      </w:r>
      <w:r w:rsidR="00B80200" w:rsidRPr="00A96544">
        <w:rPr>
          <w:rFonts w:ascii="Angsana New" w:hAnsi="Angsana New" w:hint="cs"/>
          <w:b/>
          <w:spacing w:val="-2"/>
          <w:sz w:val="30"/>
          <w:szCs w:val="30"/>
          <w:cs/>
        </w:rPr>
        <w:t xml:space="preserve"> </w:t>
      </w:r>
      <w:r w:rsidRPr="00A96544">
        <w:rPr>
          <w:rFonts w:ascii="Angsana New" w:hAnsi="Angsana New" w:hint="cs"/>
          <w:b/>
          <w:spacing w:val="-2"/>
          <w:sz w:val="30"/>
          <w:szCs w:val="30"/>
          <w:cs/>
        </w:rPr>
        <w:t>ล้านบาท</w:t>
      </w:r>
      <w:r w:rsidRPr="00DA46CE">
        <w:rPr>
          <w:rFonts w:ascii="Angsana New" w:hAnsi="Angsana New" w:hint="cs"/>
          <w:bCs/>
          <w:spacing w:val="-2"/>
          <w:sz w:val="30"/>
          <w:szCs w:val="30"/>
          <w:cs/>
        </w:rPr>
        <w:t xml:space="preserve"> </w:t>
      </w:r>
    </w:p>
    <w:p w14:paraId="16E99BC8" w14:textId="77777777" w:rsidR="005119D8" w:rsidRPr="00082EDF" w:rsidRDefault="005119D8" w:rsidP="006A4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92699A3" w14:textId="3A6692B7" w:rsidR="00C44C2D" w:rsidRDefault="00C44C2D" w:rsidP="00C44C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BC22FC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="003700DD" w:rsidRPr="00BC22FC">
        <w:rPr>
          <w:rFonts w:ascii="Angsana New" w:hAnsi="Angsana New"/>
          <w:sz w:val="30"/>
          <w:szCs w:val="30"/>
        </w:rPr>
        <w:t>21</w:t>
      </w:r>
      <w:r w:rsidRPr="00BC22FC">
        <w:rPr>
          <w:rFonts w:ascii="Angsana New" w:hAnsi="Angsana New"/>
          <w:sz w:val="30"/>
          <w:szCs w:val="30"/>
        </w:rPr>
        <w:t xml:space="preserve"> </w:t>
      </w:r>
      <w:r w:rsidRPr="00BC22FC">
        <w:rPr>
          <w:rFonts w:ascii="Angsana New" w:hAnsi="Angsana New" w:hint="cs"/>
          <w:sz w:val="30"/>
          <w:szCs w:val="30"/>
          <w:cs/>
        </w:rPr>
        <w:t xml:space="preserve">ตุลาคม </w:t>
      </w:r>
      <w:r w:rsidR="003700DD" w:rsidRPr="00BC22FC">
        <w:rPr>
          <w:rFonts w:ascii="Angsana New" w:hAnsi="Angsana New"/>
          <w:sz w:val="30"/>
          <w:szCs w:val="30"/>
        </w:rPr>
        <w:t>2562</w:t>
      </w:r>
      <w:r w:rsidRPr="00BC22FC">
        <w:rPr>
          <w:rFonts w:ascii="Angsana New" w:hAnsi="Angsana New"/>
          <w:sz w:val="30"/>
          <w:szCs w:val="30"/>
        </w:rPr>
        <w:t xml:space="preserve"> </w:t>
      </w:r>
      <w:r w:rsidRPr="00BC22FC">
        <w:rPr>
          <w:rFonts w:ascii="Angsana New" w:hAnsi="Angsana New" w:hint="cs"/>
          <w:sz w:val="30"/>
          <w:szCs w:val="30"/>
          <w:cs/>
        </w:rPr>
        <w:t>บริษัทได้ทำสัญญาการใช้โครงสร้างพื้นฐาน และสัญญาการใช้พื้นที่สำหรับระบบสายส่ง ระบบท่อ และโครงสร้างพื้นฐานกับบริษัทแห่งหนึ่ง</w:t>
      </w:r>
      <w:r w:rsidRPr="00BC22FC">
        <w:rPr>
          <w:rFonts w:ascii="Angsana New" w:hAnsi="Angsana New"/>
          <w:sz w:val="30"/>
          <w:szCs w:val="30"/>
        </w:rPr>
        <w:t xml:space="preserve"> </w:t>
      </w:r>
      <w:r w:rsidRPr="00BC22FC">
        <w:rPr>
          <w:rFonts w:ascii="Angsana New" w:hAnsi="Angsana New"/>
          <w:b/>
          <w:sz w:val="30"/>
          <w:szCs w:val="30"/>
          <w:cs/>
        </w:rPr>
        <w:t xml:space="preserve">โดยบริษัทให้บริษัทดังกล่าวใช้พื้นที่และโครงสร้างพื้นฐานในเขตส่งเสริมอุตสาหกรรมนวนคร จังหวัดปทุมธานี </w:t>
      </w:r>
      <w:r w:rsidRPr="00BC22FC">
        <w:rPr>
          <w:rFonts w:ascii="Angsana New" w:hAnsi="Angsana New"/>
          <w:b/>
          <w:spacing w:val="-4"/>
          <w:sz w:val="30"/>
          <w:szCs w:val="30"/>
          <w:cs/>
        </w:rPr>
        <w:t>ตามเงื่อนไขที่ระบุไว้ในสัญญา บริษัทได้รับค่าตอบแทน</w:t>
      </w:r>
      <w:r w:rsidRPr="00BC22FC">
        <w:rPr>
          <w:rFonts w:ascii="Angsana New" w:hAnsi="Angsana New" w:hint="cs"/>
          <w:b/>
          <w:spacing w:val="-4"/>
          <w:sz w:val="30"/>
          <w:szCs w:val="30"/>
          <w:cs/>
        </w:rPr>
        <w:t>ล่วงหน้า</w:t>
      </w:r>
      <w:r w:rsidRPr="00BC22FC">
        <w:rPr>
          <w:rFonts w:ascii="Angsana New" w:hAnsi="Angsana New"/>
          <w:b/>
          <w:spacing w:val="-4"/>
          <w:sz w:val="30"/>
          <w:szCs w:val="30"/>
          <w:cs/>
        </w:rPr>
        <w:t xml:space="preserve">จำนวน </w:t>
      </w:r>
      <w:r w:rsidR="003700DD" w:rsidRPr="00BC22FC">
        <w:rPr>
          <w:rFonts w:ascii="Angsana New" w:hAnsi="Angsana New"/>
          <w:bCs/>
          <w:spacing w:val="-4"/>
          <w:sz w:val="30"/>
          <w:szCs w:val="30"/>
        </w:rPr>
        <w:t>50</w:t>
      </w:r>
      <w:r w:rsidR="00490CCE">
        <w:rPr>
          <w:rFonts w:ascii="Angsana New" w:hAnsi="Angsana New" w:hint="cs"/>
          <w:b/>
          <w:spacing w:val="-4"/>
          <w:sz w:val="30"/>
          <w:szCs w:val="30"/>
          <w:cs/>
        </w:rPr>
        <w:t xml:space="preserve"> </w:t>
      </w:r>
      <w:r w:rsidRPr="00BC22FC">
        <w:rPr>
          <w:rFonts w:ascii="Angsana New" w:hAnsi="Angsana New"/>
          <w:b/>
          <w:spacing w:val="-4"/>
          <w:sz w:val="30"/>
          <w:szCs w:val="30"/>
          <w:cs/>
        </w:rPr>
        <w:t>ล้านบาท</w:t>
      </w:r>
      <w:r w:rsidRPr="00BC22FC">
        <w:rPr>
          <w:rFonts w:ascii="Angsana New" w:hAnsi="Angsana New" w:hint="cs"/>
          <w:b/>
          <w:spacing w:val="-4"/>
          <w:sz w:val="30"/>
          <w:szCs w:val="30"/>
          <w:cs/>
        </w:rPr>
        <w:t xml:space="preserve"> </w:t>
      </w:r>
      <w:r w:rsidRPr="00BC22FC">
        <w:rPr>
          <w:rFonts w:ascii="Angsana New" w:hAnsi="Angsana New"/>
          <w:b/>
          <w:spacing w:val="-4"/>
          <w:sz w:val="30"/>
          <w:szCs w:val="30"/>
          <w:cs/>
        </w:rPr>
        <w:t>ซึ่งบันทึกเป็นรายได้รอตัดบัญชีในงบฐานะการเงิน</w:t>
      </w:r>
      <w:r w:rsidRPr="00BC22FC">
        <w:rPr>
          <w:rFonts w:ascii="Angsana New" w:hAnsi="Angsana New"/>
          <w:b/>
          <w:sz w:val="30"/>
          <w:szCs w:val="30"/>
          <w:cs/>
        </w:rPr>
        <w:t xml:space="preserve"> และรับรู้เป็นรายได้ตามวิธีเส้นตรงตลอดระยะเวลา</w:t>
      </w:r>
      <w:r w:rsidRPr="00BC22FC">
        <w:rPr>
          <w:rFonts w:ascii="Angsana New" w:hAnsi="Angsana New" w:hint="cs"/>
          <w:b/>
          <w:sz w:val="30"/>
          <w:szCs w:val="30"/>
          <w:cs/>
        </w:rPr>
        <w:t xml:space="preserve"> </w:t>
      </w:r>
      <w:r w:rsidR="003700DD" w:rsidRPr="00BC22FC">
        <w:rPr>
          <w:rFonts w:ascii="Angsana New" w:hAnsi="Angsana New"/>
          <w:bCs/>
          <w:sz w:val="30"/>
          <w:szCs w:val="30"/>
        </w:rPr>
        <w:t>19</w:t>
      </w:r>
      <w:r w:rsidRPr="00BC22FC">
        <w:rPr>
          <w:rFonts w:ascii="Angsana New" w:hAnsi="Angsana New"/>
          <w:bCs/>
          <w:sz w:val="30"/>
          <w:szCs w:val="30"/>
        </w:rPr>
        <w:t xml:space="preserve"> </w:t>
      </w:r>
      <w:r w:rsidRPr="00BC22FC">
        <w:rPr>
          <w:rFonts w:ascii="Angsana New" w:hAnsi="Angsana New"/>
          <w:b/>
          <w:sz w:val="30"/>
          <w:szCs w:val="30"/>
          <w:cs/>
        </w:rPr>
        <w:t>ปี</w:t>
      </w:r>
      <w:r w:rsidRPr="00BC22FC">
        <w:rPr>
          <w:rFonts w:ascii="Angsana New" w:hAnsi="Angsana New" w:hint="cs"/>
          <w:b/>
          <w:sz w:val="30"/>
          <w:szCs w:val="30"/>
          <w:cs/>
        </w:rPr>
        <w:t xml:space="preserve"> </w:t>
      </w:r>
      <w:r w:rsidRPr="00BC22FC">
        <w:rPr>
          <w:rFonts w:ascii="Angsana New" w:hAnsi="Angsana New"/>
          <w:b/>
          <w:sz w:val="30"/>
          <w:szCs w:val="30"/>
          <w:cs/>
        </w:rPr>
        <w:t>ตามอายุสัญญา</w:t>
      </w:r>
      <w:r w:rsidRPr="00BC22FC">
        <w:rPr>
          <w:rFonts w:ascii="Angsana New" w:hAnsi="Angsana New" w:hint="cs"/>
          <w:b/>
          <w:sz w:val="30"/>
          <w:szCs w:val="30"/>
          <w:cs/>
        </w:rPr>
        <w:t xml:space="preserve"> บริษัทมีรายได้รอตัดบัญชีจากสัญญาดังกล่าว </w:t>
      </w:r>
      <w:r w:rsidR="00760937" w:rsidRPr="00BC22FC">
        <w:rPr>
          <w:rFonts w:ascii="Angsana New" w:hAnsi="Angsana New"/>
          <w:sz w:val="30"/>
          <w:szCs w:val="30"/>
          <w:cs/>
        </w:rPr>
        <w:t>ณ</w:t>
      </w:r>
      <w:r w:rsidR="00760937" w:rsidRPr="00BC22FC">
        <w:rPr>
          <w:rFonts w:ascii="Angsana New" w:hAnsi="Angsana New"/>
          <w:sz w:val="30"/>
          <w:szCs w:val="30"/>
        </w:rPr>
        <w:t xml:space="preserve"> </w:t>
      </w:r>
      <w:r w:rsidR="00760937" w:rsidRPr="00A96544">
        <w:rPr>
          <w:rFonts w:ascii="Angsana New" w:hAnsi="Angsana New"/>
          <w:sz w:val="30"/>
          <w:szCs w:val="30"/>
          <w:cs/>
        </w:rPr>
        <w:t>วันที่</w:t>
      </w:r>
      <w:r w:rsidR="00760937" w:rsidRPr="00A96544">
        <w:rPr>
          <w:rFonts w:ascii="Angsana New" w:hAnsi="Angsana New"/>
          <w:sz w:val="30"/>
          <w:szCs w:val="30"/>
        </w:rPr>
        <w:t xml:space="preserve"> </w:t>
      </w:r>
      <w:r w:rsidR="001E4052" w:rsidRPr="001E4052">
        <w:rPr>
          <w:rFonts w:asciiTheme="majorBidi" w:hAnsiTheme="majorBidi" w:cstheme="majorBidi"/>
          <w:sz w:val="30"/>
          <w:szCs w:val="30"/>
        </w:rPr>
        <w:t xml:space="preserve">30 </w:t>
      </w:r>
      <w:r w:rsidR="001E4052" w:rsidRPr="001E4052">
        <w:rPr>
          <w:rFonts w:asciiTheme="majorBidi" w:hAnsiTheme="majorBidi"/>
          <w:sz w:val="30"/>
          <w:szCs w:val="30"/>
          <w:cs/>
        </w:rPr>
        <w:t xml:space="preserve">มิถุนายน </w:t>
      </w:r>
      <w:r w:rsidR="00760937" w:rsidRPr="00A96544">
        <w:rPr>
          <w:rFonts w:ascii="Angsana New" w:hAnsi="Angsana New"/>
          <w:sz w:val="30"/>
          <w:szCs w:val="30"/>
        </w:rPr>
        <w:t>256</w:t>
      </w:r>
      <w:r w:rsidR="00DD0893" w:rsidRPr="00A96544">
        <w:rPr>
          <w:rFonts w:ascii="Angsana New" w:hAnsi="Angsana New"/>
          <w:sz w:val="30"/>
          <w:szCs w:val="30"/>
        </w:rPr>
        <w:t>7</w:t>
      </w:r>
      <w:r w:rsidR="00DD0893" w:rsidRPr="00A96544">
        <w:rPr>
          <w:rFonts w:ascii="Angsana New" w:hAnsi="Angsana New" w:hint="cs"/>
          <w:sz w:val="30"/>
          <w:szCs w:val="30"/>
          <w:cs/>
        </w:rPr>
        <w:t xml:space="preserve"> </w:t>
      </w:r>
      <w:r w:rsidRPr="00A96544">
        <w:rPr>
          <w:rFonts w:ascii="Angsana New" w:hAnsi="Angsana New" w:hint="cs"/>
          <w:sz w:val="30"/>
          <w:szCs w:val="30"/>
          <w:cs/>
        </w:rPr>
        <w:t>จำนวน</w:t>
      </w:r>
      <w:r w:rsidR="00327B3E" w:rsidRPr="00A96544">
        <w:rPr>
          <w:rFonts w:ascii="Angsana New" w:hAnsi="Angsana New"/>
          <w:sz w:val="30"/>
          <w:szCs w:val="30"/>
        </w:rPr>
        <w:t xml:space="preserve"> </w:t>
      </w:r>
      <w:r w:rsidR="00F651B6">
        <w:rPr>
          <w:rFonts w:ascii="Angsana New" w:hAnsi="Angsana New"/>
          <w:sz w:val="30"/>
          <w:szCs w:val="30"/>
        </w:rPr>
        <w:t>37.7</w:t>
      </w:r>
      <w:r w:rsidR="00B80200" w:rsidRPr="00224063">
        <w:rPr>
          <w:rFonts w:ascii="Angsana New" w:hAnsi="Angsana New" w:hint="cs"/>
          <w:sz w:val="30"/>
          <w:szCs w:val="30"/>
          <w:cs/>
        </w:rPr>
        <w:t xml:space="preserve"> </w:t>
      </w:r>
      <w:r w:rsidRPr="00224063">
        <w:rPr>
          <w:rFonts w:ascii="Angsana New" w:hAnsi="Angsana New" w:hint="cs"/>
          <w:sz w:val="30"/>
          <w:szCs w:val="30"/>
          <w:cs/>
        </w:rPr>
        <w:t>ล้านบาท</w:t>
      </w:r>
    </w:p>
    <w:p w14:paraId="1B87C5FD" w14:textId="77777777" w:rsidR="00325863" w:rsidRDefault="00325863" w:rsidP="00C44C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F951502" w14:textId="3B75CB61" w:rsidR="00AB103C" w:rsidRPr="00484012" w:rsidRDefault="00AB103C" w:rsidP="00A040C6">
      <w:pPr>
        <w:pStyle w:val="Heading8"/>
        <w:numPr>
          <w:ilvl w:val="0"/>
          <w:numId w:val="41"/>
        </w:numPr>
        <w:tabs>
          <w:tab w:val="left" w:pos="540"/>
        </w:tabs>
        <w:spacing w:line="240" w:lineRule="auto"/>
        <w:ind w:right="-43" w:hanging="630"/>
        <w:jc w:val="thaiDistribute"/>
        <w:rPr>
          <w:rFonts w:ascii="Angsana New" w:hAnsi="Angsana New"/>
          <w:sz w:val="30"/>
          <w:szCs w:val="30"/>
          <w:lang w:val="en-US"/>
        </w:rPr>
      </w:pPr>
      <w:r w:rsidRPr="00484012">
        <w:rPr>
          <w:rFonts w:ascii="Angsana New" w:hAnsi="Angsana New"/>
          <w:sz w:val="30"/>
          <w:szCs w:val="30"/>
          <w:cs/>
          <w:lang w:val="en-US"/>
        </w:rPr>
        <w:t>หนี้สินที่อาจเกิดขึ้น</w:t>
      </w:r>
    </w:p>
    <w:p w14:paraId="3083C037" w14:textId="77777777" w:rsidR="00B856BF" w:rsidRPr="001E4052" w:rsidRDefault="00B856BF" w:rsidP="00B856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highlight w:val="yellow"/>
        </w:rPr>
      </w:pPr>
    </w:p>
    <w:p w14:paraId="1EBA1A54" w14:textId="13530315" w:rsidR="003B212C" w:rsidRDefault="00AB103C" w:rsidP="003B21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sz w:val="30"/>
          <w:szCs w:val="30"/>
        </w:rPr>
      </w:pPr>
      <w:r w:rsidRPr="00484012">
        <w:rPr>
          <w:rFonts w:ascii="Angsana New" w:hAnsi="Angsana New"/>
          <w:b/>
          <w:sz w:val="30"/>
          <w:szCs w:val="30"/>
          <w:cs/>
        </w:rPr>
        <w:t>บริษัทเป็นจำเลยจากการถูกฟ้องเกี่ยวกับการเลิกจ้างที่ไม่เป็นธรรมกับอดีตพนักงาน</w:t>
      </w:r>
      <w:r w:rsidR="000A7EEA" w:rsidRPr="00484012">
        <w:rPr>
          <w:rFonts w:ascii="Angsana New" w:hAnsi="Angsana New" w:hint="cs"/>
          <w:b/>
          <w:sz w:val="30"/>
          <w:szCs w:val="30"/>
          <w:cs/>
        </w:rPr>
        <w:t>สองราย</w:t>
      </w:r>
      <w:r w:rsidRPr="00484012">
        <w:rPr>
          <w:rFonts w:ascii="Angsana New" w:hAnsi="Angsana New"/>
          <w:b/>
          <w:sz w:val="30"/>
          <w:szCs w:val="30"/>
          <w:cs/>
        </w:rPr>
        <w:t xml:space="preserve">โดยพนักงานดังกล่าวเรียกค่าเสียหายเป็นจำนวนเงิน </w:t>
      </w:r>
      <w:r w:rsidR="00035A28" w:rsidRPr="00484012">
        <w:rPr>
          <w:rFonts w:ascii="Angsana New" w:hAnsi="Angsana New"/>
          <w:bCs/>
          <w:sz w:val="30"/>
          <w:szCs w:val="30"/>
        </w:rPr>
        <w:t>69.</w:t>
      </w:r>
      <w:r w:rsidRPr="00484012">
        <w:rPr>
          <w:rFonts w:ascii="Angsana New" w:hAnsi="Angsana New"/>
          <w:bCs/>
          <w:sz w:val="30"/>
          <w:szCs w:val="30"/>
        </w:rPr>
        <w:t>6</w:t>
      </w:r>
      <w:r w:rsidRPr="00484012">
        <w:rPr>
          <w:rFonts w:ascii="Angsana New" w:hAnsi="Angsana New" w:hint="cs"/>
          <w:b/>
          <w:sz w:val="30"/>
          <w:szCs w:val="30"/>
          <w:cs/>
        </w:rPr>
        <w:t xml:space="preserve"> </w:t>
      </w:r>
      <w:r w:rsidRPr="00484012">
        <w:rPr>
          <w:rFonts w:ascii="Angsana New" w:hAnsi="Angsana New"/>
          <w:b/>
          <w:sz w:val="30"/>
          <w:szCs w:val="30"/>
          <w:cs/>
        </w:rPr>
        <w:t xml:space="preserve">ล้านบาท </w:t>
      </w:r>
      <w:r w:rsidR="00D41BBF" w:rsidRPr="00484012">
        <w:rPr>
          <w:rFonts w:ascii="Angsana New" w:hAnsi="Angsana New" w:hint="cs"/>
          <w:b/>
          <w:sz w:val="30"/>
          <w:szCs w:val="30"/>
          <w:cs/>
        </w:rPr>
        <w:t xml:space="preserve">ณ </w:t>
      </w:r>
      <w:r w:rsidR="00CA4AFA" w:rsidRPr="00484012">
        <w:rPr>
          <w:rFonts w:ascii="Angsana New" w:hAnsi="Angsana New" w:hint="cs"/>
          <w:b/>
          <w:sz w:val="30"/>
          <w:szCs w:val="30"/>
          <w:cs/>
        </w:rPr>
        <w:t>วันที่ในรายงานนี้</w:t>
      </w:r>
      <w:r w:rsidR="003067B2" w:rsidRPr="00484012">
        <w:rPr>
          <w:rFonts w:ascii="Angsana New" w:hAnsi="Angsana New" w:hint="cs"/>
          <w:b/>
          <w:sz w:val="30"/>
          <w:szCs w:val="30"/>
          <w:cs/>
        </w:rPr>
        <w:t>คดีความดังกล่าวอยู่ระหว่างการพิจารณาของ</w:t>
      </w:r>
      <w:r w:rsidR="003067B2" w:rsidRPr="00484012">
        <w:rPr>
          <w:rFonts w:ascii="Angsana New" w:hAnsi="Angsana New"/>
          <w:b/>
          <w:sz w:val="30"/>
          <w:szCs w:val="30"/>
          <w:cs/>
        </w:rPr>
        <w:br/>
      </w:r>
      <w:r w:rsidR="003067B2" w:rsidRPr="00484012">
        <w:rPr>
          <w:rFonts w:ascii="Angsana New" w:hAnsi="Angsana New" w:hint="cs"/>
          <w:b/>
          <w:sz w:val="30"/>
          <w:szCs w:val="30"/>
          <w:cs/>
        </w:rPr>
        <w:t>ศาลแรงงาน</w:t>
      </w:r>
      <w:r w:rsidR="006E40FB" w:rsidRPr="00484012">
        <w:rPr>
          <w:rFonts w:ascii="Angsana New" w:hAnsi="Angsana New" w:hint="cs"/>
          <w:b/>
          <w:sz w:val="30"/>
          <w:szCs w:val="30"/>
          <w:cs/>
        </w:rPr>
        <w:t xml:space="preserve"> </w:t>
      </w:r>
      <w:r w:rsidR="00AC5583" w:rsidRPr="00484012">
        <w:rPr>
          <w:rFonts w:ascii="Angsana New" w:hAnsi="Angsana New"/>
          <w:b/>
          <w:sz w:val="30"/>
          <w:szCs w:val="30"/>
          <w:cs/>
        </w:rPr>
        <w:t>ผู้บริหารเชื่อว่าบริษัทจะไม่ได้รับผลเสียหายอย่างมีสาระสำคัญจากคดีความดังกล่าวจึงไม่ได้บันทึกประมาณการหนี้สินในงบการเงิน</w:t>
      </w:r>
    </w:p>
    <w:p w14:paraId="62EC42AE" w14:textId="77777777" w:rsidR="00E569EB" w:rsidRPr="003B212C" w:rsidRDefault="00E569EB" w:rsidP="001B65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sectPr w:rsidR="00E569EB" w:rsidRPr="003B212C" w:rsidSect="00773A73">
      <w:pgSz w:w="11909" w:h="16834" w:code="9"/>
      <w:pgMar w:top="691" w:right="1152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A5FC97" w14:textId="77777777" w:rsidR="00026CDD" w:rsidRDefault="00026CDD" w:rsidP="004956B4">
      <w:r>
        <w:separator/>
      </w:r>
    </w:p>
  </w:endnote>
  <w:endnote w:type="continuationSeparator" w:id="0">
    <w:p w14:paraId="1A0CF1C5" w14:textId="77777777" w:rsidR="00026CDD" w:rsidRDefault="00026CDD" w:rsidP="004956B4">
      <w:r>
        <w:continuationSeparator/>
      </w:r>
    </w:p>
  </w:endnote>
  <w:endnote w:type="continuationNotice" w:id="1">
    <w:p w14:paraId="11D14490" w14:textId="77777777" w:rsidR="00026CDD" w:rsidRDefault="00026CDD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C78C03" w14:textId="02EA88DC" w:rsidR="008B1559" w:rsidRPr="003021FF" w:rsidRDefault="008B1559" w:rsidP="00A83AE5">
    <w:pPr>
      <w:pStyle w:val="Footer"/>
      <w:framePr w:w="271" w:wrap="around" w:vAnchor="text" w:hAnchor="margin" w:xAlign="center" w:y="-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3021FF">
      <w:rPr>
        <w:rStyle w:val="PageNumber"/>
        <w:rFonts w:ascii="Angsana New" w:hAnsi="Angsana New"/>
        <w:sz w:val="30"/>
        <w:szCs w:val="30"/>
      </w:rPr>
      <w:fldChar w:fldCharType="begin"/>
    </w:r>
    <w:r w:rsidRPr="003021FF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3021FF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2</w:t>
    </w:r>
    <w:r w:rsidR="003700DD" w:rsidRPr="003700DD">
      <w:rPr>
        <w:rStyle w:val="PageNumber"/>
        <w:rFonts w:ascii="Angsana New" w:hAnsi="Angsana New"/>
        <w:noProof/>
        <w:sz w:val="30"/>
        <w:szCs w:val="30"/>
        <w:lang w:val="en-US"/>
      </w:rPr>
      <w:t>9</w:t>
    </w:r>
    <w:r w:rsidRPr="003021FF">
      <w:rPr>
        <w:rStyle w:val="PageNumber"/>
        <w:rFonts w:ascii="Angsana New" w:hAnsi="Angsana New"/>
        <w:sz w:val="30"/>
        <w:szCs w:val="30"/>
      </w:rPr>
      <w:fldChar w:fldCharType="end"/>
    </w:r>
  </w:p>
  <w:p w14:paraId="5C5316DF" w14:textId="77777777" w:rsidR="008B1559" w:rsidRPr="009D0735" w:rsidRDefault="008B1559" w:rsidP="00745469">
    <w:pPr>
      <w:pStyle w:val="Footer"/>
      <w:rPr>
        <w:szCs w:val="24"/>
      </w:rPr>
    </w:pPr>
  </w:p>
</w:ftr>
</file>

<file path=word/footer1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54AF84" w14:textId="7E391564" w:rsidR="008B1559" w:rsidRPr="003021FF" w:rsidRDefault="008B1559" w:rsidP="00A83AE5">
    <w:pPr>
      <w:pStyle w:val="Footer"/>
      <w:framePr w:w="271" w:wrap="around" w:vAnchor="text" w:hAnchor="margin" w:xAlign="center" w:y="-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3021FF">
      <w:rPr>
        <w:rStyle w:val="PageNumber"/>
        <w:rFonts w:ascii="Angsana New" w:hAnsi="Angsana New"/>
        <w:sz w:val="30"/>
        <w:szCs w:val="30"/>
      </w:rPr>
      <w:fldChar w:fldCharType="begin"/>
    </w:r>
    <w:r w:rsidRPr="003021FF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3021FF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4</w:t>
    </w:r>
    <w:r w:rsidR="003700DD" w:rsidRPr="003700DD">
      <w:rPr>
        <w:rStyle w:val="PageNumber"/>
        <w:rFonts w:ascii="Angsana New" w:hAnsi="Angsana New"/>
        <w:noProof/>
        <w:sz w:val="30"/>
        <w:szCs w:val="30"/>
        <w:lang w:val="en-US"/>
      </w:rPr>
      <w:t>0</w:t>
    </w:r>
    <w:r w:rsidRPr="003021FF">
      <w:rPr>
        <w:rStyle w:val="PageNumber"/>
        <w:rFonts w:ascii="Angsana New" w:hAnsi="Angsana New"/>
        <w:sz w:val="30"/>
        <w:szCs w:val="30"/>
      </w:rPr>
      <w:fldChar w:fldCharType="end"/>
    </w:r>
  </w:p>
  <w:p w14:paraId="35DE45F4" w14:textId="77777777" w:rsidR="008B1559" w:rsidRPr="00245B15" w:rsidRDefault="008B1559" w:rsidP="00745469">
    <w:pPr>
      <w:pStyle w:val="Footer"/>
      <w:rPr>
        <w:szCs w:val="24"/>
        <w:lang w:val="en-US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A23077" w14:textId="114F36A8" w:rsidR="008B1559" w:rsidRPr="00D83FF5" w:rsidRDefault="008B1559" w:rsidP="00775E1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right" w:pos="9270"/>
        <w:tab w:val="right" w:pos="14580"/>
      </w:tabs>
      <w:rPr>
        <w:rFonts w:ascii="Angsana New" w:hAnsi="Angsana New"/>
        <w:sz w:val="30"/>
        <w:szCs w:val="30"/>
      </w:rPr>
    </w:pPr>
    <w:r w:rsidRPr="007D3BAD">
      <w:rPr>
        <w:rFonts w:ascii="Angsana New" w:hAnsi="Angsana New"/>
        <w:sz w:val="30"/>
        <w:szCs w:val="30"/>
      </w:rPr>
      <w:fldChar w:fldCharType="begin"/>
    </w:r>
    <w:r w:rsidRPr="007D3BAD">
      <w:rPr>
        <w:rFonts w:ascii="Angsana New" w:hAnsi="Angsana New"/>
        <w:sz w:val="30"/>
        <w:szCs w:val="30"/>
      </w:rPr>
      <w:instrText xml:space="preserve"> FILENAME </w:instrText>
    </w:r>
    <w:r w:rsidRPr="007D3BAD">
      <w:rPr>
        <w:rFonts w:ascii="Angsana New" w:hAnsi="Angsana New"/>
        <w:sz w:val="30"/>
        <w:szCs w:val="30"/>
      </w:rPr>
      <w:fldChar w:fldCharType="separate"/>
    </w:r>
    <w:r w:rsidR="002D4F40">
      <w:rPr>
        <w:rFonts w:ascii="Angsana New" w:hAnsi="Angsana New"/>
        <w:noProof/>
        <w:sz w:val="30"/>
        <w:szCs w:val="30"/>
      </w:rPr>
      <w:t>08Aug24_1575576_2024Dec_FSA_Nava Nakorn Pcl. _06t_Q2_2.docx</w:t>
    </w:r>
    <w:r w:rsidRPr="007D3BAD">
      <w:rPr>
        <w:rFonts w:ascii="Angsana New" w:hAnsi="Angsana New"/>
        <w:sz w:val="30"/>
        <w:szCs w:val="30"/>
      </w:rPr>
      <w:fldChar w:fldCharType="end"/>
    </w:r>
    <w:r w:rsidRPr="007D3BAD">
      <w:rPr>
        <w:rFonts w:ascii="Angsana New" w:hAnsi="Angsana New"/>
        <w:sz w:val="30"/>
        <w:szCs w:val="30"/>
        <w:cs/>
      </w:rPr>
      <w:t xml:space="preserve">     </w:t>
    </w:r>
    <w:r>
      <w:rPr>
        <w:rFonts w:ascii="Angsana New" w:hAnsi="Angsana New" w:hint="cs"/>
        <w:sz w:val="30"/>
        <w:szCs w:val="30"/>
        <w:cs/>
      </w:rPr>
      <w:tab/>
    </w:r>
    <w:r w:rsidRPr="007D3BAD">
      <w:rPr>
        <w:rFonts w:ascii="Angsana New" w:hAnsi="Angsana New"/>
        <w:sz w:val="30"/>
        <w:szCs w:val="30"/>
      </w:rPr>
      <w:t xml:space="preserve"> </w:t>
    </w:r>
    <w:r w:rsidRPr="007D3BAD">
      <w:rPr>
        <w:rStyle w:val="PageNumber"/>
        <w:rFonts w:ascii="Angsana New" w:hAnsi="Angsana New"/>
        <w:sz w:val="30"/>
        <w:szCs w:val="30"/>
      </w:rPr>
      <w:fldChar w:fldCharType="begin"/>
    </w:r>
    <w:r w:rsidRPr="007D3BAD">
      <w:rPr>
        <w:rStyle w:val="PageNumber"/>
        <w:rFonts w:ascii="Angsana New" w:hAnsi="Angsana New"/>
        <w:sz w:val="30"/>
        <w:szCs w:val="30"/>
      </w:rPr>
      <w:instrText xml:space="preserve"> PAGE </w:instrText>
    </w:r>
    <w:r w:rsidRPr="007D3BAD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4</w:t>
    </w:r>
    <w:r w:rsidR="003700DD" w:rsidRPr="003700DD">
      <w:rPr>
        <w:rStyle w:val="PageNumber"/>
        <w:rFonts w:ascii="Angsana New" w:hAnsi="Angsana New"/>
        <w:noProof/>
        <w:sz w:val="30"/>
        <w:szCs w:val="30"/>
      </w:rPr>
      <w:t>3</w:t>
    </w:r>
    <w:r w:rsidRPr="007D3BAD">
      <w:rPr>
        <w:rStyle w:val="PageNumber"/>
        <w:rFonts w:ascii="Angsana New" w:hAnsi="Angsana New"/>
        <w:sz w:val="30"/>
        <w:szCs w:val="30"/>
      </w:rPr>
      <w:fldChar w:fldCharType="end"/>
    </w:r>
    <w:r>
      <w:rPr>
        <w:rFonts w:ascii="Angsana New" w:hAnsi="Angsana New"/>
        <w:sz w:val="30"/>
        <w:szCs w:val="30"/>
      </w:rPr>
      <w:tab/>
    </w:r>
    <w:r>
      <w:rPr>
        <w:rFonts w:ascii="Angsana New" w:hAnsi="Angsana New"/>
        <w:sz w:val="30"/>
        <w:szCs w:val="30"/>
      </w:rPr>
      <w:tab/>
    </w:r>
    <w:r>
      <w:rPr>
        <w:rFonts w:ascii="Angsana New" w:hAnsi="Angsana New"/>
        <w:sz w:val="30"/>
        <w:szCs w:val="30"/>
      </w:rPr>
      <w:tab/>
    </w:r>
    <w:r>
      <w:rPr>
        <w:rFonts w:ascii="Angsana New" w:hAnsi="Angsana New"/>
        <w:sz w:val="30"/>
        <w:szCs w:val="30"/>
      </w:rPr>
      <w:tab/>
    </w:r>
    <w:r>
      <w:rPr>
        <w:rFonts w:ascii="Angsana New" w:hAnsi="Angsana New" w:hint="cs"/>
        <w:sz w:val="30"/>
        <w:szCs w:val="30"/>
        <w:cs/>
      </w:rPr>
      <w:t xml:space="preserve">      </w:t>
    </w:r>
    <w:r>
      <w:rPr>
        <w:rFonts w:ascii="Angsana New" w:hAnsi="Angsana New"/>
        <w:sz w:val="30"/>
        <w:szCs w:val="30"/>
      </w:rPr>
      <w:tab/>
    </w:r>
    <w:r w:rsidRPr="001F0048">
      <w:rPr>
        <w:rStyle w:val="PageNumber"/>
        <w:rFonts w:ascii="Angsana New" w:hAnsi="Angsana New"/>
        <w:sz w:val="30"/>
        <w:szCs w:val="30"/>
      </w:rPr>
      <w:fldChar w:fldCharType="begin"/>
    </w:r>
    <w:r w:rsidRPr="001F0048">
      <w:rPr>
        <w:rStyle w:val="PageNumber"/>
        <w:rFonts w:ascii="Angsana New" w:hAnsi="Angsana New"/>
        <w:sz w:val="30"/>
        <w:szCs w:val="30"/>
      </w:rPr>
      <w:instrText xml:space="preserve"> PAGE </w:instrText>
    </w:r>
    <w:r w:rsidRPr="001F0048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4</w:t>
    </w:r>
    <w:r w:rsidR="003700DD" w:rsidRPr="003700DD">
      <w:rPr>
        <w:rStyle w:val="PageNumber"/>
        <w:rFonts w:ascii="Angsana New" w:hAnsi="Angsana New"/>
        <w:noProof/>
        <w:sz w:val="30"/>
        <w:szCs w:val="30"/>
      </w:rPr>
      <w:t>3</w:t>
    </w:r>
    <w:r w:rsidRPr="001F0048">
      <w:rPr>
        <w:rStyle w:val="PageNumber"/>
        <w:rFonts w:ascii="Angsana New" w:hAnsi="Angsana New"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7329CF" w14:textId="77777777" w:rsidR="00773A73" w:rsidRPr="003021FF" w:rsidRDefault="00773A73" w:rsidP="00A83AE5">
    <w:pPr>
      <w:pStyle w:val="Footer"/>
      <w:framePr w:w="271" w:wrap="around" w:vAnchor="text" w:hAnchor="margin" w:xAlign="center" w:y="-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3021FF">
      <w:rPr>
        <w:rStyle w:val="PageNumber"/>
        <w:rFonts w:ascii="Angsana New" w:hAnsi="Angsana New"/>
        <w:sz w:val="30"/>
        <w:szCs w:val="30"/>
      </w:rPr>
      <w:fldChar w:fldCharType="begin"/>
    </w:r>
    <w:r w:rsidRPr="003021FF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3021FF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2</w:t>
    </w:r>
    <w:r w:rsidRPr="003700DD">
      <w:rPr>
        <w:rStyle w:val="PageNumber"/>
        <w:rFonts w:ascii="Angsana New" w:hAnsi="Angsana New"/>
        <w:noProof/>
        <w:sz w:val="30"/>
        <w:szCs w:val="30"/>
        <w:lang w:val="en-US"/>
      </w:rPr>
      <w:t>9</w:t>
    </w:r>
    <w:r w:rsidRPr="003021FF">
      <w:rPr>
        <w:rStyle w:val="PageNumber"/>
        <w:rFonts w:ascii="Angsana New" w:hAnsi="Angsana New"/>
        <w:sz w:val="30"/>
        <w:szCs w:val="30"/>
      </w:rPr>
      <w:fldChar w:fldCharType="end"/>
    </w:r>
  </w:p>
  <w:p w14:paraId="4417B3C7" w14:textId="77777777" w:rsidR="00773A73" w:rsidRPr="009D0735" w:rsidRDefault="00773A73" w:rsidP="00745469">
    <w:pPr>
      <w:pStyle w:val="Footer"/>
      <w:rPr>
        <w:szCs w:val="24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0E2B73" w14:textId="77777777" w:rsidR="00773A73" w:rsidRPr="003021FF" w:rsidRDefault="00773A73" w:rsidP="00A83AE5">
    <w:pPr>
      <w:pStyle w:val="Footer"/>
      <w:framePr w:w="271" w:wrap="around" w:vAnchor="text" w:hAnchor="margin" w:xAlign="center" w:y="-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3021FF">
      <w:rPr>
        <w:rStyle w:val="PageNumber"/>
        <w:rFonts w:ascii="Angsana New" w:hAnsi="Angsana New"/>
        <w:sz w:val="30"/>
        <w:szCs w:val="30"/>
      </w:rPr>
      <w:fldChar w:fldCharType="begin"/>
    </w:r>
    <w:r w:rsidRPr="003021FF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3021FF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2</w:t>
    </w:r>
    <w:r w:rsidRPr="003700DD">
      <w:rPr>
        <w:rStyle w:val="PageNumber"/>
        <w:rFonts w:ascii="Angsana New" w:hAnsi="Angsana New"/>
        <w:noProof/>
        <w:sz w:val="30"/>
        <w:szCs w:val="30"/>
        <w:lang w:val="en-US"/>
      </w:rPr>
      <w:t>9</w:t>
    </w:r>
    <w:r w:rsidRPr="003021FF">
      <w:rPr>
        <w:rStyle w:val="PageNumber"/>
        <w:rFonts w:ascii="Angsana New" w:hAnsi="Angsana New"/>
        <w:sz w:val="30"/>
        <w:szCs w:val="30"/>
      </w:rPr>
      <w:fldChar w:fldCharType="end"/>
    </w:r>
  </w:p>
  <w:p w14:paraId="20A597B2" w14:textId="77777777" w:rsidR="00773A73" w:rsidRPr="009D0735" w:rsidRDefault="00773A73" w:rsidP="00745469">
    <w:pPr>
      <w:pStyle w:val="Footer"/>
      <w:rPr>
        <w:szCs w:val="24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A8B9FE" w14:textId="77777777" w:rsidR="00BA5B3A" w:rsidRPr="003021FF" w:rsidRDefault="00BA5B3A" w:rsidP="00A83AE5">
    <w:pPr>
      <w:pStyle w:val="Footer"/>
      <w:framePr w:w="271" w:wrap="around" w:vAnchor="text" w:hAnchor="margin" w:xAlign="center" w:y="-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3021FF">
      <w:rPr>
        <w:rStyle w:val="PageNumber"/>
        <w:rFonts w:ascii="Angsana New" w:hAnsi="Angsana New"/>
        <w:sz w:val="30"/>
        <w:szCs w:val="30"/>
      </w:rPr>
      <w:fldChar w:fldCharType="begin"/>
    </w:r>
    <w:r w:rsidRPr="003021FF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3021FF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2</w:t>
    </w:r>
    <w:r w:rsidRPr="003700DD">
      <w:rPr>
        <w:rStyle w:val="PageNumber"/>
        <w:rFonts w:ascii="Angsana New" w:hAnsi="Angsana New"/>
        <w:noProof/>
        <w:sz w:val="30"/>
        <w:szCs w:val="30"/>
        <w:lang w:val="en-US"/>
      </w:rPr>
      <w:t>9</w:t>
    </w:r>
    <w:r w:rsidRPr="003021FF">
      <w:rPr>
        <w:rStyle w:val="PageNumber"/>
        <w:rFonts w:ascii="Angsana New" w:hAnsi="Angsana New"/>
        <w:sz w:val="30"/>
        <w:szCs w:val="30"/>
      </w:rPr>
      <w:fldChar w:fldCharType="end"/>
    </w:r>
  </w:p>
  <w:p w14:paraId="63F3FA19" w14:textId="77777777" w:rsidR="00BA5B3A" w:rsidRPr="009D0735" w:rsidRDefault="00BA5B3A" w:rsidP="00745469">
    <w:pPr>
      <w:pStyle w:val="Footer"/>
      <w:rPr>
        <w:szCs w:val="24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9E61DF" w14:textId="750C5D8F" w:rsidR="008B1559" w:rsidRPr="00D83FF5" w:rsidRDefault="008B1559" w:rsidP="006D00F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right" w:pos="9270"/>
        <w:tab w:val="left" w:pos="14400"/>
      </w:tabs>
      <w:rPr>
        <w:rFonts w:ascii="Angsana New" w:hAnsi="Angsana New"/>
        <w:sz w:val="30"/>
        <w:szCs w:val="30"/>
      </w:rPr>
    </w:pPr>
    <w:r>
      <w:rPr>
        <w:rFonts w:ascii="Angsana New" w:hAnsi="Angsana New"/>
        <w:sz w:val="30"/>
        <w:szCs w:val="30"/>
      </w:rPr>
      <w:fldChar w:fldCharType="begin"/>
    </w:r>
    <w:r>
      <w:rPr>
        <w:rFonts w:ascii="Angsana New" w:hAnsi="Angsana New"/>
        <w:sz w:val="30"/>
        <w:szCs w:val="30"/>
      </w:rPr>
      <w:instrText xml:space="preserve"> FILENAME </w:instrText>
    </w:r>
    <w:r>
      <w:rPr>
        <w:rFonts w:ascii="Angsana New" w:hAnsi="Angsana New"/>
        <w:sz w:val="30"/>
        <w:szCs w:val="30"/>
      </w:rPr>
      <w:fldChar w:fldCharType="separate"/>
    </w:r>
    <w:r w:rsidR="002D4F40">
      <w:rPr>
        <w:rFonts w:ascii="Angsana New" w:hAnsi="Angsana New"/>
        <w:noProof/>
        <w:sz w:val="30"/>
        <w:szCs w:val="30"/>
      </w:rPr>
      <w:t>08Aug24_1575576_2024Dec_FSA_Nava Nakorn Pcl. _06t_Q2_2.docx</w:t>
    </w:r>
    <w:r>
      <w:rPr>
        <w:rFonts w:ascii="Angsana New" w:hAnsi="Angsana New"/>
        <w:sz w:val="30"/>
        <w:szCs w:val="30"/>
      </w:rPr>
      <w:fldChar w:fldCharType="end"/>
    </w:r>
    <w:r>
      <w:rPr>
        <w:rFonts w:ascii="Angsana New" w:hAnsi="Angsana New" w:hint="cs"/>
        <w:sz w:val="30"/>
        <w:szCs w:val="30"/>
        <w:cs/>
      </w:rPr>
      <w:t xml:space="preserve"> </w:t>
    </w:r>
    <w:r>
      <w:rPr>
        <w:rFonts w:ascii="Angsana New" w:hAnsi="Angsana New"/>
        <w:sz w:val="30"/>
        <w:szCs w:val="30"/>
      </w:rPr>
      <w:tab/>
    </w:r>
    <w:r w:rsidRPr="001F0048">
      <w:rPr>
        <w:rStyle w:val="PageNumber"/>
        <w:rFonts w:ascii="Angsana New" w:hAnsi="Angsana New"/>
        <w:sz w:val="30"/>
        <w:szCs w:val="30"/>
      </w:rPr>
      <w:fldChar w:fldCharType="begin"/>
    </w:r>
    <w:r w:rsidRPr="001F0048">
      <w:rPr>
        <w:rStyle w:val="PageNumber"/>
        <w:rFonts w:ascii="Angsana New" w:hAnsi="Angsana New"/>
        <w:sz w:val="30"/>
        <w:szCs w:val="30"/>
      </w:rPr>
      <w:instrText xml:space="preserve"> PAGE </w:instrText>
    </w:r>
    <w:r w:rsidRPr="001F0048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4</w:t>
    </w:r>
    <w:r w:rsidR="003700DD" w:rsidRPr="003700DD">
      <w:rPr>
        <w:rStyle w:val="PageNumber"/>
        <w:rFonts w:ascii="Angsana New" w:hAnsi="Angsana New"/>
        <w:noProof/>
        <w:sz w:val="30"/>
        <w:szCs w:val="30"/>
      </w:rPr>
      <w:t>3</w:t>
    </w:r>
    <w:r w:rsidRPr="001F0048">
      <w:rPr>
        <w:rStyle w:val="PageNumber"/>
        <w:rFonts w:ascii="Angsana New" w:hAnsi="Angsana New"/>
        <w:sz w:val="30"/>
        <w:szCs w:val="30"/>
      </w:rPr>
      <w:fldChar w:fldCharType="end"/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FB232D" w14:textId="2B8B9608" w:rsidR="008B1559" w:rsidRPr="003021FF" w:rsidRDefault="008B1559" w:rsidP="00A83AE5">
    <w:pPr>
      <w:pStyle w:val="Footer"/>
      <w:framePr w:w="271" w:wrap="around" w:vAnchor="text" w:hAnchor="margin" w:xAlign="center" w:y="-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3021FF">
      <w:rPr>
        <w:rStyle w:val="PageNumber"/>
        <w:rFonts w:ascii="Angsana New" w:hAnsi="Angsana New"/>
        <w:sz w:val="30"/>
        <w:szCs w:val="30"/>
      </w:rPr>
      <w:fldChar w:fldCharType="begin"/>
    </w:r>
    <w:r w:rsidRPr="003021FF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3021FF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3</w:t>
    </w:r>
    <w:r w:rsidR="003700DD" w:rsidRPr="003700DD">
      <w:rPr>
        <w:rStyle w:val="PageNumber"/>
        <w:rFonts w:ascii="Angsana New" w:hAnsi="Angsana New"/>
        <w:noProof/>
        <w:sz w:val="30"/>
        <w:szCs w:val="30"/>
        <w:lang w:val="en-US"/>
      </w:rPr>
      <w:t>7</w:t>
    </w:r>
    <w:r w:rsidRPr="003021FF">
      <w:rPr>
        <w:rStyle w:val="PageNumber"/>
        <w:rFonts w:ascii="Angsana New" w:hAnsi="Angsana New"/>
        <w:sz w:val="30"/>
        <w:szCs w:val="30"/>
      </w:rPr>
      <w:fldChar w:fldCharType="end"/>
    </w:r>
  </w:p>
  <w:p w14:paraId="06816632" w14:textId="77777777" w:rsidR="008B1559" w:rsidRPr="00245B15" w:rsidRDefault="008B1559" w:rsidP="00745469">
    <w:pPr>
      <w:pStyle w:val="Footer"/>
      <w:rPr>
        <w:szCs w:val="24"/>
        <w:lang w:val="en-US"/>
      </w:rPr>
    </w:pP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A48B2A" w14:textId="790AF5BE" w:rsidR="008B1559" w:rsidRPr="00C827F6" w:rsidRDefault="008B1559">
    <w:pPr>
      <w:tabs>
        <w:tab w:val="left" w:pos="9000"/>
      </w:tabs>
      <w:rPr>
        <w:rFonts w:ascii="Angsana New" w:hAnsi="Angsana New"/>
        <w:sz w:val="30"/>
        <w:szCs w:val="30"/>
        <w:lang w:val="fr-FR"/>
      </w:rPr>
    </w:pPr>
    <w:r w:rsidRPr="00C827F6">
      <w:rPr>
        <w:rFonts w:ascii="Angsana New" w:hAnsi="Angsana New"/>
        <w:sz w:val="30"/>
        <w:szCs w:val="30"/>
        <w:lang w:val="fr-FR"/>
      </w:rPr>
      <w:fldChar w:fldCharType="begin"/>
    </w:r>
    <w:r w:rsidRPr="00C827F6">
      <w:rPr>
        <w:rFonts w:ascii="Angsana New" w:hAnsi="Angsana New"/>
        <w:sz w:val="30"/>
        <w:szCs w:val="30"/>
        <w:lang w:val="fr-FR"/>
      </w:rPr>
      <w:instrText xml:space="preserve"> FILENAME </w:instrText>
    </w:r>
    <w:r w:rsidRPr="00C827F6">
      <w:rPr>
        <w:rFonts w:ascii="Angsana New" w:hAnsi="Angsana New"/>
        <w:sz w:val="30"/>
        <w:szCs w:val="30"/>
        <w:lang w:val="fr-FR"/>
      </w:rPr>
      <w:fldChar w:fldCharType="separate"/>
    </w:r>
    <w:r w:rsidR="002D4F40">
      <w:rPr>
        <w:rFonts w:ascii="Angsana New" w:hAnsi="Angsana New"/>
        <w:noProof/>
        <w:sz w:val="30"/>
        <w:szCs w:val="30"/>
        <w:lang w:val="fr-FR"/>
      </w:rPr>
      <w:t>08Aug24_1575576_2024Dec_FSA_Nava Nakorn Pcl. _06t_Q2_2.docx</w:t>
    </w:r>
    <w:r w:rsidRPr="00C827F6">
      <w:rPr>
        <w:rFonts w:ascii="Angsana New" w:hAnsi="Angsana New"/>
        <w:sz w:val="30"/>
        <w:szCs w:val="30"/>
        <w:lang w:val="fr-FR"/>
      </w:rPr>
      <w:fldChar w:fldCharType="end"/>
    </w:r>
    <w:r>
      <w:rPr>
        <w:rFonts w:ascii="Angsana New" w:hAnsi="Angsana New"/>
        <w:sz w:val="30"/>
        <w:szCs w:val="30"/>
        <w:cs/>
      </w:rPr>
      <w:t xml:space="preserve">                                     </w:t>
    </w:r>
    <w:r w:rsidRPr="00C827F6">
      <w:rPr>
        <w:rFonts w:ascii="Angsana New" w:hAnsi="Angsana New"/>
        <w:sz w:val="30"/>
        <w:szCs w:val="30"/>
        <w:lang w:val="fr-FR"/>
      </w:rPr>
      <w:tab/>
    </w:r>
    <w:r w:rsidRPr="00C827F6">
      <w:rPr>
        <w:rFonts w:ascii="Angsana New" w:hAnsi="Angsana New"/>
        <w:sz w:val="30"/>
        <w:szCs w:val="30"/>
        <w:lang w:val="fr-FR"/>
      </w:rPr>
      <w:fldChar w:fldCharType="begin"/>
    </w:r>
    <w:r w:rsidRPr="00C827F6">
      <w:rPr>
        <w:rFonts w:ascii="Angsana New" w:hAnsi="Angsana New"/>
        <w:sz w:val="30"/>
        <w:szCs w:val="30"/>
        <w:lang w:val="fr-FR"/>
      </w:rPr>
      <w:instrText xml:space="preserve"> PAGE  \* MERGEFORMAT </w:instrText>
    </w:r>
    <w:r w:rsidRPr="00C827F6">
      <w:rPr>
        <w:rFonts w:ascii="Angsana New" w:hAnsi="Angsana New"/>
        <w:sz w:val="30"/>
        <w:szCs w:val="30"/>
        <w:lang w:val="fr-FR"/>
      </w:rPr>
      <w:fldChar w:fldCharType="separate"/>
    </w:r>
    <w:r>
      <w:rPr>
        <w:rFonts w:ascii="Angsana New" w:hAnsi="Angsana New"/>
        <w:noProof/>
        <w:sz w:val="30"/>
        <w:szCs w:val="30"/>
        <w:lang w:val="fr-FR"/>
      </w:rPr>
      <w:t>4</w:t>
    </w:r>
    <w:r w:rsidR="003700DD" w:rsidRPr="003700DD">
      <w:rPr>
        <w:rFonts w:ascii="Angsana New" w:hAnsi="Angsana New"/>
        <w:noProof/>
        <w:sz w:val="30"/>
        <w:szCs w:val="30"/>
      </w:rPr>
      <w:t>3</w:t>
    </w:r>
    <w:r w:rsidRPr="00C827F6">
      <w:rPr>
        <w:rFonts w:ascii="Angsana New" w:hAnsi="Angsana New"/>
        <w:sz w:val="30"/>
        <w:szCs w:val="30"/>
        <w:lang w:val="fr-FR"/>
      </w:rPr>
      <w:fldChar w:fldCharType="end"/>
    </w:r>
  </w:p>
  <w:p w14:paraId="2E7BC0DF" w14:textId="77777777" w:rsidR="008B1559" w:rsidRPr="00C827F6" w:rsidRDefault="008B1559">
    <w:pPr>
      <w:pStyle w:val="Footer"/>
      <w:rPr>
        <w:lang w:val="fr-FR"/>
      </w:rPr>
    </w:pP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DAB211" w14:textId="77777777" w:rsidR="00773A73" w:rsidRPr="003021FF" w:rsidRDefault="00773A73" w:rsidP="00A83AE5">
    <w:pPr>
      <w:pStyle w:val="Footer"/>
      <w:framePr w:w="271" w:wrap="around" w:vAnchor="text" w:hAnchor="margin" w:xAlign="center" w:y="-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3021FF">
      <w:rPr>
        <w:rStyle w:val="PageNumber"/>
        <w:rFonts w:ascii="Angsana New" w:hAnsi="Angsana New"/>
        <w:sz w:val="30"/>
        <w:szCs w:val="30"/>
      </w:rPr>
      <w:fldChar w:fldCharType="begin"/>
    </w:r>
    <w:r w:rsidRPr="003021FF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3021FF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3</w:t>
    </w:r>
    <w:r w:rsidRPr="003700DD">
      <w:rPr>
        <w:rStyle w:val="PageNumber"/>
        <w:rFonts w:ascii="Angsana New" w:hAnsi="Angsana New"/>
        <w:noProof/>
        <w:sz w:val="30"/>
        <w:szCs w:val="30"/>
        <w:lang w:val="en-US"/>
      </w:rPr>
      <w:t>7</w:t>
    </w:r>
    <w:r w:rsidRPr="003021FF">
      <w:rPr>
        <w:rStyle w:val="PageNumber"/>
        <w:rFonts w:ascii="Angsana New" w:hAnsi="Angsana New"/>
        <w:sz w:val="30"/>
        <w:szCs w:val="30"/>
      </w:rPr>
      <w:fldChar w:fldCharType="end"/>
    </w:r>
  </w:p>
  <w:p w14:paraId="76EE017A" w14:textId="77777777" w:rsidR="00773A73" w:rsidRPr="00245B15" w:rsidRDefault="00773A73" w:rsidP="00745469">
    <w:pPr>
      <w:pStyle w:val="Footer"/>
      <w:rPr>
        <w:szCs w:val="24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F07409" w14:textId="77777777" w:rsidR="00026CDD" w:rsidRDefault="00026CDD" w:rsidP="004956B4">
      <w:r>
        <w:separator/>
      </w:r>
    </w:p>
  </w:footnote>
  <w:footnote w:type="continuationSeparator" w:id="0">
    <w:p w14:paraId="4F1BD9D1" w14:textId="77777777" w:rsidR="00026CDD" w:rsidRDefault="00026CDD" w:rsidP="004956B4">
      <w:r>
        <w:continuationSeparator/>
      </w:r>
    </w:p>
  </w:footnote>
  <w:footnote w:type="continuationNotice" w:id="1">
    <w:p w14:paraId="1B81F2B0" w14:textId="77777777" w:rsidR="00026CDD" w:rsidRDefault="00026CDD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D1B747" w14:textId="3BDBEAC7" w:rsidR="008B1559" w:rsidRPr="001E2301" w:rsidRDefault="008B1559" w:rsidP="00DC638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1E2301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1E2301">
      <w:rPr>
        <w:rFonts w:ascii="Angsana New" w:hAnsi="Angsana New" w:hint="cs"/>
        <w:b/>
        <w:bCs/>
        <w:sz w:val="32"/>
        <w:szCs w:val="32"/>
        <w:cs/>
      </w:rPr>
      <w:t>นวนคร</w:t>
    </w:r>
    <w:r w:rsidRPr="001E2301">
      <w:rPr>
        <w:rFonts w:ascii="Angsana New" w:hAnsi="Angsana New"/>
        <w:b/>
        <w:bCs/>
        <w:sz w:val="32"/>
        <w:szCs w:val="32"/>
        <w:cs/>
      </w:rPr>
      <w:t xml:space="preserve"> จำกัด (มหาชน</w:t>
    </w:r>
    <w:r>
      <w:rPr>
        <w:rFonts w:ascii="Angsana New" w:hAnsi="Angsana New" w:hint="cs"/>
        <w:b/>
        <w:bCs/>
        <w:sz w:val="32"/>
        <w:szCs w:val="32"/>
        <w:cs/>
      </w:rPr>
      <w:t>)</w:t>
    </w:r>
    <w:r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4870FA21" w14:textId="77777777" w:rsidR="008B1559" w:rsidRDefault="008B1559" w:rsidP="00DC638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1E230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03FFE243" w14:textId="57EC6EFC" w:rsidR="00B20546" w:rsidRDefault="00B20546" w:rsidP="00B2054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สำหรับงวดสามเดือน</w:t>
    </w:r>
    <w:r w:rsidR="00574218" w:rsidRPr="00574218">
      <w:rPr>
        <w:rFonts w:ascii="Angsana New" w:hAnsi="Angsana New"/>
        <w:b/>
        <w:bCs/>
        <w:sz w:val="32"/>
        <w:szCs w:val="32"/>
        <w:cs/>
      </w:rPr>
      <w:t xml:space="preserve">และหกเดือนสิ้นสุดวันที่ </w:t>
    </w:r>
    <w:r w:rsidR="006D07B0" w:rsidRPr="006D07B0">
      <w:rPr>
        <w:rFonts w:ascii="Angsana New" w:hAnsi="Angsana New"/>
        <w:b/>
        <w:bCs/>
        <w:sz w:val="32"/>
        <w:szCs w:val="32"/>
      </w:rPr>
      <w:t>30</w:t>
    </w:r>
    <w:r w:rsidR="00574218" w:rsidRPr="00574218">
      <w:rPr>
        <w:rFonts w:ascii="Angsana New" w:hAnsi="Angsana New"/>
        <w:b/>
        <w:bCs/>
        <w:sz w:val="32"/>
        <w:szCs w:val="32"/>
        <w:cs/>
      </w:rPr>
      <w:t xml:space="preserve"> มิถุนายน </w:t>
    </w:r>
    <w:r w:rsidR="006D07B0" w:rsidRPr="006D07B0">
      <w:rPr>
        <w:rFonts w:ascii="Angsana New" w:hAnsi="Angsana New"/>
        <w:b/>
        <w:bCs/>
        <w:sz w:val="32"/>
        <w:szCs w:val="32"/>
      </w:rPr>
      <w:t>2567</w:t>
    </w:r>
    <w:r w:rsidR="00574218" w:rsidRPr="00574218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1B470FF4" w14:textId="77777777" w:rsidR="008B1559" w:rsidRPr="001E2301" w:rsidRDefault="008B1559" w:rsidP="00DC638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  <w:cs/>
      </w:rPr>
    </w:pP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8F88A8" w14:textId="77777777" w:rsidR="00D61CF7" w:rsidRPr="001E2301" w:rsidRDefault="00D61CF7" w:rsidP="00DC638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1E2301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1E2301">
      <w:rPr>
        <w:rFonts w:ascii="Angsana New" w:hAnsi="Angsana New" w:hint="cs"/>
        <w:b/>
        <w:bCs/>
        <w:sz w:val="32"/>
        <w:szCs w:val="32"/>
        <w:cs/>
      </w:rPr>
      <w:t>นวนคร</w:t>
    </w:r>
    <w:r w:rsidRPr="001E2301">
      <w:rPr>
        <w:rFonts w:ascii="Angsana New" w:hAnsi="Angsana New"/>
        <w:b/>
        <w:bCs/>
        <w:sz w:val="32"/>
        <w:szCs w:val="32"/>
        <w:cs/>
      </w:rPr>
      <w:t xml:space="preserve"> จำกัด (มหาชน</w:t>
    </w:r>
    <w:r>
      <w:rPr>
        <w:rFonts w:ascii="Angsana New" w:hAnsi="Angsana New" w:hint="cs"/>
        <w:b/>
        <w:bCs/>
        <w:sz w:val="32"/>
        <w:szCs w:val="32"/>
        <w:cs/>
      </w:rPr>
      <w:t>)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067A7D69" w14:textId="77777777" w:rsidR="00D61CF7" w:rsidRDefault="00D61CF7" w:rsidP="00DC638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1E230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2429D9AC" w14:textId="3751C8BA" w:rsidR="00D61CF7" w:rsidRDefault="00773A73" w:rsidP="00D0704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สำหรับงวดสามเดือน</w:t>
    </w:r>
    <w:r w:rsidR="003226DE" w:rsidRPr="003226DE">
      <w:rPr>
        <w:rFonts w:ascii="Angsana New" w:hAnsi="Angsana New"/>
        <w:b/>
        <w:bCs/>
        <w:sz w:val="32"/>
        <w:szCs w:val="32"/>
        <w:cs/>
      </w:rPr>
      <w:t xml:space="preserve">และหกเดือนสิ้นสุดวันที่ </w:t>
    </w:r>
    <w:r w:rsidR="003226DE">
      <w:rPr>
        <w:rFonts w:ascii="Angsana New" w:hAnsi="Angsana New"/>
        <w:b/>
        <w:bCs/>
        <w:sz w:val="32"/>
        <w:szCs w:val="32"/>
      </w:rPr>
      <w:t>30</w:t>
    </w:r>
    <w:r w:rsidR="003226DE" w:rsidRPr="003226DE">
      <w:rPr>
        <w:rFonts w:ascii="Angsana New" w:hAnsi="Angsana New"/>
        <w:b/>
        <w:bCs/>
        <w:sz w:val="32"/>
        <w:szCs w:val="32"/>
        <w:cs/>
      </w:rPr>
      <w:t xml:space="preserve"> มิถุนายน </w:t>
    </w:r>
    <w:r w:rsidR="003226DE">
      <w:rPr>
        <w:rFonts w:ascii="Angsana New" w:hAnsi="Angsana New"/>
        <w:b/>
        <w:bCs/>
        <w:sz w:val="32"/>
        <w:szCs w:val="32"/>
      </w:rPr>
      <w:t>2567</w:t>
    </w:r>
    <w:r w:rsidR="003226DE" w:rsidRPr="003226DE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74905B9F" w14:textId="77777777" w:rsidR="00D61CF7" w:rsidRPr="001E2301" w:rsidRDefault="00D61CF7" w:rsidP="00DC638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  <w:cs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9FB618" w14:textId="77777777" w:rsidR="008B1559" w:rsidRPr="00FA7747" w:rsidRDefault="008B1559" w:rsidP="004E3499">
    <w:pPr>
      <w:rPr>
        <w:rFonts w:ascii="Angsana New" w:hAnsi="Angsana New"/>
        <w:b/>
        <w:bCs/>
        <w:cs/>
      </w:rPr>
    </w:pPr>
    <w:r>
      <w:rPr>
        <w:rFonts w:ascii="Angsana New" w:hAnsi="Angsana New"/>
        <w:b/>
        <w:bCs/>
        <w:noProof/>
        <w:sz w:val="32"/>
        <w:szCs w:val="32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775799FF" wp14:editId="76BBBCED">
              <wp:simplePos x="0" y="0"/>
              <wp:positionH relativeFrom="column">
                <wp:posOffset>990600</wp:posOffset>
              </wp:positionH>
              <wp:positionV relativeFrom="paragraph">
                <wp:posOffset>2587625</wp:posOffset>
              </wp:positionV>
              <wp:extent cx="3505200" cy="1371600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-1921672">
                        <a:off x="0" y="0"/>
                        <a:ext cx="3505200" cy="1371600"/>
                      </a:xfrm>
                      <a:prstGeom prst="rect">
                        <a:avLst/>
                      </a:prstGeom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1B4BC284" w14:textId="77777777" w:rsidR="008B1559" w:rsidRDefault="008B1559" w:rsidP="001042E6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outline/>
                              <w:color w:val="C0C0C0"/>
                              <w:sz w:val="72"/>
                              <w:szCs w:val="72"/>
                              <w14:textOutline w14:w="9525" w14:cap="flat" w14:cmpd="sng" w14:algn="ctr">
                                <w14:solidFill>
                                  <w14:srgbClr w14:val="C0C0C0"/>
                                </w14:solidFill>
                                <w14:prstDash w14:val="solid"/>
                                <w14:round/>
                              </w14:textOutline>
                              <w14:textFill>
                                <w14:noFill/>
                              </w14:textFill>
                            </w:rPr>
                            <w:t>Draft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75799FF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78pt;margin-top:203.75pt;width:276pt;height:108pt;rotation:-2098978fd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" filled="f" stroked="f">
              <o:lock v:ext="edit" shapetype="t"/>
              <v:textbox style="mso-fit-shape-to-text:t">
                <w:txbxContent>
                  <w:p w14:paraId="1B4BC284" w14:textId="77777777" w:rsidR="008B1559" w:rsidRDefault="008B1559" w:rsidP="001042E6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>
                      <w:rPr>
                        <w:outline/>
                        <w:color w:val="C0C0C0"/>
                        <w:sz w:val="72"/>
                        <w:szCs w:val="72"/>
                        <w14:textOutline w14:w="9525" w14:cap="flat" w14:cmpd="sng" w14:algn="ctr">
                          <w14:solidFill>
                            <w14:srgbClr w14:val="C0C0C0"/>
                          </w14:solidFill>
                          <w14:prstDash w14:val="solid"/>
                          <w14:round/>
                        </w14:textOutline>
                        <w14:textFill>
                          <w14:noFill/>
                        </w14:textFill>
                      </w:rPr>
                      <w:t>Draft</w:t>
                    </w:r>
                  </w:p>
                </w:txbxContent>
              </v:textbox>
            </v:shape>
          </w:pict>
        </mc:Fallback>
      </mc:AlternateContent>
    </w:r>
    <w:r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นวนคร</w:t>
    </w:r>
    <w:r w:rsidRPr="00FA7747">
      <w:rPr>
        <w:rFonts w:ascii="Angsana New" w:hAnsi="Angsana New"/>
        <w:b/>
        <w:bCs/>
        <w:sz w:val="32"/>
        <w:szCs w:val="32"/>
        <w:cs/>
      </w:rPr>
      <w:t xml:space="preserve"> จำกัด (มหาชน) </w:t>
    </w:r>
  </w:p>
  <w:p w14:paraId="65197761" w14:textId="77777777" w:rsidR="008B1559" w:rsidRPr="00FA7747" w:rsidRDefault="008B1559" w:rsidP="004E3499">
    <w:pPr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1D05BB14" w14:textId="2893F966" w:rsidR="008B1559" w:rsidRDefault="008B1559" w:rsidP="004E3499">
    <w:pPr>
      <w:pStyle w:val="acctmainheading"/>
      <w:spacing w:after="60"/>
      <w:rPr>
        <w:rFonts w:ascii="Angsana New" w:hAnsi="Angsana New"/>
        <w:b w:val="0"/>
        <w:bCs/>
        <w:sz w:val="32"/>
        <w:szCs w:val="32"/>
      </w:rPr>
    </w:pPr>
    <w:r w:rsidRPr="00FA7747">
      <w:rPr>
        <w:rFonts w:ascii="Angsana New" w:hAnsi="Angsana New"/>
        <w:b w:val="0"/>
        <w:bCs/>
        <w:sz w:val="32"/>
        <w:szCs w:val="32"/>
        <w:cs/>
        <w:lang w:bidi="th-TH"/>
      </w:rPr>
      <w:t xml:space="preserve">สำหรับแต่ละปีสิ้นสุดวันที่ </w:t>
    </w:r>
    <w:r w:rsidR="003700DD" w:rsidRPr="003700DD">
      <w:rPr>
        <w:rFonts w:ascii="Angsana New" w:hAnsi="Angsana New"/>
        <w:sz w:val="32"/>
        <w:szCs w:val="32"/>
        <w:lang w:val="en-US"/>
      </w:rPr>
      <w:t>31</w:t>
    </w:r>
    <w:r w:rsidRPr="009A2067">
      <w:rPr>
        <w:rFonts w:ascii="Angsana New" w:hAnsi="Angsana New"/>
        <w:sz w:val="32"/>
        <w:szCs w:val="32"/>
      </w:rPr>
      <w:t xml:space="preserve"> </w:t>
    </w:r>
    <w:r w:rsidRPr="00FA7747">
      <w:rPr>
        <w:rFonts w:ascii="Angsana New" w:hAnsi="Angsana New"/>
        <w:b w:val="0"/>
        <w:bCs/>
        <w:sz w:val="32"/>
        <w:szCs w:val="32"/>
        <w:cs/>
        <w:lang w:bidi="th-TH"/>
      </w:rPr>
      <w:t xml:space="preserve">ธันวาคม </w:t>
    </w:r>
    <w:r w:rsidR="003700DD" w:rsidRPr="003700DD">
      <w:rPr>
        <w:rFonts w:ascii="Angsana New" w:hAnsi="Angsana New"/>
        <w:sz w:val="32"/>
        <w:szCs w:val="32"/>
        <w:lang w:val="en-US"/>
      </w:rPr>
      <w:t>2549</w:t>
    </w:r>
    <w:r w:rsidRPr="009A2067">
      <w:rPr>
        <w:rFonts w:ascii="Angsana New" w:hAnsi="Angsana New"/>
        <w:sz w:val="32"/>
        <w:szCs w:val="32"/>
      </w:rPr>
      <w:t xml:space="preserve"> </w:t>
    </w:r>
    <w:r w:rsidRPr="00FA7747">
      <w:rPr>
        <w:rFonts w:ascii="Angsana New" w:hAnsi="Angsana New"/>
        <w:b w:val="0"/>
        <w:bCs/>
        <w:sz w:val="32"/>
        <w:szCs w:val="32"/>
        <w:cs/>
        <w:lang w:bidi="th-TH"/>
      </w:rPr>
      <w:t xml:space="preserve">และ </w:t>
    </w:r>
    <w:r w:rsidR="003700DD" w:rsidRPr="003700DD">
      <w:rPr>
        <w:rFonts w:ascii="Angsana New" w:hAnsi="Angsana New"/>
        <w:sz w:val="32"/>
        <w:szCs w:val="32"/>
        <w:lang w:val="en-US"/>
      </w:rPr>
      <w:t>2548</w:t>
    </w:r>
  </w:p>
  <w:p w14:paraId="7FE6A4E3" w14:textId="77777777" w:rsidR="008B1559" w:rsidRPr="00D8216C" w:rsidRDefault="008B1559" w:rsidP="004E3499">
    <w:pPr>
      <w:pStyle w:val="acctmainheading"/>
      <w:spacing w:after="60"/>
      <w:rPr>
        <w:rFonts w:ascii="Angsana New" w:hAnsi="Angsana New"/>
        <w:b w:val="0"/>
        <w:i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62E660" w14:textId="77777777" w:rsidR="008B1559" w:rsidRPr="001E2301" w:rsidRDefault="008B1559" w:rsidP="00C631E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1E2301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1E2301">
      <w:rPr>
        <w:rFonts w:ascii="Angsana New" w:hAnsi="Angsana New" w:hint="cs"/>
        <w:b/>
        <w:bCs/>
        <w:sz w:val="32"/>
        <w:szCs w:val="32"/>
        <w:cs/>
      </w:rPr>
      <w:t>นวนคร</w:t>
    </w:r>
    <w:r w:rsidRPr="001E2301">
      <w:rPr>
        <w:rFonts w:ascii="Angsana New" w:hAnsi="Angsana New"/>
        <w:b/>
        <w:bCs/>
        <w:sz w:val="32"/>
        <w:szCs w:val="32"/>
        <w:cs/>
      </w:rPr>
      <w:t xml:space="preserve"> จำกัด (มหาชน</w:t>
    </w:r>
    <w:r>
      <w:rPr>
        <w:rFonts w:ascii="Angsana New" w:hAnsi="Angsana New" w:hint="cs"/>
        <w:b/>
        <w:bCs/>
        <w:sz w:val="32"/>
        <w:szCs w:val="32"/>
        <w:cs/>
      </w:rPr>
      <w:t>)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272C91B2" w14:textId="77777777" w:rsidR="008B1559" w:rsidRDefault="008B1559" w:rsidP="00C631E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1E230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21778A88" w14:textId="171B927F" w:rsidR="00D07046" w:rsidRDefault="00773A73" w:rsidP="00D0704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สำหรับงวดสามเดือน</w:t>
    </w:r>
    <w:r w:rsidR="00754BD6">
      <w:rPr>
        <w:rFonts w:ascii="Angsana New" w:hAnsi="Angsana New" w:hint="cs"/>
        <w:b/>
        <w:bCs/>
        <w:sz w:val="32"/>
        <w:szCs w:val="32"/>
        <w:cs/>
      </w:rPr>
      <w:t>และหกเดือน</w:t>
    </w:r>
    <w:r>
      <w:rPr>
        <w:rFonts w:ascii="Angsana New" w:hAnsi="Angsana New" w:hint="cs"/>
        <w:b/>
        <w:bCs/>
        <w:sz w:val="32"/>
        <w:szCs w:val="32"/>
        <w:cs/>
      </w:rPr>
      <w:t xml:space="preserve">สิ้นสุดวันที่ </w:t>
    </w:r>
    <w:r w:rsidR="00E04A3E">
      <w:rPr>
        <w:rFonts w:ascii="Angsana New" w:hAnsi="Angsana New"/>
        <w:b/>
        <w:bCs/>
        <w:sz w:val="32"/>
        <w:szCs w:val="32"/>
      </w:rPr>
      <w:t xml:space="preserve">30 </w:t>
    </w:r>
    <w:r w:rsidR="00E04A3E">
      <w:rPr>
        <w:rFonts w:ascii="Angsana New" w:hAnsi="Angsana New" w:hint="cs"/>
        <w:b/>
        <w:bCs/>
        <w:sz w:val="32"/>
        <w:szCs w:val="32"/>
        <w:cs/>
      </w:rPr>
      <w:t>มิถุนายน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</w:rPr>
      <w:t>2567</w:t>
    </w:r>
    <w:r>
      <w:rPr>
        <w:rFonts w:ascii="Angsana New" w:hAnsi="Angsana New" w:hint="cs"/>
        <w:b/>
        <w:bCs/>
        <w:sz w:val="32"/>
        <w:szCs w:val="32"/>
        <w:cs/>
        <w:lang w:val="th-TH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7898E30C" w14:textId="40635F59" w:rsidR="008B1559" w:rsidRPr="001E2301" w:rsidRDefault="008B1559" w:rsidP="00DC638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  <w:cs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9F9FD6" w14:textId="77777777" w:rsidR="008B1559" w:rsidRPr="001E2301" w:rsidRDefault="008B1559" w:rsidP="00DC638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1E2301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1E2301">
      <w:rPr>
        <w:rFonts w:ascii="Angsana New" w:hAnsi="Angsana New" w:hint="cs"/>
        <w:b/>
        <w:bCs/>
        <w:sz w:val="32"/>
        <w:szCs w:val="32"/>
        <w:cs/>
      </w:rPr>
      <w:t>นวนคร</w:t>
    </w:r>
    <w:r w:rsidRPr="001E2301">
      <w:rPr>
        <w:rFonts w:ascii="Angsana New" w:hAnsi="Angsana New"/>
        <w:b/>
        <w:bCs/>
        <w:sz w:val="32"/>
        <w:szCs w:val="32"/>
        <w:cs/>
      </w:rPr>
      <w:t xml:space="preserve"> จำกัด (มหาชน</w:t>
    </w:r>
    <w:r>
      <w:rPr>
        <w:rFonts w:ascii="Angsana New" w:hAnsi="Angsana New" w:hint="cs"/>
        <w:b/>
        <w:bCs/>
        <w:sz w:val="32"/>
        <w:szCs w:val="32"/>
        <w:cs/>
      </w:rPr>
      <w:t>)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35C3C450" w14:textId="77777777" w:rsidR="008B1559" w:rsidRDefault="008B1559" w:rsidP="00DC638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1E230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020A4AD1" w14:textId="149EAED2" w:rsidR="00D07046" w:rsidRDefault="00773A73" w:rsidP="00D0704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สำหรับงวดสามเดือน</w:t>
    </w:r>
    <w:r w:rsidR="00672C9C" w:rsidRPr="00672C9C">
      <w:rPr>
        <w:rFonts w:ascii="Angsana New" w:hAnsi="Angsana New"/>
        <w:b/>
        <w:bCs/>
        <w:sz w:val="32"/>
        <w:szCs w:val="32"/>
        <w:cs/>
      </w:rPr>
      <w:t xml:space="preserve">และหกเดือนสิ้นสุดวันที่ </w:t>
    </w:r>
    <w:r w:rsidR="00672C9C">
      <w:rPr>
        <w:rFonts w:ascii="Angsana New" w:hAnsi="Angsana New"/>
        <w:b/>
        <w:bCs/>
        <w:sz w:val="32"/>
        <w:szCs w:val="32"/>
      </w:rPr>
      <w:t>30</w:t>
    </w:r>
    <w:r w:rsidR="00672C9C" w:rsidRPr="00672C9C">
      <w:rPr>
        <w:rFonts w:ascii="Angsana New" w:hAnsi="Angsana New"/>
        <w:b/>
        <w:bCs/>
        <w:sz w:val="32"/>
        <w:szCs w:val="32"/>
        <w:cs/>
      </w:rPr>
      <w:t xml:space="preserve"> มิถุนายน </w:t>
    </w:r>
    <w:r w:rsidR="00672C9C">
      <w:rPr>
        <w:rFonts w:ascii="Angsana New" w:hAnsi="Angsana New"/>
        <w:b/>
        <w:bCs/>
        <w:sz w:val="32"/>
        <w:szCs w:val="32"/>
      </w:rPr>
      <w:t>2567</w:t>
    </w:r>
    <w:r w:rsidR="00672C9C" w:rsidRPr="00672C9C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0AB16800" w14:textId="3F4DB066" w:rsidR="008B1559" w:rsidRPr="001E2301" w:rsidRDefault="008B1559" w:rsidP="00DC638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  <w:cs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8E500E" w14:textId="77777777" w:rsidR="00773A73" w:rsidRPr="001E2301" w:rsidRDefault="00773A73" w:rsidP="00DC638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1E2301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1E2301">
      <w:rPr>
        <w:rFonts w:ascii="Angsana New" w:hAnsi="Angsana New" w:hint="cs"/>
        <w:b/>
        <w:bCs/>
        <w:sz w:val="32"/>
        <w:szCs w:val="32"/>
        <w:cs/>
      </w:rPr>
      <w:t>นวนคร</w:t>
    </w:r>
    <w:r w:rsidRPr="001E2301">
      <w:rPr>
        <w:rFonts w:ascii="Angsana New" w:hAnsi="Angsana New"/>
        <w:b/>
        <w:bCs/>
        <w:sz w:val="32"/>
        <w:szCs w:val="32"/>
        <w:cs/>
      </w:rPr>
      <w:t xml:space="preserve"> จำกัด (มหาชน</w:t>
    </w:r>
    <w:r>
      <w:rPr>
        <w:rFonts w:ascii="Angsana New" w:hAnsi="Angsana New" w:hint="cs"/>
        <w:b/>
        <w:bCs/>
        <w:sz w:val="32"/>
        <w:szCs w:val="32"/>
        <w:cs/>
      </w:rPr>
      <w:t>)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19A20420" w14:textId="77777777" w:rsidR="00773A73" w:rsidRDefault="00773A73" w:rsidP="00DC638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1E230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77850DB2" w14:textId="0386AD0D" w:rsidR="00773A73" w:rsidRDefault="00773A73" w:rsidP="00D0704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สำหรับงวด</w:t>
    </w:r>
    <w:r w:rsidR="00754BD6">
      <w:rPr>
        <w:rFonts w:ascii="Angsana New" w:hAnsi="Angsana New" w:hint="cs"/>
        <w:b/>
        <w:bCs/>
        <w:sz w:val="32"/>
        <w:szCs w:val="32"/>
        <w:cs/>
      </w:rPr>
      <w:t>สามเดือน</w:t>
    </w:r>
    <w:r w:rsidR="00AC584B" w:rsidRPr="00AC584B">
      <w:rPr>
        <w:rFonts w:ascii="Angsana New" w:hAnsi="Angsana New"/>
        <w:b/>
        <w:bCs/>
        <w:sz w:val="32"/>
        <w:szCs w:val="32"/>
        <w:cs/>
      </w:rPr>
      <w:t xml:space="preserve">และหกเดือนสิ้นสุดวันที่ </w:t>
    </w:r>
    <w:r w:rsidR="001E4052">
      <w:rPr>
        <w:rFonts w:ascii="Angsana New" w:hAnsi="Angsana New"/>
        <w:b/>
        <w:bCs/>
        <w:sz w:val="32"/>
        <w:szCs w:val="32"/>
      </w:rPr>
      <w:t>30</w:t>
    </w:r>
    <w:r w:rsidR="00AC584B" w:rsidRPr="00AC584B">
      <w:rPr>
        <w:rFonts w:ascii="Angsana New" w:hAnsi="Angsana New"/>
        <w:b/>
        <w:bCs/>
        <w:sz w:val="32"/>
        <w:szCs w:val="32"/>
        <w:cs/>
      </w:rPr>
      <w:t xml:space="preserve"> มิถุนายน </w:t>
    </w:r>
    <w:r w:rsidR="00AC584B">
      <w:rPr>
        <w:rFonts w:ascii="Angsana New" w:hAnsi="Angsana New"/>
        <w:b/>
        <w:bCs/>
        <w:sz w:val="32"/>
        <w:szCs w:val="32"/>
      </w:rPr>
      <w:t>2567</w:t>
    </w:r>
    <w:r w:rsidR="00AC584B" w:rsidRPr="00AC584B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466B7035" w14:textId="77777777" w:rsidR="00773A73" w:rsidRPr="001E2301" w:rsidRDefault="00773A73" w:rsidP="00DC638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  <w:cs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D52250" w14:textId="77777777" w:rsidR="008B1559" w:rsidRPr="00206630" w:rsidRDefault="008B1559">
    <w:pPr>
      <w:pStyle w:val="Header"/>
      <w:rPr>
        <w:rFonts w:ascii="Angsana New" w:hAnsi="Angsana New"/>
        <w:b/>
        <w:bCs/>
        <w:sz w:val="32"/>
        <w:szCs w:val="32"/>
      </w:rPr>
    </w:pPr>
    <w:r w:rsidRPr="00206630">
      <w:rPr>
        <w:rFonts w:ascii="Angsana New" w:hAnsi="Angsana New" w:hint="cs"/>
        <w:b/>
        <w:bCs/>
        <w:sz w:val="32"/>
        <w:szCs w:val="32"/>
        <w:cs/>
      </w:rPr>
      <w:t>บริษัท นวนคร จำกัด (มหาชน)</w:t>
    </w:r>
  </w:p>
  <w:p w14:paraId="32923F70" w14:textId="77777777" w:rsidR="008B1559" w:rsidRPr="00206630" w:rsidRDefault="008B1559">
    <w:pPr>
      <w:pStyle w:val="Header"/>
      <w:rPr>
        <w:rFonts w:ascii="Angsana New" w:hAnsi="Angsana New"/>
        <w:b/>
        <w:bCs/>
        <w:sz w:val="32"/>
        <w:szCs w:val="32"/>
      </w:rPr>
    </w:pPr>
    <w:r w:rsidRPr="00206630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</w:t>
    </w:r>
  </w:p>
  <w:p w14:paraId="2F988680" w14:textId="7F216FC8" w:rsidR="008B1559" w:rsidRDefault="008B1559">
    <w:pPr>
      <w:pStyle w:val="Header"/>
      <w:rPr>
        <w:rFonts w:ascii="Angsana New" w:hAnsi="Angsana New"/>
        <w:b/>
        <w:bCs/>
        <w:sz w:val="32"/>
        <w:szCs w:val="32"/>
      </w:rPr>
    </w:pPr>
    <w:r w:rsidRPr="00206630">
      <w:rPr>
        <w:rFonts w:ascii="Angsana New" w:hAnsi="Angsana New" w:hint="cs"/>
        <w:b/>
        <w:bCs/>
        <w:sz w:val="32"/>
        <w:szCs w:val="32"/>
        <w:cs/>
      </w:rPr>
      <w:t xml:space="preserve">สำหรับแต่ละงวดสามเดือนสิ้นสุดวันที่ </w:t>
    </w:r>
    <w:r w:rsidR="003700DD" w:rsidRPr="003700DD">
      <w:rPr>
        <w:rFonts w:ascii="Angsana New" w:hAnsi="Angsana New" w:hint="cs"/>
        <w:b/>
        <w:bCs/>
        <w:sz w:val="32"/>
        <w:szCs w:val="32"/>
        <w:lang w:val="en-US"/>
      </w:rPr>
      <w:t>30</w:t>
    </w:r>
    <w:r>
      <w:rPr>
        <w:rFonts w:ascii="Angsana New" w:hAnsi="Angsana New" w:hint="cs"/>
        <w:b/>
        <w:bCs/>
        <w:sz w:val="32"/>
        <w:szCs w:val="32"/>
        <w:cs/>
      </w:rPr>
      <w:t xml:space="preserve"> มิถุนายน</w:t>
    </w:r>
    <w:r w:rsidRPr="00206630">
      <w:rPr>
        <w:rFonts w:ascii="Angsana New" w:hAnsi="Angsana New" w:hint="cs"/>
        <w:b/>
        <w:bCs/>
        <w:sz w:val="32"/>
        <w:szCs w:val="32"/>
        <w:cs/>
      </w:rPr>
      <w:t xml:space="preserve"> </w:t>
    </w:r>
    <w:r w:rsidR="003700DD" w:rsidRPr="003700DD">
      <w:rPr>
        <w:rFonts w:ascii="Angsana New" w:hAnsi="Angsana New" w:hint="cs"/>
        <w:b/>
        <w:bCs/>
        <w:sz w:val="32"/>
        <w:szCs w:val="32"/>
        <w:lang w:val="en-US"/>
      </w:rPr>
      <w:t>2550</w:t>
    </w:r>
    <w:r w:rsidRPr="00206630">
      <w:rPr>
        <w:rFonts w:ascii="Angsana New" w:hAnsi="Angsana New" w:hint="cs"/>
        <w:b/>
        <w:bCs/>
        <w:sz w:val="32"/>
        <w:szCs w:val="32"/>
        <w:cs/>
      </w:rPr>
      <w:t xml:space="preserve"> และ </w:t>
    </w:r>
    <w:r w:rsidR="003700DD" w:rsidRPr="003700DD">
      <w:rPr>
        <w:rFonts w:ascii="Angsana New" w:hAnsi="Angsana New" w:hint="cs"/>
        <w:b/>
        <w:bCs/>
        <w:sz w:val="32"/>
        <w:szCs w:val="32"/>
        <w:lang w:val="en-US"/>
      </w:rPr>
      <w:t>2549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096CBC0A" w14:textId="77777777" w:rsidR="008B1559" w:rsidRPr="00206630" w:rsidRDefault="008B1559">
    <w:pPr>
      <w:pStyle w:val="Header"/>
      <w:rPr>
        <w:rFonts w:ascii="Angsana New" w:hAnsi="Angsana New"/>
        <w:b/>
        <w:bCs/>
        <w:sz w:val="32"/>
        <w:szCs w:val="32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921CC5" w14:textId="77777777" w:rsidR="008B1559" w:rsidRPr="00FA7747" w:rsidRDefault="008B1559" w:rsidP="008E493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cs/>
      </w:rPr>
    </w:pPr>
    <w:r w:rsidRPr="00FA7747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AF21F7">
      <w:rPr>
        <w:rFonts w:ascii="Angsana New" w:hAnsi="Angsana New"/>
        <w:b/>
        <w:bCs/>
        <w:sz w:val="32"/>
        <w:szCs w:val="32"/>
        <w:shd w:val="clear" w:color="auto" w:fill="C0C0C0"/>
      </w:rPr>
      <w:t>[</w:t>
    </w:r>
    <w:r w:rsidRPr="00AF21F7">
      <w:rPr>
        <w:rFonts w:ascii="Angsana New" w:hAnsi="Angsana New"/>
        <w:b/>
        <w:bCs/>
        <w:sz w:val="32"/>
        <w:szCs w:val="32"/>
        <w:shd w:val="clear" w:color="auto" w:fill="C0C0C0"/>
        <w:cs/>
      </w:rPr>
      <w:t>กขค</w:t>
    </w:r>
    <w:r w:rsidRPr="00AF21F7">
      <w:rPr>
        <w:rFonts w:ascii="Angsana New" w:hAnsi="Angsana New"/>
        <w:b/>
        <w:bCs/>
        <w:sz w:val="32"/>
        <w:szCs w:val="32"/>
        <w:shd w:val="clear" w:color="auto" w:fill="C0C0C0"/>
      </w:rPr>
      <w:t>]</w:t>
    </w:r>
    <w:r w:rsidRPr="00FA7747">
      <w:rPr>
        <w:rFonts w:ascii="Angsana New" w:hAnsi="Angsana New"/>
        <w:b/>
        <w:bCs/>
        <w:sz w:val="32"/>
        <w:szCs w:val="32"/>
        <w:cs/>
      </w:rPr>
      <w:t xml:space="preserve"> จำกัด (มหาชน) </w:t>
    </w:r>
    <w:r w:rsidRPr="00AF21F7">
      <w:rPr>
        <w:rFonts w:ascii="Angsana New" w:hAnsi="Angsana New"/>
        <w:b/>
        <w:bCs/>
        <w:sz w:val="32"/>
        <w:szCs w:val="32"/>
        <w:shd w:val="clear" w:color="auto" w:fill="C0C0C0"/>
      </w:rPr>
      <w:t>[</w:t>
    </w:r>
    <w:r w:rsidRPr="00AF21F7">
      <w:rPr>
        <w:rFonts w:ascii="Angsana New" w:hAnsi="Angsana New"/>
        <w:b/>
        <w:bCs/>
        <w:sz w:val="32"/>
        <w:szCs w:val="32"/>
        <w:shd w:val="clear" w:color="auto" w:fill="C0C0C0"/>
        <w:cs/>
      </w:rPr>
      <w:t>และบริษัทย่อย</w:t>
    </w:r>
    <w:r w:rsidRPr="00AF21F7">
      <w:rPr>
        <w:rFonts w:ascii="Angsana New" w:hAnsi="Angsana New"/>
        <w:b/>
        <w:bCs/>
        <w:sz w:val="32"/>
        <w:szCs w:val="32"/>
        <w:shd w:val="clear" w:color="auto" w:fill="C0C0C0"/>
      </w:rPr>
      <w:t>]</w:t>
    </w:r>
  </w:p>
  <w:p w14:paraId="7166846F" w14:textId="77777777" w:rsidR="008B1559" w:rsidRPr="00FA7747" w:rsidRDefault="008B1559" w:rsidP="008E493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/>
        <w:b/>
        <w:bCs/>
        <w:sz w:val="32"/>
        <w:szCs w:val="32"/>
        <w:cs/>
      </w:rPr>
      <w:t>ระหว่างกาล</w:t>
    </w:r>
  </w:p>
  <w:p w14:paraId="04F3927C" w14:textId="4BB07087" w:rsidR="008B1559" w:rsidRPr="00410770" w:rsidRDefault="008B1559" w:rsidP="008E493A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FA7747">
      <w:rPr>
        <w:rFonts w:ascii="Angsana New" w:hAnsi="Angsana New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/>
        <w:b w:val="0"/>
        <w:bCs/>
        <w:sz w:val="32"/>
        <w:szCs w:val="32"/>
        <w:cs/>
        <w:lang w:bidi="th-TH"/>
      </w:rPr>
      <w:t xml:space="preserve">งวดสามเดือนสิ้นสุดวันที่ </w:t>
    </w:r>
    <w:r w:rsidR="003700DD" w:rsidRPr="003700DD">
      <w:rPr>
        <w:rFonts w:ascii="Angsana New" w:hAnsi="Angsana New"/>
        <w:b w:val="0"/>
        <w:bCs/>
        <w:sz w:val="32"/>
        <w:szCs w:val="32"/>
        <w:lang w:val="en-US" w:bidi="th-TH"/>
      </w:rPr>
      <w:t>31</w:t>
    </w:r>
    <w:r>
      <w:rPr>
        <w:rFonts w:ascii="Angsana New" w:hAnsi="Angsana New"/>
        <w:b w:val="0"/>
        <w:bCs/>
        <w:sz w:val="32"/>
        <w:szCs w:val="32"/>
        <w:cs/>
        <w:lang w:bidi="th-TH"/>
      </w:rPr>
      <w:t xml:space="preserve"> มีนาคม </w:t>
    </w:r>
    <w:r w:rsidR="003700DD" w:rsidRPr="003700DD">
      <w:rPr>
        <w:rFonts w:ascii="Angsana New" w:hAnsi="Angsana New"/>
        <w:b w:val="0"/>
        <w:bCs/>
        <w:sz w:val="32"/>
        <w:szCs w:val="32"/>
        <w:lang w:val="en-US" w:bidi="th-TH"/>
      </w:rPr>
      <w:t>2555</w:t>
    </w:r>
    <w:r>
      <w:rPr>
        <w:rFonts w:ascii="Angsana New" w:hAnsi="Angsana New"/>
        <w:b w:val="0"/>
        <w:bCs/>
        <w:sz w:val="32"/>
        <w:szCs w:val="32"/>
        <w:lang w:bidi="th-TH"/>
      </w:rPr>
      <w:t xml:space="preserve"> (</w:t>
    </w:r>
    <w:r>
      <w:rPr>
        <w:rFonts w:ascii="Angsana New" w:hAnsi="Angsana New"/>
        <w:b w:val="0"/>
        <w:bCs/>
        <w:sz w:val="32"/>
        <w:szCs w:val="32"/>
        <w:cs/>
        <w:lang w:bidi="th-TH"/>
      </w:rPr>
      <w:t>ไม่ได้ตรวจสอบ</w:t>
    </w:r>
    <w:r>
      <w:rPr>
        <w:rFonts w:ascii="Angsana New" w:hAnsi="Angsana New"/>
        <w:b w:val="0"/>
        <w:bCs/>
        <w:sz w:val="32"/>
        <w:szCs w:val="32"/>
        <w:lang w:val="en-US" w:bidi="th-TH"/>
      </w:rPr>
      <w:t>)</w:t>
    </w:r>
  </w:p>
  <w:p w14:paraId="0F4751C7" w14:textId="77777777" w:rsidR="008B1559" w:rsidRPr="00074891" w:rsidRDefault="008B1559" w:rsidP="008E493A">
    <w:pPr>
      <w:pStyle w:val="Header"/>
      <w:rPr>
        <w:lang w:val="en-GB"/>
      </w:rPr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188D3C" w14:textId="77777777" w:rsidR="00BA5B3A" w:rsidRPr="001E2301" w:rsidRDefault="00BA5B3A" w:rsidP="00DC638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1E2301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1E2301">
      <w:rPr>
        <w:rFonts w:ascii="Angsana New" w:hAnsi="Angsana New" w:hint="cs"/>
        <w:b/>
        <w:bCs/>
        <w:sz w:val="32"/>
        <w:szCs w:val="32"/>
        <w:cs/>
      </w:rPr>
      <w:t>นวนคร</w:t>
    </w:r>
    <w:r w:rsidRPr="001E2301">
      <w:rPr>
        <w:rFonts w:ascii="Angsana New" w:hAnsi="Angsana New"/>
        <w:b/>
        <w:bCs/>
        <w:sz w:val="32"/>
        <w:szCs w:val="32"/>
        <w:cs/>
      </w:rPr>
      <w:t xml:space="preserve"> จำกัด (มหาชน</w:t>
    </w:r>
    <w:r>
      <w:rPr>
        <w:rFonts w:ascii="Angsana New" w:hAnsi="Angsana New" w:hint="cs"/>
        <w:b/>
        <w:bCs/>
        <w:sz w:val="32"/>
        <w:szCs w:val="32"/>
        <w:cs/>
      </w:rPr>
      <w:t>)</w:t>
    </w:r>
    <w:r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02EEFA76" w14:textId="77777777" w:rsidR="00BA5B3A" w:rsidRDefault="00BA5B3A" w:rsidP="00DC638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1E230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250B352C" w14:textId="7FE0ADA4" w:rsidR="00BA5B3A" w:rsidRDefault="00773A73" w:rsidP="00D0704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สำหรับงวดสามเดือน</w:t>
    </w:r>
    <w:r w:rsidR="001E4052" w:rsidRPr="001E4052">
      <w:rPr>
        <w:rFonts w:ascii="Angsana New" w:hAnsi="Angsana New"/>
        <w:b/>
        <w:bCs/>
        <w:sz w:val="32"/>
        <w:szCs w:val="32"/>
        <w:cs/>
      </w:rPr>
      <w:t xml:space="preserve">และหกเดือนสิ้นสุดวันที่ </w:t>
    </w:r>
    <w:r w:rsidR="001E4052" w:rsidRPr="001E4052">
      <w:rPr>
        <w:rFonts w:ascii="Angsana New" w:hAnsi="Angsana New"/>
        <w:b/>
        <w:bCs/>
        <w:sz w:val="32"/>
        <w:szCs w:val="32"/>
      </w:rPr>
      <w:t>30</w:t>
    </w:r>
    <w:r w:rsidR="001E4052" w:rsidRPr="001E4052">
      <w:rPr>
        <w:rFonts w:ascii="Angsana New" w:hAnsi="Angsana New"/>
        <w:b/>
        <w:bCs/>
        <w:sz w:val="32"/>
        <w:szCs w:val="32"/>
        <w:cs/>
      </w:rPr>
      <w:t xml:space="preserve"> มิถุนายน </w:t>
    </w:r>
    <w:r w:rsidR="001E4052">
      <w:rPr>
        <w:rFonts w:ascii="Angsana New" w:hAnsi="Angsana New"/>
        <w:b/>
        <w:bCs/>
        <w:sz w:val="32"/>
        <w:szCs w:val="32"/>
      </w:rPr>
      <w:t xml:space="preserve">2567 </w:t>
    </w:r>
    <w:r>
      <w:rPr>
        <w:rFonts w:ascii="Angsana New" w:hAnsi="Angsana New" w:hint="cs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ไม่ได้ตรวจสอบ)</w:t>
    </w:r>
  </w:p>
  <w:p w14:paraId="3A039B38" w14:textId="22751572" w:rsidR="00BA5B3A" w:rsidRPr="001E2301" w:rsidRDefault="00BA5B3A" w:rsidP="00DC638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  <w:cs/>
      </w:rPr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1325FF" w14:textId="77777777" w:rsidR="008B1559" w:rsidRDefault="008B1559" w:rsidP="008E493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00903EB9"/>
    <w:multiLevelType w:val="hybridMultilevel"/>
    <w:tmpl w:val="0C3CB248"/>
    <w:lvl w:ilvl="0" w:tplc="1368EB1A">
      <w:start w:val="11"/>
      <w:numFmt w:val="bullet"/>
      <w:lvlText w:val="-"/>
      <w:lvlJc w:val="left"/>
      <w:pPr>
        <w:ind w:left="34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02" w:hanging="360"/>
      </w:pPr>
      <w:rPr>
        <w:rFonts w:ascii="Wingdings" w:hAnsi="Wingdings" w:hint="default"/>
      </w:rPr>
    </w:lvl>
  </w:abstractNum>
  <w:abstractNum w:abstractNumId="9" w15:restartNumberingAfterBreak="0">
    <w:nsid w:val="06C30402"/>
    <w:multiLevelType w:val="hybridMultilevel"/>
    <w:tmpl w:val="04B4B8E8"/>
    <w:lvl w:ilvl="0" w:tplc="483C8FF2">
      <w:start w:val="1"/>
      <w:numFmt w:val="decimal"/>
      <w:lvlText w:val="%1"/>
      <w:lvlJc w:val="left"/>
      <w:pPr>
        <w:ind w:left="630" w:hanging="54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90951D9"/>
    <w:multiLevelType w:val="hybridMultilevel"/>
    <w:tmpl w:val="48986796"/>
    <w:lvl w:ilvl="0" w:tplc="25CC7822">
      <w:start w:val="1"/>
      <w:numFmt w:val="thaiLetters"/>
      <w:lvlText w:val="(%1)"/>
      <w:lvlJc w:val="left"/>
      <w:pPr>
        <w:ind w:left="90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0E423A3C"/>
    <w:multiLevelType w:val="hybridMultilevel"/>
    <w:tmpl w:val="B7EC5F36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3" w15:restartNumberingAfterBreak="0">
    <w:nsid w:val="0F891F17"/>
    <w:multiLevelType w:val="hybridMultilevel"/>
    <w:tmpl w:val="271CDBF6"/>
    <w:lvl w:ilvl="0" w:tplc="6ABABD56">
      <w:start w:val="1"/>
      <w:numFmt w:val="thaiLetters"/>
      <w:lvlText w:val="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4" w15:restartNumberingAfterBreak="0">
    <w:nsid w:val="1C1C0EB8"/>
    <w:multiLevelType w:val="hybridMultilevel"/>
    <w:tmpl w:val="787EE474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5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6" w15:restartNumberingAfterBreak="0">
    <w:nsid w:val="261A6EAA"/>
    <w:multiLevelType w:val="hybridMultilevel"/>
    <w:tmpl w:val="EB2ECFD4"/>
    <w:lvl w:ilvl="0" w:tplc="6BE6F6A0">
      <w:start w:val="31"/>
      <w:numFmt w:val="bullet"/>
      <w:lvlText w:val="-"/>
      <w:lvlJc w:val="left"/>
      <w:pPr>
        <w:ind w:left="51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17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8" w15:restartNumberingAfterBreak="0">
    <w:nsid w:val="2951483B"/>
    <w:multiLevelType w:val="multilevel"/>
    <w:tmpl w:val="787EE474"/>
    <w:lvl w:ilvl="0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entative="1">
      <w:start w:val="1"/>
      <w:numFmt w:val="lowerLetter"/>
      <w:lvlText w:val="%2."/>
      <w:lvlJc w:val="left"/>
      <w:pPr>
        <w:ind w:left="1980" w:hanging="360"/>
      </w:pPr>
    </w:lvl>
    <w:lvl w:ilvl="2" w:tentative="1">
      <w:start w:val="1"/>
      <w:numFmt w:val="lowerRoman"/>
      <w:lvlText w:val="%3."/>
      <w:lvlJc w:val="right"/>
      <w:pPr>
        <w:ind w:left="2700" w:hanging="180"/>
      </w:pPr>
    </w:lvl>
    <w:lvl w:ilvl="3" w:tentative="1">
      <w:start w:val="1"/>
      <w:numFmt w:val="decimal"/>
      <w:lvlText w:val="%4."/>
      <w:lvlJc w:val="left"/>
      <w:pPr>
        <w:ind w:left="3420" w:hanging="360"/>
      </w:pPr>
    </w:lvl>
    <w:lvl w:ilvl="4" w:tentative="1">
      <w:start w:val="1"/>
      <w:numFmt w:val="lowerLetter"/>
      <w:lvlText w:val="%5."/>
      <w:lvlJc w:val="left"/>
      <w:pPr>
        <w:ind w:left="4140" w:hanging="360"/>
      </w:pPr>
    </w:lvl>
    <w:lvl w:ilvl="5" w:tentative="1">
      <w:start w:val="1"/>
      <w:numFmt w:val="lowerRoman"/>
      <w:lvlText w:val="%6."/>
      <w:lvlJc w:val="right"/>
      <w:pPr>
        <w:ind w:left="4860" w:hanging="180"/>
      </w:pPr>
    </w:lvl>
    <w:lvl w:ilvl="6" w:tentative="1">
      <w:start w:val="1"/>
      <w:numFmt w:val="decimal"/>
      <w:lvlText w:val="%7."/>
      <w:lvlJc w:val="left"/>
      <w:pPr>
        <w:ind w:left="5580" w:hanging="360"/>
      </w:pPr>
    </w:lvl>
    <w:lvl w:ilvl="7" w:tentative="1">
      <w:start w:val="1"/>
      <w:numFmt w:val="lowerLetter"/>
      <w:lvlText w:val="%8."/>
      <w:lvlJc w:val="left"/>
      <w:pPr>
        <w:ind w:left="6300" w:hanging="360"/>
      </w:pPr>
    </w:lvl>
    <w:lvl w:ilvl="8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9" w15:restartNumberingAfterBreak="0">
    <w:nsid w:val="369B1106"/>
    <w:multiLevelType w:val="hybridMultilevel"/>
    <w:tmpl w:val="80F0F6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6FB77D3"/>
    <w:multiLevelType w:val="hybridMultilevel"/>
    <w:tmpl w:val="05249976"/>
    <w:lvl w:ilvl="0" w:tplc="3F785DE2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7353360"/>
    <w:multiLevelType w:val="hybridMultilevel"/>
    <w:tmpl w:val="ED00A998"/>
    <w:lvl w:ilvl="0" w:tplc="034CF5DE">
      <w:start w:val="1"/>
      <w:numFmt w:val="thaiLetters"/>
      <w:lvlText w:val="(%1)"/>
      <w:lvlJc w:val="left"/>
      <w:pPr>
        <w:ind w:left="900" w:hanging="360"/>
      </w:pPr>
      <w:rPr>
        <w:rFonts w:ascii="Angsana New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3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4" w15:restartNumberingAfterBreak="0">
    <w:nsid w:val="3FC94AA7"/>
    <w:multiLevelType w:val="hybridMultilevel"/>
    <w:tmpl w:val="CE648756"/>
    <w:lvl w:ilvl="0" w:tplc="897A74E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2"/>
        <w:szCs w:val="22"/>
      </w:rPr>
    </w:lvl>
    <w:lvl w:ilvl="1" w:tplc="5C548A76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5" w15:restartNumberingAfterBreak="0">
    <w:nsid w:val="428E75C6"/>
    <w:multiLevelType w:val="hybridMultilevel"/>
    <w:tmpl w:val="2AF09F8C"/>
    <w:lvl w:ilvl="0" w:tplc="1E9A682E">
      <w:start w:val="1"/>
      <w:numFmt w:val="decimal"/>
      <w:lvlText w:val="%1"/>
      <w:lvlJc w:val="left"/>
      <w:pPr>
        <w:ind w:left="915" w:hanging="5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3A12940"/>
    <w:multiLevelType w:val="hybridMultilevel"/>
    <w:tmpl w:val="862E2554"/>
    <w:lvl w:ilvl="0" w:tplc="1D36E2EE">
      <w:start w:val="1"/>
      <w:numFmt w:val="thaiLetters"/>
      <w:lvlText w:val="%1.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7426A0A"/>
    <w:multiLevelType w:val="hybridMultilevel"/>
    <w:tmpl w:val="D8C81F8C"/>
    <w:lvl w:ilvl="0" w:tplc="82DE137C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9E519B8"/>
    <w:multiLevelType w:val="singleLevel"/>
    <w:tmpl w:val="97505B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9" w15:restartNumberingAfterBreak="0">
    <w:nsid w:val="4F135D2E"/>
    <w:multiLevelType w:val="hybridMultilevel"/>
    <w:tmpl w:val="38326136"/>
    <w:lvl w:ilvl="0" w:tplc="C874BFEE">
      <w:start w:val="1"/>
      <w:numFmt w:val="bullet"/>
      <w:lvlText w:val="-"/>
      <w:lvlJc w:val="left"/>
      <w:pPr>
        <w:ind w:left="1260" w:hanging="360"/>
      </w:pPr>
      <w:rPr>
        <w:rFonts w:asciiTheme="majorBidi" w:eastAsia="Times New Roman" w:hAnsiTheme="majorBidi" w:cstheme="majorBidi" w:hint="default"/>
        <w:sz w:val="30"/>
        <w:szCs w:val="30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0" w15:restartNumberingAfterBreak="0">
    <w:nsid w:val="52DF776F"/>
    <w:multiLevelType w:val="hybridMultilevel"/>
    <w:tmpl w:val="CE2604F2"/>
    <w:lvl w:ilvl="0" w:tplc="07B87540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7CD2D6C"/>
    <w:multiLevelType w:val="hybridMultilevel"/>
    <w:tmpl w:val="69AAF90C"/>
    <w:lvl w:ilvl="0" w:tplc="1200F35A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6E82E73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2" w15:restartNumberingAfterBreak="0">
    <w:nsid w:val="60C7011D"/>
    <w:multiLevelType w:val="hybridMultilevel"/>
    <w:tmpl w:val="4FBA26A4"/>
    <w:lvl w:ilvl="0" w:tplc="C73CF344">
      <w:start w:val="1"/>
      <w:numFmt w:val="decimal"/>
      <w:lvlText w:val="%1"/>
      <w:lvlJc w:val="left"/>
      <w:pPr>
        <w:ind w:left="1080" w:hanging="54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5" w15:restartNumberingAfterBreak="0">
    <w:nsid w:val="681B119F"/>
    <w:multiLevelType w:val="hybridMultilevel"/>
    <w:tmpl w:val="A7CCC5BE"/>
    <w:lvl w:ilvl="0" w:tplc="2C7AC7FC">
      <w:start w:val="31"/>
      <w:numFmt w:val="bullet"/>
      <w:lvlText w:val="-"/>
      <w:lvlJc w:val="left"/>
      <w:pPr>
        <w:ind w:left="24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05" w:hanging="360"/>
      </w:pPr>
      <w:rPr>
        <w:rFonts w:ascii="Wingdings" w:hAnsi="Wingdings" w:hint="default"/>
      </w:rPr>
    </w:lvl>
  </w:abstractNum>
  <w:abstractNum w:abstractNumId="36" w15:restartNumberingAfterBreak="0">
    <w:nsid w:val="6D150C39"/>
    <w:multiLevelType w:val="hybridMultilevel"/>
    <w:tmpl w:val="CCCADC74"/>
    <w:lvl w:ilvl="0" w:tplc="2506A9AC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110359C"/>
    <w:multiLevelType w:val="hybridMultilevel"/>
    <w:tmpl w:val="0A4C5B84"/>
    <w:lvl w:ilvl="0" w:tplc="8DCAF52A">
      <w:numFmt w:val="bullet"/>
      <w:lvlText w:val="*"/>
      <w:lvlJc w:val="left"/>
      <w:pPr>
        <w:ind w:left="907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7" w:hanging="360"/>
      </w:pPr>
      <w:rPr>
        <w:rFonts w:ascii="Wingdings" w:hAnsi="Wingdings" w:hint="default"/>
      </w:rPr>
    </w:lvl>
  </w:abstractNum>
  <w:abstractNum w:abstractNumId="38" w15:restartNumberingAfterBreak="0">
    <w:nsid w:val="72EC2671"/>
    <w:multiLevelType w:val="hybridMultilevel"/>
    <w:tmpl w:val="FB30219A"/>
    <w:lvl w:ilvl="0" w:tplc="C6CE6A5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6C65C30"/>
    <w:multiLevelType w:val="hybridMultilevel"/>
    <w:tmpl w:val="20304DDE"/>
    <w:lvl w:ilvl="0" w:tplc="1BFAC8D6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495CA524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EFE24DF6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47D8AD20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51EC421E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DF9C1E4C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92069AAE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75B888D4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A8B6EE8A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40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EDD2789"/>
    <w:multiLevelType w:val="hybridMultilevel"/>
    <w:tmpl w:val="E470181A"/>
    <w:lvl w:ilvl="0" w:tplc="17DEE14C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20920205">
    <w:abstractNumId w:val="6"/>
  </w:num>
  <w:num w:numId="2" w16cid:durableId="596863136">
    <w:abstractNumId w:val="5"/>
  </w:num>
  <w:num w:numId="3" w16cid:durableId="1376197183">
    <w:abstractNumId w:val="7"/>
  </w:num>
  <w:num w:numId="4" w16cid:durableId="696083384">
    <w:abstractNumId w:val="3"/>
  </w:num>
  <w:num w:numId="5" w16cid:durableId="539316629">
    <w:abstractNumId w:val="2"/>
  </w:num>
  <w:num w:numId="6" w16cid:durableId="2116359192">
    <w:abstractNumId w:val="0"/>
  </w:num>
  <w:num w:numId="7" w16cid:durableId="2070037033">
    <w:abstractNumId w:val="1"/>
  </w:num>
  <w:num w:numId="8" w16cid:durableId="344939239">
    <w:abstractNumId w:val="4"/>
  </w:num>
  <w:num w:numId="9" w16cid:durableId="225067420">
    <w:abstractNumId w:val="22"/>
  </w:num>
  <w:num w:numId="10" w16cid:durableId="977764087">
    <w:abstractNumId w:val="17"/>
  </w:num>
  <w:num w:numId="11" w16cid:durableId="1028486551">
    <w:abstractNumId w:val="34"/>
  </w:num>
  <w:num w:numId="12" w16cid:durableId="927543020">
    <w:abstractNumId w:val="23"/>
  </w:num>
  <w:num w:numId="13" w16cid:durableId="1482383295">
    <w:abstractNumId w:val="39"/>
  </w:num>
  <w:num w:numId="14" w16cid:durableId="1701008546">
    <w:abstractNumId w:val="8"/>
  </w:num>
  <w:num w:numId="15" w16cid:durableId="76752130">
    <w:abstractNumId w:val="28"/>
  </w:num>
  <w:num w:numId="16" w16cid:durableId="544217954">
    <w:abstractNumId w:val="13"/>
  </w:num>
  <w:num w:numId="17" w16cid:durableId="1606156782">
    <w:abstractNumId w:val="36"/>
  </w:num>
  <w:num w:numId="18" w16cid:durableId="1740789213">
    <w:abstractNumId w:val="27"/>
  </w:num>
  <w:num w:numId="19" w16cid:durableId="266159673">
    <w:abstractNumId w:val="24"/>
  </w:num>
  <w:num w:numId="20" w16cid:durableId="2057660054">
    <w:abstractNumId w:val="16"/>
  </w:num>
  <w:num w:numId="21" w16cid:durableId="468133506">
    <w:abstractNumId w:val="15"/>
  </w:num>
  <w:num w:numId="22" w16cid:durableId="1835105879">
    <w:abstractNumId w:val="25"/>
  </w:num>
  <w:num w:numId="23" w16cid:durableId="472868516">
    <w:abstractNumId w:val="31"/>
  </w:num>
  <w:num w:numId="24" w16cid:durableId="605232343">
    <w:abstractNumId w:val="11"/>
  </w:num>
  <w:num w:numId="25" w16cid:durableId="42366646">
    <w:abstractNumId w:val="10"/>
  </w:num>
  <w:num w:numId="26" w16cid:durableId="700980907">
    <w:abstractNumId w:val="20"/>
  </w:num>
  <w:num w:numId="27" w16cid:durableId="1748111501">
    <w:abstractNumId w:val="38"/>
  </w:num>
  <w:num w:numId="28" w16cid:durableId="211158054">
    <w:abstractNumId w:val="35"/>
  </w:num>
  <w:num w:numId="29" w16cid:durableId="793058373">
    <w:abstractNumId w:val="14"/>
  </w:num>
  <w:num w:numId="30" w16cid:durableId="1075979869">
    <w:abstractNumId w:val="40"/>
  </w:num>
  <w:num w:numId="31" w16cid:durableId="916744535">
    <w:abstractNumId w:val="41"/>
  </w:num>
  <w:num w:numId="32" w16cid:durableId="379137201">
    <w:abstractNumId w:val="37"/>
  </w:num>
  <w:num w:numId="33" w16cid:durableId="448162600">
    <w:abstractNumId w:val="21"/>
  </w:num>
  <w:num w:numId="34" w16cid:durableId="121925373">
    <w:abstractNumId w:val="33"/>
  </w:num>
  <w:num w:numId="35" w16cid:durableId="1781802350">
    <w:abstractNumId w:val="30"/>
  </w:num>
  <w:num w:numId="36" w16cid:durableId="653142249">
    <w:abstractNumId w:val="26"/>
  </w:num>
  <w:num w:numId="37" w16cid:durableId="1495996160">
    <w:abstractNumId w:val="12"/>
  </w:num>
  <w:num w:numId="38" w16cid:durableId="996302227">
    <w:abstractNumId w:val="18"/>
  </w:num>
  <w:num w:numId="39" w16cid:durableId="983043607">
    <w:abstractNumId w:val="29"/>
  </w:num>
  <w:num w:numId="40" w16cid:durableId="173611524">
    <w:abstractNumId w:val="19"/>
  </w:num>
  <w:num w:numId="41" w16cid:durableId="1165969741">
    <w:abstractNumId w:val="9"/>
  </w:num>
  <w:num w:numId="42" w16cid:durableId="1569414042">
    <w:abstractNumId w:val="32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44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1"/>
  </w:docVars>
  <w:rsids>
    <w:rsidRoot w:val="00127299"/>
    <w:rsid w:val="0000004F"/>
    <w:rsid w:val="00000481"/>
    <w:rsid w:val="000004FD"/>
    <w:rsid w:val="0000070E"/>
    <w:rsid w:val="0000074E"/>
    <w:rsid w:val="00000FBB"/>
    <w:rsid w:val="00001438"/>
    <w:rsid w:val="00001868"/>
    <w:rsid w:val="000018BC"/>
    <w:rsid w:val="000019C7"/>
    <w:rsid w:val="00001A8F"/>
    <w:rsid w:val="00001C58"/>
    <w:rsid w:val="00001D0B"/>
    <w:rsid w:val="00002033"/>
    <w:rsid w:val="000021AC"/>
    <w:rsid w:val="0000230D"/>
    <w:rsid w:val="00002354"/>
    <w:rsid w:val="00002802"/>
    <w:rsid w:val="00002849"/>
    <w:rsid w:val="000029C8"/>
    <w:rsid w:val="000029FE"/>
    <w:rsid w:val="00002C87"/>
    <w:rsid w:val="00002F66"/>
    <w:rsid w:val="00002FAC"/>
    <w:rsid w:val="00003142"/>
    <w:rsid w:val="000031E5"/>
    <w:rsid w:val="00003257"/>
    <w:rsid w:val="000032C8"/>
    <w:rsid w:val="000033BE"/>
    <w:rsid w:val="00003415"/>
    <w:rsid w:val="000036EC"/>
    <w:rsid w:val="0000395F"/>
    <w:rsid w:val="0000398F"/>
    <w:rsid w:val="00003B50"/>
    <w:rsid w:val="00003BC0"/>
    <w:rsid w:val="00004075"/>
    <w:rsid w:val="00004273"/>
    <w:rsid w:val="000042C6"/>
    <w:rsid w:val="00004C5A"/>
    <w:rsid w:val="00004DFF"/>
    <w:rsid w:val="00004E69"/>
    <w:rsid w:val="00004E9C"/>
    <w:rsid w:val="00004FE9"/>
    <w:rsid w:val="000051B6"/>
    <w:rsid w:val="0000529C"/>
    <w:rsid w:val="00005965"/>
    <w:rsid w:val="000059CF"/>
    <w:rsid w:val="00005A60"/>
    <w:rsid w:val="00005AAF"/>
    <w:rsid w:val="00005D8D"/>
    <w:rsid w:val="00005F35"/>
    <w:rsid w:val="0000601F"/>
    <w:rsid w:val="00006318"/>
    <w:rsid w:val="00006761"/>
    <w:rsid w:val="00006A21"/>
    <w:rsid w:val="00006BC9"/>
    <w:rsid w:val="00006FA5"/>
    <w:rsid w:val="000072C0"/>
    <w:rsid w:val="00007701"/>
    <w:rsid w:val="00007A9B"/>
    <w:rsid w:val="00007CC8"/>
    <w:rsid w:val="00007D3A"/>
    <w:rsid w:val="00007DBF"/>
    <w:rsid w:val="00010190"/>
    <w:rsid w:val="00010447"/>
    <w:rsid w:val="000106EF"/>
    <w:rsid w:val="00010CBE"/>
    <w:rsid w:val="00010D13"/>
    <w:rsid w:val="00010E8F"/>
    <w:rsid w:val="0001130D"/>
    <w:rsid w:val="00011802"/>
    <w:rsid w:val="000118AB"/>
    <w:rsid w:val="0001195F"/>
    <w:rsid w:val="000121C7"/>
    <w:rsid w:val="00012254"/>
    <w:rsid w:val="0001239A"/>
    <w:rsid w:val="0001253A"/>
    <w:rsid w:val="000126DC"/>
    <w:rsid w:val="00012704"/>
    <w:rsid w:val="0001279F"/>
    <w:rsid w:val="00012B02"/>
    <w:rsid w:val="00012DC1"/>
    <w:rsid w:val="00012E31"/>
    <w:rsid w:val="00012F7A"/>
    <w:rsid w:val="00012F9B"/>
    <w:rsid w:val="00013213"/>
    <w:rsid w:val="000137AD"/>
    <w:rsid w:val="00013C87"/>
    <w:rsid w:val="00013DCD"/>
    <w:rsid w:val="00013EF4"/>
    <w:rsid w:val="00013EF5"/>
    <w:rsid w:val="00013F7D"/>
    <w:rsid w:val="000144EE"/>
    <w:rsid w:val="000145E4"/>
    <w:rsid w:val="000147FE"/>
    <w:rsid w:val="0001489D"/>
    <w:rsid w:val="00015878"/>
    <w:rsid w:val="00015BD5"/>
    <w:rsid w:val="00015CDA"/>
    <w:rsid w:val="00015F6E"/>
    <w:rsid w:val="00015F76"/>
    <w:rsid w:val="0001632B"/>
    <w:rsid w:val="000165FD"/>
    <w:rsid w:val="00016710"/>
    <w:rsid w:val="00016812"/>
    <w:rsid w:val="0001698E"/>
    <w:rsid w:val="00016AF6"/>
    <w:rsid w:val="00016F49"/>
    <w:rsid w:val="00017263"/>
    <w:rsid w:val="0001754D"/>
    <w:rsid w:val="00017617"/>
    <w:rsid w:val="0001789E"/>
    <w:rsid w:val="0002027A"/>
    <w:rsid w:val="00020EFA"/>
    <w:rsid w:val="00020FC5"/>
    <w:rsid w:val="000216F4"/>
    <w:rsid w:val="00021A27"/>
    <w:rsid w:val="00022033"/>
    <w:rsid w:val="00022050"/>
    <w:rsid w:val="00022872"/>
    <w:rsid w:val="00022B18"/>
    <w:rsid w:val="00022BBC"/>
    <w:rsid w:val="00022D80"/>
    <w:rsid w:val="00022FF3"/>
    <w:rsid w:val="0002302D"/>
    <w:rsid w:val="00023172"/>
    <w:rsid w:val="00023491"/>
    <w:rsid w:val="00023B8E"/>
    <w:rsid w:val="00023E11"/>
    <w:rsid w:val="00024246"/>
    <w:rsid w:val="0002445A"/>
    <w:rsid w:val="0002466E"/>
    <w:rsid w:val="00024846"/>
    <w:rsid w:val="000248DE"/>
    <w:rsid w:val="00024E65"/>
    <w:rsid w:val="0002504B"/>
    <w:rsid w:val="000250A9"/>
    <w:rsid w:val="00025121"/>
    <w:rsid w:val="0002533D"/>
    <w:rsid w:val="0002539B"/>
    <w:rsid w:val="000256D4"/>
    <w:rsid w:val="0002588F"/>
    <w:rsid w:val="0002589B"/>
    <w:rsid w:val="00025BCC"/>
    <w:rsid w:val="00025C88"/>
    <w:rsid w:val="00025DFC"/>
    <w:rsid w:val="00025E6B"/>
    <w:rsid w:val="000264F6"/>
    <w:rsid w:val="00026CDD"/>
    <w:rsid w:val="0002702A"/>
    <w:rsid w:val="00027165"/>
    <w:rsid w:val="00027243"/>
    <w:rsid w:val="00027437"/>
    <w:rsid w:val="000275FA"/>
    <w:rsid w:val="00027A93"/>
    <w:rsid w:val="00027B5D"/>
    <w:rsid w:val="00027D36"/>
    <w:rsid w:val="00027F26"/>
    <w:rsid w:val="00027FA7"/>
    <w:rsid w:val="0003000E"/>
    <w:rsid w:val="00030147"/>
    <w:rsid w:val="00030602"/>
    <w:rsid w:val="0003064B"/>
    <w:rsid w:val="0003095A"/>
    <w:rsid w:val="00030B2B"/>
    <w:rsid w:val="00030D32"/>
    <w:rsid w:val="00030D42"/>
    <w:rsid w:val="00030F9A"/>
    <w:rsid w:val="00030FAF"/>
    <w:rsid w:val="00030FC6"/>
    <w:rsid w:val="0003104C"/>
    <w:rsid w:val="000314B7"/>
    <w:rsid w:val="000318A6"/>
    <w:rsid w:val="00031A5D"/>
    <w:rsid w:val="00031A63"/>
    <w:rsid w:val="00031CF6"/>
    <w:rsid w:val="00031DD2"/>
    <w:rsid w:val="000320FF"/>
    <w:rsid w:val="000323F7"/>
    <w:rsid w:val="0003244C"/>
    <w:rsid w:val="000324AF"/>
    <w:rsid w:val="000325C1"/>
    <w:rsid w:val="00032860"/>
    <w:rsid w:val="00032AB2"/>
    <w:rsid w:val="00032AB9"/>
    <w:rsid w:val="00032D1D"/>
    <w:rsid w:val="00032D78"/>
    <w:rsid w:val="00033157"/>
    <w:rsid w:val="000335E0"/>
    <w:rsid w:val="00033863"/>
    <w:rsid w:val="000339B8"/>
    <w:rsid w:val="00033CF1"/>
    <w:rsid w:val="00033DE5"/>
    <w:rsid w:val="0003423F"/>
    <w:rsid w:val="0003438B"/>
    <w:rsid w:val="0003473F"/>
    <w:rsid w:val="0003482C"/>
    <w:rsid w:val="00034839"/>
    <w:rsid w:val="000348FE"/>
    <w:rsid w:val="00034BAD"/>
    <w:rsid w:val="00034C75"/>
    <w:rsid w:val="00034DDB"/>
    <w:rsid w:val="00034E50"/>
    <w:rsid w:val="00034F6E"/>
    <w:rsid w:val="00035092"/>
    <w:rsid w:val="00035280"/>
    <w:rsid w:val="000352F9"/>
    <w:rsid w:val="00035435"/>
    <w:rsid w:val="00035A11"/>
    <w:rsid w:val="00035A28"/>
    <w:rsid w:val="00035AA5"/>
    <w:rsid w:val="00035AF1"/>
    <w:rsid w:val="00035B14"/>
    <w:rsid w:val="00035F1E"/>
    <w:rsid w:val="00036238"/>
    <w:rsid w:val="0003668D"/>
    <w:rsid w:val="0003697E"/>
    <w:rsid w:val="00036F10"/>
    <w:rsid w:val="00037047"/>
    <w:rsid w:val="00037564"/>
    <w:rsid w:val="00037B04"/>
    <w:rsid w:val="00037DDC"/>
    <w:rsid w:val="00037F22"/>
    <w:rsid w:val="00040328"/>
    <w:rsid w:val="00040571"/>
    <w:rsid w:val="00040649"/>
    <w:rsid w:val="00040840"/>
    <w:rsid w:val="00040B03"/>
    <w:rsid w:val="00040C11"/>
    <w:rsid w:val="00040C3B"/>
    <w:rsid w:val="000410F1"/>
    <w:rsid w:val="00041371"/>
    <w:rsid w:val="000417DA"/>
    <w:rsid w:val="000419C0"/>
    <w:rsid w:val="00041AE0"/>
    <w:rsid w:val="000425FC"/>
    <w:rsid w:val="00042756"/>
    <w:rsid w:val="00042B32"/>
    <w:rsid w:val="00042B76"/>
    <w:rsid w:val="00042FE6"/>
    <w:rsid w:val="00043242"/>
    <w:rsid w:val="00043578"/>
    <w:rsid w:val="00043728"/>
    <w:rsid w:val="0004382F"/>
    <w:rsid w:val="000438AC"/>
    <w:rsid w:val="0004420A"/>
    <w:rsid w:val="00044415"/>
    <w:rsid w:val="00044829"/>
    <w:rsid w:val="00044AB8"/>
    <w:rsid w:val="00044B66"/>
    <w:rsid w:val="00044BB1"/>
    <w:rsid w:val="00044C97"/>
    <w:rsid w:val="00044E11"/>
    <w:rsid w:val="00044F0D"/>
    <w:rsid w:val="00045621"/>
    <w:rsid w:val="00045B03"/>
    <w:rsid w:val="00045B7F"/>
    <w:rsid w:val="00045E2D"/>
    <w:rsid w:val="000463F7"/>
    <w:rsid w:val="00046539"/>
    <w:rsid w:val="00046A32"/>
    <w:rsid w:val="00046ED3"/>
    <w:rsid w:val="00047053"/>
    <w:rsid w:val="000471F2"/>
    <w:rsid w:val="000471F3"/>
    <w:rsid w:val="000472C4"/>
    <w:rsid w:val="0004740E"/>
    <w:rsid w:val="00047428"/>
    <w:rsid w:val="00047524"/>
    <w:rsid w:val="00047751"/>
    <w:rsid w:val="00047A9D"/>
    <w:rsid w:val="00050156"/>
    <w:rsid w:val="000502CD"/>
    <w:rsid w:val="000502EB"/>
    <w:rsid w:val="000506D5"/>
    <w:rsid w:val="0005071D"/>
    <w:rsid w:val="00050E6B"/>
    <w:rsid w:val="00050EE5"/>
    <w:rsid w:val="000511F0"/>
    <w:rsid w:val="000512D8"/>
    <w:rsid w:val="0005145D"/>
    <w:rsid w:val="00051598"/>
    <w:rsid w:val="00051CB9"/>
    <w:rsid w:val="00051D4D"/>
    <w:rsid w:val="00051F8A"/>
    <w:rsid w:val="0005210B"/>
    <w:rsid w:val="00052648"/>
    <w:rsid w:val="000526FD"/>
    <w:rsid w:val="000527C7"/>
    <w:rsid w:val="0005281D"/>
    <w:rsid w:val="00052CD9"/>
    <w:rsid w:val="00052DEF"/>
    <w:rsid w:val="00052E8F"/>
    <w:rsid w:val="0005307C"/>
    <w:rsid w:val="000533B9"/>
    <w:rsid w:val="000533F0"/>
    <w:rsid w:val="000535E3"/>
    <w:rsid w:val="00053DBC"/>
    <w:rsid w:val="00053EAC"/>
    <w:rsid w:val="000543CD"/>
    <w:rsid w:val="000545A3"/>
    <w:rsid w:val="0005469B"/>
    <w:rsid w:val="000546C1"/>
    <w:rsid w:val="000548D6"/>
    <w:rsid w:val="00055231"/>
    <w:rsid w:val="000554B7"/>
    <w:rsid w:val="000555CA"/>
    <w:rsid w:val="0005591B"/>
    <w:rsid w:val="00055960"/>
    <w:rsid w:val="000559FD"/>
    <w:rsid w:val="00055D63"/>
    <w:rsid w:val="0005649A"/>
    <w:rsid w:val="00056791"/>
    <w:rsid w:val="000568D7"/>
    <w:rsid w:val="00057084"/>
    <w:rsid w:val="000573EB"/>
    <w:rsid w:val="000574B0"/>
    <w:rsid w:val="000574DA"/>
    <w:rsid w:val="0005772F"/>
    <w:rsid w:val="00057763"/>
    <w:rsid w:val="000578B0"/>
    <w:rsid w:val="00057B47"/>
    <w:rsid w:val="00060085"/>
    <w:rsid w:val="00060483"/>
    <w:rsid w:val="00060646"/>
    <w:rsid w:val="00060795"/>
    <w:rsid w:val="000609F7"/>
    <w:rsid w:val="00060C2A"/>
    <w:rsid w:val="00060CCF"/>
    <w:rsid w:val="00061278"/>
    <w:rsid w:val="00061340"/>
    <w:rsid w:val="0006147E"/>
    <w:rsid w:val="000614E4"/>
    <w:rsid w:val="0006192A"/>
    <w:rsid w:val="00061B08"/>
    <w:rsid w:val="00061C4E"/>
    <w:rsid w:val="00061CC6"/>
    <w:rsid w:val="00061D13"/>
    <w:rsid w:val="00061D4A"/>
    <w:rsid w:val="00061E47"/>
    <w:rsid w:val="00061E76"/>
    <w:rsid w:val="00061F2F"/>
    <w:rsid w:val="00061FA4"/>
    <w:rsid w:val="00061FF7"/>
    <w:rsid w:val="00062093"/>
    <w:rsid w:val="0006216C"/>
    <w:rsid w:val="000621C8"/>
    <w:rsid w:val="000621F7"/>
    <w:rsid w:val="000622B0"/>
    <w:rsid w:val="000623D3"/>
    <w:rsid w:val="00062575"/>
    <w:rsid w:val="0006258A"/>
    <w:rsid w:val="0006265F"/>
    <w:rsid w:val="00062C32"/>
    <w:rsid w:val="00062C9B"/>
    <w:rsid w:val="00062D6A"/>
    <w:rsid w:val="00062D8A"/>
    <w:rsid w:val="000632D7"/>
    <w:rsid w:val="000632E1"/>
    <w:rsid w:val="00063362"/>
    <w:rsid w:val="00063672"/>
    <w:rsid w:val="000638C0"/>
    <w:rsid w:val="00063BB9"/>
    <w:rsid w:val="00063D54"/>
    <w:rsid w:val="00063FA4"/>
    <w:rsid w:val="000640DB"/>
    <w:rsid w:val="00064381"/>
    <w:rsid w:val="0006453B"/>
    <w:rsid w:val="0006460C"/>
    <w:rsid w:val="000646A7"/>
    <w:rsid w:val="00064A55"/>
    <w:rsid w:val="00064B1A"/>
    <w:rsid w:val="00064E76"/>
    <w:rsid w:val="0006509E"/>
    <w:rsid w:val="00065121"/>
    <w:rsid w:val="00065153"/>
    <w:rsid w:val="000656E1"/>
    <w:rsid w:val="00065716"/>
    <w:rsid w:val="00065874"/>
    <w:rsid w:val="00065C80"/>
    <w:rsid w:val="00065C8D"/>
    <w:rsid w:val="00066111"/>
    <w:rsid w:val="00066342"/>
    <w:rsid w:val="000665CA"/>
    <w:rsid w:val="0006663C"/>
    <w:rsid w:val="000666DD"/>
    <w:rsid w:val="000668A7"/>
    <w:rsid w:val="00066C72"/>
    <w:rsid w:val="00066E14"/>
    <w:rsid w:val="00066E95"/>
    <w:rsid w:val="0006725D"/>
    <w:rsid w:val="0006741B"/>
    <w:rsid w:val="000675DA"/>
    <w:rsid w:val="00067839"/>
    <w:rsid w:val="00067846"/>
    <w:rsid w:val="00067BBB"/>
    <w:rsid w:val="00067C94"/>
    <w:rsid w:val="00067CD0"/>
    <w:rsid w:val="00067D22"/>
    <w:rsid w:val="00070142"/>
    <w:rsid w:val="000702B3"/>
    <w:rsid w:val="00070715"/>
    <w:rsid w:val="00070900"/>
    <w:rsid w:val="00070A26"/>
    <w:rsid w:val="00070A5F"/>
    <w:rsid w:val="00070FC4"/>
    <w:rsid w:val="00070FD0"/>
    <w:rsid w:val="000710D1"/>
    <w:rsid w:val="0007112A"/>
    <w:rsid w:val="000712CE"/>
    <w:rsid w:val="00071380"/>
    <w:rsid w:val="00071888"/>
    <w:rsid w:val="00071F49"/>
    <w:rsid w:val="0007208F"/>
    <w:rsid w:val="0007212A"/>
    <w:rsid w:val="0007213F"/>
    <w:rsid w:val="000721BD"/>
    <w:rsid w:val="000723BB"/>
    <w:rsid w:val="00072470"/>
    <w:rsid w:val="0007262C"/>
    <w:rsid w:val="000726A8"/>
    <w:rsid w:val="00072BE4"/>
    <w:rsid w:val="00072DC0"/>
    <w:rsid w:val="000730A9"/>
    <w:rsid w:val="000730CF"/>
    <w:rsid w:val="000730D4"/>
    <w:rsid w:val="000731EF"/>
    <w:rsid w:val="0007345D"/>
    <w:rsid w:val="00073467"/>
    <w:rsid w:val="000735F7"/>
    <w:rsid w:val="0007371B"/>
    <w:rsid w:val="000738C6"/>
    <w:rsid w:val="0007390B"/>
    <w:rsid w:val="00073A03"/>
    <w:rsid w:val="00073A1F"/>
    <w:rsid w:val="00073E7D"/>
    <w:rsid w:val="00074495"/>
    <w:rsid w:val="000744FA"/>
    <w:rsid w:val="00074605"/>
    <w:rsid w:val="00074720"/>
    <w:rsid w:val="000747A9"/>
    <w:rsid w:val="00074DAF"/>
    <w:rsid w:val="0007509B"/>
    <w:rsid w:val="000751B4"/>
    <w:rsid w:val="00075313"/>
    <w:rsid w:val="000754D3"/>
    <w:rsid w:val="00075623"/>
    <w:rsid w:val="00075699"/>
    <w:rsid w:val="000758D7"/>
    <w:rsid w:val="000758F0"/>
    <w:rsid w:val="000758FF"/>
    <w:rsid w:val="0007599C"/>
    <w:rsid w:val="000759E5"/>
    <w:rsid w:val="00075A10"/>
    <w:rsid w:val="00075A87"/>
    <w:rsid w:val="00075D0D"/>
    <w:rsid w:val="00076284"/>
    <w:rsid w:val="00076434"/>
    <w:rsid w:val="00076831"/>
    <w:rsid w:val="00076B32"/>
    <w:rsid w:val="000770BE"/>
    <w:rsid w:val="0007745D"/>
    <w:rsid w:val="00077EED"/>
    <w:rsid w:val="00077F09"/>
    <w:rsid w:val="00080062"/>
    <w:rsid w:val="000800FC"/>
    <w:rsid w:val="000802D7"/>
    <w:rsid w:val="0008041C"/>
    <w:rsid w:val="00080798"/>
    <w:rsid w:val="000808C0"/>
    <w:rsid w:val="00080BD0"/>
    <w:rsid w:val="00080D1A"/>
    <w:rsid w:val="00080F9A"/>
    <w:rsid w:val="0008111C"/>
    <w:rsid w:val="000811A0"/>
    <w:rsid w:val="000812AD"/>
    <w:rsid w:val="0008138A"/>
    <w:rsid w:val="0008148E"/>
    <w:rsid w:val="00081C53"/>
    <w:rsid w:val="00081CD6"/>
    <w:rsid w:val="00081D42"/>
    <w:rsid w:val="00081E56"/>
    <w:rsid w:val="00081F06"/>
    <w:rsid w:val="0008212E"/>
    <w:rsid w:val="00082414"/>
    <w:rsid w:val="00082626"/>
    <w:rsid w:val="00082759"/>
    <w:rsid w:val="00082DD5"/>
    <w:rsid w:val="00082EDF"/>
    <w:rsid w:val="00082F02"/>
    <w:rsid w:val="0008312D"/>
    <w:rsid w:val="00083383"/>
    <w:rsid w:val="0008356D"/>
    <w:rsid w:val="000835DC"/>
    <w:rsid w:val="00083638"/>
    <w:rsid w:val="000839B3"/>
    <w:rsid w:val="00083C32"/>
    <w:rsid w:val="00083C56"/>
    <w:rsid w:val="00083E02"/>
    <w:rsid w:val="0008400F"/>
    <w:rsid w:val="000840AD"/>
    <w:rsid w:val="000841AA"/>
    <w:rsid w:val="0008438D"/>
    <w:rsid w:val="0008464A"/>
    <w:rsid w:val="00084BF2"/>
    <w:rsid w:val="00084E9B"/>
    <w:rsid w:val="0008510A"/>
    <w:rsid w:val="000852E4"/>
    <w:rsid w:val="00085398"/>
    <w:rsid w:val="00085688"/>
    <w:rsid w:val="000858E6"/>
    <w:rsid w:val="00085D4F"/>
    <w:rsid w:val="000862E7"/>
    <w:rsid w:val="00086330"/>
    <w:rsid w:val="0008679E"/>
    <w:rsid w:val="00086ABE"/>
    <w:rsid w:val="00086BE5"/>
    <w:rsid w:val="00086EFC"/>
    <w:rsid w:val="00087299"/>
    <w:rsid w:val="00087319"/>
    <w:rsid w:val="000876E3"/>
    <w:rsid w:val="00087991"/>
    <w:rsid w:val="00087C9A"/>
    <w:rsid w:val="00087D77"/>
    <w:rsid w:val="00087DAB"/>
    <w:rsid w:val="00090108"/>
    <w:rsid w:val="00090340"/>
    <w:rsid w:val="0009082D"/>
    <w:rsid w:val="00090B25"/>
    <w:rsid w:val="00090BB3"/>
    <w:rsid w:val="00090CF7"/>
    <w:rsid w:val="00090D2D"/>
    <w:rsid w:val="00091224"/>
    <w:rsid w:val="0009131C"/>
    <w:rsid w:val="0009152F"/>
    <w:rsid w:val="0009187F"/>
    <w:rsid w:val="00091A56"/>
    <w:rsid w:val="00091B12"/>
    <w:rsid w:val="00091C4A"/>
    <w:rsid w:val="00091C53"/>
    <w:rsid w:val="00091EB2"/>
    <w:rsid w:val="0009205C"/>
    <w:rsid w:val="00092065"/>
    <w:rsid w:val="000920B8"/>
    <w:rsid w:val="000920BE"/>
    <w:rsid w:val="0009223D"/>
    <w:rsid w:val="00092337"/>
    <w:rsid w:val="00092559"/>
    <w:rsid w:val="000925ED"/>
    <w:rsid w:val="000928B2"/>
    <w:rsid w:val="00092977"/>
    <w:rsid w:val="00092B62"/>
    <w:rsid w:val="00092C98"/>
    <w:rsid w:val="00092D1C"/>
    <w:rsid w:val="00092DCC"/>
    <w:rsid w:val="000931EA"/>
    <w:rsid w:val="00093516"/>
    <w:rsid w:val="000936ED"/>
    <w:rsid w:val="00093740"/>
    <w:rsid w:val="00093DD9"/>
    <w:rsid w:val="00093F26"/>
    <w:rsid w:val="00094249"/>
    <w:rsid w:val="000942C3"/>
    <w:rsid w:val="00094589"/>
    <w:rsid w:val="0009468F"/>
    <w:rsid w:val="000946F5"/>
    <w:rsid w:val="0009492C"/>
    <w:rsid w:val="00094B4C"/>
    <w:rsid w:val="00094C60"/>
    <w:rsid w:val="00094C94"/>
    <w:rsid w:val="00094D9F"/>
    <w:rsid w:val="00095141"/>
    <w:rsid w:val="00095878"/>
    <w:rsid w:val="00095E0D"/>
    <w:rsid w:val="00095FCD"/>
    <w:rsid w:val="00096008"/>
    <w:rsid w:val="0009618A"/>
    <w:rsid w:val="000965CD"/>
    <w:rsid w:val="00096788"/>
    <w:rsid w:val="00096AD8"/>
    <w:rsid w:val="00096B30"/>
    <w:rsid w:val="00096B5E"/>
    <w:rsid w:val="00096C0F"/>
    <w:rsid w:val="00096EE2"/>
    <w:rsid w:val="00096EF9"/>
    <w:rsid w:val="0009756A"/>
    <w:rsid w:val="0009756E"/>
    <w:rsid w:val="000976FE"/>
    <w:rsid w:val="000979B3"/>
    <w:rsid w:val="00097B45"/>
    <w:rsid w:val="00097B75"/>
    <w:rsid w:val="00097D16"/>
    <w:rsid w:val="000A00C0"/>
    <w:rsid w:val="000A0BD9"/>
    <w:rsid w:val="000A0F01"/>
    <w:rsid w:val="000A10B0"/>
    <w:rsid w:val="000A10B9"/>
    <w:rsid w:val="000A149B"/>
    <w:rsid w:val="000A1559"/>
    <w:rsid w:val="000A1725"/>
    <w:rsid w:val="000A1762"/>
    <w:rsid w:val="000A1836"/>
    <w:rsid w:val="000A2149"/>
    <w:rsid w:val="000A2151"/>
    <w:rsid w:val="000A23C1"/>
    <w:rsid w:val="000A29B0"/>
    <w:rsid w:val="000A2A72"/>
    <w:rsid w:val="000A3536"/>
    <w:rsid w:val="000A3543"/>
    <w:rsid w:val="000A3557"/>
    <w:rsid w:val="000A38D8"/>
    <w:rsid w:val="000A401A"/>
    <w:rsid w:val="000A413F"/>
    <w:rsid w:val="000A4212"/>
    <w:rsid w:val="000A437A"/>
    <w:rsid w:val="000A450E"/>
    <w:rsid w:val="000A48C4"/>
    <w:rsid w:val="000A4B14"/>
    <w:rsid w:val="000A5109"/>
    <w:rsid w:val="000A528C"/>
    <w:rsid w:val="000A54C7"/>
    <w:rsid w:val="000A5D68"/>
    <w:rsid w:val="000A60B7"/>
    <w:rsid w:val="000A6279"/>
    <w:rsid w:val="000A6316"/>
    <w:rsid w:val="000A6680"/>
    <w:rsid w:val="000A6C35"/>
    <w:rsid w:val="000A70E8"/>
    <w:rsid w:val="000A71A6"/>
    <w:rsid w:val="000A71CB"/>
    <w:rsid w:val="000A790D"/>
    <w:rsid w:val="000A792C"/>
    <w:rsid w:val="000A79E4"/>
    <w:rsid w:val="000A7BD5"/>
    <w:rsid w:val="000A7C6E"/>
    <w:rsid w:val="000A7EEA"/>
    <w:rsid w:val="000A7F04"/>
    <w:rsid w:val="000B01DC"/>
    <w:rsid w:val="000B025D"/>
    <w:rsid w:val="000B081F"/>
    <w:rsid w:val="000B0E74"/>
    <w:rsid w:val="000B10D2"/>
    <w:rsid w:val="000B111B"/>
    <w:rsid w:val="000B1127"/>
    <w:rsid w:val="000B1140"/>
    <w:rsid w:val="000B123B"/>
    <w:rsid w:val="000B125C"/>
    <w:rsid w:val="000B126F"/>
    <w:rsid w:val="000B153B"/>
    <w:rsid w:val="000B15B9"/>
    <w:rsid w:val="000B16B8"/>
    <w:rsid w:val="000B19B4"/>
    <w:rsid w:val="000B1B44"/>
    <w:rsid w:val="000B1FE4"/>
    <w:rsid w:val="000B22A9"/>
    <w:rsid w:val="000B2321"/>
    <w:rsid w:val="000B249C"/>
    <w:rsid w:val="000B25B4"/>
    <w:rsid w:val="000B2809"/>
    <w:rsid w:val="000B29A1"/>
    <w:rsid w:val="000B2F55"/>
    <w:rsid w:val="000B3377"/>
    <w:rsid w:val="000B33C3"/>
    <w:rsid w:val="000B3492"/>
    <w:rsid w:val="000B354B"/>
    <w:rsid w:val="000B35A7"/>
    <w:rsid w:val="000B3633"/>
    <w:rsid w:val="000B3742"/>
    <w:rsid w:val="000B3C17"/>
    <w:rsid w:val="000B3EF7"/>
    <w:rsid w:val="000B457D"/>
    <w:rsid w:val="000B481D"/>
    <w:rsid w:val="000B48CF"/>
    <w:rsid w:val="000B491E"/>
    <w:rsid w:val="000B4B18"/>
    <w:rsid w:val="000B4EBB"/>
    <w:rsid w:val="000B5521"/>
    <w:rsid w:val="000B5728"/>
    <w:rsid w:val="000B5758"/>
    <w:rsid w:val="000B59B5"/>
    <w:rsid w:val="000B5A1D"/>
    <w:rsid w:val="000B5A73"/>
    <w:rsid w:val="000B5BCA"/>
    <w:rsid w:val="000B64A9"/>
    <w:rsid w:val="000B6934"/>
    <w:rsid w:val="000B6AF7"/>
    <w:rsid w:val="000B6CAB"/>
    <w:rsid w:val="000B6FD1"/>
    <w:rsid w:val="000B7297"/>
    <w:rsid w:val="000B75C9"/>
    <w:rsid w:val="000B768B"/>
    <w:rsid w:val="000B771A"/>
    <w:rsid w:val="000B78AD"/>
    <w:rsid w:val="000B7A60"/>
    <w:rsid w:val="000B7A6B"/>
    <w:rsid w:val="000B7F81"/>
    <w:rsid w:val="000C005A"/>
    <w:rsid w:val="000C008C"/>
    <w:rsid w:val="000C00A1"/>
    <w:rsid w:val="000C023C"/>
    <w:rsid w:val="000C025A"/>
    <w:rsid w:val="000C0453"/>
    <w:rsid w:val="000C0526"/>
    <w:rsid w:val="000C07FE"/>
    <w:rsid w:val="000C080D"/>
    <w:rsid w:val="000C08F0"/>
    <w:rsid w:val="000C0946"/>
    <w:rsid w:val="000C0A43"/>
    <w:rsid w:val="000C0A81"/>
    <w:rsid w:val="000C0D65"/>
    <w:rsid w:val="000C0E3F"/>
    <w:rsid w:val="000C0F6A"/>
    <w:rsid w:val="000C10C8"/>
    <w:rsid w:val="000C151F"/>
    <w:rsid w:val="000C197C"/>
    <w:rsid w:val="000C19E0"/>
    <w:rsid w:val="000C19F0"/>
    <w:rsid w:val="000C1A58"/>
    <w:rsid w:val="000C1CA6"/>
    <w:rsid w:val="000C24A6"/>
    <w:rsid w:val="000C2613"/>
    <w:rsid w:val="000C2638"/>
    <w:rsid w:val="000C26ED"/>
    <w:rsid w:val="000C32E5"/>
    <w:rsid w:val="000C3C5D"/>
    <w:rsid w:val="000C3EF3"/>
    <w:rsid w:val="000C3FBC"/>
    <w:rsid w:val="000C3FEC"/>
    <w:rsid w:val="000C41A1"/>
    <w:rsid w:val="000C4231"/>
    <w:rsid w:val="000C4298"/>
    <w:rsid w:val="000C4304"/>
    <w:rsid w:val="000C4FB0"/>
    <w:rsid w:val="000C5E21"/>
    <w:rsid w:val="000C5EC2"/>
    <w:rsid w:val="000C5EC4"/>
    <w:rsid w:val="000C63D1"/>
    <w:rsid w:val="000C6421"/>
    <w:rsid w:val="000C695B"/>
    <w:rsid w:val="000C6AE9"/>
    <w:rsid w:val="000C6AED"/>
    <w:rsid w:val="000C6B0B"/>
    <w:rsid w:val="000C6C18"/>
    <w:rsid w:val="000C6D34"/>
    <w:rsid w:val="000C6D57"/>
    <w:rsid w:val="000C7107"/>
    <w:rsid w:val="000C7186"/>
    <w:rsid w:val="000C7354"/>
    <w:rsid w:val="000C73F8"/>
    <w:rsid w:val="000C752A"/>
    <w:rsid w:val="000C7551"/>
    <w:rsid w:val="000C7697"/>
    <w:rsid w:val="000C779B"/>
    <w:rsid w:val="000C7B4E"/>
    <w:rsid w:val="000C7BAD"/>
    <w:rsid w:val="000D000F"/>
    <w:rsid w:val="000D0127"/>
    <w:rsid w:val="000D02D5"/>
    <w:rsid w:val="000D0C2D"/>
    <w:rsid w:val="000D0D91"/>
    <w:rsid w:val="000D1374"/>
    <w:rsid w:val="000D1476"/>
    <w:rsid w:val="000D1494"/>
    <w:rsid w:val="000D1976"/>
    <w:rsid w:val="000D1AB9"/>
    <w:rsid w:val="000D1C39"/>
    <w:rsid w:val="000D1CE0"/>
    <w:rsid w:val="000D1DC4"/>
    <w:rsid w:val="000D2212"/>
    <w:rsid w:val="000D2530"/>
    <w:rsid w:val="000D26C1"/>
    <w:rsid w:val="000D2878"/>
    <w:rsid w:val="000D2BA5"/>
    <w:rsid w:val="000D2BD1"/>
    <w:rsid w:val="000D2C0C"/>
    <w:rsid w:val="000D2DC1"/>
    <w:rsid w:val="000D302E"/>
    <w:rsid w:val="000D306C"/>
    <w:rsid w:val="000D38A4"/>
    <w:rsid w:val="000D3A0F"/>
    <w:rsid w:val="000D3B59"/>
    <w:rsid w:val="000D3D45"/>
    <w:rsid w:val="000D41FB"/>
    <w:rsid w:val="000D43A7"/>
    <w:rsid w:val="000D448F"/>
    <w:rsid w:val="000D44ED"/>
    <w:rsid w:val="000D4511"/>
    <w:rsid w:val="000D453F"/>
    <w:rsid w:val="000D45F1"/>
    <w:rsid w:val="000D46E0"/>
    <w:rsid w:val="000D4A95"/>
    <w:rsid w:val="000D4BD3"/>
    <w:rsid w:val="000D4D7C"/>
    <w:rsid w:val="000D4FC6"/>
    <w:rsid w:val="000D525E"/>
    <w:rsid w:val="000D56EC"/>
    <w:rsid w:val="000D589E"/>
    <w:rsid w:val="000D6057"/>
    <w:rsid w:val="000D60B9"/>
    <w:rsid w:val="000D6288"/>
    <w:rsid w:val="000D682A"/>
    <w:rsid w:val="000D6966"/>
    <w:rsid w:val="000D6B4C"/>
    <w:rsid w:val="000D6BEA"/>
    <w:rsid w:val="000D6C4F"/>
    <w:rsid w:val="000D6C62"/>
    <w:rsid w:val="000D6CDD"/>
    <w:rsid w:val="000D6EF5"/>
    <w:rsid w:val="000D71BB"/>
    <w:rsid w:val="000D72A4"/>
    <w:rsid w:val="000D74B9"/>
    <w:rsid w:val="000D76F3"/>
    <w:rsid w:val="000D7705"/>
    <w:rsid w:val="000D799C"/>
    <w:rsid w:val="000D79DC"/>
    <w:rsid w:val="000D7C62"/>
    <w:rsid w:val="000E03A7"/>
    <w:rsid w:val="000E04B6"/>
    <w:rsid w:val="000E0949"/>
    <w:rsid w:val="000E0BFC"/>
    <w:rsid w:val="000E0F39"/>
    <w:rsid w:val="000E117C"/>
    <w:rsid w:val="000E13A2"/>
    <w:rsid w:val="000E156C"/>
    <w:rsid w:val="000E18E5"/>
    <w:rsid w:val="000E19EF"/>
    <w:rsid w:val="000E1C8B"/>
    <w:rsid w:val="000E1E54"/>
    <w:rsid w:val="000E2722"/>
    <w:rsid w:val="000E27EE"/>
    <w:rsid w:val="000E28D9"/>
    <w:rsid w:val="000E2CDE"/>
    <w:rsid w:val="000E2E76"/>
    <w:rsid w:val="000E2F63"/>
    <w:rsid w:val="000E3175"/>
    <w:rsid w:val="000E3277"/>
    <w:rsid w:val="000E3359"/>
    <w:rsid w:val="000E3636"/>
    <w:rsid w:val="000E3C8D"/>
    <w:rsid w:val="000E3DE1"/>
    <w:rsid w:val="000E3FF4"/>
    <w:rsid w:val="000E40C9"/>
    <w:rsid w:val="000E44F6"/>
    <w:rsid w:val="000E45A9"/>
    <w:rsid w:val="000E46A9"/>
    <w:rsid w:val="000E46AB"/>
    <w:rsid w:val="000E47BA"/>
    <w:rsid w:val="000E4C1E"/>
    <w:rsid w:val="000E4D24"/>
    <w:rsid w:val="000E4E53"/>
    <w:rsid w:val="000E5143"/>
    <w:rsid w:val="000E5150"/>
    <w:rsid w:val="000E530A"/>
    <w:rsid w:val="000E5471"/>
    <w:rsid w:val="000E54A3"/>
    <w:rsid w:val="000E54FF"/>
    <w:rsid w:val="000E56EE"/>
    <w:rsid w:val="000E5BD0"/>
    <w:rsid w:val="000E5D6C"/>
    <w:rsid w:val="000E5E22"/>
    <w:rsid w:val="000E5EB3"/>
    <w:rsid w:val="000E62B1"/>
    <w:rsid w:val="000E66E6"/>
    <w:rsid w:val="000E690A"/>
    <w:rsid w:val="000E6A8C"/>
    <w:rsid w:val="000E6CEA"/>
    <w:rsid w:val="000E6D8F"/>
    <w:rsid w:val="000E705E"/>
    <w:rsid w:val="000E719D"/>
    <w:rsid w:val="000E74E0"/>
    <w:rsid w:val="000E7C0F"/>
    <w:rsid w:val="000E7D0A"/>
    <w:rsid w:val="000E7E13"/>
    <w:rsid w:val="000E7E57"/>
    <w:rsid w:val="000F0073"/>
    <w:rsid w:val="000F00CE"/>
    <w:rsid w:val="000F014E"/>
    <w:rsid w:val="000F01BC"/>
    <w:rsid w:val="000F01FE"/>
    <w:rsid w:val="000F0410"/>
    <w:rsid w:val="000F053D"/>
    <w:rsid w:val="000F0586"/>
    <w:rsid w:val="000F06B9"/>
    <w:rsid w:val="000F0702"/>
    <w:rsid w:val="000F0A39"/>
    <w:rsid w:val="000F0C0E"/>
    <w:rsid w:val="000F0D9B"/>
    <w:rsid w:val="000F0DC9"/>
    <w:rsid w:val="000F0EE5"/>
    <w:rsid w:val="000F141B"/>
    <w:rsid w:val="000F15BC"/>
    <w:rsid w:val="000F1830"/>
    <w:rsid w:val="000F1A44"/>
    <w:rsid w:val="000F1E68"/>
    <w:rsid w:val="000F21C0"/>
    <w:rsid w:val="000F23CE"/>
    <w:rsid w:val="000F2613"/>
    <w:rsid w:val="000F262E"/>
    <w:rsid w:val="000F2642"/>
    <w:rsid w:val="000F2899"/>
    <w:rsid w:val="000F2BFB"/>
    <w:rsid w:val="000F2D2E"/>
    <w:rsid w:val="000F2DC0"/>
    <w:rsid w:val="000F2E4A"/>
    <w:rsid w:val="000F2EEB"/>
    <w:rsid w:val="000F332E"/>
    <w:rsid w:val="000F354B"/>
    <w:rsid w:val="000F35A7"/>
    <w:rsid w:val="000F391E"/>
    <w:rsid w:val="000F3BF1"/>
    <w:rsid w:val="000F3BF8"/>
    <w:rsid w:val="000F40A1"/>
    <w:rsid w:val="000F4328"/>
    <w:rsid w:val="000F4348"/>
    <w:rsid w:val="000F43E9"/>
    <w:rsid w:val="000F4605"/>
    <w:rsid w:val="000F4D8A"/>
    <w:rsid w:val="000F54CC"/>
    <w:rsid w:val="000F56A0"/>
    <w:rsid w:val="000F56D8"/>
    <w:rsid w:val="000F574E"/>
    <w:rsid w:val="000F5B54"/>
    <w:rsid w:val="000F5F6C"/>
    <w:rsid w:val="000F6007"/>
    <w:rsid w:val="000F627E"/>
    <w:rsid w:val="000F67D3"/>
    <w:rsid w:val="000F696F"/>
    <w:rsid w:val="000F69E0"/>
    <w:rsid w:val="000F6BF7"/>
    <w:rsid w:val="000F6C1C"/>
    <w:rsid w:val="000F6C43"/>
    <w:rsid w:val="000F6FD7"/>
    <w:rsid w:val="000F703B"/>
    <w:rsid w:val="000F72D6"/>
    <w:rsid w:val="000F7566"/>
    <w:rsid w:val="000F7866"/>
    <w:rsid w:val="000F791F"/>
    <w:rsid w:val="000F7A19"/>
    <w:rsid w:val="000F7A2D"/>
    <w:rsid w:val="000F7D65"/>
    <w:rsid w:val="000F7DAD"/>
    <w:rsid w:val="000F7DDA"/>
    <w:rsid w:val="000F7F99"/>
    <w:rsid w:val="001001B8"/>
    <w:rsid w:val="001002F4"/>
    <w:rsid w:val="0010035A"/>
    <w:rsid w:val="0010041A"/>
    <w:rsid w:val="0010048B"/>
    <w:rsid w:val="00100AE5"/>
    <w:rsid w:val="00100C49"/>
    <w:rsid w:val="00100DCD"/>
    <w:rsid w:val="00100F4E"/>
    <w:rsid w:val="00100F9F"/>
    <w:rsid w:val="00101154"/>
    <w:rsid w:val="0010143A"/>
    <w:rsid w:val="001015AE"/>
    <w:rsid w:val="00101714"/>
    <w:rsid w:val="001018ED"/>
    <w:rsid w:val="00101B2D"/>
    <w:rsid w:val="0010221C"/>
    <w:rsid w:val="001024B3"/>
    <w:rsid w:val="00102869"/>
    <w:rsid w:val="001029DB"/>
    <w:rsid w:val="00102A27"/>
    <w:rsid w:val="00102C43"/>
    <w:rsid w:val="001036D4"/>
    <w:rsid w:val="00103989"/>
    <w:rsid w:val="00103A58"/>
    <w:rsid w:val="00103DE9"/>
    <w:rsid w:val="0010411E"/>
    <w:rsid w:val="001042A4"/>
    <w:rsid w:val="001042E6"/>
    <w:rsid w:val="00104BCF"/>
    <w:rsid w:val="00104CA5"/>
    <w:rsid w:val="00104D03"/>
    <w:rsid w:val="00104D45"/>
    <w:rsid w:val="00104ED3"/>
    <w:rsid w:val="00105617"/>
    <w:rsid w:val="00105CB6"/>
    <w:rsid w:val="001060A3"/>
    <w:rsid w:val="001060AF"/>
    <w:rsid w:val="00106200"/>
    <w:rsid w:val="00106220"/>
    <w:rsid w:val="001063FC"/>
    <w:rsid w:val="0010650D"/>
    <w:rsid w:val="00106683"/>
    <w:rsid w:val="001069DB"/>
    <w:rsid w:val="001070BC"/>
    <w:rsid w:val="001070DA"/>
    <w:rsid w:val="00107393"/>
    <w:rsid w:val="00107578"/>
    <w:rsid w:val="00107622"/>
    <w:rsid w:val="001077C4"/>
    <w:rsid w:val="0010782D"/>
    <w:rsid w:val="00107952"/>
    <w:rsid w:val="00107BE3"/>
    <w:rsid w:val="001100FD"/>
    <w:rsid w:val="001101C4"/>
    <w:rsid w:val="001109E4"/>
    <w:rsid w:val="00110A7F"/>
    <w:rsid w:val="00110B05"/>
    <w:rsid w:val="00110CB7"/>
    <w:rsid w:val="0011101B"/>
    <w:rsid w:val="0011105D"/>
    <w:rsid w:val="00111342"/>
    <w:rsid w:val="0011158C"/>
    <w:rsid w:val="00111939"/>
    <w:rsid w:val="00111CDF"/>
    <w:rsid w:val="00111EB9"/>
    <w:rsid w:val="001121EC"/>
    <w:rsid w:val="00112213"/>
    <w:rsid w:val="0011257D"/>
    <w:rsid w:val="00112760"/>
    <w:rsid w:val="00112887"/>
    <w:rsid w:val="00112B36"/>
    <w:rsid w:val="00112F57"/>
    <w:rsid w:val="00112FAA"/>
    <w:rsid w:val="00113195"/>
    <w:rsid w:val="001132AD"/>
    <w:rsid w:val="00113550"/>
    <w:rsid w:val="0011390B"/>
    <w:rsid w:val="00113DB2"/>
    <w:rsid w:val="001141CD"/>
    <w:rsid w:val="00114240"/>
    <w:rsid w:val="001143EF"/>
    <w:rsid w:val="0011477F"/>
    <w:rsid w:val="00114BFB"/>
    <w:rsid w:val="00114DE9"/>
    <w:rsid w:val="001152C3"/>
    <w:rsid w:val="001153E6"/>
    <w:rsid w:val="00115403"/>
    <w:rsid w:val="00115422"/>
    <w:rsid w:val="00115547"/>
    <w:rsid w:val="0011583C"/>
    <w:rsid w:val="00115A17"/>
    <w:rsid w:val="00115AB2"/>
    <w:rsid w:val="00115C40"/>
    <w:rsid w:val="00115C54"/>
    <w:rsid w:val="00115D25"/>
    <w:rsid w:val="00115FC2"/>
    <w:rsid w:val="0011632B"/>
    <w:rsid w:val="001164DE"/>
    <w:rsid w:val="0011650A"/>
    <w:rsid w:val="001166D0"/>
    <w:rsid w:val="001168A9"/>
    <w:rsid w:val="00116D56"/>
    <w:rsid w:val="001174E0"/>
    <w:rsid w:val="001175CB"/>
    <w:rsid w:val="00117776"/>
    <w:rsid w:val="00117EB1"/>
    <w:rsid w:val="00117FA8"/>
    <w:rsid w:val="00120049"/>
    <w:rsid w:val="00120126"/>
    <w:rsid w:val="00120302"/>
    <w:rsid w:val="001203E0"/>
    <w:rsid w:val="00120A1D"/>
    <w:rsid w:val="00120A81"/>
    <w:rsid w:val="00120C92"/>
    <w:rsid w:val="00120FF7"/>
    <w:rsid w:val="00121026"/>
    <w:rsid w:val="00121271"/>
    <w:rsid w:val="001214BA"/>
    <w:rsid w:val="00121707"/>
    <w:rsid w:val="0012173E"/>
    <w:rsid w:val="0012174C"/>
    <w:rsid w:val="00121760"/>
    <w:rsid w:val="00121778"/>
    <w:rsid w:val="001217F7"/>
    <w:rsid w:val="001219E9"/>
    <w:rsid w:val="00121B39"/>
    <w:rsid w:val="00121CDB"/>
    <w:rsid w:val="0012211F"/>
    <w:rsid w:val="001222A1"/>
    <w:rsid w:val="00122347"/>
    <w:rsid w:val="001225F9"/>
    <w:rsid w:val="0012263F"/>
    <w:rsid w:val="00122714"/>
    <w:rsid w:val="001227C5"/>
    <w:rsid w:val="00122D82"/>
    <w:rsid w:val="00122DF2"/>
    <w:rsid w:val="00122ECA"/>
    <w:rsid w:val="00122F2F"/>
    <w:rsid w:val="00122F95"/>
    <w:rsid w:val="00122FA0"/>
    <w:rsid w:val="001236CE"/>
    <w:rsid w:val="001238B6"/>
    <w:rsid w:val="00123BEB"/>
    <w:rsid w:val="00124623"/>
    <w:rsid w:val="001249EF"/>
    <w:rsid w:val="00124B04"/>
    <w:rsid w:val="00124B84"/>
    <w:rsid w:val="00124BC5"/>
    <w:rsid w:val="00124BFC"/>
    <w:rsid w:val="00125041"/>
    <w:rsid w:val="0012538E"/>
    <w:rsid w:val="00125652"/>
    <w:rsid w:val="00125772"/>
    <w:rsid w:val="0012609C"/>
    <w:rsid w:val="001260AE"/>
    <w:rsid w:val="00126172"/>
    <w:rsid w:val="0012622C"/>
    <w:rsid w:val="001263FB"/>
    <w:rsid w:val="00126502"/>
    <w:rsid w:val="0012669B"/>
    <w:rsid w:val="0012671E"/>
    <w:rsid w:val="001268F8"/>
    <w:rsid w:val="00126AFA"/>
    <w:rsid w:val="00126B3A"/>
    <w:rsid w:val="00126C10"/>
    <w:rsid w:val="00127048"/>
    <w:rsid w:val="00127299"/>
    <w:rsid w:val="00127765"/>
    <w:rsid w:val="00127CF9"/>
    <w:rsid w:val="001301F9"/>
    <w:rsid w:val="00130215"/>
    <w:rsid w:val="00130758"/>
    <w:rsid w:val="00130890"/>
    <w:rsid w:val="00130948"/>
    <w:rsid w:val="00130A3D"/>
    <w:rsid w:val="00130B10"/>
    <w:rsid w:val="00130E73"/>
    <w:rsid w:val="00130F48"/>
    <w:rsid w:val="00131086"/>
    <w:rsid w:val="00131295"/>
    <w:rsid w:val="0013131E"/>
    <w:rsid w:val="00131337"/>
    <w:rsid w:val="00131387"/>
    <w:rsid w:val="0013192D"/>
    <w:rsid w:val="00131982"/>
    <w:rsid w:val="00131A81"/>
    <w:rsid w:val="00131DA6"/>
    <w:rsid w:val="00131E44"/>
    <w:rsid w:val="00131E4D"/>
    <w:rsid w:val="00131EA5"/>
    <w:rsid w:val="00131EAA"/>
    <w:rsid w:val="00132190"/>
    <w:rsid w:val="0013236B"/>
    <w:rsid w:val="0013248F"/>
    <w:rsid w:val="001327AE"/>
    <w:rsid w:val="00132BFA"/>
    <w:rsid w:val="00132E02"/>
    <w:rsid w:val="00132F12"/>
    <w:rsid w:val="001330CD"/>
    <w:rsid w:val="00133A1D"/>
    <w:rsid w:val="00133ABB"/>
    <w:rsid w:val="00133AFA"/>
    <w:rsid w:val="00133C11"/>
    <w:rsid w:val="00133C9C"/>
    <w:rsid w:val="00133E05"/>
    <w:rsid w:val="0013404E"/>
    <w:rsid w:val="0013435B"/>
    <w:rsid w:val="001345BA"/>
    <w:rsid w:val="00134632"/>
    <w:rsid w:val="0013474C"/>
    <w:rsid w:val="00134827"/>
    <w:rsid w:val="001348B1"/>
    <w:rsid w:val="00134BB8"/>
    <w:rsid w:val="00134C2A"/>
    <w:rsid w:val="00134CDB"/>
    <w:rsid w:val="00134CDE"/>
    <w:rsid w:val="00134CEA"/>
    <w:rsid w:val="00134D32"/>
    <w:rsid w:val="00134D61"/>
    <w:rsid w:val="0013528E"/>
    <w:rsid w:val="0013533C"/>
    <w:rsid w:val="00135860"/>
    <w:rsid w:val="001361F3"/>
    <w:rsid w:val="00136C1E"/>
    <w:rsid w:val="00136CD5"/>
    <w:rsid w:val="00136DBE"/>
    <w:rsid w:val="0013706F"/>
    <w:rsid w:val="0013775B"/>
    <w:rsid w:val="00137D22"/>
    <w:rsid w:val="00137D48"/>
    <w:rsid w:val="00137D7E"/>
    <w:rsid w:val="00137DA7"/>
    <w:rsid w:val="00137E42"/>
    <w:rsid w:val="00137F08"/>
    <w:rsid w:val="00140408"/>
    <w:rsid w:val="00140900"/>
    <w:rsid w:val="00140A84"/>
    <w:rsid w:val="00140BAF"/>
    <w:rsid w:val="00140E60"/>
    <w:rsid w:val="00140EF2"/>
    <w:rsid w:val="00140FB7"/>
    <w:rsid w:val="00141040"/>
    <w:rsid w:val="00141065"/>
    <w:rsid w:val="001412B9"/>
    <w:rsid w:val="00141419"/>
    <w:rsid w:val="00141929"/>
    <w:rsid w:val="00141B35"/>
    <w:rsid w:val="00142008"/>
    <w:rsid w:val="00142021"/>
    <w:rsid w:val="001423AE"/>
    <w:rsid w:val="00142B82"/>
    <w:rsid w:val="00142CD3"/>
    <w:rsid w:val="00142F34"/>
    <w:rsid w:val="00143070"/>
    <w:rsid w:val="00143580"/>
    <w:rsid w:val="00143BB7"/>
    <w:rsid w:val="00143C80"/>
    <w:rsid w:val="00143F43"/>
    <w:rsid w:val="00144226"/>
    <w:rsid w:val="001444CD"/>
    <w:rsid w:val="00144546"/>
    <w:rsid w:val="001446D6"/>
    <w:rsid w:val="00144A50"/>
    <w:rsid w:val="00144AF3"/>
    <w:rsid w:val="00144C6B"/>
    <w:rsid w:val="00144CB1"/>
    <w:rsid w:val="00144E5E"/>
    <w:rsid w:val="001455E8"/>
    <w:rsid w:val="001456E8"/>
    <w:rsid w:val="001458C3"/>
    <w:rsid w:val="00145918"/>
    <w:rsid w:val="001460CA"/>
    <w:rsid w:val="001464B2"/>
    <w:rsid w:val="001465C5"/>
    <w:rsid w:val="001465CA"/>
    <w:rsid w:val="001467DB"/>
    <w:rsid w:val="0014692E"/>
    <w:rsid w:val="0014696C"/>
    <w:rsid w:val="001469DA"/>
    <w:rsid w:val="00146B4F"/>
    <w:rsid w:val="00146B53"/>
    <w:rsid w:val="00146D6C"/>
    <w:rsid w:val="00147193"/>
    <w:rsid w:val="001472BD"/>
    <w:rsid w:val="0014731E"/>
    <w:rsid w:val="001473D6"/>
    <w:rsid w:val="001473D8"/>
    <w:rsid w:val="00147585"/>
    <w:rsid w:val="001475CA"/>
    <w:rsid w:val="0014775B"/>
    <w:rsid w:val="001477C7"/>
    <w:rsid w:val="00147807"/>
    <w:rsid w:val="00147AB3"/>
    <w:rsid w:val="00147CAF"/>
    <w:rsid w:val="0015023E"/>
    <w:rsid w:val="00150483"/>
    <w:rsid w:val="001508EE"/>
    <w:rsid w:val="00150A2B"/>
    <w:rsid w:val="00150BAC"/>
    <w:rsid w:val="00150DCB"/>
    <w:rsid w:val="00150F1F"/>
    <w:rsid w:val="00150FEA"/>
    <w:rsid w:val="00151027"/>
    <w:rsid w:val="00151052"/>
    <w:rsid w:val="00151106"/>
    <w:rsid w:val="00151165"/>
    <w:rsid w:val="00151514"/>
    <w:rsid w:val="00151987"/>
    <w:rsid w:val="00151AFE"/>
    <w:rsid w:val="00151DAA"/>
    <w:rsid w:val="001522D6"/>
    <w:rsid w:val="0015253E"/>
    <w:rsid w:val="00152959"/>
    <w:rsid w:val="001529E2"/>
    <w:rsid w:val="00152A30"/>
    <w:rsid w:val="00152B06"/>
    <w:rsid w:val="00152B69"/>
    <w:rsid w:val="00152C71"/>
    <w:rsid w:val="00152D70"/>
    <w:rsid w:val="00152E12"/>
    <w:rsid w:val="00152EB6"/>
    <w:rsid w:val="00152F30"/>
    <w:rsid w:val="001530F5"/>
    <w:rsid w:val="001530FC"/>
    <w:rsid w:val="00153137"/>
    <w:rsid w:val="00153242"/>
    <w:rsid w:val="001533B1"/>
    <w:rsid w:val="00153D72"/>
    <w:rsid w:val="0015441B"/>
    <w:rsid w:val="00154739"/>
    <w:rsid w:val="00154BC8"/>
    <w:rsid w:val="00154C85"/>
    <w:rsid w:val="00154C94"/>
    <w:rsid w:val="00154CC4"/>
    <w:rsid w:val="00154D2E"/>
    <w:rsid w:val="00154ECD"/>
    <w:rsid w:val="00154EF5"/>
    <w:rsid w:val="0015520F"/>
    <w:rsid w:val="00155252"/>
    <w:rsid w:val="0015573F"/>
    <w:rsid w:val="00155C23"/>
    <w:rsid w:val="00155D2B"/>
    <w:rsid w:val="00155DE9"/>
    <w:rsid w:val="001564DB"/>
    <w:rsid w:val="00156735"/>
    <w:rsid w:val="001567FB"/>
    <w:rsid w:val="00156AD5"/>
    <w:rsid w:val="00156E5A"/>
    <w:rsid w:val="00156F55"/>
    <w:rsid w:val="00157052"/>
    <w:rsid w:val="00157515"/>
    <w:rsid w:val="001577ED"/>
    <w:rsid w:val="00157BDF"/>
    <w:rsid w:val="00157F12"/>
    <w:rsid w:val="00157F8B"/>
    <w:rsid w:val="00160399"/>
    <w:rsid w:val="00160485"/>
    <w:rsid w:val="001607A4"/>
    <w:rsid w:val="00160A55"/>
    <w:rsid w:val="00160B3F"/>
    <w:rsid w:val="00160B4B"/>
    <w:rsid w:val="00160DEC"/>
    <w:rsid w:val="00160FCF"/>
    <w:rsid w:val="00160FE5"/>
    <w:rsid w:val="0016113B"/>
    <w:rsid w:val="001613A3"/>
    <w:rsid w:val="00161470"/>
    <w:rsid w:val="00161822"/>
    <w:rsid w:val="00161E97"/>
    <w:rsid w:val="001620C9"/>
    <w:rsid w:val="00162181"/>
    <w:rsid w:val="00162330"/>
    <w:rsid w:val="001623F0"/>
    <w:rsid w:val="00162422"/>
    <w:rsid w:val="001624E1"/>
    <w:rsid w:val="00162DA1"/>
    <w:rsid w:val="00162EBB"/>
    <w:rsid w:val="00162F80"/>
    <w:rsid w:val="0016317E"/>
    <w:rsid w:val="0016327D"/>
    <w:rsid w:val="0016333F"/>
    <w:rsid w:val="001633AA"/>
    <w:rsid w:val="001634F8"/>
    <w:rsid w:val="00163550"/>
    <w:rsid w:val="00163556"/>
    <w:rsid w:val="001639EE"/>
    <w:rsid w:val="00163BAA"/>
    <w:rsid w:val="00163FEF"/>
    <w:rsid w:val="00164176"/>
    <w:rsid w:val="00164A67"/>
    <w:rsid w:val="00164BCE"/>
    <w:rsid w:val="00164C56"/>
    <w:rsid w:val="00164E10"/>
    <w:rsid w:val="001651A0"/>
    <w:rsid w:val="0016529D"/>
    <w:rsid w:val="00165472"/>
    <w:rsid w:val="00165B75"/>
    <w:rsid w:val="00165BA4"/>
    <w:rsid w:val="00165F49"/>
    <w:rsid w:val="00165FA6"/>
    <w:rsid w:val="00166450"/>
    <w:rsid w:val="00166676"/>
    <w:rsid w:val="0016677E"/>
    <w:rsid w:val="0016678C"/>
    <w:rsid w:val="0016696C"/>
    <w:rsid w:val="001669F5"/>
    <w:rsid w:val="00166A24"/>
    <w:rsid w:val="00166A39"/>
    <w:rsid w:val="00166C2A"/>
    <w:rsid w:val="00166D0C"/>
    <w:rsid w:val="0016711F"/>
    <w:rsid w:val="0016750C"/>
    <w:rsid w:val="001676A2"/>
    <w:rsid w:val="001679BD"/>
    <w:rsid w:val="00167CBC"/>
    <w:rsid w:val="00170686"/>
    <w:rsid w:val="001707BE"/>
    <w:rsid w:val="001707C5"/>
    <w:rsid w:val="001708AF"/>
    <w:rsid w:val="00170908"/>
    <w:rsid w:val="00170A41"/>
    <w:rsid w:val="001719C5"/>
    <w:rsid w:val="00171A52"/>
    <w:rsid w:val="00171A8A"/>
    <w:rsid w:val="00171B16"/>
    <w:rsid w:val="00171D05"/>
    <w:rsid w:val="0017215F"/>
    <w:rsid w:val="0017252C"/>
    <w:rsid w:val="0017257A"/>
    <w:rsid w:val="001726B2"/>
    <w:rsid w:val="00172D71"/>
    <w:rsid w:val="00172E04"/>
    <w:rsid w:val="00173137"/>
    <w:rsid w:val="00173584"/>
    <w:rsid w:val="001735F1"/>
    <w:rsid w:val="00173860"/>
    <w:rsid w:val="0017386E"/>
    <w:rsid w:val="00173C57"/>
    <w:rsid w:val="00173CC6"/>
    <w:rsid w:val="00174035"/>
    <w:rsid w:val="001741B9"/>
    <w:rsid w:val="00174294"/>
    <w:rsid w:val="001742E7"/>
    <w:rsid w:val="00174378"/>
    <w:rsid w:val="001743B5"/>
    <w:rsid w:val="00174484"/>
    <w:rsid w:val="00174726"/>
    <w:rsid w:val="0017489E"/>
    <w:rsid w:val="00174946"/>
    <w:rsid w:val="00174B6E"/>
    <w:rsid w:val="00175025"/>
    <w:rsid w:val="001750CC"/>
    <w:rsid w:val="001753CD"/>
    <w:rsid w:val="00175405"/>
    <w:rsid w:val="00175ED3"/>
    <w:rsid w:val="00175FDB"/>
    <w:rsid w:val="0017620E"/>
    <w:rsid w:val="00176273"/>
    <w:rsid w:val="001762F1"/>
    <w:rsid w:val="00176384"/>
    <w:rsid w:val="00176551"/>
    <w:rsid w:val="00176598"/>
    <w:rsid w:val="00176808"/>
    <w:rsid w:val="0017684A"/>
    <w:rsid w:val="0017696D"/>
    <w:rsid w:val="00176A81"/>
    <w:rsid w:val="001770C5"/>
    <w:rsid w:val="0017718F"/>
    <w:rsid w:val="00177235"/>
    <w:rsid w:val="001776AB"/>
    <w:rsid w:val="00177A89"/>
    <w:rsid w:val="00177CC2"/>
    <w:rsid w:val="00177D73"/>
    <w:rsid w:val="0018010C"/>
    <w:rsid w:val="00180433"/>
    <w:rsid w:val="001804CD"/>
    <w:rsid w:val="0018064C"/>
    <w:rsid w:val="001808C6"/>
    <w:rsid w:val="00180DB7"/>
    <w:rsid w:val="00180F55"/>
    <w:rsid w:val="0018159A"/>
    <w:rsid w:val="0018162D"/>
    <w:rsid w:val="00181957"/>
    <w:rsid w:val="00181E64"/>
    <w:rsid w:val="00181FE1"/>
    <w:rsid w:val="0018219B"/>
    <w:rsid w:val="0018232A"/>
    <w:rsid w:val="001825B6"/>
    <w:rsid w:val="00182924"/>
    <w:rsid w:val="001829C5"/>
    <w:rsid w:val="00182A17"/>
    <w:rsid w:val="00183031"/>
    <w:rsid w:val="001833FE"/>
    <w:rsid w:val="001834B8"/>
    <w:rsid w:val="0018353C"/>
    <w:rsid w:val="001838F4"/>
    <w:rsid w:val="00183DD0"/>
    <w:rsid w:val="00183F84"/>
    <w:rsid w:val="00184042"/>
    <w:rsid w:val="00184450"/>
    <w:rsid w:val="001844A6"/>
    <w:rsid w:val="00184541"/>
    <w:rsid w:val="0018474B"/>
    <w:rsid w:val="00184878"/>
    <w:rsid w:val="00184983"/>
    <w:rsid w:val="00184BD9"/>
    <w:rsid w:val="00185151"/>
    <w:rsid w:val="001853F3"/>
    <w:rsid w:val="001857A4"/>
    <w:rsid w:val="00185B0D"/>
    <w:rsid w:val="001861E7"/>
    <w:rsid w:val="001862EE"/>
    <w:rsid w:val="00186537"/>
    <w:rsid w:val="00186892"/>
    <w:rsid w:val="001869B7"/>
    <w:rsid w:val="00186A06"/>
    <w:rsid w:val="00186ABE"/>
    <w:rsid w:val="00186B38"/>
    <w:rsid w:val="00186C19"/>
    <w:rsid w:val="00186E60"/>
    <w:rsid w:val="0018724F"/>
    <w:rsid w:val="001873BC"/>
    <w:rsid w:val="00187446"/>
    <w:rsid w:val="00187644"/>
    <w:rsid w:val="001879C7"/>
    <w:rsid w:val="00187B75"/>
    <w:rsid w:val="00187C9F"/>
    <w:rsid w:val="00187EE2"/>
    <w:rsid w:val="00187EED"/>
    <w:rsid w:val="00187F8A"/>
    <w:rsid w:val="00190016"/>
    <w:rsid w:val="001901BC"/>
    <w:rsid w:val="00190294"/>
    <w:rsid w:val="001902B8"/>
    <w:rsid w:val="00190320"/>
    <w:rsid w:val="0019033E"/>
    <w:rsid w:val="00190712"/>
    <w:rsid w:val="001908DE"/>
    <w:rsid w:val="00190949"/>
    <w:rsid w:val="0019096C"/>
    <w:rsid w:val="001909FF"/>
    <w:rsid w:val="00190D6F"/>
    <w:rsid w:val="00190DF6"/>
    <w:rsid w:val="0019104E"/>
    <w:rsid w:val="001914C6"/>
    <w:rsid w:val="0019155C"/>
    <w:rsid w:val="001917B5"/>
    <w:rsid w:val="00191AEE"/>
    <w:rsid w:val="00191B63"/>
    <w:rsid w:val="00191D39"/>
    <w:rsid w:val="00191FDF"/>
    <w:rsid w:val="00192018"/>
    <w:rsid w:val="0019231A"/>
    <w:rsid w:val="001924A9"/>
    <w:rsid w:val="00192558"/>
    <w:rsid w:val="001926A9"/>
    <w:rsid w:val="00192912"/>
    <w:rsid w:val="00192D47"/>
    <w:rsid w:val="0019318A"/>
    <w:rsid w:val="001931A4"/>
    <w:rsid w:val="00193207"/>
    <w:rsid w:val="001933A2"/>
    <w:rsid w:val="00193EE2"/>
    <w:rsid w:val="001940B2"/>
    <w:rsid w:val="001944F3"/>
    <w:rsid w:val="0019458C"/>
    <w:rsid w:val="00194750"/>
    <w:rsid w:val="0019479A"/>
    <w:rsid w:val="001947C7"/>
    <w:rsid w:val="00194947"/>
    <w:rsid w:val="00194BD3"/>
    <w:rsid w:val="00194BEA"/>
    <w:rsid w:val="00195271"/>
    <w:rsid w:val="00195B2C"/>
    <w:rsid w:val="00195BEE"/>
    <w:rsid w:val="00195CBD"/>
    <w:rsid w:val="0019611C"/>
    <w:rsid w:val="00196141"/>
    <w:rsid w:val="00196155"/>
    <w:rsid w:val="001962CB"/>
    <w:rsid w:val="00196541"/>
    <w:rsid w:val="001969F6"/>
    <w:rsid w:val="00196BA9"/>
    <w:rsid w:val="00197024"/>
    <w:rsid w:val="00197071"/>
    <w:rsid w:val="001970F3"/>
    <w:rsid w:val="0019727A"/>
    <w:rsid w:val="00197628"/>
    <w:rsid w:val="00197698"/>
    <w:rsid w:val="001977BE"/>
    <w:rsid w:val="00197EC9"/>
    <w:rsid w:val="00197F7A"/>
    <w:rsid w:val="001A0021"/>
    <w:rsid w:val="001A00B0"/>
    <w:rsid w:val="001A0199"/>
    <w:rsid w:val="001A038B"/>
    <w:rsid w:val="001A0624"/>
    <w:rsid w:val="001A070E"/>
    <w:rsid w:val="001A0C01"/>
    <w:rsid w:val="001A0E75"/>
    <w:rsid w:val="001A0F5B"/>
    <w:rsid w:val="001A11BD"/>
    <w:rsid w:val="001A1331"/>
    <w:rsid w:val="001A1518"/>
    <w:rsid w:val="001A17E6"/>
    <w:rsid w:val="001A1A32"/>
    <w:rsid w:val="001A1CA2"/>
    <w:rsid w:val="001A2216"/>
    <w:rsid w:val="001A243B"/>
    <w:rsid w:val="001A2744"/>
    <w:rsid w:val="001A2E9D"/>
    <w:rsid w:val="001A3142"/>
    <w:rsid w:val="001A31E3"/>
    <w:rsid w:val="001A3207"/>
    <w:rsid w:val="001A3234"/>
    <w:rsid w:val="001A3320"/>
    <w:rsid w:val="001A3470"/>
    <w:rsid w:val="001A34CC"/>
    <w:rsid w:val="001A3808"/>
    <w:rsid w:val="001A39A7"/>
    <w:rsid w:val="001A3C67"/>
    <w:rsid w:val="001A40B4"/>
    <w:rsid w:val="001A4206"/>
    <w:rsid w:val="001A442C"/>
    <w:rsid w:val="001A4433"/>
    <w:rsid w:val="001A44C9"/>
    <w:rsid w:val="001A480E"/>
    <w:rsid w:val="001A4962"/>
    <w:rsid w:val="001A4A85"/>
    <w:rsid w:val="001A4D92"/>
    <w:rsid w:val="001A4F02"/>
    <w:rsid w:val="001A52EE"/>
    <w:rsid w:val="001A5428"/>
    <w:rsid w:val="001A54B4"/>
    <w:rsid w:val="001A57AC"/>
    <w:rsid w:val="001A598A"/>
    <w:rsid w:val="001A5E20"/>
    <w:rsid w:val="001A61F9"/>
    <w:rsid w:val="001A62B5"/>
    <w:rsid w:val="001A62E0"/>
    <w:rsid w:val="001A6542"/>
    <w:rsid w:val="001A67D1"/>
    <w:rsid w:val="001A6C9B"/>
    <w:rsid w:val="001A6DEB"/>
    <w:rsid w:val="001A6DEF"/>
    <w:rsid w:val="001A6E3D"/>
    <w:rsid w:val="001A721C"/>
    <w:rsid w:val="001A739C"/>
    <w:rsid w:val="001A73C5"/>
    <w:rsid w:val="001A75A1"/>
    <w:rsid w:val="001A7829"/>
    <w:rsid w:val="001A7A14"/>
    <w:rsid w:val="001A7BF3"/>
    <w:rsid w:val="001A7D6E"/>
    <w:rsid w:val="001A7E3E"/>
    <w:rsid w:val="001A7F6F"/>
    <w:rsid w:val="001B0DFB"/>
    <w:rsid w:val="001B0F39"/>
    <w:rsid w:val="001B0F90"/>
    <w:rsid w:val="001B1485"/>
    <w:rsid w:val="001B1997"/>
    <w:rsid w:val="001B1A6E"/>
    <w:rsid w:val="001B1C98"/>
    <w:rsid w:val="001B250D"/>
    <w:rsid w:val="001B25A3"/>
    <w:rsid w:val="001B26AC"/>
    <w:rsid w:val="001B290F"/>
    <w:rsid w:val="001B2941"/>
    <w:rsid w:val="001B2A22"/>
    <w:rsid w:val="001B2A5E"/>
    <w:rsid w:val="001B2B36"/>
    <w:rsid w:val="001B310C"/>
    <w:rsid w:val="001B31E4"/>
    <w:rsid w:val="001B35AB"/>
    <w:rsid w:val="001B3D5A"/>
    <w:rsid w:val="001B3D9B"/>
    <w:rsid w:val="001B4001"/>
    <w:rsid w:val="001B4151"/>
    <w:rsid w:val="001B41B5"/>
    <w:rsid w:val="001B49A5"/>
    <w:rsid w:val="001B4A59"/>
    <w:rsid w:val="001B4ADD"/>
    <w:rsid w:val="001B4D84"/>
    <w:rsid w:val="001B4E13"/>
    <w:rsid w:val="001B5390"/>
    <w:rsid w:val="001B55F2"/>
    <w:rsid w:val="001B599F"/>
    <w:rsid w:val="001B5A9F"/>
    <w:rsid w:val="001B5BEB"/>
    <w:rsid w:val="001B62AF"/>
    <w:rsid w:val="001B62E6"/>
    <w:rsid w:val="001B6335"/>
    <w:rsid w:val="001B654F"/>
    <w:rsid w:val="001B6590"/>
    <w:rsid w:val="001B669F"/>
    <w:rsid w:val="001B66EE"/>
    <w:rsid w:val="001B698A"/>
    <w:rsid w:val="001B6ABE"/>
    <w:rsid w:val="001B6DFD"/>
    <w:rsid w:val="001B6EB2"/>
    <w:rsid w:val="001B73BD"/>
    <w:rsid w:val="001B73CD"/>
    <w:rsid w:val="001B75BF"/>
    <w:rsid w:val="001B77CD"/>
    <w:rsid w:val="001B7DFE"/>
    <w:rsid w:val="001C008A"/>
    <w:rsid w:val="001C01C5"/>
    <w:rsid w:val="001C0319"/>
    <w:rsid w:val="001C069F"/>
    <w:rsid w:val="001C0700"/>
    <w:rsid w:val="001C07C5"/>
    <w:rsid w:val="001C093C"/>
    <w:rsid w:val="001C09C2"/>
    <w:rsid w:val="001C0EF3"/>
    <w:rsid w:val="001C0FF2"/>
    <w:rsid w:val="001C1100"/>
    <w:rsid w:val="001C1299"/>
    <w:rsid w:val="001C1380"/>
    <w:rsid w:val="001C15B2"/>
    <w:rsid w:val="001C16DA"/>
    <w:rsid w:val="001C16F0"/>
    <w:rsid w:val="001C18C6"/>
    <w:rsid w:val="001C1C30"/>
    <w:rsid w:val="001C1CEC"/>
    <w:rsid w:val="001C29B9"/>
    <w:rsid w:val="001C29C5"/>
    <w:rsid w:val="001C2A79"/>
    <w:rsid w:val="001C2D2F"/>
    <w:rsid w:val="001C300D"/>
    <w:rsid w:val="001C3124"/>
    <w:rsid w:val="001C3374"/>
    <w:rsid w:val="001C33D6"/>
    <w:rsid w:val="001C33DF"/>
    <w:rsid w:val="001C3442"/>
    <w:rsid w:val="001C3DA1"/>
    <w:rsid w:val="001C3EC5"/>
    <w:rsid w:val="001C4458"/>
    <w:rsid w:val="001C4576"/>
    <w:rsid w:val="001C46B1"/>
    <w:rsid w:val="001C4AB4"/>
    <w:rsid w:val="001C50EA"/>
    <w:rsid w:val="001C5130"/>
    <w:rsid w:val="001C53F4"/>
    <w:rsid w:val="001C5601"/>
    <w:rsid w:val="001C56F6"/>
    <w:rsid w:val="001C573B"/>
    <w:rsid w:val="001C5A39"/>
    <w:rsid w:val="001C5CFF"/>
    <w:rsid w:val="001C5D8A"/>
    <w:rsid w:val="001C628B"/>
    <w:rsid w:val="001C6340"/>
    <w:rsid w:val="001C63AD"/>
    <w:rsid w:val="001C63D2"/>
    <w:rsid w:val="001C6A11"/>
    <w:rsid w:val="001C6FBF"/>
    <w:rsid w:val="001C7227"/>
    <w:rsid w:val="001D01B2"/>
    <w:rsid w:val="001D024F"/>
    <w:rsid w:val="001D0408"/>
    <w:rsid w:val="001D0799"/>
    <w:rsid w:val="001D07D6"/>
    <w:rsid w:val="001D0B0D"/>
    <w:rsid w:val="001D0B76"/>
    <w:rsid w:val="001D0B80"/>
    <w:rsid w:val="001D0C46"/>
    <w:rsid w:val="001D0D53"/>
    <w:rsid w:val="001D1116"/>
    <w:rsid w:val="001D134E"/>
    <w:rsid w:val="001D145C"/>
    <w:rsid w:val="001D160D"/>
    <w:rsid w:val="001D16D2"/>
    <w:rsid w:val="001D16EA"/>
    <w:rsid w:val="001D18A6"/>
    <w:rsid w:val="001D18FB"/>
    <w:rsid w:val="001D1979"/>
    <w:rsid w:val="001D1BD7"/>
    <w:rsid w:val="001D1F16"/>
    <w:rsid w:val="001D212C"/>
    <w:rsid w:val="001D23BE"/>
    <w:rsid w:val="001D2523"/>
    <w:rsid w:val="001D274A"/>
    <w:rsid w:val="001D27C3"/>
    <w:rsid w:val="001D288E"/>
    <w:rsid w:val="001D2A31"/>
    <w:rsid w:val="001D2B8E"/>
    <w:rsid w:val="001D2BA5"/>
    <w:rsid w:val="001D2C37"/>
    <w:rsid w:val="001D2F45"/>
    <w:rsid w:val="001D31F4"/>
    <w:rsid w:val="001D3370"/>
    <w:rsid w:val="001D3410"/>
    <w:rsid w:val="001D393D"/>
    <w:rsid w:val="001D3B2E"/>
    <w:rsid w:val="001D3C79"/>
    <w:rsid w:val="001D3CC9"/>
    <w:rsid w:val="001D3F94"/>
    <w:rsid w:val="001D40E6"/>
    <w:rsid w:val="001D457C"/>
    <w:rsid w:val="001D48AE"/>
    <w:rsid w:val="001D4A09"/>
    <w:rsid w:val="001D4A32"/>
    <w:rsid w:val="001D4BF9"/>
    <w:rsid w:val="001D4C46"/>
    <w:rsid w:val="001D507C"/>
    <w:rsid w:val="001D50D1"/>
    <w:rsid w:val="001D50F1"/>
    <w:rsid w:val="001D515B"/>
    <w:rsid w:val="001D52DC"/>
    <w:rsid w:val="001D5357"/>
    <w:rsid w:val="001D57CC"/>
    <w:rsid w:val="001D5838"/>
    <w:rsid w:val="001D588A"/>
    <w:rsid w:val="001D5BC0"/>
    <w:rsid w:val="001D5E9A"/>
    <w:rsid w:val="001D6336"/>
    <w:rsid w:val="001D68D7"/>
    <w:rsid w:val="001D6B36"/>
    <w:rsid w:val="001D6C86"/>
    <w:rsid w:val="001D7287"/>
    <w:rsid w:val="001D7310"/>
    <w:rsid w:val="001D7341"/>
    <w:rsid w:val="001D749D"/>
    <w:rsid w:val="001D764D"/>
    <w:rsid w:val="001D76C9"/>
    <w:rsid w:val="001D7728"/>
    <w:rsid w:val="001D77FF"/>
    <w:rsid w:val="001D7BD7"/>
    <w:rsid w:val="001D7CD7"/>
    <w:rsid w:val="001E004E"/>
    <w:rsid w:val="001E0415"/>
    <w:rsid w:val="001E0569"/>
    <w:rsid w:val="001E0C12"/>
    <w:rsid w:val="001E0FB8"/>
    <w:rsid w:val="001E136A"/>
    <w:rsid w:val="001E14F5"/>
    <w:rsid w:val="001E1523"/>
    <w:rsid w:val="001E1738"/>
    <w:rsid w:val="001E1A92"/>
    <w:rsid w:val="001E1B78"/>
    <w:rsid w:val="001E1C75"/>
    <w:rsid w:val="001E1EF8"/>
    <w:rsid w:val="001E238E"/>
    <w:rsid w:val="001E2461"/>
    <w:rsid w:val="001E24E9"/>
    <w:rsid w:val="001E26D8"/>
    <w:rsid w:val="001E2779"/>
    <w:rsid w:val="001E28D2"/>
    <w:rsid w:val="001E2912"/>
    <w:rsid w:val="001E2992"/>
    <w:rsid w:val="001E2B91"/>
    <w:rsid w:val="001E2E3F"/>
    <w:rsid w:val="001E3361"/>
    <w:rsid w:val="001E340A"/>
    <w:rsid w:val="001E3915"/>
    <w:rsid w:val="001E3E79"/>
    <w:rsid w:val="001E4052"/>
    <w:rsid w:val="001E4178"/>
    <w:rsid w:val="001E43EE"/>
    <w:rsid w:val="001E44C9"/>
    <w:rsid w:val="001E454D"/>
    <w:rsid w:val="001E4794"/>
    <w:rsid w:val="001E4938"/>
    <w:rsid w:val="001E4A06"/>
    <w:rsid w:val="001E4A3B"/>
    <w:rsid w:val="001E4CEC"/>
    <w:rsid w:val="001E4EBA"/>
    <w:rsid w:val="001E4EBD"/>
    <w:rsid w:val="001E4FB8"/>
    <w:rsid w:val="001E52AD"/>
    <w:rsid w:val="001E57CE"/>
    <w:rsid w:val="001E5938"/>
    <w:rsid w:val="001E5CD5"/>
    <w:rsid w:val="001E612C"/>
    <w:rsid w:val="001E6473"/>
    <w:rsid w:val="001E6671"/>
    <w:rsid w:val="001E6735"/>
    <w:rsid w:val="001E6978"/>
    <w:rsid w:val="001E6E3E"/>
    <w:rsid w:val="001E7669"/>
    <w:rsid w:val="001E7837"/>
    <w:rsid w:val="001E789C"/>
    <w:rsid w:val="001E794D"/>
    <w:rsid w:val="001E7C19"/>
    <w:rsid w:val="001F0048"/>
    <w:rsid w:val="001F010E"/>
    <w:rsid w:val="001F0320"/>
    <w:rsid w:val="001F03D0"/>
    <w:rsid w:val="001F0406"/>
    <w:rsid w:val="001F042C"/>
    <w:rsid w:val="001F0C08"/>
    <w:rsid w:val="001F0C8B"/>
    <w:rsid w:val="001F0DC7"/>
    <w:rsid w:val="001F0DE1"/>
    <w:rsid w:val="001F18B3"/>
    <w:rsid w:val="001F1C0C"/>
    <w:rsid w:val="001F1E33"/>
    <w:rsid w:val="001F20BD"/>
    <w:rsid w:val="001F24B8"/>
    <w:rsid w:val="001F29C4"/>
    <w:rsid w:val="001F2BD0"/>
    <w:rsid w:val="001F2EB4"/>
    <w:rsid w:val="001F348E"/>
    <w:rsid w:val="001F3529"/>
    <w:rsid w:val="001F3588"/>
    <w:rsid w:val="001F35EF"/>
    <w:rsid w:val="001F3655"/>
    <w:rsid w:val="001F36B1"/>
    <w:rsid w:val="001F3865"/>
    <w:rsid w:val="001F3EDB"/>
    <w:rsid w:val="001F4140"/>
    <w:rsid w:val="001F446E"/>
    <w:rsid w:val="001F4732"/>
    <w:rsid w:val="001F4C3D"/>
    <w:rsid w:val="001F4E50"/>
    <w:rsid w:val="001F4EAD"/>
    <w:rsid w:val="001F4F39"/>
    <w:rsid w:val="001F5127"/>
    <w:rsid w:val="001F524E"/>
    <w:rsid w:val="001F5625"/>
    <w:rsid w:val="001F5740"/>
    <w:rsid w:val="001F587A"/>
    <w:rsid w:val="001F5C62"/>
    <w:rsid w:val="001F5CD4"/>
    <w:rsid w:val="001F5F40"/>
    <w:rsid w:val="001F5FB7"/>
    <w:rsid w:val="001F637B"/>
    <w:rsid w:val="001F64ED"/>
    <w:rsid w:val="001F6761"/>
    <w:rsid w:val="001F68D6"/>
    <w:rsid w:val="001F6B27"/>
    <w:rsid w:val="001F6B3B"/>
    <w:rsid w:val="001F6DB0"/>
    <w:rsid w:val="001F6DFD"/>
    <w:rsid w:val="001F7016"/>
    <w:rsid w:val="001F724C"/>
    <w:rsid w:val="001F737C"/>
    <w:rsid w:val="001F73AA"/>
    <w:rsid w:val="001F74F5"/>
    <w:rsid w:val="001F758F"/>
    <w:rsid w:val="001F7C4D"/>
    <w:rsid w:val="001F7CC4"/>
    <w:rsid w:val="001F7D5F"/>
    <w:rsid w:val="001F7DED"/>
    <w:rsid w:val="0020001F"/>
    <w:rsid w:val="00200409"/>
    <w:rsid w:val="00200641"/>
    <w:rsid w:val="002006A9"/>
    <w:rsid w:val="002006EC"/>
    <w:rsid w:val="00200714"/>
    <w:rsid w:val="002007CB"/>
    <w:rsid w:val="002008F4"/>
    <w:rsid w:val="002009BA"/>
    <w:rsid w:val="00200C18"/>
    <w:rsid w:val="00200D09"/>
    <w:rsid w:val="00200DAE"/>
    <w:rsid w:val="00200E59"/>
    <w:rsid w:val="00200FDF"/>
    <w:rsid w:val="002011EA"/>
    <w:rsid w:val="002015B1"/>
    <w:rsid w:val="0020178D"/>
    <w:rsid w:val="0020184E"/>
    <w:rsid w:val="002018CF"/>
    <w:rsid w:val="00201A49"/>
    <w:rsid w:val="00201DE8"/>
    <w:rsid w:val="0020209E"/>
    <w:rsid w:val="002022E4"/>
    <w:rsid w:val="002024C0"/>
    <w:rsid w:val="0020257E"/>
    <w:rsid w:val="00202694"/>
    <w:rsid w:val="0020294A"/>
    <w:rsid w:val="00203018"/>
    <w:rsid w:val="00203512"/>
    <w:rsid w:val="00203734"/>
    <w:rsid w:val="00203B06"/>
    <w:rsid w:val="00203F64"/>
    <w:rsid w:val="00204361"/>
    <w:rsid w:val="00204648"/>
    <w:rsid w:val="00204701"/>
    <w:rsid w:val="00204B6D"/>
    <w:rsid w:val="00204BD0"/>
    <w:rsid w:val="00204D9D"/>
    <w:rsid w:val="00205046"/>
    <w:rsid w:val="0020512E"/>
    <w:rsid w:val="00205155"/>
    <w:rsid w:val="00205336"/>
    <w:rsid w:val="002056B9"/>
    <w:rsid w:val="002056E1"/>
    <w:rsid w:val="002056E9"/>
    <w:rsid w:val="00205DB0"/>
    <w:rsid w:val="002061D5"/>
    <w:rsid w:val="002062DC"/>
    <w:rsid w:val="002063BC"/>
    <w:rsid w:val="00206630"/>
    <w:rsid w:val="002066C2"/>
    <w:rsid w:val="002068B3"/>
    <w:rsid w:val="00206B04"/>
    <w:rsid w:val="00206B2A"/>
    <w:rsid w:val="00206E41"/>
    <w:rsid w:val="00206ECC"/>
    <w:rsid w:val="0020706A"/>
    <w:rsid w:val="00207B29"/>
    <w:rsid w:val="00210027"/>
    <w:rsid w:val="00210028"/>
    <w:rsid w:val="0021056F"/>
    <w:rsid w:val="002107EE"/>
    <w:rsid w:val="00210B67"/>
    <w:rsid w:val="00210E71"/>
    <w:rsid w:val="00210F61"/>
    <w:rsid w:val="0021146F"/>
    <w:rsid w:val="00211822"/>
    <w:rsid w:val="0021192A"/>
    <w:rsid w:val="00211981"/>
    <w:rsid w:val="00211D01"/>
    <w:rsid w:val="00211F58"/>
    <w:rsid w:val="00212081"/>
    <w:rsid w:val="00212136"/>
    <w:rsid w:val="0021227E"/>
    <w:rsid w:val="002124B6"/>
    <w:rsid w:val="0021253C"/>
    <w:rsid w:val="0021281D"/>
    <w:rsid w:val="00212F87"/>
    <w:rsid w:val="0021303F"/>
    <w:rsid w:val="002130E3"/>
    <w:rsid w:val="00213577"/>
    <w:rsid w:val="0021363E"/>
    <w:rsid w:val="00213690"/>
    <w:rsid w:val="0021377A"/>
    <w:rsid w:val="00213D3C"/>
    <w:rsid w:val="00213FCE"/>
    <w:rsid w:val="002143C3"/>
    <w:rsid w:val="002146CE"/>
    <w:rsid w:val="002146DC"/>
    <w:rsid w:val="00214A7F"/>
    <w:rsid w:val="00214BD1"/>
    <w:rsid w:val="00214CC2"/>
    <w:rsid w:val="0021527F"/>
    <w:rsid w:val="00215749"/>
    <w:rsid w:val="00215753"/>
    <w:rsid w:val="0021589B"/>
    <w:rsid w:val="00215FC1"/>
    <w:rsid w:val="0021611C"/>
    <w:rsid w:val="00216213"/>
    <w:rsid w:val="00216780"/>
    <w:rsid w:val="00216860"/>
    <w:rsid w:val="00216BE5"/>
    <w:rsid w:val="00216CB8"/>
    <w:rsid w:val="00216D99"/>
    <w:rsid w:val="00216DD0"/>
    <w:rsid w:val="00217603"/>
    <w:rsid w:val="002176D2"/>
    <w:rsid w:val="00217757"/>
    <w:rsid w:val="00217775"/>
    <w:rsid w:val="00217A0D"/>
    <w:rsid w:val="00217A94"/>
    <w:rsid w:val="002201B8"/>
    <w:rsid w:val="00220266"/>
    <w:rsid w:val="00220691"/>
    <w:rsid w:val="00220E0A"/>
    <w:rsid w:val="002211E3"/>
    <w:rsid w:val="002214CD"/>
    <w:rsid w:val="002215CD"/>
    <w:rsid w:val="00221867"/>
    <w:rsid w:val="00221887"/>
    <w:rsid w:val="0022189B"/>
    <w:rsid w:val="00221929"/>
    <w:rsid w:val="00221C57"/>
    <w:rsid w:val="0022214F"/>
    <w:rsid w:val="00222157"/>
    <w:rsid w:val="002221CE"/>
    <w:rsid w:val="00222461"/>
    <w:rsid w:val="00222872"/>
    <w:rsid w:val="002228BA"/>
    <w:rsid w:val="00222BDD"/>
    <w:rsid w:val="00222D0D"/>
    <w:rsid w:val="00222FDE"/>
    <w:rsid w:val="0022306A"/>
    <w:rsid w:val="0022329B"/>
    <w:rsid w:val="002233D0"/>
    <w:rsid w:val="0022360A"/>
    <w:rsid w:val="002237EB"/>
    <w:rsid w:val="00223810"/>
    <w:rsid w:val="0022381A"/>
    <w:rsid w:val="00223951"/>
    <w:rsid w:val="00223B9E"/>
    <w:rsid w:val="00223D30"/>
    <w:rsid w:val="00223E0A"/>
    <w:rsid w:val="00223E7F"/>
    <w:rsid w:val="00224063"/>
    <w:rsid w:val="00224264"/>
    <w:rsid w:val="00224694"/>
    <w:rsid w:val="00224799"/>
    <w:rsid w:val="0022487F"/>
    <w:rsid w:val="00224F23"/>
    <w:rsid w:val="00225104"/>
    <w:rsid w:val="002254D3"/>
    <w:rsid w:val="002255E6"/>
    <w:rsid w:val="00225733"/>
    <w:rsid w:val="00225DB6"/>
    <w:rsid w:val="00225E07"/>
    <w:rsid w:val="00225F72"/>
    <w:rsid w:val="00226203"/>
    <w:rsid w:val="002262CD"/>
    <w:rsid w:val="002262D5"/>
    <w:rsid w:val="0022631A"/>
    <w:rsid w:val="0022674A"/>
    <w:rsid w:val="002268BB"/>
    <w:rsid w:val="002269B7"/>
    <w:rsid w:val="002269C7"/>
    <w:rsid w:val="00226A54"/>
    <w:rsid w:val="00226AB5"/>
    <w:rsid w:val="00226B22"/>
    <w:rsid w:val="00226D30"/>
    <w:rsid w:val="00226D62"/>
    <w:rsid w:val="00226E70"/>
    <w:rsid w:val="00226FB3"/>
    <w:rsid w:val="002271ED"/>
    <w:rsid w:val="002271F8"/>
    <w:rsid w:val="002275FD"/>
    <w:rsid w:val="00227952"/>
    <w:rsid w:val="002279DE"/>
    <w:rsid w:val="00227B11"/>
    <w:rsid w:val="00227B96"/>
    <w:rsid w:val="00227BF0"/>
    <w:rsid w:val="00227CC1"/>
    <w:rsid w:val="00227E9D"/>
    <w:rsid w:val="00227EF4"/>
    <w:rsid w:val="00227F12"/>
    <w:rsid w:val="00230004"/>
    <w:rsid w:val="0023004C"/>
    <w:rsid w:val="00230621"/>
    <w:rsid w:val="00230697"/>
    <w:rsid w:val="002308D7"/>
    <w:rsid w:val="0023094C"/>
    <w:rsid w:val="00230971"/>
    <w:rsid w:val="00231142"/>
    <w:rsid w:val="00231242"/>
    <w:rsid w:val="00231367"/>
    <w:rsid w:val="0023152D"/>
    <w:rsid w:val="00231575"/>
    <w:rsid w:val="00231756"/>
    <w:rsid w:val="00231939"/>
    <w:rsid w:val="00231954"/>
    <w:rsid w:val="00231A05"/>
    <w:rsid w:val="00231B30"/>
    <w:rsid w:val="00231BCC"/>
    <w:rsid w:val="00231DB8"/>
    <w:rsid w:val="0023249D"/>
    <w:rsid w:val="0023289D"/>
    <w:rsid w:val="00232AB0"/>
    <w:rsid w:val="00233213"/>
    <w:rsid w:val="002333EA"/>
    <w:rsid w:val="00233725"/>
    <w:rsid w:val="002337E1"/>
    <w:rsid w:val="00233947"/>
    <w:rsid w:val="00233DAD"/>
    <w:rsid w:val="0023430B"/>
    <w:rsid w:val="002349B5"/>
    <w:rsid w:val="00234B5B"/>
    <w:rsid w:val="00234C14"/>
    <w:rsid w:val="00234CF6"/>
    <w:rsid w:val="00234E17"/>
    <w:rsid w:val="0023504D"/>
    <w:rsid w:val="00235083"/>
    <w:rsid w:val="00235126"/>
    <w:rsid w:val="002353C6"/>
    <w:rsid w:val="00235678"/>
    <w:rsid w:val="002357E5"/>
    <w:rsid w:val="00235D37"/>
    <w:rsid w:val="00235E9B"/>
    <w:rsid w:val="00236001"/>
    <w:rsid w:val="00236200"/>
    <w:rsid w:val="002362FC"/>
    <w:rsid w:val="00236423"/>
    <w:rsid w:val="0023643B"/>
    <w:rsid w:val="002367FA"/>
    <w:rsid w:val="0023682B"/>
    <w:rsid w:val="002368FA"/>
    <w:rsid w:val="00236AC0"/>
    <w:rsid w:val="00236C68"/>
    <w:rsid w:val="00236E8C"/>
    <w:rsid w:val="00237112"/>
    <w:rsid w:val="002375C0"/>
    <w:rsid w:val="0023799F"/>
    <w:rsid w:val="002379C6"/>
    <w:rsid w:val="00237ABD"/>
    <w:rsid w:val="00237ECC"/>
    <w:rsid w:val="002400D6"/>
    <w:rsid w:val="00240203"/>
    <w:rsid w:val="00240217"/>
    <w:rsid w:val="002407C5"/>
    <w:rsid w:val="0024086D"/>
    <w:rsid w:val="00240A89"/>
    <w:rsid w:val="00240CDC"/>
    <w:rsid w:val="00240ED0"/>
    <w:rsid w:val="0024127F"/>
    <w:rsid w:val="00241534"/>
    <w:rsid w:val="00241682"/>
    <w:rsid w:val="002416E6"/>
    <w:rsid w:val="002417F3"/>
    <w:rsid w:val="00241A95"/>
    <w:rsid w:val="00241D36"/>
    <w:rsid w:val="00241D58"/>
    <w:rsid w:val="002420E9"/>
    <w:rsid w:val="00242164"/>
    <w:rsid w:val="002424A9"/>
    <w:rsid w:val="0024258F"/>
    <w:rsid w:val="00242A90"/>
    <w:rsid w:val="00242CE4"/>
    <w:rsid w:val="00242DA2"/>
    <w:rsid w:val="0024308E"/>
    <w:rsid w:val="00243743"/>
    <w:rsid w:val="002439C9"/>
    <w:rsid w:val="002439E3"/>
    <w:rsid w:val="00243BE2"/>
    <w:rsid w:val="00243EBF"/>
    <w:rsid w:val="00243EE2"/>
    <w:rsid w:val="00244302"/>
    <w:rsid w:val="002445FE"/>
    <w:rsid w:val="00244702"/>
    <w:rsid w:val="00244A18"/>
    <w:rsid w:val="00244D0F"/>
    <w:rsid w:val="00244E17"/>
    <w:rsid w:val="00244E58"/>
    <w:rsid w:val="002451D5"/>
    <w:rsid w:val="002452E2"/>
    <w:rsid w:val="00245330"/>
    <w:rsid w:val="00245551"/>
    <w:rsid w:val="0024559C"/>
    <w:rsid w:val="00245785"/>
    <w:rsid w:val="002457A0"/>
    <w:rsid w:val="0024582D"/>
    <w:rsid w:val="0024589F"/>
    <w:rsid w:val="00245B15"/>
    <w:rsid w:val="00246180"/>
    <w:rsid w:val="002466B0"/>
    <w:rsid w:val="002468E1"/>
    <w:rsid w:val="0024694A"/>
    <w:rsid w:val="002469F5"/>
    <w:rsid w:val="00246B6B"/>
    <w:rsid w:val="00246DF2"/>
    <w:rsid w:val="00246E15"/>
    <w:rsid w:val="00246FE3"/>
    <w:rsid w:val="00247550"/>
    <w:rsid w:val="002477D3"/>
    <w:rsid w:val="00247CD8"/>
    <w:rsid w:val="00247D73"/>
    <w:rsid w:val="00247D8C"/>
    <w:rsid w:val="00247ED8"/>
    <w:rsid w:val="00247FE7"/>
    <w:rsid w:val="0025027D"/>
    <w:rsid w:val="00250342"/>
    <w:rsid w:val="00250358"/>
    <w:rsid w:val="00250460"/>
    <w:rsid w:val="00250642"/>
    <w:rsid w:val="002506C4"/>
    <w:rsid w:val="002506D1"/>
    <w:rsid w:val="002506EC"/>
    <w:rsid w:val="002507D8"/>
    <w:rsid w:val="002509AB"/>
    <w:rsid w:val="00250AD9"/>
    <w:rsid w:val="00250B7E"/>
    <w:rsid w:val="00250D4E"/>
    <w:rsid w:val="00250D61"/>
    <w:rsid w:val="00251010"/>
    <w:rsid w:val="0025155A"/>
    <w:rsid w:val="00251717"/>
    <w:rsid w:val="00251CA3"/>
    <w:rsid w:val="00251D41"/>
    <w:rsid w:val="00252079"/>
    <w:rsid w:val="0025228A"/>
    <w:rsid w:val="002527B0"/>
    <w:rsid w:val="002527C9"/>
    <w:rsid w:val="00252931"/>
    <w:rsid w:val="00252A5E"/>
    <w:rsid w:val="00253482"/>
    <w:rsid w:val="002534A0"/>
    <w:rsid w:val="0025352A"/>
    <w:rsid w:val="002535D7"/>
    <w:rsid w:val="0025369B"/>
    <w:rsid w:val="0025384C"/>
    <w:rsid w:val="0025388D"/>
    <w:rsid w:val="002538F6"/>
    <w:rsid w:val="00253B54"/>
    <w:rsid w:val="0025439E"/>
    <w:rsid w:val="0025446E"/>
    <w:rsid w:val="00254489"/>
    <w:rsid w:val="00254560"/>
    <w:rsid w:val="00254569"/>
    <w:rsid w:val="0025470B"/>
    <w:rsid w:val="00254772"/>
    <w:rsid w:val="00254E1B"/>
    <w:rsid w:val="00255101"/>
    <w:rsid w:val="002553BC"/>
    <w:rsid w:val="00255522"/>
    <w:rsid w:val="00255718"/>
    <w:rsid w:val="00255813"/>
    <w:rsid w:val="00255C0F"/>
    <w:rsid w:val="00255F8E"/>
    <w:rsid w:val="00256049"/>
    <w:rsid w:val="00256290"/>
    <w:rsid w:val="0025629B"/>
    <w:rsid w:val="002562D0"/>
    <w:rsid w:val="0025636C"/>
    <w:rsid w:val="00256437"/>
    <w:rsid w:val="0025664F"/>
    <w:rsid w:val="002566A4"/>
    <w:rsid w:val="0025696C"/>
    <w:rsid w:val="00256A36"/>
    <w:rsid w:val="00256AEF"/>
    <w:rsid w:val="00256BE8"/>
    <w:rsid w:val="00256F0B"/>
    <w:rsid w:val="00256FC2"/>
    <w:rsid w:val="00257771"/>
    <w:rsid w:val="00257793"/>
    <w:rsid w:val="00257804"/>
    <w:rsid w:val="00257AE9"/>
    <w:rsid w:val="00257C61"/>
    <w:rsid w:val="00257E2F"/>
    <w:rsid w:val="00260513"/>
    <w:rsid w:val="00260536"/>
    <w:rsid w:val="0026092C"/>
    <w:rsid w:val="00260B10"/>
    <w:rsid w:val="00260C57"/>
    <w:rsid w:val="00260CAC"/>
    <w:rsid w:val="00261372"/>
    <w:rsid w:val="002613E8"/>
    <w:rsid w:val="00261408"/>
    <w:rsid w:val="00261DE5"/>
    <w:rsid w:val="00261E67"/>
    <w:rsid w:val="00261E8E"/>
    <w:rsid w:val="00261F1B"/>
    <w:rsid w:val="00261F7F"/>
    <w:rsid w:val="00262187"/>
    <w:rsid w:val="002621AA"/>
    <w:rsid w:val="00262372"/>
    <w:rsid w:val="0026254F"/>
    <w:rsid w:val="00262A8C"/>
    <w:rsid w:val="00262C6E"/>
    <w:rsid w:val="002636B4"/>
    <w:rsid w:val="00263A86"/>
    <w:rsid w:val="00263BC8"/>
    <w:rsid w:val="00264051"/>
    <w:rsid w:val="002640F2"/>
    <w:rsid w:val="00264190"/>
    <w:rsid w:val="00264340"/>
    <w:rsid w:val="002648C3"/>
    <w:rsid w:val="00264C89"/>
    <w:rsid w:val="00264E68"/>
    <w:rsid w:val="00264FB5"/>
    <w:rsid w:val="00265377"/>
    <w:rsid w:val="002653E1"/>
    <w:rsid w:val="002655F4"/>
    <w:rsid w:val="002655FD"/>
    <w:rsid w:val="0026580D"/>
    <w:rsid w:val="00265837"/>
    <w:rsid w:val="00265891"/>
    <w:rsid w:val="00265A63"/>
    <w:rsid w:val="00265F7B"/>
    <w:rsid w:val="00265FB5"/>
    <w:rsid w:val="002660B3"/>
    <w:rsid w:val="0026622E"/>
    <w:rsid w:val="0026625F"/>
    <w:rsid w:val="00266469"/>
    <w:rsid w:val="00266648"/>
    <w:rsid w:val="00266689"/>
    <w:rsid w:val="00266827"/>
    <w:rsid w:val="002670A3"/>
    <w:rsid w:val="00267347"/>
    <w:rsid w:val="002673BB"/>
    <w:rsid w:val="00267622"/>
    <w:rsid w:val="002677CD"/>
    <w:rsid w:val="00267C49"/>
    <w:rsid w:val="00267C76"/>
    <w:rsid w:val="00270590"/>
    <w:rsid w:val="002708C9"/>
    <w:rsid w:val="002709BB"/>
    <w:rsid w:val="002709F2"/>
    <w:rsid w:val="00270BB8"/>
    <w:rsid w:val="00270E19"/>
    <w:rsid w:val="00270F3A"/>
    <w:rsid w:val="00270FBC"/>
    <w:rsid w:val="00270FFE"/>
    <w:rsid w:val="0027111E"/>
    <w:rsid w:val="002711C9"/>
    <w:rsid w:val="002713C9"/>
    <w:rsid w:val="00271517"/>
    <w:rsid w:val="00271586"/>
    <w:rsid w:val="0027162D"/>
    <w:rsid w:val="00271B1C"/>
    <w:rsid w:val="0027205A"/>
    <w:rsid w:val="002721EF"/>
    <w:rsid w:val="00272901"/>
    <w:rsid w:val="00272B83"/>
    <w:rsid w:val="00272E51"/>
    <w:rsid w:val="0027335C"/>
    <w:rsid w:val="0027336B"/>
    <w:rsid w:val="00273548"/>
    <w:rsid w:val="00273795"/>
    <w:rsid w:val="00273D57"/>
    <w:rsid w:val="00273E34"/>
    <w:rsid w:val="00273ED9"/>
    <w:rsid w:val="00273FD4"/>
    <w:rsid w:val="002747DC"/>
    <w:rsid w:val="0027489E"/>
    <w:rsid w:val="002748DA"/>
    <w:rsid w:val="00274989"/>
    <w:rsid w:val="00274E54"/>
    <w:rsid w:val="00275011"/>
    <w:rsid w:val="0027520D"/>
    <w:rsid w:val="00275217"/>
    <w:rsid w:val="00275471"/>
    <w:rsid w:val="00275481"/>
    <w:rsid w:val="0027557C"/>
    <w:rsid w:val="002755DD"/>
    <w:rsid w:val="002759F8"/>
    <w:rsid w:val="00275A44"/>
    <w:rsid w:val="00275B9A"/>
    <w:rsid w:val="00275BF3"/>
    <w:rsid w:val="00275DFE"/>
    <w:rsid w:val="00275E05"/>
    <w:rsid w:val="00275F65"/>
    <w:rsid w:val="0027620B"/>
    <w:rsid w:val="00276211"/>
    <w:rsid w:val="00276295"/>
    <w:rsid w:val="002768D9"/>
    <w:rsid w:val="00276AE2"/>
    <w:rsid w:val="00276B80"/>
    <w:rsid w:val="00276BF1"/>
    <w:rsid w:val="00276C8B"/>
    <w:rsid w:val="00276CD1"/>
    <w:rsid w:val="002776E7"/>
    <w:rsid w:val="00277C07"/>
    <w:rsid w:val="00277E44"/>
    <w:rsid w:val="0028039B"/>
    <w:rsid w:val="0028069C"/>
    <w:rsid w:val="00280882"/>
    <w:rsid w:val="00280D74"/>
    <w:rsid w:val="00280FF6"/>
    <w:rsid w:val="00281026"/>
    <w:rsid w:val="002811AD"/>
    <w:rsid w:val="0028122C"/>
    <w:rsid w:val="00281242"/>
    <w:rsid w:val="002812AC"/>
    <w:rsid w:val="002815D2"/>
    <w:rsid w:val="002816A9"/>
    <w:rsid w:val="002819B3"/>
    <w:rsid w:val="002819D8"/>
    <w:rsid w:val="00281A2D"/>
    <w:rsid w:val="00281BE0"/>
    <w:rsid w:val="00281C11"/>
    <w:rsid w:val="002825EA"/>
    <w:rsid w:val="00282860"/>
    <w:rsid w:val="002829FB"/>
    <w:rsid w:val="00282E21"/>
    <w:rsid w:val="00283A6D"/>
    <w:rsid w:val="00283B19"/>
    <w:rsid w:val="00283BEB"/>
    <w:rsid w:val="00283D1C"/>
    <w:rsid w:val="00283D52"/>
    <w:rsid w:val="00283E86"/>
    <w:rsid w:val="00283F4C"/>
    <w:rsid w:val="002840C0"/>
    <w:rsid w:val="0028452C"/>
    <w:rsid w:val="002845EE"/>
    <w:rsid w:val="00284D88"/>
    <w:rsid w:val="00284E65"/>
    <w:rsid w:val="002851D8"/>
    <w:rsid w:val="002859D3"/>
    <w:rsid w:val="00285A68"/>
    <w:rsid w:val="00285B8F"/>
    <w:rsid w:val="00285DA3"/>
    <w:rsid w:val="00286097"/>
    <w:rsid w:val="002862CC"/>
    <w:rsid w:val="002862D7"/>
    <w:rsid w:val="0028636C"/>
    <w:rsid w:val="002864D7"/>
    <w:rsid w:val="0028653C"/>
    <w:rsid w:val="00286590"/>
    <w:rsid w:val="00286608"/>
    <w:rsid w:val="00286939"/>
    <w:rsid w:val="00286A87"/>
    <w:rsid w:val="00286D88"/>
    <w:rsid w:val="00286DD0"/>
    <w:rsid w:val="00286E76"/>
    <w:rsid w:val="002870B9"/>
    <w:rsid w:val="0028733C"/>
    <w:rsid w:val="00287462"/>
    <w:rsid w:val="00287532"/>
    <w:rsid w:val="002875F6"/>
    <w:rsid w:val="002877A0"/>
    <w:rsid w:val="00287DAC"/>
    <w:rsid w:val="00287EAD"/>
    <w:rsid w:val="00287EB1"/>
    <w:rsid w:val="002902BE"/>
    <w:rsid w:val="002902FE"/>
    <w:rsid w:val="002903C0"/>
    <w:rsid w:val="00290A88"/>
    <w:rsid w:val="00290D4D"/>
    <w:rsid w:val="00290EA4"/>
    <w:rsid w:val="00290F95"/>
    <w:rsid w:val="00291331"/>
    <w:rsid w:val="002915E9"/>
    <w:rsid w:val="00291664"/>
    <w:rsid w:val="0029178D"/>
    <w:rsid w:val="002918D3"/>
    <w:rsid w:val="00291B06"/>
    <w:rsid w:val="00291C4C"/>
    <w:rsid w:val="0029222D"/>
    <w:rsid w:val="00292984"/>
    <w:rsid w:val="00292C7F"/>
    <w:rsid w:val="00292D54"/>
    <w:rsid w:val="002933A0"/>
    <w:rsid w:val="00293580"/>
    <w:rsid w:val="00293592"/>
    <w:rsid w:val="00293808"/>
    <w:rsid w:val="00293878"/>
    <w:rsid w:val="00293B98"/>
    <w:rsid w:val="00293D98"/>
    <w:rsid w:val="00293EF8"/>
    <w:rsid w:val="002941A2"/>
    <w:rsid w:val="002945AA"/>
    <w:rsid w:val="0029468A"/>
    <w:rsid w:val="00294891"/>
    <w:rsid w:val="00294B17"/>
    <w:rsid w:val="00294BB1"/>
    <w:rsid w:val="00294CBC"/>
    <w:rsid w:val="00294D65"/>
    <w:rsid w:val="00295112"/>
    <w:rsid w:val="00295234"/>
    <w:rsid w:val="002953CE"/>
    <w:rsid w:val="002955F6"/>
    <w:rsid w:val="00295664"/>
    <w:rsid w:val="0029568A"/>
    <w:rsid w:val="00295923"/>
    <w:rsid w:val="00295B06"/>
    <w:rsid w:val="00295FFF"/>
    <w:rsid w:val="00296149"/>
    <w:rsid w:val="002962FB"/>
    <w:rsid w:val="00296396"/>
    <w:rsid w:val="00296898"/>
    <w:rsid w:val="00296B89"/>
    <w:rsid w:val="00296E53"/>
    <w:rsid w:val="00296E92"/>
    <w:rsid w:val="002970AA"/>
    <w:rsid w:val="0029723F"/>
    <w:rsid w:val="002972DF"/>
    <w:rsid w:val="0029752C"/>
    <w:rsid w:val="002976AC"/>
    <w:rsid w:val="002976EE"/>
    <w:rsid w:val="00297CA2"/>
    <w:rsid w:val="00297F0E"/>
    <w:rsid w:val="002A01E0"/>
    <w:rsid w:val="002A020E"/>
    <w:rsid w:val="002A02DC"/>
    <w:rsid w:val="002A0341"/>
    <w:rsid w:val="002A069B"/>
    <w:rsid w:val="002A0708"/>
    <w:rsid w:val="002A0D72"/>
    <w:rsid w:val="002A0E2D"/>
    <w:rsid w:val="002A1020"/>
    <w:rsid w:val="002A12B7"/>
    <w:rsid w:val="002A13F6"/>
    <w:rsid w:val="002A155F"/>
    <w:rsid w:val="002A173F"/>
    <w:rsid w:val="002A19B9"/>
    <w:rsid w:val="002A24CA"/>
    <w:rsid w:val="002A275B"/>
    <w:rsid w:val="002A2B50"/>
    <w:rsid w:val="002A2D46"/>
    <w:rsid w:val="002A2DB6"/>
    <w:rsid w:val="002A2E34"/>
    <w:rsid w:val="002A2E5C"/>
    <w:rsid w:val="002A3008"/>
    <w:rsid w:val="002A3206"/>
    <w:rsid w:val="002A3373"/>
    <w:rsid w:val="002A35DC"/>
    <w:rsid w:val="002A3765"/>
    <w:rsid w:val="002A39DE"/>
    <w:rsid w:val="002A39EB"/>
    <w:rsid w:val="002A3EE2"/>
    <w:rsid w:val="002A3F48"/>
    <w:rsid w:val="002A44C0"/>
    <w:rsid w:val="002A47E9"/>
    <w:rsid w:val="002A48F1"/>
    <w:rsid w:val="002A4A2F"/>
    <w:rsid w:val="002A4A81"/>
    <w:rsid w:val="002A4C06"/>
    <w:rsid w:val="002A4D32"/>
    <w:rsid w:val="002A4D7A"/>
    <w:rsid w:val="002A5F07"/>
    <w:rsid w:val="002A5F10"/>
    <w:rsid w:val="002A5FB0"/>
    <w:rsid w:val="002A62A3"/>
    <w:rsid w:val="002A6A08"/>
    <w:rsid w:val="002A6B34"/>
    <w:rsid w:val="002A6C3C"/>
    <w:rsid w:val="002A6DB3"/>
    <w:rsid w:val="002A7097"/>
    <w:rsid w:val="002A7624"/>
    <w:rsid w:val="002A7A34"/>
    <w:rsid w:val="002A7CFB"/>
    <w:rsid w:val="002A7EE1"/>
    <w:rsid w:val="002B001C"/>
    <w:rsid w:val="002B0048"/>
    <w:rsid w:val="002B00C5"/>
    <w:rsid w:val="002B0101"/>
    <w:rsid w:val="002B0189"/>
    <w:rsid w:val="002B0495"/>
    <w:rsid w:val="002B081E"/>
    <w:rsid w:val="002B0902"/>
    <w:rsid w:val="002B0A74"/>
    <w:rsid w:val="002B0C13"/>
    <w:rsid w:val="002B0C58"/>
    <w:rsid w:val="002B0F91"/>
    <w:rsid w:val="002B1416"/>
    <w:rsid w:val="002B159B"/>
    <w:rsid w:val="002B16A7"/>
    <w:rsid w:val="002B1709"/>
    <w:rsid w:val="002B1EBB"/>
    <w:rsid w:val="002B1ECB"/>
    <w:rsid w:val="002B1EF8"/>
    <w:rsid w:val="002B22C7"/>
    <w:rsid w:val="002B25AD"/>
    <w:rsid w:val="002B268E"/>
    <w:rsid w:val="002B290D"/>
    <w:rsid w:val="002B2C25"/>
    <w:rsid w:val="002B2EC2"/>
    <w:rsid w:val="002B3035"/>
    <w:rsid w:val="002B327F"/>
    <w:rsid w:val="002B3329"/>
    <w:rsid w:val="002B344F"/>
    <w:rsid w:val="002B34B8"/>
    <w:rsid w:val="002B3577"/>
    <w:rsid w:val="002B3656"/>
    <w:rsid w:val="002B3975"/>
    <w:rsid w:val="002B3B3D"/>
    <w:rsid w:val="002B3DED"/>
    <w:rsid w:val="002B3E36"/>
    <w:rsid w:val="002B3F6F"/>
    <w:rsid w:val="002B4092"/>
    <w:rsid w:val="002B43F5"/>
    <w:rsid w:val="002B4474"/>
    <w:rsid w:val="002B464C"/>
    <w:rsid w:val="002B471E"/>
    <w:rsid w:val="002B4A0A"/>
    <w:rsid w:val="002B4BC0"/>
    <w:rsid w:val="002B4BDD"/>
    <w:rsid w:val="002B4E95"/>
    <w:rsid w:val="002B4FCD"/>
    <w:rsid w:val="002B5568"/>
    <w:rsid w:val="002B5767"/>
    <w:rsid w:val="002B5796"/>
    <w:rsid w:val="002B580A"/>
    <w:rsid w:val="002B5898"/>
    <w:rsid w:val="002B5BE2"/>
    <w:rsid w:val="002B6125"/>
    <w:rsid w:val="002B61A7"/>
    <w:rsid w:val="002B64A7"/>
    <w:rsid w:val="002B6718"/>
    <w:rsid w:val="002B6789"/>
    <w:rsid w:val="002B6ACD"/>
    <w:rsid w:val="002B6BAE"/>
    <w:rsid w:val="002B701F"/>
    <w:rsid w:val="002B72D8"/>
    <w:rsid w:val="002B7776"/>
    <w:rsid w:val="002B7863"/>
    <w:rsid w:val="002B793D"/>
    <w:rsid w:val="002B7A19"/>
    <w:rsid w:val="002B7B3E"/>
    <w:rsid w:val="002B7D34"/>
    <w:rsid w:val="002C006F"/>
    <w:rsid w:val="002C0185"/>
    <w:rsid w:val="002C01F1"/>
    <w:rsid w:val="002C0523"/>
    <w:rsid w:val="002C069C"/>
    <w:rsid w:val="002C082E"/>
    <w:rsid w:val="002C0AC0"/>
    <w:rsid w:val="002C0C10"/>
    <w:rsid w:val="002C0FCF"/>
    <w:rsid w:val="002C13BE"/>
    <w:rsid w:val="002C140A"/>
    <w:rsid w:val="002C157A"/>
    <w:rsid w:val="002C19F6"/>
    <w:rsid w:val="002C1CC6"/>
    <w:rsid w:val="002C1E84"/>
    <w:rsid w:val="002C1FE8"/>
    <w:rsid w:val="002C2168"/>
    <w:rsid w:val="002C21FA"/>
    <w:rsid w:val="002C2205"/>
    <w:rsid w:val="002C2244"/>
    <w:rsid w:val="002C24E3"/>
    <w:rsid w:val="002C2529"/>
    <w:rsid w:val="002C268B"/>
    <w:rsid w:val="002C278E"/>
    <w:rsid w:val="002C28BA"/>
    <w:rsid w:val="002C31A3"/>
    <w:rsid w:val="002C31F3"/>
    <w:rsid w:val="002C343B"/>
    <w:rsid w:val="002C3704"/>
    <w:rsid w:val="002C40ED"/>
    <w:rsid w:val="002C4389"/>
    <w:rsid w:val="002C45C6"/>
    <w:rsid w:val="002C47D5"/>
    <w:rsid w:val="002C4B29"/>
    <w:rsid w:val="002C4BA2"/>
    <w:rsid w:val="002C4DDD"/>
    <w:rsid w:val="002C5B08"/>
    <w:rsid w:val="002C5E2D"/>
    <w:rsid w:val="002C5F6C"/>
    <w:rsid w:val="002C5FF2"/>
    <w:rsid w:val="002C61F5"/>
    <w:rsid w:val="002C648F"/>
    <w:rsid w:val="002C64A2"/>
    <w:rsid w:val="002C65AC"/>
    <w:rsid w:val="002C6661"/>
    <w:rsid w:val="002C667E"/>
    <w:rsid w:val="002C6824"/>
    <w:rsid w:val="002C6910"/>
    <w:rsid w:val="002C69A7"/>
    <w:rsid w:val="002C6BF1"/>
    <w:rsid w:val="002C6DC2"/>
    <w:rsid w:val="002C6F8E"/>
    <w:rsid w:val="002C7028"/>
    <w:rsid w:val="002C7114"/>
    <w:rsid w:val="002C7248"/>
    <w:rsid w:val="002C7283"/>
    <w:rsid w:val="002C73D4"/>
    <w:rsid w:val="002C767E"/>
    <w:rsid w:val="002C7D6F"/>
    <w:rsid w:val="002C7E30"/>
    <w:rsid w:val="002C7E3F"/>
    <w:rsid w:val="002C7EF9"/>
    <w:rsid w:val="002D078B"/>
    <w:rsid w:val="002D0877"/>
    <w:rsid w:val="002D0B20"/>
    <w:rsid w:val="002D0CC0"/>
    <w:rsid w:val="002D0CF9"/>
    <w:rsid w:val="002D1240"/>
    <w:rsid w:val="002D1309"/>
    <w:rsid w:val="002D1762"/>
    <w:rsid w:val="002D18A5"/>
    <w:rsid w:val="002D1927"/>
    <w:rsid w:val="002D1D98"/>
    <w:rsid w:val="002D1E95"/>
    <w:rsid w:val="002D225B"/>
    <w:rsid w:val="002D2576"/>
    <w:rsid w:val="002D2715"/>
    <w:rsid w:val="002D27A0"/>
    <w:rsid w:val="002D29E0"/>
    <w:rsid w:val="002D2A9E"/>
    <w:rsid w:val="002D2AE5"/>
    <w:rsid w:val="002D2C57"/>
    <w:rsid w:val="002D2F73"/>
    <w:rsid w:val="002D2F8D"/>
    <w:rsid w:val="002D30BA"/>
    <w:rsid w:val="002D34CF"/>
    <w:rsid w:val="002D3583"/>
    <w:rsid w:val="002D3769"/>
    <w:rsid w:val="002D3817"/>
    <w:rsid w:val="002D4001"/>
    <w:rsid w:val="002D4058"/>
    <w:rsid w:val="002D43A7"/>
    <w:rsid w:val="002D45B1"/>
    <w:rsid w:val="002D4906"/>
    <w:rsid w:val="002D49F6"/>
    <w:rsid w:val="002D4A28"/>
    <w:rsid w:val="002D4C78"/>
    <w:rsid w:val="002D4D1E"/>
    <w:rsid w:val="002D4DC5"/>
    <w:rsid w:val="002D4F40"/>
    <w:rsid w:val="002D5068"/>
    <w:rsid w:val="002D5459"/>
    <w:rsid w:val="002D54B6"/>
    <w:rsid w:val="002D5BFA"/>
    <w:rsid w:val="002D5DBA"/>
    <w:rsid w:val="002D5EEF"/>
    <w:rsid w:val="002D5F31"/>
    <w:rsid w:val="002D6051"/>
    <w:rsid w:val="002D6079"/>
    <w:rsid w:val="002D613D"/>
    <w:rsid w:val="002D642B"/>
    <w:rsid w:val="002D6469"/>
    <w:rsid w:val="002D654A"/>
    <w:rsid w:val="002D6738"/>
    <w:rsid w:val="002D6974"/>
    <w:rsid w:val="002D69B5"/>
    <w:rsid w:val="002D6F99"/>
    <w:rsid w:val="002D701A"/>
    <w:rsid w:val="002D7180"/>
    <w:rsid w:val="002D75D8"/>
    <w:rsid w:val="002D7942"/>
    <w:rsid w:val="002E0747"/>
    <w:rsid w:val="002E0797"/>
    <w:rsid w:val="002E0CFE"/>
    <w:rsid w:val="002E0D30"/>
    <w:rsid w:val="002E10D2"/>
    <w:rsid w:val="002E19F5"/>
    <w:rsid w:val="002E218D"/>
    <w:rsid w:val="002E2301"/>
    <w:rsid w:val="002E25B8"/>
    <w:rsid w:val="002E2783"/>
    <w:rsid w:val="002E27E4"/>
    <w:rsid w:val="002E2AC1"/>
    <w:rsid w:val="002E2C08"/>
    <w:rsid w:val="002E30E6"/>
    <w:rsid w:val="002E33DF"/>
    <w:rsid w:val="002E36DC"/>
    <w:rsid w:val="002E372B"/>
    <w:rsid w:val="002E3943"/>
    <w:rsid w:val="002E3CA1"/>
    <w:rsid w:val="002E3ED7"/>
    <w:rsid w:val="002E41A6"/>
    <w:rsid w:val="002E41C9"/>
    <w:rsid w:val="002E428A"/>
    <w:rsid w:val="002E4318"/>
    <w:rsid w:val="002E4422"/>
    <w:rsid w:val="002E4A75"/>
    <w:rsid w:val="002E4C56"/>
    <w:rsid w:val="002E4CC3"/>
    <w:rsid w:val="002E4D17"/>
    <w:rsid w:val="002E4F85"/>
    <w:rsid w:val="002E50ED"/>
    <w:rsid w:val="002E5315"/>
    <w:rsid w:val="002E574C"/>
    <w:rsid w:val="002E595B"/>
    <w:rsid w:val="002E5ACB"/>
    <w:rsid w:val="002E5AEF"/>
    <w:rsid w:val="002E5CE0"/>
    <w:rsid w:val="002E604E"/>
    <w:rsid w:val="002E6753"/>
    <w:rsid w:val="002E68DC"/>
    <w:rsid w:val="002E6A67"/>
    <w:rsid w:val="002E6D13"/>
    <w:rsid w:val="002E6D40"/>
    <w:rsid w:val="002E6E2F"/>
    <w:rsid w:val="002E71E4"/>
    <w:rsid w:val="002E722C"/>
    <w:rsid w:val="002E765B"/>
    <w:rsid w:val="002E7A1D"/>
    <w:rsid w:val="002E7A78"/>
    <w:rsid w:val="002E7CC2"/>
    <w:rsid w:val="002E7D27"/>
    <w:rsid w:val="002F026A"/>
    <w:rsid w:val="002F0643"/>
    <w:rsid w:val="002F069F"/>
    <w:rsid w:val="002F071E"/>
    <w:rsid w:val="002F07CF"/>
    <w:rsid w:val="002F0A45"/>
    <w:rsid w:val="002F0CFE"/>
    <w:rsid w:val="002F14BA"/>
    <w:rsid w:val="002F1535"/>
    <w:rsid w:val="002F18A5"/>
    <w:rsid w:val="002F1CD1"/>
    <w:rsid w:val="002F24DC"/>
    <w:rsid w:val="002F286D"/>
    <w:rsid w:val="002F2CBF"/>
    <w:rsid w:val="002F2CD8"/>
    <w:rsid w:val="002F31A4"/>
    <w:rsid w:val="002F3511"/>
    <w:rsid w:val="002F3596"/>
    <w:rsid w:val="002F3675"/>
    <w:rsid w:val="002F38CE"/>
    <w:rsid w:val="002F39AA"/>
    <w:rsid w:val="002F3A06"/>
    <w:rsid w:val="002F3AEE"/>
    <w:rsid w:val="002F3BB1"/>
    <w:rsid w:val="002F412D"/>
    <w:rsid w:val="002F4304"/>
    <w:rsid w:val="002F4426"/>
    <w:rsid w:val="002F4587"/>
    <w:rsid w:val="002F49E1"/>
    <w:rsid w:val="002F4A71"/>
    <w:rsid w:val="002F4C41"/>
    <w:rsid w:val="002F4E12"/>
    <w:rsid w:val="002F5001"/>
    <w:rsid w:val="002F5033"/>
    <w:rsid w:val="002F5040"/>
    <w:rsid w:val="002F504B"/>
    <w:rsid w:val="002F519A"/>
    <w:rsid w:val="002F55FE"/>
    <w:rsid w:val="002F575F"/>
    <w:rsid w:val="002F582E"/>
    <w:rsid w:val="002F5B55"/>
    <w:rsid w:val="002F5B5B"/>
    <w:rsid w:val="002F62AE"/>
    <w:rsid w:val="002F64E8"/>
    <w:rsid w:val="002F68C3"/>
    <w:rsid w:val="002F6942"/>
    <w:rsid w:val="002F6A2F"/>
    <w:rsid w:val="002F7111"/>
    <w:rsid w:val="002F75AF"/>
    <w:rsid w:val="002F7628"/>
    <w:rsid w:val="002F7695"/>
    <w:rsid w:val="002F7DDE"/>
    <w:rsid w:val="002F7EFE"/>
    <w:rsid w:val="00300121"/>
    <w:rsid w:val="0030059A"/>
    <w:rsid w:val="00300670"/>
    <w:rsid w:val="003008F2"/>
    <w:rsid w:val="00300BCD"/>
    <w:rsid w:val="00300CBA"/>
    <w:rsid w:val="003010B1"/>
    <w:rsid w:val="00301214"/>
    <w:rsid w:val="00301C8C"/>
    <w:rsid w:val="00302038"/>
    <w:rsid w:val="00302060"/>
    <w:rsid w:val="0030208F"/>
    <w:rsid w:val="00302480"/>
    <w:rsid w:val="003024D4"/>
    <w:rsid w:val="003025EF"/>
    <w:rsid w:val="003026A4"/>
    <w:rsid w:val="00302A40"/>
    <w:rsid w:val="00302E09"/>
    <w:rsid w:val="00302ED8"/>
    <w:rsid w:val="00303032"/>
    <w:rsid w:val="003031DF"/>
    <w:rsid w:val="00303247"/>
    <w:rsid w:val="00303474"/>
    <w:rsid w:val="00303639"/>
    <w:rsid w:val="003036C1"/>
    <w:rsid w:val="00303897"/>
    <w:rsid w:val="00303FF6"/>
    <w:rsid w:val="0030412B"/>
    <w:rsid w:val="00304677"/>
    <w:rsid w:val="003046FB"/>
    <w:rsid w:val="00304817"/>
    <w:rsid w:val="00304961"/>
    <w:rsid w:val="00304DB2"/>
    <w:rsid w:val="00304F72"/>
    <w:rsid w:val="00305033"/>
    <w:rsid w:val="0030519F"/>
    <w:rsid w:val="00305499"/>
    <w:rsid w:val="00305513"/>
    <w:rsid w:val="003057D6"/>
    <w:rsid w:val="00305961"/>
    <w:rsid w:val="00305968"/>
    <w:rsid w:val="00305D97"/>
    <w:rsid w:val="003061CD"/>
    <w:rsid w:val="003062A8"/>
    <w:rsid w:val="003062C4"/>
    <w:rsid w:val="0030647F"/>
    <w:rsid w:val="00306572"/>
    <w:rsid w:val="003067B2"/>
    <w:rsid w:val="00306A80"/>
    <w:rsid w:val="00306AE5"/>
    <w:rsid w:val="00306CFA"/>
    <w:rsid w:val="00307129"/>
    <w:rsid w:val="0030746D"/>
    <w:rsid w:val="003074A2"/>
    <w:rsid w:val="003079B1"/>
    <w:rsid w:val="00307C6D"/>
    <w:rsid w:val="00307F4C"/>
    <w:rsid w:val="003102B2"/>
    <w:rsid w:val="00310368"/>
    <w:rsid w:val="00310C96"/>
    <w:rsid w:val="00310F35"/>
    <w:rsid w:val="0031174C"/>
    <w:rsid w:val="00311867"/>
    <w:rsid w:val="003118AE"/>
    <w:rsid w:val="00311C03"/>
    <w:rsid w:val="00311F3B"/>
    <w:rsid w:val="0031203D"/>
    <w:rsid w:val="003120FB"/>
    <w:rsid w:val="0031234D"/>
    <w:rsid w:val="00312409"/>
    <w:rsid w:val="00312423"/>
    <w:rsid w:val="00312694"/>
    <w:rsid w:val="00312849"/>
    <w:rsid w:val="003129DF"/>
    <w:rsid w:val="00312C0A"/>
    <w:rsid w:val="00312DAD"/>
    <w:rsid w:val="00312F35"/>
    <w:rsid w:val="003130A1"/>
    <w:rsid w:val="00313271"/>
    <w:rsid w:val="0031329C"/>
    <w:rsid w:val="0031347C"/>
    <w:rsid w:val="003136E4"/>
    <w:rsid w:val="003140CE"/>
    <w:rsid w:val="003142CF"/>
    <w:rsid w:val="003143F1"/>
    <w:rsid w:val="0031451E"/>
    <w:rsid w:val="003147BD"/>
    <w:rsid w:val="003148F6"/>
    <w:rsid w:val="00314DF7"/>
    <w:rsid w:val="0031540F"/>
    <w:rsid w:val="003157B8"/>
    <w:rsid w:val="0031582A"/>
    <w:rsid w:val="00315998"/>
    <w:rsid w:val="003159AF"/>
    <w:rsid w:val="00315BB2"/>
    <w:rsid w:val="00315DB8"/>
    <w:rsid w:val="00315F29"/>
    <w:rsid w:val="00316146"/>
    <w:rsid w:val="0031614D"/>
    <w:rsid w:val="003162FF"/>
    <w:rsid w:val="00316698"/>
    <w:rsid w:val="00316A9B"/>
    <w:rsid w:val="00316F0E"/>
    <w:rsid w:val="00317292"/>
    <w:rsid w:val="00317668"/>
    <w:rsid w:val="00317980"/>
    <w:rsid w:val="00317B13"/>
    <w:rsid w:val="00317D6C"/>
    <w:rsid w:val="00320198"/>
    <w:rsid w:val="00320201"/>
    <w:rsid w:val="0032067E"/>
    <w:rsid w:val="003207C4"/>
    <w:rsid w:val="00320822"/>
    <w:rsid w:val="003208F6"/>
    <w:rsid w:val="00320B70"/>
    <w:rsid w:val="00320B95"/>
    <w:rsid w:val="00320BF7"/>
    <w:rsid w:val="00320E1A"/>
    <w:rsid w:val="00321058"/>
    <w:rsid w:val="00321372"/>
    <w:rsid w:val="003215BA"/>
    <w:rsid w:val="003217F6"/>
    <w:rsid w:val="00321818"/>
    <w:rsid w:val="00321D5E"/>
    <w:rsid w:val="00321F65"/>
    <w:rsid w:val="00322009"/>
    <w:rsid w:val="00322065"/>
    <w:rsid w:val="00322174"/>
    <w:rsid w:val="00322242"/>
    <w:rsid w:val="0032224B"/>
    <w:rsid w:val="0032238F"/>
    <w:rsid w:val="00322450"/>
    <w:rsid w:val="003224AA"/>
    <w:rsid w:val="003226DE"/>
    <w:rsid w:val="003227BD"/>
    <w:rsid w:val="0032288E"/>
    <w:rsid w:val="00322A92"/>
    <w:rsid w:val="00322AAE"/>
    <w:rsid w:val="00322B37"/>
    <w:rsid w:val="00322DEA"/>
    <w:rsid w:val="00322E0F"/>
    <w:rsid w:val="00323022"/>
    <w:rsid w:val="0032332A"/>
    <w:rsid w:val="0032338A"/>
    <w:rsid w:val="003233E6"/>
    <w:rsid w:val="003234D0"/>
    <w:rsid w:val="00323537"/>
    <w:rsid w:val="00323853"/>
    <w:rsid w:val="003238AE"/>
    <w:rsid w:val="00323B6F"/>
    <w:rsid w:val="00323BEB"/>
    <w:rsid w:val="0032423F"/>
    <w:rsid w:val="0032426A"/>
    <w:rsid w:val="00324764"/>
    <w:rsid w:val="00324856"/>
    <w:rsid w:val="003248EE"/>
    <w:rsid w:val="003250AE"/>
    <w:rsid w:val="00325140"/>
    <w:rsid w:val="003253B2"/>
    <w:rsid w:val="00325588"/>
    <w:rsid w:val="0032561C"/>
    <w:rsid w:val="00325863"/>
    <w:rsid w:val="003258E5"/>
    <w:rsid w:val="00325C4E"/>
    <w:rsid w:val="00325C52"/>
    <w:rsid w:val="00325E4F"/>
    <w:rsid w:val="003260D0"/>
    <w:rsid w:val="003262CF"/>
    <w:rsid w:val="00326345"/>
    <w:rsid w:val="00326722"/>
    <w:rsid w:val="00326753"/>
    <w:rsid w:val="0032679C"/>
    <w:rsid w:val="003267E1"/>
    <w:rsid w:val="003269F8"/>
    <w:rsid w:val="00326B4D"/>
    <w:rsid w:val="00326C39"/>
    <w:rsid w:val="00326DF5"/>
    <w:rsid w:val="00326E2C"/>
    <w:rsid w:val="00326F51"/>
    <w:rsid w:val="003271F2"/>
    <w:rsid w:val="0032720E"/>
    <w:rsid w:val="00327395"/>
    <w:rsid w:val="003274B0"/>
    <w:rsid w:val="0032756C"/>
    <w:rsid w:val="003278F3"/>
    <w:rsid w:val="00327B3E"/>
    <w:rsid w:val="00327B76"/>
    <w:rsid w:val="00327BBA"/>
    <w:rsid w:val="00330087"/>
    <w:rsid w:val="00330098"/>
    <w:rsid w:val="00330584"/>
    <w:rsid w:val="0033058E"/>
    <w:rsid w:val="003305B1"/>
    <w:rsid w:val="00330605"/>
    <w:rsid w:val="00330722"/>
    <w:rsid w:val="003308C7"/>
    <w:rsid w:val="00330956"/>
    <w:rsid w:val="00330D42"/>
    <w:rsid w:val="003310B7"/>
    <w:rsid w:val="00331329"/>
    <w:rsid w:val="00331834"/>
    <w:rsid w:val="00331BB1"/>
    <w:rsid w:val="00331E74"/>
    <w:rsid w:val="00332051"/>
    <w:rsid w:val="0033248E"/>
    <w:rsid w:val="003328E9"/>
    <w:rsid w:val="00332960"/>
    <w:rsid w:val="00332B22"/>
    <w:rsid w:val="00332CB5"/>
    <w:rsid w:val="00332CE5"/>
    <w:rsid w:val="00332DBB"/>
    <w:rsid w:val="00332E55"/>
    <w:rsid w:val="00332F05"/>
    <w:rsid w:val="00333252"/>
    <w:rsid w:val="00333361"/>
    <w:rsid w:val="0033341F"/>
    <w:rsid w:val="00333620"/>
    <w:rsid w:val="0033384E"/>
    <w:rsid w:val="00333AC2"/>
    <w:rsid w:val="00333D08"/>
    <w:rsid w:val="00333D40"/>
    <w:rsid w:val="00333D6C"/>
    <w:rsid w:val="00334200"/>
    <w:rsid w:val="00334502"/>
    <w:rsid w:val="00334518"/>
    <w:rsid w:val="00334576"/>
    <w:rsid w:val="003346D5"/>
    <w:rsid w:val="003347A0"/>
    <w:rsid w:val="003347FE"/>
    <w:rsid w:val="00334DD6"/>
    <w:rsid w:val="00334EE7"/>
    <w:rsid w:val="0033526A"/>
    <w:rsid w:val="00335519"/>
    <w:rsid w:val="00335756"/>
    <w:rsid w:val="00335988"/>
    <w:rsid w:val="0033607C"/>
    <w:rsid w:val="00336AB1"/>
    <w:rsid w:val="00336BD2"/>
    <w:rsid w:val="00336C51"/>
    <w:rsid w:val="00336CE8"/>
    <w:rsid w:val="00337259"/>
    <w:rsid w:val="003372F4"/>
    <w:rsid w:val="00337350"/>
    <w:rsid w:val="003373D1"/>
    <w:rsid w:val="00337818"/>
    <w:rsid w:val="00337A3B"/>
    <w:rsid w:val="00337C05"/>
    <w:rsid w:val="00337D63"/>
    <w:rsid w:val="00337FA2"/>
    <w:rsid w:val="00340252"/>
    <w:rsid w:val="003405C4"/>
    <w:rsid w:val="00340613"/>
    <w:rsid w:val="00340873"/>
    <w:rsid w:val="00340F55"/>
    <w:rsid w:val="00341199"/>
    <w:rsid w:val="003411C5"/>
    <w:rsid w:val="003413C9"/>
    <w:rsid w:val="00341584"/>
    <w:rsid w:val="0034203B"/>
    <w:rsid w:val="00342057"/>
    <w:rsid w:val="00342419"/>
    <w:rsid w:val="0034246B"/>
    <w:rsid w:val="00342591"/>
    <w:rsid w:val="0034286D"/>
    <w:rsid w:val="00342931"/>
    <w:rsid w:val="00342E7F"/>
    <w:rsid w:val="00342F4C"/>
    <w:rsid w:val="00342F88"/>
    <w:rsid w:val="0034309F"/>
    <w:rsid w:val="00343286"/>
    <w:rsid w:val="00343407"/>
    <w:rsid w:val="003434E2"/>
    <w:rsid w:val="00343B0C"/>
    <w:rsid w:val="00343D90"/>
    <w:rsid w:val="00343F9F"/>
    <w:rsid w:val="00344265"/>
    <w:rsid w:val="003442BB"/>
    <w:rsid w:val="0034431D"/>
    <w:rsid w:val="003443FC"/>
    <w:rsid w:val="00344588"/>
    <w:rsid w:val="00344592"/>
    <w:rsid w:val="003446DD"/>
    <w:rsid w:val="00344735"/>
    <w:rsid w:val="003449E6"/>
    <w:rsid w:val="00344EE4"/>
    <w:rsid w:val="0034574A"/>
    <w:rsid w:val="00345BF1"/>
    <w:rsid w:val="00345E44"/>
    <w:rsid w:val="003461CE"/>
    <w:rsid w:val="003463BB"/>
    <w:rsid w:val="00346630"/>
    <w:rsid w:val="0034696E"/>
    <w:rsid w:val="00346DBC"/>
    <w:rsid w:val="00346E77"/>
    <w:rsid w:val="00346F2E"/>
    <w:rsid w:val="00346F99"/>
    <w:rsid w:val="00347912"/>
    <w:rsid w:val="00350141"/>
    <w:rsid w:val="003506E8"/>
    <w:rsid w:val="003506EA"/>
    <w:rsid w:val="00350796"/>
    <w:rsid w:val="00350942"/>
    <w:rsid w:val="00350A74"/>
    <w:rsid w:val="00350A8F"/>
    <w:rsid w:val="00350F88"/>
    <w:rsid w:val="00350FCD"/>
    <w:rsid w:val="00351224"/>
    <w:rsid w:val="003515F8"/>
    <w:rsid w:val="003519D6"/>
    <w:rsid w:val="00351EE7"/>
    <w:rsid w:val="00351FD7"/>
    <w:rsid w:val="00352084"/>
    <w:rsid w:val="003520C2"/>
    <w:rsid w:val="003522C5"/>
    <w:rsid w:val="00352598"/>
    <w:rsid w:val="00352732"/>
    <w:rsid w:val="0035278A"/>
    <w:rsid w:val="003528E2"/>
    <w:rsid w:val="00352993"/>
    <w:rsid w:val="00352EB8"/>
    <w:rsid w:val="00353009"/>
    <w:rsid w:val="003531E3"/>
    <w:rsid w:val="00353261"/>
    <w:rsid w:val="00353542"/>
    <w:rsid w:val="003535C9"/>
    <w:rsid w:val="0035376F"/>
    <w:rsid w:val="003539F8"/>
    <w:rsid w:val="00353A7A"/>
    <w:rsid w:val="00353D77"/>
    <w:rsid w:val="00354014"/>
    <w:rsid w:val="0035421A"/>
    <w:rsid w:val="003545B6"/>
    <w:rsid w:val="003545D6"/>
    <w:rsid w:val="0035464F"/>
    <w:rsid w:val="00354802"/>
    <w:rsid w:val="003548D4"/>
    <w:rsid w:val="00354EC5"/>
    <w:rsid w:val="003550B4"/>
    <w:rsid w:val="00355238"/>
    <w:rsid w:val="0035537F"/>
    <w:rsid w:val="0035546A"/>
    <w:rsid w:val="003554A5"/>
    <w:rsid w:val="003564CE"/>
    <w:rsid w:val="00356A1C"/>
    <w:rsid w:val="00356A46"/>
    <w:rsid w:val="00356A97"/>
    <w:rsid w:val="00356E7A"/>
    <w:rsid w:val="00356EA5"/>
    <w:rsid w:val="00356EF2"/>
    <w:rsid w:val="00357061"/>
    <w:rsid w:val="00357132"/>
    <w:rsid w:val="00357A9A"/>
    <w:rsid w:val="00357C07"/>
    <w:rsid w:val="00357EEB"/>
    <w:rsid w:val="0036013E"/>
    <w:rsid w:val="0036035B"/>
    <w:rsid w:val="003603DD"/>
    <w:rsid w:val="0036049D"/>
    <w:rsid w:val="00360629"/>
    <w:rsid w:val="003606A6"/>
    <w:rsid w:val="00360DEB"/>
    <w:rsid w:val="00360F91"/>
    <w:rsid w:val="00361336"/>
    <w:rsid w:val="003613F2"/>
    <w:rsid w:val="003616EA"/>
    <w:rsid w:val="00361739"/>
    <w:rsid w:val="003619BF"/>
    <w:rsid w:val="00361A52"/>
    <w:rsid w:val="00361C01"/>
    <w:rsid w:val="00361ED0"/>
    <w:rsid w:val="003620DD"/>
    <w:rsid w:val="0036288E"/>
    <w:rsid w:val="003628B6"/>
    <w:rsid w:val="0036295A"/>
    <w:rsid w:val="00362996"/>
    <w:rsid w:val="00362C24"/>
    <w:rsid w:val="00362DC5"/>
    <w:rsid w:val="00362F0C"/>
    <w:rsid w:val="0036311B"/>
    <w:rsid w:val="00363559"/>
    <w:rsid w:val="003637EC"/>
    <w:rsid w:val="00363CF3"/>
    <w:rsid w:val="00363F87"/>
    <w:rsid w:val="00364127"/>
    <w:rsid w:val="00364302"/>
    <w:rsid w:val="003645A9"/>
    <w:rsid w:val="00364666"/>
    <w:rsid w:val="0036479C"/>
    <w:rsid w:val="00364959"/>
    <w:rsid w:val="00364D00"/>
    <w:rsid w:val="00364ED8"/>
    <w:rsid w:val="00365120"/>
    <w:rsid w:val="00365235"/>
    <w:rsid w:val="00365292"/>
    <w:rsid w:val="003654C1"/>
    <w:rsid w:val="003655E5"/>
    <w:rsid w:val="003657E9"/>
    <w:rsid w:val="003658AB"/>
    <w:rsid w:val="00365DCC"/>
    <w:rsid w:val="00365E24"/>
    <w:rsid w:val="003664AF"/>
    <w:rsid w:val="003664B1"/>
    <w:rsid w:val="0036699C"/>
    <w:rsid w:val="0036702D"/>
    <w:rsid w:val="00367172"/>
    <w:rsid w:val="003671A2"/>
    <w:rsid w:val="003675D1"/>
    <w:rsid w:val="00367A06"/>
    <w:rsid w:val="00367A55"/>
    <w:rsid w:val="00367DFD"/>
    <w:rsid w:val="003700DD"/>
    <w:rsid w:val="00370311"/>
    <w:rsid w:val="0037057D"/>
    <w:rsid w:val="00370715"/>
    <w:rsid w:val="00370756"/>
    <w:rsid w:val="00370A0A"/>
    <w:rsid w:val="00370FC2"/>
    <w:rsid w:val="00370FC4"/>
    <w:rsid w:val="0037117F"/>
    <w:rsid w:val="0037183B"/>
    <w:rsid w:val="00371942"/>
    <w:rsid w:val="00371CE7"/>
    <w:rsid w:val="00371CFA"/>
    <w:rsid w:val="00371D09"/>
    <w:rsid w:val="00371D5B"/>
    <w:rsid w:val="00371F68"/>
    <w:rsid w:val="00372A3E"/>
    <w:rsid w:val="00372D85"/>
    <w:rsid w:val="0037304C"/>
    <w:rsid w:val="003735FD"/>
    <w:rsid w:val="00373648"/>
    <w:rsid w:val="003736E8"/>
    <w:rsid w:val="0037378F"/>
    <w:rsid w:val="003738E5"/>
    <w:rsid w:val="003739A1"/>
    <w:rsid w:val="00373F6D"/>
    <w:rsid w:val="00373F9C"/>
    <w:rsid w:val="00373FCA"/>
    <w:rsid w:val="003742D9"/>
    <w:rsid w:val="00374441"/>
    <w:rsid w:val="0037452A"/>
    <w:rsid w:val="0037474B"/>
    <w:rsid w:val="0037496D"/>
    <w:rsid w:val="00374A94"/>
    <w:rsid w:val="00374C26"/>
    <w:rsid w:val="00374D86"/>
    <w:rsid w:val="00374EBA"/>
    <w:rsid w:val="00375060"/>
    <w:rsid w:val="003750A1"/>
    <w:rsid w:val="00375138"/>
    <w:rsid w:val="00375364"/>
    <w:rsid w:val="003753E1"/>
    <w:rsid w:val="0037587B"/>
    <w:rsid w:val="00375AAB"/>
    <w:rsid w:val="00375B16"/>
    <w:rsid w:val="00375B98"/>
    <w:rsid w:val="00375BE8"/>
    <w:rsid w:val="00375E62"/>
    <w:rsid w:val="0037605E"/>
    <w:rsid w:val="003760B0"/>
    <w:rsid w:val="00376567"/>
    <w:rsid w:val="0037682D"/>
    <w:rsid w:val="00376973"/>
    <w:rsid w:val="00376AC3"/>
    <w:rsid w:val="00376F5B"/>
    <w:rsid w:val="00377117"/>
    <w:rsid w:val="003772F9"/>
    <w:rsid w:val="00377419"/>
    <w:rsid w:val="00377457"/>
    <w:rsid w:val="00377617"/>
    <w:rsid w:val="0037785A"/>
    <w:rsid w:val="00377A77"/>
    <w:rsid w:val="00377CE6"/>
    <w:rsid w:val="003800B8"/>
    <w:rsid w:val="00380118"/>
    <w:rsid w:val="003801BD"/>
    <w:rsid w:val="0038020B"/>
    <w:rsid w:val="00380284"/>
    <w:rsid w:val="0038030A"/>
    <w:rsid w:val="0038032B"/>
    <w:rsid w:val="00380517"/>
    <w:rsid w:val="00380575"/>
    <w:rsid w:val="00380912"/>
    <w:rsid w:val="003809A5"/>
    <w:rsid w:val="00380B87"/>
    <w:rsid w:val="00380E62"/>
    <w:rsid w:val="0038123F"/>
    <w:rsid w:val="00381568"/>
    <w:rsid w:val="003819B9"/>
    <w:rsid w:val="0038201C"/>
    <w:rsid w:val="00382147"/>
    <w:rsid w:val="003821BA"/>
    <w:rsid w:val="00382614"/>
    <w:rsid w:val="003828BD"/>
    <w:rsid w:val="00382BD7"/>
    <w:rsid w:val="00382E07"/>
    <w:rsid w:val="00382FE5"/>
    <w:rsid w:val="0038314D"/>
    <w:rsid w:val="003831C3"/>
    <w:rsid w:val="00383226"/>
    <w:rsid w:val="003833CE"/>
    <w:rsid w:val="003833EC"/>
    <w:rsid w:val="003834DD"/>
    <w:rsid w:val="0038369D"/>
    <w:rsid w:val="00383748"/>
    <w:rsid w:val="0038396E"/>
    <w:rsid w:val="00383C4B"/>
    <w:rsid w:val="00383ED3"/>
    <w:rsid w:val="00383F38"/>
    <w:rsid w:val="00384489"/>
    <w:rsid w:val="00384679"/>
    <w:rsid w:val="00384832"/>
    <w:rsid w:val="00384C76"/>
    <w:rsid w:val="00384DE4"/>
    <w:rsid w:val="00384EF7"/>
    <w:rsid w:val="003852CD"/>
    <w:rsid w:val="00385407"/>
    <w:rsid w:val="00385421"/>
    <w:rsid w:val="00385A10"/>
    <w:rsid w:val="00385A99"/>
    <w:rsid w:val="00385E55"/>
    <w:rsid w:val="00385F15"/>
    <w:rsid w:val="00385F92"/>
    <w:rsid w:val="00385FA3"/>
    <w:rsid w:val="003868A4"/>
    <w:rsid w:val="003869BF"/>
    <w:rsid w:val="00386BAF"/>
    <w:rsid w:val="00386BBC"/>
    <w:rsid w:val="00386CAA"/>
    <w:rsid w:val="00386CC9"/>
    <w:rsid w:val="003878FA"/>
    <w:rsid w:val="00387A0C"/>
    <w:rsid w:val="00387A0E"/>
    <w:rsid w:val="00387A2E"/>
    <w:rsid w:val="00387A33"/>
    <w:rsid w:val="00390116"/>
    <w:rsid w:val="00390644"/>
    <w:rsid w:val="00390BC6"/>
    <w:rsid w:val="00390BCA"/>
    <w:rsid w:val="00390E93"/>
    <w:rsid w:val="003913F6"/>
    <w:rsid w:val="00391410"/>
    <w:rsid w:val="00391459"/>
    <w:rsid w:val="00391539"/>
    <w:rsid w:val="0039180E"/>
    <w:rsid w:val="0039195D"/>
    <w:rsid w:val="00391B84"/>
    <w:rsid w:val="00391B99"/>
    <w:rsid w:val="00391D76"/>
    <w:rsid w:val="00391E6A"/>
    <w:rsid w:val="00391EE1"/>
    <w:rsid w:val="00391FA3"/>
    <w:rsid w:val="003922C9"/>
    <w:rsid w:val="00392636"/>
    <w:rsid w:val="00392822"/>
    <w:rsid w:val="0039285C"/>
    <w:rsid w:val="003928A4"/>
    <w:rsid w:val="00392938"/>
    <w:rsid w:val="00392A81"/>
    <w:rsid w:val="00392D7F"/>
    <w:rsid w:val="00392EAA"/>
    <w:rsid w:val="00393016"/>
    <w:rsid w:val="0039323E"/>
    <w:rsid w:val="00393306"/>
    <w:rsid w:val="00393498"/>
    <w:rsid w:val="003935B1"/>
    <w:rsid w:val="00393F03"/>
    <w:rsid w:val="00393FCC"/>
    <w:rsid w:val="0039407B"/>
    <w:rsid w:val="003945B3"/>
    <w:rsid w:val="00394726"/>
    <w:rsid w:val="00394794"/>
    <w:rsid w:val="00394E20"/>
    <w:rsid w:val="00394E7B"/>
    <w:rsid w:val="00394F53"/>
    <w:rsid w:val="0039521A"/>
    <w:rsid w:val="00395517"/>
    <w:rsid w:val="0039570A"/>
    <w:rsid w:val="00395A76"/>
    <w:rsid w:val="00395AF5"/>
    <w:rsid w:val="00395B0A"/>
    <w:rsid w:val="00395DCC"/>
    <w:rsid w:val="00395E0C"/>
    <w:rsid w:val="00396364"/>
    <w:rsid w:val="00396384"/>
    <w:rsid w:val="0039652F"/>
    <w:rsid w:val="0039672F"/>
    <w:rsid w:val="003967D8"/>
    <w:rsid w:val="00396D9B"/>
    <w:rsid w:val="00396F66"/>
    <w:rsid w:val="003971AF"/>
    <w:rsid w:val="003972EE"/>
    <w:rsid w:val="0039741F"/>
    <w:rsid w:val="003974D1"/>
    <w:rsid w:val="00397720"/>
    <w:rsid w:val="003979F5"/>
    <w:rsid w:val="00397A8B"/>
    <w:rsid w:val="00397A8C"/>
    <w:rsid w:val="00397F91"/>
    <w:rsid w:val="003A01C1"/>
    <w:rsid w:val="003A0519"/>
    <w:rsid w:val="003A0C37"/>
    <w:rsid w:val="003A0EA5"/>
    <w:rsid w:val="003A0FA0"/>
    <w:rsid w:val="003A1344"/>
    <w:rsid w:val="003A160A"/>
    <w:rsid w:val="003A1651"/>
    <w:rsid w:val="003A1EA9"/>
    <w:rsid w:val="003A2369"/>
    <w:rsid w:val="003A24B2"/>
    <w:rsid w:val="003A2890"/>
    <w:rsid w:val="003A29C7"/>
    <w:rsid w:val="003A2AEC"/>
    <w:rsid w:val="003A2BF0"/>
    <w:rsid w:val="003A2CD3"/>
    <w:rsid w:val="003A2E4A"/>
    <w:rsid w:val="003A308F"/>
    <w:rsid w:val="003A3491"/>
    <w:rsid w:val="003A3766"/>
    <w:rsid w:val="003A39B1"/>
    <w:rsid w:val="003A39B2"/>
    <w:rsid w:val="003A3EA9"/>
    <w:rsid w:val="003A4232"/>
    <w:rsid w:val="003A4426"/>
    <w:rsid w:val="003A442E"/>
    <w:rsid w:val="003A45B5"/>
    <w:rsid w:val="003A48B4"/>
    <w:rsid w:val="003A4AB2"/>
    <w:rsid w:val="003A4E8D"/>
    <w:rsid w:val="003A56BC"/>
    <w:rsid w:val="003A57DB"/>
    <w:rsid w:val="003A5B87"/>
    <w:rsid w:val="003A5C6D"/>
    <w:rsid w:val="003A5CD8"/>
    <w:rsid w:val="003A5EE9"/>
    <w:rsid w:val="003A62F6"/>
    <w:rsid w:val="003A662C"/>
    <w:rsid w:val="003A671C"/>
    <w:rsid w:val="003A6B51"/>
    <w:rsid w:val="003A6E30"/>
    <w:rsid w:val="003A6EBF"/>
    <w:rsid w:val="003A7034"/>
    <w:rsid w:val="003A78CD"/>
    <w:rsid w:val="003B037A"/>
    <w:rsid w:val="003B0D7B"/>
    <w:rsid w:val="003B0F6D"/>
    <w:rsid w:val="003B0FB3"/>
    <w:rsid w:val="003B122B"/>
    <w:rsid w:val="003B1283"/>
    <w:rsid w:val="003B1AB1"/>
    <w:rsid w:val="003B1B25"/>
    <w:rsid w:val="003B1E32"/>
    <w:rsid w:val="003B212C"/>
    <w:rsid w:val="003B22C7"/>
    <w:rsid w:val="003B22FF"/>
    <w:rsid w:val="003B230B"/>
    <w:rsid w:val="003B261C"/>
    <w:rsid w:val="003B26B1"/>
    <w:rsid w:val="003B2A41"/>
    <w:rsid w:val="003B2F69"/>
    <w:rsid w:val="003B33EE"/>
    <w:rsid w:val="003B34E7"/>
    <w:rsid w:val="003B3938"/>
    <w:rsid w:val="003B3BEC"/>
    <w:rsid w:val="003B3E9A"/>
    <w:rsid w:val="003B3EA0"/>
    <w:rsid w:val="003B4014"/>
    <w:rsid w:val="003B4076"/>
    <w:rsid w:val="003B425D"/>
    <w:rsid w:val="003B430F"/>
    <w:rsid w:val="003B433C"/>
    <w:rsid w:val="003B439F"/>
    <w:rsid w:val="003B43FD"/>
    <w:rsid w:val="003B4404"/>
    <w:rsid w:val="003B46FD"/>
    <w:rsid w:val="003B48B4"/>
    <w:rsid w:val="003B490D"/>
    <w:rsid w:val="003B49A5"/>
    <w:rsid w:val="003B4E39"/>
    <w:rsid w:val="003B4E8C"/>
    <w:rsid w:val="003B4FA4"/>
    <w:rsid w:val="003B51A7"/>
    <w:rsid w:val="003B5227"/>
    <w:rsid w:val="003B54F9"/>
    <w:rsid w:val="003B5557"/>
    <w:rsid w:val="003B560B"/>
    <w:rsid w:val="003B562E"/>
    <w:rsid w:val="003B56C3"/>
    <w:rsid w:val="003B56E8"/>
    <w:rsid w:val="003B594B"/>
    <w:rsid w:val="003B59E3"/>
    <w:rsid w:val="003B5F84"/>
    <w:rsid w:val="003B62AD"/>
    <w:rsid w:val="003B65C3"/>
    <w:rsid w:val="003B6EDD"/>
    <w:rsid w:val="003B6FA6"/>
    <w:rsid w:val="003B7520"/>
    <w:rsid w:val="003B786F"/>
    <w:rsid w:val="003B7B19"/>
    <w:rsid w:val="003C0096"/>
    <w:rsid w:val="003C01D5"/>
    <w:rsid w:val="003C05F1"/>
    <w:rsid w:val="003C0A4F"/>
    <w:rsid w:val="003C0A93"/>
    <w:rsid w:val="003C0B9F"/>
    <w:rsid w:val="003C1127"/>
    <w:rsid w:val="003C12B3"/>
    <w:rsid w:val="003C1327"/>
    <w:rsid w:val="003C140D"/>
    <w:rsid w:val="003C14D0"/>
    <w:rsid w:val="003C1726"/>
    <w:rsid w:val="003C1821"/>
    <w:rsid w:val="003C1EF5"/>
    <w:rsid w:val="003C211A"/>
    <w:rsid w:val="003C2161"/>
    <w:rsid w:val="003C21A1"/>
    <w:rsid w:val="003C26B7"/>
    <w:rsid w:val="003C2BF6"/>
    <w:rsid w:val="003C30ED"/>
    <w:rsid w:val="003C3A88"/>
    <w:rsid w:val="003C3C35"/>
    <w:rsid w:val="003C403C"/>
    <w:rsid w:val="003C411D"/>
    <w:rsid w:val="003C46C8"/>
    <w:rsid w:val="003C4AC2"/>
    <w:rsid w:val="003C4ADF"/>
    <w:rsid w:val="003C4AFA"/>
    <w:rsid w:val="003C4CD3"/>
    <w:rsid w:val="003C50B0"/>
    <w:rsid w:val="003C5333"/>
    <w:rsid w:val="003C56C8"/>
    <w:rsid w:val="003C57EC"/>
    <w:rsid w:val="003C581D"/>
    <w:rsid w:val="003C5B66"/>
    <w:rsid w:val="003C5CBE"/>
    <w:rsid w:val="003C5FC7"/>
    <w:rsid w:val="003C621A"/>
    <w:rsid w:val="003C62E2"/>
    <w:rsid w:val="003C62EB"/>
    <w:rsid w:val="003C64DE"/>
    <w:rsid w:val="003C6965"/>
    <w:rsid w:val="003C69D3"/>
    <w:rsid w:val="003C6C39"/>
    <w:rsid w:val="003C6E67"/>
    <w:rsid w:val="003C6FF5"/>
    <w:rsid w:val="003C724A"/>
    <w:rsid w:val="003C782E"/>
    <w:rsid w:val="003D045E"/>
    <w:rsid w:val="003D0660"/>
    <w:rsid w:val="003D0E0C"/>
    <w:rsid w:val="003D0E5B"/>
    <w:rsid w:val="003D0F25"/>
    <w:rsid w:val="003D107F"/>
    <w:rsid w:val="003D10B7"/>
    <w:rsid w:val="003D1291"/>
    <w:rsid w:val="003D1326"/>
    <w:rsid w:val="003D15B3"/>
    <w:rsid w:val="003D18F6"/>
    <w:rsid w:val="003D1BB9"/>
    <w:rsid w:val="003D1BFC"/>
    <w:rsid w:val="003D1C64"/>
    <w:rsid w:val="003D2267"/>
    <w:rsid w:val="003D238A"/>
    <w:rsid w:val="003D24B7"/>
    <w:rsid w:val="003D24C8"/>
    <w:rsid w:val="003D2501"/>
    <w:rsid w:val="003D254E"/>
    <w:rsid w:val="003D285C"/>
    <w:rsid w:val="003D2B17"/>
    <w:rsid w:val="003D2B63"/>
    <w:rsid w:val="003D2FCE"/>
    <w:rsid w:val="003D311F"/>
    <w:rsid w:val="003D318C"/>
    <w:rsid w:val="003D31B7"/>
    <w:rsid w:val="003D32EE"/>
    <w:rsid w:val="003D3680"/>
    <w:rsid w:val="003D3C4D"/>
    <w:rsid w:val="003D3CBD"/>
    <w:rsid w:val="003D3E95"/>
    <w:rsid w:val="003D432A"/>
    <w:rsid w:val="003D43EC"/>
    <w:rsid w:val="003D4413"/>
    <w:rsid w:val="003D441F"/>
    <w:rsid w:val="003D4433"/>
    <w:rsid w:val="003D4490"/>
    <w:rsid w:val="003D44E7"/>
    <w:rsid w:val="003D45AC"/>
    <w:rsid w:val="003D461E"/>
    <w:rsid w:val="003D4722"/>
    <w:rsid w:val="003D474E"/>
    <w:rsid w:val="003D479A"/>
    <w:rsid w:val="003D47AB"/>
    <w:rsid w:val="003D4911"/>
    <w:rsid w:val="003D4BAB"/>
    <w:rsid w:val="003D4BDA"/>
    <w:rsid w:val="003D4C41"/>
    <w:rsid w:val="003D4D52"/>
    <w:rsid w:val="003D4DC0"/>
    <w:rsid w:val="003D4FC0"/>
    <w:rsid w:val="003D51D2"/>
    <w:rsid w:val="003D5277"/>
    <w:rsid w:val="003D52E1"/>
    <w:rsid w:val="003D534D"/>
    <w:rsid w:val="003D5353"/>
    <w:rsid w:val="003D5451"/>
    <w:rsid w:val="003D548F"/>
    <w:rsid w:val="003D54DC"/>
    <w:rsid w:val="003D5744"/>
    <w:rsid w:val="003D5C7B"/>
    <w:rsid w:val="003D5C8E"/>
    <w:rsid w:val="003D63AE"/>
    <w:rsid w:val="003D641B"/>
    <w:rsid w:val="003D6E42"/>
    <w:rsid w:val="003D7166"/>
    <w:rsid w:val="003D7653"/>
    <w:rsid w:val="003D7A5C"/>
    <w:rsid w:val="003D7CDA"/>
    <w:rsid w:val="003D7D2C"/>
    <w:rsid w:val="003D7D4A"/>
    <w:rsid w:val="003E040F"/>
    <w:rsid w:val="003E0470"/>
    <w:rsid w:val="003E054E"/>
    <w:rsid w:val="003E06E7"/>
    <w:rsid w:val="003E0753"/>
    <w:rsid w:val="003E07CB"/>
    <w:rsid w:val="003E0B79"/>
    <w:rsid w:val="003E0B8C"/>
    <w:rsid w:val="003E0F1F"/>
    <w:rsid w:val="003E10DB"/>
    <w:rsid w:val="003E1229"/>
    <w:rsid w:val="003E1CD7"/>
    <w:rsid w:val="003E1D49"/>
    <w:rsid w:val="003E1F6A"/>
    <w:rsid w:val="003E2365"/>
    <w:rsid w:val="003E2473"/>
    <w:rsid w:val="003E28C0"/>
    <w:rsid w:val="003E2DA4"/>
    <w:rsid w:val="003E2FA1"/>
    <w:rsid w:val="003E3038"/>
    <w:rsid w:val="003E3081"/>
    <w:rsid w:val="003E315E"/>
    <w:rsid w:val="003E31E3"/>
    <w:rsid w:val="003E3210"/>
    <w:rsid w:val="003E3345"/>
    <w:rsid w:val="003E3358"/>
    <w:rsid w:val="003E3550"/>
    <w:rsid w:val="003E38AC"/>
    <w:rsid w:val="003E3CAE"/>
    <w:rsid w:val="003E3D41"/>
    <w:rsid w:val="003E3DBD"/>
    <w:rsid w:val="003E4046"/>
    <w:rsid w:val="003E4055"/>
    <w:rsid w:val="003E4201"/>
    <w:rsid w:val="003E427D"/>
    <w:rsid w:val="003E4575"/>
    <w:rsid w:val="003E4A1F"/>
    <w:rsid w:val="003E504A"/>
    <w:rsid w:val="003E504B"/>
    <w:rsid w:val="003E50F5"/>
    <w:rsid w:val="003E547A"/>
    <w:rsid w:val="003E5502"/>
    <w:rsid w:val="003E574C"/>
    <w:rsid w:val="003E5D5A"/>
    <w:rsid w:val="003E6628"/>
    <w:rsid w:val="003E6BB3"/>
    <w:rsid w:val="003E7321"/>
    <w:rsid w:val="003E789C"/>
    <w:rsid w:val="003E78C0"/>
    <w:rsid w:val="003E7979"/>
    <w:rsid w:val="003E7A34"/>
    <w:rsid w:val="003F030F"/>
    <w:rsid w:val="003F0509"/>
    <w:rsid w:val="003F05D4"/>
    <w:rsid w:val="003F0674"/>
    <w:rsid w:val="003F09A1"/>
    <w:rsid w:val="003F0A1B"/>
    <w:rsid w:val="003F0AF9"/>
    <w:rsid w:val="003F0D3B"/>
    <w:rsid w:val="003F105D"/>
    <w:rsid w:val="003F10AC"/>
    <w:rsid w:val="003F122F"/>
    <w:rsid w:val="003F135D"/>
    <w:rsid w:val="003F1368"/>
    <w:rsid w:val="003F1488"/>
    <w:rsid w:val="003F15E7"/>
    <w:rsid w:val="003F179D"/>
    <w:rsid w:val="003F1A97"/>
    <w:rsid w:val="003F1DAF"/>
    <w:rsid w:val="003F212B"/>
    <w:rsid w:val="003F2175"/>
    <w:rsid w:val="003F27C1"/>
    <w:rsid w:val="003F288C"/>
    <w:rsid w:val="003F2B45"/>
    <w:rsid w:val="003F2C81"/>
    <w:rsid w:val="003F3727"/>
    <w:rsid w:val="003F37B7"/>
    <w:rsid w:val="003F3AC2"/>
    <w:rsid w:val="003F3AF1"/>
    <w:rsid w:val="003F3F12"/>
    <w:rsid w:val="003F4029"/>
    <w:rsid w:val="003F4102"/>
    <w:rsid w:val="003F4146"/>
    <w:rsid w:val="003F41A1"/>
    <w:rsid w:val="003F41C6"/>
    <w:rsid w:val="003F43F4"/>
    <w:rsid w:val="003F44E5"/>
    <w:rsid w:val="003F456F"/>
    <w:rsid w:val="003F4625"/>
    <w:rsid w:val="003F47E5"/>
    <w:rsid w:val="003F4AF9"/>
    <w:rsid w:val="003F4DFE"/>
    <w:rsid w:val="003F4E6E"/>
    <w:rsid w:val="003F53DE"/>
    <w:rsid w:val="003F544A"/>
    <w:rsid w:val="003F5777"/>
    <w:rsid w:val="003F5956"/>
    <w:rsid w:val="003F5F1B"/>
    <w:rsid w:val="003F60EA"/>
    <w:rsid w:val="003F6189"/>
    <w:rsid w:val="003F68E0"/>
    <w:rsid w:val="003F6A16"/>
    <w:rsid w:val="003F6BE8"/>
    <w:rsid w:val="003F6C4E"/>
    <w:rsid w:val="003F6CA9"/>
    <w:rsid w:val="003F6D09"/>
    <w:rsid w:val="003F6E3D"/>
    <w:rsid w:val="003F7151"/>
    <w:rsid w:val="003F7284"/>
    <w:rsid w:val="003F7707"/>
    <w:rsid w:val="003F7CEF"/>
    <w:rsid w:val="003F7D74"/>
    <w:rsid w:val="003F7EA2"/>
    <w:rsid w:val="004001F1"/>
    <w:rsid w:val="00400214"/>
    <w:rsid w:val="004002E2"/>
    <w:rsid w:val="004003FC"/>
    <w:rsid w:val="00400412"/>
    <w:rsid w:val="0040068B"/>
    <w:rsid w:val="0040069E"/>
    <w:rsid w:val="0040073B"/>
    <w:rsid w:val="004008A2"/>
    <w:rsid w:val="00400F6F"/>
    <w:rsid w:val="0040114F"/>
    <w:rsid w:val="00401741"/>
    <w:rsid w:val="0040176A"/>
    <w:rsid w:val="00401EE8"/>
    <w:rsid w:val="00401F14"/>
    <w:rsid w:val="00401F22"/>
    <w:rsid w:val="0040219F"/>
    <w:rsid w:val="004021B9"/>
    <w:rsid w:val="0040234F"/>
    <w:rsid w:val="004023B1"/>
    <w:rsid w:val="00402402"/>
    <w:rsid w:val="004024AB"/>
    <w:rsid w:val="004027C1"/>
    <w:rsid w:val="00402A11"/>
    <w:rsid w:val="00402AD7"/>
    <w:rsid w:val="00402B6A"/>
    <w:rsid w:val="00402CEC"/>
    <w:rsid w:val="00402E6D"/>
    <w:rsid w:val="00402EC3"/>
    <w:rsid w:val="0040353F"/>
    <w:rsid w:val="004035FC"/>
    <w:rsid w:val="00403CB7"/>
    <w:rsid w:val="00404449"/>
    <w:rsid w:val="004044C4"/>
    <w:rsid w:val="00404652"/>
    <w:rsid w:val="00404C27"/>
    <w:rsid w:val="00404C54"/>
    <w:rsid w:val="00404CDC"/>
    <w:rsid w:val="00404EB2"/>
    <w:rsid w:val="00404F45"/>
    <w:rsid w:val="004050E2"/>
    <w:rsid w:val="00405335"/>
    <w:rsid w:val="004055BA"/>
    <w:rsid w:val="00405632"/>
    <w:rsid w:val="0040566E"/>
    <w:rsid w:val="00405DDC"/>
    <w:rsid w:val="00406244"/>
    <w:rsid w:val="004066B7"/>
    <w:rsid w:val="004068EE"/>
    <w:rsid w:val="00406A4C"/>
    <w:rsid w:val="00406ABE"/>
    <w:rsid w:val="00406C90"/>
    <w:rsid w:val="00406CD4"/>
    <w:rsid w:val="00406D2E"/>
    <w:rsid w:val="00406F8B"/>
    <w:rsid w:val="00406FD6"/>
    <w:rsid w:val="0040703A"/>
    <w:rsid w:val="004076E7"/>
    <w:rsid w:val="004078BA"/>
    <w:rsid w:val="0040799D"/>
    <w:rsid w:val="00407A33"/>
    <w:rsid w:val="00407CB9"/>
    <w:rsid w:val="00410321"/>
    <w:rsid w:val="00410A13"/>
    <w:rsid w:val="00410D57"/>
    <w:rsid w:val="00410ED5"/>
    <w:rsid w:val="0041109C"/>
    <w:rsid w:val="0041140B"/>
    <w:rsid w:val="0041151A"/>
    <w:rsid w:val="004119C8"/>
    <w:rsid w:val="00412116"/>
    <w:rsid w:val="0041236E"/>
    <w:rsid w:val="00412378"/>
    <w:rsid w:val="004123C7"/>
    <w:rsid w:val="00412645"/>
    <w:rsid w:val="0041281D"/>
    <w:rsid w:val="004128F9"/>
    <w:rsid w:val="00412A33"/>
    <w:rsid w:val="00412C46"/>
    <w:rsid w:val="00412C5E"/>
    <w:rsid w:val="004130C9"/>
    <w:rsid w:val="004131D4"/>
    <w:rsid w:val="00413657"/>
    <w:rsid w:val="0041390B"/>
    <w:rsid w:val="00413937"/>
    <w:rsid w:val="00413BF0"/>
    <w:rsid w:val="00413C08"/>
    <w:rsid w:val="004142D4"/>
    <w:rsid w:val="004142FB"/>
    <w:rsid w:val="00414485"/>
    <w:rsid w:val="00414946"/>
    <w:rsid w:val="00414AA8"/>
    <w:rsid w:val="00414E72"/>
    <w:rsid w:val="00414EA8"/>
    <w:rsid w:val="004155EF"/>
    <w:rsid w:val="004159F7"/>
    <w:rsid w:val="00415E2A"/>
    <w:rsid w:val="00415E4A"/>
    <w:rsid w:val="00415FD9"/>
    <w:rsid w:val="0041640F"/>
    <w:rsid w:val="00416732"/>
    <w:rsid w:val="00416ADE"/>
    <w:rsid w:val="00416B8F"/>
    <w:rsid w:val="00416DAE"/>
    <w:rsid w:val="00416E00"/>
    <w:rsid w:val="004170D1"/>
    <w:rsid w:val="004171BC"/>
    <w:rsid w:val="00417265"/>
    <w:rsid w:val="004172E6"/>
    <w:rsid w:val="004174F6"/>
    <w:rsid w:val="0041765C"/>
    <w:rsid w:val="00417896"/>
    <w:rsid w:val="004178D1"/>
    <w:rsid w:val="00417B1F"/>
    <w:rsid w:val="0042022E"/>
    <w:rsid w:val="004208FC"/>
    <w:rsid w:val="00420A83"/>
    <w:rsid w:val="00420BED"/>
    <w:rsid w:val="0042102D"/>
    <w:rsid w:val="004210C7"/>
    <w:rsid w:val="00421403"/>
    <w:rsid w:val="00421C2E"/>
    <w:rsid w:val="00421E0F"/>
    <w:rsid w:val="00422182"/>
    <w:rsid w:val="00422354"/>
    <w:rsid w:val="004228D2"/>
    <w:rsid w:val="00422CAF"/>
    <w:rsid w:val="00422D5A"/>
    <w:rsid w:val="00422E37"/>
    <w:rsid w:val="00423175"/>
    <w:rsid w:val="0042321D"/>
    <w:rsid w:val="0042343D"/>
    <w:rsid w:val="004235E6"/>
    <w:rsid w:val="004235F5"/>
    <w:rsid w:val="00423905"/>
    <w:rsid w:val="00423A37"/>
    <w:rsid w:val="00423B93"/>
    <w:rsid w:val="00423BC4"/>
    <w:rsid w:val="00423BF6"/>
    <w:rsid w:val="00423C3A"/>
    <w:rsid w:val="00423D9A"/>
    <w:rsid w:val="00423F2D"/>
    <w:rsid w:val="00423FDD"/>
    <w:rsid w:val="0042400A"/>
    <w:rsid w:val="0042434E"/>
    <w:rsid w:val="0042451C"/>
    <w:rsid w:val="0042464C"/>
    <w:rsid w:val="00424BC4"/>
    <w:rsid w:val="0042545C"/>
    <w:rsid w:val="0042547A"/>
    <w:rsid w:val="00425537"/>
    <w:rsid w:val="0042566E"/>
    <w:rsid w:val="0042574F"/>
    <w:rsid w:val="00425F4A"/>
    <w:rsid w:val="00426207"/>
    <w:rsid w:val="00426214"/>
    <w:rsid w:val="00426360"/>
    <w:rsid w:val="00426444"/>
    <w:rsid w:val="00426756"/>
    <w:rsid w:val="004267BB"/>
    <w:rsid w:val="00426801"/>
    <w:rsid w:val="0042681F"/>
    <w:rsid w:val="00426FB0"/>
    <w:rsid w:val="00427A05"/>
    <w:rsid w:val="00427A19"/>
    <w:rsid w:val="00427D05"/>
    <w:rsid w:val="00427D68"/>
    <w:rsid w:val="00430122"/>
    <w:rsid w:val="004301CA"/>
    <w:rsid w:val="00430253"/>
    <w:rsid w:val="0043027D"/>
    <w:rsid w:val="00430520"/>
    <w:rsid w:val="00430713"/>
    <w:rsid w:val="0043078C"/>
    <w:rsid w:val="00430861"/>
    <w:rsid w:val="00430CE4"/>
    <w:rsid w:val="00430F19"/>
    <w:rsid w:val="004312FB"/>
    <w:rsid w:val="0043136C"/>
    <w:rsid w:val="0043166A"/>
    <w:rsid w:val="0043170D"/>
    <w:rsid w:val="004317CB"/>
    <w:rsid w:val="00431832"/>
    <w:rsid w:val="004319C2"/>
    <w:rsid w:val="00431DDA"/>
    <w:rsid w:val="00431E35"/>
    <w:rsid w:val="00431F8C"/>
    <w:rsid w:val="00431FDE"/>
    <w:rsid w:val="00432011"/>
    <w:rsid w:val="0043213E"/>
    <w:rsid w:val="004325B4"/>
    <w:rsid w:val="00432C29"/>
    <w:rsid w:val="004330D4"/>
    <w:rsid w:val="00433545"/>
    <w:rsid w:val="00433574"/>
    <w:rsid w:val="004337E6"/>
    <w:rsid w:val="00433888"/>
    <w:rsid w:val="004338FC"/>
    <w:rsid w:val="00433DB4"/>
    <w:rsid w:val="00434079"/>
    <w:rsid w:val="004340D8"/>
    <w:rsid w:val="0043411F"/>
    <w:rsid w:val="004341A0"/>
    <w:rsid w:val="0043444F"/>
    <w:rsid w:val="00435AA8"/>
    <w:rsid w:val="00435B2F"/>
    <w:rsid w:val="00435B6C"/>
    <w:rsid w:val="00435BF3"/>
    <w:rsid w:val="00435C83"/>
    <w:rsid w:val="00435FC2"/>
    <w:rsid w:val="0043665F"/>
    <w:rsid w:val="004377A4"/>
    <w:rsid w:val="00437827"/>
    <w:rsid w:val="00437864"/>
    <w:rsid w:val="0043794F"/>
    <w:rsid w:val="00437B01"/>
    <w:rsid w:val="00437B65"/>
    <w:rsid w:val="00437B7B"/>
    <w:rsid w:val="00437E06"/>
    <w:rsid w:val="00437F07"/>
    <w:rsid w:val="00440154"/>
    <w:rsid w:val="004402C5"/>
    <w:rsid w:val="004404A8"/>
    <w:rsid w:val="004407D8"/>
    <w:rsid w:val="00440801"/>
    <w:rsid w:val="0044081C"/>
    <w:rsid w:val="00440B75"/>
    <w:rsid w:val="00440D2F"/>
    <w:rsid w:val="00440DEA"/>
    <w:rsid w:val="004410A7"/>
    <w:rsid w:val="004411CB"/>
    <w:rsid w:val="0044125E"/>
    <w:rsid w:val="004418AB"/>
    <w:rsid w:val="004419F7"/>
    <w:rsid w:val="004420BA"/>
    <w:rsid w:val="004420CE"/>
    <w:rsid w:val="0044220E"/>
    <w:rsid w:val="00442657"/>
    <w:rsid w:val="00442B71"/>
    <w:rsid w:val="00442C99"/>
    <w:rsid w:val="00442D4C"/>
    <w:rsid w:val="00442F81"/>
    <w:rsid w:val="00442FDC"/>
    <w:rsid w:val="0044310D"/>
    <w:rsid w:val="004434FB"/>
    <w:rsid w:val="00443645"/>
    <w:rsid w:val="004438B8"/>
    <w:rsid w:val="004438E0"/>
    <w:rsid w:val="00443BA6"/>
    <w:rsid w:val="00443E27"/>
    <w:rsid w:val="00444068"/>
    <w:rsid w:val="0044437A"/>
    <w:rsid w:val="0044456B"/>
    <w:rsid w:val="00444620"/>
    <w:rsid w:val="00444950"/>
    <w:rsid w:val="0044496D"/>
    <w:rsid w:val="00444C3C"/>
    <w:rsid w:val="00444D29"/>
    <w:rsid w:val="00444EE8"/>
    <w:rsid w:val="00445041"/>
    <w:rsid w:val="00445200"/>
    <w:rsid w:val="00445299"/>
    <w:rsid w:val="0044542D"/>
    <w:rsid w:val="00445766"/>
    <w:rsid w:val="004457BB"/>
    <w:rsid w:val="00445B3D"/>
    <w:rsid w:val="00445E4C"/>
    <w:rsid w:val="00445F61"/>
    <w:rsid w:val="00445FFE"/>
    <w:rsid w:val="00446222"/>
    <w:rsid w:val="00446232"/>
    <w:rsid w:val="00446607"/>
    <w:rsid w:val="00446619"/>
    <w:rsid w:val="00446765"/>
    <w:rsid w:val="00446B21"/>
    <w:rsid w:val="00446B30"/>
    <w:rsid w:val="00446EC2"/>
    <w:rsid w:val="00446FAC"/>
    <w:rsid w:val="0044731B"/>
    <w:rsid w:val="00447610"/>
    <w:rsid w:val="00447905"/>
    <w:rsid w:val="00447ADF"/>
    <w:rsid w:val="00447E35"/>
    <w:rsid w:val="00447FCB"/>
    <w:rsid w:val="00450272"/>
    <w:rsid w:val="0045028F"/>
    <w:rsid w:val="00450A31"/>
    <w:rsid w:val="00450AA0"/>
    <w:rsid w:val="00450B61"/>
    <w:rsid w:val="00450C92"/>
    <w:rsid w:val="00450D77"/>
    <w:rsid w:val="0045155B"/>
    <w:rsid w:val="004517E1"/>
    <w:rsid w:val="0045194B"/>
    <w:rsid w:val="00451990"/>
    <w:rsid w:val="004519DF"/>
    <w:rsid w:val="00451C32"/>
    <w:rsid w:val="00451E73"/>
    <w:rsid w:val="004522BE"/>
    <w:rsid w:val="0045263F"/>
    <w:rsid w:val="00452684"/>
    <w:rsid w:val="004527C6"/>
    <w:rsid w:val="004529F1"/>
    <w:rsid w:val="00452B75"/>
    <w:rsid w:val="00452E2B"/>
    <w:rsid w:val="00452E3D"/>
    <w:rsid w:val="00453183"/>
    <w:rsid w:val="0045337D"/>
    <w:rsid w:val="00453422"/>
    <w:rsid w:val="004534A9"/>
    <w:rsid w:val="0045352F"/>
    <w:rsid w:val="004535A1"/>
    <w:rsid w:val="0045366F"/>
    <w:rsid w:val="00453680"/>
    <w:rsid w:val="00453873"/>
    <w:rsid w:val="004539FA"/>
    <w:rsid w:val="00453DB6"/>
    <w:rsid w:val="00453ECC"/>
    <w:rsid w:val="004541D3"/>
    <w:rsid w:val="004545FA"/>
    <w:rsid w:val="00454A9C"/>
    <w:rsid w:val="004551B4"/>
    <w:rsid w:val="0045536C"/>
    <w:rsid w:val="004553C3"/>
    <w:rsid w:val="0045543E"/>
    <w:rsid w:val="00455509"/>
    <w:rsid w:val="00455519"/>
    <w:rsid w:val="0045553A"/>
    <w:rsid w:val="004557F3"/>
    <w:rsid w:val="00455B6A"/>
    <w:rsid w:val="00455D6A"/>
    <w:rsid w:val="00455DAD"/>
    <w:rsid w:val="00455E68"/>
    <w:rsid w:val="00455F2C"/>
    <w:rsid w:val="004561B2"/>
    <w:rsid w:val="0045647F"/>
    <w:rsid w:val="0045652D"/>
    <w:rsid w:val="004569BA"/>
    <w:rsid w:val="00456B3E"/>
    <w:rsid w:val="00456BBD"/>
    <w:rsid w:val="0045711C"/>
    <w:rsid w:val="0045713C"/>
    <w:rsid w:val="004573DE"/>
    <w:rsid w:val="004575C8"/>
    <w:rsid w:val="004579E6"/>
    <w:rsid w:val="00457B81"/>
    <w:rsid w:val="00457BF3"/>
    <w:rsid w:val="00457E23"/>
    <w:rsid w:val="004601AC"/>
    <w:rsid w:val="004602F3"/>
    <w:rsid w:val="0046053A"/>
    <w:rsid w:val="00460556"/>
    <w:rsid w:val="0046072A"/>
    <w:rsid w:val="00460AED"/>
    <w:rsid w:val="00460D42"/>
    <w:rsid w:val="00460F7E"/>
    <w:rsid w:val="004612E5"/>
    <w:rsid w:val="004612F7"/>
    <w:rsid w:val="00461510"/>
    <w:rsid w:val="0046158D"/>
    <w:rsid w:val="00461618"/>
    <w:rsid w:val="004619AC"/>
    <w:rsid w:val="004619E5"/>
    <w:rsid w:val="00461A7C"/>
    <w:rsid w:val="00461EED"/>
    <w:rsid w:val="00462282"/>
    <w:rsid w:val="00462288"/>
    <w:rsid w:val="004622B2"/>
    <w:rsid w:val="0046261E"/>
    <w:rsid w:val="00462636"/>
    <w:rsid w:val="0046295A"/>
    <w:rsid w:val="004629D2"/>
    <w:rsid w:val="00462A0B"/>
    <w:rsid w:val="00462B35"/>
    <w:rsid w:val="00462E9C"/>
    <w:rsid w:val="00462F5E"/>
    <w:rsid w:val="00462FEC"/>
    <w:rsid w:val="00463AAB"/>
    <w:rsid w:val="00463C28"/>
    <w:rsid w:val="00463DA1"/>
    <w:rsid w:val="00463F07"/>
    <w:rsid w:val="00463FA0"/>
    <w:rsid w:val="00463FDB"/>
    <w:rsid w:val="004642F9"/>
    <w:rsid w:val="004645B8"/>
    <w:rsid w:val="0046463F"/>
    <w:rsid w:val="00464662"/>
    <w:rsid w:val="00464918"/>
    <w:rsid w:val="004649AC"/>
    <w:rsid w:val="00464A96"/>
    <w:rsid w:val="00464AC9"/>
    <w:rsid w:val="00464C88"/>
    <w:rsid w:val="00464D27"/>
    <w:rsid w:val="00464FCE"/>
    <w:rsid w:val="00465052"/>
    <w:rsid w:val="0046517F"/>
    <w:rsid w:val="00465214"/>
    <w:rsid w:val="00465397"/>
    <w:rsid w:val="004654D2"/>
    <w:rsid w:val="00465CBB"/>
    <w:rsid w:val="00465D72"/>
    <w:rsid w:val="00465F06"/>
    <w:rsid w:val="0046653B"/>
    <w:rsid w:val="00466610"/>
    <w:rsid w:val="00466A4B"/>
    <w:rsid w:val="00466A5B"/>
    <w:rsid w:val="00466E1C"/>
    <w:rsid w:val="00466ED6"/>
    <w:rsid w:val="00466FBD"/>
    <w:rsid w:val="0046700F"/>
    <w:rsid w:val="00467047"/>
    <w:rsid w:val="0046720A"/>
    <w:rsid w:val="004672AB"/>
    <w:rsid w:val="004678C5"/>
    <w:rsid w:val="00467957"/>
    <w:rsid w:val="004679CC"/>
    <w:rsid w:val="00467E65"/>
    <w:rsid w:val="00470279"/>
    <w:rsid w:val="0047032E"/>
    <w:rsid w:val="0047033F"/>
    <w:rsid w:val="0047037F"/>
    <w:rsid w:val="0047087F"/>
    <w:rsid w:val="0047091E"/>
    <w:rsid w:val="0047095C"/>
    <w:rsid w:val="00470975"/>
    <w:rsid w:val="00470D59"/>
    <w:rsid w:val="00470FF8"/>
    <w:rsid w:val="00471229"/>
    <w:rsid w:val="0047134A"/>
    <w:rsid w:val="00471591"/>
    <w:rsid w:val="0047159A"/>
    <w:rsid w:val="0047177D"/>
    <w:rsid w:val="00471863"/>
    <w:rsid w:val="00471C51"/>
    <w:rsid w:val="00471F4B"/>
    <w:rsid w:val="004721B4"/>
    <w:rsid w:val="00472524"/>
    <w:rsid w:val="00472863"/>
    <w:rsid w:val="00472BFE"/>
    <w:rsid w:val="00472FC1"/>
    <w:rsid w:val="0047328A"/>
    <w:rsid w:val="00473374"/>
    <w:rsid w:val="0047352C"/>
    <w:rsid w:val="00473618"/>
    <w:rsid w:val="004736A8"/>
    <w:rsid w:val="0047389E"/>
    <w:rsid w:val="004738A5"/>
    <w:rsid w:val="00473933"/>
    <w:rsid w:val="00473A9C"/>
    <w:rsid w:val="00473C50"/>
    <w:rsid w:val="00474064"/>
    <w:rsid w:val="00474291"/>
    <w:rsid w:val="00474487"/>
    <w:rsid w:val="0047480D"/>
    <w:rsid w:val="00474B36"/>
    <w:rsid w:val="00474B7E"/>
    <w:rsid w:val="00474BC4"/>
    <w:rsid w:val="00474D2A"/>
    <w:rsid w:val="00474E30"/>
    <w:rsid w:val="00474E8B"/>
    <w:rsid w:val="00474F2B"/>
    <w:rsid w:val="00475062"/>
    <w:rsid w:val="00475110"/>
    <w:rsid w:val="00475337"/>
    <w:rsid w:val="004753E8"/>
    <w:rsid w:val="0047566E"/>
    <w:rsid w:val="00476009"/>
    <w:rsid w:val="00476035"/>
    <w:rsid w:val="00476176"/>
    <w:rsid w:val="00476262"/>
    <w:rsid w:val="004763CA"/>
    <w:rsid w:val="00476497"/>
    <w:rsid w:val="00476B0D"/>
    <w:rsid w:val="00476E2C"/>
    <w:rsid w:val="00476E34"/>
    <w:rsid w:val="00476FA8"/>
    <w:rsid w:val="0047721B"/>
    <w:rsid w:val="00477760"/>
    <w:rsid w:val="0047777A"/>
    <w:rsid w:val="00477898"/>
    <w:rsid w:val="004779A4"/>
    <w:rsid w:val="00477CAD"/>
    <w:rsid w:val="00477FBD"/>
    <w:rsid w:val="00480236"/>
    <w:rsid w:val="004802FC"/>
    <w:rsid w:val="004804AE"/>
    <w:rsid w:val="004804E2"/>
    <w:rsid w:val="00480741"/>
    <w:rsid w:val="0048084A"/>
    <w:rsid w:val="00480859"/>
    <w:rsid w:val="00480BBA"/>
    <w:rsid w:val="00480D62"/>
    <w:rsid w:val="00480E44"/>
    <w:rsid w:val="00480E51"/>
    <w:rsid w:val="00481564"/>
    <w:rsid w:val="00481EB2"/>
    <w:rsid w:val="00481F05"/>
    <w:rsid w:val="00482111"/>
    <w:rsid w:val="00482188"/>
    <w:rsid w:val="0048218B"/>
    <w:rsid w:val="00482403"/>
    <w:rsid w:val="0048252A"/>
    <w:rsid w:val="00482670"/>
    <w:rsid w:val="00482794"/>
    <w:rsid w:val="004827B9"/>
    <w:rsid w:val="004827BF"/>
    <w:rsid w:val="00482934"/>
    <w:rsid w:val="00482967"/>
    <w:rsid w:val="00482A67"/>
    <w:rsid w:val="00482AF3"/>
    <w:rsid w:val="00482B0B"/>
    <w:rsid w:val="00482C99"/>
    <w:rsid w:val="00482D28"/>
    <w:rsid w:val="00482D59"/>
    <w:rsid w:val="00482D69"/>
    <w:rsid w:val="004830A2"/>
    <w:rsid w:val="0048384B"/>
    <w:rsid w:val="00483C39"/>
    <w:rsid w:val="00483D60"/>
    <w:rsid w:val="00483DF6"/>
    <w:rsid w:val="00483F8C"/>
    <w:rsid w:val="00484012"/>
    <w:rsid w:val="00484098"/>
    <w:rsid w:val="00484206"/>
    <w:rsid w:val="0048420E"/>
    <w:rsid w:val="00484311"/>
    <w:rsid w:val="004843F7"/>
    <w:rsid w:val="00484598"/>
    <w:rsid w:val="0048464E"/>
    <w:rsid w:val="0048485F"/>
    <w:rsid w:val="004849C9"/>
    <w:rsid w:val="00484ABC"/>
    <w:rsid w:val="00484C34"/>
    <w:rsid w:val="0048511E"/>
    <w:rsid w:val="00485811"/>
    <w:rsid w:val="00485BD8"/>
    <w:rsid w:val="00485F9B"/>
    <w:rsid w:val="00486034"/>
    <w:rsid w:val="00486440"/>
    <w:rsid w:val="004864AE"/>
    <w:rsid w:val="004864C4"/>
    <w:rsid w:val="00486988"/>
    <w:rsid w:val="004870D0"/>
    <w:rsid w:val="004871DA"/>
    <w:rsid w:val="00487640"/>
    <w:rsid w:val="00487C06"/>
    <w:rsid w:val="00487DCB"/>
    <w:rsid w:val="00487F70"/>
    <w:rsid w:val="0049004D"/>
    <w:rsid w:val="00490096"/>
    <w:rsid w:val="0049035A"/>
    <w:rsid w:val="00490619"/>
    <w:rsid w:val="004906F0"/>
    <w:rsid w:val="004908FF"/>
    <w:rsid w:val="00490CCE"/>
    <w:rsid w:val="00490F1C"/>
    <w:rsid w:val="00491265"/>
    <w:rsid w:val="0049167C"/>
    <w:rsid w:val="0049174A"/>
    <w:rsid w:val="00491A23"/>
    <w:rsid w:val="00491A59"/>
    <w:rsid w:val="00491C35"/>
    <w:rsid w:val="00491C7E"/>
    <w:rsid w:val="00491D86"/>
    <w:rsid w:val="00491FF2"/>
    <w:rsid w:val="0049229F"/>
    <w:rsid w:val="004926A8"/>
    <w:rsid w:val="00492BDC"/>
    <w:rsid w:val="00492BF1"/>
    <w:rsid w:val="00492C69"/>
    <w:rsid w:val="00492D82"/>
    <w:rsid w:val="00493EAC"/>
    <w:rsid w:val="00494209"/>
    <w:rsid w:val="00494625"/>
    <w:rsid w:val="004946BE"/>
    <w:rsid w:val="00494734"/>
    <w:rsid w:val="00494C12"/>
    <w:rsid w:val="00494C1C"/>
    <w:rsid w:val="00495112"/>
    <w:rsid w:val="00495159"/>
    <w:rsid w:val="00495199"/>
    <w:rsid w:val="00495474"/>
    <w:rsid w:val="0049547F"/>
    <w:rsid w:val="004956B4"/>
    <w:rsid w:val="004961B4"/>
    <w:rsid w:val="004961F7"/>
    <w:rsid w:val="0049621A"/>
    <w:rsid w:val="00496270"/>
    <w:rsid w:val="00496550"/>
    <w:rsid w:val="004965FC"/>
    <w:rsid w:val="0049660D"/>
    <w:rsid w:val="00496B01"/>
    <w:rsid w:val="00496B30"/>
    <w:rsid w:val="00496B36"/>
    <w:rsid w:val="00496BB3"/>
    <w:rsid w:val="00496CD4"/>
    <w:rsid w:val="00496D7D"/>
    <w:rsid w:val="004970B6"/>
    <w:rsid w:val="00497487"/>
    <w:rsid w:val="004975B6"/>
    <w:rsid w:val="004979D3"/>
    <w:rsid w:val="004979E6"/>
    <w:rsid w:val="00497AE6"/>
    <w:rsid w:val="00497CDA"/>
    <w:rsid w:val="00497EFB"/>
    <w:rsid w:val="004A001A"/>
    <w:rsid w:val="004A0334"/>
    <w:rsid w:val="004A05DB"/>
    <w:rsid w:val="004A0719"/>
    <w:rsid w:val="004A074B"/>
    <w:rsid w:val="004A07C4"/>
    <w:rsid w:val="004A0AE0"/>
    <w:rsid w:val="004A0DCD"/>
    <w:rsid w:val="004A1191"/>
    <w:rsid w:val="004A140B"/>
    <w:rsid w:val="004A144A"/>
    <w:rsid w:val="004A1469"/>
    <w:rsid w:val="004A163D"/>
    <w:rsid w:val="004A17BC"/>
    <w:rsid w:val="004A1AEB"/>
    <w:rsid w:val="004A1B5B"/>
    <w:rsid w:val="004A1BF1"/>
    <w:rsid w:val="004A1E03"/>
    <w:rsid w:val="004A1FBE"/>
    <w:rsid w:val="004A2050"/>
    <w:rsid w:val="004A2099"/>
    <w:rsid w:val="004A22DB"/>
    <w:rsid w:val="004A2497"/>
    <w:rsid w:val="004A2809"/>
    <w:rsid w:val="004A2834"/>
    <w:rsid w:val="004A2C71"/>
    <w:rsid w:val="004A2DA5"/>
    <w:rsid w:val="004A3137"/>
    <w:rsid w:val="004A315B"/>
    <w:rsid w:val="004A32EC"/>
    <w:rsid w:val="004A346B"/>
    <w:rsid w:val="004A349D"/>
    <w:rsid w:val="004A36E6"/>
    <w:rsid w:val="004A37AE"/>
    <w:rsid w:val="004A3B00"/>
    <w:rsid w:val="004A3B09"/>
    <w:rsid w:val="004A3B8B"/>
    <w:rsid w:val="004A3DCC"/>
    <w:rsid w:val="004A3F1D"/>
    <w:rsid w:val="004A3F2C"/>
    <w:rsid w:val="004A3FDC"/>
    <w:rsid w:val="004A4015"/>
    <w:rsid w:val="004A405C"/>
    <w:rsid w:val="004A42B2"/>
    <w:rsid w:val="004A42EB"/>
    <w:rsid w:val="004A44FB"/>
    <w:rsid w:val="004A4701"/>
    <w:rsid w:val="004A483B"/>
    <w:rsid w:val="004A4BC4"/>
    <w:rsid w:val="004A4BCE"/>
    <w:rsid w:val="004A5216"/>
    <w:rsid w:val="004A5793"/>
    <w:rsid w:val="004A57B3"/>
    <w:rsid w:val="004A5841"/>
    <w:rsid w:val="004A589A"/>
    <w:rsid w:val="004A58DB"/>
    <w:rsid w:val="004A5947"/>
    <w:rsid w:val="004A5BC8"/>
    <w:rsid w:val="004A5D18"/>
    <w:rsid w:val="004A5D97"/>
    <w:rsid w:val="004A5DEC"/>
    <w:rsid w:val="004A5FDD"/>
    <w:rsid w:val="004A5FF8"/>
    <w:rsid w:val="004A601B"/>
    <w:rsid w:val="004A693B"/>
    <w:rsid w:val="004A6A7D"/>
    <w:rsid w:val="004A6B04"/>
    <w:rsid w:val="004A6CE2"/>
    <w:rsid w:val="004A6E9C"/>
    <w:rsid w:val="004A6F27"/>
    <w:rsid w:val="004A724D"/>
    <w:rsid w:val="004A7653"/>
    <w:rsid w:val="004A7812"/>
    <w:rsid w:val="004A7E30"/>
    <w:rsid w:val="004B00F2"/>
    <w:rsid w:val="004B058A"/>
    <w:rsid w:val="004B06D1"/>
    <w:rsid w:val="004B0AD3"/>
    <w:rsid w:val="004B100C"/>
    <w:rsid w:val="004B1173"/>
    <w:rsid w:val="004B1300"/>
    <w:rsid w:val="004B134B"/>
    <w:rsid w:val="004B1956"/>
    <w:rsid w:val="004B1BE2"/>
    <w:rsid w:val="004B1C1C"/>
    <w:rsid w:val="004B1CB1"/>
    <w:rsid w:val="004B2084"/>
    <w:rsid w:val="004B215F"/>
    <w:rsid w:val="004B217B"/>
    <w:rsid w:val="004B223E"/>
    <w:rsid w:val="004B2454"/>
    <w:rsid w:val="004B27AC"/>
    <w:rsid w:val="004B27F2"/>
    <w:rsid w:val="004B29A2"/>
    <w:rsid w:val="004B2AF2"/>
    <w:rsid w:val="004B2DEF"/>
    <w:rsid w:val="004B2F44"/>
    <w:rsid w:val="004B2FA2"/>
    <w:rsid w:val="004B2FFF"/>
    <w:rsid w:val="004B3798"/>
    <w:rsid w:val="004B3C4D"/>
    <w:rsid w:val="004B3CEA"/>
    <w:rsid w:val="004B3E87"/>
    <w:rsid w:val="004B3EFB"/>
    <w:rsid w:val="004B439F"/>
    <w:rsid w:val="004B47DC"/>
    <w:rsid w:val="004B484D"/>
    <w:rsid w:val="004B491A"/>
    <w:rsid w:val="004B49FE"/>
    <w:rsid w:val="004B4A0D"/>
    <w:rsid w:val="004B4AFD"/>
    <w:rsid w:val="004B4FE5"/>
    <w:rsid w:val="004B5245"/>
    <w:rsid w:val="004B5537"/>
    <w:rsid w:val="004B56C6"/>
    <w:rsid w:val="004B5835"/>
    <w:rsid w:val="004B591B"/>
    <w:rsid w:val="004B5F24"/>
    <w:rsid w:val="004B61AB"/>
    <w:rsid w:val="004B646B"/>
    <w:rsid w:val="004B64CF"/>
    <w:rsid w:val="004B6804"/>
    <w:rsid w:val="004B692B"/>
    <w:rsid w:val="004B6A45"/>
    <w:rsid w:val="004B6CF9"/>
    <w:rsid w:val="004B6D10"/>
    <w:rsid w:val="004B7395"/>
    <w:rsid w:val="004B73CF"/>
    <w:rsid w:val="004B741F"/>
    <w:rsid w:val="004B774A"/>
    <w:rsid w:val="004B79AF"/>
    <w:rsid w:val="004B7B0B"/>
    <w:rsid w:val="004B7DED"/>
    <w:rsid w:val="004C02BF"/>
    <w:rsid w:val="004C0402"/>
    <w:rsid w:val="004C04E1"/>
    <w:rsid w:val="004C08B4"/>
    <w:rsid w:val="004C0E4C"/>
    <w:rsid w:val="004C0E8A"/>
    <w:rsid w:val="004C0EEA"/>
    <w:rsid w:val="004C1795"/>
    <w:rsid w:val="004C18CF"/>
    <w:rsid w:val="004C19BE"/>
    <w:rsid w:val="004C1CE4"/>
    <w:rsid w:val="004C1DF8"/>
    <w:rsid w:val="004C1F95"/>
    <w:rsid w:val="004C2147"/>
    <w:rsid w:val="004C2355"/>
    <w:rsid w:val="004C25BC"/>
    <w:rsid w:val="004C28E1"/>
    <w:rsid w:val="004C2EC5"/>
    <w:rsid w:val="004C302B"/>
    <w:rsid w:val="004C3196"/>
    <w:rsid w:val="004C3570"/>
    <w:rsid w:val="004C39D7"/>
    <w:rsid w:val="004C3CE9"/>
    <w:rsid w:val="004C3EE2"/>
    <w:rsid w:val="004C3F01"/>
    <w:rsid w:val="004C3F94"/>
    <w:rsid w:val="004C3FBC"/>
    <w:rsid w:val="004C404E"/>
    <w:rsid w:val="004C42A1"/>
    <w:rsid w:val="004C4334"/>
    <w:rsid w:val="004C4A26"/>
    <w:rsid w:val="004C4D1D"/>
    <w:rsid w:val="004C4D5D"/>
    <w:rsid w:val="004C4FF2"/>
    <w:rsid w:val="004C52CD"/>
    <w:rsid w:val="004C53BC"/>
    <w:rsid w:val="004C53C4"/>
    <w:rsid w:val="004C56D9"/>
    <w:rsid w:val="004C5729"/>
    <w:rsid w:val="004C5733"/>
    <w:rsid w:val="004C57BC"/>
    <w:rsid w:val="004C5B5E"/>
    <w:rsid w:val="004C6003"/>
    <w:rsid w:val="004C6335"/>
    <w:rsid w:val="004C640C"/>
    <w:rsid w:val="004C65C7"/>
    <w:rsid w:val="004C6675"/>
    <w:rsid w:val="004C69C3"/>
    <w:rsid w:val="004C6D1C"/>
    <w:rsid w:val="004C6E26"/>
    <w:rsid w:val="004C6E6F"/>
    <w:rsid w:val="004C7081"/>
    <w:rsid w:val="004C7240"/>
    <w:rsid w:val="004C724D"/>
    <w:rsid w:val="004C75D6"/>
    <w:rsid w:val="004C767A"/>
    <w:rsid w:val="004C79A0"/>
    <w:rsid w:val="004D016B"/>
    <w:rsid w:val="004D0474"/>
    <w:rsid w:val="004D0C61"/>
    <w:rsid w:val="004D0E3F"/>
    <w:rsid w:val="004D1473"/>
    <w:rsid w:val="004D158B"/>
    <w:rsid w:val="004D195B"/>
    <w:rsid w:val="004D1F07"/>
    <w:rsid w:val="004D203F"/>
    <w:rsid w:val="004D2410"/>
    <w:rsid w:val="004D2596"/>
    <w:rsid w:val="004D263B"/>
    <w:rsid w:val="004D3017"/>
    <w:rsid w:val="004D3442"/>
    <w:rsid w:val="004D3655"/>
    <w:rsid w:val="004D370C"/>
    <w:rsid w:val="004D371F"/>
    <w:rsid w:val="004D39FE"/>
    <w:rsid w:val="004D3B30"/>
    <w:rsid w:val="004D3BFA"/>
    <w:rsid w:val="004D3C31"/>
    <w:rsid w:val="004D3E9E"/>
    <w:rsid w:val="004D3EAD"/>
    <w:rsid w:val="004D40C1"/>
    <w:rsid w:val="004D41C7"/>
    <w:rsid w:val="004D4425"/>
    <w:rsid w:val="004D44D0"/>
    <w:rsid w:val="004D4506"/>
    <w:rsid w:val="004D465A"/>
    <w:rsid w:val="004D4EE4"/>
    <w:rsid w:val="004D5169"/>
    <w:rsid w:val="004D545B"/>
    <w:rsid w:val="004D5495"/>
    <w:rsid w:val="004D55AB"/>
    <w:rsid w:val="004D55DC"/>
    <w:rsid w:val="004D587F"/>
    <w:rsid w:val="004D5BDA"/>
    <w:rsid w:val="004D5C84"/>
    <w:rsid w:val="004D66EF"/>
    <w:rsid w:val="004D694F"/>
    <w:rsid w:val="004D6AC6"/>
    <w:rsid w:val="004D6BA7"/>
    <w:rsid w:val="004D6C3A"/>
    <w:rsid w:val="004D6D1A"/>
    <w:rsid w:val="004D6F95"/>
    <w:rsid w:val="004D707C"/>
    <w:rsid w:val="004D71CB"/>
    <w:rsid w:val="004D76BA"/>
    <w:rsid w:val="004D7A73"/>
    <w:rsid w:val="004D7EC9"/>
    <w:rsid w:val="004E0168"/>
    <w:rsid w:val="004E03B2"/>
    <w:rsid w:val="004E03DC"/>
    <w:rsid w:val="004E1381"/>
    <w:rsid w:val="004E1463"/>
    <w:rsid w:val="004E15C7"/>
    <w:rsid w:val="004E15DB"/>
    <w:rsid w:val="004E1680"/>
    <w:rsid w:val="004E16B7"/>
    <w:rsid w:val="004E1760"/>
    <w:rsid w:val="004E180D"/>
    <w:rsid w:val="004E1EE7"/>
    <w:rsid w:val="004E22CB"/>
    <w:rsid w:val="004E2469"/>
    <w:rsid w:val="004E27E1"/>
    <w:rsid w:val="004E27FA"/>
    <w:rsid w:val="004E28A2"/>
    <w:rsid w:val="004E29DD"/>
    <w:rsid w:val="004E2A22"/>
    <w:rsid w:val="004E2BEE"/>
    <w:rsid w:val="004E2F00"/>
    <w:rsid w:val="004E2F8D"/>
    <w:rsid w:val="004E3059"/>
    <w:rsid w:val="004E3095"/>
    <w:rsid w:val="004E31DF"/>
    <w:rsid w:val="004E3217"/>
    <w:rsid w:val="004E3339"/>
    <w:rsid w:val="004E340C"/>
    <w:rsid w:val="004E3499"/>
    <w:rsid w:val="004E35FA"/>
    <w:rsid w:val="004E3658"/>
    <w:rsid w:val="004E36E2"/>
    <w:rsid w:val="004E3D22"/>
    <w:rsid w:val="004E3D6A"/>
    <w:rsid w:val="004E3D7D"/>
    <w:rsid w:val="004E417F"/>
    <w:rsid w:val="004E41DA"/>
    <w:rsid w:val="004E42DA"/>
    <w:rsid w:val="004E435D"/>
    <w:rsid w:val="004E4AE8"/>
    <w:rsid w:val="004E4B41"/>
    <w:rsid w:val="004E508D"/>
    <w:rsid w:val="004E50B2"/>
    <w:rsid w:val="004E50D6"/>
    <w:rsid w:val="004E525B"/>
    <w:rsid w:val="004E56CC"/>
    <w:rsid w:val="004E576C"/>
    <w:rsid w:val="004E57CE"/>
    <w:rsid w:val="004E5950"/>
    <w:rsid w:val="004E59A4"/>
    <w:rsid w:val="004E5AAF"/>
    <w:rsid w:val="004E5BF5"/>
    <w:rsid w:val="004E5D98"/>
    <w:rsid w:val="004E5EFC"/>
    <w:rsid w:val="004E674E"/>
    <w:rsid w:val="004E6EA2"/>
    <w:rsid w:val="004E6F85"/>
    <w:rsid w:val="004E71DF"/>
    <w:rsid w:val="004E7576"/>
    <w:rsid w:val="004E78B5"/>
    <w:rsid w:val="004E78BD"/>
    <w:rsid w:val="004E79B2"/>
    <w:rsid w:val="004E7BDC"/>
    <w:rsid w:val="004E7E67"/>
    <w:rsid w:val="004E7F4E"/>
    <w:rsid w:val="004E7F90"/>
    <w:rsid w:val="004E7FA9"/>
    <w:rsid w:val="004F0176"/>
    <w:rsid w:val="004F02E6"/>
    <w:rsid w:val="004F04E2"/>
    <w:rsid w:val="004F0869"/>
    <w:rsid w:val="004F0C38"/>
    <w:rsid w:val="004F0C50"/>
    <w:rsid w:val="004F0D54"/>
    <w:rsid w:val="004F111D"/>
    <w:rsid w:val="004F14CB"/>
    <w:rsid w:val="004F14E3"/>
    <w:rsid w:val="004F1D71"/>
    <w:rsid w:val="004F1EC0"/>
    <w:rsid w:val="004F22C3"/>
    <w:rsid w:val="004F26F9"/>
    <w:rsid w:val="004F2884"/>
    <w:rsid w:val="004F29E7"/>
    <w:rsid w:val="004F3270"/>
    <w:rsid w:val="004F3567"/>
    <w:rsid w:val="004F3A98"/>
    <w:rsid w:val="004F3CFF"/>
    <w:rsid w:val="004F3F02"/>
    <w:rsid w:val="004F428F"/>
    <w:rsid w:val="004F4623"/>
    <w:rsid w:val="004F4656"/>
    <w:rsid w:val="004F4708"/>
    <w:rsid w:val="004F4BDE"/>
    <w:rsid w:val="004F4CC0"/>
    <w:rsid w:val="004F4EDD"/>
    <w:rsid w:val="004F4F14"/>
    <w:rsid w:val="004F513E"/>
    <w:rsid w:val="004F5171"/>
    <w:rsid w:val="004F549C"/>
    <w:rsid w:val="004F56FE"/>
    <w:rsid w:val="004F587F"/>
    <w:rsid w:val="004F5962"/>
    <w:rsid w:val="004F5D93"/>
    <w:rsid w:val="004F5DAE"/>
    <w:rsid w:val="004F5F65"/>
    <w:rsid w:val="004F6269"/>
    <w:rsid w:val="004F6285"/>
    <w:rsid w:val="004F6500"/>
    <w:rsid w:val="004F652A"/>
    <w:rsid w:val="004F6AD1"/>
    <w:rsid w:val="004F6D3E"/>
    <w:rsid w:val="004F6DAB"/>
    <w:rsid w:val="004F75E4"/>
    <w:rsid w:val="004F786B"/>
    <w:rsid w:val="0050006D"/>
    <w:rsid w:val="0050019D"/>
    <w:rsid w:val="0050061C"/>
    <w:rsid w:val="00500663"/>
    <w:rsid w:val="0050084E"/>
    <w:rsid w:val="00500ABF"/>
    <w:rsid w:val="00500B77"/>
    <w:rsid w:val="00501105"/>
    <w:rsid w:val="0050136E"/>
    <w:rsid w:val="005016BA"/>
    <w:rsid w:val="005018EE"/>
    <w:rsid w:val="00501CD2"/>
    <w:rsid w:val="00501DA7"/>
    <w:rsid w:val="00501E47"/>
    <w:rsid w:val="00501F0F"/>
    <w:rsid w:val="0050291F"/>
    <w:rsid w:val="00502B73"/>
    <w:rsid w:val="00502D4D"/>
    <w:rsid w:val="0050308D"/>
    <w:rsid w:val="0050321E"/>
    <w:rsid w:val="005033F8"/>
    <w:rsid w:val="00503750"/>
    <w:rsid w:val="0050390C"/>
    <w:rsid w:val="005039CF"/>
    <w:rsid w:val="00503A67"/>
    <w:rsid w:val="00503BF0"/>
    <w:rsid w:val="00503C4D"/>
    <w:rsid w:val="00503D4A"/>
    <w:rsid w:val="00504024"/>
    <w:rsid w:val="005048C1"/>
    <w:rsid w:val="005049B9"/>
    <w:rsid w:val="00504BF4"/>
    <w:rsid w:val="00504C28"/>
    <w:rsid w:val="00504F44"/>
    <w:rsid w:val="00504F78"/>
    <w:rsid w:val="00504FB1"/>
    <w:rsid w:val="005055E2"/>
    <w:rsid w:val="00505A4D"/>
    <w:rsid w:val="00505CC8"/>
    <w:rsid w:val="00505D8B"/>
    <w:rsid w:val="00505FD4"/>
    <w:rsid w:val="0050608C"/>
    <w:rsid w:val="005060AE"/>
    <w:rsid w:val="0050613A"/>
    <w:rsid w:val="00506321"/>
    <w:rsid w:val="00506C39"/>
    <w:rsid w:val="00506DE7"/>
    <w:rsid w:val="00506F53"/>
    <w:rsid w:val="0050716E"/>
    <w:rsid w:val="005072A0"/>
    <w:rsid w:val="0050752A"/>
    <w:rsid w:val="0050758B"/>
    <w:rsid w:val="005075CE"/>
    <w:rsid w:val="005076C5"/>
    <w:rsid w:val="00507B61"/>
    <w:rsid w:val="00507D22"/>
    <w:rsid w:val="005105D4"/>
    <w:rsid w:val="0051097B"/>
    <w:rsid w:val="00510D0B"/>
    <w:rsid w:val="00510DC3"/>
    <w:rsid w:val="00510E4E"/>
    <w:rsid w:val="005110D7"/>
    <w:rsid w:val="005116F8"/>
    <w:rsid w:val="005117FC"/>
    <w:rsid w:val="005117FE"/>
    <w:rsid w:val="005119D8"/>
    <w:rsid w:val="00511CAD"/>
    <w:rsid w:val="00511D06"/>
    <w:rsid w:val="00511F88"/>
    <w:rsid w:val="0051247F"/>
    <w:rsid w:val="0051252B"/>
    <w:rsid w:val="00512731"/>
    <w:rsid w:val="0051279F"/>
    <w:rsid w:val="0051280B"/>
    <w:rsid w:val="00512849"/>
    <w:rsid w:val="005128B2"/>
    <w:rsid w:val="00512D2C"/>
    <w:rsid w:val="00512D36"/>
    <w:rsid w:val="00512FE2"/>
    <w:rsid w:val="00513509"/>
    <w:rsid w:val="00513C31"/>
    <w:rsid w:val="00513EBC"/>
    <w:rsid w:val="00513EE9"/>
    <w:rsid w:val="00513F8B"/>
    <w:rsid w:val="00514386"/>
    <w:rsid w:val="0051442B"/>
    <w:rsid w:val="00514620"/>
    <w:rsid w:val="005146F6"/>
    <w:rsid w:val="00514727"/>
    <w:rsid w:val="00514776"/>
    <w:rsid w:val="0051492D"/>
    <w:rsid w:val="0051493E"/>
    <w:rsid w:val="00514C2F"/>
    <w:rsid w:val="00514CD0"/>
    <w:rsid w:val="00514ECE"/>
    <w:rsid w:val="00514F13"/>
    <w:rsid w:val="0051527F"/>
    <w:rsid w:val="00515356"/>
    <w:rsid w:val="005153AF"/>
    <w:rsid w:val="005158B8"/>
    <w:rsid w:val="00515CF3"/>
    <w:rsid w:val="00515E0D"/>
    <w:rsid w:val="00515E2A"/>
    <w:rsid w:val="00515E63"/>
    <w:rsid w:val="00515F68"/>
    <w:rsid w:val="005162DF"/>
    <w:rsid w:val="0051637C"/>
    <w:rsid w:val="00516440"/>
    <w:rsid w:val="0051649F"/>
    <w:rsid w:val="0051697A"/>
    <w:rsid w:val="00516CBB"/>
    <w:rsid w:val="00517575"/>
    <w:rsid w:val="00517ABC"/>
    <w:rsid w:val="00517B78"/>
    <w:rsid w:val="0052023B"/>
    <w:rsid w:val="00520466"/>
    <w:rsid w:val="005208E5"/>
    <w:rsid w:val="0052091F"/>
    <w:rsid w:val="00520B4F"/>
    <w:rsid w:val="00520C67"/>
    <w:rsid w:val="00520D2B"/>
    <w:rsid w:val="0052102A"/>
    <w:rsid w:val="00521057"/>
    <w:rsid w:val="0052127C"/>
    <w:rsid w:val="005218A8"/>
    <w:rsid w:val="00521A74"/>
    <w:rsid w:val="00521D2C"/>
    <w:rsid w:val="00521E45"/>
    <w:rsid w:val="00521E56"/>
    <w:rsid w:val="0052220A"/>
    <w:rsid w:val="0052241E"/>
    <w:rsid w:val="00522A80"/>
    <w:rsid w:val="00522FA9"/>
    <w:rsid w:val="005230D3"/>
    <w:rsid w:val="00523259"/>
    <w:rsid w:val="0052337C"/>
    <w:rsid w:val="005236FF"/>
    <w:rsid w:val="00523835"/>
    <w:rsid w:val="00523EAC"/>
    <w:rsid w:val="00523FA6"/>
    <w:rsid w:val="005242DE"/>
    <w:rsid w:val="005244FC"/>
    <w:rsid w:val="005247A7"/>
    <w:rsid w:val="005249C8"/>
    <w:rsid w:val="00524BDB"/>
    <w:rsid w:val="0052593F"/>
    <w:rsid w:val="00525A0B"/>
    <w:rsid w:val="00525C9E"/>
    <w:rsid w:val="00525D66"/>
    <w:rsid w:val="00526082"/>
    <w:rsid w:val="0052613B"/>
    <w:rsid w:val="005261E5"/>
    <w:rsid w:val="00526387"/>
    <w:rsid w:val="0052638A"/>
    <w:rsid w:val="00526445"/>
    <w:rsid w:val="005267C1"/>
    <w:rsid w:val="00526BBC"/>
    <w:rsid w:val="005270A3"/>
    <w:rsid w:val="0052727E"/>
    <w:rsid w:val="00527402"/>
    <w:rsid w:val="005274F8"/>
    <w:rsid w:val="00527531"/>
    <w:rsid w:val="005276CB"/>
    <w:rsid w:val="00527823"/>
    <w:rsid w:val="005279CA"/>
    <w:rsid w:val="00530247"/>
    <w:rsid w:val="005304DE"/>
    <w:rsid w:val="00530541"/>
    <w:rsid w:val="005305B5"/>
    <w:rsid w:val="00530DE8"/>
    <w:rsid w:val="00530FCD"/>
    <w:rsid w:val="00530FE2"/>
    <w:rsid w:val="00531197"/>
    <w:rsid w:val="0053139C"/>
    <w:rsid w:val="005313E9"/>
    <w:rsid w:val="005315BC"/>
    <w:rsid w:val="00531A69"/>
    <w:rsid w:val="00531BD3"/>
    <w:rsid w:val="00531C2D"/>
    <w:rsid w:val="00531DDB"/>
    <w:rsid w:val="00531FED"/>
    <w:rsid w:val="0053209D"/>
    <w:rsid w:val="005322AC"/>
    <w:rsid w:val="005329C5"/>
    <w:rsid w:val="005329CE"/>
    <w:rsid w:val="00532B91"/>
    <w:rsid w:val="00532CEE"/>
    <w:rsid w:val="00532E85"/>
    <w:rsid w:val="005332C7"/>
    <w:rsid w:val="0053357C"/>
    <w:rsid w:val="00533A13"/>
    <w:rsid w:val="00533C72"/>
    <w:rsid w:val="00534320"/>
    <w:rsid w:val="0053450F"/>
    <w:rsid w:val="005346B3"/>
    <w:rsid w:val="005348D5"/>
    <w:rsid w:val="00534959"/>
    <w:rsid w:val="00535426"/>
    <w:rsid w:val="00535869"/>
    <w:rsid w:val="00535931"/>
    <w:rsid w:val="00535F61"/>
    <w:rsid w:val="00536241"/>
    <w:rsid w:val="0053624A"/>
    <w:rsid w:val="00536273"/>
    <w:rsid w:val="00536353"/>
    <w:rsid w:val="0053640B"/>
    <w:rsid w:val="00536923"/>
    <w:rsid w:val="00536E49"/>
    <w:rsid w:val="00536E9A"/>
    <w:rsid w:val="005373AE"/>
    <w:rsid w:val="00537BA6"/>
    <w:rsid w:val="00537EDE"/>
    <w:rsid w:val="00537F5F"/>
    <w:rsid w:val="005400C9"/>
    <w:rsid w:val="0054059A"/>
    <w:rsid w:val="005406A7"/>
    <w:rsid w:val="005407F3"/>
    <w:rsid w:val="005408F1"/>
    <w:rsid w:val="005409C6"/>
    <w:rsid w:val="00540BE0"/>
    <w:rsid w:val="00540CFE"/>
    <w:rsid w:val="00540F9F"/>
    <w:rsid w:val="00541147"/>
    <w:rsid w:val="005411D7"/>
    <w:rsid w:val="005417D5"/>
    <w:rsid w:val="005418AA"/>
    <w:rsid w:val="0054197E"/>
    <w:rsid w:val="00541ABD"/>
    <w:rsid w:val="00541BEE"/>
    <w:rsid w:val="00541CC2"/>
    <w:rsid w:val="00541D86"/>
    <w:rsid w:val="00541E3B"/>
    <w:rsid w:val="00541F8C"/>
    <w:rsid w:val="00541FA7"/>
    <w:rsid w:val="0054201A"/>
    <w:rsid w:val="005421E0"/>
    <w:rsid w:val="005422EE"/>
    <w:rsid w:val="00542575"/>
    <w:rsid w:val="0054300C"/>
    <w:rsid w:val="00543045"/>
    <w:rsid w:val="005437DE"/>
    <w:rsid w:val="005437E9"/>
    <w:rsid w:val="00543B4A"/>
    <w:rsid w:val="00544101"/>
    <w:rsid w:val="0054417D"/>
    <w:rsid w:val="005443D7"/>
    <w:rsid w:val="00544B88"/>
    <w:rsid w:val="00544C0A"/>
    <w:rsid w:val="00544DC7"/>
    <w:rsid w:val="00544E31"/>
    <w:rsid w:val="00545347"/>
    <w:rsid w:val="00545889"/>
    <w:rsid w:val="005458CC"/>
    <w:rsid w:val="00545B6A"/>
    <w:rsid w:val="00545C21"/>
    <w:rsid w:val="00545CB1"/>
    <w:rsid w:val="00545E00"/>
    <w:rsid w:val="00545EC7"/>
    <w:rsid w:val="00545EF0"/>
    <w:rsid w:val="00545F0D"/>
    <w:rsid w:val="00546273"/>
    <w:rsid w:val="0054663E"/>
    <w:rsid w:val="00546952"/>
    <w:rsid w:val="00546D4B"/>
    <w:rsid w:val="00546E9A"/>
    <w:rsid w:val="00546F31"/>
    <w:rsid w:val="0054714D"/>
    <w:rsid w:val="00547C34"/>
    <w:rsid w:val="00547EB8"/>
    <w:rsid w:val="00547EE3"/>
    <w:rsid w:val="005500EB"/>
    <w:rsid w:val="00550164"/>
    <w:rsid w:val="005501B8"/>
    <w:rsid w:val="005503BE"/>
    <w:rsid w:val="00550460"/>
    <w:rsid w:val="0055054D"/>
    <w:rsid w:val="005509C8"/>
    <w:rsid w:val="005509F9"/>
    <w:rsid w:val="00550D74"/>
    <w:rsid w:val="00550E6E"/>
    <w:rsid w:val="00551150"/>
    <w:rsid w:val="005511A2"/>
    <w:rsid w:val="00551441"/>
    <w:rsid w:val="005514AB"/>
    <w:rsid w:val="0055151E"/>
    <w:rsid w:val="00551B7D"/>
    <w:rsid w:val="00551CF8"/>
    <w:rsid w:val="00551EA1"/>
    <w:rsid w:val="005521EF"/>
    <w:rsid w:val="00552345"/>
    <w:rsid w:val="0055253F"/>
    <w:rsid w:val="005525DD"/>
    <w:rsid w:val="005527AC"/>
    <w:rsid w:val="005528CD"/>
    <w:rsid w:val="005529D9"/>
    <w:rsid w:val="00552ECF"/>
    <w:rsid w:val="00553382"/>
    <w:rsid w:val="0055344B"/>
    <w:rsid w:val="0055389B"/>
    <w:rsid w:val="005538D4"/>
    <w:rsid w:val="00553AC9"/>
    <w:rsid w:val="00553D54"/>
    <w:rsid w:val="00553E37"/>
    <w:rsid w:val="00553F3D"/>
    <w:rsid w:val="00554393"/>
    <w:rsid w:val="005543E7"/>
    <w:rsid w:val="0055448C"/>
    <w:rsid w:val="0055449E"/>
    <w:rsid w:val="005546FE"/>
    <w:rsid w:val="005547DF"/>
    <w:rsid w:val="00554A49"/>
    <w:rsid w:val="00554BB7"/>
    <w:rsid w:val="00554E94"/>
    <w:rsid w:val="00554F63"/>
    <w:rsid w:val="00555103"/>
    <w:rsid w:val="0055514E"/>
    <w:rsid w:val="005552B1"/>
    <w:rsid w:val="00555C4B"/>
    <w:rsid w:val="00555DEA"/>
    <w:rsid w:val="005561F0"/>
    <w:rsid w:val="00556201"/>
    <w:rsid w:val="00556A10"/>
    <w:rsid w:val="00556B3F"/>
    <w:rsid w:val="00556D3D"/>
    <w:rsid w:val="00556DAC"/>
    <w:rsid w:val="00556DE6"/>
    <w:rsid w:val="00556EF7"/>
    <w:rsid w:val="00557238"/>
    <w:rsid w:val="00557317"/>
    <w:rsid w:val="005575C8"/>
    <w:rsid w:val="0055794D"/>
    <w:rsid w:val="00557C85"/>
    <w:rsid w:val="00557EC6"/>
    <w:rsid w:val="00557F7E"/>
    <w:rsid w:val="005603C2"/>
    <w:rsid w:val="00560AC5"/>
    <w:rsid w:val="0056114D"/>
    <w:rsid w:val="005614F5"/>
    <w:rsid w:val="00561704"/>
    <w:rsid w:val="0056195C"/>
    <w:rsid w:val="005619DF"/>
    <w:rsid w:val="00561BA7"/>
    <w:rsid w:val="00561CD9"/>
    <w:rsid w:val="00561D5D"/>
    <w:rsid w:val="00561D75"/>
    <w:rsid w:val="00561E47"/>
    <w:rsid w:val="00561EAE"/>
    <w:rsid w:val="00561EFA"/>
    <w:rsid w:val="0056209B"/>
    <w:rsid w:val="00562351"/>
    <w:rsid w:val="00562390"/>
    <w:rsid w:val="00562412"/>
    <w:rsid w:val="0056247C"/>
    <w:rsid w:val="0056264C"/>
    <w:rsid w:val="0056308E"/>
    <w:rsid w:val="005631A4"/>
    <w:rsid w:val="00563359"/>
    <w:rsid w:val="005638A6"/>
    <w:rsid w:val="005638C9"/>
    <w:rsid w:val="0056392D"/>
    <w:rsid w:val="00563BA6"/>
    <w:rsid w:val="00563FFB"/>
    <w:rsid w:val="00564062"/>
    <w:rsid w:val="0056443C"/>
    <w:rsid w:val="0056457B"/>
    <w:rsid w:val="00564B04"/>
    <w:rsid w:val="005654EA"/>
    <w:rsid w:val="0056558A"/>
    <w:rsid w:val="0056578C"/>
    <w:rsid w:val="0056586C"/>
    <w:rsid w:val="005659ED"/>
    <w:rsid w:val="00565B8C"/>
    <w:rsid w:val="00565BFD"/>
    <w:rsid w:val="00565D2F"/>
    <w:rsid w:val="00565F18"/>
    <w:rsid w:val="00566405"/>
    <w:rsid w:val="0056655C"/>
    <w:rsid w:val="0056721E"/>
    <w:rsid w:val="005675F9"/>
    <w:rsid w:val="0056770C"/>
    <w:rsid w:val="005678FC"/>
    <w:rsid w:val="00567B3C"/>
    <w:rsid w:val="00567D66"/>
    <w:rsid w:val="00567DC4"/>
    <w:rsid w:val="005700F5"/>
    <w:rsid w:val="00570116"/>
    <w:rsid w:val="0057040C"/>
    <w:rsid w:val="005704B4"/>
    <w:rsid w:val="0057052A"/>
    <w:rsid w:val="00570A4D"/>
    <w:rsid w:val="00570CF5"/>
    <w:rsid w:val="00571098"/>
    <w:rsid w:val="005710F5"/>
    <w:rsid w:val="005712AE"/>
    <w:rsid w:val="005716D8"/>
    <w:rsid w:val="00571E98"/>
    <w:rsid w:val="00571EB5"/>
    <w:rsid w:val="00571F00"/>
    <w:rsid w:val="00571FBE"/>
    <w:rsid w:val="00571FD2"/>
    <w:rsid w:val="00571FE5"/>
    <w:rsid w:val="0057208C"/>
    <w:rsid w:val="00572109"/>
    <w:rsid w:val="005721EE"/>
    <w:rsid w:val="005727B3"/>
    <w:rsid w:val="0057281E"/>
    <w:rsid w:val="00572A44"/>
    <w:rsid w:val="00573476"/>
    <w:rsid w:val="005736E3"/>
    <w:rsid w:val="005737F4"/>
    <w:rsid w:val="0057392E"/>
    <w:rsid w:val="00573C12"/>
    <w:rsid w:val="00574218"/>
    <w:rsid w:val="0057429D"/>
    <w:rsid w:val="0057457F"/>
    <w:rsid w:val="00574B82"/>
    <w:rsid w:val="00574C93"/>
    <w:rsid w:val="00574DBF"/>
    <w:rsid w:val="0057519B"/>
    <w:rsid w:val="005757D9"/>
    <w:rsid w:val="0057595C"/>
    <w:rsid w:val="00575A2E"/>
    <w:rsid w:val="00575C9E"/>
    <w:rsid w:val="00575E08"/>
    <w:rsid w:val="00575FCA"/>
    <w:rsid w:val="00575FCB"/>
    <w:rsid w:val="005763F3"/>
    <w:rsid w:val="00576454"/>
    <w:rsid w:val="005766D6"/>
    <w:rsid w:val="005766FC"/>
    <w:rsid w:val="00576827"/>
    <w:rsid w:val="005768E8"/>
    <w:rsid w:val="00576B4D"/>
    <w:rsid w:val="005773B7"/>
    <w:rsid w:val="0057760E"/>
    <w:rsid w:val="00577994"/>
    <w:rsid w:val="00577D8E"/>
    <w:rsid w:val="00577E34"/>
    <w:rsid w:val="0058000D"/>
    <w:rsid w:val="00580019"/>
    <w:rsid w:val="00580049"/>
    <w:rsid w:val="005800D0"/>
    <w:rsid w:val="005800F0"/>
    <w:rsid w:val="0058023C"/>
    <w:rsid w:val="00580561"/>
    <w:rsid w:val="005806AA"/>
    <w:rsid w:val="00580863"/>
    <w:rsid w:val="005808A1"/>
    <w:rsid w:val="00580918"/>
    <w:rsid w:val="005809D5"/>
    <w:rsid w:val="00580E6F"/>
    <w:rsid w:val="00580F65"/>
    <w:rsid w:val="005814B0"/>
    <w:rsid w:val="00581976"/>
    <w:rsid w:val="00581D9F"/>
    <w:rsid w:val="00581E1F"/>
    <w:rsid w:val="00581F06"/>
    <w:rsid w:val="00582083"/>
    <w:rsid w:val="005822D2"/>
    <w:rsid w:val="005824E7"/>
    <w:rsid w:val="0058255D"/>
    <w:rsid w:val="0058265F"/>
    <w:rsid w:val="005829B9"/>
    <w:rsid w:val="00582A25"/>
    <w:rsid w:val="00582A75"/>
    <w:rsid w:val="00582CBB"/>
    <w:rsid w:val="00582F5D"/>
    <w:rsid w:val="00583793"/>
    <w:rsid w:val="005839DB"/>
    <w:rsid w:val="00583C9C"/>
    <w:rsid w:val="00583E88"/>
    <w:rsid w:val="00583FD2"/>
    <w:rsid w:val="005842B5"/>
    <w:rsid w:val="005842F7"/>
    <w:rsid w:val="005850EF"/>
    <w:rsid w:val="00585422"/>
    <w:rsid w:val="0058545B"/>
    <w:rsid w:val="005854F7"/>
    <w:rsid w:val="0058555A"/>
    <w:rsid w:val="00585570"/>
    <w:rsid w:val="00585976"/>
    <w:rsid w:val="00585BE7"/>
    <w:rsid w:val="00585D7A"/>
    <w:rsid w:val="00585E28"/>
    <w:rsid w:val="00585F32"/>
    <w:rsid w:val="00586004"/>
    <w:rsid w:val="005861D4"/>
    <w:rsid w:val="00586653"/>
    <w:rsid w:val="00586752"/>
    <w:rsid w:val="005869A5"/>
    <w:rsid w:val="00586A94"/>
    <w:rsid w:val="00586C33"/>
    <w:rsid w:val="00586DC8"/>
    <w:rsid w:val="005870FC"/>
    <w:rsid w:val="005872DD"/>
    <w:rsid w:val="005876D9"/>
    <w:rsid w:val="0058773B"/>
    <w:rsid w:val="00587F0F"/>
    <w:rsid w:val="00587FD3"/>
    <w:rsid w:val="0059003A"/>
    <w:rsid w:val="0059024A"/>
    <w:rsid w:val="0059032E"/>
    <w:rsid w:val="00590411"/>
    <w:rsid w:val="005906CE"/>
    <w:rsid w:val="005907F3"/>
    <w:rsid w:val="005909D3"/>
    <w:rsid w:val="00590B19"/>
    <w:rsid w:val="00590B63"/>
    <w:rsid w:val="00590BD7"/>
    <w:rsid w:val="00590C8E"/>
    <w:rsid w:val="00590C9F"/>
    <w:rsid w:val="00590D39"/>
    <w:rsid w:val="00590E99"/>
    <w:rsid w:val="00590EF6"/>
    <w:rsid w:val="005910EF"/>
    <w:rsid w:val="00591277"/>
    <w:rsid w:val="00591359"/>
    <w:rsid w:val="00591C54"/>
    <w:rsid w:val="00591C95"/>
    <w:rsid w:val="00591D37"/>
    <w:rsid w:val="00591F0A"/>
    <w:rsid w:val="00592529"/>
    <w:rsid w:val="005925D9"/>
    <w:rsid w:val="005926B1"/>
    <w:rsid w:val="0059284D"/>
    <w:rsid w:val="005929B3"/>
    <w:rsid w:val="00592ACB"/>
    <w:rsid w:val="00592BAC"/>
    <w:rsid w:val="005934AA"/>
    <w:rsid w:val="00593869"/>
    <w:rsid w:val="00593BE4"/>
    <w:rsid w:val="00593C31"/>
    <w:rsid w:val="00593CD4"/>
    <w:rsid w:val="005940FE"/>
    <w:rsid w:val="00594357"/>
    <w:rsid w:val="0059474C"/>
    <w:rsid w:val="00594787"/>
    <w:rsid w:val="00594968"/>
    <w:rsid w:val="00594A56"/>
    <w:rsid w:val="00594C8C"/>
    <w:rsid w:val="00594FFE"/>
    <w:rsid w:val="0059516A"/>
    <w:rsid w:val="005951C8"/>
    <w:rsid w:val="00595399"/>
    <w:rsid w:val="00595576"/>
    <w:rsid w:val="0059569F"/>
    <w:rsid w:val="005956DD"/>
    <w:rsid w:val="00595726"/>
    <w:rsid w:val="00595C2E"/>
    <w:rsid w:val="0059602C"/>
    <w:rsid w:val="00596230"/>
    <w:rsid w:val="005962A4"/>
    <w:rsid w:val="005965AE"/>
    <w:rsid w:val="005966BD"/>
    <w:rsid w:val="0059682A"/>
    <w:rsid w:val="005969E8"/>
    <w:rsid w:val="00596BBA"/>
    <w:rsid w:val="00596D49"/>
    <w:rsid w:val="00596D98"/>
    <w:rsid w:val="00597152"/>
    <w:rsid w:val="00597206"/>
    <w:rsid w:val="00597432"/>
    <w:rsid w:val="00597486"/>
    <w:rsid w:val="005975F7"/>
    <w:rsid w:val="005978E5"/>
    <w:rsid w:val="00597AD1"/>
    <w:rsid w:val="00597B6B"/>
    <w:rsid w:val="00597FE8"/>
    <w:rsid w:val="005A00CF"/>
    <w:rsid w:val="005A00E7"/>
    <w:rsid w:val="005A02B2"/>
    <w:rsid w:val="005A02C2"/>
    <w:rsid w:val="005A04F1"/>
    <w:rsid w:val="005A0673"/>
    <w:rsid w:val="005A08B7"/>
    <w:rsid w:val="005A08D0"/>
    <w:rsid w:val="005A0CE1"/>
    <w:rsid w:val="005A0DA5"/>
    <w:rsid w:val="005A1111"/>
    <w:rsid w:val="005A1126"/>
    <w:rsid w:val="005A1608"/>
    <w:rsid w:val="005A169F"/>
    <w:rsid w:val="005A1902"/>
    <w:rsid w:val="005A190F"/>
    <w:rsid w:val="005A1CD8"/>
    <w:rsid w:val="005A1CE2"/>
    <w:rsid w:val="005A1CF8"/>
    <w:rsid w:val="005A2250"/>
    <w:rsid w:val="005A25CB"/>
    <w:rsid w:val="005A267D"/>
    <w:rsid w:val="005A28AE"/>
    <w:rsid w:val="005A2AE2"/>
    <w:rsid w:val="005A2AF9"/>
    <w:rsid w:val="005A2C0C"/>
    <w:rsid w:val="005A2C43"/>
    <w:rsid w:val="005A2D4C"/>
    <w:rsid w:val="005A2D56"/>
    <w:rsid w:val="005A2FD0"/>
    <w:rsid w:val="005A31B8"/>
    <w:rsid w:val="005A3823"/>
    <w:rsid w:val="005A398F"/>
    <w:rsid w:val="005A3AAA"/>
    <w:rsid w:val="005A3C85"/>
    <w:rsid w:val="005A3CFB"/>
    <w:rsid w:val="005A3D10"/>
    <w:rsid w:val="005A3EDF"/>
    <w:rsid w:val="005A3EEB"/>
    <w:rsid w:val="005A413E"/>
    <w:rsid w:val="005A4240"/>
    <w:rsid w:val="005A4385"/>
    <w:rsid w:val="005A4391"/>
    <w:rsid w:val="005A482D"/>
    <w:rsid w:val="005A4913"/>
    <w:rsid w:val="005A4A32"/>
    <w:rsid w:val="005A4A4A"/>
    <w:rsid w:val="005A4B0A"/>
    <w:rsid w:val="005A4DD2"/>
    <w:rsid w:val="005A4ECD"/>
    <w:rsid w:val="005A50B0"/>
    <w:rsid w:val="005A5247"/>
    <w:rsid w:val="005A537D"/>
    <w:rsid w:val="005A560E"/>
    <w:rsid w:val="005A567A"/>
    <w:rsid w:val="005A5E5A"/>
    <w:rsid w:val="005A60D7"/>
    <w:rsid w:val="005A6318"/>
    <w:rsid w:val="005A6934"/>
    <w:rsid w:val="005A69E5"/>
    <w:rsid w:val="005A6DFD"/>
    <w:rsid w:val="005A6E74"/>
    <w:rsid w:val="005A6FAA"/>
    <w:rsid w:val="005A71C2"/>
    <w:rsid w:val="005A72C6"/>
    <w:rsid w:val="005A7AA7"/>
    <w:rsid w:val="005A7BC7"/>
    <w:rsid w:val="005A7D81"/>
    <w:rsid w:val="005B011E"/>
    <w:rsid w:val="005B0399"/>
    <w:rsid w:val="005B0596"/>
    <w:rsid w:val="005B0634"/>
    <w:rsid w:val="005B08F4"/>
    <w:rsid w:val="005B0AAA"/>
    <w:rsid w:val="005B0D62"/>
    <w:rsid w:val="005B10E8"/>
    <w:rsid w:val="005B1238"/>
    <w:rsid w:val="005B1415"/>
    <w:rsid w:val="005B157F"/>
    <w:rsid w:val="005B177F"/>
    <w:rsid w:val="005B17E1"/>
    <w:rsid w:val="005B194B"/>
    <w:rsid w:val="005B1A75"/>
    <w:rsid w:val="005B1B2E"/>
    <w:rsid w:val="005B1B4D"/>
    <w:rsid w:val="005B1E0F"/>
    <w:rsid w:val="005B20DE"/>
    <w:rsid w:val="005B2424"/>
    <w:rsid w:val="005B260D"/>
    <w:rsid w:val="005B2767"/>
    <w:rsid w:val="005B27A5"/>
    <w:rsid w:val="005B2885"/>
    <w:rsid w:val="005B28DC"/>
    <w:rsid w:val="005B29DD"/>
    <w:rsid w:val="005B2A5F"/>
    <w:rsid w:val="005B2BB1"/>
    <w:rsid w:val="005B2C39"/>
    <w:rsid w:val="005B2C3F"/>
    <w:rsid w:val="005B2D00"/>
    <w:rsid w:val="005B2D59"/>
    <w:rsid w:val="005B2E87"/>
    <w:rsid w:val="005B3279"/>
    <w:rsid w:val="005B3360"/>
    <w:rsid w:val="005B33BB"/>
    <w:rsid w:val="005B3751"/>
    <w:rsid w:val="005B37B0"/>
    <w:rsid w:val="005B383F"/>
    <w:rsid w:val="005B3BC1"/>
    <w:rsid w:val="005B3C26"/>
    <w:rsid w:val="005B3CF2"/>
    <w:rsid w:val="005B3D5E"/>
    <w:rsid w:val="005B3D71"/>
    <w:rsid w:val="005B3E21"/>
    <w:rsid w:val="005B3F21"/>
    <w:rsid w:val="005B4120"/>
    <w:rsid w:val="005B4149"/>
    <w:rsid w:val="005B421E"/>
    <w:rsid w:val="005B44DD"/>
    <w:rsid w:val="005B47BE"/>
    <w:rsid w:val="005B497A"/>
    <w:rsid w:val="005B4D3D"/>
    <w:rsid w:val="005B4D46"/>
    <w:rsid w:val="005B4DF5"/>
    <w:rsid w:val="005B4EA5"/>
    <w:rsid w:val="005B5036"/>
    <w:rsid w:val="005B5560"/>
    <w:rsid w:val="005B568A"/>
    <w:rsid w:val="005B5691"/>
    <w:rsid w:val="005B56AB"/>
    <w:rsid w:val="005B56F5"/>
    <w:rsid w:val="005B570E"/>
    <w:rsid w:val="005B57BD"/>
    <w:rsid w:val="005B57CB"/>
    <w:rsid w:val="005B5CBC"/>
    <w:rsid w:val="005B60A8"/>
    <w:rsid w:val="005B6312"/>
    <w:rsid w:val="005B63B3"/>
    <w:rsid w:val="005B66A2"/>
    <w:rsid w:val="005B6779"/>
    <w:rsid w:val="005B677B"/>
    <w:rsid w:val="005B685E"/>
    <w:rsid w:val="005B68AC"/>
    <w:rsid w:val="005B69B4"/>
    <w:rsid w:val="005B6B7B"/>
    <w:rsid w:val="005B6BBC"/>
    <w:rsid w:val="005B6C60"/>
    <w:rsid w:val="005B728C"/>
    <w:rsid w:val="005B7F8F"/>
    <w:rsid w:val="005C0595"/>
    <w:rsid w:val="005C092F"/>
    <w:rsid w:val="005C0940"/>
    <w:rsid w:val="005C0CD0"/>
    <w:rsid w:val="005C104E"/>
    <w:rsid w:val="005C19CD"/>
    <w:rsid w:val="005C19FD"/>
    <w:rsid w:val="005C1AC4"/>
    <w:rsid w:val="005C20D0"/>
    <w:rsid w:val="005C215A"/>
    <w:rsid w:val="005C21AE"/>
    <w:rsid w:val="005C2438"/>
    <w:rsid w:val="005C256D"/>
    <w:rsid w:val="005C26FB"/>
    <w:rsid w:val="005C2810"/>
    <w:rsid w:val="005C2911"/>
    <w:rsid w:val="005C2915"/>
    <w:rsid w:val="005C293A"/>
    <w:rsid w:val="005C2B21"/>
    <w:rsid w:val="005C2D37"/>
    <w:rsid w:val="005C2DCB"/>
    <w:rsid w:val="005C2F20"/>
    <w:rsid w:val="005C31B6"/>
    <w:rsid w:val="005C33D5"/>
    <w:rsid w:val="005C3577"/>
    <w:rsid w:val="005C3C78"/>
    <w:rsid w:val="005C3E63"/>
    <w:rsid w:val="005C4672"/>
    <w:rsid w:val="005C4696"/>
    <w:rsid w:val="005C471F"/>
    <w:rsid w:val="005C4B45"/>
    <w:rsid w:val="005C4EAC"/>
    <w:rsid w:val="005C51CD"/>
    <w:rsid w:val="005C539D"/>
    <w:rsid w:val="005C55D0"/>
    <w:rsid w:val="005C5846"/>
    <w:rsid w:val="005C5BF2"/>
    <w:rsid w:val="005C5EF4"/>
    <w:rsid w:val="005C685D"/>
    <w:rsid w:val="005C69A9"/>
    <w:rsid w:val="005C6AC1"/>
    <w:rsid w:val="005C6C7E"/>
    <w:rsid w:val="005C70E2"/>
    <w:rsid w:val="005C71DC"/>
    <w:rsid w:val="005C73FE"/>
    <w:rsid w:val="005C7663"/>
    <w:rsid w:val="005C7AF2"/>
    <w:rsid w:val="005C7C0C"/>
    <w:rsid w:val="005C7C20"/>
    <w:rsid w:val="005C7D60"/>
    <w:rsid w:val="005D021E"/>
    <w:rsid w:val="005D0611"/>
    <w:rsid w:val="005D0888"/>
    <w:rsid w:val="005D0C47"/>
    <w:rsid w:val="005D0CF9"/>
    <w:rsid w:val="005D0E39"/>
    <w:rsid w:val="005D105E"/>
    <w:rsid w:val="005D1085"/>
    <w:rsid w:val="005D1170"/>
    <w:rsid w:val="005D14F1"/>
    <w:rsid w:val="005D154E"/>
    <w:rsid w:val="005D185C"/>
    <w:rsid w:val="005D195B"/>
    <w:rsid w:val="005D199A"/>
    <w:rsid w:val="005D1EBA"/>
    <w:rsid w:val="005D1EEF"/>
    <w:rsid w:val="005D2194"/>
    <w:rsid w:val="005D21B9"/>
    <w:rsid w:val="005D227B"/>
    <w:rsid w:val="005D26EB"/>
    <w:rsid w:val="005D2A36"/>
    <w:rsid w:val="005D2B66"/>
    <w:rsid w:val="005D2CBA"/>
    <w:rsid w:val="005D2E89"/>
    <w:rsid w:val="005D30E5"/>
    <w:rsid w:val="005D3289"/>
    <w:rsid w:val="005D3588"/>
    <w:rsid w:val="005D3671"/>
    <w:rsid w:val="005D3675"/>
    <w:rsid w:val="005D3689"/>
    <w:rsid w:val="005D37EF"/>
    <w:rsid w:val="005D3B0F"/>
    <w:rsid w:val="005D3B2D"/>
    <w:rsid w:val="005D3CE5"/>
    <w:rsid w:val="005D3E25"/>
    <w:rsid w:val="005D418C"/>
    <w:rsid w:val="005D4456"/>
    <w:rsid w:val="005D4469"/>
    <w:rsid w:val="005D4585"/>
    <w:rsid w:val="005D49B4"/>
    <w:rsid w:val="005D4AE2"/>
    <w:rsid w:val="005D4E3B"/>
    <w:rsid w:val="005D4FAB"/>
    <w:rsid w:val="005D5028"/>
    <w:rsid w:val="005D55EA"/>
    <w:rsid w:val="005D5638"/>
    <w:rsid w:val="005D5C65"/>
    <w:rsid w:val="005D5D05"/>
    <w:rsid w:val="005D600C"/>
    <w:rsid w:val="005D603C"/>
    <w:rsid w:val="005D6124"/>
    <w:rsid w:val="005D61A8"/>
    <w:rsid w:val="005D61F6"/>
    <w:rsid w:val="005D6287"/>
    <w:rsid w:val="005D62DD"/>
    <w:rsid w:val="005D65BE"/>
    <w:rsid w:val="005D6648"/>
    <w:rsid w:val="005D6B86"/>
    <w:rsid w:val="005D6C48"/>
    <w:rsid w:val="005D6D67"/>
    <w:rsid w:val="005D6D92"/>
    <w:rsid w:val="005D70D4"/>
    <w:rsid w:val="005D7160"/>
    <w:rsid w:val="005D7612"/>
    <w:rsid w:val="005D77AF"/>
    <w:rsid w:val="005D79F2"/>
    <w:rsid w:val="005D7CAB"/>
    <w:rsid w:val="005E00FB"/>
    <w:rsid w:val="005E041F"/>
    <w:rsid w:val="005E0554"/>
    <w:rsid w:val="005E0833"/>
    <w:rsid w:val="005E0874"/>
    <w:rsid w:val="005E09B2"/>
    <w:rsid w:val="005E0BEF"/>
    <w:rsid w:val="005E0C55"/>
    <w:rsid w:val="005E0CC5"/>
    <w:rsid w:val="005E0E04"/>
    <w:rsid w:val="005E0E54"/>
    <w:rsid w:val="005E0F08"/>
    <w:rsid w:val="005E105A"/>
    <w:rsid w:val="005E141A"/>
    <w:rsid w:val="005E156B"/>
    <w:rsid w:val="005E16D6"/>
    <w:rsid w:val="005E1CAF"/>
    <w:rsid w:val="005E1E00"/>
    <w:rsid w:val="005E2438"/>
    <w:rsid w:val="005E2697"/>
    <w:rsid w:val="005E2854"/>
    <w:rsid w:val="005E2E22"/>
    <w:rsid w:val="005E2EB0"/>
    <w:rsid w:val="005E2EF9"/>
    <w:rsid w:val="005E2F87"/>
    <w:rsid w:val="005E3471"/>
    <w:rsid w:val="005E3B7B"/>
    <w:rsid w:val="005E3E0B"/>
    <w:rsid w:val="005E3F6F"/>
    <w:rsid w:val="005E4208"/>
    <w:rsid w:val="005E44AA"/>
    <w:rsid w:val="005E45C7"/>
    <w:rsid w:val="005E47B1"/>
    <w:rsid w:val="005E48A4"/>
    <w:rsid w:val="005E4ADB"/>
    <w:rsid w:val="005E4EDC"/>
    <w:rsid w:val="005E4F37"/>
    <w:rsid w:val="005E51E0"/>
    <w:rsid w:val="005E52A6"/>
    <w:rsid w:val="005E56BB"/>
    <w:rsid w:val="005E5D6F"/>
    <w:rsid w:val="005E601C"/>
    <w:rsid w:val="005E61F3"/>
    <w:rsid w:val="005E62BC"/>
    <w:rsid w:val="005E62EF"/>
    <w:rsid w:val="005E63A5"/>
    <w:rsid w:val="005E6569"/>
    <w:rsid w:val="005E68BF"/>
    <w:rsid w:val="005E6C12"/>
    <w:rsid w:val="005E6C33"/>
    <w:rsid w:val="005E6C5D"/>
    <w:rsid w:val="005E6F22"/>
    <w:rsid w:val="005E6F3B"/>
    <w:rsid w:val="005E73C2"/>
    <w:rsid w:val="005E7669"/>
    <w:rsid w:val="005E78E4"/>
    <w:rsid w:val="005E7A79"/>
    <w:rsid w:val="005E7AEC"/>
    <w:rsid w:val="005E7C1D"/>
    <w:rsid w:val="005E7E18"/>
    <w:rsid w:val="005F014A"/>
    <w:rsid w:val="005F0230"/>
    <w:rsid w:val="005F025E"/>
    <w:rsid w:val="005F061E"/>
    <w:rsid w:val="005F07DD"/>
    <w:rsid w:val="005F0D0D"/>
    <w:rsid w:val="005F0EBD"/>
    <w:rsid w:val="005F12A7"/>
    <w:rsid w:val="005F1452"/>
    <w:rsid w:val="005F1609"/>
    <w:rsid w:val="005F18C0"/>
    <w:rsid w:val="005F287D"/>
    <w:rsid w:val="005F2A38"/>
    <w:rsid w:val="005F2B8E"/>
    <w:rsid w:val="005F32FA"/>
    <w:rsid w:val="005F333B"/>
    <w:rsid w:val="005F398C"/>
    <w:rsid w:val="005F3A86"/>
    <w:rsid w:val="005F3AFE"/>
    <w:rsid w:val="005F3F11"/>
    <w:rsid w:val="005F3F5B"/>
    <w:rsid w:val="005F42ED"/>
    <w:rsid w:val="005F433C"/>
    <w:rsid w:val="005F43D7"/>
    <w:rsid w:val="005F453F"/>
    <w:rsid w:val="005F4611"/>
    <w:rsid w:val="005F46F8"/>
    <w:rsid w:val="005F47DC"/>
    <w:rsid w:val="005F4E8D"/>
    <w:rsid w:val="005F4EF5"/>
    <w:rsid w:val="005F4FF1"/>
    <w:rsid w:val="005F51EB"/>
    <w:rsid w:val="005F5265"/>
    <w:rsid w:val="005F5586"/>
    <w:rsid w:val="005F5906"/>
    <w:rsid w:val="005F5939"/>
    <w:rsid w:val="005F59F8"/>
    <w:rsid w:val="005F6430"/>
    <w:rsid w:val="005F6554"/>
    <w:rsid w:val="005F6790"/>
    <w:rsid w:val="005F67D0"/>
    <w:rsid w:val="005F6D2D"/>
    <w:rsid w:val="005F6DC9"/>
    <w:rsid w:val="005F6E9F"/>
    <w:rsid w:val="005F7015"/>
    <w:rsid w:val="005F7371"/>
    <w:rsid w:val="005F7391"/>
    <w:rsid w:val="005F73B1"/>
    <w:rsid w:val="005F7ACF"/>
    <w:rsid w:val="005F7C6A"/>
    <w:rsid w:val="005F7E02"/>
    <w:rsid w:val="00600225"/>
    <w:rsid w:val="00600340"/>
    <w:rsid w:val="006004F8"/>
    <w:rsid w:val="0060080F"/>
    <w:rsid w:val="00600A28"/>
    <w:rsid w:val="00600AC3"/>
    <w:rsid w:val="00600D25"/>
    <w:rsid w:val="00600E00"/>
    <w:rsid w:val="00600E67"/>
    <w:rsid w:val="00600FCD"/>
    <w:rsid w:val="00601241"/>
    <w:rsid w:val="00601636"/>
    <w:rsid w:val="00601B31"/>
    <w:rsid w:val="00601C58"/>
    <w:rsid w:val="00601F8D"/>
    <w:rsid w:val="00601FAC"/>
    <w:rsid w:val="006022FF"/>
    <w:rsid w:val="0060261B"/>
    <w:rsid w:val="0060280D"/>
    <w:rsid w:val="006028B7"/>
    <w:rsid w:val="0060296F"/>
    <w:rsid w:val="00602F00"/>
    <w:rsid w:val="0060308F"/>
    <w:rsid w:val="006030D0"/>
    <w:rsid w:val="006035DE"/>
    <w:rsid w:val="00603625"/>
    <w:rsid w:val="006037F3"/>
    <w:rsid w:val="00603CBD"/>
    <w:rsid w:val="00603F9C"/>
    <w:rsid w:val="00604054"/>
    <w:rsid w:val="0060472A"/>
    <w:rsid w:val="006048FB"/>
    <w:rsid w:val="00604A87"/>
    <w:rsid w:val="00604BBB"/>
    <w:rsid w:val="00604C11"/>
    <w:rsid w:val="00604EA6"/>
    <w:rsid w:val="00604EEF"/>
    <w:rsid w:val="00605548"/>
    <w:rsid w:val="00605661"/>
    <w:rsid w:val="006056D0"/>
    <w:rsid w:val="006059D4"/>
    <w:rsid w:val="00605B85"/>
    <w:rsid w:val="00606002"/>
    <w:rsid w:val="00606254"/>
    <w:rsid w:val="00606340"/>
    <w:rsid w:val="006067D3"/>
    <w:rsid w:val="00606EFB"/>
    <w:rsid w:val="00606F62"/>
    <w:rsid w:val="0060749F"/>
    <w:rsid w:val="00607761"/>
    <w:rsid w:val="00607ECC"/>
    <w:rsid w:val="00607FEB"/>
    <w:rsid w:val="00610285"/>
    <w:rsid w:val="006102CE"/>
    <w:rsid w:val="0061056C"/>
    <w:rsid w:val="0061063F"/>
    <w:rsid w:val="0061066A"/>
    <w:rsid w:val="006106B9"/>
    <w:rsid w:val="006107C8"/>
    <w:rsid w:val="006109C9"/>
    <w:rsid w:val="00610B8B"/>
    <w:rsid w:val="00610C38"/>
    <w:rsid w:val="00610D34"/>
    <w:rsid w:val="006110FD"/>
    <w:rsid w:val="0061124A"/>
    <w:rsid w:val="006117B3"/>
    <w:rsid w:val="006118DB"/>
    <w:rsid w:val="006124D3"/>
    <w:rsid w:val="006125D3"/>
    <w:rsid w:val="0061276A"/>
    <w:rsid w:val="00612B49"/>
    <w:rsid w:val="00613001"/>
    <w:rsid w:val="006130B5"/>
    <w:rsid w:val="00613354"/>
    <w:rsid w:val="006133BA"/>
    <w:rsid w:val="006134D9"/>
    <w:rsid w:val="00613A2C"/>
    <w:rsid w:val="00613B6D"/>
    <w:rsid w:val="00613B7E"/>
    <w:rsid w:val="00613BED"/>
    <w:rsid w:val="006140A1"/>
    <w:rsid w:val="00614213"/>
    <w:rsid w:val="006145C6"/>
    <w:rsid w:val="00614908"/>
    <w:rsid w:val="00614F92"/>
    <w:rsid w:val="00615419"/>
    <w:rsid w:val="006154DA"/>
    <w:rsid w:val="006156B1"/>
    <w:rsid w:val="00615AED"/>
    <w:rsid w:val="00615B85"/>
    <w:rsid w:val="006160D0"/>
    <w:rsid w:val="00616255"/>
    <w:rsid w:val="006164E1"/>
    <w:rsid w:val="00616607"/>
    <w:rsid w:val="00616825"/>
    <w:rsid w:val="00616B97"/>
    <w:rsid w:val="00616D6B"/>
    <w:rsid w:val="0061755C"/>
    <w:rsid w:val="00617694"/>
    <w:rsid w:val="00617707"/>
    <w:rsid w:val="00617CB2"/>
    <w:rsid w:val="00617F16"/>
    <w:rsid w:val="00620195"/>
    <w:rsid w:val="00620224"/>
    <w:rsid w:val="0062027A"/>
    <w:rsid w:val="006202A9"/>
    <w:rsid w:val="00620436"/>
    <w:rsid w:val="0062053B"/>
    <w:rsid w:val="0062066C"/>
    <w:rsid w:val="006208FF"/>
    <w:rsid w:val="00620A27"/>
    <w:rsid w:val="00620A6E"/>
    <w:rsid w:val="00620BF5"/>
    <w:rsid w:val="00620CF7"/>
    <w:rsid w:val="00620D0C"/>
    <w:rsid w:val="0062128E"/>
    <w:rsid w:val="0062135A"/>
    <w:rsid w:val="006213AB"/>
    <w:rsid w:val="00621717"/>
    <w:rsid w:val="006217B3"/>
    <w:rsid w:val="00621BC9"/>
    <w:rsid w:val="00621D4F"/>
    <w:rsid w:val="00621E3C"/>
    <w:rsid w:val="0062222A"/>
    <w:rsid w:val="006225D5"/>
    <w:rsid w:val="0062294B"/>
    <w:rsid w:val="00622B5B"/>
    <w:rsid w:val="00622DE4"/>
    <w:rsid w:val="006231FC"/>
    <w:rsid w:val="00623391"/>
    <w:rsid w:val="00623401"/>
    <w:rsid w:val="0062351C"/>
    <w:rsid w:val="00623A3B"/>
    <w:rsid w:val="00623DD5"/>
    <w:rsid w:val="006240CD"/>
    <w:rsid w:val="006241DD"/>
    <w:rsid w:val="0062461F"/>
    <w:rsid w:val="00624A66"/>
    <w:rsid w:val="00624DC6"/>
    <w:rsid w:val="00624EA0"/>
    <w:rsid w:val="00625047"/>
    <w:rsid w:val="00625202"/>
    <w:rsid w:val="0062570B"/>
    <w:rsid w:val="00625AC4"/>
    <w:rsid w:val="00625B54"/>
    <w:rsid w:val="00625D87"/>
    <w:rsid w:val="006264AE"/>
    <w:rsid w:val="00626AA7"/>
    <w:rsid w:val="00626BD8"/>
    <w:rsid w:val="00626BF5"/>
    <w:rsid w:val="00626BFC"/>
    <w:rsid w:val="00626C93"/>
    <w:rsid w:val="00626EAD"/>
    <w:rsid w:val="00626EAF"/>
    <w:rsid w:val="00626ECA"/>
    <w:rsid w:val="00627427"/>
    <w:rsid w:val="006279D4"/>
    <w:rsid w:val="00627E53"/>
    <w:rsid w:val="0063017E"/>
    <w:rsid w:val="00630324"/>
    <w:rsid w:val="006307E9"/>
    <w:rsid w:val="006309FF"/>
    <w:rsid w:val="00630B02"/>
    <w:rsid w:val="00630EC2"/>
    <w:rsid w:val="0063104D"/>
    <w:rsid w:val="00631103"/>
    <w:rsid w:val="006311D5"/>
    <w:rsid w:val="00631733"/>
    <w:rsid w:val="00631A2F"/>
    <w:rsid w:val="00631B3C"/>
    <w:rsid w:val="00631CD6"/>
    <w:rsid w:val="00631D6D"/>
    <w:rsid w:val="006321F6"/>
    <w:rsid w:val="006322F2"/>
    <w:rsid w:val="00632352"/>
    <w:rsid w:val="00632604"/>
    <w:rsid w:val="00632646"/>
    <w:rsid w:val="00632AB4"/>
    <w:rsid w:val="00632F81"/>
    <w:rsid w:val="00633038"/>
    <w:rsid w:val="0063320B"/>
    <w:rsid w:val="0063350E"/>
    <w:rsid w:val="00633581"/>
    <w:rsid w:val="006335C5"/>
    <w:rsid w:val="0063369B"/>
    <w:rsid w:val="0063377B"/>
    <w:rsid w:val="00633CFE"/>
    <w:rsid w:val="00633D03"/>
    <w:rsid w:val="00633D32"/>
    <w:rsid w:val="00633E2F"/>
    <w:rsid w:val="00633E46"/>
    <w:rsid w:val="00634330"/>
    <w:rsid w:val="0063468A"/>
    <w:rsid w:val="006349D2"/>
    <w:rsid w:val="00634CDB"/>
    <w:rsid w:val="00635432"/>
    <w:rsid w:val="006356AC"/>
    <w:rsid w:val="006357DE"/>
    <w:rsid w:val="00635941"/>
    <w:rsid w:val="00635ACB"/>
    <w:rsid w:val="00635C25"/>
    <w:rsid w:val="00635D46"/>
    <w:rsid w:val="00635EB0"/>
    <w:rsid w:val="00636064"/>
    <w:rsid w:val="0063625F"/>
    <w:rsid w:val="006363D4"/>
    <w:rsid w:val="00636522"/>
    <w:rsid w:val="0063662C"/>
    <w:rsid w:val="006369EB"/>
    <w:rsid w:val="00636A56"/>
    <w:rsid w:val="00637039"/>
    <w:rsid w:val="006376FA"/>
    <w:rsid w:val="006378C4"/>
    <w:rsid w:val="006378EB"/>
    <w:rsid w:val="00637998"/>
    <w:rsid w:val="006379E8"/>
    <w:rsid w:val="00637B57"/>
    <w:rsid w:val="00640942"/>
    <w:rsid w:val="00640BCA"/>
    <w:rsid w:val="00640D7E"/>
    <w:rsid w:val="00641232"/>
    <w:rsid w:val="006413AA"/>
    <w:rsid w:val="0064149B"/>
    <w:rsid w:val="0064163D"/>
    <w:rsid w:val="006417D6"/>
    <w:rsid w:val="00641AE3"/>
    <w:rsid w:val="00641D33"/>
    <w:rsid w:val="00641F61"/>
    <w:rsid w:val="00642299"/>
    <w:rsid w:val="0064242B"/>
    <w:rsid w:val="0064247E"/>
    <w:rsid w:val="00642691"/>
    <w:rsid w:val="0064272A"/>
    <w:rsid w:val="0064277C"/>
    <w:rsid w:val="0064295C"/>
    <w:rsid w:val="00642A1F"/>
    <w:rsid w:val="00642B71"/>
    <w:rsid w:val="00642E5B"/>
    <w:rsid w:val="006431D3"/>
    <w:rsid w:val="0064323C"/>
    <w:rsid w:val="00643332"/>
    <w:rsid w:val="006433C9"/>
    <w:rsid w:val="00643452"/>
    <w:rsid w:val="00643482"/>
    <w:rsid w:val="00643692"/>
    <w:rsid w:val="00643817"/>
    <w:rsid w:val="00643A27"/>
    <w:rsid w:val="00643B49"/>
    <w:rsid w:val="00643B61"/>
    <w:rsid w:val="00643D9B"/>
    <w:rsid w:val="00644A52"/>
    <w:rsid w:val="00644A87"/>
    <w:rsid w:val="00644B04"/>
    <w:rsid w:val="00644EE9"/>
    <w:rsid w:val="00645063"/>
    <w:rsid w:val="0064549D"/>
    <w:rsid w:val="00645D90"/>
    <w:rsid w:val="00645DED"/>
    <w:rsid w:val="00645FA3"/>
    <w:rsid w:val="00646476"/>
    <w:rsid w:val="00646751"/>
    <w:rsid w:val="00646D42"/>
    <w:rsid w:val="006471C0"/>
    <w:rsid w:val="006473CA"/>
    <w:rsid w:val="00647474"/>
    <w:rsid w:val="00647650"/>
    <w:rsid w:val="00647A4E"/>
    <w:rsid w:val="0065016C"/>
    <w:rsid w:val="006503DC"/>
    <w:rsid w:val="00650435"/>
    <w:rsid w:val="0065047B"/>
    <w:rsid w:val="00650628"/>
    <w:rsid w:val="0065082A"/>
    <w:rsid w:val="0065084E"/>
    <w:rsid w:val="00650B47"/>
    <w:rsid w:val="00650DD3"/>
    <w:rsid w:val="0065106C"/>
    <w:rsid w:val="006511E3"/>
    <w:rsid w:val="00651879"/>
    <w:rsid w:val="00651A35"/>
    <w:rsid w:val="00651AAC"/>
    <w:rsid w:val="00651B51"/>
    <w:rsid w:val="00651E92"/>
    <w:rsid w:val="006520CC"/>
    <w:rsid w:val="006521DB"/>
    <w:rsid w:val="00652444"/>
    <w:rsid w:val="006525A7"/>
    <w:rsid w:val="0065284A"/>
    <w:rsid w:val="00652ADF"/>
    <w:rsid w:val="00652FE8"/>
    <w:rsid w:val="0065320F"/>
    <w:rsid w:val="00653785"/>
    <w:rsid w:val="006537C1"/>
    <w:rsid w:val="00653997"/>
    <w:rsid w:val="00653B1B"/>
    <w:rsid w:val="00653CE3"/>
    <w:rsid w:val="00653E4A"/>
    <w:rsid w:val="00654238"/>
    <w:rsid w:val="00654338"/>
    <w:rsid w:val="00654415"/>
    <w:rsid w:val="0065459B"/>
    <w:rsid w:val="00654652"/>
    <w:rsid w:val="00654E6D"/>
    <w:rsid w:val="00654E8D"/>
    <w:rsid w:val="0065505C"/>
    <w:rsid w:val="00655431"/>
    <w:rsid w:val="00655731"/>
    <w:rsid w:val="0065596D"/>
    <w:rsid w:val="006559F6"/>
    <w:rsid w:val="00655C50"/>
    <w:rsid w:val="00655CA2"/>
    <w:rsid w:val="00655D38"/>
    <w:rsid w:val="00655F2F"/>
    <w:rsid w:val="00655FEE"/>
    <w:rsid w:val="006564EA"/>
    <w:rsid w:val="00656560"/>
    <w:rsid w:val="00656BE2"/>
    <w:rsid w:val="00656C13"/>
    <w:rsid w:val="00656C96"/>
    <w:rsid w:val="0065703D"/>
    <w:rsid w:val="0065704D"/>
    <w:rsid w:val="0065707C"/>
    <w:rsid w:val="006574E8"/>
    <w:rsid w:val="00657896"/>
    <w:rsid w:val="00657982"/>
    <w:rsid w:val="006579D9"/>
    <w:rsid w:val="006579E9"/>
    <w:rsid w:val="00657BA0"/>
    <w:rsid w:val="006605BF"/>
    <w:rsid w:val="00660A10"/>
    <w:rsid w:val="00660E23"/>
    <w:rsid w:val="00661029"/>
    <w:rsid w:val="0066116E"/>
    <w:rsid w:val="006617F4"/>
    <w:rsid w:val="00661954"/>
    <w:rsid w:val="006619A6"/>
    <w:rsid w:val="00661A10"/>
    <w:rsid w:val="00661D88"/>
    <w:rsid w:val="00661D98"/>
    <w:rsid w:val="0066229E"/>
    <w:rsid w:val="00662311"/>
    <w:rsid w:val="00662336"/>
    <w:rsid w:val="006627FF"/>
    <w:rsid w:val="006628B4"/>
    <w:rsid w:val="00662C2F"/>
    <w:rsid w:val="00662F12"/>
    <w:rsid w:val="00663110"/>
    <w:rsid w:val="006631D6"/>
    <w:rsid w:val="00663518"/>
    <w:rsid w:val="006635D9"/>
    <w:rsid w:val="00663612"/>
    <w:rsid w:val="006639CA"/>
    <w:rsid w:val="00663E1E"/>
    <w:rsid w:val="00663F55"/>
    <w:rsid w:val="0066425B"/>
    <w:rsid w:val="006643E8"/>
    <w:rsid w:val="0066487C"/>
    <w:rsid w:val="00664999"/>
    <w:rsid w:val="00664CF7"/>
    <w:rsid w:val="0066508E"/>
    <w:rsid w:val="006650A5"/>
    <w:rsid w:val="00665452"/>
    <w:rsid w:val="00665728"/>
    <w:rsid w:val="00665885"/>
    <w:rsid w:val="00665C48"/>
    <w:rsid w:val="00665C68"/>
    <w:rsid w:val="00665DE4"/>
    <w:rsid w:val="00665DF7"/>
    <w:rsid w:val="00665F6A"/>
    <w:rsid w:val="0066614C"/>
    <w:rsid w:val="00666277"/>
    <w:rsid w:val="006665F2"/>
    <w:rsid w:val="0066674F"/>
    <w:rsid w:val="0066683C"/>
    <w:rsid w:val="0066692C"/>
    <w:rsid w:val="00666B97"/>
    <w:rsid w:val="00666BDD"/>
    <w:rsid w:val="00666D6B"/>
    <w:rsid w:val="006670D4"/>
    <w:rsid w:val="0066712C"/>
    <w:rsid w:val="006675FB"/>
    <w:rsid w:val="00667639"/>
    <w:rsid w:val="006676D6"/>
    <w:rsid w:val="006677BA"/>
    <w:rsid w:val="00667ABA"/>
    <w:rsid w:val="00667BBC"/>
    <w:rsid w:val="00667D3D"/>
    <w:rsid w:val="00667EB8"/>
    <w:rsid w:val="006700F4"/>
    <w:rsid w:val="00670112"/>
    <w:rsid w:val="00670214"/>
    <w:rsid w:val="0067023B"/>
    <w:rsid w:val="006702C5"/>
    <w:rsid w:val="006703D6"/>
    <w:rsid w:val="006704E3"/>
    <w:rsid w:val="006707DC"/>
    <w:rsid w:val="00671066"/>
    <w:rsid w:val="0067159D"/>
    <w:rsid w:val="006715CA"/>
    <w:rsid w:val="006716B8"/>
    <w:rsid w:val="006717AC"/>
    <w:rsid w:val="0067181F"/>
    <w:rsid w:val="00671921"/>
    <w:rsid w:val="006719C0"/>
    <w:rsid w:val="00671F9A"/>
    <w:rsid w:val="00672716"/>
    <w:rsid w:val="00672A2C"/>
    <w:rsid w:val="00672C9C"/>
    <w:rsid w:val="00672D48"/>
    <w:rsid w:val="006730C2"/>
    <w:rsid w:val="006731D6"/>
    <w:rsid w:val="006736AC"/>
    <w:rsid w:val="00673740"/>
    <w:rsid w:val="006737FD"/>
    <w:rsid w:val="00673B47"/>
    <w:rsid w:val="006741E7"/>
    <w:rsid w:val="0067442D"/>
    <w:rsid w:val="006745B4"/>
    <w:rsid w:val="00674625"/>
    <w:rsid w:val="00674671"/>
    <w:rsid w:val="0067475E"/>
    <w:rsid w:val="006747CC"/>
    <w:rsid w:val="00674818"/>
    <w:rsid w:val="00674A8D"/>
    <w:rsid w:val="00674CB9"/>
    <w:rsid w:val="00674D9B"/>
    <w:rsid w:val="00674DF9"/>
    <w:rsid w:val="00675016"/>
    <w:rsid w:val="00675231"/>
    <w:rsid w:val="006756B1"/>
    <w:rsid w:val="00675938"/>
    <w:rsid w:val="00675AF5"/>
    <w:rsid w:val="00676140"/>
    <w:rsid w:val="00676254"/>
    <w:rsid w:val="00676255"/>
    <w:rsid w:val="00676319"/>
    <w:rsid w:val="006763A3"/>
    <w:rsid w:val="006764C2"/>
    <w:rsid w:val="00676593"/>
    <w:rsid w:val="00676866"/>
    <w:rsid w:val="006769AE"/>
    <w:rsid w:val="006770D1"/>
    <w:rsid w:val="0067746B"/>
    <w:rsid w:val="006775F5"/>
    <w:rsid w:val="00677796"/>
    <w:rsid w:val="00677B82"/>
    <w:rsid w:val="00677C77"/>
    <w:rsid w:val="006800FB"/>
    <w:rsid w:val="006801DD"/>
    <w:rsid w:val="00680609"/>
    <w:rsid w:val="00680C40"/>
    <w:rsid w:val="0068102B"/>
    <w:rsid w:val="00681330"/>
    <w:rsid w:val="00681813"/>
    <w:rsid w:val="00681A91"/>
    <w:rsid w:val="00681CEC"/>
    <w:rsid w:val="00681D1C"/>
    <w:rsid w:val="00681FCE"/>
    <w:rsid w:val="00681FE7"/>
    <w:rsid w:val="00682311"/>
    <w:rsid w:val="0068246B"/>
    <w:rsid w:val="00682565"/>
    <w:rsid w:val="0068273C"/>
    <w:rsid w:val="00682813"/>
    <w:rsid w:val="006828EB"/>
    <w:rsid w:val="00682CC8"/>
    <w:rsid w:val="00682E6F"/>
    <w:rsid w:val="00682EA0"/>
    <w:rsid w:val="00683102"/>
    <w:rsid w:val="006834A4"/>
    <w:rsid w:val="00683A40"/>
    <w:rsid w:val="00683C12"/>
    <w:rsid w:val="00683C1C"/>
    <w:rsid w:val="00683CAB"/>
    <w:rsid w:val="00683E21"/>
    <w:rsid w:val="00683FDC"/>
    <w:rsid w:val="0068407B"/>
    <w:rsid w:val="0068438D"/>
    <w:rsid w:val="0068466B"/>
    <w:rsid w:val="00684A06"/>
    <w:rsid w:val="00684AD6"/>
    <w:rsid w:val="00684B85"/>
    <w:rsid w:val="00684CE7"/>
    <w:rsid w:val="0068501A"/>
    <w:rsid w:val="006850D5"/>
    <w:rsid w:val="00685151"/>
    <w:rsid w:val="0068517A"/>
    <w:rsid w:val="00685193"/>
    <w:rsid w:val="006851C9"/>
    <w:rsid w:val="00685444"/>
    <w:rsid w:val="006858F6"/>
    <w:rsid w:val="00685A69"/>
    <w:rsid w:val="00685DB4"/>
    <w:rsid w:val="00685F8E"/>
    <w:rsid w:val="0068617A"/>
    <w:rsid w:val="0068620B"/>
    <w:rsid w:val="00686213"/>
    <w:rsid w:val="0068630B"/>
    <w:rsid w:val="00686323"/>
    <w:rsid w:val="0068638D"/>
    <w:rsid w:val="00686482"/>
    <w:rsid w:val="00686615"/>
    <w:rsid w:val="00686A44"/>
    <w:rsid w:val="00686A5E"/>
    <w:rsid w:val="00686BDC"/>
    <w:rsid w:val="00686D7A"/>
    <w:rsid w:val="00686ECD"/>
    <w:rsid w:val="00686F0C"/>
    <w:rsid w:val="00687587"/>
    <w:rsid w:val="00687949"/>
    <w:rsid w:val="00687C43"/>
    <w:rsid w:val="00690061"/>
    <w:rsid w:val="006901C3"/>
    <w:rsid w:val="006905F2"/>
    <w:rsid w:val="00690B31"/>
    <w:rsid w:val="00690C11"/>
    <w:rsid w:val="00690C9B"/>
    <w:rsid w:val="00690E5B"/>
    <w:rsid w:val="00691285"/>
    <w:rsid w:val="006914A4"/>
    <w:rsid w:val="006916D0"/>
    <w:rsid w:val="00691C36"/>
    <w:rsid w:val="00691D0D"/>
    <w:rsid w:val="00691DD8"/>
    <w:rsid w:val="00691E6F"/>
    <w:rsid w:val="00692172"/>
    <w:rsid w:val="00692538"/>
    <w:rsid w:val="006926DC"/>
    <w:rsid w:val="00692926"/>
    <w:rsid w:val="00692C1A"/>
    <w:rsid w:val="00692C1E"/>
    <w:rsid w:val="00692C25"/>
    <w:rsid w:val="00692E48"/>
    <w:rsid w:val="00692EEF"/>
    <w:rsid w:val="00692F8B"/>
    <w:rsid w:val="006930C1"/>
    <w:rsid w:val="00693254"/>
    <w:rsid w:val="00693603"/>
    <w:rsid w:val="0069362D"/>
    <w:rsid w:val="0069368F"/>
    <w:rsid w:val="006936BF"/>
    <w:rsid w:val="006937AD"/>
    <w:rsid w:val="00693893"/>
    <w:rsid w:val="00693B9A"/>
    <w:rsid w:val="00693F16"/>
    <w:rsid w:val="00694453"/>
    <w:rsid w:val="00694559"/>
    <w:rsid w:val="0069458F"/>
    <w:rsid w:val="00694605"/>
    <w:rsid w:val="0069496F"/>
    <w:rsid w:val="00694A57"/>
    <w:rsid w:val="00694C4E"/>
    <w:rsid w:val="00694CEA"/>
    <w:rsid w:val="00694E19"/>
    <w:rsid w:val="00694EAB"/>
    <w:rsid w:val="00694FCF"/>
    <w:rsid w:val="00694FFF"/>
    <w:rsid w:val="00695116"/>
    <w:rsid w:val="006957BC"/>
    <w:rsid w:val="0069584D"/>
    <w:rsid w:val="0069597D"/>
    <w:rsid w:val="00695CD6"/>
    <w:rsid w:val="0069612B"/>
    <w:rsid w:val="00696647"/>
    <w:rsid w:val="0069667F"/>
    <w:rsid w:val="00696692"/>
    <w:rsid w:val="00696F64"/>
    <w:rsid w:val="006970D9"/>
    <w:rsid w:val="006970F2"/>
    <w:rsid w:val="006970F5"/>
    <w:rsid w:val="006971F5"/>
    <w:rsid w:val="00697306"/>
    <w:rsid w:val="006975A5"/>
    <w:rsid w:val="00697658"/>
    <w:rsid w:val="006979DD"/>
    <w:rsid w:val="00697F3B"/>
    <w:rsid w:val="006A004A"/>
    <w:rsid w:val="006A0310"/>
    <w:rsid w:val="006A04EE"/>
    <w:rsid w:val="006A0CAC"/>
    <w:rsid w:val="006A0E71"/>
    <w:rsid w:val="006A10EC"/>
    <w:rsid w:val="006A121B"/>
    <w:rsid w:val="006A1274"/>
    <w:rsid w:val="006A1341"/>
    <w:rsid w:val="006A1756"/>
    <w:rsid w:val="006A190B"/>
    <w:rsid w:val="006A1987"/>
    <w:rsid w:val="006A2602"/>
    <w:rsid w:val="006A26A6"/>
    <w:rsid w:val="006A27EE"/>
    <w:rsid w:val="006A2B0F"/>
    <w:rsid w:val="006A2CA6"/>
    <w:rsid w:val="006A2E16"/>
    <w:rsid w:val="006A2EC4"/>
    <w:rsid w:val="006A345B"/>
    <w:rsid w:val="006A34AD"/>
    <w:rsid w:val="006A35D8"/>
    <w:rsid w:val="006A3733"/>
    <w:rsid w:val="006A37FB"/>
    <w:rsid w:val="006A42CD"/>
    <w:rsid w:val="006A4379"/>
    <w:rsid w:val="006A44E3"/>
    <w:rsid w:val="006A4500"/>
    <w:rsid w:val="006A47AF"/>
    <w:rsid w:val="006A492B"/>
    <w:rsid w:val="006A4B4B"/>
    <w:rsid w:val="006A4F43"/>
    <w:rsid w:val="006A50D3"/>
    <w:rsid w:val="006A57F4"/>
    <w:rsid w:val="006A5A1E"/>
    <w:rsid w:val="006A5F23"/>
    <w:rsid w:val="006A60EE"/>
    <w:rsid w:val="006A60F3"/>
    <w:rsid w:val="006A6569"/>
    <w:rsid w:val="006A6AB0"/>
    <w:rsid w:val="006A7049"/>
    <w:rsid w:val="006A74F6"/>
    <w:rsid w:val="006A7678"/>
    <w:rsid w:val="006A77EA"/>
    <w:rsid w:val="006A785E"/>
    <w:rsid w:val="006A7905"/>
    <w:rsid w:val="006A7BC0"/>
    <w:rsid w:val="006A7D06"/>
    <w:rsid w:val="006A7FCC"/>
    <w:rsid w:val="006B0005"/>
    <w:rsid w:val="006B00D1"/>
    <w:rsid w:val="006B05F3"/>
    <w:rsid w:val="006B061A"/>
    <w:rsid w:val="006B087B"/>
    <w:rsid w:val="006B0991"/>
    <w:rsid w:val="006B0B1C"/>
    <w:rsid w:val="006B0DF7"/>
    <w:rsid w:val="006B0F36"/>
    <w:rsid w:val="006B0FE7"/>
    <w:rsid w:val="006B1718"/>
    <w:rsid w:val="006B1C22"/>
    <w:rsid w:val="006B1F6E"/>
    <w:rsid w:val="006B1F86"/>
    <w:rsid w:val="006B2043"/>
    <w:rsid w:val="006B24B6"/>
    <w:rsid w:val="006B2642"/>
    <w:rsid w:val="006B2B32"/>
    <w:rsid w:val="006B2B83"/>
    <w:rsid w:val="006B2BC6"/>
    <w:rsid w:val="006B2C29"/>
    <w:rsid w:val="006B2FB2"/>
    <w:rsid w:val="006B3239"/>
    <w:rsid w:val="006B3316"/>
    <w:rsid w:val="006B338D"/>
    <w:rsid w:val="006B33E9"/>
    <w:rsid w:val="006B38C7"/>
    <w:rsid w:val="006B3CD0"/>
    <w:rsid w:val="006B3D6A"/>
    <w:rsid w:val="006B4007"/>
    <w:rsid w:val="006B400F"/>
    <w:rsid w:val="006B4041"/>
    <w:rsid w:val="006B405E"/>
    <w:rsid w:val="006B42A7"/>
    <w:rsid w:val="006B4599"/>
    <w:rsid w:val="006B4653"/>
    <w:rsid w:val="006B48DE"/>
    <w:rsid w:val="006B4BAA"/>
    <w:rsid w:val="006B4BED"/>
    <w:rsid w:val="006B4EC0"/>
    <w:rsid w:val="006B503D"/>
    <w:rsid w:val="006B57B9"/>
    <w:rsid w:val="006B57C3"/>
    <w:rsid w:val="006B582B"/>
    <w:rsid w:val="006B5BA3"/>
    <w:rsid w:val="006B5BFA"/>
    <w:rsid w:val="006B5C1C"/>
    <w:rsid w:val="006B5EFA"/>
    <w:rsid w:val="006B5F62"/>
    <w:rsid w:val="006B62C3"/>
    <w:rsid w:val="006B6388"/>
    <w:rsid w:val="006B64C8"/>
    <w:rsid w:val="006B6726"/>
    <w:rsid w:val="006B67C7"/>
    <w:rsid w:val="006B68D8"/>
    <w:rsid w:val="006B6903"/>
    <w:rsid w:val="006B690A"/>
    <w:rsid w:val="006B6B82"/>
    <w:rsid w:val="006B6F13"/>
    <w:rsid w:val="006B7162"/>
    <w:rsid w:val="006B725B"/>
    <w:rsid w:val="006B7303"/>
    <w:rsid w:val="006B74ED"/>
    <w:rsid w:val="006B757B"/>
    <w:rsid w:val="006B7D2B"/>
    <w:rsid w:val="006B7F01"/>
    <w:rsid w:val="006C0122"/>
    <w:rsid w:val="006C028A"/>
    <w:rsid w:val="006C0556"/>
    <w:rsid w:val="006C06CE"/>
    <w:rsid w:val="006C0AC6"/>
    <w:rsid w:val="006C0B36"/>
    <w:rsid w:val="006C0C29"/>
    <w:rsid w:val="006C0C47"/>
    <w:rsid w:val="006C0D40"/>
    <w:rsid w:val="006C0D7E"/>
    <w:rsid w:val="006C0E1D"/>
    <w:rsid w:val="006C0E6D"/>
    <w:rsid w:val="006C0E98"/>
    <w:rsid w:val="006C1258"/>
    <w:rsid w:val="006C1600"/>
    <w:rsid w:val="006C169B"/>
    <w:rsid w:val="006C176A"/>
    <w:rsid w:val="006C1BC0"/>
    <w:rsid w:val="006C1D6D"/>
    <w:rsid w:val="006C22A1"/>
    <w:rsid w:val="006C22AC"/>
    <w:rsid w:val="006C24D9"/>
    <w:rsid w:val="006C25EA"/>
    <w:rsid w:val="006C263F"/>
    <w:rsid w:val="006C2670"/>
    <w:rsid w:val="006C26C8"/>
    <w:rsid w:val="006C2D40"/>
    <w:rsid w:val="006C2DA9"/>
    <w:rsid w:val="006C3212"/>
    <w:rsid w:val="006C3335"/>
    <w:rsid w:val="006C34D2"/>
    <w:rsid w:val="006C38B0"/>
    <w:rsid w:val="006C39CE"/>
    <w:rsid w:val="006C3DAE"/>
    <w:rsid w:val="006C40D0"/>
    <w:rsid w:val="006C43B4"/>
    <w:rsid w:val="006C45DD"/>
    <w:rsid w:val="006C47A7"/>
    <w:rsid w:val="006C481D"/>
    <w:rsid w:val="006C497D"/>
    <w:rsid w:val="006C4C01"/>
    <w:rsid w:val="006C4D15"/>
    <w:rsid w:val="006C4EBC"/>
    <w:rsid w:val="006C5204"/>
    <w:rsid w:val="006C54B0"/>
    <w:rsid w:val="006C58CD"/>
    <w:rsid w:val="006C58F3"/>
    <w:rsid w:val="006C5956"/>
    <w:rsid w:val="006C5B64"/>
    <w:rsid w:val="006C5C9C"/>
    <w:rsid w:val="006C640D"/>
    <w:rsid w:val="006C67F6"/>
    <w:rsid w:val="006C6A92"/>
    <w:rsid w:val="006C6BB8"/>
    <w:rsid w:val="006C6CDE"/>
    <w:rsid w:val="006C6F04"/>
    <w:rsid w:val="006C6F4D"/>
    <w:rsid w:val="006C70DB"/>
    <w:rsid w:val="006C7190"/>
    <w:rsid w:val="006C71A1"/>
    <w:rsid w:val="006C71FC"/>
    <w:rsid w:val="006C7412"/>
    <w:rsid w:val="006C78B0"/>
    <w:rsid w:val="006C78E3"/>
    <w:rsid w:val="006C7908"/>
    <w:rsid w:val="006C7DC1"/>
    <w:rsid w:val="006C7F6A"/>
    <w:rsid w:val="006D00FB"/>
    <w:rsid w:val="006D010B"/>
    <w:rsid w:val="006D02F1"/>
    <w:rsid w:val="006D07B0"/>
    <w:rsid w:val="006D08D3"/>
    <w:rsid w:val="006D0F88"/>
    <w:rsid w:val="006D10CE"/>
    <w:rsid w:val="006D127F"/>
    <w:rsid w:val="006D130A"/>
    <w:rsid w:val="006D1530"/>
    <w:rsid w:val="006D16E8"/>
    <w:rsid w:val="006D174D"/>
    <w:rsid w:val="006D1CDD"/>
    <w:rsid w:val="006D1DB0"/>
    <w:rsid w:val="006D2145"/>
    <w:rsid w:val="006D2177"/>
    <w:rsid w:val="006D25B3"/>
    <w:rsid w:val="006D2A72"/>
    <w:rsid w:val="006D32E9"/>
    <w:rsid w:val="006D3422"/>
    <w:rsid w:val="006D3859"/>
    <w:rsid w:val="006D39C5"/>
    <w:rsid w:val="006D39E4"/>
    <w:rsid w:val="006D3ACD"/>
    <w:rsid w:val="006D3BCD"/>
    <w:rsid w:val="006D4249"/>
    <w:rsid w:val="006D4292"/>
    <w:rsid w:val="006D44DA"/>
    <w:rsid w:val="006D44F9"/>
    <w:rsid w:val="006D454E"/>
    <w:rsid w:val="006D48F6"/>
    <w:rsid w:val="006D4A92"/>
    <w:rsid w:val="006D4D6D"/>
    <w:rsid w:val="006D4E9B"/>
    <w:rsid w:val="006D4F98"/>
    <w:rsid w:val="006D5431"/>
    <w:rsid w:val="006D54CD"/>
    <w:rsid w:val="006D5588"/>
    <w:rsid w:val="006D5C6B"/>
    <w:rsid w:val="006D61A9"/>
    <w:rsid w:val="006D652F"/>
    <w:rsid w:val="006D669C"/>
    <w:rsid w:val="006D69EC"/>
    <w:rsid w:val="006D6A61"/>
    <w:rsid w:val="006D6B9D"/>
    <w:rsid w:val="006D6F33"/>
    <w:rsid w:val="006D70F7"/>
    <w:rsid w:val="006D710C"/>
    <w:rsid w:val="006D7262"/>
    <w:rsid w:val="006D7410"/>
    <w:rsid w:val="006D782B"/>
    <w:rsid w:val="006D7DF4"/>
    <w:rsid w:val="006E050E"/>
    <w:rsid w:val="006E05F3"/>
    <w:rsid w:val="006E0724"/>
    <w:rsid w:val="006E0869"/>
    <w:rsid w:val="006E0982"/>
    <w:rsid w:val="006E0CF6"/>
    <w:rsid w:val="006E161C"/>
    <w:rsid w:val="006E1772"/>
    <w:rsid w:val="006E178F"/>
    <w:rsid w:val="006E18D9"/>
    <w:rsid w:val="006E18EE"/>
    <w:rsid w:val="006E1D23"/>
    <w:rsid w:val="006E2CCE"/>
    <w:rsid w:val="006E2EDF"/>
    <w:rsid w:val="006E3081"/>
    <w:rsid w:val="006E3354"/>
    <w:rsid w:val="006E3367"/>
    <w:rsid w:val="006E3847"/>
    <w:rsid w:val="006E391D"/>
    <w:rsid w:val="006E3DBE"/>
    <w:rsid w:val="006E40FB"/>
    <w:rsid w:val="006E413B"/>
    <w:rsid w:val="006E47E2"/>
    <w:rsid w:val="006E497A"/>
    <w:rsid w:val="006E499D"/>
    <w:rsid w:val="006E4A0B"/>
    <w:rsid w:val="006E4A25"/>
    <w:rsid w:val="006E5027"/>
    <w:rsid w:val="006E5148"/>
    <w:rsid w:val="006E5264"/>
    <w:rsid w:val="006E5346"/>
    <w:rsid w:val="006E54C4"/>
    <w:rsid w:val="006E54DE"/>
    <w:rsid w:val="006E5722"/>
    <w:rsid w:val="006E59DD"/>
    <w:rsid w:val="006E5A40"/>
    <w:rsid w:val="006E5A61"/>
    <w:rsid w:val="006E5B46"/>
    <w:rsid w:val="006E5BCD"/>
    <w:rsid w:val="006E5C1F"/>
    <w:rsid w:val="006E5E9F"/>
    <w:rsid w:val="006E6306"/>
    <w:rsid w:val="006E63AB"/>
    <w:rsid w:val="006E67F9"/>
    <w:rsid w:val="006E692D"/>
    <w:rsid w:val="006E6969"/>
    <w:rsid w:val="006E6B09"/>
    <w:rsid w:val="006E6B52"/>
    <w:rsid w:val="006E6F8A"/>
    <w:rsid w:val="006E741F"/>
    <w:rsid w:val="006E7694"/>
    <w:rsid w:val="006E7A49"/>
    <w:rsid w:val="006F0542"/>
    <w:rsid w:val="006F0595"/>
    <w:rsid w:val="006F065B"/>
    <w:rsid w:val="006F086F"/>
    <w:rsid w:val="006F0A29"/>
    <w:rsid w:val="006F0C5F"/>
    <w:rsid w:val="006F1C7B"/>
    <w:rsid w:val="006F1CB6"/>
    <w:rsid w:val="006F1FBB"/>
    <w:rsid w:val="006F2050"/>
    <w:rsid w:val="006F24A7"/>
    <w:rsid w:val="006F262C"/>
    <w:rsid w:val="006F2650"/>
    <w:rsid w:val="006F26B6"/>
    <w:rsid w:val="006F2812"/>
    <w:rsid w:val="006F299B"/>
    <w:rsid w:val="006F2B77"/>
    <w:rsid w:val="006F2BB5"/>
    <w:rsid w:val="006F2D2E"/>
    <w:rsid w:val="006F30B0"/>
    <w:rsid w:val="006F30EA"/>
    <w:rsid w:val="006F360E"/>
    <w:rsid w:val="006F36E0"/>
    <w:rsid w:val="006F3745"/>
    <w:rsid w:val="006F389F"/>
    <w:rsid w:val="006F3A1E"/>
    <w:rsid w:val="006F3D81"/>
    <w:rsid w:val="006F42B6"/>
    <w:rsid w:val="006F4686"/>
    <w:rsid w:val="006F480F"/>
    <w:rsid w:val="006F4BFC"/>
    <w:rsid w:val="006F4C90"/>
    <w:rsid w:val="006F4C9C"/>
    <w:rsid w:val="006F4F18"/>
    <w:rsid w:val="006F4FA1"/>
    <w:rsid w:val="006F4FC4"/>
    <w:rsid w:val="006F5167"/>
    <w:rsid w:val="006F52C8"/>
    <w:rsid w:val="006F55E9"/>
    <w:rsid w:val="006F57E7"/>
    <w:rsid w:val="006F5979"/>
    <w:rsid w:val="006F5A54"/>
    <w:rsid w:val="006F5BEA"/>
    <w:rsid w:val="006F5C79"/>
    <w:rsid w:val="006F5D19"/>
    <w:rsid w:val="006F5DD7"/>
    <w:rsid w:val="006F6449"/>
    <w:rsid w:val="006F6481"/>
    <w:rsid w:val="006F64E1"/>
    <w:rsid w:val="006F66F2"/>
    <w:rsid w:val="006F67CA"/>
    <w:rsid w:val="006F6885"/>
    <w:rsid w:val="006F6915"/>
    <w:rsid w:val="006F6958"/>
    <w:rsid w:val="006F6FA9"/>
    <w:rsid w:val="006F7039"/>
    <w:rsid w:val="006F7252"/>
    <w:rsid w:val="006F7322"/>
    <w:rsid w:val="006F76EA"/>
    <w:rsid w:val="006F7773"/>
    <w:rsid w:val="006F7808"/>
    <w:rsid w:val="006F79D7"/>
    <w:rsid w:val="006F7A64"/>
    <w:rsid w:val="006F7B62"/>
    <w:rsid w:val="006F7C1A"/>
    <w:rsid w:val="006F7F30"/>
    <w:rsid w:val="00700161"/>
    <w:rsid w:val="007004BB"/>
    <w:rsid w:val="00700DE1"/>
    <w:rsid w:val="00700E69"/>
    <w:rsid w:val="007014C8"/>
    <w:rsid w:val="00701502"/>
    <w:rsid w:val="00701688"/>
    <w:rsid w:val="00701F89"/>
    <w:rsid w:val="0070207F"/>
    <w:rsid w:val="007020F5"/>
    <w:rsid w:val="00702376"/>
    <w:rsid w:val="00702499"/>
    <w:rsid w:val="007024E1"/>
    <w:rsid w:val="0070250F"/>
    <w:rsid w:val="007027DE"/>
    <w:rsid w:val="00702813"/>
    <w:rsid w:val="00702C81"/>
    <w:rsid w:val="0070328B"/>
    <w:rsid w:val="00703702"/>
    <w:rsid w:val="0070374B"/>
    <w:rsid w:val="00703AED"/>
    <w:rsid w:val="007040F1"/>
    <w:rsid w:val="00704128"/>
    <w:rsid w:val="007041CC"/>
    <w:rsid w:val="007041D0"/>
    <w:rsid w:val="007043AE"/>
    <w:rsid w:val="00704625"/>
    <w:rsid w:val="00704951"/>
    <w:rsid w:val="00704C50"/>
    <w:rsid w:val="00704E7A"/>
    <w:rsid w:val="007050F0"/>
    <w:rsid w:val="00705155"/>
    <w:rsid w:val="007052CB"/>
    <w:rsid w:val="00705386"/>
    <w:rsid w:val="0070559E"/>
    <w:rsid w:val="00705DA2"/>
    <w:rsid w:val="00705F69"/>
    <w:rsid w:val="00706251"/>
    <w:rsid w:val="00706608"/>
    <w:rsid w:val="00706620"/>
    <w:rsid w:val="00706808"/>
    <w:rsid w:val="007068CD"/>
    <w:rsid w:val="00706AEB"/>
    <w:rsid w:val="00706C32"/>
    <w:rsid w:val="00706C83"/>
    <w:rsid w:val="00706CF3"/>
    <w:rsid w:val="00706FEA"/>
    <w:rsid w:val="00707275"/>
    <w:rsid w:val="00707381"/>
    <w:rsid w:val="0070774C"/>
    <w:rsid w:val="00707D66"/>
    <w:rsid w:val="00710065"/>
    <w:rsid w:val="007101FD"/>
    <w:rsid w:val="00710604"/>
    <w:rsid w:val="00710B0A"/>
    <w:rsid w:val="00710E56"/>
    <w:rsid w:val="00710EAC"/>
    <w:rsid w:val="00711356"/>
    <w:rsid w:val="00711700"/>
    <w:rsid w:val="00711BB6"/>
    <w:rsid w:val="00711BEA"/>
    <w:rsid w:val="00711E3B"/>
    <w:rsid w:val="0071202B"/>
    <w:rsid w:val="007120B7"/>
    <w:rsid w:val="007120EF"/>
    <w:rsid w:val="00712166"/>
    <w:rsid w:val="007122CE"/>
    <w:rsid w:val="007122D5"/>
    <w:rsid w:val="007122EA"/>
    <w:rsid w:val="00712387"/>
    <w:rsid w:val="00712392"/>
    <w:rsid w:val="0071295D"/>
    <w:rsid w:val="00712AB3"/>
    <w:rsid w:val="00712ACC"/>
    <w:rsid w:val="00713034"/>
    <w:rsid w:val="00713773"/>
    <w:rsid w:val="0071377A"/>
    <w:rsid w:val="007137AA"/>
    <w:rsid w:val="00713C7F"/>
    <w:rsid w:val="00714031"/>
    <w:rsid w:val="007141D5"/>
    <w:rsid w:val="00714292"/>
    <w:rsid w:val="007142C7"/>
    <w:rsid w:val="007143A7"/>
    <w:rsid w:val="007144DB"/>
    <w:rsid w:val="007145BA"/>
    <w:rsid w:val="00714676"/>
    <w:rsid w:val="00714C6C"/>
    <w:rsid w:val="00714F26"/>
    <w:rsid w:val="007151AA"/>
    <w:rsid w:val="00715394"/>
    <w:rsid w:val="007153AA"/>
    <w:rsid w:val="00715574"/>
    <w:rsid w:val="007156C2"/>
    <w:rsid w:val="007156CC"/>
    <w:rsid w:val="0071576C"/>
    <w:rsid w:val="0071594E"/>
    <w:rsid w:val="007159AD"/>
    <w:rsid w:val="007159F1"/>
    <w:rsid w:val="00715B06"/>
    <w:rsid w:val="00715CB9"/>
    <w:rsid w:val="00715F79"/>
    <w:rsid w:val="00716344"/>
    <w:rsid w:val="00716486"/>
    <w:rsid w:val="0071669E"/>
    <w:rsid w:val="007167DB"/>
    <w:rsid w:val="0071695B"/>
    <w:rsid w:val="00716DBC"/>
    <w:rsid w:val="00716EC2"/>
    <w:rsid w:val="00716F6E"/>
    <w:rsid w:val="00717073"/>
    <w:rsid w:val="0071725F"/>
    <w:rsid w:val="007173A4"/>
    <w:rsid w:val="0071756E"/>
    <w:rsid w:val="007175D3"/>
    <w:rsid w:val="00717862"/>
    <w:rsid w:val="00717977"/>
    <w:rsid w:val="00717FD2"/>
    <w:rsid w:val="007200D1"/>
    <w:rsid w:val="007200EF"/>
    <w:rsid w:val="007200FE"/>
    <w:rsid w:val="0072065C"/>
    <w:rsid w:val="007207F8"/>
    <w:rsid w:val="007208E4"/>
    <w:rsid w:val="00720A03"/>
    <w:rsid w:val="00720B51"/>
    <w:rsid w:val="00720E01"/>
    <w:rsid w:val="00720FFC"/>
    <w:rsid w:val="00721077"/>
    <w:rsid w:val="007210E7"/>
    <w:rsid w:val="0072111F"/>
    <w:rsid w:val="007211D3"/>
    <w:rsid w:val="00721345"/>
    <w:rsid w:val="0072177C"/>
    <w:rsid w:val="0072190D"/>
    <w:rsid w:val="00721BE3"/>
    <w:rsid w:val="00721D35"/>
    <w:rsid w:val="00721DE5"/>
    <w:rsid w:val="00721E72"/>
    <w:rsid w:val="00721FAE"/>
    <w:rsid w:val="00721FD1"/>
    <w:rsid w:val="007220A3"/>
    <w:rsid w:val="0072215F"/>
    <w:rsid w:val="00722268"/>
    <w:rsid w:val="007228AE"/>
    <w:rsid w:val="00722A22"/>
    <w:rsid w:val="00722A8E"/>
    <w:rsid w:val="00722C30"/>
    <w:rsid w:val="00722DA1"/>
    <w:rsid w:val="00722EE4"/>
    <w:rsid w:val="007233E1"/>
    <w:rsid w:val="007235CE"/>
    <w:rsid w:val="0072360A"/>
    <w:rsid w:val="007236D3"/>
    <w:rsid w:val="00723D08"/>
    <w:rsid w:val="00723EA4"/>
    <w:rsid w:val="0072436B"/>
    <w:rsid w:val="007245CC"/>
    <w:rsid w:val="007248D0"/>
    <w:rsid w:val="0072494D"/>
    <w:rsid w:val="00724C5E"/>
    <w:rsid w:val="00724CE0"/>
    <w:rsid w:val="00724E68"/>
    <w:rsid w:val="00724EE0"/>
    <w:rsid w:val="00725719"/>
    <w:rsid w:val="00725902"/>
    <w:rsid w:val="00725937"/>
    <w:rsid w:val="00725A76"/>
    <w:rsid w:val="00725C91"/>
    <w:rsid w:val="00725D01"/>
    <w:rsid w:val="0072609B"/>
    <w:rsid w:val="00726159"/>
    <w:rsid w:val="00726335"/>
    <w:rsid w:val="007267F0"/>
    <w:rsid w:val="0072680A"/>
    <w:rsid w:val="007269AA"/>
    <w:rsid w:val="00726A43"/>
    <w:rsid w:val="00726A80"/>
    <w:rsid w:val="00726BE5"/>
    <w:rsid w:val="00726F0E"/>
    <w:rsid w:val="007272B2"/>
    <w:rsid w:val="00727A11"/>
    <w:rsid w:val="0073037F"/>
    <w:rsid w:val="007303F8"/>
    <w:rsid w:val="0073045A"/>
    <w:rsid w:val="007305BB"/>
    <w:rsid w:val="00730BFF"/>
    <w:rsid w:val="00730C57"/>
    <w:rsid w:val="00730D14"/>
    <w:rsid w:val="00731205"/>
    <w:rsid w:val="00731339"/>
    <w:rsid w:val="00731431"/>
    <w:rsid w:val="007317BA"/>
    <w:rsid w:val="007318B4"/>
    <w:rsid w:val="00731CEA"/>
    <w:rsid w:val="00731D02"/>
    <w:rsid w:val="00731D37"/>
    <w:rsid w:val="00731D53"/>
    <w:rsid w:val="00731D56"/>
    <w:rsid w:val="007323BD"/>
    <w:rsid w:val="007326BF"/>
    <w:rsid w:val="00732AAA"/>
    <w:rsid w:val="00732CEA"/>
    <w:rsid w:val="0073319D"/>
    <w:rsid w:val="0073359F"/>
    <w:rsid w:val="00733797"/>
    <w:rsid w:val="007337C8"/>
    <w:rsid w:val="00733B18"/>
    <w:rsid w:val="00733C5E"/>
    <w:rsid w:val="00733F7A"/>
    <w:rsid w:val="0073436F"/>
    <w:rsid w:val="007349E1"/>
    <w:rsid w:val="00734A3B"/>
    <w:rsid w:val="00734C04"/>
    <w:rsid w:val="00734C4F"/>
    <w:rsid w:val="00734CB4"/>
    <w:rsid w:val="0073534B"/>
    <w:rsid w:val="007353F1"/>
    <w:rsid w:val="00735875"/>
    <w:rsid w:val="007359AD"/>
    <w:rsid w:val="00735B12"/>
    <w:rsid w:val="00735B4B"/>
    <w:rsid w:val="00735D93"/>
    <w:rsid w:val="007360FD"/>
    <w:rsid w:val="00736490"/>
    <w:rsid w:val="00736501"/>
    <w:rsid w:val="00736571"/>
    <w:rsid w:val="00736646"/>
    <w:rsid w:val="00736817"/>
    <w:rsid w:val="007368BB"/>
    <w:rsid w:val="00736C2D"/>
    <w:rsid w:val="00737150"/>
    <w:rsid w:val="00737165"/>
    <w:rsid w:val="007371CF"/>
    <w:rsid w:val="0073735B"/>
    <w:rsid w:val="00737449"/>
    <w:rsid w:val="0073748B"/>
    <w:rsid w:val="007376AD"/>
    <w:rsid w:val="00737788"/>
    <w:rsid w:val="007378DA"/>
    <w:rsid w:val="00737AB4"/>
    <w:rsid w:val="00737E1B"/>
    <w:rsid w:val="007400E6"/>
    <w:rsid w:val="007401ED"/>
    <w:rsid w:val="00740477"/>
    <w:rsid w:val="0074050E"/>
    <w:rsid w:val="007406CC"/>
    <w:rsid w:val="00740951"/>
    <w:rsid w:val="007409A5"/>
    <w:rsid w:val="00740CD6"/>
    <w:rsid w:val="00740D9B"/>
    <w:rsid w:val="00740E72"/>
    <w:rsid w:val="00741008"/>
    <w:rsid w:val="007418C5"/>
    <w:rsid w:val="00741C21"/>
    <w:rsid w:val="00741D39"/>
    <w:rsid w:val="0074290D"/>
    <w:rsid w:val="0074305A"/>
    <w:rsid w:val="00743548"/>
    <w:rsid w:val="007436AA"/>
    <w:rsid w:val="0074375F"/>
    <w:rsid w:val="007439D4"/>
    <w:rsid w:val="00743E7F"/>
    <w:rsid w:val="00743F08"/>
    <w:rsid w:val="00743FB7"/>
    <w:rsid w:val="0074401C"/>
    <w:rsid w:val="00744046"/>
    <w:rsid w:val="007442B7"/>
    <w:rsid w:val="00744BE4"/>
    <w:rsid w:val="00744D79"/>
    <w:rsid w:val="007450B6"/>
    <w:rsid w:val="00745213"/>
    <w:rsid w:val="00745469"/>
    <w:rsid w:val="0074552C"/>
    <w:rsid w:val="0074562B"/>
    <w:rsid w:val="00745655"/>
    <w:rsid w:val="00745A46"/>
    <w:rsid w:val="00745D39"/>
    <w:rsid w:val="00745EF4"/>
    <w:rsid w:val="00745F23"/>
    <w:rsid w:val="007463A1"/>
    <w:rsid w:val="00746489"/>
    <w:rsid w:val="007464E0"/>
    <w:rsid w:val="007467B5"/>
    <w:rsid w:val="0074681C"/>
    <w:rsid w:val="00746A4C"/>
    <w:rsid w:val="00746A54"/>
    <w:rsid w:val="00746D40"/>
    <w:rsid w:val="00746F0A"/>
    <w:rsid w:val="00747198"/>
    <w:rsid w:val="0074757D"/>
    <w:rsid w:val="007479F6"/>
    <w:rsid w:val="00747C52"/>
    <w:rsid w:val="00747F84"/>
    <w:rsid w:val="0075059B"/>
    <w:rsid w:val="007508D9"/>
    <w:rsid w:val="007508F2"/>
    <w:rsid w:val="00750A6E"/>
    <w:rsid w:val="00750F5A"/>
    <w:rsid w:val="0075101F"/>
    <w:rsid w:val="00751347"/>
    <w:rsid w:val="0075134B"/>
    <w:rsid w:val="0075158D"/>
    <w:rsid w:val="00751687"/>
    <w:rsid w:val="0075186C"/>
    <w:rsid w:val="0075190A"/>
    <w:rsid w:val="007519FA"/>
    <w:rsid w:val="00751ED2"/>
    <w:rsid w:val="00751F9A"/>
    <w:rsid w:val="00752005"/>
    <w:rsid w:val="00752024"/>
    <w:rsid w:val="007520A0"/>
    <w:rsid w:val="00752B40"/>
    <w:rsid w:val="00752B50"/>
    <w:rsid w:val="00752B97"/>
    <w:rsid w:val="00752E3F"/>
    <w:rsid w:val="00752E4D"/>
    <w:rsid w:val="00753450"/>
    <w:rsid w:val="007534F0"/>
    <w:rsid w:val="007538F5"/>
    <w:rsid w:val="00753B9A"/>
    <w:rsid w:val="00754399"/>
    <w:rsid w:val="00754492"/>
    <w:rsid w:val="00754A8D"/>
    <w:rsid w:val="00754BD6"/>
    <w:rsid w:val="00754C5B"/>
    <w:rsid w:val="00754EAC"/>
    <w:rsid w:val="00754F64"/>
    <w:rsid w:val="00755090"/>
    <w:rsid w:val="0075529A"/>
    <w:rsid w:val="007552E1"/>
    <w:rsid w:val="007557A8"/>
    <w:rsid w:val="00755954"/>
    <w:rsid w:val="00755D06"/>
    <w:rsid w:val="00755D83"/>
    <w:rsid w:val="00755DC7"/>
    <w:rsid w:val="00755E05"/>
    <w:rsid w:val="00755EE4"/>
    <w:rsid w:val="00756003"/>
    <w:rsid w:val="007561EE"/>
    <w:rsid w:val="00756753"/>
    <w:rsid w:val="0075680C"/>
    <w:rsid w:val="0075694D"/>
    <w:rsid w:val="00756BC0"/>
    <w:rsid w:val="00756D1E"/>
    <w:rsid w:val="00756FF3"/>
    <w:rsid w:val="0075717F"/>
    <w:rsid w:val="007571F9"/>
    <w:rsid w:val="007572AC"/>
    <w:rsid w:val="00757431"/>
    <w:rsid w:val="007575C2"/>
    <w:rsid w:val="00757643"/>
    <w:rsid w:val="00757696"/>
    <w:rsid w:val="00760361"/>
    <w:rsid w:val="00760598"/>
    <w:rsid w:val="0076063F"/>
    <w:rsid w:val="00760793"/>
    <w:rsid w:val="00760937"/>
    <w:rsid w:val="00760A11"/>
    <w:rsid w:val="00760A4D"/>
    <w:rsid w:val="00760F0B"/>
    <w:rsid w:val="00761389"/>
    <w:rsid w:val="00761418"/>
    <w:rsid w:val="007616BC"/>
    <w:rsid w:val="00761A34"/>
    <w:rsid w:val="00761B1A"/>
    <w:rsid w:val="007624A5"/>
    <w:rsid w:val="007625BA"/>
    <w:rsid w:val="00762AED"/>
    <w:rsid w:val="00762BBA"/>
    <w:rsid w:val="00762D16"/>
    <w:rsid w:val="00762F43"/>
    <w:rsid w:val="00763000"/>
    <w:rsid w:val="0076309F"/>
    <w:rsid w:val="00763711"/>
    <w:rsid w:val="0076376E"/>
    <w:rsid w:val="007638FF"/>
    <w:rsid w:val="00763935"/>
    <w:rsid w:val="00763976"/>
    <w:rsid w:val="0076399F"/>
    <w:rsid w:val="0076429A"/>
    <w:rsid w:val="007642A3"/>
    <w:rsid w:val="0076445E"/>
    <w:rsid w:val="00764500"/>
    <w:rsid w:val="0076466A"/>
    <w:rsid w:val="00764A03"/>
    <w:rsid w:val="00764BD9"/>
    <w:rsid w:val="00764E17"/>
    <w:rsid w:val="00764F71"/>
    <w:rsid w:val="0076503B"/>
    <w:rsid w:val="007650F9"/>
    <w:rsid w:val="00765256"/>
    <w:rsid w:val="007652B9"/>
    <w:rsid w:val="00765328"/>
    <w:rsid w:val="0076544A"/>
    <w:rsid w:val="007654DE"/>
    <w:rsid w:val="0076583F"/>
    <w:rsid w:val="00765CFA"/>
    <w:rsid w:val="00765DEB"/>
    <w:rsid w:val="00766334"/>
    <w:rsid w:val="007663F9"/>
    <w:rsid w:val="00766739"/>
    <w:rsid w:val="007667A8"/>
    <w:rsid w:val="00766858"/>
    <w:rsid w:val="00766959"/>
    <w:rsid w:val="00767238"/>
    <w:rsid w:val="007675A5"/>
    <w:rsid w:val="00767C05"/>
    <w:rsid w:val="00767CA1"/>
    <w:rsid w:val="00770502"/>
    <w:rsid w:val="00770852"/>
    <w:rsid w:val="007708BB"/>
    <w:rsid w:val="00770A2F"/>
    <w:rsid w:val="00770C40"/>
    <w:rsid w:val="00770F65"/>
    <w:rsid w:val="0077105B"/>
    <w:rsid w:val="007713A5"/>
    <w:rsid w:val="0077184B"/>
    <w:rsid w:val="0077195E"/>
    <w:rsid w:val="00771B91"/>
    <w:rsid w:val="00771C44"/>
    <w:rsid w:val="00771D55"/>
    <w:rsid w:val="0077228B"/>
    <w:rsid w:val="007726DC"/>
    <w:rsid w:val="00772E07"/>
    <w:rsid w:val="007734D5"/>
    <w:rsid w:val="007735A6"/>
    <w:rsid w:val="007735F0"/>
    <w:rsid w:val="00773A73"/>
    <w:rsid w:val="00773CFF"/>
    <w:rsid w:val="00773D01"/>
    <w:rsid w:val="007746F5"/>
    <w:rsid w:val="00774D08"/>
    <w:rsid w:val="00774EAE"/>
    <w:rsid w:val="007750EB"/>
    <w:rsid w:val="007753AD"/>
    <w:rsid w:val="007755A5"/>
    <w:rsid w:val="007755ED"/>
    <w:rsid w:val="00775614"/>
    <w:rsid w:val="00775730"/>
    <w:rsid w:val="00775A0F"/>
    <w:rsid w:val="00775AF0"/>
    <w:rsid w:val="00775BA3"/>
    <w:rsid w:val="00775E18"/>
    <w:rsid w:val="00776402"/>
    <w:rsid w:val="00776471"/>
    <w:rsid w:val="007764F2"/>
    <w:rsid w:val="0077656C"/>
    <w:rsid w:val="007765CD"/>
    <w:rsid w:val="007767EF"/>
    <w:rsid w:val="00776A13"/>
    <w:rsid w:val="00776A8C"/>
    <w:rsid w:val="00776A98"/>
    <w:rsid w:val="00776AE5"/>
    <w:rsid w:val="00777025"/>
    <w:rsid w:val="007774E5"/>
    <w:rsid w:val="00777652"/>
    <w:rsid w:val="007778E1"/>
    <w:rsid w:val="00777BAE"/>
    <w:rsid w:val="0078017C"/>
    <w:rsid w:val="00780230"/>
    <w:rsid w:val="00780334"/>
    <w:rsid w:val="00780454"/>
    <w:rsid w:val="00780459"/>
    <w:rsid w:val="007804B9"/>
    <w:rsid w:val="0078058C"/>
    <w:rsid w:val="00780942"/>
    <w:rsid w:val="007809F5"/>
    <w:rsid w:val="00780ADC"/>
    <w:rsid w:val="00780C15"/>
    <w:rsid w:val="00780E33"/>
    <w:rsid w:val="00780F65"/>
    <w:rsid w:val="00781074"/>
    <w:rsid w:val="0078155E"/>
    <w:rsid w:val="0078193A"/>
    <w:rsid w:val="00781D1F"/>
    <w:rsid w:val="00781E43"/>
    <w:rsid w:val="00782179"/>
    <w:rsid w:val="00782277"/>
    <w:rsid w:val="007822A2"/>
    <w:rsid w:val="00782352"/>
    <w:rsid w:val="0078252A"/>
    <w:rsid w:val="00782817"/>
    <w:rsid w:val="007828BA"/>
    <w:rsid w:val="00782BCA"/>
    <w:rsid w:val="00782C5F"/>
    <w:rsid w:val="00782C96"/>
    <w:rsid w:val="00782E7D"/>
    <w:rsid w:val="00782F50"/>
    <w:rsid w:val="00783306"/>
    <w:rsid w:val="007834FA"/>
    <w:rsid w:val="0078366A"/>
    <w:rsid w:val="00783670"/>
    <w:rsid w:val="007839D2"/>
    <w:rsid w:val="00783B05"/>
    <w:rsid w:val="00783B0F"/>
    <w:rsid w:val="00783ED1"/>
    <w:rsid w:val="0078423B"/>
    <w:rsid w:val="007842B9"/>
    <w:rsid w:val="00784394"/>
    <w:rsid w:val="007843CD"/>
    <w:rsid w:val="00784403"/>
    <w:rsid w:val="007844CD"/>
    <w:rsid w:val="0078459A"/>
    <w:rsid w:val="0078529B"/>
    <w:rsid w:val="007852DC"/>
    <w:rsid w:val="007853BC"/>
    <w:rsid w:val="007856E5"/>
    <w:rsid w:val="00785706"/>
    <w:rsid w:val="00785958"/>
    <w:rsid w:val="007860D4"/>
    <w:rsid w:val="007861BE"/>
    <w:rsid w:val="007862FD"/>
    <w:rsid w:val="0078674E"/>
    <w:rsid w:val="007867F1"/>
    <w:rsid w:val="00786928"/>
    <w:rsid w:val="00786DFE"/>
    <w:rsid w:val="00786E8F"/>
    <w:rsid w:val="00786ED3"/>
    <w:rsid w:val="00787088"/>
    <w:rsid w:val="007872DB"/>
    <w:rsid w:val="00787937"/>
    <w:rsid w:val="007879F4"/>
    <w:rsid w:val="00787CCC"/>
    <w:rsid w:val="007901A2"/>
    <w:rsid w:val="00790260"/>
    <w:rsid w:val="0079029E"/>
    <w:rsid w:val="00790630"/>
    <w:rsid w:val="0079068D"/>
    <w:rsid w:val="00790758"/>
    <w:rsid w:val="00790D3D"/>
    <w:rsid w:val="00790DBF"/>
    <w:rsid w:val="00790E2C"/>
    <w:rsid w:val="00790F55"/>
    <w:rsid w:val="0079107F"/>
    <w:rsid w:val="007913E5"/>
    <w:rsid w:val="007913F3"/>
    <w:rsid w:val="007915C9"/>
    <w:rsid w:val="00791751"/>
    <w:rsid w:val="00791B11"/>
    <w:rsid w:val="00791BB5"/>
    <w:rsid w:val="00791CC9"/>
    <w:rsid w:val="00791D08"/>
    <w:rsid w:val="007924B9"/>
    <w:rsid w:val="0079282E"/>
    <w:rsid w:val="00792A05"/>
    <w:rsid w:val="00792CF6"/>
    <w:rsid w:val="00792EC9"/>
    <w:rsid w:val="00792F48"/>
    <w:rsid w:val="00792F6B"/>
    <w:rsid w:val="0079308A"/>
    <w:rsid w:val="0079310C"/>
    <w:rsid w:val="007933E8"/>
    <w:rsid w:val="007935E4"/>
    <w:rsid w:val="00793617"/>
    <w:rsid w:val="00793911"/>
    <w:rsid w:val="00793994"/>
    <w:rsid w:val="00793DA5"/>
    <w:rsid w:val="00793F1C"/>
    <w:rsid w:val="0079415A"/>
    <w:rsid w:val="00794694"/>
    <w:rsid w:val="00794AEB"/>
    <w:rsid w:val="00794B23"/>
    <w:rsid w:val="00794BDB"/>
    <w:rsid w:val="00794C7E"/>
    <w:rsid w:val="00794CA1"/>
    <w:rsid w:val="00794EE4"/>
    <w:rsid w:val="00795236"/>
    <w:rsid w:val="007956C4"/>
    <w:rsid w:val="00795B0F"/>
    <w:rsid w:val="00795D4C"/>
    <w:rsid w:val="0079631B"/>
    <w:rsid w:val="007965A4"/>
    <w:rsid w:val="00796654"/>
    <w:rsid w:val="00796796"/>
    <w:rsid w:val="007968EF"/>
    <w:rsid w:val="007969A2"/>
    <w:rsid w:val="00796AC2"/>
    <w:rsid w:val="00796B52"/>
    <w:rsid w:val="00796C17"/>
    <w:rsid w:val="00796DB6"/>
    <w:rsid w:val="007971BF"/>
    <w:rsid w:val="0079764A"/>
    <w:rsid w:val="00797840"/>
    <w:rsid w:val="00797AD6"/>
    <w:rsid w:val="00797AE6"/>
    <w:rsid w:val="00797FA8"/>
    <w:rsid w:val="007A0079"/>
    <w:rsid w:val="007A01DA"/>
    <w:rsid w:val="007A0650"/>
    <w:rsid w:val="007A0AEF"/>
    <w:rsid w:val="007A0F12"/>
    <w:rsid w:val="007A1131"/>
    <w:rsid w:val="007A1683"/>
    <w:rsid w:val="007A1851"/>
    <w:rsid w:val="007A1CC1"/>
    <w:rsid w:val="007A1D24"/>
    <w:rsid w:val="007A1E5C"/>
    <w:rsid w:val="007A21CB"/>
    <w:rsid w:val="007A237A"/>
    <w:rsid w:val="007A26FD"/>
    <w:rsid w:val="007A2751"/>
    <w:rsid w:val="007A280C"/>
    <w:rsid w:val="007A2D98"/>
    <w:rsid w:val="007A3001"/>
    <w:rsid w:val="007A39DE"/>
    <w:rsid w:val="007A3BD8"/>
    <w:rsid w:val="007A3DB2"/>
    <w:rsid w:val="007A3FA2"/>
    <w:rsid w:val="007A4481"/>
    <w:rsid w:val="007A460B"/>
    <w:rsid w:val="007A464A"/>
    <w:rsid w:val="007A4765"/>
    <w:rsid w:val="007A497D"/>
    <w:rsid w:val="007A4A90"/>
    <w:rsid w:val="007A4B77"/>
    <w:rsid w:val="007A4DFA"/>
    <w:rsid w:val="007A4E93"/>
    <w:rsid w:val="007A529A"/>
    <w:rsid w:val="007A52DB"/>
    <w:rsid w:val="007A5AA1"/>
    <w:rsid w:val="007A5BF6"/>
    <w:rsid w:val="007A5CF3"/>
    <w:rsid w:val="007A603D"/>
    <w:rsid w:val="007A637A"/>
    <w:rsid w:val="007A63B1"/>
    <w:rsid w:val="007A63E6"/>
    <w:rsid w:val="007A6495"/>
    <w:rsid w:val="007A66B6"/>
    <w:rsid w:val="007A67BE"/>
    <w:rsid w:val="007A6F91"/>
    <w:rsid w:val="007A7329"/>
    <w:rsid w:val="007A7363"/>
    <w:rsid w:val="007A73AC"/>
    <w:rsid w:val="007A741D"/>
    <w:rsid w:val="007A766E"/>
    <w:rsid w:val="007A7A14"/>
    <w:rsid w:val="007A7A7E"/>
    <w:rsid w:val="007A7B4F"/>
    <w:rsid w:val="007B00DA"/>
    <w:rsid w:val="007B0725"/>
    <w:rsid w:val="007B0897"/>
    <w:rsid w:val="007B09EE"/>
    <w:rsid w:val="007B0A9E"/>
    <w:rsid w:val="007B1693"/>
    <w:rsid w:val="007B1733"/>
    <w:rsid w:val="007B198D"/>
    <w:rsid w:val="007B1D95"/>
    <w:rsid w:val="007B2113"/>
    <w:rsid w:val="007B212B"/>
    <w:rsid w:val="007B22F6"/>
    <w:rsid w:val="007B2489"/>
    <w:rsid w:val="007B25C2"/>
    <w:rsid w:val="007B27A9"/>
    <w:rsid w:val="007B29D5"/>
    <w:rsid w:val="007B29F3"/>
    <w:rsid w:val="007B2A10"/>
    <w:rsid w:val="007B2BB9"/>
    <w:rsid w:val="007B2C4E"/>
    <w:rsid w:val="007B30AC"/>
    <w:rsid w:val="007B31E2"/>
    <w:rsid w:val="007B323B"/>
    <w:rsid w:val="007B327B"/>
    <w:rsid w:val="007B32D4"/>
    <w:rsid w:val="007B3363"/>
    <w:rsid w:val="007B33BF"/>
    <w:rsid w:val="007B36C3"/>
    <w:rsid w:val="007B3B34"/>
    <w:rsid w:val="007B3CBC"/>
    <w:rsid w:val="007B3CDA"/>
    <w:rsid w:val="007B3D6F"/>
    <w:rsid w:val="007B3E6D"/>
    <w:rsid w:val="007B432B"/>
    <w:rsid w:val="007B4431"/>
    <w:rsid w:val="007B4600"/>
    <w:rsid w:val="007B4792"/>
    <w:rsid w:val="007B483C"/>
    <w:rsid w:val="007B4A8F"/>
    <w:rsid w:val="007B4B0F"/>
    <w:rsid w:val="007B4C41"/>
    <w:rsid w:val="007B4ECF"/>
    <w:rsid w:val="007B5221"/>
    <w:rsid w:val="007B5840"/>
    <w:rsid w:val="007B5EE2"/>
    <w:rsid w:val="007B6258"/>
    <w:rsid w:val="007B69E4"/>
    <w:rsid w:val="007B6AA8"/>
    <w:rsid w:val="007B6FEA"/>
    <w:rsid w:val="007B7291"/>
    <w:rsid w:val="007B77DC"/>
    <w:rsid w:val="007B7ECB"/>
    <w:rsid w:val="007C0018"/>
    <w:rsid w:val="007C0063"/>
    <w:rsid w:val="007C0388"/>
    <w:rsid w:val="007C0452"/>
    <w:rsid w:val="007C0522"/>
    <w:rsid w:val="007C0736"/>
    <w:rsid w:val="007C089C"/>
    <w:rsid w:val="007C09A8"/>
    <w:rsid w:val="007C09D8"/>
    <w:rsid w:val="007C0B11"/>
    <w:rsid w:val="007C0B1B"/>
    <w:rsid w:val="007C0C53"/>
    <w:rsid w:val="007C0D85"/>
    <w:rsid w:val="007C0EF9"/>
    <w:rsid w:val="007C1099"/>
    <w:rsid w:val="007C12A2"/>
    <w:rsid w:val="007C1BA7"/>
    <w:rsid w:val="007C2635"/>
    <w:rsid w:val="007C2AB5"/>
    <w:rsid w:val="007C2CD0"/>
    <w:rsid w:val="007C2E43"/>
    <w:rsid w:val="007C2EF7"/>
    <w:rsid w:val="007C336A"/>
    <w:rsid w:val="007C3438"/>
    <w:rsid w:val="007C347B"/>
    <w:rsid w:val="007C366B"/>
    <w:rsid w:val="007C3698"/>
    <w:rsid w:val="007C37A7"/>
    <w:rsid w:val="007C3817"/>
    <w:rsid w:val="007C3A69"/>
    <w:rsid w:val="007C3B9A"/>
    <w:rsid w:val="007C3BE6"/>
    <w:rsid w:val="007C3D75"/>
    <w:rsid w:val="007C3EEB"/>
    <w:rsid w:val="007C3F61"/>
    <w:rsid w:val="007C4092"/>
    <w:rsid w:val="007C4314"/>
    <w:rsid w:val="007C4333"/>
    <w:rsid w:val="007C44D1"/>
    <w:rsid w:val="007C4932"/>
    <w:rsid w:val="007C4C62"/>
    <w:rsid w:val="007C4E62"/>
    <w:rsid w:val="007C52FE"/>
    <w:rsid w:val="007C536A"/>
    <w:rsid w:val="007C54C5"/>
    <w:rsid w:val="007C5534"/>
    <w:rsid w:val="007C5784"/>
    <w:rsid w:val="007C5B05"/>
    <w:rsid w:val="007C5BF5"/>
    <w:rsid w:val="007C5D0D"/>
    <w:rsid w:val="007C5D3B"/>
    <w:rsid w:val="007C61AA"/>
    <w:rsid w:val="007C637E"/>
    <w:rsid w:val="007C6736"/>
    <w:rsid w:val="007C6858"/>
    <w:rsid w:val="007C6945"/>
    <w:rsid w:val="007C6DE0"/>
    <w:rsid w:val="007C6F17"/>
    <w:rsid w:val="007C74F8"/>
    <w:rsid w:val="007C7575"/>
    <w:rsid w:val="007C7C04"/>
    <w:rsid w:val="007C7D67"/>
    <w:rsid w:val="007D0001"/>
    <w:rsid w:val="007D013C"/>
    <w:rsid w:val="007D0157"/>
    <w:rsid w:val="007D078F"/>
    <w:rsid w:val="007D0DF5"/>
    <w:rsid w:val="007D0EFC"/>
    <w:rsid w:val="007D1000"/>
    <w:rsid w:val="007D1102"/>
    <w:rsid w:val="007D126C"/>
    <w:rsid w:val="007D15E6"/>
    <w:rsid w:val="007D17E1"/>
    <w:rsid w:val="007D1B20"/>
    <w:rsid w:val="007D1C0C"/>
    <w:rsid w:val="007D1CC4"/>
    <w:rsid w:val="007D1D1B"/>
    <w:rsid w:val="007D1FE8"/>
    <w:rsid w:val="007D2086"/>
    <w:rsid w:val="007D2392"/>
    <w:rsid w:val="007D23FE"/>
    <w:rsid w:val="007D267A"/>
    <w:rsid w:val="007D2826"/>
    <w:rsid w:val="007D2B8B"/>
    <w:rsid w:val="007D2EAF"/>
    <w:rsid w:val="007D3540"/>
    <w:rsid w:val="007D3BAD"/>
    <w:rsid w:val="007D3BE7"/>
    <w:rsid w:val="007D40D2"/>
    <w:rsid w:val="007D42DE"/>
    <w:rsid w:val="007D467F"/>
    <w:rsid w:val="007D4872"/>
    <w:rsid w:val="007D489F"/>
    <w:rsid w:val="007D48EC"/>
    <w:rsid w:val="007D49F4"/>
    <w:rsid w:val="007D4A53"/>
    <w:rsid w:val="007D4B9F"/>
    <w:rsid w:val="007D4C16"/>
    <w:rsid w:val="007D566C"/>
    <w:rsid w:val="007D5926"/>
    <w:rsid w:val="007D5DEE"/>
    <w:rsid w:val="007D5F03"/>
    <w:rsid w:val="007D6087"/>
    <w:rsid w:val="007D62D8"/>
    <w:rsid w:val="007D658F"/>
    <w:rsid w:val="007D67CA"/>
    <w:rsid w:val="007D68A6"/>
    <w:rsid w:val="007D6CF3"/>
    <w:rsid w:val="007D6DD6"/>
    <w:rsid w:val="007D6EAF"/>
    <w:rsid w:val="007D727F"/>
    <w:rsid w:val="007D7362"/>
    <w:rsid w:val="007D79C8"/>
    <w:rsid w:val="007D7AD5"/>
    <w:rsid w:val="007D7E04"/>
    <w:rsid w:val="007E0195"/>
    <w:rsid w:val="007E0331"/>
    <w:rsid w:val="007E0A11"/>
    <w:rsid w:val="007E0C75"/>
    <w:rsid w:val="007E0CC2"/>
    <w:rsid w:val="007E0E94"/>
    <w:rsid w:val="007E0F48"/>
    <w:rsid w:val="007E0FF5"/>
    <w:rsid w:val="007E1153"/>
    <w:rsid w:val="007E15ED"/>
    <w:rsid w:val="007E1947"/>
    <w:rsid w:val="007E1B2B"/>
    <w:rsid w:val="007E1E5D"/>
    <w:rsid w:val="007E2080"/>
    <w:rsid w:val="007E2284"/>
    <w:rsid w:val="007E2307"/>
    <w:rsid w:val="007E2562"/>
    <w:rsid w:val="007E2B57"/>
    <w:rsid w:val="007E2DB0"/>
    <w:rsid w:val="007E2E3E"/>
    <w:rsid w:val="007E2E62"/>
    <w:rsid w:val="007E2FD1"/>
    <w:rsid w:val="007E35AA"/>
    <w:rsid w:val="007E3727"/>
    <w:rsid w:val="007E37AA"/>
    <w:rsid w:val="007E3CA3"/>
    <w:rsid w:val="007E3D30"/>
    <w:rsid w:val="007E3E0B"/>
    <w:rsid w:val="007E3F11"/>
    <w:rsid w:val="007E41BB"/>
    <w:rsid w:val="007E4232"/>
    <w:rsid w:val="007E4750"/>
    <w:rsid w:val="007E4AA0"/>
    <w:rsid w:val="007E4B17"/>
    <w:rsid w:val="007E4BFC"/>
    <w:rsid w:val="007E4C7F"/>
    <w:rsid w:val="007E4D69"/>
    <w:rsid w:val="007E4E16"/>
    <w:rsid w:val="007E4E4E"/>
    <w:rsid w:val="007E51B4"/>
    <w:rsid w:val="007E51ED"/>
    <w:rsid w:val="007E5226"/>
    <w:rsid w:val="007E52FD"/>
    <w:rsid w:val="007E537A"/>
    <w:rsid w:val="007E5ADE"/>
    <w:rsid w:val="007E5CB5"/>
    <w:rsid w:val="007E5F4B"/>
    <w:rsid w:val="007E62AF"/>
    <w:rsid w:val="007E6562"/>
    <w:rsid w:val="007E658B"/>
    <w:rsid w:val="007E6793"/>
    <w:rsid w:val="007E6816"/>
    <w:rsid w:val="007E6C84"/>
    <w:rsid w:val="007E6EBF"/>
    <w:rsid w:val="007E6F95"/>
    <w:rsid w:val="007E7132"/>
    <w:rsid w:val="007E7162"/>
    <w:rsid w:val="007E72BE"/>
    <w:rsid w:val="007E72E5"/>
    <w:rsid w:val="007E73D1"/>
    <w:rsid w:val="007E76A9"/>
    <w:rsid w:val="007E7BE8"/>
    <w:rsid w:val="007E7CFF"/>
    <w:rsid w:val="007E7D45"/>
    <w:rsid w:val="007F02BC"/>
    <w:rsid w:val="007F0390"/>
    <w:rsid w:val="007F0536"/>
    <w:rsid w:val="007F086C"/>
    <w:rsid w:val="007F087E"/>
    <w:rsid w:val="007F0AD3"/>
    <w:rsid w:val="007F0C74"/>
    <w:rsid w:val="007F0EED"/>
    <w:rsid w:val="007F0FE9"/>
    <w:rsid w:val="007F10D9"/>
    <w:rsid w:val="007F118C"/>
    <w:rsid w:val="007F1814"/>
    <w:rsid w:val="007F19AB"/>
    <w:rsid w:val="007F1BA8"/>
    <w:rsid w:val="007F1F72"/>
    <w:rsid w:val="007F219E"/>
    <w:rsid w:val="007F223F"/>
    <w:rsid w:val="007F22F7"/>
    <w:rsid w:val="007F2605"/>
    <w:rsid w:val="007F261F"/>
    <w:rsid w:val="007F27DA"/>
    <w:rsid w:val="007F2902"/>
    <w:rsid w:val="007F3060"/>
    <w:rsid w:val="007F3615"/>
    <w:rsid w:val="007F366C"/>
    <w:rsid w:val="007F3708"/>
    <w:rsid w:val="007F38F5"/>
    <w:rsid w:val="007F391C"/>
    <w:rsid w:val="007F397D"/>
    <w:rsid w:val="007F3C1A"/>
    <w:rsid w:val="007F3C9D"/>
    <w:rsid w:val="007F40FC"/>
    <w:rsid w:val="007F42F8"/>
    <w:rsid w:val="007F4377"/>
    <w:rsid w:val="007F46DF"/>
    <w:rsid w:val="007F47AA"/>
    <w:rsid w:val="007F4B80"/>
    <w:rsid w:val="007F4C08"/>
    <w:rsid w:val="007F4C0F"/>
    <w:rsid w:val="007F4C33"/>
    <w:rsid w:val="007F4EC8"/>
    <w:rsid w:val="007F4FE6"/>
    <w:rsid w:val="007F51D1"/>
    <w:rsid w:val="007F526D"/>
    <w:rsid w:val="007F53CC"/>
    <w:rsid w:val="007F53EA"/>
    <w:rsid w:val="007F54BD"/>
    <w:rsid w:val="007F5722"/>
    <w:rsid w:val="007F586B"/>
    <w:rsid w:val="007F5A0F"/>
    <w:rsid w:val="007F5CB4"/>
    <w:rsid w:val="007F5F91"/>
    <w:rsid w:val="007F6174"/>
    <w:rsid w:val="007F63D7"/>
    <w:rsid w:val="007F6468"/>
    <w:rsid w:val="007F65A0"/>
    <w:rsid w:val="007F66A5"/>
    <w:rsid w:val="007F68AD"/>
    <w:rsid w:val="007F69C6"/>
    <w:rsid w:val="007F6C9C"/>
    <w:rsid w:val="007F6D7E"/>
    <w:rsid w:val="007F6EAB"/>
    <w:rsid w:val="007F7045"/>
    <w:rsid w:val="007F73F3"/>
    <w:rsid w:val="007F7549"/>
    <w:rsid w:val="007F7610"/>
    <w:rsid w:val="007F7A28"/>
    <w:rsid w:val="008001AF"/>
    <w:rsid w:val="00800338"/>
    <w:rsid w:val="008009CB"/>
    <w:rsid w:val="00800C7A"/>
    <w:rsid w:val="00800F74"/>
    <w:rsid w:val="00800F99"/>
    <w:rsid w:val="00801B14"/>
    <w:rsid w:val="00801B50"/>
    <w:rsid w:val="00801D14"/>
    <w:rsid w:val="00801E90"/>
    <w:rsid w:val="0080206D"/>
    <w:rsid w:val="008023D2"/>
    <w:rsid w:val="0080280C"/>
    <w:rsid w:val="00802896"/>
    <w:rsid w:val="008028C4"/>
    <w:rsid w:val="0080295B"/>
    <w:rsid w:val="00802AE0"/>
    <w:rsid w:val="00802D1A"/>
    <w:rsid w:val="0080312A"/>
    <w:rsid w:val="00803507"/>
    <w:rsid w:val="008035DF"/>
    <w:rsid w:val="008035F6"/>
    <w:rsid w:val="00803B26"/>
    <w:rsid w:val="00803B8E"/>
    <w:rsid w:val="00804005"/>
    <w:rsid w:val="00804211"/>
    <w:rsid w:val="0080430C"/>
    <w:rsid w:val="008047BA"/>
    <w:rsid w:val="008047DA"/>
    <w:rsid w:val="00804C6A"/>
    <w:rsid w:val="00804CBD"/>
    <w:rsid w:val="00804D42"/>
    <w:rsid w:val="00804F25"/>
    <w:rsid w:val="0080508E"/>
    <w:rsid w:val="0080522B"/>
    <w:rsid w:val="00805302"/>
    <w:rsid w:val="008053F2"/>
    <w:rsid w:val="008055BB"/>
    <w:rsid w:val="0080564D"/>
    <w:rsid w:val="00805EBF"/>
    <w:rsid w:val="00806467"/>
    <w:rsid w:val="008064DB"/>
    <w:rsid w:val="00806B1B"/>
    <w:rsid w:val="00806C58"/>
    <w:rsid w:val="00806D3D"/>
    <w:rsid w:val="008070F4"/>
    <w:rsid w:val="008073CB"/>
    <w:rsid w:val="00807760"/>
    <w:rsid w:val="00807982"/>
    <w:rsid w:val="00807BBD"/>
    <w:rsid w:val="00807C38"/>
    <w:rsid w:val="008101AC"/>
    <w:rsid w:val="008102CC"/>
    <w:rsid w:val="0081037F"/>
    <w:rsid w:val="008105B9"/>
    <w:rsid w:val="00810A38"/>
    <w:rsid w:val="00810B79"/>
    <w:rsid w:val="00811048"/>
    <w:rsid w:val="008114D3"/>
    <w:rsid w:val="00811561"/>
    <w:rsid w:val="0081162B"/>
    <w:rsid w:val="008118BE"/>
    <w:rsid w:val="00811E2C"/>
    <w:rsid w:val="008120E3"/>
    <w:rsid w:val="008121DF"/>
    <w:rsid w:val="00812301"/>
    <w:rsid w:val="0081234F"/>
    <w:rsid w:val="008124C5"/>
    <w:rsid w:val="00812702"/>
    <w:rsid w:val="00812951"/>
    <w:rsid w:val="00812BC5"/>
    <w:rsid w:val="00813030"/>
    <w:rsid w:val="00813146"/>
    <w:rsid w:val="008131EE"/>
    <w:rsid w:val="0081338C"/>
    <w:rsid w:val="00813D25"/>
    <w:rsid w:val="00814155"/>
    <w:rsid w:val="008141E5"/>
    <w:rsid w:val="008142FD"/>
    <w:rsid w:val="00814408"/>
    <w:rsid w:val="0081459E"/>
    <w:rsid w:val="00814656"/>
    <w:rsid w:val="00814680"/>
    <w:rsid w:val="00814749"/>
    <w:rsid w:val="00814881"/>
    <w:rsid w:val="008148AF"/>
    <w:rsid w:val="00814921"/>
    <w:rsid w:val="00814995"/>
    <w:rsid w:val="00814B72"/>
    <w:rsid w:val="00814C77"/>
    <w:rsid w:val="00814E50"/>
    <w:rsid w:val="00814FFE"/>
    <w:rsid w:val="008151CA"/>
    <w:rsid w:val="008151FB"/>
    <w:rsid w:val="00815629"/>
    <w:rsid w:val="0081562C"/>
    <w:rsid w:val="008157F1"/>
    <w:rsid w:val="008159DD"/>
    <w:rsid w:val="008159E7"/>
    <w:rsid w:val="00815F69"/>
    <w:rsid w:val="00815FF4"/>
    <w:rsid w:val="00816284"/>
    <w:rsid w:val="00816498"/>
    <w:rsid w:val="008168B8"/>
    <w:rsid w:val="00816995"/>
    <w:rsid w:val="00816B63"/>
    <w:rsid w:val="00816D14"/>
    <w:rsid w:val="00816E64"/>
    <w:rsid w:val="00816FCE"/>
    <w:rsid w:val="00817209"/>
    <w:rsid w:val="008176AD"/>
    <w:rsid w:val="0081775F"/>
    <w:rsid w:val="00817885"/>
    <w:rsid w:val="008178DA"/>
    <w:rsid w:val="00817AF4"/>
    <w:rsid w:val="00817BAF"/>
    <w:rsid w:val="00817DD4"/>
    <w:rsid w:val="00817EB9"/>
    <w:rsid w:val="00820084"/>
    <w:rsid w:val="00820344"/>
    <w:rsid w:val="00820410"/>
    <w:rsid w:val="00820646"/>
    <w:rsid w:val="008206EB"/>
    <w:rsid w:val="00820A50"/>
    <w:rsid w:val="00820EFD"/>
    <w:rsid w:val="00820FDD"/>
    <w:rsid w:val="00821115"/>
    <w:rsid w:val="008212F0"/>
    <w:rsid w:val="00821761"/>
    <w:rsid w:val="008218AD"/>
    <w:rsid w:val="00821AF4"/>
    <w:rsid w:val="00821C3C"/>
    <w:rsid w:val="00821C6E"/>
    <w:rsid w:val="00821DB5"/>
    <w:rsid w:val="00821DE6"/>
    <w:rsid w:val="00821F41"/>
    <w:rsid w:val="008221FE"/>
    <w:rsid w:val="008225F7"/>
    <w:rsid w:val="008227B7"/>
    <w:rsid w:val="00822814"/>
    <w:rsid w:val="0082284A"/>
    <w:rsid w:val="008228EB"/>
    <w:rsid w:val="00822A78"/>
    <w:rsid w:val="00822BA4"/>
    <w:rsid w:val="00822CF0"/>
    <w:rsid w:val="00822D68"/>
    <w:rsid w:val="00822DB9"/>
    <w:rsid w:val="00822F22"/>
    <w:rsid w:val="00823BA1"/>
    <w:rsid w:val="008241E1"/>
    <w:rsid w:val="008242D3"/>
    <w:rsid w:val="008242EF"/>
    <w:rsid w:val="0082454A"/>
    <w:rsid w:val="00824AB5"/>
    <w:rsid w:val="00824C2B"/>
    <w:rsid w:val="00824F98"/>
    <w:rsid w:val="0082502F"/>
    <w:rsid w:val="00825056"/>
    <w:rsid w:val="00825653"/>
    <w:rsid w:val="008258C7"/>
    <w:rsid w:val="00825CD2"/>
    <w:rsid w:val="00825DB1"/>
    <w:rsid w:val="00825EBA"/>
    <w:rsid w:val="00826244"/>
    <w:rsid w:val="008262FF"/>
    <w:rsid w:val="00826412"/>
    <w:rsid w:val="00826459"/>
    <w:rsid w:val="0082648D"/>
    <w:rsid w:val="0082669A"/>
    <w:rsid w:val="00826889"/>
    <w:rsid w:val="008269A4"/>
    <w:rsid w:val="00826A16"/>
    <w:rsid w:val="00826B90"/>
    <w:rsid w:val="008270F3"/>
    <w:rsid w:val="00827175"/>
    <w:rsid w:val="008271DC"/>
    <w:rsid w:val="00827288"/>
    <w:rsid w:val="0082755E"/>
    <w:rsid w:val="00827A27"/>
    <w:rsid w:val="00827B1D"/>
    <w:rsid w:val="00827DBF"/>
    <w:rsid w:val="00830083"/>
    <w:rsid w:val="008300A4"/>
    <w:rsid w:val="008301BD"/>
    <w:rsid w:val="00830394"/>
    <w:rsid w:val="0083042C"/>
    <w:rsid w:val="00830455"/>
    <w:rsid w:val="008305B1"/>
    <w:rsid w:val="008307CB"/>
    <w:rsid w:val="00830B86"/>
    <w:rsid w:val="00830C0C"/>
    <w:rsid w:val="00830C70"/>
    <w:rsid w:val="00831121"/>
    <w:rsid w:val="0083121A"/>
    <w:rsid w:val="0083128A"/>
    <w:rsid w:val="008312F6"/>
    <w:rsid w:val="0083145C"/>
    <w:rsid w:val="008314F2"/>
    <w:rsid w:val="0083165F"/>
    <w:rsid w:val="0083167D"/>
    <w:rsid w:val="0083167E"/>
    <w:rsid w:val="00831C36"/>
    <w:rsid w:val="00831C93"/>
    <w:rsid w:val="00831DC6"/>
    <w:rsid w:val="00831E33"/>
    <w:rsid w:val="00831EEE"/>
    <w:rsid w:val="00831FBB"/>
    <w:rsid w:val="00831FCA"/>
    <w:rsid w:val="00832167"/>
    <w:rsid w:val="0083220E"/>
    <w:rsid w:val="008323DC"/>
    <w:rsid w:val="008324BB"/>
    <w:rsid w:val="008324FE"/>
    <w:rsid w:val="00832721"/>
    <w:rsid w:val="0083280E"/>
    <w:rsid w:val="0083287D"/>
    <w:rsid w:val="00832E62"/>
    <w:rsid w:val="00832FF3"/>
    <w:rsid w:val="00833051"/>
    <w:rsid w:val="0083311C"/>
    <w:rsid w:val="00833454"/>
    <w:rsid w:val="008334B2"/>
    <w:rsid w:val="008334CA"/>
    <w:rsid w:val="00833504"/>
    <w:rsid w:val="008339B4"/>
    <w:rsid w:val="00833AC1"/>
    <w:rsid w:val="00833AF4"/>
    <w:rsid w:val="00833BAE"/>
    <w:rsid w:val="00833CDB"/>
    <w:rsid w:val="00833D0D"/>
    <w:rsid w:val="00833EFB"/>
    <w:rsid w:val="00834205"/>
    <w:rsid w:val="00834606"/>
    <w:rsid w:val="0083461B"/>
    <w:rsid w:val="00834802"/>
    <w:rsid w:val="00834A14"/>
    <w:rsid w:val="0083515F"/>
    <w:rsid w:val="00835197"/>
    <w:rsid w:val="008352DE"/>
    <w:rsid w:val="008352ED"/>
    <w:rsid w:val="00835372"/>
    <w:rsid w:val="0083583B"/>
    <w:rsid w:val="00835ACB"/>
    <w:rsid w:val="00835D8F"/>
    <w:rsid w:val="00835E93"/>
    <w:rsid w:val="0083608B"/>
    <w:rsid w:val="0083614A"/>
    <w:rsid w:val="00836164"/>
    <w:rsid w:val="008361F8"/>
    <w:rsid w:val="008362EA"/>
    <w:rsid w:val="0083647A"/>
    <w:rsid w:val="00836604"/>
    <w:rsid w:val="008367CC"/>
    <w:rsid w:val="00836C21"/>
    <w:rsid w:val="00836E75"/>
    <w:rsid w:val="0083722D"/>
    <w:rsid w:val="008372F4"/>
    <w:rsid w:val="0083750D"/>
    <w:rsid w:val="00837595"/>
    <w:rsid w:val="008376B8"/>
    <w:rsid w:val="00837AA7"/>
    <w:rsid w:val="00837D25"/>
    <w:rsid w:val="00837D73"/>
    <w:rsid w:val="008402DC"/>
    <w:rsid w:val="00840466"/>
    <w:rsid w:val="0084054F"/>
    <w:rsid w:val="00840949"/>
    <w:rsid w:val="00840BB4"/>
    <w:rsid w:val="00840D1C"/>
    <w:rsid w:val="00840DB5"/>
    <w:rsid w:val="00840DFD"/>
    <w:rsid w:val="00840E35"/>
    <w:rsid w:val="00840F37"/>
    <w:rsid w:val="00840F7C"/>
    <w:rsid w:val="00841235"/>
    <w:rsid w:val="0084142E"/>
    <w:rsid w:val="008417D1"/>
    <w:rsid w:val="00841A0C"/>
    <w:rsid w:val="00841F16"/>
    <w:rsid w:val="00842167"/>
    <w:rsid w:val="0084225F"/>
    <w:rsid w:val="00842616"/>
    <w:rsid w:val="00842873"/>
    <w:rsid w:val="00842AA7"/>
    <w:rsid w:val="00842BDB"/>
    <w:rsid w:val="00842CE4"/>
    <w:rsid w:val="00842D32"/>
    <w:rsid w:val="00843016"/>
    <w:rsid w:val="008433A8"/>
    <w:rsid w:val="008433C5"/>
    <w:rsid w:val="008435F7"/>
    <w:rsid w:val="00843642"/>
    <w:rsid w:val="00843724"/>
    <w:rsid w:val="00843ECD"/>
    <w:rsid w:val="00843F3A"/>
    <w:rsid w:val="00844277"/>
    <w:rsid w:val="0084429E"/>
    <w:rsid w:val="00844317"/>
    <w:rsid w:val="008443E2"/>
    <w:rsid w:val="00844410"/>
    <w:rsid w:val="00844426"/>
    <w:rsid w:val="00844686"/>
    <w:rsid w:val="008446D1"/>
    <w:rsid w:val="0084474B"/>
    <w:rsid w:val="0084483B"/>
    <w:rsid w:val="00844875"/>
    <w:rsid w:val="008449A3"/>
    <w:rsid w:val="00844A4E"/>
    <w:rsid w:val="00844B43"/>
    <w:rsid w:val="00844D57"/>
    <w:rsid w:val="00844E40"/>
    <w:rsid w:val="00844FDD"/>
    <w:rsid w:val="00844FE0"/>
    <w:rsid w:val="0084524A"/>
    <w:rsid w:val="0084531A"/>
    <w:rsid w:val="0084547D"/>
    <w:rsid w:val="0084576E"/>
    <w:rsid w:val="00845B09"/>
    <w:rsid w:val="00845F5A"/>
    <w:rsid w:val="008465C8"/>
    <w:rsid w:val="008469E2"/>
    <w:rsid w:val="00846B4A"/>
    <w:rsid w:val="00846BE6"/>
    <w:rsid w:val="00846C8A"/>
    <w:rsid w:val="00846CFD"/>
    <w:rsid w:val="00846ECF"/>
    <w:rsid w:val="00846F85"/>
    <w:rsid w:val="00846FB7"/>
    <w:rsid w:val="008470D9"/>
    <w:rsid w:val="008473D9"/>
    <w:rsid w:val="008473F2"/>
    <w:rsid w:val="008474D4"/>
    <w:rsid w:val="0084754C"/>
    <w:rsid w:val="00847821"/>
    <w:rsid w:val="0084787C"/>
    <w:rsid w:val="00847B4D"/>
    <w:rsid w:val="00847B58"/>
    <w:rsid w:val="00847C3A"/>
    <w:rsid w:val="00847C58"/>
    <w:rsid w:val="00847DCB"/>
    <w:rsid w:val="00847EFC"/>
    <w:rsid w:val="00847FDF"/>
    <w:rsid w:val="00850FD3"/>
    <w:rsid w:val="008512F4"/>
    <w:rsid w:val="00851561"/>
    <w:rsid w:val="00851658"/>
    <w:rsid w:val="008516D6"/>
    <w:rsid w:val="008517A0"/>
    <w:rsid w:val="00851939"/>
    <w:rsid w:val="008519D7"/>
    <w:rsid w:val="00851B7E"/>
    <w:rsid w:val="00851DA3"/>
    <w:rsid w:val="00851DAD"/>
    <w:rsid w:val="0085249A"/>
    <w:rsid w:val="00852586"/>
    <w:rsid w:val="008527EA"/>
    <w:rsid w:val="00852837"/>
    <w:rsid w:val="0085294D"/>
    <w:rsid w:val="00852A09"/>
    <w:rsid w:val="00852B5D"/>
    <w:rsid w:val="00852F10"/>
    <w:rsid w:val="00853081"/>
    <w:rsid w:val="0085324D"/>
    <w:rsid w:val="008532CC"/>
    <w:rsid w:val="008536B1"/>
    <w:rsid w:val="00853A0C"/>
    <w:rsid w:val="00853D5F"/>
    <w:rsid w:val="00854543"/>
    <w:rsid w:val="0085460D"/>
    <w:rsid w:val="00854925"/>
    <w:rsid w:val="00854960"/>
    <w:rsid w:val="008549C4"/>
    <w:rsid w:val="00854B26"/>
    <w:rsid w:val="00854FC3"/>
    <w:rsid w:val="00855024"/>
    <w:rsid w:val="0085543D"/>
    <w:rsid w:val="00855662"/>
    <w:rsid w:val="00855BA8"/>
    <w:rsid w:val="00856505"/>
    <w:rsid w:val="00856996"/>
    <w:rsid w:val="00856B36"/>
    <w:rsid w:val="00856E3E"/>
    <w:rsid w:val="00856E72"/>
    <w:rsid w:val="00857153"/>
    <w:rsid w:val="008572AB"/>
    <w:rsid w:val="008572E6"/>
    <w:rsid w:val="008574BA"/>
    <w:rsid w:val="008577BE"/>
    <w:rsid w:val="00857AB4"/>
    <w:rsid w:val="008608A3"/>
    <w:rsid w:val="00860C73"/>
    <w:rsid w:val="00860F63"/>
    <w:rsid w:val="00861445"/>
    <w:rsid w:val="00861553"/>
    <w:rsid w:val="008616B6"/>
    <w:rsid w:val="00861DD4"/>
    <w:rsid w:val="0086215C"/>
    <w:rsid w:val="0086227C"/>
    <w:rsid w:val="008623E1"/>
    <w:rsid w:val="00862429"/>
    <w:rsid w:val="0086248C"/>
    <w:rsid w:val="00862697"/>
    <w:rsid w:val="00862737"/>
    <w:rsid w:val="00862840"/>
    <w:rsid w:val="00863032"/>
    <w:rsid w:val="0086307D"/>
    <w:rsid w:val="008637CE"/>
    <w:rsid w:val="008637D4"/>
    <w:rsid w:val="00863A4D"/>
    <w:rsid w:val="00863E79"/>
    <w:rsid w:val="00863E9A"/>
    <w:rsid w:val="0086407E"/>
    <w:rsid w:val="008640B3"/>
    <w:rsid w:val="00864130"/>
    <w:rsid w:val="008645F9"/>
    <w:rsid w:val="00864791"/>
    <w:rsid w:val="00864844"/>
    <w:rsid w:val="00864A71"/>
    <w:rsid w:val="0086504D"/>
    <w:rsid w:val="00865213"/>
    <w:rsid w:val="0086543F"/>
    <w:rsid w:val="008655F3"/>
    <w:rsid w:val="00865702"/>
    <w:rsid w:val="0086590E"/>
    <w:rsid w:val="00865CE6"/>
    <w:rsid w:val="00865D1D"/>
    <w:rsid w:val="00865DF8"/>
    <w:rsid w:val="0086637F"/>
    <w:rsid w:val="00866435"/>
    <w:rsid w:val="008664EA"/>
    <w:rsid w:val="008667B7"/>
    <w:rsid w:val="0086683F"/>
    <w:rsid w:val="00866E8E"/>
    <w:rsid w:val="00866EDA"/>
    <w:rsid w:val="0086709E"/>
    <w:rsid w:val="0086736A"/>
    <w:rsid w:val="008673DA"/>
    <w:rsid w:val="00867614"/>
    <w:rsid w:val="00867654"/>
    <w:rsid w:val="008677A7"/>
    <w:rsid w:val="008678B5"/>
    <w:rsid w:val="00867A36"/>
    <w:rsid w:val="00867FE3"/>
    <w:rsid w:val="00870064"/>
    <w:rsid w:val="008703A4"/>
    <w:rsid w:val="00870472"/>
    <w:rsid w:val="008704F3"/>
    <w:rsid w:val="00870615"/>
    <w:rsid w:val="008708E5"/>
    <w:rsid w:val="00870CFD"/>
    <w:rsid w:val="0087116F"/>
    <w:rsid w:val="00871341"/>
    <w:rsid w:val="00871348"/>
    <w:rsid w:val="008713D8"/>
    <w:rsid w:val="0087153E"/>
    <w:rsid w:val="008716D3"/>
    <w:rsid w:val="00871828"/>
    <w:rsid w:val="00871903"/>
    <w:rsid w:val="0087198D"/>
    <w:rsid w:val="00871BF3"/>
    <w:rsid w:val="00871DF7"/>
    <w:rsid w:val="00872180"/>
    <w:rsid w:val="008721B0"/>
    <w:rsid w:val="00872265"/>
    <w:rsid w:val="00872517"/>
    <w:rsid w:val="00872C72"/>
    <w:rsid w:val="00873021"/>
    <w:rsid w:val="0087374B"/>
    <w:rsid w:val="0087378F"/>
    <w:rsid w:val="008739F2"/>
    <w:rsid w:val="00873B21"/>
    <w:rsid w:val="00873E60"/>
    <w:rsid w:val="00873F0A"/>
    <w:rsid w:val="00873F52"/>
    <w:rsid w:val="00874055"/>
    <w:rsid w:val="00874229"/>
    <w:rsid w:val="008747AC"/>
    <w:rsid w:val="008747E4"/>
    <w:rsid w:val="00874837"/>
    <w:rsid w:val="00874856"/>
    <w:rsid w:val="00874B49"/>
    <w:rsid w:val="00874BE1"/>
    <w:rsid w:val="00874F3A"/>
    <w:rsid w:val="00874F7E"/>
    <w:rsid w:val="00875105"/>
    <w:rsid w:val="008751E2"/>
    <w:rsid w:val="00875229"/>
    <w:rsid w:val="008752AF"/>
    <w:rsid w:val="008753E8"/>
    <w:rsid w:val="00875405"/>
    <w:rsid w:val="00875417"/>
    <w:rsid w:val="00875682"/>
    <w:rsid w:val="00875D40"/>
    <w:rsid w:val="00875D60"/>
    <w:rsid w:val="008760E6"/>
    <w:rsid w:val="0087626D"/>
    <w:rsid w:val="00876411"/>
    <w:rsid w:val="008766FC"/>
    <w:rsid w:val="00876964"/>
    <w:rsid w:val="00876A7E"/>
    <w:rsid w:val="00876AEA"/>
    <w:rsid w:val="00877164"/>
    <w:rsid w:val="00877646"/>
    <w:rsid w:val="00877819"/>
    <w:rsid w:val="00877A6F"/>
    <w:rsid w:val="00877B96"/>
    <w:rsid w:val="00877DFB"/>
    <w:rsid w:val="00877F8C"/>
    <w:rsid w:val="008800AA"/>
    <w:rsid w:val="00880779"/>
    <w:rsid w:val="008807D4"/>
    <w:rsid w:val="008807D8"/>
    <w:rsid w:val="00880B59"/>
    <w:rsid w:val="00880CAF"/>
    <w:rsid w:val="00880EEF"/>
    <w:rsid w:val="008813B7"/>
    <w:rsid w:val="008813C8"/>
    <w:rsid w:val="008813CB"/>
    <w:rsid w:val="00881486"/>
    <w:rsid w:val="008818ED"/>
    <w:rsid w:val="00881C2E"/>
    <w:rsid w:val="00881C62"/>
    <w:rsid w:val="00881C7A"/>
    <w:rsid w:val="00882156"/>
    <w:rsid w:val="00882429"/>
    <w:rsid w:val="008827AA"/>
    <w:rsid w:val="00882DA9"/>
    <w:rsid w:val="00882DEB"/>
    <w:rsid w:val="0088306D"/>
    <w:rsid w:val="008831AE"/>
    <w:rsid w:val="00883345"/>
    <w:rsid w:val="0088363B"/>
    <w:rsid w:val="00883860"/>
    <w:rsid w:val="008839FD"/>
    <w:rsid w:val="00883A62"/>
    <w:rsid w:val="00883E90"/>
    <w:rsid w:val="00883F42"/>
    <w:rsid w:val="008841AA"/>
    <w:rsid w:val="008841AC"/>
    <w:rsid w:val="00884672"/>
    <w:rsid w:val="008846E3"/>
    <w:rsid w:val="008847B4"/>
    <w:rsid w:val="00884A0A"/>
    <w:rsid w:val="00884B55"/>
    <w:rsid w:val="00884B97"/>
    <w:rsid w:val="00884D6D"/>
    <w:rsid w:val="00884E5D"/>
    <w:rsid w:val="00885369"/>
    <w:rsid w:val="00885576"/>
    <w:rsid w:val="0088588A"/>
    <w:rsid w:val="008859FF"/>
    <w:rsid w:val="00885B9D"/>
    <w:rsid w:val="00885CBC"/>
    <w:rsid w:val="008860A7"/>
    <w:rsid w:val="008861A7"/>
    <w:rsid w:val="00886221"/>
    <w:rsid w:val="008863E6"/>
    <w:rsid w:val="008864E1"/>
    <w:rsid w:val="00886525"/>
    <w:rsid w:val="008867FC"/>
    <w:rsid w:val="00886F31"/>
    <w:rsid w:val="008874B3"/>
    <w:rsid w:val="00887ADE"/>
    <w:rsid w:val="00887B1A"/>
    <w:rsid w:val="00887C0F"/>
    <w:rsid w:val="00887CEE"/>
    <w:rsid w:val="00887D50"/>
    <w:rsid w:val="0089001C"/>
    <w:rsid w:val="00890048"/>
    <w:rsid w:val="00890BE8"/>
    <w:rsid w:val="00890EB5"/>
    <w:rsid w:val="008910C6"/>
    <w:rsid w:val="00891147"/>
    <w:rsid w:val="0089129A"/>
    <w:rsid w:val="0089141A"/>
    <w:rsid w:val="00891524"/>
    <w:rsid w:val="008915CB"/>
    <w:rsid w:val="008916A8"/>
    <w:rsid w:val="0089194B"/>
    <w:rsid w:val="00891B91"/>
    <w:rsid w:val="00891F93"/>
    <w:rsid w:val="0089204F"/>
    <w:rsid w:val="0089240D"/>
    <w:rsid w:val="00892775"/>
    <w:rsid w:val="0089280B"/>
    <w:rsid w:val="0089322C"/>
    <w:rsid w:val="00893ABE"/>
    <w:rsid w:val="00893AEF"/>
    <w:rsid w:val="00893B19"/>
    <w:rsid w:val="00893BAB"/>
    <w:rsid w:val="00893D8F"/>
    <w:rsid w:val="008944A6"/>
    <w:rsid w:val="008944CD"/>
    <w:rsid w:val="00894607"/>
    <w:rsid w:val="008947E6"/>
    <w:rsid w:val="008947FA"/>
    <w:rsid w:val="00894AD1"/>
    <w:rsid w:val="00894AE5"/>
    <w:rsid w:val="00894D8A"/>
    <w:rsid w:val="00894E5E"/>
    <w:rsid w:val="00894E9D"/>
    <w:rsid w:val="00894EC2"/>
    <w:rsid w:val="00894FA1"/>
    <w:rsid w:val="008951C1"/>
    <w:rsid w:val="008952DB"/>
    <w:rsid w:val="008953E5"/>
    <w:rsid w:val="0089567C"/>
    <w:rsid w:val="008956F4"/>
    <w:rsid w:val="008957F9"/>
    <w:rsid w:val="00895B5B"/>
    <w:rsid w:val="00895D83"/>
    <w:rsid w:val="00895DBA"/>
    <w:rsid w:val="00896379"/>
    <w:rsid w:val="008965E0"/>
    <w:rsid w:val="00896602"/>
    <w:rsid w:val="00896B94"/>
    <w:rsid w:val="00896F59"/>
    <w:rsid w:val="00896FF7"/>
    <w:rsid w:val="0089717D"/>
    <w:rsid w:val="00897473"/>
    <w:rsid w:val="00897561"/>
    <w:rsid w:val="00897777"/>
    <w:rsid w:val="00897784"/>
    <w:rsid w:val="008979C6"/>
    <w:rsid w:val="00897A86"/>
    <w:rsid w:val="008A0115"/>
    <w:rsid w:val="008A0233"/>
    <w:rsid w:val="008A038B"/>
    <w:rsid w:val="008A05A2"/>
    <w:rsid w:val="008A06C6"/>
    <w:rsid w:val="008A098E"/>
    <w:rsid w:val="008A0BC6"/>
    <w:rsid w:val="008A0C49"/>
    <w:rsid w:val="008A0F8D"/>
    <w:rsid w:val="008A10A8"/>
    <w:rsid w:val="008A110F"/>
    <w:rsid w:val="008A15A5"/>
    <w:rsid w:val="008A18EE"/>
    <w:rsid w:val="008A1B30"/>
    <w:rsid w:val="008A1BEB"/>
    <w:rsid w:val="008A2845"/>
    <w:rsid w:val="008A28C9"/>
    <w:rsid w:val="008A3117"/>
    <w:rsid w:val="008A32E1"/>
    <w:rsid w:val="008A362B"/>
    <w:rsid w:val="008A363A"/>
    <w:rsid w:val="008A36BB"/>
    <w:rsid w:val="008A36ED"/>
    <w:rsid w:val="008A3B78"/>
    <w:rsid w:val="008A3C6F"/>
    <w:rsid w:val="008A3FAD"/>
    <w:rsid w:val="008A3FF3"/>
    <w:rsid w:val="008A4187"/>
    <w:rsid w:val="008A4229"/>
    <w:rsid w:val="008A423F"/>
    <w:rsid w:val="008A4574"/>
    <w:rsid w:val="008A4836"/>
    <w:rsid w:val="008A498C"/>
    <w:rsid w:val="008A5181"/>
    <w:rsid w:val="008A51AB"/>
    <w:rsid w:val="008A52B2"/>
    <w:rsid w:val="008A54C7"/>
    <w:rsid w:val="008A5796"/>
    <w:rsid w:val="008A59FD"/>
    <w:rsid w:val="008A5CF9"/>
    <w:rsid w:val="008A5E8F"/>
    <w:rsid w:val="008A650D"/>
    <w:rsid w:val="008A6EFB"/>
    <w:rsid w:val="008A6F25"/>
    <w:rsid w:val="008A70CB"/>
    <w:rsid w:val="008A7121"/>
    <w:rsid w:val="008A72AA"/>
    <w:rsid w:val="008A735D"/>
    <w:rsid w:val="008A758A"/>
    <w:rsid w:val="008A78B6"/>
    <w:rsid w:val="008A7C7A"/>
    <w:rsid w:val="008A7D7A"/>
    <w:rsid w:val="008B00CC"/>
    <w:rsid w:val="008B0110"/>
    <w:rsid w:val="008B0597"/>
    <w:rsid w:val="008B062C"/>
    <w:rsid w:val="008B0A6C"/>
    <w:rsid w:val="008B0CBB"/>
    <w:rsid w:val="008B0DF7"/>
    <w:rsid w:val="008B0E82"/>
    <w:rsid w:val="008B1133"/>
    <w:rsid w:val="008B14C0"/>
    <w:rsid w:val="008B1559"/>
    <w:rsid w:val="008B1688"/>
    <w:rsid w:val="008B17B1"/>
    <w:rsid w:val="008B17E3"/>
    <w:rsid w:val="008B1934"/>
    <w:rsid w:val="008B1E9B"/>
    <w:rsid w:val="008B20E3"/>
    <w:rsid w:val="008B2134"/>
    <w:rsid w:val="008B216C"/>
    <w:rsid w:val="008B2421"/>
    <w:rsid w:val="008B244B"/>
    <w:rsid w:val="008B2787"/>
    <w:rsid w:val="008B292E"/>
    <w:rsid w:val="008B2971"/>
    <w:rsid w:val="008B2D2B"/>
    <w:rsid w:val="008B3110"/>
    <w:rsid w:val="008B34BA"/>
    <w:rsid w:val="008B370C"/>
    <w:rsid w:val="008B3A9E"/>
    <w:rsid w:val="008B3D58"/>
    <w:rsid w:val="008B3D67"/>
    <w:rsid w:val="008B3DFA"/>
    <w:rsid w:val="008B4092"/>
    <w:rsid w:val="008B40A9"/>
    <w:rsid w:val="008B41FB"/>
    <w:rsid w:val="008B444C"/>
    <w:rsid w:val="008B45DA"/>
    <w:rsid w:val="008B48B9"/>
    <w:rsid w:val="008B4CAE"/>
    <w:rsid w:val="008B4E65"/>
    <w:rsid w:val="008B4F30"/>
    <w:rsid w:val="008B5301"/>
    <w:rsid w:val="008B563F"/>
    <w:rsid w:val="008B56E1"/>
    <w:rsid w:val="008B5984"/>
    <w:rsid w:val="008B59AC"/>
    <w:rsid w:val="008B5A50"/>
    <w:rsid w:val="008B5C5F"/>
    <w:rsid w:val="008B65E0"/>
    <w:rsid w:val="008B6850"/>
    <w:rsid w:val="008B6980"/>
    <w:rsid w:val="008B6A62"/>
    <w:rsid w:val="008B6CC1"/>
    <w:rsid w:val="008B6D46"/>
    <w:rsid w:val="008B6E98"/>
    <w:rsid w:val="008B71D3"/>
    <w:rsid w:val="008B7362"/>
    <w:rsid w:val="008B73E0"/>
    <w:rsid w:val="008B7ABB"/>
    <w:rsid w:val="008B7D27"/>
    <w:rsid w:val="008B7EA4"/>
    <w:rsid w:val="008B7F38"/>
    <w:rsid w:val="008C0098"/>
    <w:rsid w:val="008C010D"/>
    <w:rsid w:val="008C03CF"/>
    <w:rsid w:val="008C06E7"/>
    <w:rsid w:val="008C081A"/>
    <w:rsid w:val="008C0A4B"/>
    <w:rsid w:val="008C0A6E"/>
    <w:rsid w:val="008C0C40"/>
    <w:rsid w:val="008C0F99"/>
    <w:rsid w:val="008C0FE8"/>
    <w:rsid w:val="008C1643"/>
    <w:rsid w:val="008C1A85"/>
    <w:rsid w:val="008C1BDD"/>
    <w:rsid w:val="008C1CCC"/>
    <w:rsid w:val="008C20DC"/>
    <w:rsid w:val="008C2350"/>
    <w:rsid w:val="008C2572"/>
    <w:rsid w:val="008C290C"/>
    <w:rsid w:val="008C2B19"/>
    <w:rsid w:val="008C2D7A"/>
    <w:rsid w:val="008C30E6"/>
    <w:rsid w:val="008C3746"/>
    <w:rsid w:val="008C3770"/>
    <w:rsid w:val="008C3A15"/>
    <w:rsid w:val="008C3ACE"/>
    <w:rsid w:val="008C44A4"/>
    <w:rsid w:val="008C4BC9"/>
    <w:rsid w:val="008C4BD5"/>
    <w:rsid w:val="008C67E3"/>
    <w:rsid w:val="008C68B3"/>
    <w:rsid w:val="008C69C0"/>
    <w:rsid w:val="008C6B72"/>
    <w:rsid w:val="008C6CED"/>
    <w:rsid w:val="008C6E4E"/>
    <w:rsid w:val="008C700D"/>
    <w:rsid w:val="008C7025"/>
    <w:rsid w:val="008C7555"/>
    <w:rsid w:val="008C76B2"/>
    <w:rsid w:val="008C790D"/>
    <w:rsid w:val="008C7BE8"/>
    <w:rsid w:val="008C7E1D"/>
    <w:rsid w:val="008C7FC1"/>
    <w:rsid w:val="008D00A7"/>
    <w:rsid w:val="008D02B8"/>
    <w:rsid w:val="008D02F1"/>
    <w:rsid w:val="008D0BEF"/>
    <w:rsid w:val="008D0C9C"/>
    <w:rsid w:val="008D0FB3"/>
    <w:rsid w:val="008D102A"/>
    <w:rsid w:val="008D14A9"/>
    <w:rsid w:val="008D157B"/>
    <w:rsid w:val="008D1659"/>
    <w:rsid w:val="008D16A0"/>
    <w:rsid w:val="008D1AD3"/>
    <w:rsid w:val="008D1B09"/>
    <w:rsid w:val="008D1E44"/>
    <w:rsid w:val="008D2091"/>
    <w:rsid w:val="008D244D"/>
    <w:rsid w:val="008D258C"/>
    <w:rsid w:val="008D269F"/>
    <w:rsid w:val="008D2762"/>
    <w:rsid w:val="008D2807"/>
    <w:rsid w:val="008D2D0E"/>
    <w:rsid w:val="008D31F9"/>
    <w:rsid w:val="008D32E3"/>
    <w:rsid w:val="008D3333"/>
    <w:rsid w:val="008D33B8"/>
    <w:rsid w:val="008D3692"/>
    <w:rsid w:val="008D3720"/>
    <w:rsid w:val="008D3778"/>
    <w:rsid w:val="008D3BF4"/>
    <w:rsid w:val="008D3D1F"/>
    <w:rsid w:val="008D407E"/>
    <w:rsid w:val="008D4377"/>
    <w:rsid w:val="008D4443"/>
    <w:rsid w:val="008D44FB"/>
    <w:rsid w:val="008D4697"/>
    <w:rsid w:val="008D478E"/>
    <w:rsid w:val="008D4AAD"/>
    <w:rsid w:val="008D4ADC"/>
    <w:rsid w:val="008D4B61"/>
    <w:rsid w:val="008D4BCC"/>
    <w:rsid w:val="008D4F02"/>
    <w:rsid w:val="008D5004"/>
    <w:rsid w:val="008D5119"/>
    <w:rsid w:val="008D51FA"/>
    <w:rsid w:val="008D5453"/>
    <w:rsid w:val="008D55BA"/>
    <w:rsid w:val="008D560E"/>
    <w:rsid w:val="008D5643"/>
    <w:rsid w:val="008D614A"/>
    <w:rsid w:val="008D6191"/>
    <w:rsid w:val="008D66E9"/>
    <w:rsid w:val="008D6DD1"/>
    <w:rsid w:val="008D6E7F"/>
    <w:rsid w:val="008D706E"/>
    <w:rsid w:val="008D71B1"/>
    <w:rsid w:val="008D7430"/>
    <w:rsid w:val="008D7452"/>
    <w:rsid w:val="008D7663"/>
    <w:rsid w:val="008D7C53"/>
    <w:rsid w:val="008D7E27"/>
    <w:rsid w:val="008D7EA9"/>
    <w:rsid w:val="008E005A"/>
    <w:rsid w:val="008E03CF"/>
    <w:rsid w:val="008E0433"/>
    <w:rsid w:val="008E0892"/>
    <w:rsid w:val="008E0974"/>
    <w:rsid w:val="008E0A48"/>
    <w:rsid w:val="008E0E39"/>
    <w:rsid w:val="008E0E81"/>
    <w:rsid w:val="008E11FE"/>
    <w:rsid w:val="008E125D"/>
    <w:rsid w:val="008E1592"/>
    <w:rsid w:val="008E18DC"/>
    <w:rsid w:val="008E19C5"/>
    <w:rsid w:val="008E1C48"/>
    <w:rsid w:val="008E1C99"/>
    <w:rsid w:val="008E1DA6"/>
    <w:rsid w:val="008E1DF8"/>
    <w:rsid w:val="008E2071"/>
    <w:rsid w:val="008E2448"/>
    <w:rsid w:val="008E249E"/>
    <w:rsid w:val="008E250D"/>
    <w:rsid w:val="008E2581"/>
    <w:rsid w:val="008E2640"/>
    <w:rsid w:val="008E27E9"/>
    <w:rsid w:val="008E2C29"/>
    <w:rsid w:val="008E2C84"/>
    <w:rsid w:val="008E2D50"/>
    <w:rsid w:val="008E2F13"/>
    <w:rsid w:val="008E3737"/>
    <w:rsid w:val="008E37DF"/>
    <w:rsid w:val="008E3932"/>
    <w:rsid w:val="008E4167"/>
    <w:rsid w:val="008E4190"/>
    <w:rsid w:val="008E434F"/>
    <w:rsid w:val="008E46A7"/>
    <w:rsid w:val="008E493A"/>
    <w:rsid w:val="008E4A7C"/>
    <w:rsid w:val="008E4E61"/>
    <w:rsid w:val="008E4FA3"/>
    <w:rsid w:val="008E55A4"/>
    <w:rsid w:val="008E56B3"/>
    <w:rsid w:val="008E5730"/>
    <w:rsid w:val="008E5A82"/>
    <w:rsid w:val="008E5BBF"/>
    <w:rsid w:val="008E5CE1"/>
    <w:rsid w:val="008E634A"/>
    <w:rsid w:val="008E6438"/>
    <w:rsid w:val="008E674B"/>
    <w:rsid w:val="008E6790"/>
    <w:rsid w:val="008E717A"/>
    <w:rsid w:val="008E7659"/>
    <w:rsid w:val="008E7666"/>
    <w:rsid w:val="008E782B"/>
    <w:rsid w:val="008E78B7"/>
    <w:rsid w:val="008E79AB"/>
    <w:rsid w:val="008E7B98"/>
    <w:rsid w:val="008E7BF7"/>
    <w:rsid w:val="008E7ED5"/>
    <w:rsid w:val="008E7F34"/>
    <w:rsid w:val="008E7F93"/>
    <w:rsid w:val="008F006B"/>
    <w:rsid w:val="008F01EE"/>
    <w:rsid w:val="008F021C"/>
    <w:rsid w:val="008F02EB"/>
    <w:rsid w:val="008F04B4"/>
    <w:rsid w:val="008F059E"/>
    <w:rsid w:val="008F05B1"/>
    <w:rsid w:val="008F078C"/>
    <w:rsid w:val="008F0830"/>
    <w:rsid w:val="008F0AE8"/>
    <w:rsid w:val="008F0BD3"/>
    <w:rsid w:val="008F0CBC"/>
    <w:rsid w:val="008F0F5E"/>
    <w:rsid w:val="008F0F87"/>
    <w:rsid w:val="008F0FA5"/>
    <w:rsid w:val="008F1324"/>
    <w:rsid w:val="008F18F7"/>
    <w:rsid w:val="008F1CEE"/>
    <w:rsid w:val="008F1DEA"/>
    <w:rsid w:val="008F2066"/>
    <w:rsid w:val="008F213E"/>
    <w:rsid w:val="008F216E"/>
    <w:rsid w:val="008F227C"/>
    <w:rsid w:val="008F22B7"/>
    <w:rsid w:val="008F22E7"/>
    <w:rsid w:val="008F22EE"/>
    <w:rsid w:val="008F262E"/>
    <w:rsid w:val="008F2858"/>
    <w:rsid w:val="008F2B8B"/>
    <w:rsid w:val="008F2C9E"/>
    <w:rsid w:val="008F2DCA"/>
    <w:rsid w:val="008F31DA"/>
    <w:rsid w:val="008F3335"/>
    <w:rsid w:val="008F3C86"/>
    <w:rsid w:val="008F3FD9"/>
    <w:rsid w:val="008F40C8"/>
    <w:rsid w:val="008F4190"/>
    <w:rsid w:val="008F445C"/>
    <w:rsid w:val="008F446C"/>
    <w:rsid w:val="008F4569"/>
    <w:rsid w:val="008F4671"/>
    <w:rsid w:val="008F4972"/>
    <w:rsid w:val="008F49EE"/>
    <w:rsid w:val="008F4F29"/>
    <w:rsid w:val="008F4FBB"/>
    <w:rsid w:val="008F50C8"/>
    <w:rsid w:val="008F53BD"/>
    <w:rsid w:val="008F540C"/>
    <w:rsid w:val="008F55E3"/>
    <w:rsid w:val="008F5A57"/>
    <w:rsid w:val="008F5A5F"/>
    <w:rsid w:val="008F5C6E"/>
    <w:rsid w:val="008F5CDD"/>
    <w:rsid w:val="008F5EAB"/>
    <w:rsid w:val="008F6075"/>
    <w:rsid w:val="008F6132"/>
    <w:rsid w:val="008F616A"/>
    <w:rsid w:val="008F63E4"/>
    <w:rsid w:val="008F6939"/>
    <w:rsid w:val="008F6A98"/>
    <w:rsid w:val="008F708B"/>
    <w:rsid w:val="008F72A7"/>
    <w:rsid w:val="008F731A"/>
    <w:rsid w:val="008F749E"/>
    <w:rsid w:val="008F75E8"/>
    <w:rsid w:val="008F7639"/>
    <w:rsid w:val="008F78DB"/>
    <w:rsid w:val="008F7CB0"/>
    <w:rsid w:val="00900106"/>
    <w:rsid w:val="00900208"/>
    <w:rsid w:val="00900241"/>
    <w:rsid w:val="0090048D"/>
    <w:rsid w:val="009004F4"/>
    <w:rsid w:val="00900BFA"/>
    <w:rsid w:val="00900D41"/>
    <w:rsid w:val="0090106C"/>
    <w:rsid w:val="0090144B"/>
    <w:rsid w:val="00901574"/>
    <w:rsid w:val="0090163A"/>
    <w:rsid w:val="00901A3A"/>
    <w:rsid w:val="00901F7B"/>
    <w:rsid w:val="00902059"/>
    <w:rsid w:val="00902166"/>
    <w:rsid w:val="0090234C"/>
    <w:rsid w:val="009024EB"/>
    <w:rsid w:val="00902893"/>
    <w:rsid w:val="00902C0E"/>
    <w:rsid w:val="00902CF3"/>
    <w:rsid w:val="00902EAB"/>
    <w:rsid w:val="009032F8"/>
    <w:rsid w:val="00903392"/>
    <w:rsid w:val="009034B6"/>
    <w:rsid w:val="00903836"/>
    <w:rsid w:val="0090388B"/>
    <w:rsid w:val="0090398F"/>
    <w:rsid w:val="009039F9"/>
    <w:rsid w:val="00903AA9"/>
    <w:rsid w:val="00903D08"/>
    <w:rsid w:val="00903DF9"/>
    <w:rsid w:val="009042FB"/>
    <w:rsid w:val="0090447F"/>
    <w:rsid w:val="009044E7"/>
    <w:rsid w:val="009044EE"/>
    <w:rsid w:val="00904846"/>
    <w:rsid w:val="0090496D"/>
    <w:rsid w:val="00905330"/>
    <w:rsid w:val="00905357"/>
    <w:rsid w:val="0090538C"/>
    <w:rsid w:val="009054F4"/>
    <w:rsid w:val="009057B4"/>
    <w:rsid w:val="00905892"/>
    <w:rsid w:val="00905B3F"/>
    <w:rsid w:val="00906085"/>
    <w:rsid w:val="0090625D"/>
    <w:rsid w:val="00906381"/>
    <w:rsid w:val="0090655D"/>
    <w:rsid w:val="009065EC"/>
    <w:rsid w:val="00906853"/>
    <w:rsid w:val="00906907"/>
    <w:rsid w:val="00906B58"/>
    <w:rsid w:val="00906BB3"/>
    <w:rsid w:val="00906DAA"/>
    <w:rsid w:val="00907185"/>
    <w:rsid w:val="009071CC"/>
    <w:rsid w:val="009072E6"/>
    <w:rsid w:val="0090747F"/>
    <w:rsid w:val="00907732"/>
    <w:rsid w:val="00907857"/>
    <w:rsid w:val="009079A2"/>
    <w:rsid w:val="009079DC"/>
    <w:rsid w:val="00907D59"/>
    <w:rsid w:val="00910018"/>
    <w:rsid w:val="009101B0"/>
    <w:rsid w:val="009104A6"/>
    <w:rsid w:val="00910C02"/>
    <w:rsid w:val="00910F0B"/>
    <w:rsid w:val="00911008"/>
    <w:rsid w:val="009110E8"/>
    <w:rsid w:val="009117C3"/>
    <w:rsid w:val="009118F7"/>
    <w:rsid w:val="00911950"/>
    <w:rsid w:val="00911A10"/>
    <w:rsid w:val="00911F13"/>
    <w:rsid w:val="009123F4"/>
    <w:rsid w:val="00912870"/>
    <w:rsid w:val="009128F6"/>
    <w:rsid w:val="0091296E"/>
    <w:rsid w:val="00912B1C"/>
    <w:rsid w:val="00912D4E"/>
    <w:rsid w:val="00912DFA"/>
    <w:rsid w:val="0091332B"/>
    <w:rsid w:val="00913551"/>
    <w:rsid w:val="009137B9"/>
    <w:rsid w:val="009138FC"/>
    <w:rsid w:val="009139FC"/>
    <w:rsid w:val="00913C07"/>
    <w:rsid w:val="00913C42"/>
    <w:rsid w:val="00913E7D"/>
    <w:rsid w:val="009140D4"/>
    <w:rsid w:val="009140DD"/>
    <w:rsid w:val="0091421A"/>
    <w:rsid w:val="009142F7"/>
    <w:rsid w:val="009142FC"/>
    <w:rsid w:val="00914346"/>
    <w:rsid w:val="0091480B"/>
    <w:rsid w:val="00914902"/>
    <w:rsid w:val="00914A96"/>
    <w:rsid w:val="00914B84"/>
    <w:rsid w:val="00914BCD"/>
    <w:rsid w:val="00914C4A"/>
    <w:rsid w:val="00914EF7"/>
    <w:rsid w:val="009151A2"/>
    <w:rsid w:val="00915770"/>
    <w:rsid w:val="00915A13"/>
    <w:rsid w:val="00915D8E"/>
    <w:rsid w:val="00915F00"/>
    <w:rsid w:val="00915F6F"/>
    <w:rsid w:val="0091603A"/>
    <w:rsid w:val="00916349"/>
    <w:rsid w:val="009163D0"/>
    <w:rsid w:val="00916474"/>
    <w:rsid w:val="009165A3"/>
    <w:rsid w:val="009166DB"/>
    <w:rsid w:val="009166F4"/>
    <w:rsid w:val="00916A92"/>
    <w:rsid w:val="00916B2E"/>
    <w:rsid w:val="00916EB8"/>
    <w:rsid w:val="00916FC5"/>
    <w:rsid w:val="0091745D"/>
    <w:rsid w:val="0091751F"/>
    <w:rsid w:val="00917527"/>
    <w:rsid w:val="009176BE"/>
    <w:rsid w:val="0091775B"/>
    <w:rsid w:val="00917898"/>
    <w:rsid w:val="0091796A"/>
    <w:rsid w:val="00917C02"/>
    <w:rsid w:val="00917E14"/>
    <w:rsid w:val="0092018A"/>
    <w:rsid w:val="0092040D"/>
    <w:rsid w:val="009209B6"/>
    <w:rsid w:val="00920C04"/>
    <w:rsid w:val="00920FA9"/>
    <w:rsid w:val="0092177F"/>
    <w:rsid w:val="00921894"/>
    <w:rsid w:val="00921E30"/>
    <w:rsid w:val="00922069"/>
    <w:rsid w:val="0092213B"/>
    <w:rsid w:val="009221BB"/>
    <w:rsid w:val="009223EE"/>
    <w:rsid w:val="00922455"/>
    <w:rsid w:val="00922485"/>
    <w:rsid w:val="009224EE"/>
    <w:rsid w:val="00922B3D"/>
    <w:rsid w:val="00922C2A"/>
    <w:rsid w:val="00923452"/>
    <w:rsid w:val="009236C5"/>
    <w:rsid w:val="0092390E"/>
    <w:rsid w:val="00923A28"/>
    <w:rsid w:val="00923AAE"/>
    <w:rsid w:val="009249B7"/>
    <w:rsid w:val="00924B51"/>
    <w:rsid w:val="00924CC7"/>
    <w:rsid w:val="00924D0F"/>
    <w:rsid w:val="00924F83"/>
    <w:rsid w:val="00925233"/>
    <w:rsid w:val="00925747"/>
    <w:rsid w:val="00925B74"/>
    <w:rsid w:val="00925F23"/>
    <w:rsid w:val="00925FEA"/>
    <w:rsid w:val="0092602E"/>
    <w:rsid w:val="009261CB"/>
    <w:rsid w:val="00926490"/>
    <w:rsid w:val="0092670D"/>
    <w:rsid w:val="0092684B"/>
    <w:rsid w:val="00926894"/>
    <w:rsid w:val="0092693F"/>
    <w:rsid w:val="00926AD1"/>
    <w:rsid w:val="00926DA8"/>
    <w:rsid w:val="00926E6A"/>
    <w:rsid w:val="00927343"/>
    <w:rsid w:val="009273EA"/>
    <w:rsid w:val="009276BF"/>
    <w:rsid w:val="0092773A"/>
    <w:rsid w:val="009277F7"/>
    <w:rsid w:val="00927954"/>
    <w:rsid w:val="00927B00"/>
    <w:rsid w:val="00927B0A"/>
    <w:rsid w:val="00927D20"/>
    <w:rsid w:val="0093063E"/>
    <w:rsid w:val="009306E0"/>
    <w:rsid w:val="009306E7"/>
    <w:rsid w:val="009307C9"/>
    <w:rsid w:val="00930956"/>
    <w:rsid w:val="00930B2E"/>
    <w:rsid w:val="0093128C"/>
    <w:rsid w:val="009312CD"/>
    <w:rsid w:val="009312EE"/>
    <w:rsid w:val="00931364"/>
    <w:rsid w:val="009314F3"/>
    <w:rsid w:val="00932055"/>
    <w:rsid w:val="00932088"/>
    <w:rsid w:val="00932855"/>
    <w:rsid w:val="0093286D"/>
    <w:rsid w:val="009329C3"/>
    <w:rsid w:val="00932C66"/>
    <w:rsid w:val="00932C9B"/>
    <w:rsid w:val="00932CEF"/>
    <w:rsid w:val="0093331F"/>
    <w:rsid w:val="0093335B"/>
    <w:rsid w:val="009336E3"/>
    <w:rsid w:val="0093370F"/>
    <w:rsid w:val="00933E7A"/>
    <w:rsid w:val="00933F1A"/>
    <w:rsid w:val="00934201"/>
    <w:rsid w:val="0093470E"/>
    <w:rsid w:val="009347FA"/>
    <w:rsid w:val="009348EB"/>
    <w:rsid w:val="00934B68"/>
    <w:rsid w:val="0093519D"/>
    <w:rsid w:val="00935278"/>
    <w:rsid w:val="00935378"/>
    <w:rsid w:val="00935421"/>
    <w:rsid w:val="009355D8"/>
    <w:rsid w:val="009357AE"/>
    <w:rsid w:val="00935833"/>
    <w:rsid w:val="00935DE0"/>
    <w:rsid w:val="0093642E"/>
    <w:rsid w:val="00936768"/>
    <w:rsid w:val="00936843"/>
    <w:rsid w:val="00936962"/>
    <w:rsid w:val="00936A88"/>
    <w:rsid w:val="00936ECC"/>
    <w:rsid w:val="00936FBA"/>
    <w:rsid w:val="0093713F"/>
    <w:rsid w:val="009373BD"/>
    <w:rsid w:val="0093745A"/>
    <w:rsid w:val="009377AE"/>
    <w:rsid w:val="00937809"/>
    <w:rsid w:val="00937836"/>
    <w:rsid w:val="00937F6C"/>
    <w:rsid w:val="0094013D"/>
    <w:rsid w:val="009407AA"/>
    <w:rsid w:val="009409A2"/>
    <w:rsid w:val="00940CC3"/>
    <w:rsid w:val="00941062"/>
    <w:rsid w:val="009412E7"/>
    <w:rsid w:val="009414BA"/>
    <w:rsid w:val="0094150E"/>
    <w:rsid w:val="00941938"/>
    <w:rsid w:val="00941D7D"/>
    <w:rsid w:val="00942144"/>
    <w:rsid w:val="00942377"/>
    <w:rsid w:val="0094259E"/>
    <w:rsid w:val="009425FB"/>
    <w:rsid w:val="00942681"/>
    <w:rsid w:val="00942A48"/>
    <w:rsid w:val="00942CAC"/>
    <w:rsid w:val="00942DC2"/>
    <w:rsid w:val="0094306B"/>
    <w:rsid w:val="009435C6"/>
    <w:rsid w:val="0094367B"/>
    <w:rsid w:val="009437EA"/>
    <w:rsid w:val="00943861"/>
    <w:rsid w:val="00943879"/>
    <w:rsid w:val="00943ABA"/>
    <w:rsid w:val="00943ACD"/>
    <w:rsid w:val="00943CCB"/>
    <w:rsid w:val="00943FC7"/>
    <w:rsid w:val="0094404E"/>
    <w:rsid w:val="00944273"/>
    <w:rsid w:val="00944434"/>
    <w:rsid w:val="009444C8"/>
    <w:rsid w:val="009446A4"/>
    <w:rsid w:val="009448E8"/>
    <w:rsid w:val="00944917"/>
    <w:rsid w:val="00944A8A"/>
    <w:rsid w:val="00944CAD"/>
    <w:rsid w:val="0094551E"/>
    <w:rsid w:val="00945545"/>
    <w:rsid w:val="00945991"/>
    <w:rsid w:val="00945998"/>
    <w:rsid w:val="00945A77"/>
    <w:rsid w:val="0094608D"/>
    <w:rsid w:val="00946097"/>
    <w:rsid w:val="009466B0"/>
    <w:rsid w:val="00946750"/>
    <w:rsid w:val="00946828"/>
    <w:rsid w:val="00946895"/>
    <w:rsid w:val="00946989"/>
    <w:rsid w:val="00946F1C"/>
    <w:rsid w:val="0094702F"/>
    <w:rsid w:val="009471B4"/>
    <w:rsid w:val="00947298"/>
    <w:rsid w:val="00947CDB"/>
    <w:rsid w:val="00950DC3"/>
    <w:rsid w:val="00950F4C"/>
    <w:rsid w:val="00951254"/>
    <w:rsid w:val="009512D1"/>
    <w:rsid w:val="009513F8"/>
    <w:rsid w:val="009514D7"/>
    <w:rsid w:val="0095180B"/>
    <w:rsid w:val="00951915"/>
    <w:rsid w:val="00951AAD"/>
    <w:rsid w:val="00951C18"/>
    <w:rsid w:val="00951CD4"/>
    <w:rsid w:val="00951EC2"/>
    <w:rsid w:val="00952255"/>
    <w:rsid w:val="009522CD"/>
    <w:rsid w:val="009522E1"/>
    <w:rsid w:val="00952538"/>
    <w:rsid w:val="00952933"/>
    <w:rsid w:val="00952949"/>
    <w:rsid w:val="009530F4"/>
    <w:rsid w:val="00953126"/>
    <w:rsid w:val="009533F3"/>
    <w:rsid w:val="00953712"/>
    <w:rsid w:val="00953814"/>
    <w:rsid w:val="00953B3F"/>
    <w:rsid w:val="00953D24"/>
    <w:rsid w:val="009541B7"/>
    <w:rsid w:val="00954221"/>
    <w:rsid w:val="009546DB"/>
    <w:rsid w:val="00954AB5"/>
    <w:rsid w:val="00954ED6"/>
    <w:rsid w:val="00954F52"/>
    <w:rsid w:val="009550C7"/>
    <w:rsid w:val="00955448"/>
    <w:rsid w:val="009554AC"/>
    <w:rsid w:val="009556EC"/>
    <w:rsid w:val="009559BF"/>
    <w:rsid w:val="009560CF"/>
    <w:rsid w:val="009560E1"/>
    <w:rsid w:val="00956112"/>
    <w:rsid w:val="00956154"/>
    <w:rsid w:val="009561B7"/>
    <w:rsid w:val="00956437"/>
    <w:rsid w:val="009564BF"/>
    <w:rsid w:val="009564ED"/>
    <w:rsid w:val="00956543"/>
    <w:rsid w:val="00956746"/>
    <w:rsid w:val="009568BF"/>
    <w:rsid w:val="00956B3C"/>
    <w:rsid w:val="00956BD5"/>
    <w:rsid w:val="00956D42"/>
    <w:rsid w:val="009571C2"/>
    <w:rsid w:val="009572C0"/>
    <w:rsid w:val="009574B4"/>
    <w:rsid w:val="00957717"/>
    <w:rsid w:val="009579DB"/>
    <w:rsid w:val="00957BC0"/>
    <w:rsid w:val="00957C22"/>
    <w:rsid w:val="00957C2A"/>
    <w:rsid w:val="00957DA0"/>
    <w:rsid w:val="00957DED"/>
    <w:rsid w:val="00957F6E"/>
    <w:rsid w:val="00957F70"/>
    <w:rsid w:val="009603F8"/>
    <w:rsid w:val="009607EB"/>
    <w:rsid w:val="009608B4"/>
    <w:rsid w:val="00960A8D"/>
    <w:rsid w:val="00960DDE"/>
    <w:rsid w:val="00960E2F"/>
    <w:rsid w:val="0096124D"/>
    <w:rsid w:val="009613DC"/>
    <w:rsid w:val="0096158E"/>
    <w:rsid w:val="00961880"/>
    <w:rsid w:val="00961908"/>
    <w:rsid w:val="00961932"/>
    <w:rsid w:val="00961D52"/>
    <w:rsid w:val="00962186"/>
    <w:rsid w:val="009622AC"/>
    <w:rsid w:val="00962662"/>
    <w:rsid w:val="0096287F"/>
    <w:rsid w:val="009628C9"/>
    <w:rsid w:val="00962A04"/>
    <w:rsid w:val="00962B15"/>
    <w:rsid w:val="00962B96"/>
    <w:rsid w:val="00962DC7"/>
    <w:rsid w:val="00962E1F"/>
    <w:rsid w:val="00962E71"/>
    <w:rsid w:val="0096304D"/>
    <w:rsid w:val="00963208"/>
    <w:rsid w:val="009632B5"/>
    <w:rsid w:val="0096353D"/>
    <w:rsid w:val="009636B1"/>
    <w:rsid w:val="00963749"/>
    <w:rsid w:val="0096393B"/>
    <w:rsid w:val="00963961"/>
    <w:rsid w:val="00963DAD"/>
    <w:rsid w:val="00963DDA"/>
    <w:rsid w:val="00963F7E"/>
    <w:rsid w:val="009640F8"/>
    <w:rsid w:val="00964239"/>
    <w:rsid w:val="0096451C"/>
    <w:rsid w:val="00964FF5"/>
    <w:rsid w:val="00965422"/>
    <w:rsid w:val="0096566D"/>
    <w:rsid w:val="00965B83"/>
    <w:rsid w:val="00965FAD"/>
    <w:rsid w:val="009663E1"/>
    <w:rsid w:val="00966451"/>
    <w:rsid w:val="009668DB"/>
    <w:rsid w:val="00966BFF"/>
    <w:rsid w:val="00966D41"/>
    <w:rsid w:val="00967322"/>
    <w:rsid w:val="0096734B"/>
    <w:rsid w:val="00967488"/>
    <w:rsid w:val="00967506"/>
    <w:rsid w:val="00967565"/>
    <w:rsid w:val="009679E2"/>
    <w:rsid w:val="00967B6A"/>
    <w:rsid w:val="00967CF7"/>
    <w:rsid w:val="00967DF3"/>
    <w:rsid w:val="009701D1"/>
    <w:rsid w:val="009707EE"/>
    <w:rsid w:val="00970821"/>
    <w:rsid w:val="00970BAE"/>
    <w:rsid w:val="00970C02"/>
    <w:rsid w:val="00970E21"/>
    <w:rsid w:val="00970F63"/>
    <w:rsid w:val="0097144B"/>
    <w:rsid w:val="00971459"/>
    <w:rsid w:val="00971585"/>
    <w:rsid w:val="009717E8"/>
    <w:rsid w:val="00971AEA"/>
    <w:rsid w:val="00971E00"/>
    <w:rsid w:val="00972409"/>
    <w:rsid w:val="0097254A"/>
    <w:rsid w:val="00972BC9"/>
    <w:rsid w:val="00972D38"/>
    <w:rsid w:val="00972F23"/>
    <w:rsid w:val="00973026"/>
    <w:rsid w:val="00973318"/>
    <w:rsid w:val="00973728"/>
    <w:rsid w:val="0097376C"/>
    <w:rsid w:val="009738A8"/>
    <w:rsid w:val="009738CF"/>
    <w:rsid w:val="00973A4F"/>
    <w:rsid w:val="00973BE6"/>
    <w:rsid w:val="00973CBD"/>
    <w:rsid w:val="00973EE9"/>
    <w:rsid w:val="00974155"/>
    <w:rsid w:val="00974384"/>
    <w:rsid w:val="00974C40"/>
    <w:rsid w:val="00974DAA"/>
    <w:rsid w:val="00974E6A"/>
    <w:rsid w:val="00974FC5"/>
    <w:rsid w:val="009754AB"/>
    <w:rsid w:val="0097563A"/>
    <w:rsid w:val="00975C59"/>
    <w:rsid w:val="00975DAC"/>
    <w:rsid w:val="00976DF0"/>
    <w:rsid w:val="00976E1C"/>
    <w:rsid w:val="00977047"/>
    <w:rsid w:val="00977446"/>
    <w:rsid w:val="00977718"/>
    <w:rsid w:val="00977B61"/>
    <w:rsid w:val="00977D3B"/>
    <w:rsid w:val="009802DD"/>
    <w:rsid w:val="0098031D"/>
    <w:rsid w:val="009804C6"/>
    <w:rsid w:val="009805FB"/>
    <w:rsid w:val="009809BB"/>
    <w:rsid w:val="00980C7C"/>
    <w:rsid w:val="00980CAB"/>
    <w:rsid w:val="00980F85"/>
    <w:rsid w:val="00980FC4"/>
    <w:rsid w:val="009814A1"/>
    <w:rsid w:val="009814E5"/>
    <w:rsid w:val="00981BA1"/>
    <w:rsid w:val="00981C4F"/>
    <w:rsid w:val="00981E5A"/>
    <w:rsid w:val="00981EDC"/>
    <w:rsid w:val="00981F02"/>
    <w:rsid w:val="0098209B"/>
    <w:rsid w:val="0098247B"/>
    <w:rsid w:val="0098260C"/>
    <w:rsid w:val="009826DD"/>
    <w:rsid w:val="009827CC"/>
    <w:rsid w:val="0098281A"/>
    <w:rsid w:val="00982936"/>
    <w:rsid w:val="009829C5"/>
    <w:rsid w:val="00982A95"/>
    <w:rsid w:val="00982AD0"/>
    <w:rsid w:val="00982B5B"/>
    <w:rsid w:val="009832AF"/>
    <w:rsid w:val="009832D7"/>
    <w:rsid w:val="00983434"/>
    <w:rsid w:val="00983445"/>
    <w:rsid w:val="009836A8"/>
    <w:rsid w:val="009837CF"/>
    <w:rsid w:val="00983A0F"/>
    <w:rsid w:val="00983BE5"/>
    <w:rsid w:val="00983D1E"/>
    <w:rsid w:val="00983DD5"/>
    <w:rsid w:val="00983EF8"/>
    <w:rsid w:val="00984126"/>
    <w:rsid w:val="0098425A"/>
    <w:rsid w:val="009842AC"/>
    <w:rsid w:val="00984342"/>
    <w:rsid w:val="0098434D"/>
    <w:rsid w:val="009845CA"/>
    <w:rsid w:val="00984702"/>
    <w:rsid w:val="00984B74"/>
    <w:rsid w:val="0098503F"/>
    <w:rsid w:val="0098508C"/>
    <w:rsid w:val="0098540E"/>
    <w:rsid w:val="0098575D"/>
    <w:rsid w:val="009859BF"/>
    <w:rsid w:val="009859F5"/>
    <w:rsid w:val="00985C25"/>
    <w:rsid w:val="00985C9B"/>
    <w:rsid w:val="00985DBA"/>
    <w:rsid w:val="0098628A"/>
    <w:rsid w:val="009862D0"/>
    <w:rsid w:val="0098662E"/>
    <w:rsid w:val="00986B26"/>
    <w:rsid w:val="009870F3"/>
    <w:rsid w:val="0098739F"/>
    <w:rsid w:val="0098764E"/>
    <w:rsid w:val="00987ACC"/>
    <w:rsid w:val="00987E3A"/>
    <w:rsid w:val="0099012F"/>
    <w:rsid w:val="009901D9"/>
    <w:rsid w:val="009904C9"/>
    <w:rsid w:val="00990925"/>
    <w:rsid w:val="00990CFC"/>
    <w:rsid w:val="00990E8B"/>
    <w:rsid w:val="00990F4B"/>
    <w:rsid w:val="009910E7"/>
    <w:rsid w:val="0099140E"/>
    <w:rsid w:val="00991A2F"/>
    <w:rsid w:val="009924A9"/>
    <w:rsid w:val="009928EC"/>
    <w:rsid w:val="00992AC9"/>
    <w:rsid w:val="00992AFF"/>
    <w:rsid w:val="00992C67"/>
    <w:rsid w:val="00992D41"/>
    <w:rsid w:val="00992DFE"/>
    <w:rsid w:val="009933A9"/>
    <w:rsid w:val="00993662"/>
    <w:rsid w:val="00993854"/>
    <w:rsid w:val="00993B7F"/>
    <w:rsid w:val="00993E38"/>
    <w:rsid w:val="00993E7B"/>
    <w:rsid w:val="00994028"/>
    <w:rsid w:val="00994038"/>
    <w:rsid w:val="009942AD"/>
    <w:rsid w:val="009945FC"/>
    <w:rsid w:val="00994662"/>
    <w:rsid w:val="0099494B"/>
    <w:rsid w:val="00994987"/>
    <w:rsid w:val="00994FF2"/>
    <w:rsid w:val="00995373"/>
    <w:rsid w:val="0099566B"/>
    <w:rsid w:val="0099594C"/>
    <w:rsid w:val="00995DFF"/>
    <w:rsid w:val="0099608F"/>
    <w:rsid w:val="009961CF"/>
    <w:rsid w:val="009962FE"/>
    <w:rsid w:val="009967E9"/>
    <w:rsid w:val="0099687A"/>
    <w:rsid w:val="009969B2"/>
    <w:rsid w:val="00996DBF"/>
    <w:rsid w:val="00996F5A"/>
    <w:rsid w:val="00997123"/>
    <w:rsid w:val="009973C3"/>
    <w:rsid w:val="009978BA"/>
    <w:rsid w:val="009A00ED"/>
    <w:rsid w:val="009A0143"/>
    <w:rsid w:val="009A0165"/>
    <w:rsid w:val="009A0459"/>
    <w:rsid w:val="009A0568"/>
    <w:rsid w:val="009A07E1"/>
    <w:rsid w:val="009A08C6"/>
    <w:rsid w:val="009A0A73"/>
    <w:rsid w:val="009A0BB3"/>
    <w:rsid w:val="009A0F3A"/>
    <w:rsid w:val="009A128B"/>
    <w:rsid w:val="009A131A"/>
    <w:rsid w:val="009A1624"/>
    <w:rsid w:val="009A1738"/>
    <w:rsid w:val="009A1989"/>
    <w:rsid w:val="009A1AEA"/>
    <w:rsid w:val="009A1ED0"/>
    <w:rsid w:val="009A1EF9"/>
    <w:rsid w:val="009A2067"/>
    <w:rsid w:val="009A219E"/>
    <w:rsid w:val="009A232C"/>
    <w:rsid w:val="009A2653"/>
    <w:rsid w:val="009A2AC4"/>
    <w:rsid w:val="009A2C89"/>
    <w:rsid w:val="009A30D5"/>
    <w:rsid w:val="009A3794"/>
    <w:rsid w:val="009A37EA"/>
    <w:rsid w:val="009A3A1B"/>
    <w:rsid w:val="009A3B95"/>
    <w:rsid w:val="009A3D64"/>
    <w:rsid w:val="009A3EB9"/>
    <w:rsid w:val="009A4152"/>
    <w:rsid w:val="009A4509"/>
    <w:rsid w:val="009A4592"/>
    <w:rsid w:val="009A47D0"/>
    <w:rsid w:val="009A493D"/>
    <w:rsid w:val="009A4956"/>
    <w:rsid w:val="009A4A84"/>
    <w:rsid w:val="009A4BA8"/>
    <w:rsid w:val="009A4CDC"/>
    <w:rsid w:val="009A4EDC"/>
    <w:rsid w:val="009A5302"/>
    <w:rsid w:val="009A5378"/>
    <w:rsid w:val="009A5390"/>
    <w:rsid w:val="009A57B9"/>
    <w:rsid w:val="009A59C1"/>
    <w:rsid w:val="009A5C0F"/>
    <w:rsid w:val="009A5CC1"/>
    <w:rsid w:val="009A5EF3"/>
    <w:rsid w:val="009A68EC"/>
    <w:rsid w:val="009A6FC7"/>
    <w:rsid w:val="009A6FE4"/>
    <w:rsid w:val="009A7295"/>
    <w:rsid w:val="009A72B0"/>
    <w:rsid w:val="009A761B"/>
    <w:rsid w:val="009A7926"/>
    <w:rsid w:val="009A7BE0"/>
    <w:rsid w:val="009A7C85"/>
    <w:rsid w:val="009A7CF1"/>
    <w:rsid w:val="009A7D52"/>
    <w:rsid w:val="009A7F7D"/>
    <w:rsid w:val="009A7F91"/>
    <w:rsid w:val="009B041A"/>
    <w:rsid w:val="009B0EFE"/>
    <w:rsid w:val="009B111E"/>
    <w:rsid w:val="009B12C7"/>
    <w:rsid w:val="009B1467"/>
    <w:rsid w:val="009B15AE"/>
    <w:rsid w:val="009B1634"/>
    <w:rsid w:val="009B16FD"/>
    <w:rsid w:val="009B1A48"/>
    <w:rsid w:val="009B1BB7"/>
    <w:rsid w:val="009B1C20"/>
    <w:rsid w:val="009B1F0F"/>
    <w:rsid w:val="009B2010"/>
    <w:rsid w:val="009B2049"/>
    <w:rsid w:val="009B20C0"/>
    <w:rsid w:val="009B20EB"/>
    <w:rsid w:val="009B2297"/>
    <w:rsid w:val="009B22A7"/>
    <w:rsid w:val="009B235B"/>
    <w:rsid w:val="009B2C5C"/>
    <w:rsid w:val="009B3007"/>
    <w:rsid w:val="009B304B"/>
    <w:rsid w:val="009B3488"/>
    <w:rsid w:val="009B36C0"/>
    <w:rsid w:val="009B376C"/>
    <w:rsid w:val="009B37BA"/>
    <w:rsid w:val="009B3821"/>
    <w:rsid w:val="009B3866"/>
    <w:rsid w:val="009B387B"/>
    <w:rsid w:val="009B3D67"/>
    <w:rsid w:val="009B3EA2"/>
    <w:rsid w:val="009B3F07"/>
    <w:rsid w:val="009B43C9"/>
    <w:rsid w:val="009B4551"/>
    <w:rsid w:val="009B471B"/>
    <w:rsid w:val="009B487B"/>
    <w:rsid w:val="009B4940"/>
    <w:rsid w:val="009B4A56"/>
    <w:rsid w:val="009B4BE4"/>
    <w:rsid w:val="009B4F5C"/>
    <w:rsid w:val="009B506E"/>
    <w:rsid w:val="009B5303"/>
    <w:rsid w:val="009B553F"/>
    <w:rsid w:val="009B5570"/>
    <w:rsid w:val="009B5746"/>
    <w:rsid w:val="009B587D"/>
    <w:rsid w:val="009B5881"/>
    <w:rsid w:val="009B5D4F"/>
    <w:rsid w:val="009B5DD7"/>
    <w:rsid w:val="009B5DF5"/>
    <w:rsid w:val="009B625F"/>
    <w:rsid w:val="009B6344"/>
    <w:rsid w:val="009B63CB"/>
    <w:rsid w:val="009B6748"/>
    <w:rsid w:val="009B6782"/>
    <w:rsid w:val="009B67F4"/>
    <w:rsid w:val="009B697E"/>
    <w:rsid w:val="009B69C0"/>
    <w:rsid w:val="009B6AB8"/>
    <w:rsid w:val="009B6B0D"/>
    <w:rsid w:val="009B6E03"/>
    <w:rsid w:val="009B714A"/>
    <w:rsid w:val="009B7180"/>
    <w:rsid w:val="009B7183"/>
    <w:rsid w:val="009B73B6"/>
    <w:rsid w:val="009B755F"/>
    <w:rsid w:val="009B75B5"/>
    <w:rsid w:val="009B77C4"/>
    <w:rsid w:val="009B7F6D"/>
    <w:rsid w:val="009B7F72"/>
    <w:rsid w:val="009B7FC7"/>
    <w:rsid w:val="009C00F1"/>
    <w:rsid w:val="009C013A"/>
    <w:rsid w:val="009C02E7"/>
    <w:rsid w:val="009C0592"/>
    <w:rsid w:val="009C0926"/>
    <w:rsid w:val="009C0BAB"/>
    <w:rsid w:val="009C0FF1"/>
    <w:rsid w:val="009C103B"/>
    <w:rsid w:val="009C1331"/>
    <w:rsid w:val="009C143F"/>
    <w:rsid w:val="009C147C"/>
    <w:rsid w:val="009C1571"/>
    <w:rsid w:val="009C187E"/>
    <w:rsid w:val="009C1933"/>
    <w:rsid w:val="009C1B92"/>
    <w:rsid w:val="009C1BF6"/>
    <w:rsid w:val="009C2210"/>
    <w:rsid w:val="009C228D"/>
    <w:rsid w:val="009C2463"/>
    <w:rsid w:val="009C26D5"/>
    <w:rsid w:val="009C2795"/>
    <w:rsid w:val="009C2F3E"/>
    <w:rsid w:val="009C34AB"/>
    <w:rsid w:val="009C35A4"/>
    <w:rsid w:val="009C35C9"/>
    <w:rsid w:val="009C360E"/>
    <w:rsid w:val="009C36E4"/>
    <w:rsid w:val="009C39C3"/>
    <w:rsid w:val="009C3CAD"/>
    <w:rsid w:val="009C4018"/>
    <w:rsid w:val="009C406B"/>
    <w:rsid w:val="009C40DC"/>
    <w:rsid w:val="009C46BE"/>
    <w:rsid w:val="009C48D0"/>
    <w:rsid w:val="009C49C2"/>
    <w:rsid w:val="009C4BFF"/>
    <w:rsid w:val="009C4D70"/>
    <w:rsid w:val="009C4E89"/>
    <w:rsid w:val="009C4F29"/>
    <w:rsid w:val="009C500B"/>
    <w:rsid w:val="009C5031"/>
    <w:rsid w:val="009C50C2"/>
    <w:rsid w:val="009C51EF"/>
    <w:rsid w:val="009C59A3"/>
    <w:rsid w:val="009C6636"/>
    <w:rsid w:val="009C69A4"/>
    <w:rsid w:val="009C6BCE"/>
    <w:rsid w:val="009C6BF5"/>
    <w:rsid w:val="009C6C19"/>
    <w:rsid w:val="009C6C3C"/>
    <w:rsid w:val="009C6C73"/>
    <w:rsid w:val="009C707E"/>
    <w:rsid w:val="009C7128"/>
    <w:rsid w:val="009C712E"/>
    <w:rsid w:val="009C72D6"/>
    <w:rsid w:val="009C7817"/>
    <w:rsid w:val="009C7B82"/>
    <w:rsid w:val="009C7B88"/>
    <w:rsid w:val="009C7C9D"/>
    <w:rsid w:val="009C7F4B"/>
    <w:rsid w:val="009D062C"/>
    <w:rsid w:val="009D0735"/>
    <w:rsid w:val="009D08C8"/>
    <w:rsid w:val="009D0CA3"/>
    <w:rsid w:val="009D0D49"/>
    <w:rsid w:val="009D147C"/>
    <w:rsid w:val="009D181E"/>
    <w:rsid w:val="009D182C"/>
    <w:rsid w:val="009D1B05"/>
    <w:rsid w:val="009D1DE1"/>
    <w:rsid w:val="009D2137"/>
    <w:rsid w:val="009D2350"/>
    <w:rsid w:val="009D24F9"/>
    <w:rsid w:val="009D2673"/>
    <w:rsid w:val="009D26A6"/>
    <w:rsid w:val="009D274B"/>
    <w:rsid w:val="009D28A1"/>
    <w:rsid w:val="009D2EF0"/>
    <w:rsid w:val="009D32C6"/>
    <w:rsid w:val="009D3401"/>
    <w:rsid w:val="009D35FB"/>
    <w:rsid w:val="009D368D"/>
    <w:rsid w:val="009D37B3"/>
    <w:rsid w:val="009D39C0"/>
    <w:rsid w:val="009D3CE6"/>
    <w:rsid w:val="009D468C"/>
    <w:rsid w:val="009D476C"/>
    <w:rsid w:val="009D477F"/>
    <w:rsid w:val="009D4934"/>
    <w:rsid w:val="009D51CC"/>
    <w:rsid w:val="009D552E"/>
    <w:rsid w:val="009D5762"/>
    <w:rsid w:val="009D57E8"/>
    <w:rsid w:val="009D5989"/>
    <w:rsid w:val="009D5F93"/>
    <w:rsid w:val="009D664D"/>
    <w:rsid w:val="009D66B1"/>
    <w:rsid w:val="009D6738"/>
    <w:rsid w:val="009D6A6D"/>
    <w:rsid w:val="009D6B20"/>
    <w:rsid w:val="009D6CE4"/>
    <w:rsid w:val="009D6EC6"/>
    <w:rsid w:val="009D7397"/>
    <w:rsid w:val="009D7449"/>
    <w:rsid w:val="009D75BF"/>
    <w:rsid w:val="009D763D"/>
    <w:rsid w:val="009D779C"/>
    <w:rsid w:val="009D789F"/>
    <w:rsid w:val="009D7B42"/>
    <w:rsid w:val="009D7D84"/>
    <w:rsid w:val="009D7E96"/>
    <w:rsid w:val="009E008F"/>
    <w:rsid w:val="009E0204"/>
    <w:rsid w:val="009E0207"/>
    <w:rsid w:val="009E0387"/>
    <w:rsid w:val="009E06FC"/>
    <w:rsid w:val="009E0780"/>
    <w:rsid w:val="009E07D7"/>
    <w:rsid w:val="009E09E0"/>
    <w:rsid w:val="009E1234"/>
    <w:rsid w:val="009E123E"/>
    <w:rsid w:val="009E13B8"/>
    <w:rsid w:val="009E1667"/>
    <w:rsid w:val="009E17CA"/>
    <w:rsid w:val="009E1BEB"/>
    <w:rsid w:val="009E1BF3"/>
    <w:rsid w:val="009E1CD6"/>
    <w:rsid w:val="009E22E2"/>
    <w:rsid w:val="009E257B"/>
    <w:rsid w:val="009E2816"/>
    <w:rsid w:val="009E285A"/>
    <w:rsid w:val="009E29FB"/>
    <w:rsid w:val="009E2AA3"/>
    <w:rsid w:val="009E2B70"/>
    <w:rsid w:val="009E2D98"/>
    <w:rsid w:val="009E321B"/>
    <w:rsid w:val="009E34F2"/>
    <w:rsid w:val="009E3B79"/>
    <w:rsid w:val="009E3C81"/>
    <w:rsid w:val="009E3DD5"/>
    <w:rsid w:val="009E3FA8"/>
    <w:rsid w:val="009E4183"/>
    <w:rsid w:val="009E4B50"/>
    <w:rsid w:val="009E4BFC"/>
    <w:rsid w:val="009E5230"/>
    <w:rsid w:val="009E541E"/>
    <w:rsid w:val="009E605A"/>
    <w:rsid w:val="009E63C4"/>
    <w:rsid w:val="009E67F0"/>
    <w:rsid w:val="009E69F4"/>
    <w:rsid w:val="009E6D7C"/>
    <w:rsid w:val="009E73CD"/>
    <w:rsid w:val="009E7555"/>
    <w:rsid w:val="009E7582"/>
    <w:rsid w:val="009E7CF3"/>
    <w:rsid w:val="009F0021"/>
    <w:rsid w:val="009F0425"/>
    <w:rsid w:val="009F0518"/>
    <w:rsid w:val="009F05D8"/>
    <w:rsid w:val="009F0601"/>
    <w:rsid w:val="009F0874"/>
    <w:rsid w:val="009F0883"/>
    <w:rsid w:val="009F08A3"/>
    <w:rsid w:val="009F08DA"/>
    <w:rsid w:val="009F0B70"/>
    <w:rsid w:val="009F0CCF"/>
    <w:rsid w:val="009F0EB9"/>
    <w:rsid w:val="009F0FF1"/>
    <w:rsid w:val="009F1134"/>
    <w:rsid w:val="009F1365"/>
    <w:rsid w:val="009F1409"/>
    <w:rsid w:val="009F1580"/>
    <w:rsid w:val="009F1A95"/>
    <w:rsid w:val="009F1C05"/>
    <w:rsid w:val="009F1F04"/>
    <w:rsid w:val="009F249E"/>
    <w:rsid w:val="009F28B8"/>
    <w:rsid w:val="009F290E"/>
    <w:rsid w:val="009F2AB0"/>
    <w:rsid w:val="009F2ACE"/>
    <w:rsid w:val="009F2B5E"/>
    <w:rsid w:val="009F2BB5"/>
    <w:rsid w:val="009F301D"/>
    <w:rsid w:val="009F323E"/>
    <w:rsid w:val="009F35D3"/>
    <w:rsid w:val="009F3815"/>
    <w:rsid w:val="009F3829"/>
    <w:rsid w:val="009F4125"/>
    <w:rsid w:val="009F4192"/>
    <w:rsid w:val="009F45CD"/>
    <w:rsid w:val="009F45FC"/>
    <w:rsid w:val="009F46B6"/>
    <w:rsid w:val="009F4C24"/>
    <w:rsid w:val="009F4F0E"/>
    <w:rsid w:val="009F5123"/>
    <w:rsid w:val="009F518D"/>
    <w:rsid w:val="009F5533"/>
    <w:rsid w:val="009F5874"/>
    <w:rsid w:val="009F5957"/>
    <w:rsid w:val="009F5B93"/>
    <w:rsid w:val="009F5F24"/>
    <w:rsid w:val="009F61A6"/>
    <w:rsid w:val="009F62DF"/>
    <w:rsid w:val="009F641C"/>
    <w:rsid w:val="009F6570"/>
    <w:rsid w:val="009F65AE"/>
    <w:rsid w:val="009F668E"/>
    <w:rsid w:val="009F6A55"/>
    <w:rsid w:val="009F6A6B"/>
    <w:rsid w:val="009F6AAF"/>
    <w:rsid w:val="009F6CA3"/>
    <w:rsid w:val="009F7232"/>
    <w:rsid w:val="009F7D9C"/>
    <w:rsid w:val="009F7FC1"/>
    <w:rsid w:val="00A00152"/>
    <w:rsid w:val="00A00244"/>
    <w:rsid w:val="00A00507"/>
    <w:rsid w:val="00A00B13"/>
    <w:rsid w:val="00A00C64"/>
    <w:rsid w:val="00A00E0F"/>
    <w:rsid w:val="00A011DF"/>
    <w:rsid w:val="00A015A1"/>
    <w:rsid w:val="00A01B81"/>
    <w:rsid w:val="00A01CA8"/>
    <w:rsid w:val="00A0223F"/>
    <w:rsid w:val="00A0228B"/>
    <w:rsid w:val="00A025B5"/>
    <w:rsid w:val="00A028D2"/>
    <w:rsid w:val="00A02A62"/>
    <w:rsid w:val="00A02B01"/>
    <w:rsid w:val="00A03123"/>
    <w:rsid w:val="00A033CE"/>
    <w:rsid w:val="00A033DD"/>
    <w:rsid w:val="00A0343D"/>
    <w:rsid w:val="00A0353F"/>
    <w:rsid w:val="00A04026"/>
    <w:rsid w:val="00A040C6"/>
    <w:rsid w:val="00A042A9"/>
    <w:rsid w:val="00A04504"/>
    <w:rsid w:val="00A046EC"/>
    <w:rsid w:val="00A04854"/>
    <w:rsid w:val="00A0498B"/>
    <w:rsid w:val="00A04BC4"/>
    <w:rsid w:val="00A04DF5"/>
    <w:rsid w:val="00A04E8A"/>
    <w:rsid w:val="00A05191"/>
    <w:rsid w:val="00A051F3"/>
    <w:rsid w:val="00A052FE"/>
    <w:rsid w:val="00A0533E"/>
    <w:rsid w:val="00A053F6"/>
    <w:rsid w:val="00A0542A"/>
    <w:rsid w:val="00A054B8"/>
    <w:rsid w:val="00A057DD"/>
    <w:rsid w:val="00A05B41"/>
    <w:rsid w:val="00A05DFA"/>
    <w:rsid w:val="00A06096"/>
    <w:rsid w:val="00A0617B"/>
    <w:rsid w:val="00A061BD"/>
    <w:rsid w:val="00A062B2"/>
    <w:rsid w:val="00A064A1"/>
    <w:rsid w:val="00A065B8"/>
    <w:rsid w:val="00A06A9C"/>
    <w:rsid w:val="00A06AA7"/>
    <w:rsid w:val="00A06BDD"/>
    <w:rsid w:val="00A0723D"/>
    <w:rsid w:val="00A0723E"/>
    <w:rsid w:val="00A074BB"/>
    <w:rsid w:val="00A076CD"/>
    <w:rsid w:val="00A07CD8"/>
    <w:rsid w:val="00A07F58"/>
    <w:rsid w:val="00A100F7"/>
    <w:rsid w:val="00A102E9"/>
    <w:rsid w:val="00A10385"/>
    <w:rsid w:val="00A103DC"/>
    <w:rsid w:val="00A104DA"/>
    <w:rsid w:val="00A10734"/>
    <w:rsid w:val="00A109E6"/>
    <w:rsid w:val="00A10ACB"/>
    <w:rsid w:val="00A10CA5"/>
    <w:rsid w:val="00A10D55"/>
    <w:rsid w:val="00A10F9B"/>
    <w:rsid w:val="00A11082"/>
    <w:rsid w:val="00A1132F"/>
    <w:rsid w:val="00A113FE"/>
    <w:rsid w:val="00A117A0"/>
    <w:rsid w:val="00A11D8F"/>
    <w:rsid w:val="00A11E49"/>
    <w:rsid w:val="00A12133"/>
    <w:rsid w:val="00A12398"/>
    <w:rsid w:val="00A12780"/>
    <w:rsid w:val="00A12858"/>
    <w:rsid w:val="00A12AB4"/>
    <w:rsid w:val="00A12DCD"/>
    <w:rsid w:val="00A1305E"/>
    <w:rsid w:val="00A130F3"/>
    <w:rsid w:val="00A132B7"/>
    <w:rsid w:val="00A1399E"/>
    <w:rsid w:val="00A139B6"/>
    <w:rsid w:val="00A13D4D"/>
    <w:rsid w:val="00A13D7D"/>
    <w:rsid w:val="00A13DBC"/>
    <w:rsid w:val="00A13F6A"/>
    <w:rsid w:val="00A13FF2"/>
    <w:rsid w:val="00A1414B"/>
    <w:rsid w:val="00A14172"/>
    <w:rsid w:val="00A142C4"/>
    <w:rsid w:val="00A1435A"/>
    <w:rsid w:val="00A143BC"/>
    <w:rsid w:val="00A146DB"/>
    <w:rsid w:val="00A14880"/>
    <w:rsid w:val="00A14A3A"/>
    <w:rsid w:val="00A15AB2"/>
    <w:rsid w:val="00A15AE4"/>
    <w:rsid w:val="00A15CA0"/>
    <w:rsid w:val="00A15E17"/>
    <w:rsid w:val="00A15E8B"/>
    <w:rsid w:val="00A15EDA"/>
    <w:rsid w:val="00A16023"/>
    <w:rsid w:val="00A16244"/>
    <w:rsid w:val="00A164F7"/>
    <w:rsid w:val="00A16719"/>
    <w:rsid w:val="00A16804"/>
    <w:rsid w:val="00A16A42"/>
    <w:rsid w:val="00A16C99"/>
    <w:rsid w:val="00A16D51"/>
    <w:rsid w:val="00A16D89"/>
    <w:rsid w:val="00A16FA7"/>
    <w:rsid w:val="00A170FE"/>
    <w:rsid w:val="00A172E7"/>
    <w:rsid w:val="00A17458"/>
    <w:rsid w:val="00A17506"/>
    <w:rsid w:val="00A175A5"/>
    <w:rsid w:val="00A17696"/>
    <w:rsid w:val="00A17994"/>
    <w:rsid w:val="00A179A1"/>
    <w:rsid w:val="00A17C99"/>
    <w:rsid w:val="00A20338"/>
    <w:rsid w:val="00A2046A"/>
    <w:rsid w:val="00A205BC"/>
    <w:rsid w:val="00A206F4"/>
    <w:rsid w:val="00A20829"/>
    <w:rsid w:val="00A20AA1"/>
    <w:rsid w:val="00A20C44"/>
    <w:rsid w:val="00A20C51"/>
    <w:rsid w:val="00A20ED0"/>
    <w:rsid w:val="00A210CA"/>
    <w:rsid w:val="00A214C4"/>
    <w:rsid w:val="00A217C7"/>
    <w:rsid w:val="00A21862"/>
    <w:rsid w:val="00A219C4"/>
    <w:rsid w:val="00A21ABB"/>
    <w:rsid w:val="00A21CC1"/>
    <w:rsid w:val="00A21D87"/>
    <w:rsid w:val="00A21DC3"/>
    <w:rsid w:val="00A22255"/>
    <w:rsid w:val="00A222F1"/>
    <w:rsid w:val="00A22340"/>
    <w:rsid w:val="00A227A3"/>
    <w:rsid w:val="00A22807"/>
    <w:rsid w:val="00A22929"/>
    <w:rsid w:val="00A22AA8"/>
    <w:rsid w:val="00A22D61"/>
    <w:rsid w:val="00A22DAF"/>
    <w:rsid w:val="00A22FF2"/>
    <w:rsid w:val="00A233B6"/>
    <w:rsid w:val="00A239F8"/>
    <w:rsid w:val="00A23D87"/>
    <w:rsid w:val="00A23DAB"/>
    <w:rsid w:val="00A23E62"/>
    <w:rsid w:val="00A23E76"/>
    <w:rsid w:val="00A240C3"/>
    <w:rsid w:val="00A24319"/>
    <w:rsid w:val="00A2445C"/>
    <w:rsid w:val="00A24474"/>
    <w:rsid w:val="00A2454E"/>
    <w:rsid w:val="00A24A9C"/>
    <w:rsid w:val="00A24B6B"/>
    <w:rsid w:val="00A24FE5"/>
    <w:rsid w:val="00A25041"/>
    <w:rsid w:val="00A25124"/>
    <w:rsid w:val="00A254AC"/>
    <w:rsid w:val="00A256BB"/>
    <w:rsid w:val="00A25D54"/>
    <w:rsid w:val="00A26089"/>
    <w:rsid w:val="00A26166"/>
    <w:rsid w:val="00A26197"/>
    <w:rsid w:val="00A26365"/>
    <w:rsid w:val="00A268AA"/>
    <w:rsid w:val="00A26A6A"/>
    <w:rsid w:val="00A26B59"/>
    <w:rsid w:val="00A26C1F"/>
    <w:rsid w:val="00A26DD5"/>
    <w:rsid w:val="00A26E54"/>
    <w:rsid w:val="00A26E86"/>
    <w:rsid w:val="00A2734A"/>
    <w:rsid w:val="00A275E1"/>
    <w:rsid w:val="00A27A33"/>
    <w:rsid w:val="00A27D46"/>
    <w:rsid w:val="00A27F4D"/>
    <w:rsid w:val="00A305BF"/>
    <w:rsid w:val="00A3078E"/>
    <w:rsid w:val="00A30921"/>
    <w:rsid w:val="00A30973"/>
    <w:rsid w:val="00A30991"/>
    <w:rsid w:val="00A30C16"/>
    <w:rsid w:val="00A30E2B"/>
    <w:rsid w:val="00A30F96"/>
    <w:rsid w:val="00A3109B"/>
    <w:rsid w:val="00A31402"/>
    <w:rsid w:val="00A3146A"/>
    <w:rsid w:val="00A3187A"/>
    <w:rsid w:val="00A31AF8"/>
    <w:rsid w:val="00A31B1A"/>
    <w:rsid w:val="00A31CAB"/>
    <w:rsid w:val="00A31FC1"/>
    <w:rsid w:val="00A32111"/>
    <w:rsid w:val="00A32150"/>
    <w:rsid w:val="00A32222"/>
    <w:rsid w:val="00A326B0"/>
    <w:rsid w:val="00A326FB"/>
    <w:rsid w:val="00A32822"/>
    <w:rsid w:val="00A32828"/>
    <w:rsid w:val="00A32D38"/>
    <w:rsid w:val="00A33102"/>
    <w:rsid w:val="00A33469"/>
    <w:rsid w:val="00A334FD"/>
    <w:rsid w:val="00A33B56"/>
    <w:rsid w:val="00A33B81"/>
    <w:rsid w:val="00A33BD7"/>
    <w:rsid w:val="00A33DEA"/>
    <w:rsid w:val="00A341DD"/>
    <w:rsid w:val="00A34266"/>
    <w:rsid w:val="00A34319"/>
    <w:rsid w:val="00A3451E"/>
    <w:rsid w:val="00A34A01"/>
    <w:rsid w:val="00A34BEE"/>
    <w:rsid w:val="00A34CEB"/>
    <w:rsid w:val="00A34CF7"/>
    <w:rsid w:val="00A35083"/>
    <w:rsid w:val="00A35204"/>
    <w:rsid w:val="00A353A7"/>
    <w:rsid w:val="00A353BD"/>
    <w:rsid w:val="00A355F7"/>
    <w:rsid w:val="00A3583C"/>
    <w:rsid w:val="00A35CCE"/>
    <w:rsid w:val="00A35F3D"/>
    <w:rsid w:val="00A35F76"/>
    <w:rsid w:val="00A36005"/>
    <w:rsid w:val="00A36050"/>
    <w:rsid w:val="00A3654C"/>
    <w:rsid w:val="00A365FC"/>
    <w:rsid w:val="00A367A8"/>
    <w:rsid w:val="00A369FB"/>
    <w:rsid w:val="00A36B83"/>
    <w:rsid w:val="00A36C55"/>
    <w:rsid w:val="00A36E20"/>
    <w:rsid w:val="00A36E31"/>
    <w:rsid w:val="00A36F27"/>
    <w:rsid w:val="00A370BF"/>
    <w:rsid w:val="00A37586"/>
    <w:rsid w:val="00A3780C"/>
    <w:rsid w:val="00A37A29"/>
    <w:rsid w:val="00A37A72"/>
    <w:rsid w:val="00A37C51"/>
    <w:rsid w:val="00A37D0D"/>
    <w:rsid w:val="00A40113"/>
    <w:rsid w:val="00A4017D"/>
    <w:rsid w:val="00A40274"/>
    <w:rsid w:val="00A405A1"/>
    <w:rsid w:val="00A4071E"/>
    <w:rsid w:val="00A408D6"/>
    <w:rsid w:val="00A408EC"/>
    <w:rsid w:val="00A40E28"/>
    <w:rsid w:val="00A410C9"/>
    <w:rsid w:val="00A4121F"/>
    <w:rsid w:val="00A4155E"/>
    <w:rsid w:val="00A41637"/>
    <w:rsid w:val="00A4177B"/>
    <w:rsid w:val="00A41782"/>
    <w:rsid w:val="00A419C2"/>
    <w:rsid w:val="00A41BAE"/>
    <w:rsid w:val="00A41EDC"/>
    <w:rsid w:val="00A41F82"/>
    <w:rsid w:val="00A42071"/>
    <w:rsid w:val="00A420FB"/>
    <w:rsid w:val="00A4216D"/>
    <w:rsid w:val="00A42295"/>
    <w:rsid w:val="00A42684"/>
    <w:rsid w:val="00A42774"/>
    <w:rsid w:val="00A42B44"/>
    <w:rsid w:val="00A42BF6"/>
    <w:rsid w:val="00A42FF9"/>
    <w:rsid w:val="00A43118"/>
    <w:rsid w:val="00A43405"/>
    <w:rsid w:val="00A43574"/>
    <w:rsid w:val="00A43731"/>
    <w:rsid w:val="00A43AB6"/>
    <w:rsid w:val="00A43ABB"/>
    <w:rsid w:val="00A43AC1"/>
    <w:rsid w:val="00A43EB9"/>
    <w:rsid w:val="00A43EC4"/>
    <w:rsid w:val="00A43F87"/>
    <w:rsid w:val="00A440DD"/>
    <w:rsid w:val="00A442E3"/>
    <w:rsid w:val="00A4450D"/>
    <w:rsid w:val="00A44775"/>
    <w:rsid w:val="00A449E1"/>
    <w:rsid w:val="00A44A5D"/>
    <w:rsid w:val="00A44B0E"/>
    <w:rsid w:val="00A44C43"/>
    <w:rsid w:val="00A44E6A"/>
    <w:rsid w:val="00A454C9"/>
    <w:rsid w:val="00A45518"/>
    <w:rsid w:val="00A459D9"/>
    <w:rsid w:val="00A45AF6"/>
    <w:rsid w:val="00A45BDA"/>
    <w:rsid w:val="00A45C6D"/>
    <w:rsid w:val="00A46158"/>
    <w:rsid w:val="00A462FE"/>
    <w:rsid w:val="00A4662D"/>
    <w:rsid w:val="00A46853"/>
    <w:rsid w:val="00A4698C"/>
    <w:rsid w:val="00A46C5D"/>
    <w:rsid w:val="00A46E22"/>
    <w:rsid w:val="00A470C4"/>
    <w:rsid w:val="00A473A0"/>
    <w:rsid w:val="00A4774D"/>
    <w:rsid w:val="00A47A4D"/>
    <w:rsid w:val="00A47B78"/>
    <w:rsid w:val="00A47BCB"/>
    <w:rsid w:val="00A47E2E"/>
    <w:rsid w:val="00A47EA2"/>
    <w:rsid w:val="00A501E8"/>
    <w:rsid w:val="00A50515"/>
    <w:rsid w:val="00A50726"/>
    <w:rsid w:val="00A50737"/>
    <w:rsid w:val="00A507FF"/>
    <w:rsid w:val="00A509BE"/>
    <w:rsid w:val="00A50BE3"/>
    <w:rsid w:val="00A50D0E"/>
    <w:rsid w:val="00A510E8"/>
    <w:rsid w:val="00A513BB"/>
    <w:rsid w:val="00A5152E"/>
    <w:rsid w:val="00A51535"/>
    <w:rsid w:val="00A515AA"/>
    <w:rsid w:val="00A51DCD"/>
    <w:rsid w:val="00A51ECB"/>
    <w:rsid w:val="00A5233D"/>
    <w:rsid w:val="00A52647"/>
    <w:rsid w:val="00A526C3"/>
    <w:rsid w:val="00A52790"/>
    <w:rsid w:val="00A52B3E"/>
    <w:rsid w:val="00A52D7B"/>
    <w:rsid w:val="00A53210"/>
    <w:rsid w:val="00A5321F"/>
    <w:rsid w:val="00A5322A"/>
    <w:rsid w:val="00A533A3"/>
    <w:rsid w:val="00A53575"/>
    <w:rsid w:val="00A536FF"/>
    <w:rsid w:val="00A537FF"/>
    <w:rsid w:val="00A53EA6"/>
    <w:rsid w:val="00A54160"/>
    <w:rsid w:val="00A541B2"/>
    <w:rsid w:val="00A542A4"/>
    <w:rsid w:val="00A54542"/>
    <w:rsid w:val="00A54B18"/>
    <w:rsid w:val="00A54C53"/>
    <w:rsid w:val="00A5509F"/>
    <w:rsid w:val="00A5537C"/>
    <w:rsid w:val="00A5543D"/>
    <w:rsid w:val="00A55465"/>
    <w:rsid w:val="00A55618"/>
    <w:rsid w:val="00A55684"/>
    <w:rsid w:val="00A556A9"/>
    <w:rsid w:val="00A5570E"/>
    <w:rsid w:val="00A55947"/>
    <w:rsid w:val="00A55BF2"/>
    <w:rsid w:val="00A55C68"/>
    <w:rsid w:val="00A55D03"/>
    <w:rsid w:val="00A55D73"/>
    <w:rsid w:val="00A5668A"/>
    <w:rsid w:val="00A56759"/>
    <w:rsid w:val="00A567D9"/>
    <w:rsid w:val="00A56B5A"/>
    <w:rsid w:val="00A57050"/>
    <w:rsid w:val="00A57070"/>
    <w:rsid w:val="00A570BE"/>
    <w:rsid w:val="00A5713C"/>
    <w:rsid w:val="00A571F0"/>
    <w:rsid w:val="00A57305"/>
    <w:rsid w:val="00A57BBA"/>
    <w:rsid w:val="00A57C1B"/>
    <w:rsid w:val="00A57D36"/>
    <w:rsid w:val="00A57EF2"/>
    <w:rsid w:val="00A57FA3"/>
    <w:rsid w:val="00A57FC2"/>
    <w:rsid w:val="00A600BE"/>
    <w:rsid w:val="00A606DB"/>
    <w:rsid w:val="00A60854"/>
    <w:rsid w:val="00A60AF5"/>
    <w:rsid w:val="00A60DF0"/>
    <w:rsid w:val="00A60E8A"/>
    <w:rsid w:val="00A60F73"/>
    <w:rsid w:val="00A61316"/>
    <w:rsid w:val="00A61335"/>
    <w:rsid w:val="00A613B1"/>
    <w:rsid w:val="00A6140D"/>
    <w:rsid w:val="00A6143A"/>
    <w:rsid w:val="00A614C6"/>
    <w:rsid w:val="00A61598"/>
    <w:rsid w:val="00A615C7"/>
    <w:rsid w:val="00A618BD"/>
    <w:rsid w:val="00A61AEF"/>
    <w:rsid w:val="00A61B95"/>
    <w:rsid w:val="00A61BFB"/>
    <w:rsid w:val="00A61E98"/>
    <w:rsid w:val="00A61F04"/>
    <w:rsid w:val="00A62200"/>
    <w:rsid w:val="00A623C9"/>
    <w:rsid w:val="00A62656"/>
    <w:rsid w:val="00A628EE"/>
    <w:rsid w:val="00A62A33"/>
    <w:rsid w:val="00A62D02"/>
    <w:rsid w:val="00A62D0A"/>
    <w:rsid w:val="00A62F8E"/>
    <w:rsid w:val="00A6304C"/>
    <w:rsid w:val="00A630F2"/>
    <w:rsid w:val="00A637B9"/>
    <w:rsid w:val="00A638EB"/>
    <w:rsid w:val="00A63C4D"/>
    <w:rsid w:val="00A6421D"/>
    <w:rsid w:val="00A6423C"/>
    <w:rsid w:val="00A6430C"/>
    <w:rsid w:val="00A6435A"/>
    <w:rsid w:val="00A64813"/>
    <w:rsid w:val="00A648EA"/>
    <w:rsid w:val="00A64C1A"/>
    <w:rsid w:val="00A65105"/>
    <w:rsid w:val="00A65395"/>
    <w:rsid w:val="00A65600"/>
    <w:rsid w:val="00A6579D"/>
    <w:rsid w:val="00A65841"/>
    <w:rsid w:val="00A65895"/>
    <w:rsid w:val="00A65975"/>
    <w:rsid w:val="00A65B7B"/>
    <w:rsid w:val="00A65D7F"/>
    <w:rsid w:val="00A66551"/>
    <w:rsid w:val="00A666EB"/>
    <w:rsid w:val="00A6676D"/>
    <w:rsid w:val="00A66AEF"/>
    <w:rsid w:val="00A66DB7"/>
    <w:rsid w:val="00A66FBB"/>
    <w:rsid w:val="00A671C0"/>
    <w:rsid w:val="00A672A7"/>
    <w:rsid w:val="00A67311"/>
    <w:rsid w:val="00A67441"/>
    <w:rsid w:val="00A67726"/>
    <w:rsid w:val="00A6788E"/>
    <w:rsid w:val="00A67962"/>
    <w:rsid w:val="00A67B03"/>
    <w:rsid w:val="00A67C20"/>
    <w:rsid w:val="00A67C4F"/>
    <w:rsid w:val="00A67E60"/>
    <w:rsid w:val="00A67E98"/>
    <w:rsid w:val="00A7005F"/>
    <w:rsid w:val="00A70391"/>
    <w:rsid w:val="00A707DB"/>
    <w:rsid w:val="00A70B3C"/>
    <w:rsid w:val="00A713DB"/>
    <w:rsid w:val="00A71498"/>
    <w:rsid w:val="00A7170F"/>
    <w:rsid w:val="00A71726"/>
    <w:rsid w:val="00A717A6"/>
    <w:rsid w:val="00A71852"/>
    <w:rsid w:val="00A71A4A"/>
    <w:rsid w:val="00A721A1"/>
    <w:rsid w:val="00A72288"/>
    <w:rsid w:val="00A72308"/>
    <w:rsid w:val="00A725C2"/>
    <w:rsid w:val="00A7265E"/>
    <w:rsid w:val="00A726BD"/>
    <w:rsid w:val="00A72795"/>
    <w:rsid w:val="00A73076"/>
    <w:rsid w:val="00A73601"/>
    <w:rsid w:val="00A73890"/>
    <w:rsid w:val="00A739B5"/>
    <w:rsid w:val="00A73E86"/>
    <w:rsid w:val="00A73F8A"/>
    <w:rsid w:val="00A74024"/>
    <w:rsid w:val="00A7452F"/>
    <w:rsid w:val="00A74598"/>
    <w:rsid w:val="00A7465D"/>
    <w:rsid w:val="00A746EC"/>
    <w:rsid w:val="00A74A61"/>
    <w:rsid w:val="00A74CB2"/>
    <w:rsid w:val="00A74DC2"/>
    <w:rsid w:val="00A75023"/>
    <w:rsid w:val="00A7555B"/>
    <w:rsid w:val="00A75714"/>
    <w:rsid w:val="00A75C6D"/>
    <w:rsid w:val="00A75F84"/>
    <w:rsid w:val="00A75FF0"/>
    <w:rsid w:val="00A76258"/>
    <w:rsid w:val="00A7632D"/>
    <w:rsid w:val="00A76591"/>
    <w:rsid w:val="00A76599"/>
    <w:rsid w:val="00A766E9"/>
    <w:rsid w:val="00A7696D"/>
    <w:rsid w:val="00A76ACD"/>
    <w:rsid w:val="00A76BE7"/>
    <w:rsid w:val="00A76D09"/>
    <w:rsid w:val="00A77225"/>
    <w:rsid w:val="00A774CC"/>
    <w:rsid w:val="00A775F9"/>
    <w:rsid w:val="00A77894"/>
    <w:rsid w:val="00A80016"/>
    <w:rsid w:val="00A80219"/>
    <w:rsid w:val="00A80323"/>
    <w:rsid w:val="00A80627"/>
    <w:rsid w:val="00A80737"/>
    <w:rsid w:val="00A807D6"/>
    <w:rsid w:val="00A80832"/>
    <w:rsid w:val="00A8098F"/>
    <w:rsid w:val="00A80CF8"/>
    <w:rsid w:val="00A80E17"/>
    <w:rsid w:val="00A81031"/>
    <w:rsid w:val="00A81254"/>
    <w:rsid w:val="00A81342"/>
    <w:rsid w:val="00A81372"/>
    <w:rsid w:val="00A81410"/>
    <w:rsid w:val="00A8153C"/>
    <w:rsid w:val="00A8187D"/>
    <w:rsid w:val="00A81884"/>
    <w:rsid w:val="00A81967"/>
    <w:rsid w:val="00A81A73"/>
    <w:rsid w:val="00A81D2A"/>
    <w:rsid w:val="00A82263"/>
    <w:rsid w:val="00A82344"/>
    <w:rsid w:val="00A8244D"/>
    <w:rsid w:val="00A8268E"/>
    <w:rsid w:val="00A82F74"/>
    <w:rsid w:val="00A830CF"/>
    <w:rsid w:val="00A83308"/>
    <w:rsid w:val="00A835D7"/>
    <w:rsid w:val="00A83AE5"/>
    <w:rsid w:val="00A83B54"/>
    <w:rsid w:val="00A83C34"/>
    <w:rsid w:val="00A83DD5"/>
    <w:rsid w:val="00A83E17"/>
    <w:rsid w:val="00A8406A"/>
    <w:rsid w:val="00A840A5"/>
    <w:rsid w:val="00A840D7"/>
    <w:rsid w:val="00A844E7"/>
    <w:rsid w:val="00A846D7"/>
    <w:rsid w:val="00A84934"/>
    <w:rsid w:val="00A84B87"/>
    <w:rsid w:val="00A84E7A"/>
    <w:rsid w:val="00A84F89"/>
    <w:rsid w:val="00A85129"/>
    <w:rsid w:val="00A851DD"/>
    <w:rsid w:val="00A851E9"/>
    <w:rsid w:val="00A853BD"/>
    <w:rsid w:val="00A854C8"/>
    <w:rsid w:val="00A855E9"/>
    <w:rsid w:val="00A85758"/>
    <w:rsid w:val="00A857D1"/>
    <w:rsid w:val="00A85866"/>
    <w:rsid w:val="00A85889"/>
    <w:rsid w:val="00A85897"/>
    <w:rsid w:val="00A85A10"/>
    <w:rsid w:val="00A85B85"/>
    <w:rsid w:val="00A86092"/>
    <w:rsid w:val="00A860C3"/>
    <w:rsid w:val="00A86526"/>
    <w:rsid w:val="00A86733"/>
    <w:rsid w:val="00A868C7"/>
    <w:rsid w:val="00A8692F"/>
    <w:rsid w:val="00A86BE1"/>
    <w:rsid w:val="00A86DEB"/>
    <w:rsid w:val="00A86ED2"/>
    <w:rsid w:val="00A86EFE"/>
    <w:rsid w:val="00A86F80"/>
    <w:rsid w:val="00A8702E"/>
    <w:rsid w:val="00A8718F"/>
    <w:rsid w:val="00A8750A"/>
    <w:rsid w:val="00A87632"/>
    <w:rsid w:val="00A87871"/>
    <w:rsid w:val="00A87ACE"/>
    <w:rsid w:val="00A87F85"/>
    <w:rsid w:val="00A90125"/>
    <w:rsid w:val="00A90145"/>
    <w:rsid w:val="00A901D1"/>
    <w:rsid w:val="00A9022C"/>
    <w:rsid w:val="00A903EE"/>
    <w:rsid w:val="00A9056E"/>
    <w:rsid w:val="00A90797"/>
    <w:rsid w:val="00A90923"/>
    <w:rsid w:val="00A90D89"/>
    <w:rsid w:val="00A90E52"/>
    <w:rsid w:val="00A9113C"/>
    <w:rsid w:val="00A91595"/>
    <w:rsid w:val="00A916C6"/>
    <w:rsid w:val="00A91B53"/>
    <w:rsid w:val="00A91C4F"/>
    <w:rsid w:val="00A91C80"/>
    <w:rsid w:val="00A91D21"/>
    <w:rsid w:val="00A91DBF"/>
    <w:rsid w:val="00A92715"/>
    <w:rsid w:val="00A928E8"/>
    <w:rsid w:val="00A933A5"/>
    <w:rsid w:val="00A93436"/>
    <w:rsid w:val="00A935DF"/>
    <w:rsid w:val="00A93805"/>
    <w:rsid w:val="00A939D2"/>
    <w:rsid w:val="00A93B15"/>
    <w:rsid w:val="00A93BC7"/>
    <w:rsid w:val="00A93C78"/>
    <w:rsid w:val="00A93DB5"/>
    <w:rsid w:val="00A93E4A"/>
    <w:rsid w:val="00A93E67"/>
    <w:rsid w:val="00A94019"/>
    <w:rsid w:val="00A9407F"/>
    <w:rsid w:val="00A942D5"/>
    <w:rsid w:val="00A943D2"/>
    <w:rsid w:val="00A948CE"/>
    <w:rsid w:val="00A948D6"/>
    <w:rsid w:val="00A949ED"/>
    <w:rsid w:val="00A94AB7"/>
    <w:rsid w:val="00A94E56"/>
    <w:rsid w:val="00A94F95"/>
    <w:rsid w:val="00A95099"/>
    <w:rsid w:val="00A9559E"/>
    <w:rsid w:val="00A956D9"/>
    <w:rsid w:val="00A95A16"/>
    <w:rsid w:val="00A95A8B"/>
    <w:rsid w:val="00A95A92"/>
    <w:rsid w:val="00A95C56"/>
    <w:rsid w:val="00A95EAD"/>
    <w:rsid w:val="00A95F01"/>
    <w:rsid w:val="00A961D4"/>
    <w:rsid w:val="00A96423"/>
    <w:rsid w:val="00A96544"/>
    <w:rsid w:val="00A966E8"/>
    <w:rsid w:val="00A96B80"/>
    <w:rsid w:val="00A96BF9"/>
    <w:rsid w:val="00A96D83"/>
    <w:rsid w:val="00A96DD1"/>
    <w:rsid w:val="00A96E15"/>
    <w:rsid w:val="00A970F6"/>
    <w:rsid w:val="00A971F1"/>
    <w:rsid w:val="00A972A1"/>
    <w:rsid w:val="00A972A9"/>
    <w:rsid w:val="00A97871"/>
    <w:rsid w:val="00A97A1E"/>
    <w:rsid w:val="00A97EA7"/>
    <w:rsid w:val="00A97F1B"/>
    <w:rsid w:val="00AA02A8"/>
    <w:rsid w:val="00AA04B5"/>
    <w:rsid w:val="00AA084C"/>
    <w:rsid w:val="00AA09D4"/>
    <w:rsid w:val="00AA0E7D"/>
    <w:rsid w:val="00AA1510"/>
    <w:rsid w:val="00AA1AAF"/>
    <w:rsid w:val="00AA1AC1"/>
    <w:rsid w:val="00AA1BEA"/>
    <w:rsid w:val="00AA1C07"/>
    <w:rsid w:val="00AA1E68"/>
    <w:rsid w:val="00AA1EB5"/>
    <w:rsid w:val="00AA202B"/>
    <w:rsid w:val="00AA282A"/>
    <w:rsid w:val="00AA2849"/>
    <w:rsid w:val="00AA28F9"/>
    <w:rsid w:val="00AA29B9"/>
    <w:rsid w:val="00AA2FFC"/>
    <w:rsid w:val="00AA3027"/>
    <w:rsid w:val="00AA31B1"/>
    <w:rsid w:val="00AA32A5"/>
    <w:rsid w:val="00AA338B"/>
    <w:rsid w:val="00AA3924"/>
    <w:rsid w:val="00AA3D97"/>
    <w:rsid w:val="00AA3F2F"/>
    <w:rsid w:val="00AA42CC"/>
    <w:rsid w:val="00AA453B"/>
    <w:rsid w:val="00AA4970"/>
    <w:rsid w:val="00AA4973"/>
    <w:rsid w:val="00AA4AB1"/>
    <w:rsid w:val="00AA4CD3"/>
    <w:rsid w:val="00AA50AE"/>
    <w:rsid w:val="00AA50DB"/>
    <w:rsid w:val="00AA5122"/>
    <w:rsid w:val="00AA5136"/>
    <w:rsid w:val="00AA548E"/>
    <w:rsid w:val="00AA54A0"/>
    <w:rsid w:val="00AA5E3D"/>
    <w:rsid w:val="00AA5E8D"/>
    <w:rsid w:val="00AA60FD"/>
    <w:rsid w:val="00AA622C"/>
    <w:rsid w:val="00AA629F"/>
    <w:rsid w:val="00AA64FA"/>
    <w:rsid w:val="00AA6691"/>
    <w:rsid w:val="00AA6828"/>
    <w:rsid w:val="00AA6CA6"/>
    <w:rsid w:val="00AA7069"/>
    <w:rsid w:val="00AA70E5"/>
    <w:rsid w:val="00AA7197"/>
    <w:rsid w:val="00AA7306"/>
    <w:rsid w:val="00AA74F6"/>
    <w:rsid w:val="00AA77F4"/>
    <w:rsid w:val="00AA796A"/>
    <w:rsid w:val="00AA7B3D"/>
    <w:rsid w:val="00AA7B42"/>
    <w:rsid w:val="00AA7B97"/>
    <w:rsid w:val="00AA7D62"/>
    <w:rsid w:val="00AA7EB5"/>
    <w:rsid w:val="00AA7FDB"/>
    <w:rsid w:val="00AB0001"/>
    <w:rsid w:val="00AB05F3"/>
    <w:rsid w:val="00AB0741"/>
    <w:rsid w:val="00AB0791"/>
    <w:rsid w:val="00AB081E"/>
    <w:rsid w:val="00AB0DB8"/>
    <w:rsid w:val="00AB0FBA"/>
    <w:rsid w:val="00AB103C"/>
    <w:rsid w:val="00AB10ED"/>
    <w:rsid w:val="00AB1133"/>
    <w:rsid w:val="00AB124B"/>
    <w:rsid w:val="00AB1323"/>
    <w:rsid w:val="00AB1422"/>
    <w:rsid w:val="00AB1970"/>
    <w:rsid w:val="00AB1A2A"/>
    <w:rsid w:val="00AB1B02"/>
    <w:rsid w:val="00AB1CC2"/>
    <w:rsid w:val="00AB2125"/>
    <w:rsid w:val="00AB2183"/>
    <w:rsid w:val="00AB22AE"/>
    <w:rsid w:val="00AB234D"/>
    <w:rsid w:val="00AB23C4"/>
    <w:rsid w:val="00AB266D"/>
    <w:rsid w:val="00AB2741"/>
    <w:rsid w:val="00AB28F7"/>
    <w:rsid w:val="00AB2C84"/>
    <w:rsid w:val="00AB2E65"/>
    <w:rsid w:val="00AB2EA6"/>
    <w:rsid w:val="00AB3058"/>
    <w:rsid w:val="00AB3142"/>
    <w:rsid w:val="00AB319E"/>
    <w:rsid w:val="00AB32DA"/>
    <w:rsid w:val="00AB343F"/>
    <w:rsid w:val="00AB34F1"/>
    <w:rsid w:val="00AB396F"/>
    <w:rsid w:val="00AB3E34"/>
    <w:rsid w:val="00AB4013"/>
    <w:rsid w:val="00AB41B5"/>
    <w:rsid w:val="00AB41D5"/>
    <w:rsid w:val="00AB42C2"/>
    <w:rsid w:val="00AB43CA"/>
    <w:rsid w:val="00AB43DC"/>
    <w:rsid w:val="00AB4421"/>
    <w:rsid w:val="00AB46D2"/>
    <w:rsid w:val="00AB4823"/>
    <w:rsid w:val="00AB48B9"/>
    <w:rsid w:val="00AB48D5"/>
    <w:rsid w:val="00AB4960"/>
    <w:rsid w:val="00AB4A9D"/>
    <w:rsid w:val="00AB5243"/>
    <w:rsid w:val="00AB54F5"/>
    <w:rsid w:val="00AB5653"/>
    <w:rsid w:val="00AB56B2"/>
    <w:rsid w:val="00AB5973"/>
    <w:rsid w:val="00AB5A2B"/>
    <w:rsid w:val="00AB5B01"/>
    <w:rsid w:val="00AB5F0C"/>
    <w:rsid w:val="00AB6044"/>
    <w:rsid w:val="00AB6171"/>
    <w:rsid w:val="00AB62DC"/>
    <w:rsid w:val="00AB630A"/>
    <w:rsid w:val="00AB668A"/>
    <w:rsid w:val="00AB6B9E"/>
    <w:rsid w:val="00AB6CAE"/>
    <w:rsid w:val="00AB6E07"/>
    <w:rsid w:val="00AB713D"/>
    <w:rsid w:val="00AB71A5"/>
    <w:rsid w:val="00AB71E3"/>
    <w:rsid w:val="00AB7271"/>
    <w:rsid w:val="00AB7844"/>
    <w:rsid w:val="00AB7D27"/>
    <w:rsid w:val="00AC0154"/>
    <w:rsid w:val="00AC0543"/>
    <w:rsid w:val="00AC05C0"/>
    <w:rsid w:val="00AC10C8"/>
    <w:rsid w:val="00AC1227"/>
    <w:rsid w:val="00AC1359"/>
    <w:rsid w:val="00AC186C"/>
    <w:rsid w:val="00AC1FBE"/>
    <w:rsid w:val="00AC2585"/>
    <w:rsid w:val="00AC2AF5"/>
    <w:rsid w:val="00AC3006"/>
    <w:rsid w:val="00AC317E"/>
    <w:rsid w:val="00AC352E"/>
    <w:rsid w:val="00AC3A22"/>
    <w:rsid w:val="00AC3A8C"/>
    <w:rsid w:val="00AC3B33"/>
    <w:rsid w:val="00AC3CA6"/>
    <w:rsid w:val="00AC3ED9"/>
    <w:rsid w:val="00AC4128"/>
    <w:rsid w:val="00AC41F6"/>
    <w:rsid w:val="00AC422D"/>
    <w:rsid w:val="00AC4257"/>
    <w:rsid w:val="00AC44B0"/>
    <w:rsid w:val="00AC4584"/>
    <w:rsid w:val="00AC4620"/>
    <w:rsid w:val="00AC47B7"/>
    <w:rsid w:val="00AC51E7"/>
    <w:rsid w:val="00AC5235"/>
    <w:rsid w:val="00AC5357"/>
    <w:rsid w:val="00AC5583"/>
    <w:rsid w:val="00AC55CC"/>
    <w:rsid w:val="00AC55FD"/>
    <w:rsid w:val="00AC568D"/>
    <w:rsid w:val="00AC56D2"/>
    <w:rsid w:val="00AC584B"/>
    <w:rsid w:val="00AC584F"/>
    <w:rsid w:val="00AC5A7F"/>
    <w:rsid w:val="00AC5DEC"/>
    <w:rsid w:val="00AC5FD1"/>
    <w:rsid w:val="00AC623A"/>
    <w:rsid w:val="00AC6502"/>
    <w:rsid w:val="00AC688E"/>
    <w:rsid w:val="00AC68D4"/>
    <w:rsid w:val="00AC6ACD"/>
    <w:rsid w:val="00AC71D6"/>
    <w:rsid w:val="00AC71DD"/>
    <w:rsid w:val="00AC72CF"/>
    <w:rsid w:val="00AC7645"/>
    <w:rsid w:val="00AC76C8"/>
    <w:rsid w:val="00AC7749"/>
    <w:rsid w:val="00AC7933"/>
    <w:rsid w:val="00AC7972"/>
    <w:rsid w:val="00AC7AF4"/>
    <w:rsid w:val="00AD0015"/>
    <w:rsid w:val="00AD0431"/>
    <w:rsid w:val="00AD04FF"/>
    <w:rsid w:val="00AD09A2"/>
    <w:rsid w:val="00AD0CC5"/>
    <w:rsid w:val="00AD0FE0"/>
    <w:rsid w:val="00AD1125"/>
    <w:rsid w:val="00AD1985"/>
    <w:rsid w:val="00AD1996"/>
    <w:rsid w:val="00AD1CAD"/>
    <w:rsid w:val="00AD1D3F"/>
    <w:rsid w:val="00AD1D41"/>
    <w:rsid w:val="00AD1E1E"/>
    <w:rsid w:val="00AD2248"/>
    <w:rsid w:val="00AD23A1"/>
    <w:rsid w:val="00AD23E3"/>
    <w:rsid w:val="00AD2578"/>
    <w:rsid w:val="00AD2612"/>
    <w:rsid w:val="00AD2665"/>
    <w:rsid w:val="00AD28D1"/>
    <w:rsid w:val="00AD2966"/>
    <w:rsid w:val="00AD2A3E"/>
    <w:rsid w:val="00AD2AE2"/>
    <w:rsid w:val="00AD2B82"/>
    <w:rsid w:val="00AD2C7C"/>
    <w:rsid w:val="00AD3045"/>
    <w:rsid w:val="00AD304E"/>
    <w:rsid w:val="00AD3055"/>
    <w:rsid w:val="00AD331D"/>
    <w:rsid w:val="00AD33E5"/>
    <w:rsid w:val="00AD3402"/>
    <w:rsid w:val="00AD341F"/>
    <w:rsid w:val="00AD357D"/>
    <w:rsid w:val="00AD376E"/>
    <w:rsid w:val="00AD3B8F"/>
    <w:rsid w:val="00AD3BC7"/>
    <w:rsid w:val="00AD409C"/>
    <w:rsid w:val="00AD4295"/>
    <w:rsid w:val="00AD4346"/>
    <w:rsid w:val="00AD48FF"/>
    <w:rsid w:val="00AD49F5"/>
    <w:rsid w:val="00AD4B43"/>
    <w:rsid w:val="00AD4D01"/>
    <w:rsid w:val="00AD4DA0"/>
    <w:rsid w:val="00AD4FF0"/>
    <w:rsid w:val="00AD5AEE"/>
    <w:rsid w:val="00AD5C99"/>
    <w:rsid w:val="00AD5EF0"/>
    <w:rsid w:val="00AD5F36"/>
    <w:rsid w:val="00AD6001"/>
    <w:rsid w:val="00AD6088"/>
    <w:rsid w:val="00AD634B"/>
    <w:rsid w:val="00AD6732"/>
    <w:rsid w:val="00AD6E61"/>
    <w:rsid w:val="00AD6F6F"/>
    <w:rsid w:val="00AD7028"/>
    <w:rsid w:val="00AD7438"/>
    <w:rsid w:val="00AD7455"/>
    <w:rsid w:val="00AD753F"/>
    <w:rsid w:val="00AD7B8C"/>
    <w:rsid w:val="00AD7C36"/>
    <w:rsid w:val="00AE0327"/>
    <w:rsid w:val="00AE03DE"/>
    <w:rsid w:val="00AE040A"/>
    <w:rsid w:val="00AE04E9"/>
    <w:rsid w:val="00AE050F"/>
    <w:rsid w:val="00AE092C"/>
    <w:rsid w:val="00AE0DE4"/>
    <w:rsid w:val="00AE0E89"/>
    <w:rsid w:val="00AE0E91"/>
    <w:rsid w:val="00AE13FC"/>
    <w:rsid w:val="00AE1822"/>
    <w:rsid w:val="00AE199A"/>
    <w:rsid w:val="00AE19D4"/>
    <w:rsid w:val="00AE1B3F"/>
    <w:rsid w:val="00AE1E5B"/>
    <w:rsid w:val="00AE1E7C"/>
    <w:rsid w:val="00AE2013"/>
    <w:rsid w:val="00AE2133"/>
    <w:rsid w:val="00AE2794"/>
    <w:rsid w:val="00AE2AAE"/>
    <w:rsid w:val="00AE2B6D"/>
    <w:rsid w:val="00AE2BA4"/>
    <w:rsid w:val="00AE2C36"/>
    <w:rsid w:val="00AE2E18"/>
    <w:rsid w:val="00AE33B0"/>
    <w:rsid w:val="00AE34F4"/>
    <w:rsid w:val="00AE350C"/>
    <w:rsid w:val="00AE3621"/>
    <w:rsid w:val="00AE369E"/>
    <w:rsid w:val="00AE384F"/>
    <w:rsid w:val="00AE3B41"/>
    <w:rsid w:val="00AE4128"/>
    <w:rsid w:val="00AE44FD"/>
    <w:rsid w:val="00AE4840"/>
    <w:rsid w:val="00AE48A0"/>
    <w:rsid w:val="00AE4995"/>
    <w:rsid w:val="00AE49DF"/>
    <w:rsid w:val="00AE4E13"/>
    <w:rsid w:val="00AE5190"/>
    <w:rsid w:val="00AE54CF"/>
    <w:rsid w:val="00AE560F"/>
    <w:rsid w:val="00AE57F7"/>
    <w:rsid w:val="00AE58C7"/>
    <w:rsid w:val="00AE5918"/>
    <w:rsid w:val="00AE5A0B"/>
    <w:rsid w:val="00AE5BA3"/>
    <w:rsid w:val="00AE5C15"/>
    <w:rsid w:val="00AE5D5F"/>
    <w:rsid w:val="00AE5EFF"/>
    <w:rsid w:val="00AE60FD"/>
    <w:rsid w:val="00AE6239"/>
    <w:rsid w:val="00AE6450"/>
    <w:rsid w:val="00AE6961"/>
    <w:rsid w:val="00AE6BDA"/>
    <w:rsid w:val="00AE6CF6"/>
    <w:rsid w:val="00AE6D91"/>
    <w:rsid w:val="00AE6DCE"/>
    <w:rsid w:val="00AE7168"/>
    <w:rsid w:val="00AE7623"/>
    <w:rsid w:val="00AE763A"/>
    <w:rsid w:val="00AE77E6"/>
    <w:rsid w:val="00AE7C2E"/>
    <w:rsid w:val="00AE7CCA"/>
    <w:rsid w:val="00AE7EF1"/>
    <w:rsid w:val="00AE7FB8"/>
    <w:rsid w:val="00AF005E"/>
    <w:rsid w:val="00AF0149"/>
    <w:rsid w:val="00AF022B"/>
    <w:rsid w:val="00AF0449"/>
    <w:rsid w:val="00AF05BB"/>
    <w:rsid w:val="00AF09BE"/>
    <w:rsid w:val="00AF0D31"/>
    <w:rsid w:val="00AF0DBA"/>
    <w:rsid w:val="00AF1242"/>
    <w:rsid w:val="00AF145D"/>
    <w:rsid w:val="00AF14D6"/>
    <w:rsid w:val="00AF1569"/>
    <w:rsid w:val="00AF17D8"/>
    <w:rsid w:val="00AF17F2"/>
    <w:rsid w:val="00AF17FA"/>
    <w:rsid w:val="00AF2006"/>
    <w:rsid w:val="00AF21DC"/>
    <w:rsid w:val="00AF2323"/>
    <w:rsid w:val="00AF2343"/>
    <w:rsid w:val="00AF24EE"/>
    <w:rsid w:val="00AF27D7"/>
    <w:rsid w:val="00AF2A90"/>
    <w:rsid w:val="00AF2CCB"/>
    <w:rsid w:val="00AF2FE3"/>
    <w:rsid w:val="00AF32B0"/>
    <w:rsid w:val="00AF32CA"/>
    <w:rsid w:val="00AF351A"/>
    <w:rsid w:val="00AF37BB"/>
    <w:rsid w:val="00AF3B22"/>
    <w:rsid w:val="00AF3E26"/>
    <w:rsid w:val="00AF4143"/>
    <w:rsid w:val="00AF4480"/>
    <w:rsid w:val="00AF475D"/>
    <w:rsid w:val="00AF4832"/>
    <w:rsid w:val="00AF4C46"/>
    <w:rsid w:val="00AF4CA8"/>
    <w:rsid w:val="00AF4FD1"/>
    <w:rsid w:val="00AF539E"/>
    <w:rsid w:val="00AF54E0"/>
    <w:rsid w:val="00AF58E3"/>
    <w:rsid w:val="00AF5CB6"/>
    <w:rsid w:val="00AF5D75"/>
    <w:rsid w:val="00AF62D9"/>
    <w:rsid w:val="00AF6ABA"/>
    <w:rsid w:val="00AF71F7"/>
    <w:rsid w:val="00AF7A30"/>
    <w:rsid w:val="00B000C2"/>
    <w:rsid w:val="00B005F7"/>
    <w:rsid w:val="00B00637"/>
    <w:rsid w:val="00B00929"/>
    <w:rsid w:val="00B00C74"/>
    <w:rsid w:val="00B00E7B"/>
    <w:rsid w:val="00B00FD6"/>
    <w:rsid w:val="00B0100F"/>
    <w:rsid w:val="00B013B8"/>
    <w:rsid w:val="00B013EE"/>
    <w:rsid w:val="00B016E0"/>
    <w:rsid w:val="00B019DB"/>
    <w:rsid w:val="00B01A66"/>
    <w:rsid w:val="00B01AE6"/>
    <w:rsid w:val="00B01AFD"/>
    <w:rsid w:val="00B01D94"/>
    <w:rsid w:val="00B01EAD"/>
    <w:rsid w:val="00B01ED0"/>
    <w:rsid w:val="00B03343"/>
    <w:rsid w:val="00B03387"/>
    <w:rsid w:val="00B036AB"/>
    <w:rsid w:val="00B03828"/>
    <w:rsid w:val="00B03C82"/>
    <w:rsid w:val="00B03D93"/>
    <w:rsid w:val="00B03FBE"/>
    <w:rsid w:val="00B0401F"/>
    <w:rsid w:val="00B04036"/>
    <w:rsid w:val="00B0410D"/>
    <w:rsid w:val="00B041FC"/>
    <w:rsid w:val="00B0469A"/>
    <w:rsid w:val="00B047E6"/>
    <w:rsid w:val="00B04857"/>
    <w:rsid w:val="00B048BB"/>
    <w:rsid w:val="00B04B99"/>
    <w:rsid w:val="00B04CF5"/>
    <w:rsid w:val="00B04D54"/>
    <w:rsid w:val="00B04EAD"/>
    <w:rsid w:val="00B04FC0"/>
    <w:rsid w:val="00B05165"/>
    <w:rsid w:val="00B051FF"/>
    <w:rsid w:val="00B053BC"/>
    <w:rsid w:val="00B055EB"/>
    <w:rsid w:val="00B0564A"/>
    <w:rsid w:val="00B05995"/>
    <w:rsid w:val="00B05A29"/>
    <w:rsid w:val="00B06422"/>
    <w:rsid w:val="00B06463"/>
    <w:rsid w:val="00B0649C"/>
    <w:rsid w:val="00B064CD"/>
    <w:rsid w:val="00B06A10"/>
    <w:rsid w:val="00B06A28"/>
    <w:rsid w:val="00B06B67"/>
    <w:rsid w:val="00B06E72"/>
    <w:rsid w:val="00B06F85"/>
    <w:rsid w:val="00B07629"/>
    <w:rsid w:val="00B077BB"/>
    <w:rsid w:val="00B0780F"/>
    <w:rsid w:val="00B07854"/>
    <w:rsid w:val="00B079E0"/>
    <w:rsid w:val="00B07C34"/>
    <w:rsid w:val="00B07E1F"/>
    <w:rsid w:val="00B1009E"/>
    <w:rsid w:val="00B10281"/>
    <w:rsid w:val="00B104F6"/>
    <w:rsid w:val="00B1051B"/>
    <w:rsid w:val="00B105A0"/>
    <w:rsid w:val="00B10683"/>
    <w:rsid w:val="00B109E1"/>
    <w:rsid w:val="00B10EDC"/>
    <w:rsid w:val="00B10F73"/>
    <w:rsid w:val="00B11255"/>
    <w:rsid w:val="00B117B1"/>
    <w:rsid w:val="00B1188D"/>
    <w:rsid w:val="00B119AA"/>
    <w:rsid w:val="00B11AC7"/>
    <w:rsid w:val="00B11E8F"/>
    <w:rsid w:val="00B12120"/>
    <w:rsid w:val="00B1289E"/>
    <w:rsid w:val="00B12B2D"/>
    <w:rsid w:val="00B12EC2"/>
    <w:rsid w:val="00B12F8F"/>
    <w:rsid w:val="00B131A3"/>
    <w:rsid w:val="00B134D4"/>
    <w:rsid w:val="00B139AA"/>
    <w:rsid w:val="00B13A5D"/>
    <w:rsid w:val="00B13ABB"/>
    <w:rsid w:val="00B13B42"/>
    <w:rsid w:val="00B13DEC"/>
    <w:rsid w:val="00B14001"/>
    <w:rsid w:val="00B145CB"/>
    <w:rsid w:val="00B147CE"/>
    <w:rsid w:val="00B14E31"/>
    <w:rsid w:val="00B14FED"/>
    <w:rsid w:val="00B15094"/>
    <w:rsid w:val="00B150B4"/>
    <w:rsid w:val="00B15195"/>
    <w:rsid w:val="00B152EE"/>
    <w:rsid w:val="00B1557E"/>
    <w:rsid w:val="00B155B9"/>
    <w:rsid w:val="00B15827"/>
    <w:rsid w:val="00B15A65"/>
    <w:rsid w:val="00B15E55"/>
    <w:rsid w:val="00B161B9"/>
    <w:rsid w:val="00B1623F"/>
    <w:rsid w:val="00B16475"/>
    <w:rsid w:val="00B16477"/>
    <w:rsid w:val="00B168EC"/>
    <w:rsid w:val="00B16F3B"/>
    <w:rsid w:val="00B1713C"/>
    <w:rsid w:val="00B17642"/>
    <w:rsid w:val="00B176CF"/>
    <w:rsid w:val="00B17DB9"/>
    <w:rsid w:val="00B17DDE"/>
    <w:rsid w:val="00B17ED3"/>
    <w:rsid w:val="00B17F48"/>
    <w:rsid w:val="00B17F72"/>
    <w:rsid w:val="00B2002B"/>
    <w:rsid w:val="00B2010B"/>
    <w:rsid w:val="00B2017E"/>
    <w:rsid w:val="00B20546"/>
    <w:rsid w:val="00B205B2"/>
    <w:rsid w:val="00B205F0"/>
    <w:rsid w:val="00B20658"/>
    <w:rsid w:val="00B20ABB"/>
    <w:rsid w:val="00B20C5F"/>
    <w:rsid w:val="00B20D13"/>
    <w:rsid w:val="00B20EBC"/>
    <w:rsid w:val="00B2102D"/>
    <w:rsid w:val="00B21210"/>
    <w:rsid w:val="00B21220"/>
    <w:rsid w:val="00B2169F"/>
    <w:rsid w:val="00B2172E"/>
    <w:rsid w:val="00B21C5B"/>
    <w:rsid w:val="00B21E14"/>
    <w:rsid w:val="00B21E37"/>
    <w:rsid w:val="00B21E59"/>
    <w:rsid w:val="00B22024"/>
    <w:rsid w:val="00B220FF"/>
    <w:rsid w:val="00B222F4"/>
    <w:rsid w:val="00B223A0"/>
    <w:rsid w:val="00B224B5"/>
    <w:rsid w:val="00B22501"/>
    <w:rsid w:val="00B228CA"/>
    <w:rsid w:val="00B22A8C"/>
    <w:rsid w:val="00B22AE7"/>
    <w:rsid w:val="00B22B58"/>
    <w:rsid w:val="00B22BA0"/>
    <w:rsid w:val="00B232F5"/>
    <w:rsid w:val="00B2348D"/>
    <w:rsid w:val="00B235D0"/>
    <w:rsid w:val="00B236C5"/>
    <w:rsid w:val="00B237FF"/>
    <w:rsid w:val="00B23916"/>
    <w:rsid w:val="00B23926"/>
    <w:rsid w:val="00B239D0"/>
    <w:rsid w:val="00B239D7"/>
    <w:rsid w:val="00B23AEF"/>
    <w:rsid w:val="00B23C6C"/>
    <w:rsid w:val="00B24304"/>
    <w:rsid w:val="00B24566"/>
    <w:rsid w:val="00B248CA"/>
    <w:rsid w:val="00B2504F"/>
    <w:rsid w:val="00B25189"/>
    <w:rsid w:val="00B252CA"/>
    <w:rsid w:val="00B25339"/>
    <w:rsid w:val="00B2567D"/>
    <w:rsid w:val="00B256CE"/>
    <w:rsid w:val="00B25952"/>
    <w:rsid w:val="00B25A9E"/>
    <w:rsid w:val="00B25F31"/>
    <w:rsid w:val="00B25F97"/>
    <w:rsid w:val="00B26203"/>
    <w:rsid w:val="00B2631D"/>
    <w:rsid w:val="00B266E2"/>
    <w:rsid w:val="00B26B4F"/>
    <w:rsid w:val="00B26E14"/>
    <w:rsid w:val="00B26E85"/>
    <w:rsid w:val="00B27062"/>
    <w:rsid w:val="00B275CD"/>
    <w:rsid w:val="00B27862"/>
    <w:rsid w:val="00B27F6C"/>
    <w:rsid w:val="00B27FFA"/>
    <w:rsid w:val="00B3051A"/>
    <w:rsid w:val="00B30529"/>
    <w:rsid w:val="00B30769"/>
    <w:rsid w:val="00B30870"/>
    <w:rsid w:val="00B30F42"/>
    <w:rsid w:val="00B310C6"/>
    <w:rsid w:val="00B31119"/>
    <w:rsid w:val="00B31474"/>
    <w:rsid w:val="00B315B3"/>
    <w:rsid w:val="00B318D2"/>
    <w:rsid w:val="00B31996"/>
    <w:rsid w:val="00B31B39"/>
    <w:rsid w:val="00B31E71"/>
    <w:rsid w:val="00B32025"/>
    <w:rsid w:val="00B322AA"/>
    <w:rsid w:val="00B3253D"/>
    <w:rsid w:val="00B32663"/>
    <w:rsid w:val="00B3299F"/>
    <w:rsid w:val="00B32A16"/>
    <w:rsid w:val="00B32B68"/>
    <w:rsid w:val="00B32CF1"/>
    <w:rsid w:val="00B33104"/>
    <w:rsid w:val="00B336EF"/>
    <w:rsid w:val="00B33C93"/>
    <w:rsid w:val="00B33E9E"/>
    <w:rsid w:val="00B33EA1"/>
    <w:rsid w:val="00B34105"/>
    <w:rsid w:val="00B346CC"/>
    <w:rsid w:val="00B34911"/>
    <w:rsid w:val="00B349A8"/>
    <w:rsid w:val="00B34B24"/>
    <w:rsid w:val="00B34C48"/>
    <w:rsid w:val="00B34DCD"/>
    <w:rsid w:val="00B34EA0"/>
    <w:rsid w:val="00B34F59"/>
    <w:rsid w:val="00B34F9A"/>
    <w:rsid w:val="00B3540D"/>
    <w:rsid w:val="00B35A43"/>
    <w:rsid w:val="00B35E1D"/>
    <w:rsid w:val="00B35EEC"/>
    <w:rsid w:val="00B363D4"/>
    <w:rsid w:val="00B366CA"/>
    <w:rsid w:val="00B36785"/>
    <w:rsid w:val="00B3680D"/>
    <w:rsid w:val="00B36835"/>
    <w:rsid w:val="00B36918"/>
    <w:rsid w:val="00B36C88"/>
    <w:rsid w:val="00B36CD6"/>
    <w:rsid w:val="00B36F71"/>
    <w:rsid w:val="00B37001"/>
    <w:rsid w:val="00B370A3"/>
    <w:rsid w:val="00B370BD"/>
    <w:rsid w:val="00B37145"/>
    <w:rsid w:val="00B37298"/>
    <w:rsid w:val="00B3733B"/>
    <w:rsid w:val="00B3757C"/>
    <w:rsid w:val="00B37963"/>
    <w:rsid w:val="00B37A64"/>
    <w:rsid w:val="00B37C9A"/>
    <w:rsid w:val="00B37EF2"/>
    <w:rsid w:val="00B37F48"/>
    <w:rsid w:val="00B37F74"/>
    <w:rsid w:val="00B40645"/>
    <w:rsid w:val="00B406D6"/>
    <w:rsid w:val="00B40878"/>
    <w:rsid w:val="00B408A8"/>
    <w:rsid w:val="00B40CF9"/>
    <w:rsid w:val="00B40D17"/>
    <w:rsid w:val="00B40D60"/>
    <w:rsid w:val="00B41095"/>
    <w:rsid w:val="00B41392"/>
    <w:rsid w:val="00B415E8"/>
    <w:rsid w:val="00B419F4"/>
    <w:rsid w:val="00B41AA6"/>
    <w:rsid w:val="00B41C32"/>
    <w:rsid w:val="00B41CA6"/>
    <w:rsid w:val="00B422C4"/>
    <w:rsid w:val="00B42590"/>
    <w:rsid w:val="00B42C9E"/>
    <w:rsid w:val="00B430DC"/>
    <w:rsid w:val="00B4314B"/>
    <w:rsid w:val="00B43280"/>
    <w:rsid w:val="00B43323"/>
    <w:rsid w:val="00B4333A"/>
    <w:rsid w:val="00B437B7"/>
    <w:rsid w:val="00B438A3"/>
    <w:rsid w:val="00B43AE3"/>
    <w:rsid w:val="00B43BCB"/>
    <w:rsid w:val="00B43D39"/>
    <w:rsid w:val="00B440AB"/>
    <w:rsid w:val="00B44220"/>
    <w:rsid w:val="00B44666"/>
    <w:rsid w:val="00B447CD"/>
    <w:rsid w:val="00B44B55"/>
    <w:rsid w:val="00B44D53"/>
    <w:rsid w:val="00B44DBA"/>
    <w:rsid w:val="00B44FD4"/>
    <w:rsid w:val="00B450DB"/>
    <w:rsid w:val="00B4563A"/>
    <w:rsid w:val="00B465B7"/>
    <w:rsid w:val="00B4673F"/>
    <w:rsid w:val="00B46F42"/>
    <w:rsid w:val="00B46F46"/>
    <w:rsid w:val="00B46F50"/>
    <w:rsid w:val="00B470FE"/>
    <w:rsid w:val="00B47305"/>
    <w:rsid w:val="00B47BCC"/>
    <w:rsid w:val="00B47BF5"/>
    <w:rsid w:val="00B47C57"/>
    <w:rsid w:val="00B47D16"/>
    <w:rsid w:val="00B47E85"/>
    <w:rsid w:val="00B500AB"/>
    <w:rsid w:val="00B50D51"/>
    <w:rsid w:val="00B51041"/>
    <w:rsid w:val="00B51089"/>
    <w:rsid w:val="00B510DF"/>
    <w:rsid w:val="00B51240"/>
    <w:rsid w:val="00B51530"/>
    <w:rsid w:val="00B5155D"/>
    <w:rsid w:val="00B519BA"/>
    <w:rsid w:val="00B51E32"/>
    <w:rsid w:val="00B51EA6"/>
    <w:rsid w:val="00B52070"/>
    <w:rsid w:val="00B5227D"/>
    <w:rsid w:val="00B524E8"/>
    <w:rsid w:val="00B52608"/>
    <w:rsid w:val="00B527CD"/>
    <w:rsid w:val="00B52956"/>
    <w:rsid w:val="00B52C8A"/>
    <w:rsid w:val="00B53345"/>
    <w:rsid w:val="00B5336F"/>
    <w:rsid w:val="00B5349A"/>
    <w:rsid w:val="00B5363E"/>
    <w:rsid w:val="00B536A1"/>
    <w:rsid w:val="00B53B6A"/>
    <w:rsid w:val="00B53DDA"/>
    <w:rsid w:val="00B54010"/>
    <w:rsid w:val="00B54039"/>
    <w:rsid w:val="00B543CF"/>
    <w:rsid w:val="00B545CD"/>
    <w:rsid w:val="00B54658"/>
    <w:rsid w:val="00B548AD"/>
    <w:rsid w:val="00B54B00"/>
    <w:rsid w:val="00B54D39"/>
    <w:rsid w:val="00B54EB4"/>
    <w:rsid w:val="00B55185"/>
    <w:rsid w:val="00B5553A"/>
    <w:rsid w:val="00B555E2"/>
    <w:rsid w:val="00B55CC0"/>
    <w:rsid w:val="00B55D33"/>
    <w:rsid w:val="00B55D3B"/>
    <w:rsid w:val="00B55D48"/>
    <w:rsid w:val="00B55F16"/>
    <w:rsid w:val="00B563C2"/>
    <w:rsid w:val="00B5652B"/>
    <w:rsid w:val="00B56855"/>
    <w:rsid w:val="00B56A01"/>
    <w:rsid w:val="00B56B6F"/>
    <w:rsid w:val="00B56BAF"/>
    <w:rsid w:val="00B56F3C"/>
    <w:rsid w:val="00B571F9"/>
    <w:rsid w:val="00B57555"/>
    <w:rsid w:val="00B57D21"/>
    <w:rsid w:val="00B57E5B"/>
    <w:rsid w:val="00B57FC9"/>
    <w:rsid w:val="00B60029"/>
    <w:rsid w:val="00B60181"/>
    <w:rsid w:val="00B601B6"/>
    <w:rsid w:val="00B60377"/>
    <w:rsid w:val="00B606A0"/>
    <w:rsid w:val="00B6072F"/>
    <w:rsid w:val="00B60A8C"/>
    <w:rsid w:val="00B60BD8"/>
    <w:rsid w:val="00B6111C"/>
    <w:rsid w:val="00B61153"/>
    <w:rsid w:val="00B616A2"/>
    <w:rsid w:val="00B616C0"/>
    <w:rsid w:val="00B616F8"/>
    <w:rsid w:val="00B61AB8"/>
    <w:rsid w:val="00B61C94"/>
    <w:rsid w:val="00B61D35"/>
    <w:rsid w:val="00B61D89"/>
    <w:rsid w:val="00B62412"/>
    <w:rsid w:val="00B62713"/>
    <w:rsid w:val="00B62947"/>
    <w:rsid w:val="00B63A3C"/>
    <w:rsid w:val="00B63D2C"/>
    <w:rsid w:val="00B63F60"/>
    <w:rsid w:val="00B6403A"/>
    <w:rsid w:val="00B641A2"/>
    <w:rsid w:val="00B6426D"/>
    <w:rsid w:val="00B642A4"/>
    <w:rsid w:val="00B64704"/>
    <w:rsid w:val="00B647FF"/>
    <w:rsid w:val="00B649EE"/>
    <w:rsid w:val="00B64A22"/>
    <w:rsid w:val="00B64A96"/>
    <w:rsid w:val="00B64D80"/>
    <w:rsid w:val="00B64E8F"/>
    <w:rsid w:val="00B655E3"/>
    <w:rsid w:val="00B657CD"/>
    <w:rsid w:val="00B65AC8"/>
    <w:rsid w:val="00B65BC1"/>
    <w:rsid w:val="00B65FAB"/>
    <w:rsid w:val="00B65FF7"/>
    <w:rsid w:val="00B6640E"/>
    <w:rsid w:val="00B664DB"/>
    <w:rsid w:val="00B666A5"/>
    <w:rsid w:val="00B66702"/>
    <w:rsid w:val="00B66765"/>
    <w:rsid w:val="00B66AB2"/>
    <w:rsid w:val="00B66C2D"/>
    <w:rsid w:val="00B66F63"/>
    <w:rsid w:val="00B66F80"/>
    <w:rsid w:val="00B67078"/>
    <w:rsid w:val="00B672C8"/>
    <w:rsid w:val="00B6744A"/>
    <w:rsid w:val="00B67AB7"/>
    <w:rsid w:val="00B67B20"/>
    <w:rsid w:val="00B67B4E"/>
    <w:rsid w:val="00B67D8D"/>
    <w:rsid w:val="00B67E61"/>
    <w:rsid w:val="00B70190"/>
    <w:rsid w:val="00B701D3"/>
    <w:rsid w:val="00B7020C"/>
    <w:rsid w:val="00B70299"/>
    <w:rsid w:val="00B706BA"/>
    <w:rsid w:val="00B707FE"/>
    <w:rsid w:val="00B709F6"/>
    <w:rsid w:val="00B70B6C"/>
    <w:rsid w:val="00B710B7"/>
    <w:rsid w:val="00B710DB"/>
    <w:rsid w:val="00B714D1"/>
    <w:rsid w:val="00B716BB"/>
    <w:rsid w:val="00B716F1"/>
    <w:rsid w:val="00B7194B"/>
    <w:rsid w:val="00B71ABE"/>
    <w:rsid w:val="00B71C29"/>
    <w:rsid w:val="00B726D7"/>
    <w:rsid w:val="00B728BA"/>
    <w:rsid w:val="00B73236"/>
    <w:rsid w:val="00B73312"/>
    <w:rsid w:val="00B7336C"/>
    <w:rsid w:val="00B7358B"/>
    <w:rsid w:val="00B7362E"/>
    <w:rsid w:val="00B73633"/>
    <w:rsid w:val="00B736AD"/>
    <w:rsid w:val="00B7395D"/>
    <w:rsid w:val="00B73E53"/>
    <w:rsid w:val="00B7402B"/>
    <w:rsid w:val="00B7403B"/>
    <w:rsid w:val="00B74361"/>
    <w:rsid w:val="00B743D5"/>
    <w:rsid w:val="00B744B5"/>
    <w:rsid w:val="00B74B9D"/>
    <w:rsid w:val="00B74D72"/>
    <w:rsid w:val="00B74E16"/>
    <w:rsid w:val="00B74E9A"/>
    <w:rsid w:val="00B7541B"/>
    <w:rsid w:val="00B75449"/>
    <w:rsid w:val="00B75567"/>
    <w:rsid w:val="00B755A3"/>
    <w:rsid w:val="00B75733"/>
    <w:rsid w:val="00B7575E"/>
    <w:rsid w:val="00B757BB"/>
    <w:rsid w:val="00B7583A"/>
    <w:rsid w:val="00B75893"/>
    <w:rsid w:val="00B75AB7"/>
    <w:rsid w:val="00B75E61"/>
    <w:rsid w:val="00B75F73"/>
    <w:rsid w:val="00B76208"/>
    <w:rsid w:val="00B76236"/>
    <w:rsid w:val="00B76375"/>
    <w:rsid w:val="00B76689"/>
    <w:rsid w:val="00B769BD"/>
    <w:rsid w:val="00B769ED"/>
    <w:rsid w:val="00B76C3A"/>
    <w:rsid w:val="00B76D01"/>
    <w:rsid w:val="00B7748B"/>
    <w:rsid w:val="00B776EE"/>
    <w:rsid w:val="00B7782B"/>
    <w:rsid w:val="00B77927"/>
    <w:rsid w:val="00B7798D"/>
    <w:rsid w:val="00B77A55"/>
    <w:rsid w:val="00B77DCD"/>
    <w:rsid w:val="00B77DF4"/>
    <w:rsid w:val="00B77EF6"/>
    <w:rsid w:val="00B77F87"/>
    <w:rsid w:val="00B77FD4"/>
    <w:rsid w:val="00B80021"/>
    <w:rsid w:val="00B8016D"/>
    <w:rsid w:val="00B80200"/>
    <w:rsid w:val="00B80269"/>
    <w:rsid w:val="00B803CA"/>
    <w:rsid w:val="00B80863"/>
    <w:rsid w:val="00B808A6"/>
    <w:rsid w:val="00B808AF"/>
    <w:rsid w:val="00B80A5B"/>
    <w:rsid w:val="00B80CDC"/>
    <w:rsid w:val="00B80EDE"/>
    <w:rsid w:val="00B80FDB"/>
    <w:rsid w:val="00B8118E"/>
    <w:rsid w:val="00B8128E"/>
    <w:rsid w:val="00B814F2"/>
    <w:rsid w:val="00B817A8"/>
    <w:rsid w:val="00B81F95"/>
    <w:rsid w:val="00B821C1"/>
    <w:rsid w:val="00B822DE"/>
    <w:rsid w:val="00B82763"/>
    <w:rsid w:val="00B82957"/>
    <w:rsid w:val="00B829AA"/>
    <w:rsid w:val="00B82B78"/>
    <w:rsid w:val="00B82CC6"/>
    <w:rsid w:val="00B83793"/>
    <w:rsid w:val="00B83831"/>
    <w:rsid w:val="00B8395F"/>
    <w:rsid w:val="00B839A8"/>
    <w:rsid w:val="00B83C6E"/>
    <w:rsid w:val="00B8402C"/>
    <w:rsid w:val="00B840E2"/>
    <w:rsid w:val="00B84801"/>
    <w:rsid w:val="00B84898"/>
    <w:rsid w:val="00B84ABD"/>
    <w:rsid w:val="00B84FA3"/>
    <w:rsid w:val="00B851AA"/>
    <w:rsid w:val="00B8532A"/>
    <w:rsid w:val="00B856BF"/>
    <w:rsid w:val="00B85FB2"/>
    <w:rsid w:val="00B86164"/>
    <w:rsid w:val="00B86315"/>
    <w:rsid w:val="00B86397"/>
    <w:rsid w:val="00B865EB"/>
    <w:rsid w:val="00B8678E"/>
    <w:rsid w:val="00B8681B"/>
    <w:rsid w:val="00B8689A"/>
    <w:rsid w:val="00B86BAC"/>
    <w:rsid w:val="00B86BDD"/>
    <w:rsid w:val="00B86EC1"/>
    <w:rsid w:val="00B87082"/>
    <w:rsid w:val="00B87189"/>
    <w:rsid w:val="00B8745B"/>
    <w:rsid w:val="00B87DCA"/>
    <w:rsid w:val="00B87F7F"/>
    <w:rsid w:val="00B90138"/>
    <w:rsid w:val="00B9029E"/>
    <w:rsid w:val="00B904B7"/>
    <w:rsid w:val="00B905BE"/>
    <w:rsid w:val="00B90771"/>
    <w:rsid w:val="00B90E6A"/>
    <w:rsid w:val="00B90FBF"/>
    <w:rsid w:val="00B913D9"/>
    <w:rsid w:val="00B91851"/>
    <w:rsid w:val="00B9189E"/>
    <w:rsid w:val="00B91F87"/>
    <w:rsid w:val="00B9224B"/>
    <w:rsid w:val="00B92556"/>
    <w:rsid w:val="00B9268A"/>
    <w:rsid w:val="00B9286D"/>
    <w:rsid w:val="00B92988"/>
    <w:rsid w:val="00B92EFB"/>
    <w:rsid w:val="00B933B4"/>
    <w:rsid w:val="00B935E8"/>
    <w:rsid w:val="00B93781"/>
    <w:rsid w:val="00B944A1"/>
    <w:rsid w:val="00B944CD"/>
    <w:rsid w:val="00B9475B"/>
    <w:rsid w:val="00B947B1"/>
    <w:rsid w:val="00B94913"/>
    <w:rsid w:val="00B949EC"/>
    <w:rsid w:val="00B94A08"/>
    <w:rsid w:val="00B94C40"/>
    <w:rsid w:val="00B94F91"/>
    <w:rsid w:val="00B950A3"/>
    <w:rsid w:val="00B95198"/>
    <w:rsid w:val="00B955D9"/>
    <w:rsid w:val="00B95C35"/>
    <w:rsid w:val="00B96341"/>
    <w:rsid w:val="00B96343"/>
    <w:rsid w:val="00B963A1"/>
    <w:rsid w:val="00B96519"/>
    <w:rsid w:val="00B9651A"/>
    <w:rsid w:val="00B96909"/>
    <w:rsid w:val="00B96978"/>
    <w:rsid w:val="00B97198"/>
    <w:rsid w:val="00B97422"/>
    <w:rsid w:val="00B97660"/>
    <w:rsid w:val="00B9770C"/>
    <w:rsid w:val="00B97E01"/>
    <w:rsid w:val="00B97EC9"/>
    <w:rsid w:val="00B97F28"/>
    <w:rsid w:val="00BA0078"/>
    <w:rsid w:val="00BA0390"/>
    <w:rsid w:val="00BA051A"/>
    <w:rsid w:val="00BA0803"/>
    <w:rsid w:val="00BA0B0E"/>
    <w:rsid w:val="00BA0C24"/>
    <w:rsid w:val="00BA0E49"/>
    <w:rsid w:val="00BA0F28"/>
    <w:rsid w:val="00BA108B"/>
    <w:rsid w:val="00BA14C4"/>
    <w:rsid w:val="00BA1599"/>
    <w:rsid w:val="00BA181C"/>
    <w:rsid w:val="00BA1F95"/>
    <w:rsid w:val="00BA25BF"/>
    <w:rsid w:val="00BA2719"/>
    <w:rsid w:val="00BA30B2"/>
    <w:rsid w:val="00BA3212"/>
    <w:rsid w:val="00BA322A"/>
    <w:rsid w:val="00BA3484"/>
    <w:rsid w:val="00BA3A11"/>
    <w:rsid w:val="00BA3A29"/>
    <w:rsid w:val="00BA3AA5"/>
    <w:rsid w:val="00BA3C3D"/>
    <w:rsid w:val="00BA3C43"/>
    <w:rsid w:val="00BA3D08"/>
    <w:rsid w:val="00BA3D67"/>
    <w:rsid w:val="00BA42F8"/>
    <w:rsid w:val="00BA44A6"/>
    <w:rsid w:val="00BA4652"/>
    <w:rsid w:val="00BA46D0"/>
    <w:rsid w:val="00BA4FD0"/>
    <w:rsid w:val="00BA54C3"/>
    <w:rsid w:val="00BA54E7"/>
    <w:rsid w:val="00BA5A58"/>
    <w:rsid w:val="00BA5B3A"/>
    <w:rsid w:val="00BA5FAB"/>
    <w:rsid w:val="00BA63B1"/>
    <w:rsid w:val="00BA6644"/>
    <w:rsid w:val="00BA67CD"/>
    <w:rsid w:val="00BA6B32"/>
    <w:rsid w:val="00BA6BC1"/>
    <w:rsid w:val="00BA6D1E"/>
    <w:rsid w:val="00BA6DB1"/>
    <w:rsid w:val="00BA7813"/>
    <w:rsid w:val="00BA7B23"/>
    <w:rsid w:val="00BA7DA7"/>
    <w:rsid w:val="00BA7F98"/>
    <w:rsid w:val="00BB0567"/>
    <w:rsid w:val="00BB0887"/>
    <w:rsid w:val="00BB09C0"/>
    <w:rsid w:val="00BB0CED"/>
    <w:rsid w:val="00BB11D0"/>
    <w:rsid w:val="00BB147B"/>
    <w:rsid w:val="00BB1B91"/>
    <w:rsid w:val="00BB1BA5"/>
    <w:rsid w:val="00BB1D0B"/>
    <w:rsid w:val="00BB1DF0"/>
    <w:rsid w:val="00BB1E77"/>
    <w:rsid w:val="00BB2375"/>
    <w:rsid w:val="00BB2994"/>
    <w:rsid w:val="00BB2A0E"/>
    <w:rsid w:val="00BB2A53"/>
    <w:rsid w:val="00BB2C7E"/>
    <w:rsid w:val="00BB2DB7"/>
    <w:rsid w:val="00BB2FCF"/>
    <w:rsid w:val="00BB30DB"/>
    <w:rsid w:val="00BB3172"/>
    <w:rsid w:val="00BB32EA"/>
    <w:rsid w:val="00BB343F"/>
    <w:rsid w:val="00BB3501"/>
    <w:rsid w:val="00BB38AB"/>
    <w:rsid w:val="00BB399C"/>
    <w:rsid w:val="00BB39B4"/>
    <w:rsid w:val="00BB3F67"/>
    <w:rsid w:val="00BB4218"/>
    <w:rsid w:val="00BB4278"/>
    <w:rsid w:val="00BB44AD"/>
    <w:rsid w:val="00BB4546"/>
    <w:rsid w:val="00BB4562"/>
    <w:rsid w:val="00BB456B"/>
    <w:rsid w:val="00BB460B"/>
    <w:rsid w:val="00BB4A56"/>
    <w:rsid w:val="00BB4C4A"/>
    <w:rsid w:val="00BB4DC2"/>
    <w:rsid w:val="00BB4ED8"/>
    <w:rsid w:val="00BB4FE8"/>
    <w:rsid w:val="00BB50D3"/>
    <w:rsid w:val="00BB52DD"/>
    <w:rsid w:val="00BB53D5"/>
    <w:rsid w:val="00BB5490"/>
    <w:rsid w:val="00BB54D6"/>
    <w:rsid w:val="00BB5AFC"/>
    <w:rsid w:val="00BB5CF0"/>
    <w:rsid w:val="00BB5DD6"/>
    <w:rsid w:val="00BB5E0E"/>
    <w:rsid w:val="00BB5F47"/>
    <w:rsid w:val="00BB600C"/>
    <w:rsid w:val="00BB6058"/>
    <w:rsid w:val="00BB639F"/>
    <w:rsid w:val="00BB65F8"/>
    <w:rsid w:val="00BB6799"/>
    <w:rsid w:val="00BB6EB4"/>
    <w:rsid w:val="00BB6FF8"/>
    <w:rsid w:val="00BB77B7"/>
    <w:rsid w:val="00BB787D"/>
    <w:rsid w:val="00BB7881"/>
    <w:rsid w:val="00BB790E"/>
    <w:rsid w:val="00BB7930"/>
    <w:rsid w:val="00BB7983"/>
    <w:rsid w:val="00BB7A4F"/>
    <w:rsid w:val="00BB7FD9"/>
    <w:rsid w:val="00BC01F5"/>
    <w:rsid w:val="00BC037A"/>
    <w:rsid w:val="00BC0405"/>
    <w:rsid w:val="00BC04B4"/>
    <w:rsid w:val="00BC07B9"/>
    <w:rsid w:val="00BC0954"/>
    <w:rsid w:val="00BC0DE4"/>
    <w:rsid w:val="00BC0F62"/>
    <w:rsid w:val="00BC0FB7"/>
    <w:rsid w:val="00BC10E4"/>
    <w:rsid w:val="00BC13EE"/>
    <w:rsid w:val="00BC14D3"/>
    <w:rsid w:val="00BC19AB"/>
    <w:rsid w:val="00BC1AAF"/>
    <w:rsid w:val="00BC1E8A"/>
    <w:rsid w:val="00BC22FC"/>
    <w:rsid w:val="00BC2469"/>
    <w:rsid w:val="00BC2633"/>
    <w:rsid w:val="00BC267E"/>
    <w:rsid w:val="00BC2926"/>
    <w:rsid w:val="00BC29F4"/>
    <w:rsid w:val="00BC2CF1"/>
    <w:rsid w:val="00BC2CF3"/>
    <w:rsid w:val="00BC2DCD"/>
    <w:rsid w:val="00BC2F16"/>
    <w:rsid w:val="00BC30CF"/>
    <w:rsid w:val="00BC37F0"/>
    <w:rsid w:val="00BC3AE6"/>
    <w:rsid w:val="00BC3D7B"/>
    <w:rsid w:val="00BC3E26"/>
    <w:rsid w:val="00BC424A"/>
    <w:rsid w:val="00BC428D"/>
    <w:rsid w:val="00BC43AC"/>
    <w:rsid w:val="00BC43FA"/>
    <w:rsid w:val="00BC453A"/>
    <w:rsid w:val="00BC4A81"/>
    <w:rsid w:val="00BC4CE5"/>
    <w:rsid w:val="00BC4D15"/>
    <w:rsid w:val="00BC4DFF"/>
    <w:rsid w:val="00BC51FD"/>
    <w:rsid w:val="00BC5520"/>
    <w:rsid w:val="00BC5745"/>
    <w:rsid w:val="00BC5C29"/>
    <w:rsid w:val="00BC5F5D"/>
    <w:rsid w:val="00BC60D6"/>
    <w:rsid w:val="00BC6487"/>
    <w:rsid w:val="00BC6949"/>
    <w:rsid w:val="00BC69C7"/>
    <w:rsid w:val="00BC69D8"/>
    <w:rsid w:val="00BC6B95"/>
    <w:rsid w:val="00BC6F75"/>
    <w:rsid w:val="00BC6F7B"/>
    <w:rsid w:val="00BC6F8A"/>
    <w:rsid w:val="00BC7221"/>
    <w:rsid w:val="00BC743A"/>
    <w:rsid w:val="00BC75B6"/>
    <w:rsid w:val="00BC76A8"/>
    <w:rsid w:val="00BC77FB"/>
    <w:rsid w:val="00BC7839"/>
    <w:rsid w:val="00BC78A4"/>
    <w:rsid w:val="00BC7AE1"/>
    <w:rsid w:val="00BC7DB1"/>
    <w:rsid w:val="00BC7E19"/>
    <w:rsid w:val="00BD0188"/>
    <w:rsid w:val="00BD01CD"/>
    <w:rsid w:val="00BD02A9"/>
    <w:rsid w:val="00BD075C"/>
    <w:rsid w:val="00BD0F2B"/>
    <w:rsid w:val="00BD1141"/>
    <w:rsid w:val="00BD1183"/>
    <w:rsid w:val="00BD11D6"/>
    <w:rsid w:val="00BD1280"/>
    <w:rsid w:val="00BD14C5"/>
    <w:rsid w:val="00BD1990"/>
    <w:rsid w:val="00BD1F3C"/>
    <w:rsid w:val="00BD2053"/>
    <w:rsid w:val="00BD29DE"/>
    <w:rsid w:val="00BD2BE8"/>
    <w:rsid w:val="00BD330B"/>
    <w:rsid w:val="00BD346E"/>
    <w:rsid w:val="00BD34E8"/>
    <w:rsid w:val="00BD352B"/>
    <w:rsid w:val="00BD362B"/>
    <w:rsid w:val="00BD3B04"/>
    <w:rsid w:val="00BD3BA1"/>
    <w:rsid w:val="00BD3DCA"/>
    <w:rsid w:val="00BD3DEA"/>
    <w:rsid w:val="00BD40BE"/>
    <w:rsid w:val="00BD43D6"/>
    <w:rsid w:val="00BD44E4"/>
    <w:rsid w:val="00BD456A"/>
    <w:rsid w:val="00BD48D1"/>
    <w:rsid w:val="00BD4B48"/>
    <w:rsid w:val="00BD4D9E"/>
    <w:rsid w:val="00BD4DA1"/>
    <w:rsid w:val="00BD4E08"/>
    <w:rsid w:val="00BD4E6E"/>
    <w:rsid w:val="00BD4EC7"/>
    <w:rsid w:val="00BD52B4"/>
    <w:rsid w:val="00BD5335"/>
    <w:rsid w:val="00BD5369"/>
    <w:rsid w:val="00BD5764"/>
    <w:rsid w:val="00BD5CD6"/>
    <w:rsid w:val="00BD5EB7"/>
    <w:rsid w:val="00BD5EF4"/>
    <w:rsid w:val="00BD5FDB"/>
    <w:rsid w:val="00BD6059"/>
    <w:rsid w:val="00BD623F"/>
    <w:rsid w:val="00BD69BE"/>
    <w:rsid w:val="00BD6A09"/>
    <w:rsid w:val="00BD6BE4"/>
    <w:rsid w:val="00BD711D"/>
    <w:rsid w:val="00BD71C7"/>
    <w:rsid w:val="00BD720A"/>
    <w:rsid w:val="00BD7563"/>
    <w:rsid w:val="00BD765D"/>
    <w:rsid w:val="00BD7768"/>
    <w:rsid w:val="00BD7F8C"/>
    <w:rsid w:val="00BE03FF"/>
    <w:rsid w:val="00BE040D"/>
    <w:rsid w:val="00BE04C2"/>
    <w:rsid w:val="00BE085F"/>
    <w:rsid w:val="00BE0897"/>
    <w:rsid w:val="00BE0EA4"/>
    <w:rsid w:val="00BE0FF6"/>
    <w:rsid w:val="00BE11D0"/>
    <w:rsid w:val="00BE1247"/>
    <w:rsid w:val="00BE12C6"/>
    <w:rsid w:val="00BE147A"/>
    <w:rsid w:val="00BE1573"/>
    <w:rsid w:val="00BE1614"/>
    <w:rsid w:val="00BE161F"/>
    <w:rsid w:val="00BE175D"/>
    <w:rsid w:val="00BE18E3"/>
    <w:rsid w:val="00BE196E"/>
    <w:rsid w:val="00BE19FE"/>
    <w:rsid w:val="00BE1E1A"/>
    <w:rsid w:val="00BE1E6B"/>
    <w:rsid w:val="00BE2475"/>
    <w:rsid w:val="00BE2855"/>
    <w:rsid w:val="00BE2B1D"/>
    <w:rsid w:val="00BE2B45"/>
    <w:rsid w:val="00BE2C04"/>
    <w:rsid w:val="00BE3041"/>
    <w:rsid w:val="00BE30AB"/>
    <w:rsid w:val="00BE30EA"/>
    <w:rsid w:val="00BE3100"/>
    <w:rsid w:val="00BE31A6"/>
    <w:rsid w:val="00BE33ED"/>
    <w:rsid w:val="00BE343A"/>
    <w:rsid w:val="00BE3494"/>
    <w:rsid w:val="00BE3549"/>
    <w:rsid w:val="00BE35F3"/>
    <w:rsid w:val="00BE3606"/>
    <w:rsid w:val="00BE38A6"/>
    <w:rsid w:val="00BE3A6C"/>
    <w:rsid w:val="00BE44F0"/>
    <w:rsid w:val="00BE462C"/>
    <w:rsid w:val="00BE487D"/>
    <w:rsid w:val="00BE48F1"/>
    <w:rsid w:val="00BE4B18"/>
    <w:rsid w:val="00BE4C14"/>
    <w:rsid w:val="00BE4CBB"/>
    <w:rsid w:val="00BE4DB8"/>
    <w:rsid w:val="00BE4F10"/>
    <w:rsid w:val="00BE5034"/>
    <w:rsid w:val="00BE524C"/>
    <w:rsid w:val="00BE5C0A"/>
    <w:rsid w:val="00BE5F26"/>
    <w:rsid w:val="00BE5F74"/>
    <w:rsid w:val="00BE5FA8"/>
    <w:rsid w:val="00BE6090"/>
    <w:rsid w:val="00BE619C"/>
    <w:rsid w:val="00BE6274"/>
    <w:rsid w:val="00BE644D"/>
    <w:rsid w:val="00BE645F"/>
    <w:rsid w:val="00BE64B9"/>
    <w:rsid w:val="00BE6BE3"/>
    <w:rsid w:val="00BE6CA4"/>
    <w:rsid w:val="00BE6D6A"/>
    <w:rsid w:val="00BE6DC7"/>
    <w:rsid w:val="00BE6E34"/>
    <w:rsid w:val="00BE70CC"/>
    <w:rsid w:val="00BE74BE"/>
    <w:rsid w:val="00BE766F"/>
    <w:rsid w:val="00BE76AD"/>
    <w:rsid w:val="00BE7872"/>
    <w:rsid w:val="00BE79DA"/>
    <w:rsid w:val="00BE7ADC"/>
    <w:rsid w:val="00BE7B94"/>
    <w:rsid w:val="00BF072B"/>
    <w:rsid w:val="00BF0F6F"/>
    <w:rsid w:val="00BF0FA8"/>
    <w:rsid w:val="00BF1055"/>
    <w:rsid w:val="00BF12F6"/>
    <w:rsid w:val="00BF13B8"/>
    <w:rsid w:val="00BF1572"/>
    <w:rsid w:val="00BF1602"/>
    <w:rsid w:val="00BF17BC"/>
    <w:rsid w:val="00BF1A6B"/>
    <w:rsid w:val="00BF1A77"/>
    <w:rsid w:val="00BF1B97"/>
    <w:rsid w:val="00BF2577"/>
    <w:rsid w:val="00BF25A9"/>
    <w:rsid w:val="00BF2733"/>
    <w:rsid w:val="00BF2A2A"/>
    <w:rsid w:val="00BF3263"/>
    <w:rsid w:val="00BF3720"/>
    <w:rsid w:val="00BF397C"/>
    <w:rsid w:val="00BF3B16"/>
    <w:rsid w:val="00BF4075"/>
    <w:rsid w:val="00BF40AF"/>
    <w:rsid w:val="00BF40FC"/>
    <w:rsid w:val="00BF435A"/>
    <w:rsid w:val="00BF4383"/>
    <w:rsid w:val="00BF445D"/>
    <w:rsid w:val="00BF4541"/>
    <w:rsid w:val="00BF4928"/>
    <w:rsid w:val="00BF4A0F"/>
    <w:rsid w:val="00BF4DE2"/>
    <w:rsid w:val="00BF4F9F"/>
    <w:rsid w:val="00BF501E"/>
    <w:rsid w:val="00BF504D"/>
    <w:rsid w:val="00BF513E"/>
    <w:rsid w:val="00BF51AB"/>
    <w:rsid w:val="00BF5425"/>
    <w:rsid w:val="00BF554B"/>
    <w:rsid w:val="00BF5676"/>
    <w:rsid w:val="00BF5C07"/>
    <w:rsid w:val="00BF5DA3"/>
    <w:rsid w:val="00BF5DFF"/>
    <w:rsid w:val="00BF5F91"/>
    <w:rsid w:val="00BF62FB"/>
    <w:rsid w:val="00BF6474"/>
    <w:rsid w:val="00BF6684"/>
    <w:rsid w:val="00BF66CF"/>
    <w:rsid w:val="00BF6CB9"/>
    <w:rsid w:val="00BF6D08"/>
    <w:rsid w:val="00BF6F3F"/>
    <w:rsid w:val="00BF71E9"/>
    <w:rsid w:val="00BF727C"/>
    <w:rsid w:val="00BF72BE"/>
    <w:rsid w:val="00BF7551"/>
    <w:rsid w:val="00BF75EA"/>
    <w:rsid w:val="00BF7886"/>
    <w:rsid w:val="00BF7951"/>
    <w:rsid w:val="00BF7DD2"/>
    <w:rsid w:val="00C00026"/>
    <w:rsid w:val="00C00457"/>
    <w:rsid w:val="00C00829"/>
    <w:rsid w:val="00C0089F"/>
    <w:rsid w:val="00C008F3"/>
    <w:rsid w:val="00C00A45"/>
    <w:rsid w:val="00C00DA4"/>
    <w:rsid w:val="00C00F68"/>
    <w:rsid w:val="00C01096"/>
    <w:rsid w:val="00C0113F"/>
    <w:rsid w:val="00C011B4"/>
    <w:rsid w:val="00C01371"/>
    <w:rsid w:val="00C01A76"/>
    <w:rsid w:val="00C01BFE"/>
    <w:rsid w:val="00C01D17"/>
    <w:rsid w:val="00C01D96"/>
    <w:rsid w:val="00C01F73"/>
    <w:rsid w:val="00C01FAE"/>
    <w:rsid w:val="00C021F9"/>
    <w:rsid w:val="00C02245"/>
    <w:rsid w:val="00C028EC"/>
    <w:rsid w:val="00C02B2B"/>
    <w:rsid w:val="00C02E0D"/>
    <w:rsid w:val="00C03215"/>
    <w:rsid w:val="00C0339B"/>
    <w:rsid w:val="00C033F7"/>
    <w:rsid w:val="00C0357F"/>
    <w:rsid w:val="00C039A2"/>
    <w:rsid w:val="00C03A3C"/>
    <w:rsid w:val="00C03B98"/>
    <w:rsid w:val="00C03CE7"/>
    <w:rsid w:val="00C03D67"/>
    <w:rsid w:val="00C03FCD"/>
    <w:rsid w:val="00C04105"/>
    <w:rsid w:val="00C041EC"/>
    <w:rsid w:val="00C042A4"/>
    <w:rsid w:val="00C04470"/>
    <w:rsid w:val="00C04587"/>
    <w:rsid w:val="00C04701"/>
    <w:rsid w:val="00C04916"/>
    <w:rsid w:val="00C04A3D"/>
    <w:rsid w:val="00C04CD3"/>
    <w:rsid w:val="00C04F21"/>
    <w:rsid w:val="00C0560F"/>
    <w:rsid w:val="00C05631"/>
    <w:rsid w:val="00C059B5"/>
    <w:rsid w:val="00C05B04"/>
    <w:rsid w:val="00C05C7B"/>
    <w:rsid w:val="00C05C91"/>
    <w:rsid w:val="00C05E9D"/>
    <w:rsid w:val="00C06057"/>
    <w:rsid w:val="00C06282"/>
    <w:rsid w:val="00C068B7"/>
    <w:rsid w:val="00C0695A"/>
    <w:rsid w:val="00C06C8B"/>
    <w:rsid w:val="00C06E31"/>
    <w:rsid w:val="00C0728F"/>
    <w:rsid w:val="00C07332"/>
    <w:rsid w:val="00C076DD"/>
    <w:rsid w:val="00C07DAB"/>
    <w:rsid w:val="00C07E39"/>
    <w:rsid w:val="00C07E81"/>
    <w:rsid w:val="00C10568"/>
    <w:rsid w:val="00C10694"/>
    <w:rsid w:val="00C10701"/>
    <w:rsid w:val="00C108B2"/>
    <w:rsid w:val="00C1091B"/>
    <w:rsid w:val="00C10EEF"/>
    <w:rsid w:val="00C1120B"/>
    <w:rsid w:val="00C113AE"/>
    <w:rsid w:val="00C114A2"/>
    <w:rsid w:val="00C11573"/>
    <w:rsid w:val="00C11B11"/>
    <w:rsid w:val="00C11D66"/>
    <w:rsid w:val="00C11F04"/>
    <w:rsid w:val="00C123A4"/>
    <w:rsid w:val="00C1242C"/>
    <w:rsid w:val="00C12691"/>
    <w:rsid w:val="00C12731"/>
    <w:rsid w:val="00C12738"/>
    <w:rsid w:val="00C12A01"/>
    <w:rsid w:val="00C12AB8"/>
    <w:rsid w:val="00C12AC1"/>
    <w:rsid w:val="00C12DC0"/>
    <w:rsid w:val="00C130C4"/>
    <w:rsid w:val="00C1310A"/>
    <w:rsid w:val="00C1346D"/>
    <w:rsid w:val="00C134E9"/>
    <w:rsid w:val="00C136E2"/>
    <w:rsid w:val="00C138FC"/>
    <w:rsid w:val="00C13ABB"/>
    <w:rsid w:val="00C13BD2"/>
    <w:rsid w:val="00C14065"/>
    <w:rsid w:val="00C1427C"/>
    <w:rsid w:val="00C142B3"/>
    <w:rsid w:val="00C14303"/>
    <w:rsid w:val="00C1439E"/>
    <w:rsid w:val="00C14695"/>
    <w:rsid w:val="00C1480D"/>
    <w:rsid w:val="00C14B61"/>
    <w:rsid w:val="00C14F0E"/>
    <w:rsid w:val="00C1507E"/>
    <w:rsid w:val="00C153FF"/>
    <w:rsid w:val="00C1551B"/>
    <w:rsid w:val="00C1554F"/>
    <w:rsid w:val="00C15959"/>
    <w:rsid w:val="00C16276"/>
    <w:rsid w:val="00C162DE"/>
    <w:rsid w:val="00C163C0"/>
    <w:rsid w:val="00C1661B"/>
    <w:rsid w:val="00C1661C"/>
    <w:rsid w:val="00C168B8"/>
    <w:rsid w:val="00C168F0"/>
    <w:rsid w:val="00C169C0"/>
    <w:rsid w:val="00C16BDD"/>
    <w:rsid w:val="00C16CA4"/>
    <w:rsid w:val="00C16E53"/>
    <w:rsid w:val="00C16FD6"/>
    <w:rsid w:val="00C17118"/>
    <w:rsid w:val="00C17188"/>
    <w:rsid w:val="00C17193"/>
    <w:rsid w:val="00C17206"/>
    <w:rsid w:val="00C1725D"/>
    <w:rsid w:val="00C174E7"/>
    <w:rsid w:val="00C17644"/>
    <w:rsid w:val="00C17825"/>
    <w:rsid w:val="00C178B6"/>
    <w:rsid w:val="00C17958"/>
    <w:rsid w:val="00C1797A"/>
    <w:rsid w:val="00C17998"/>
    <w:rsid w:val="00C17B30"/>
    <w:rsid w:val="00C17CC0"/>
    <w:rsid w:val="00C17EAB"/>
    <w:rsid w:val="00C20084"/>
    <w:rsid w:val="00C205EB"/>
    <w:rsid w:val="00C20779"/>
    <w:rsid w:val="00C20CB3"/>
    <w:rsid w:val="00C20D0D"/>
    <w:rsid w:val="00C20F0E"/>
    <w:rsid w:val="00C21040"/>
    <w:rsid w:val="00C212C7"/>
    <w:rsid w:val="00C21429"/>
    <w:rsid w:val="00C214A1"/>
    <w:rsid w:val="00C218AD"/>
    <w:rsid w:val="00C21C0B"/>
    <w:rsid w:val="00C21EE4"/>
    <w:rsid w:val="00C221E1"/>
    <w:rsid w:val="00C223B6"/>
    <w:rsid w:val="00C22518"/>
    <w:rsid w:val="00C228F3"/>
    <w:rsid w:val="00C22A45"/>
    <w:rsid w:val="00C22A57"/>
    <w:rsid w:val="00C22E7B"/>
    <w:rsid w:val="00C22EFD"/>
    <w:rsid w:val="00C23221"/>
    <w:rsid w:val="00C23765"/>
    <w:rsid w:val="00C237CB"/>
    <w:rsid w:val="00C23814"/>
    <w:rsid w:val="00C2382A"/>
    <w:rsid w:val="00C238F9"/>
    <w:rsid w:val="00C23E3F"/>
    <w:rsid w:val="00C23F1B"/>
    <w:rsid w:val="00C24057"/>
    <w:rsid w:val="00C24091"/>
    <w:rsid w:val="00C2415E"/>
    <w:rsid w:val="00C247B5"/>
    <w:rsid w:val="00C24938"/>
    <w:rsid w:val="00C24A62"/>
    <w:rsid w:val="00C24DDC"/>
    <w:rsid w:val="00C2519E"/>
    <w:rsid w:val="00C25333"/>
    <w:rsid w:val="00C25338"/>
    <w:rsid w:val="00C253DA"/>
    <w:rsid w:val="00C25AA1"/>
    <w:rsid w:val="00C26141"/>
    <w:rsid w:val="00C26623"/>
    <w:rsid w:val="00C267B0"/>
    <w:rsid w:val="00C26B45"/>
    <w:rsid w:val="00C26BBE"/>
    <w:rsid w:val="00C26C97"/>
    <w:rsid w:val="00C26D18"/>
    <w:rsid w:val="00C27048"/>
    <w:rsid w:val="00C270B1"/>
    <w:rsid w:val="00C27393"/>
    <w:rsid w:val="00C27751"/>
    <w:rsid w:val="00C279A1"/>
    <w:rsid w:val="00C27A74"/>
    <w:rsid w:val="00C27C2D"/>
    <w:rsid w:val="00C27C3F"/>
    <w:rsid w:val="00C27C55"/>
    <w:rsid w:val="00C27DA9"/>
    <w:rsid w:val="00C27E20"/>
    <w:rsid w:val="00C27EF1"/>
    <w:rsid w:val="00C302F2"/>
    <w:rsid w:val="00C303ED"/>
    <w:rsid w:val="00C30538"/>
    <w:rsid w:val="00C3105A"/>
    <w:rsid w:val="00C3119F"/>
    <w:rsid w:val="00C31453"/>
    <w:rsid w:val="00C314AF"/>
    <w:rsid w:val="00C31B98"/>
    <w:rsid w:val="00C31FE4"/>
    <w:rsid w:val="00C324E9"/>
    <w:rsid w:val="00C326BF"/>
    <w:rsid w:val="00C32729"/>
    <w:rsid w:val="00C32B2E"/>
    <w:rsid w:val="00C32C19"/>
    <w:rsid w:val="00C32F32"/>
    <w:rsid w:val="00C32FDA"/>
    <w:rsid w:val="00C33035"/>
    <w:rsid w:val="00C3314B"/>
    <w:rsid w:val="00C33338"/>
    <w:rsid w:val="00C33497"/>
    <w:rsid w:val="00C337FA"/>
    <w:rsid w:val="00C33904"/>
    <w:rsid w:val="00C33CD2"/>
    <w:rsid w:val="00C33DBC"/>
    <w:rsid w:val="00C33E41"/>
    <w:rsid w:val="00C34008"/>
    <w:rsid w:val="00C3405A"/>
    <w:rsid w:val="00C34078"/>
    <w:rsid w:val="00C34164"/>
    <w:rsid w:val="00C34229"/>
    <w:rsid w:val="00C342C9"/>
    <w:rsid w:val="00C345B7"/>
    <w:rsid w:val="00C34752"/>
    <w:rsid w:val="00C347C4"/>
    <w:rsid w:val="00C34833"/>
    <w:rsid w:val="00C349AF"/>
    <w:rsid w:val="00C34BD0"/>
    <w:rsid w:val="00C357B2"/>
    <w:rsid w:val="00C35992"/>
    <w:rsid w:val="00C35CB7"/>
    <w:rsid w:val="00C35D72"/>
    <w:rsid w:val="00C35EC2"/>
    <w:rsid w:val="00C36106"/>
    <w:rsid w:val="00C361A0"/>
    <w:rsid w:val="00C361CC"/>
    <w:rsid w:val="00C3644F"/>
    <w:rsid w:val="00C36466"/>
    <w:rsid w:val="00C36DB5"/>
    <w:rsid w:val="00C36E05"/>
    <w:rsid w:val="00C36E0F"/>
    <w:rsid w:val="00C37114"/>
    <w:rsid w:val="00C37385"/>
    <w:rsid w:val="00C373CB"/>
    <w:rsid w:val="00C373E6"/>
    <w:rsid w:val="00C379A1"/>
    <w:rsid w:val="00C37BA9"/>
    <w:rsid w:val="00C37CE7"/>
    <w:rsid w:val="00C40486"/>
    <w:rsid w:val="00C40B4F"/>
    <w:rsid w:val="00C40C05"/>
    <w:rsid w:val="00C40C3C"/>
    <w:rsid w:val="00C40EB1"/>
    <w:rsid w:val="00C40ED8"/>
    <w:rsid w:val="00C41561"/>
    <w:rsid w:val="00C415E6"/>
    <w:rsid w:val="00C41673"/>
    <w:rsid w:val="00C41A44"/>
    <w:rsid w:val="00C41C83"/>
    <w:rsid w:val="00C42288"/>
    <w:rsid w:val="00C42302"/>
    <w:rsid w:val="00C42559"/>
    <w:rsid w:val="00C425C2"/>
    <w:rsid w:val="00C4265A"/>
    <w:rsid w:val="00C42C6F"/>
    <w:rsid w:val="00C42CD0"/>
    <w:rsid w:val="00C42EE7"/>
    <w:rsid w:val="00C42F54"/>
    <w:rsid w:val="00C43218"/>
    <w:rsid w:val="00C43443"/>
    <w:rsid w:val="00C43687"/>
    <w:rsid w:val="00C4371B"/>
    <w:rsid w:val="00C43E48"/>
    <w:rsid w:val="00C43E8D"/>
    <w:rsid w:val="00C43EC7"/>
    <w:rsid w:val="00C44013"/>
    <w:rsid w:val="00C4404D"/>
    <w:rsid w:val="00C443B2"/>
    <w:rsid w:val="00C44406"/>
    <w:rsid w:val="00C4474E"/>
    <w:rsid w:val="00C447A8"/>
    <w:rsid w:val="00C44BCD"/>
    <w:rsid w:val="00C44C2D"/>
    <w:rsid w:val="00C44C52"/>
    <w:rsid w:val="00C45057"/>
    <w:rsid w:val="00C4557B"/>
    <w:rsid w:val="00C456E6"/>
    <w:rsid w:val="00C458A4"/>
    <w:rsid w:val="00C458DE"/>
    <w:rsid w:val="00C4590D"/>
    <w:rsid w:val="00C45960"/>
    <w:rsid w:val="00C459B7"/>
    <w:rsid w:val="00C45C68"/>
    <w:rsid w:val="00C46055"/>
    <w:rsid w:val="00C463B1"/>
    <w:rsid w:val="00C465E4"/>
    <w:rsid w:val="00C4661A"/>
    <w:rsid w:val="00C46BBD"/>
    <w:rsid w:val="00C47154"/>
    <w:rsid w:val="00C47298"/>
    <w:rsid w:val="00C472CA"/>
    <w:rsid w:val="00C47481"/>
    <w:rsid w:val="00C4759C"/>
    <w:rsid w:val="00C476C9"/>
    <w:rsid w:val="00C4778A"/>
    <w:rsid w:val="00C47926"/>
    <w:rsid w:val="00C47E27"/>
    <w:rsid w:val="00C47E38"/>
    <w:rsid w:val="00C5008A"/>
    <w:rsid w:val="00C5050C"/>
    <w:rsid w:val="00C50524"/>
    <w:rsid w:val="00C5081D"/>
    <w:rsid w:val="00C50D46"/>
    <w:rsid w:val="00C510F3"/>
    <w:rsid w:val="00C51120"/>
    <w:rsid w:val="00C5124C"/>
    <w:rsid w:val="00C514C4"/>
    <w:rsid w:val="00C51546"/>
    <w:rsid w:val="00C51670"/>
    <w:rsid w:val="00C51C9D"/>
    <w:rsid w:val="00C51E9C"/>
    <w:rsid w:val="00C5214A"/>
    <w:rsid w:val="00C52329"/>
    <w:rsid w:val="00C5265F"/>
    <w:rsid w:val="00C52713"/>
    <w:rsid w:val="00C52A1D"/>
    <w:rsid w:val="00C52BAB"/>
    <w:rsid w:val="00C52CC1"/>
    <w:rsid w:val="00C52E69"/>
    <w:rsid w:val="00C52ED8"/>
    <w:rsid w:val="00C52F58"/>
    <w:rsid w:val="00C53403"/>
    <w:rsid w:val="00C53475"/>
    <w:rsid w:val="00C535A8"/>
    <w:rsid w:val="00C538F2"/>
    <w:rsid w:val="00C53955"/>
    <w:rsid w:val="00C5398F"/>
    <w:rsid w:val="00C53A9F"/>
    <w:rsid w:val="00C53AF1"/>
    <w:rsid w:val="00C53B8B"/>
    <w:rsid w:val="00C53D31"/>
    <w:rsid w:val="00C5435D"/>
    <w:rsid w:val="00C544B3"/>
    <w:rsid w:val="00C544EF"/>
    <w:rsid w:val="00C54869"/>
    <w:rsid w:val="00C54AE7"/>
    <w:rsid w:val="00C54B12"/>
    <w:rsid w:val="00C54C2E"/>
    <w:rsid w:val="00C54FC4"/>
    <w:rsid w:val="00C5504E"/>
    <w:rsid w:val="00C550AB"/>
    <w:rsid w:val="00C55687"/>
    <w:rsid w:val="00C5584F"/>
    <w:rsid w:val="00C55863"/>
    <w:rsid w:val="00C559D0"/>
    <w:rsid w:val="00C55DB1"/>
    <w:rsid w:val="00C56361"/>
    <w:rsid w:val="00C56651"/>
    <w:rsid w:val="00C566F8"/>
    <w:rsid w:val="00C56809"/>
    <w:rsid w:val="00C56A00"/>
    <w:rsid w:val="00C56A61"/>
    <w:rsid w:val="00C56E5F"/>
    <w:rsid w:val="00C57202"/>
    <w:rsid w:val="00C57326"/>
    <w:rsid w:val="00C5735F"/>
    <w:rsid w:val="00C573A2"/>
    <w:rsid w:val="00C5740C"/>
    <w:rsid w:val="00C57A51"/>
    <w:rsid w:val="00C6030A"/>
    <w:rsid w:val="00C60421"/>
    <w:rsid w:val="00C60636"/>
    <w:rsid w:val="00C60698"/>
    <w:rsid w:val="00C60724"/>
    <w:rsid w:val="00C60791"/>
    <w:rsid w:val="00C60D9A"/>
    <w:rsid w:val="00C60FFC"/>
    <w:rsid w:val="00C610A0"/>
    <w:rsid w:val="00C61102"/>
    <w:rsid w:val="00C61661"/>
    <w:rsid w:val="00C61680"/>
    <w:rsid w:val="00C616E7"/>
    <w:rsid w:val="00C61B84"/>
    <w:rsid w:val="00C61F81"/>
    <w:rsid w:val="00C622D9"/>
    <w:rsid w:val="00C627EE"/>
    <w:rsid w:val="00C62D69"/>
    <w:rsid w:val="00C630E8"/>
    <w:rsid w:val="00C63197"/>
    <w:rsid w:val="00C631EA"/>
    <w:rsid w:val="00C63434"/>
    <w:rsid w:val="00C636CE"/>
    <w:rsid w:val="00C63A90"/>
    <w:rsid w:val="00C63BA0"/>
    <w:rsid w:val="00C63BE6"/>
    <w:rsid w:val="00C63D49"/>
    <w:rsid w:val="00C63D7D"/>
    <w:rsid w:val="00C63E5C"/>
    <w:rsid w:val="00C6417B"/>
    <w:rsid w:val="00C64490"/>
    <w:rsid w:val="00C64900"/>
    <w:rsid w:val="00C64961"/>
    <w:rsid w:val="00C64B2F"/>
    <w:rsid w:val="00C64C5A"/>
    <w:rsid w:val="00C65411"/>
    <w:rsid w:val="00C657CE"/>
    <w:rsid w:val="00C6582E"/>
    <w:rsid w:val="00C65A49"/>
    <w:rsid w:val="00C65ED1"/>
    <w:rsid w:val="00C6602E"/>
    <w:rsid w:val="00C6613D"/>
    <w:rsid w:val="00C66361"/>
    <w:rsid w:val="00C66515"/>
    <w:rsid w:val="00C66563"/>
    <w:rsid w:val="00C666BF"/>
    <w:rsid w:val="00C669AD"/>
    <w:rsid w:val="00C66B5A"/>
    <w:rsid w:val="00C66DE3"/>
    <w:rsid w:val="00C66EA2"/>
    <w:rsid w:val="00C671BE"/>
    <w:rsid w:val="00C671E6"/>
    <w:rsid w:val="00C672EC"/>
    <w:rsid w:val="00C6758D"/>
    <w:rsid w:val="00C6764A"/>
    <w:rsid w:val="00C6797A"/>
    <w:rsid w:val="00C67B82"/>
    <w:rsid w:val="00C67CFF"/>
    <w:rsid w:val="00C67E9C"/>
    <w:rsid w:val="00C67ED2"/>
    <w:rsid w:val="00C706AB"/>
    <w:rsid w:val="00C70BBE"/>
    <w:rsid w:val="00C70F7A"/>
    <w:rsid w:val="00C71168"/>
    <w:rsid w:val="00C7134A"/>
    <w:rsid w:val="00C71659"/>
    <w:rsid w:val="00C717A0"/>
    <w:rsid w:val="00C71C77"/>
    <w:rsid w:val="00C7245A"/>
    <w:rsid w:val="00C72AA6"/>
    <w:rsid w:val="00C72F84"/>
    <w:rsid w:val="00C73058"/>
    <w:rsid w:val="00C732FE"/>
    <w:rsid w:val="00C733D2"/>
    <w:rsid w:val="00C733EF"/>
    <w:rsid w:val="00C73593"/>
    <w:rsid w:val="00C7399E"/>
    <w:rsid w:val="00C739CB"/>
    <w:rsid w:val="00C73D01"/>
    <w:rsid w:val="00C73E75"/>
    <w:rsid w:val="00C73EC1"/>
    <w:rsid w:val="00C73F4C"/>
    <w:rsid w:val="00C7401E"/>
    <w:rsid w:val="00C74469"/>
    <w:rsid w:val="00C747A1"/>
    <w:rsid w:val="00C74809"/>
    <w:rsid w:val="00C74867"/>
    <w:rsid w:val="00C74AC8"/>
    <w:rsid w:val="00C752E3"/>
    <w:rsid w:val="00C752FB"/>
    <w:rsid w:val="00C7542F"/>
    <w:rsid w:val="00C75841"/>
    <w:rsid w:val="00C75AE1"/>
    <w:rsid w:val="00C75D99"/>
    <w:rsid w:val="00C75E18"/>
    <w:rsid w:val="00C75EE5"/>
    <w:rsid w:val="00C75FDC"/>
    <w:rsid w:val="00C7613E"/>
    <w:rsid w:val="00C7651F"/>
    <w:rsid w:val="00C765E9"/>
    <w:rsid w:val="00C76696"/>
    <w:rsid w:val="00C7672E"/>
    <w:rsid w:val="00C76872"/>
    <w:rsid w:val="00C768AF"/>
    <w:rsid w:val="00C76ACA"/>
    <w:rsid w:val="00C76CFA"/>
    <w:rsid w:val="00C76D42"/>
    <w:rsid w:val="00C77146"/>
    <w:rsid w:val="00C773B4"/>
    <w:rsid w:val="00C776F8"/>
    <w:rsid w:val="00C77774"/>
    <w:rsid w:val="00C77BC2"/>
    <w:rsid w:val="00C77CAA"/>
    <w:rsid w:val="00C77CC1"/>
    <w:rsid w:val="00C77D5A"/>
    <w:rsid w:val="00C80309"/>
    <w:rsid w:val="00C80310"/>
    <w:rsid w:val="00C803F4"/>
    <w:rsid w:val="00C80433"/>
    <w:rsid w:val="00C806A0"/>
    <w:rsid w:val="00C80729"/>
    <w:rsid w:val="00C807C1"/>
    <w:rsid w:val="00C80946"/>
    <w:rsid w:val="00C80E40"/>
    <w:rsid w:val="00C80EAF"/>
    <w:rsid w:val="00C8105C"/>
    <w:rsid w:val="00C81082"/>
    <w:rsid w:val="00C810A9"/>
    <w:rsid w:val="00C811DF"/>
    <w:rsid w:val="00C81283"/>
    <w:rsid w:val="00C81AC7"/>
    <w:rsid w:val="00C81BD9"/>
    <w:rsid w:val="00C81CC1"/>
    <w:rsid w:val="00C82141"/>
    <w:rsid w:val="00C824E9"/>
    <w:rsid w:val="00C82582"/>
    <w:rsid w:val="00C82665"/>
    <w:rsid w:val="00C827F6"/>
    <w:rsid w:val="00C8282E"/>
    <w:rsid w:val="00C82A75"/>
    <w:rsid w:val="00C82C6E"/>
    <w:rsid w:val="00C82FA3"/>
    <w:rsid w:val="00C83201"/>
    <w:rsid w:val="00C83256"/>
    <w:rsid w:val="00C8326D"/>
    <w:rsid w:val="00C832A1"/>
    <w:rsid w:val="00C8361C"/>
    <w:rsid w:val="00C83637"/>
    <w:rsid w:val="00C839B3"/>
    <w:rsid w:val="00C839EB"/>
    <w:rsid w:val="00C83FDD"/>
    <w:rsid w:val="00C840A1"/>
    <w:rsid w:val="00C8447B"/>
    <w:rsid w:val="00C8451C"/>
    <w:rsid w:val="00C84638"/>
    <w:rsid w:val="00C84C60"/>
    <w:rsid w:val="00C84FCE"/>
    <w:rsid w:val="00C854C5"/>
    <w:rsid w:val="00C85503"/>
    <w:rsid w:val="00C856C9"/>
    <w:rsid w:val="00C8595E"/>
    <w:rsid w:val="00C85B18"/>
    <w:rsid w:val="00C861AE"/>
    <w:rsid w:val="00C862C2"/>
    <w:rsid w:val="00C869BB"/>
    <w:rsid w:val="00C869F4"/>
    <w:rsid w:val="00C870E9"/>
    <w:rsid w:val="00C876A8"/>
    <w:rsid w:val="00C87A27"/>
    <w:rsid w:val="00C87AD4"/>
    <w:rsid w:val="00C90020"/>
    <w:rsid w:val="00C9052D"/>
    <w:rsid w:val="00C9058B"/>
    <w:rsid w:val="00C905D4"/>
    <w:rsid w:val="00C906DC"/>
    <w:rsid w:val="00C90829"/>
    <w:rsid w:val="00C90A66"/>
    <w:rsid w:val="00C90B75"/>
    <w:rsid w:val="00C90BDF"/>
    <w:rsid w:val="00C90CD8"/>
    <w:rsid w:val="00C90E06"/>
    <w:rsid w:val="00C9187D"/>
    <w:rsid w:val="00C918B8"/>
    <w:rsid w:val="00C91BEE"/>
    <w:rsid w:val="00C91D65"/>
    <w:rsid w:val="00C91DCF"/>
    <w:rsid w:val="00C92189"/>
    <w:rsid w:val="00C92420"/>
    <w:rsid w:val="00C9260F"/>
    <w:rsid w:val="00C926C4"/>
    <w:rsid w:val="00C926EE"/>
    <w:rsid w:val="00C9277A"/>
    <w:rsid w:val="00C92989"/>
    <w:rsid w:val="00C92DB9"/>
    <w:rsid w:val="00C92E3B"/>
    <w:rsid w:val="00C92F86"/>
    <w:rsid w:val="00C92FFD"/>
    <w:rsid w:val="00C9330D"/>
    <w:rsid w:val="00C93380"/>
    <w:rsid w:val="00C934CC"/>
    <w:rsid w:val="00C93537"/>
    <w:rsid w:val="00C93857"/>
    <w:rsid w:val="00C938C0"/>
    <w:rsid w:val="00C93BD8"/>
    <w:rsid w:val="00C93C70"/>
    <w:rsid w:val="00C93C9D"/>
    <w:rsid w:val="00C93FB5"/>
    <w:rsid w:val="00C943ED"/>
    <w:rsid w:val="00C94645"/>
    <w:rsid w:val="00C94977"/>
    <w:rsid w:val="00C94A0C"/>
    <w:rsid w:val="00C94C4C"/>
    <w:rsid w:val="00C94DE1"/>
    <w:rsid w:val="00C951D9"/>
    <w:rsid w:val="00C9528C"/>
    <w:rsid w:val="00C95590"/>
    <w:rsid w:val="00C95B33"/>
    <w:rsid w:val="00C95D0D"/>
    <w:rsid w:val="00C95FB2"/>
    <w:rsid w:val="00C95FB3"/>
    <w:rsid w:val="00C96098"/>
    <w:rsid w:val="00C9610E"/>
    <w:rsid w:val="00C96430"/>
    <w:rsid w:val="00C9648C"/>
    <w:rsid w:val="00C964F9"/>
    <w:rsid w:val="00C9686F"/>
    <w:rsid w:val="00C9690B"/>
    <w:rsid w:val="00C9715C"/>
    <w:rsid w:val="00C9715E"/>
    <w:rsid w:val="00C97259"/>
    <w:rsid w:val="00C975AA"/>
    <w:rsid w:val="00C9777E"/>
    <w:rsid w:val="00C977EC"/>
    <w:rsid w:val="00C97B75"/>
    <w:rsid w:val="00C97C56"/>
    <w:rsid w:val="00C97C99"/>
    <w:rsid w:val="00CA0136"/>
    <w:rsid w:val="00CA01DE"/>
    <w:rsid w:val="00CA020D"/>
    <w:rsid w:val="00CA04B3"/>
    <w:rsid w:val="00CA06CD"/>
    <w:rsid w:val="00CA07D1"/>
    <w:rsid w:val="00CA07E8"/>
    <w:rsid w:val="00CA0AC2"/>
    <w:rsid w:val="00CA0BBE"/>
    <w:rsid w:val="00CA0EE4"/>
    <w:rsid w:val="00CA11A6"/>
    <w:rsid w:val="00CA1414"/>
    <w:rsid w:val="00CA1501"/>
    <w:rsid w:val="00CA16B4"/>
    <w:rsid w:val="00CA181A"/>
    <w:rsid w:val="00CA1883"/>
    <w:rsid w:val="00CA1887"/>
    <w:rsid w:val="00CA1B40"/>
    <w:rsid w:val="00CA1D3B"/>
    <w:rsid w:val="00CA1EB2"/>
    <w:rsid w:val="00CA1EC9"/>
    <w:rsid w:val="00CA2554"/>
    <w:rsid w:val="00CA25A6"/>
    <w:rsid w:val="00CA29B6"/>
    <w:rsid w:val="00CA2A27"/>
    <w:rsid w:val="00CA2D97"/>
    <w:rsid w:val="00CA2DD0"/>
    <w:rsid w:val="00CA2E4B"/>
    <w:rsid w:val="00CA3176"/>
    <w:rsid w:val="00CA335E"/>
    <w:rsid w:val="00CA33C8"/>
    <w:rsid w:val="00CA347E"/>
    <w:rsid w:val="00CA35AE"/>
    <w:rsid w:val="00CA3AD9"/>
    <w:rsid w:val="00CA3DBB"/>
    <w:rsid w:val="00CA3FC7"/>
    <w:rsid w:val="00CA4132"/>
    <w:rsid w:val="00CA4272"/>
    <w:rsid w:val="00CA452D"/>
    <w:rsid w:val="00CA4AE8"/>
    <w:rsid w:val="00CA4AFA"/>
    <w:rsid w:val="00CA4CB3"/>
    <w:rsid w:val="00CA52FC"/>
    <w:rsid w:val="00CA535A"/>
    <w:rsid w:val="00CA537F"/>
    <w:rsid w:val="00CA5502"/>
    <w:rsid w:val="00CA5638"/>
    <w:rsid w:val="00CA56BC"/>
    <w:rsid w:val="00CA5AEB"/>
    <w:rsid w:val="00CA5BB1"/>
    <w:rsid w:val="00CA5BDA"/>
    <w:rsid w:val="00CA5C0B"/>
    <w:rsid w:val="00CA5E83"/>
    <w:rsid w:val="00CA5F25"/>
    <w:rsid w:val="00CA6717"/>
    <w:rsid w:val="00CA689B"/>
    <w:rsid w:val="00CA6B93"/>
    <w:rsid w:val="00CA6BBB"/>
    <w:rsid w:val="00CA6EA0"/>
    <w:rsid w:val="00CA6EFB"/>
    <w:rsid w:val="00CA71CD"/>
    <w:rsid w:val="00CA7281"/>
    <w:rsid w:val="00CA728B"/>
    <w:rsid w:val="00CA73C1"/>
    <w:rsid w:val="00CA76A0"/>
    <w:rsid w:val="00CA7F5B"/>
    <w:rsid w:val="00CB0783"/>
    <w:rsid w:val="00CB07AA"/>
    <w:rsid w:val="00CB09A8"/>
    <w:rsid w:val="00CB09E5"/>
    <w:rsid w:val="00CB0AD3"/>
    <w:rsid w:val="00CB0B47"/>
    <w:rsid w:val="00CB0FC5"/>
    <w:rsid w:val="00CB1042"/>
    <w:rsid w:val="00CB10BF"/>
    <w:rsid w:val="00CB1592"/>
    <w:rsid w:val="00CB1730"/>
    <w:rsid w:val="00CB1ECE"/>
    <w:rsid w:val="00CB22C2"/>
    <w:rsid w:val="00CB24D0"/>
    <w:rsid w:val="00CB27B4"/>
    <w:rsid w:val="00CB2816"/>
    <w:rsid w:val="00CB2893"/>
    <w:rsid w:val="00CB298C"/>
    <w:rsid w:val="00CB29E2"/>
    <w:rsid w:val="00CB2A0C"/>
    <w:rsid w:val="00CB2D2D"/>
    <w:rsid w:val="00CB2E23"/>
    <w:rsid w:val="00CB2F38"/>
    <w:rsid w:val="00CB3045"/>
    <w:rsid w:val="00CB3056"/>
    <w:rsid w:val="00CB3147"/>
    <w:rsid w:val="00CB3212"/>
    <w:rsid w:val="00CB32A1"/>
    <w:rsid w:val="00CB32DD"/>
    <w:rsid w:val="00CB34F2"/>
    <w:rsid w:val="00CB3702"/>
    <w:rsid w:val="00CB3A10"/>
    <w:rsid w:val="00CB3C29"/>
    <w:rsid w:val="00CB3CAA"/>
    <w:rsid w:val="00CB429F"/>
    <w:rsid w:val="00CB490A"/>
    <w:rsid w:val="00CB4AB8"/>
    <w:rsid w:val="00CB5001"/>
    <w:rsid w:val="00CB5040"/>
    <w:rsid w:val="00CB509B"/>
    <w:rsid w:val="00CB51A6"/>
    <w:rsid w:val="00CB5340"/>
    <w:rsid w:val="00CB5426"/>
    <w:rsid w:val="00CB54B3"/>
    <w:rsid w:val="00CB5711"/>
    <w:rsid w:val="00CB5922"/>
    <w:rsid w:val="00CB5AB2"/>
    <w:rsid w:val="00CB6085"/>
    <w:rsid w:val="00CB6350"/>
    <w:rsid w:val="00CB68C1"/>
    <w:rsid w:val="00CB6A57"/>
    <w:rsid w:val="00CB6DA1"/>
    <w:rsid w:val="00CB6FB4"/>
    <w:rsid w:val="00CB742F"/>
    <w:rsid w:val="00CB748D"/>
    <w:rsid w:val="00CB75A0"/>
    <w:rsid w:val="00CB76CC"/>
    <w:rsid w:val="00CB7CE8"/>
    <w:rsid w:val="00CB7D2F"/>
    <w:rsid w:val="00CB7D58"/>
    <w:rsid w:val="00CB7E6F"/>
    <w:rsid w:val="00CB7F6C"/>
    <w:rsid w:val="00CC0254"/>
    <w:rsid w:val="00CC0431"/>
    <w:rsid w:val="00CC0487"/>
    <w:rsid w:val="00CC05F4"/>
    <w:rsid w:val="00CC06DD"/>
    <w:rsid w:val="00CC0A05"/>
    <w:rsid w:val="00CC0AB4"/>
    <w:rsid w:val="00CC0BCE"/>
    <w:rsid w:val="00CC0D70"/>
    <w:rsid w:val="00CC0DB6"/>
    <w:rsid w:val="00CC0E87"/>
    <w:rsid w:val="00CC11AE"/>
    <w:rsid w:val="00CC1562"/>
    <w:rsid w:val="00CC1602"/>
    <w:rsid w:val="00CC1AA0"/>
    <w:rsid w:val="00CC1B30"/>
    <w:rsid w:val="00CC1E75"/>
    <w:rsid w:val="00CC1F9C"/>
    <w:rsid w:val="00CC1FD8"/>
    <w:rsid w:val="00CC2147"/>
    <w:rsid w:val="00CC2539"/>
    <w:rsid w:val="00CC285D"/>
    <w:rsid w:val="00CC316A"/>
    <w:rsid w:val="00CC319F"/>
    <w:rsid w:val="00CC31F0"/>
    <w:rsid w:val="00CC3765"/>
    <w:rsid w:val="00CC3A6E"/>
    <w:rsid w:val="00CC3C31"/>
    <w:rsid w:val="00CC3CFE"/>
    <w:rsid w:val="00CC3E74"/>
    <w:rsid w:val="00CC412A"/>
    <w:rsid w:val="00CC428A"/>
    <w:rsid w:val="00CC46C3"/>
    <w:rsid w:val="00CC48A4"/>
    <w:rsid w:val="00CC4AA5"/>
    <w:rsid w:val="00CC4B35"/>
    <w:rsid w:val="00CC4C34"/>
    <w:rsid w:val="00CC4FBC"/>
    <w:rsid w:val="00CC583C"/>
    <w:rsid w:val="00CC5A40"/>
    <w:rsid w:val="00CC5F81"/>
    <w:rsid w:val="00CC6065"/>
    <w:rsid w:val="00CC62C9"/>
    <w:rsid w:val="00CC6385"/>
    <w:rsid w:val="00CC64F0"/>
    <w:rsid w:val="00CC6686"/>
    <w:rsid w:val="00CC6792"/>
    <w:rsid w:val="00CC68E0"/>
    <w:rsid w:val="00CC6BDB"/>
    <w:rsid w:val="00CC6C53"/>
    <w:rsid w:val="00CC6D2F"/>
    <w:rsid w:val="00CC6DDA"/>
    <w:rsid w:val="00CC6E08"/>
    <w:rsid w:val="00CC6ECA"/>
    <w:rsid w:val="00CC7032"/>
    <w:rsid w:val="00CC715C"/>
    <w:rsid w:val="00CC7255"/>
    <w:rsid w:val="00CC7456"/>
    <w:rsid w:val="00CC78B2"/>
    <w:rsid w:val="00CC7970"/>
    <w:rsid w:val="00CD0079"/>
    <w:rsid w:val="00CD022C"/>
    <w:rsid w:val="00CD04A7"/>
    <w:rsid w:val="00CD05B3"/>
    <w:rsid w:val="00CD05E5"/>
    <w:rsid w:val="00CD07D7"/>
    <w:rsid w:val="00CD0870"/>
    <w:rsid w:val="00CD097F"/>
    <w:rsid w:val="00CD0A32"/>
    <w:rsid w:val="00CD0C91"/>
    <w:rsid w:val="00CD0EC1"/>
    <w:rsid w:val="00CD1029"/>
    <w:rsid w:val="00CD131C"/>
    <w:rsid w:val="00CD144D"/>
    <w:rsid w:val="00CD1690"/>
    <w:rsid w:val="00CD17AD"/>
    <w:rsid w:val="00CD1E02"/>
    <w:rsid w:val="00CD1FCE"/>
    <w:rsid w:val="00CD24F6"/>
    <w:rsid w:val="00CD2781"/>
    <w:rsid w:val="00CD2819"/>
    <w:rsid w:val="00CD2AB6"/>
    <w:rsid w:val="00CD2B8D"/>
    <w:rsid w:val="00CD2C12"/>
    <w:rsid w:val="00CD2CEA"/>
    <w:rsid w:val="00CD2EE4"/>
    <w:rsid w:val="00CD3012"/>
    <w:rsid w:val="00CD325F"/>
    <w:rsid w:val="00CD32A9"/>
    <w:rsid w:val="00CD32E4"/>
    <w:rsid w:val="00CD33BA"/>
    <w:rsid w:val="00CD38F3"/>
    <w:rsid w:val="00CD3A61"/>
    <w:rsid w:val="00CD3C3E"/>
    <w:rsid w:val="00CD3D13"/>
    <w:rsid w:val="00CD3E06"/>
    <w:rsid w:val="00CD3F4E"/>
    <w:rsid w:val="00CD4082"/>
    <w:rsid w:val="00CD42D6"/>
    <w:rsid w:val="00CD43BF"/>
    <w:rsid w:val="00CD4B6F"/>
    <w:rsid w:val="00CD4BDE"/>
    <w:rsid w:val="00CD4EEB"/>
    <w:rsid w:val="00CD4F17"/>
    <w:rsid w:val="00CD4F20"/>
    <w:rsid w:val="00CD4F3D"/>
    <w:rsid w:val="00CD4FA9"/>
    <w:rsid w:val="00CD53CC"/>
    <w:rsid w:val="00CD59B7"/>
    <w:rsid w:val="00CD59C8"/>
    <w:rsid w:val="00CD5A71"/>
    <w:rsid w:val="00CD5E4E"/>
    <w:rsid w:val="00CD5EA5"/>
    <w:rsid w:val="00CD5F78"/>
    <w:rsid w:val="00CD6193"/>
    <w:rsid w:val="00CD61C6"/>
    <w:rsid w:val="00CD6248"/>
    <w:rsid w:val="00CD6328"/>
    <w:rsid w:val="00CD6A5C"/>
    <w:rsid w:val="00CD6F3D"/>
    <w:rsid w:val="00CD70EE"/>
    <w:rsid w:val="00CD717A"/>
    <w:rsid w:val="00CD74F4"/>
    <w:rsid w:val="00CD79D2"/>
    <w:rsid w:val="00CD7A12"/>
    <w:rsid w:val="00CD7D45"/>
    <w:rsid w:val="00CD7D47"/>
    <w:rsid w:val="00CE044C"/>
    <w:rsid w:val="00CE08C0"/>
    <w:rsid w:val="00CE091A"/>
    <w:rsid w:val="00CE0974"/>
    <w:rsid w:val="00CE09A0"/>
    <w:rsid w:val="00CE0ABB"/>
    <w:rsid w:val="00CE0B57"/>
    <w:rsid w:val="00CE0BA0"/>
    <w:rsid w:val="00CE0D8A"/>
    <w:rsid w:val="00CE1036"/>
    <w:rsid w:val="00CE107C"/>
    <w:rsid w:val="00CE108F"/>
    <w:rsid w:val="00CE1607"/>
    <w:rsid w:val="00CE1AE2"/>
    <w:rsid w:val="00CE22AC"/>
    <w:rsid w:val="00CE2380"/>
    <w:rsid w:val="00CE24C2"/>
    <w:rsid w:val="00CE268B"/>
    <w:rsid w:val="00CE2958"/>
    <w:rsid w:val="00CE29A0"/>
    <w:rsid w:val="00CE29E2"/>
    <w:rsid w:val="00CE2FF2"/>
    <w:rsid w:val="00CE3A94"/>
    <w:rsid w:val="00CE3CAF"/>
    <w:rsid w:val="00CE3F07"/>
    <w:rsid w:val="00CE3F93"/>
    <w:rsid w:val="00CE3FD4"/>
    <w:rsid w:val="00CE41BA"/>
    <w:rsid w:val="00CE47D8"/>
    <w:rsid w:val="00CE4B2B"/>
    <w:rsid w:val="00CE4BD6"/>
    <w:rsid w:val="00CE4C6D"/>
    <w:rsid w:val="00CE4EA3"/>
    <w:rsid w:val="00CE534B"/>
    <w:rsid w:val="00CE5431"/>
    <w:rsid w:val="00CE549D"/>
    <w:rsid w:val="00CE572A"/>
    <w:rsid w:val="00CE58FE"/>
    <w:rsid w:val="00CE5938"/>
    <w:rsid w:val="00CE59C6"/>
    <w:rsid w:val="00CE6225"/>
    <w:rsid w:val="00CE628F"/>
    <w:rsid w:val="00CE6830"/>
    <w:rsid w:val="00CE684A"/>
    <w:rsid w:val="00CE6A53"/>
    <w:rsid w:val="00CE6C3C"/>
    <w:rsid w:val="00CE6D39"/>
    <w:rsid w:val="00CE6DD6"/>
    <w:rsid w:val="00CE7320"/>
    <w:rsid w:val="00CE73EA"/>
    <w:rsid w:val="00CE7713"/>
    <w:rsid w:val="00CE7B1E"/>
    <w:rsid w:val="00CE7C02"/>
    <w:rsid w:val="00CE7C84"/>
    <w:rsid w:val="00CE7F61"/>
    <w:rsid w:val="00CF0067"/>
    <w:rsid w:val="00CF02BF"/>
    <w:rsid w:val="00CF0D81"/>
    <w:rsid w:val="00CF0F5C"/>
    <w:rsid w:val="00CF111F"/>
    <w:rsid w:val="00CF12D2"/>
    <w:rsid w:val="00CF16C7"/>
    <w:rsid w:val="00CF1E1C"/>
    <w:rsid w:val="00CF1FDD"/>
    <w:rsid w:val="00CF212B"/>
    <w:rsid w:val="00CF2157"/>
    <w:rsid w:val="00CF228E"/>
    <w:rsid w:val="00CF22DD"/>
    <w:rsid w:val="00CF2863"/>
    <w:rsid w:val="00CF2CC3"/>
    <w:rsid w:val="00CF2F83"/>
    <w:rsid w:val="00CF2FAF"/>
    <w:rsid w:val="00CF31D2"/>
    <w:rsid w:val="00CF32EF"/>
    <w:rsid w:val="00CF350F"/>
    <w:rsid w:val="00CF3591"/>
    <w:rsid w:val="00CF395B"/>
    <w:rsid w:val="00CF4658"/>
    <w:rsid w:val="00CF48B6"/>
    <w:rsid w:val="00CF4E6C"/>
    <w:rsid w:val="00CF505F"/>
    <w:rsid w:val="00CF5327"/>
    <w:rsid w:val="00CF55BE"/>
    <w:rsid w:val="00CF563D"/>
    <w:rsid w:val="00CF631F"/>
    <w:rsid w:val="00CF64D1"/>
    <w:rsid w:val="00CF6641"/>
    <w:rsid w:val="00CF6826"/>
    <w:rsid w:val="00CF6A50"/>
    <w:rsid w:val="00CF6CE5"/>
    <w:rsid w:val="00CF6D12"/>
    <w:rsid w:val="00CF6D31"/>
    <w:rsid w:val="00CF6E82"/>
    <w:rsid w:val="00CF7053"/>
    <w:rsid w:val="00CF7241"/>
    <w:rsid w:val="00CF7276"/>
    <w:rsid w:val="00CF7390"/>
    <w:rsid w:val="00CF760F"/>
    <w:rsid w:val="00CF7939"/>
    <w:rsid w:val="00CF7A45"/>
    <w:rsid w:val="00CF7B96"/>
    <w:rsid w:val="00CF7CAF"/>
    <w:rsid w:val="00CF7E73"/>
    <w:rsid w:val="00D00203"/>
    <w:rsid w:val="00D0032E"/>
    <w:rsid w:val="00D00423"/>
    <w:rsid w:val="00D0077F"/>
    <w:rsid w:val="00D0114A"/>
    <w:rsid w:val="00D01265"/>
    <w:rsid w:val="00D01316"/>
    <w:rsid w:val="00D01999"/>
    <w:rsid w:val="00D019BB"/>
    <w:rsid w:val="00D01D44"/>
    <w:rsid w:val="00D01E86"/>
    <w:rsid w:val="00D02048"/>
    <w:rsid w:val="00D02388"/>
    <w:rsid w:val="00D02437"/>
    <w:rsid w:val="00D0262C"/>
    <w:rsid w:val="00D0275D"/>
    <w:rsid w:val="00D02BC0"/>
    <w:rsid w:val="00D02C0F"/>
    <w:rsid w:val="00D02CC8"/>
    <w:rsid w:val="00D031FC"/>
    <w:rsid w:val="00D032CB"/>
    <w:rsid w:val="00D033A5"/>
    <w:rsid w:val="00D03498"/>
    <w:rsid w:val="00D03562"/>
    <w:rsid w:val="00D03A32"/>
    <w:rsid w:val="00D03B4E"/>
    <w:rsid w:val="00D04120"/>
    <w:rsid w:val="00D041E5"/>
    <w:rsid w:val="00D04407"/>
    <w:rsid w:val="00D047B7"/>
    <w:rsid w:val="00D048C0"/>
    <w:rsid w:val="00D04A4E"/>
    <w:rsid w:val="00D04A82"/>
    <w:rsid w:val="00D04BA3"/>
    <w:rsid w:val="00D04CEA"/>
    <w:rsid w:val="00D04DBF"/>
    <w:rsid w:val="00D04F54"/>
    <w:rsid w:val="00D05062"/>
    <w:rsid w:val="00D050B1"/>
    <w:rsid w:val="00D051DD"/>
    <w:rsid w:val="00D051E8"/>
    <w:rsid w:val="00D05937"/>
    <w:rsid w:val="00D059D0"/>
    <w:rsid w:val="00D05B46"/>
    <w:rsid w:val="00D05D45"/>
    <w:rsid w:val="00D0662F"/>
    <w:rsid w:val="00D0671C"/>
    <w:rsid w:val="00D06C04"/>
    <w:rsid w:val="00D07046"/>
    <w:rsid w:val="00D070A4"/>
    <w:rsid w:val="00D07497"/>
    <w:rsid w:val="00D076B0"/>
    <w:rsid w:val="00D079C3"/>
    <w:rsid w:val="00D07ED5"/>
    <w:rsid w:val="00D07FC2"/>
    <w:rsid w:val="00D10088"/>
    <w:rsid w:val="00D10228"/>
    <w:rsid w:val="00D10230"/>
    <w:rsid w:val="00D1027C"/>
    <w:rsid w:val="00D1064F"/>
    <w:rsid w:val="00D108F7"/>
    <w:rsid w:val="00D10918"/>
    <w:rsid w:val="00D10D68"/>
    <w:rsid w:val="00D11244"/>
    <w:rsid w:val="00D112B8"/>
    <w:rsid w:val="00D11384"/>
    <w:rsid w:val="00D113A3"/>
    <w:rsid w:val="00D1153C"/>
    <w:rsid w:val="00D11B7A"/>
    <w:rsid w:val="00D11D10"/>
    <w:rsid w:val="00D11E79"/>
    <w:rsid w:val="00D1225A"/>
    <w:rsid w:val="00D12517"/>
    <w:rsid w:val="00D126F0"/>
    <w:rsid w:val="00D1288B"/>
    <w:rsid w:val="00D12AA9"/>
    <w:rsid w:val="00D13007"/>
    <w:rsid w:val="00D130FD"/>
    <w:rsid w:val="00D1340F"/>
    <w:rsid w:val="00D13439"/>
    <w:rsid w:val="00D134B0"/>
    <w:rsid w:val="00D1390E"/>
    <w:rsid w:val="00D139C1"/>
    <w:rsid w:val="00D13A44"/>
    <w:rsid w:val="00D13C62"/>
    <w:rsid w:val="00D13FB2"/>
    <w:rsid w:val="00D14247"/>
    <w:rsid w:val="00D14416"/>
    <w:rsid w:val="00D1499A"/>
    <w:rsid w:val="00D14CA2"/>
    <w:rsid w:val="00D14CE4"/>
    <w:rsid w:val="00D14D8A"/>
    <w:rsid w:val="00D14E56"/>
    <w:rsid w:val="00D1505E"/>
    <w:rsid w:val="00D15209"/>
    <w:rsid w:val="00D1521A"/>
    <w:rsid w:val="00D1534B"/>
    <w:rsid w:val="00D15697"/>
    <w:rsid w:val="00D156EA"/>
    <w:rsid w:val="00D1572D"/>
    <w:rsid w:val="00D15B3E"/>
    <w:rsid w:val="00D15E0F"/>
    <w:rsid w:val="00D1622B"/>
    <w:rsid w:val="00D162D3"/>
    <w:rsid w:val="00D16D4F"/>
    <w:rsid w:val="00D16D74"/>
    <w:rsid w:val="00D16F9C"/>
    <w:rsid w:val="00D1713B"/>
    <w:rsid w:val="00D172C8"/>
    <w:rsid w:val="00D17521"/>
    <w:rsid w:val="00D1752B"/>
    <w:rsid w:val="00D17AF1"/>
    <w:rsid w:val="00D17D35"/>
    <w:rsid w:val="00D17EDD"/>
    <w:rsid w:val="00D17F7B"/>
    <w:rsid w:val="00D203C0"/>
    <w:rsid w:val="00D203D4"/>
    <w:rsid w:val="00D20529"/>
    <w:rsid w:val="00D2088F"/>
    <w:rsid w:val="00D2090A"/>
    <w:rsid w:val="00D21012"/>
    <w:rsid w:val="00D21077"/>
    <w:rsid w:val="00D21337"/>
    <w:rsid w:val="00D2225B"/>
    <w:rsid w:val="00D223BE"/>
    <w:rsid w:val="00D2250D"/>
    <w:rsid w:val="00D231D5"/>
    <w:rsid w:val="00D23653"/>
    <w:rsid w:val="00D23763"/>
    <w:rsid w:val="00D23779"/>
    <w:rsid w:val="00D237F3"/>
    <w:rsid w:val="00D23B37"/>
    <w:rsid w:val="00D23CD0"/>
    <w:rsid w:val="00D23EE6"/>
    <w:rsid w:val="00D23EF8"/>
    <w:rsid w:val="00D23FDF"/>
    <w:rsid w:val="00D24357"/>
    <w:rsid w:val="00D243BC"/>
    <w:rsid w:val="00D243FD"/>
    <w:rsid w:val="00D24408"/>
    <w:rsid w:val="00D2480E"/>
    <w:rsid w:val="00D24830"/>
    <w:rsid w:val="00D24876"/>
    <w:rsid w:val="00D2594A"/>
    <w:rsid w:val="00D25B0E"/>
    <w:rsid w:val="00D25B8C"/>
    <w:rsid w:val="00D25BFF"/>
    <w:rsid w:val="00D25E40"/>
    <w:rsid w:val="00D25ED2"/>
    <w:rsid w:val="00D25FCF"/>
    <w:rsid w:val="00D26246"/>
    <w:rsid w:val="00D2646A"/>
    <w:rsid w:val="00D26677"/>
    <w:rsid w:val="00D266A9"/>
    <w:rsid w:val="00D26862"/>
    <w:rsid w:val="00D26978"/>
    <w:rsid w:val="00D26B81"/>
    <w:rsid w:val="00D26E72"/>
    <w:rsid w:val="00D26EC8"/>
    <w:rsid w:val="00D26EE8"/>
    <w:rsid w:val="00D27125"/>
    <w:rsid w:val="00D271C0"/>
    <w:rsid w:val="00D27269"/>
    <w:rsid w:val="00D2741C"/>
    <w:rsid w:val="00D27907"/>
    <w:rsid w:val="00D279DB"/>
    <w:rsid w:val="00D27FC0"/>
    <w:rsid w:val="00D301A3"/>
    <w:rsid w:val="00D301C2"/>
    <w:rsid w:val="00D305C7"/>
    <w:rsid w:val="00D306E9"/>
    <w:rsid w:val="00D30A50"/>
    <w:rsid w:val="00D30CAB"/>
    <w:rsid w:val="00D30CCC"/>
    <w:rsid w:val="00D30E83"/>
    <w:rsid w:val="00D30FC1"/>
    <w:rsid w:val="00D3130C"/>
    <w:rsid w:val="00D314FF"/>
    <w:rsid w:val="00D319FC"/>
    <w:rsid w:val="00D31C91"/>
    <w:rsid w:val="00D32059"/>
    <w:rsid w:val="00D32187"/>
    <w:rsid w:val="00D32406"/>
    <w:rsid w:val="00D32856"/>
    <w:rsid w:val="00D32E66"/>
    <w:rsid w:val="00D3302B"/>
    <w:rsid w:val="00D33102"/>
    <w:rsid w:val="00D33126"/>
    <w:rsid w:val="00D332DA"/>
    <w:rsid w:val="00D3339C"/>
    <w:rsid w:val="00D336A3"/>
    <w:rsid w:val="00D33710"/>
    <w:rsid w:val="00D337B3"/>
    <w:rsid w:val="00D337CA"/>
    <w:rsid w:val="00D33EEA"/>
    <w:rsid w:val="00D341BC"/>
    <w:rsid w:val="00D34232"/>
    <w:rsid w:val="00D34436"/>
    <w:rsid w:val="00D34861"/>
    <w:rsid w:val="00D3497A"/>
    <w:rsid w:val="00D34B79"/>
    <w:rsid w:val="00D34BC2"/>
    <w:rsid w:val="00D34CC1"/>
    <w:rsid w:val="00D353FC"/>
    <w:rsid w:val="00D35D31"/>
    <w:rsid w:val="00D35F5C"/>
    <w:rsid w:val="00D3604E"/>
    <w:rsid w:val="00D361C3"/>
    <w:rsid w:val="00D36287"/>
    <w:rsid w:val="00D36411"/>
    <w:rsid w:val="00D36672"/>
    <w:rsid w:val="00D367D7"/>
    <w:rsid w:val="00D36F02"/>
    <w:rsid w:val="00D36F93"/>
    <w:rsid w:val="00D37424"/>
    <w:rsid w:val="00D37960"/>
    <w:rsid w:val="00D400F3"/>
    <w:rsid w:val="00D401BD"/>
    <w:rsid w:val="00D401D1"/>
    <w:rsid w:val="00D40450"/>
    <w:rsid w:val="00D406E8"/>
    <w:rsid w:val="00D406E9"/>
    <w:rsid w:val="00D4082F"/>
    <w:rsid w:val="00D40C31"/>
    <w:rsid w:val="00D40C50"/>
    <w:rsid w:val="00D40DEC"/>
    <w:rsid w:val="00D40E25"/>
    <w:rsid w:val="00D4101A"/>
    <w:rsid w:val="00D413B4"/>
    <w:rsid w:val="00D416B9"/>
    <w:rsid w:val="00D41809"/>
    <w:rsid w:val="00D418DD"/>
    <w:rsid w:val="00D41902"/>
    <w:rsid w:val="00D41BBF"/>
    <w:rsid w:val="00D421ED"/>
    <w:rsid w:val="00D4246F"/>
    <w:rsid w:val="00D424B6"/>
    <w:rsid w:val="00D430E7"/>
    <w:rsid w:val="00D434FB"/>
    <w:rsid w:val="00D437AD"/>
    <w:rsid w:val="00D43861"/>
    <w:rsid w:val="00D43A2F"/>
    <w:rsid w:val="00D43C1E"/>
    <w:rsid w:val="00D43FEA"/>
    <w:rsid w:val="00D4407F"/>
    <w:rsid w:val="00D440BC"/>
    <w:rsid w:val="00D443D2"/>
    <w:rsid w:val="00D446C5"/>
    <w:rsid w:val="00D449D0"/>
    <w:rsid w:val="00D44B7B"/>
    <w:rsid w:val="00D44C16"/>
    <w:rsid w:val="00D44C9E"/>
    <w:rsid w:val="00D45133"/>
    <w:rsid w:val="00D452F6"/>
    <w:rsid w:val="00D45522"/>
    <w:rsid w:val="00D4598D"/>
    <w:rsid w:val="00D45ABA"/>
    <w:rsid w:val="00D45C71"/>
    <w:rsid w:val="00D45DCC"/>
    <w:rsid w:val="00D4615D"/>
    <w:rsid w:val="00D461B4"/>
    <w:rsid w:val="00D46286"/>
    <w:rsid w:val="00D462FD"/>
    <w:rsid w:val="00D46689"/>
    <w:rsid w:val="00D46692"/>
    <w:rsid w:val="00D4670F"/>
    <w:rsid w:val="00D46977"/>
    <w:rsid w:val="00D46B05"/>
    <w:rsid w:val="00D46D4F"/>
    <w:rsid w:val="00D46EBC"/>
    <w:rsid w:val="00D46F81"/>
    <w:rsid w:val="00D47499"/>
    <w:rsid w:val="00D47D72"/>
    <w:rsid w:val="00D47E11"/>
    <w:rsid w:val="00D47E4A"/>
    <w:rsid w:val="00D47E90"/>
    <w:rsid w:val="00D47FF6"/>
    <w:rsid w:val="00D500DF"/>
    <w:rsid w:val="00D503D3"/>
    <w:rsid w:val="00D506EC"/>
    <w:rsid w:val="00D5080F"/>
    <w:rsid w:val="00D5084C"/>
    <w:rsid w:val="00D509ED"/>
    <w:rsid w:val="00D50A46"/>
    <w:rsid w:val="00D50CBB"/>
    <w:rsid w:val="00D51091"/>
    <w:rsid w:val="00D51276"/>
    <w:rsid w:val="00D51381"/>
    <w:rsid w:val="00D5162C"/>
    <w:rsid w:val="00D5170E"/>
    <w:rsid w:val="00D51762"/>
    <w:rsid w:val="00D5178A"/>
    <w:rsid w:val="00D51CA4"/>
    <w:rsid w:val="00D51E29"/>
    <w:rsid w:val="00D51EAB"/>
    <w:rsid w:val="00D5214B"/>
    <w:rsid w:val="00D52606"/>
    <w:rsid w:val="00D526C0"/>
    <w:rsid w:val="00D52A63"/>
    <w:rsid w:val="00D52BFA"/>
    <w:rsid w:val="00D532C7"/>
    <w:rsid w:val="00D535ED"/>
    <w:rsid w:val="00D53D97"/>
    <w:rsid w:val="00D5403A"/>
    <w:rsid w:val="00D54BBF"/>
    <w:rsid w:val="00D54DEB"/>
    <w:rsid w:val="00D5502A"/>
    <w:rsid w:val="00D55051"/>
    <w:rsid w:val="00D551D7"/>
    <w:rsid w:val="00D55294"/>
    <w:rsid w:val="00D552D4"/>
    <w:rsid w:val="00D55568"/>
    <w:rsid w:val="00D55989"/>
    <w:rsid w:val="00D55DDA"/>
    <w:rsid w:val="00D55DE7"/>
    <w:rsid w:val="00D55E38"/>
    <w:rsid w:val="00D56089"/>
    <w:rsid w:val="00D5610B"/>
    <w:rsid w:val="00D5616F"/>
    <w:rsid w:val="00D56441"/>
    <w:rsid w:val="00D5659D"/>
    <w:rsid w:val="00D56756"/>
    <w:rsid w:val="00D56912"/>
    <w:rsid w:val="00D569E2"/>
    <w:rsid w:val="00D56A81"/>
    <w:rsid w:val="00D56B2B"/>
    <w:rsid w:val="00D56BE9"/>
    <w:rsid w:val="00D570AE"/>
    <w:rsid w:val="00D574F1"/>
    <w:rsid w:val="00D57626"/>
    <w:rsid w:val="00D576AC"/>
    <w:rsid w:val="00D57938"/>
    <w:rsid w:val="00D57A0A"/>
    <w:rsid w:val="00D57A44"/>
    <w:rsid w:val="00D57DA6"/>
    <w:rsid w:val="00D57DE2"/>
    <w:rsid w:val="00D57F65"/>
    <w:rsid w:val="00D57FA1"/>
    <w:rsid w:val="00D6010A"/>
    <w:rsid w:val="00D603EF"/>
    <w:rsid w:val="00D605D4"/>
    <w:rsid w:val="00D6078F"/>
    <w:rsid w:val="00D607B0"/>
    <w:rsid w:val="00D60874"/>
    <w:rsid w:val="00D60B0D"/>
    <w:rsid w:val="00D60C7D"/>
    <w:rsid w:val="00D60D27"/>
    <w:rsid w:val="00D61088"/>
    <w:rsid w:val="00D6119A"/>
    <w:rsid w:val="00D61241"/>
    <w:rsid w:val="00D6135C"/>
    <w:rsid w:val="00D61427"/>
    <w:rsid w:val="00D6163D"/>
    <w:rsid w:val="00D618F8"/>
    <w:rsid w:val="00D61CF7"/>
    <w:rsid w:val="00D625CE"/>
    <w:rsid w:val="00D626B2"/>
    <w:rsid w:val="00D6270E"/>
    <w:rsid w:val="00D627A2"/>
    <w:rsid w:val="00D627BA"/>
    <w:rsid w:val="00D628F7"/>
    <w:rsid w:val="00D62AD5"/>
    <w:rsid w:val="00D62C76"/>
    <w:rsid w:val="00D62F13"/>
    <w:rsid w:val="00D63108"/>
    <w:rsid w:val="00D63279"/>
    <w:rsid w:val="00D6361A"/>
    <w:rsid w:val="00D63690"/>
    <w:rsid w:val="00D639FF"/>
    <w:rsid w:val="00D63E46"/>
    <w:rsid w:val="00D64125"/>
    <w:rsid w:val="00D6446B"/>
    <w:rsid w:val="00D644BB"/>
    <w:rsid w:val="00D64742"/>
    <w:rsid w:val="00D647B8"/>
    <w:rsid w:val="00D64C31"/>
    <w:rsid w:val="00D64C79"/>
    <w:rsid w:val="00D64D95"/>
    <w:rsid w:val="00D654A5"/>
    <w:rsid w:val="00D655D6"/>
    <w:rsid w:val="00D65797"/>
    <w:rsid w:val="00D657E5"/>
    <w:rsid w:val="00D65B3B"/>
    <w:rsid w:val="00D65DFC"/>
    <w:rsid w:val="00D65ED9"/>
    <w:rsid w:val="00D66037"/>
    <w:rsid w:val="00D661EB"/>
    <w:rsid w:val="00D66284"/>
    <w:rsid w:val="00D664CF"/>
    <w:rsid w:val="00D66783"/>
    <w:rsid w:val="00D667EB"/>
    <w:rsid w:val="00D66899"/>
    <w:rsid w:val="00D66D90"/>
    <w:rsid w:val="00D66DEB"/>
    <w:rsid w:val="00D6755E"/>
    <w:rsid w:val="00D67B62"/>
    <w:rsid w:val="00D67BB3"/>
    <w:rsid w:val="00D67C27"/>
    <w:rsid w:val="00D67F0E"/>
    <w:rsid w:val="00D67F22"/>
    <w:rsid w:val="00D701E6"/>
    <w:rsid w:val="00D70228"/>
    <w:rsid w:val="00D70371"/>
    <w:rsid w:val="00D705A0"/>
    <w:rsid w:val="00D705F7"/>
    <w:rsid w:val="00D70A49"/>
    <w:rsid w:val="00D70D07"/>
    <w:rsid w:val="00D70F00"/>
    <w:rsid w:val="00D7120D"/>
    <w:rsid w:val="00D71337"/>
    <w:rsid w:val="00D71742"/>
    <w:rsid w:val="00D717F9"/>
    <w:rsid w:val="00D71D85"/>
    <w:rsid w:val="00D72177"/>
    <w:rsid w:val="00D72AE0"/>
    <w:rsid w:val="00D72B1A"/>
    <w:rsid w:val="00D72B39"/>
    <w:rsid w:val="00D72D7A"/>
    <w:rsid w:val="00D72EEE"/>
    <w:rsid w:val="00D730FB"/>
    <w:rsid w:val="00D73879"/>
    <w:rsid w:val="00D73986"/>
    <w:rsid w:val="00D73A2A"/>
    <w:rsid w:val="00D73B01"/>
    <w:rsid w:val="00D73B45"/>
    <w:rsid w:val="00D73CDE"/>
    <w:rsid w:val="00D73F60"/>
    <w:rsid w:val="00D74164"/>
    <w:rsid w:val="00D7441E"/>
    <w:rsid w:val="00D745C4"/>
    <w:rsid w:val="00D7461A"/>
    <w:rsid w:val="00D74B3D"/>
    <w:rsid w:val="00D74FA3"/>
    <w:rsid w:val="00D7507D"/>
    <w:rsid w:val="00D750F8"/>
    <w:rsid w:val="00D751BA"/>
    <w:rsid w:val="00D753E7"/>
    <w:rsid w:val="00D7544A"/>
    <w:rsid w:val="00D754EA"/>
    <w:rsid w:val="00D756B9"/>
    <w:rsid w:val="00D75BA8"/>
    <w:rsid w:val="00D75EBB"/>
    <w:rsid w:val="00D75EBC"/>
    <w:rsid w:val="00D75F06"/>
    <w:rsid w:val="00D75FF3"/>
    <w:rsid w:val="00D761E8"/>
    <w:rsid w:val="00D7622F"/>
    <w:rsid w:val="00D76235"/>
    <w:rsid w:val="00D76C08"/>
    <w:rsid w:val="00D76C68"/>
    <w:rsid w:val="00D76E1B"/>
    <w:rsid w:val="00D770EA"/>
    <w:rsid w:val="00D77122"/>
    <w:rsid w:val="00D7729E"/>
    <w:rsid w:val="00D77426"/>
    <w:rsid w:val="00D777ED"/>
    <w:rsid w:val="00D77970"/>
    <w:rsid w:val="00D77AB4"/>
    <w:rsid w:val="00D77C35"/>
    <w:rsid w:val="00D77DE8"/>
    <w:rsid w:val="00D77F96"/>
    <w:rsid w:val="00D77FBC"/>
    <w:rsid w:val="00D801A8"/>
    <w:rsid w:val="00D801C0"/>
    <w:rsid w:val="00D80452"/>
    <w:rsid w:val="00D804FC"/>
    <w:rsid w:val="00D808A9"/>
    <w:rsid w:val="00D808E4"/>
    <w:rsid w:val="00D80907"/>
    <w:rsid w:val="00D813EC"/>
    <w:rsid w:val="00D81499"/>
    <w:rsid w:val="00D8155D"/>
    <w:rsid w:val="00D815EE"/>
    <w:rsid w:val="00D81979"/>
    <w:rsid w:val="00D8210E"/>
    <w:rsid w:val="00D8216C"/>
    <w:rsid w:val="00D826F3"/>
    <w:rsid w:val="00D82722"/>
    <w:rsid w:val="00D8273F"/>
    <w:rsid w:val="00D829CA"/>
    <w:rsid w:val="00D82A69"/>
    <w:rsid w:val="00D82A94"/>
    <w:rsid w:val="00D82B14"/>
    <w:rsid w:val="00D82B59"/>
    <w:rsid w:val="00D82E03"/>
    <w:rsid w:val="00D8306E"/>
    <w:rsid w:val="00D834D1"/>
    <w:rsid w:val="00D836B3"/>
    <w:rsid w:val="00D83735"/>
    <w:rsid w:val="00D8390C"/>
    <w:rsid w:val="00D83969"/>
    <w:rsid w:val="00D839BF"/>
    <w:rsid w:val="00D83CB2"/>
    <w:rsid w:val="00D83EED"/>
    <w:rsid w:val="00D83FF5"/>
    <w:rsid w:val="00D8415A"/>
    <w:rsid w:val="00D843D6"/>
    <w:rsid w:val="00D84533"/>
    <w:rsid w:val="00D8494A"/>
    <w:rsid w:val="00D84AC5"/>
    <w:rsid w:val="00D84B84"/>
    <w:rsid w:val="00D84FA4"/>
    <w:rsid w:val="00D851F1"/>
    <w:rsid w:val="00D8520D"/>
    <w:rsid w:val="00D8584F"/>
    <w:rsid w:val="00D85E70"/>
    <w:rsid w:val="00D85F63"/>
    <w:rsid w:val="00D86225"/>
    <w:rsid w:val="00D8631F"/>
    <w:rsid w:val="00D86421"/>
    <w:rsid w:val="00D86639"/>
    <w:rsid w:val="00D869BC"/>
    <w:rsid w:val="00D869C1"/>
    <w:rsid w:val="00D86A84"/>
    <w:rsid w:val="00D86F44"/>
    <w:rsid w:val="00D871F1"/>
    <w:rsid w:val="00D872F8"/>
    <w:rsid w:val="00D8738E"/>
    <w:rsid w:val="00D874E1"/>
    <w:rsid w:val="00D875D8"/>
    <w:rsid w:val="00D878EF"/>
    <w:rsid w:val="00D8792C"/>
    <w:rsid w:val="00D87ABF"/>
    <w:rsid w:val="00D87B49"/>
    <w:rsid w:val="00D87C2A"/>
    <w:rsid w:val="00D90055"/>
    <w:rsid w:val="00D90C21"/>
    <w:rsid w:val="00D90C5E"/>
    <w:rsid w:val="00D90D68"/>
    <w:rsid w:val="00D90E2F"/>
    <w:rsid w:val="00D90E58"/>
    <w:rsid w:val="00D910F3"/>
    <w:rsid w:val="00D91153"/>
    <w:rsid w:val="00D913BC"/>
    <w:rsid w:val="00D918E0"/>
    <w:rsid w:val="00D91B93"/>
    <w:rsid w:val="00D91EC2"/>
    <w:rsid w:val="00D9204D"/>
    <w:rsid w:val="00D92421"/>
    <w:rsid w:val="00D9245A"/>
    <w:rsid w:val="00D924F2"/>
    <w:rsid w:val="00D9290C"/>
    <w:rsid w:val="00D92E77"/>
    <w:rsid w:val="00D93514"/>
    <w:rsid w:val="00D93659"/>
    <w:rsid w:val="00D9383B"/>
    <w:rsid w:val="00D93DBC"/>
    <w:rsid w:val="00D93E2F"/>
    <w:rsid w:val="00D9451C"/>
    <w:rsid w:val="00D94599"/>
    <w:rsid w:val="00D946E4"/>
    <w:rsid w:val="00D947D3"/>
    <w:rsid w:val="00D94922"/>
    <w:rsid w:val="00D94A96"/>
    <w:rsid w:val="00D94F13"/>
    <w:rsid w:val="00D94FC6"/>
    <w:rsid w:val="00D9544E"/>
    <w:rsid w:val="00D955EB"/>
    <w:rsid w:val="00D9587E"/>
    <w:rsid w:val="00D9588F"/>
    <w:rsid w:val="00D95C64"/>
    <w:rsid w:val="00D95EDA"/>
    <w:rsid w:val="00D95FB8"/>
    <w:rsid w:val="00D960EC"/>
    <w:rsid w:val="00D96437"/>
    <w:rsid w:val="00D965FC"/>
    <w:rsid w:val="00D96992"/>
    <w:rsid w:val="00D96CA2"/>
    <w:rsid w:val="00D96DA5"/>
    <w:rsid w:val="00D9709E"/>
    <w:rsid w:val="00D974AB"/>
    <w:rsid w:val="00D97665"/>
    <w:rsid w:val="00DA0056"/>
    <w:rsid w:val="00DA007F"/>
    <w:rsid w:val="00DA0152"/>
    <w:rsid w:val="00DA0249"/>
    <w:rsid w:val="00DA025B"/>
    <w:rsid w:val="00DA0370"/>
    <w:rsid w:val="00DA07CA"/>
    <w:rsid w:val="00DA0CE3"/>
    <w:rsid w:val="00DA0DF2"/>
    <w:rsid w:val="00DA0EE4"/>
    <w:rsid w:val="00DA1475"/>
    <w:rsid w:val="00DA163E"/>
    <w:rsid w:val="00DA1EAF"/>
    <w:rsid w:val="00DA2262"/>
    <w:rsid w:val="00DA261C"/>
    <w:rsid w:val="00DA2628"/>
    <w:rsid w:val="00DA272E"/>
    <w:rsid w:val="00DA2B29"/>
    <w:rsid w:val="00DA2B8D"/>
    <w:rsid w:val="00DA2BD9"/>
    <w:rsid w:val="00DA2C59"/>
    <w:rsid w:val="00DA2C65"/>
    <w:rsid w:val="00DA2C74"/>
    <w:rsid w:val="00DA2F85"/>
    <w:rsid w:val="00DA3183"/>
    <w:rsid w:val="00DA336F"/>
    <w:rsid w:val="00DA33E2"/>
    <w:rsid w:val="00DA3401"/>
    <w:rsid w:val="00DA3479"/>
    <w:rsid w:val="00DA363D"/>
    <w:rsid w:val="00DA3E47"/>
    <w:rsid w:val="00DA403A"/>
    <w:rsid w:val="00DA4085"/>
    <w:rsid w:val="00DA4136"/>
    <w:rsid w:val="00DA4273"/>
    <w:rsid w:val="00DA4306"/>
    <w:rsid w:val="00DA46CE"/>
    <w:rsid w:val="00DA472E"/>
    <w:rsid w:val="00DA49A9"/>
    <w:rsid w:val="00DA4ADB"/>
    <w:rsid w:val="00DA52A8"/>
    <w:rsid w:val="00DA5688"/>
    <w:rsid w:val="00DA572E"/>
    <w:rsid w:val="00DA5B07"/>
    <w:rsid w:val="00DA5C29"/>
    <w:rsid w:val="00DA5C40"/>
    <w:rsid w:val="00DA5DC6"/>
    <w:rsid w:val="00DA5E99"/>
    <w:rsid w:val="00DA5FB2"/>
    <w:rsid w:val="00DA62CF"/>
    <w:rsid w:val="00DA63FD"/>
    <w:rsid w:val="00DA680C"/>
    <w:rsid w:val="00DA6926"/>
    <w:rsid w:val="00DA6991"/>
    <w:rsid w:val="00DA6A31"/>
    <w:rsid w:val="00DA6DBD"/>
    <w:rsid w:val="00DA71FB"/>
    <w:rsid w:val="00DA740C"/>
    <w:rsid w:val="00DA7C30"/>
    <w:rsid w:val="00DA7DD7"/>
    <w:rsid w:val="00DA7FDA"/>
    <w:rsid w:val="00DB0549"/>
    <w:rsid w:val="00DB0550"/>
    <w:rsid w:val="00DB0793"/>
    <w:rsid w:val="00DB0B81"/>
    <w:rsid w:val="00DB0C4A"/>
    <w:rsid w:val="00DB0CAD"/>
    <w:rsid w:val="00DB0D33"/>
    <w:rsid w:val="00DB0D6F"/>
    <w:rsid w:val="00DB0FD1"/>
    <w:rsid w:val="00DB121B"/>
    <w:rsid w:val="00DB121E"/>
    <w:rsid w:val="00DB1281"/>
    <w:rsid w:val="00DB136C"/>
    <w:rsid w:val="00DB1524"/>
    <w:rsid w:val="00DB17FF"/>
    <w:rsid w:val="00DB1989"/>
    <w:rsid w:val="00DB1B78"/>
    <w:rsid w:val="00DB2055"/>
    <w:rsid w:val="00DB2269"/>
    <w:rsid w:val="00DB2D0F"/>
    <w:rsid w:val="00DB312D"/>
    <w:rsid w:val="00DB374E"/>
    <w:rsid w:val="00DB37DB"/>
    <w:rsid w:val="00DB3942"/>
    <w:rsid w:val="00DB3AB8"/>
    <w:rsid w:val="00DB3D18"/>
    <w:rsid w:val="00DB4021"/>
    <w:rsid w:val="00DB4056"/>
    <w:rsid w:val="00DB4188"/>
    <w:rsid w:val="00DB430A"/>
    <w:rsid w:val="00DB49DA"/>
    <w:rsid w:val="00DB4CCB"/>
    <w:rsid w:val="00DB4D76"/>
    <w:rsid w:val="00DB4EF2"/>
    <w:rsid w:val="00DB50AE"/>
    <w:rsid w:val="00DB5165"/>
    <w:rsid w:val="00DB537C"/>
    <w:rsid w:val="00DB561B"/>
    <w:rsid w:val="00DB56FA"/>
    <w:rsid w:val="00DB58CE"/>
    <w:rsid w:val="00DB5AC4"/>
    <w:rsid w:val="00DB5B4E"/>
    <w:rsid w:val="00DB5B71"/>
    <w:rsid w:val="00DB5CAB"/>
    <w:rsid w:val="00DB5CE9"/>
    <w:rsid w:val="00DB5EAD"/>
    <w:rsid w:val="00DB6037"/>
    <w:rsid w:val="00DB619D"/>
    <w:rsid w:val="00DB61E4"/>
    <w:rsid w:val="00DB6297"/>
    <w:rsid w:val="00DB62AB"/>
    <w:rsid w:val="00DB62F9"/>
    <w:rsid w:val="00DB6306"/>
    <w:rsid w:val="00DB63CE"/>
    <w:rsid w:val="00DB6693"/>
    <w:rsid w:val="00DB6A33"/>
    <w:rsid w:val="00DB6AFB"/>
    <w:rsid w:val="00DB6B49"/>
    <w:rsid w:val="00DB6FF0"/>
    <w:rsid w:val="00DB725A"/>
    <w:rsid w:val="00DB7283"/>
    <w:rsid w:val="00DB7290"/>
    <w:rsid w:val="00DB77F2"/>
    <w:rsid w:val="00DB784C"/>
    <w:rsid w:val="00DB7CFA"/>
    <w:rsid w:val="00DC01D2"/>
    <w:rsid w:val="00DC02B9"/>
    <w:rsid w:val="00DC02D4"/>
    <w:rsid w:val="00DC0435"/>
    <w:rsid w:val="00DC046D"/>
    <w:rsid w:val="00DC071B"/>
    <w:rsid w:val="00DC0773"/>
    <w:rsid w:val="00DC0B16"/>
    <w:rsid w:val="00DC0C40"/>
    <w:rsid w:val="00DC0C90"/>
    <w:rsid w:val="00DC1154"/>
    <w:rsid w:val="00DC1285"/>
    <w:rsid w:val="00DC1835"/>
    <w:rsid w:val="00DC1CBA"/>
    <w:rsid w:val="00DC1D59"/>
    <w:rsid w:val="00DC1E40"/>
    <w:rsid w:val="00DC1E70"/>
    <w:rsid w:val="00DC1FEA"/>
    <w:rsid w:val="00DC28AC"/>
    <w:rsid w:val="00DC2D33"/>
    <w:rsid w:val="00DC2DAB"/>
    <w:rsid w:val="00DC31D4"/>
    <w:rsid w:val="00DC3484"/>
    <w:rsid w:val="00DC3565"/>
    <w:rsid w:val="00DC36D0"/>
    <w:rsid w:val="00DC3A8C"/>
    <w:rsid w:val="00DC4060"/>
    <w:rsid w:val="00DC4486"/>
    <w:rsid w:val="00DC46B6"/>
    <w:rsid w:val="00DC473B"/>
    <w:rsid w:val="00DC47BC"/>
    <w:rsid w:val="00DC490D"/>
    <w:rsid w:val="00DC5226"/>
    <w:rsid w:val="00DC55AD"/>
    <w:rsid w:val="00DC5615"/>
    <w:rsid w:val="00DC5D0A"/>
    <w:rsid w:val="00DC5EA0"/>
    <w:rsid w:val="00DC5ECE"/>
    <w:rsid w:val="00DC638F"/>
    <w:rsid w:val="00DC69E5"/>
    <w:rsid w:val="00DC6A7E"/>
    <w:rsid w:val="00DC6D96"/>
    <w:rsid w:val="00DC6F2D"/>
    <w:rsid w:val="00DC6FA2"/>
    <w:rsid w:val="00DC70ED"/>
    <w:rsid w:val="00DC74AE"/>
    <w:rsid w:val="00DC7752"/>
    <w:rsid w:val="00DC7BF9"/>
    <w:rsid w:val="00DC7C79"/>
    <w:rsid w:val="00DD02BE"/>
    <w:rsid w:val="00DD0416"/>
    <w:rsid w:val="00DD056B"/>
    <w:rsid w:val="00DD06D0"/>
    <w:rsid w:val="00DD0893"/>
    <w:rsid w:val="00DD0ADE"/>
    <w:rsid w:val="00DD0D0F"/>
    <w:rsid w:val="00DD0D78"/>
    <w:rsid w:val="00DD0EE1"/>
    <w:rsid w:val="00DD0F90"/>
    <w:rsid w:val="00DD13CF"/>
    <w:rsid w:val="00DD16DB"/>
    <w:rsid w:val="00DD1863"/>
    <w:rsid w:val="00DD19DB"/>
    <w:rsid w:val="00DD1B52"/>
    <w:rsid w:val="00DD1B71"/>
    <w:rsid w:val="00DD226F"/>
    <w:rsid w:val="00DD22CE"/>
    <w:rsid w:val="00DD2E11"/>
    <w:rsid w:val="00DD31A7"/>
    <w:rsid w:val="00DD31DF"/>
    <w:rsid w:val="00DD31EB"/>
    <w:rsid w:val="00DD375C"/>
    <w:rsid w:val="00DD37FB"/>
    <w:rsid w:val="00DD3A12"/>
    <w:rsid w:val="00DD3B63"/>
    <w:rsid w:val="00DD3DF1"/>
    <w:rsid w:val="00DD3E0F"/>
    <w:rsid w:val="00DD3F7A"/>
    <w:rsid w:val="00DD4004"/>
    <w:rsid w:val="00DD436D"/>
    <w:rsid w:val="00DD43B3"/>
    <w:rsid w:val="00DD4527"/>
    <w:rsid w:val="00DD4BA5"/>
    <w:rsid w:val="00DD5247"/>
    <w:rsid w:val="00DD5321"/>
    <w:rsid w:val="00DD543B"/>
    <w:rsid w:val="00DD590C"/>
    <w:rsid w:val="00DD5A84"/>
    <w:rsid w:val="00DD5E76"/>
    <w:rsid w:val="00DD60C8"/>
    <w:rsid w:val="00DD61DC"/>
    <w:rsid w:val="00DD62E0"/>
    <w:rsid w:val="00DD64BC"/>
    <w:rsid w:val="00DD68BC"/>
    <w:rsid w:val="00DD6DF8"/>
    <w:rsid w:val="00DD6E53"/>
    <w:rsid w:val="00DD6EBF"/>
    <w:rsid w:val="00DD73AA"/>
    <w:rsid w:val="00DD7646"/>
    <w:rsid w:val="00DD767C"/>
    <w:rsid w:val="00DD77C4"/>
    <w:rsid w:val="00DD7816"/>
    <w:rsid w:val="00DD7B16"/>
    <w:rsid w:val="00DD7BAC"/>
    <w:rsid w:val="00DD7CBD"/>
    <w:rsid w:val="00DE0056"/>
    <w:rsid w:val="00DE0812"/>
    <w:rsid w:val="00DE090C"/>
    <w:rsid w:val="00DE0AD0"/>
    <w:rsid w:val="00DE0E22"/>
    <w:rsid w:val="00DE1217"/>
    <w:rsid w:val="00DE1311"/>
    <w:rsid w:val="00DE1508"/>
    <w:rsid w:val="00DE1920"/>
    <w:rsid w:val="00DE19AF"/>
    <w:rsid w:val="00DE19FE"/>
    <w:rsid w:val="00DE1FDE"/>
    <w:rsid w:val="00DE1FF1"/>
    <w:rsid w:val="00DE20D5"/>
    <w:rsid w:val="00DE2160"/>
    <w:rsid w:val="00DE245D"/>
    <w:rsid w:val="00DE2987"/>
    <w:rsid w:val="00DE29C9"/>
    <w:rsid w:val="00DE2B7F"/>
    <w:rsid w:val="00DE2E4D"/>
    <w:rsid w:val="00DE2E8B"/>
    <w:rsid w:val="00DE31A3"/>
    <w:rsid w:val="00DE32EB"/>
    <w:rsid w:val="00DE355C"/>
    <w:rsid w:val="00DE35A7"/>
    <w:rsid w:val="00DE36E4"/>
    <w:rsid w:val="00DE3C71"/>
    <w:rsid w:val="00DE405F"/>
    <w:rsid w:val="00DE436B"/>
    <w:rsid w:val="00DE458B"/>
    <w:rsid w:val="00DE46D9"/>
    <w:rsid w:val="00DE4713"/>
    <w:rsid w:val="00DE481F"/>
    <w:rsid w:val="00DE492A"/>
    <w:rsid w:val="00DE4AC6"/>
    <w:rsid w:val="00DE4DC5"/>
    <w:rsid w:val="00DE4DE0"/>
    <w:rsid w:val="00DE4FEC"/>
    <w:rsid w:val="00DE518E"/>
    <w:rsid w:val="00DE552C"/>
    <w:rsid w:val="00DE5601"/>
    <w:rsid w:val="00DE575A"/>
    <w:rsid w:val="00DE5951"/>
    <w:rsid w:val="00DE5A38"/>
    <w:rsid w:val="00DE5A91"/>
    <w:rsid w:val="00DE5DB9"/>
    <w:rsid w:val="00DE6329"/>
    <w:rsid w:val="00DE6408"/>
    <w:rsid w:val="00DE6447"/>
    <w:rsid w:val="00DE64E0"/>
    <w:rsid w:val="00DE6732"/>
    <w:rsid w:val="00DE6795"/>
    <w:rsid w:val="00DE681C"/>
    <w:rsid w:val="00DE69A3"/>
    <w:rsid w:val="00DE6BD3"/>
    <w:rsid w:val="00DE7092"/>
    <w:rsid w:val="00DE77EE"/>
    <w:rsid w:val="00DE78DF"/>
    <w:rsid w:val="00DE7938"/>
    <w:rsid w:val="00DE7F3F"/>
    <w:rsid w:val="00DF021C"/>
    <w:rsid w:val="00DF04B3"/>
    <w:rsid w:val="00DF05B8"/>
    <w:rsid w:val="00DF0820"/>
    <w:rsid w:val="00DF0984"/>
    <w:rsid w:val="00DF0C13"/>
    <w:rsid w:val="00DF0D5C"/>
    <w:rsid w:val="00DF1589"/>
    <w:rsid w:val="00DF15AF"/>
    <w:rsid w:val="00DF1E03"/>
    <w:rsid w:val="00DF1E2C"/>
    <w:rsid w:val="00DF1EB3"/>
    <w:rsid w:val="00DF2086"/>
    <w:rsid w:val="00DF2127"/>
    <w:rsid w:val="00DF230F"/>
    <w:rsid w:val="00DF2659"/>
    <w:rsid w:val="00DF2891"/>
    <w:rsid w:val="00DF2B3B"/>
    <w:rsid w:val="00DF2C3D"/>
    <w:rsid w:val="00DF3202"/>
    <w:rsid w:val="00DF3B0A"/>
    <w:rsid w:val="00DF3D79"/>
    <w:rsid w:val="00DF3D7F"/>
    <w:rsid w:val="00DF3FD2"/>
    <w:rsid w:val="00DF4373"/>
    <w:rsid w:val="00DF460E"/>
    <w:rsid w:val="00DF46D5"/>
    <w:rsid w:val="00DF4AD7"/>
    <w:rsid w:val="00DF5369"/>
    <w:rsid w:val="00DF53EC"/>
    <w:rsid w:val="00DF5772"/>
    <w:rsid w:val="00DF58DA"/>
    <w:rsid w:val="00DF5C90"/>
    <w:rsid w:val="00DF5EB3"/>
    <w:rsid w:val="00DF5F18"/>
    <w:rsid w:val="00DF6078"/>
    <w:rsid w:val="00DF65D0"/>
    <w:rsid w:val="00DF6670"/>
    <w:rsid w:val="00DF6797"/>
    <w:rsid w:val="00DF6A6E"/>
    <w:rsid w:val="00DF6BC6"/>
    <w:rsid w:val="00DF6E00"/>
    <w:rsid w:val="00DF732D"/>
    <w:rsid w:val="00DF7546"/>
    <w:rsid w:val="00DF75C9"/>
    <w:rsid w:val="00DF7FC1"/>
    <w:rsid w:val="00E00107"/>
    <w:rsid w:val="00E0038B"/>
    <w:rsid w:val="00E003D8"/>
    <w:rsid w:val="00E008C7"/>
    <w:rsid w:val="00E008CA"/>
    <w:rsid w:val="00E00C70"/>
    <w:rsid w:val="00E00D02"/>
    <w:rsid w:val="00E012D7"/>
    <w:rsid w:val="00E012E1"/>
    <w:rsid w:val="00E01977"/>
    <w:rsid w:val="00E019AC"/>
    <w:rsid w:val="00E01C19"/>
    <w:rsid w:val="00E01C23"/>
    <w:rsid w:val="00E01CB1"/>
    <w:rsid w:val="00E01EE5"/>
    <w:rsid w:val="00E021C3"/>
    <w:rsid w:val="00E0282D"/>
    <w:rsid w:val="00E029FA"/>
    <w:rsid w:val="00E02A87"/>
    <w:rsid w:val="00E02A8F"/>
    <w:rsid w:val="00E02F10"/>
    <w:rsid w:val="00E033D8"/>
    <w:rsid w:val="00E0342A"/>
    <w:rsid w:val="00E038C5"/>
    <w:rsid w:val="00E03D53"/>
    <w:rsid w:val="00E0440A"/>
    <w:rsid w:val="00E04807"/>
    <w:rsid w:val="00E04A3E"/>
    <w:rsid w:val="00E04BB0"/>
    <w:rsid w:val="00E04C19"/>
    <w:rsid w:val="00E04CB9"/>
    <w:rsid w:val="00E04F35"/>
    <w:rsid w:val="00E05196"/>
    <w:rsid w:val="00E0544C"/>
    <w:rsid w:val="00E0547B"/>
    <w:rsid w:val="00E054E5"/>
    <w:rsid w:val="00E0577C"/>
    <w:rsid w:val="00E057C7"/>
    <w:rsid w:val="00E05AD9"/>
    <w:rsid w:val="00E05C1E"/>
    <w:rsid w:val="00E05E58"/>
    <w:rsid w:val="00E05FEA"/>
    <w:rsid w:val="00E0635C"/>
    <w:rsid w:val="00E06423"/>
    <w:rsid w:val="00E065DE"/>
    <w:rsid w:val="00E066A5"/>
    <w:rsid w:val="00E06A84"/>
    <w:rsid w:val="00E06C18"/>
    <w:rsid w:val="00E07298"/>
    <w:rsid w:val="00E0729B"/>
    <w:rsid w:val="00E073D9"/>
    <w:rsid w:val="00E0799E"/>
    <w:rsid w:val="00E07BD7"/>
    <w:rsid w:val="00E07CB1"/>
    <w:rsid w:val="00E07FB7"/>
    <w:rsid w:val="00E10206"/>
    <w:rsid w:val="00E10ADF"/>
    <w:rsid w:val="00E10BAB"/>
    <w:rsid w:val="00E110C0"/>
    <w:rsid w:val="00E11123"/>
    <w:rsid w:val="00E11604"/>
    <w:rsid w:val="00E117C7"/>
    <w:rsid w:val="00E11A9E"/>
    <w:rsid w:val="00E11DF3"/>
    <w:rsid w:val="00E12096"/>
    <w:rsid w:val="00E120C9"/>
    <w:rsid w:val="00E1242E"/>
    <w:rsid w:val="00E12487"/>
    <w:rsid w:val="00E1288D"/>
    <w:rsid w:val="00E12A0A"/>
    <w:rsid w:val="00E12BDC"/>
    <w:rsid w:val="00E12D68"/>
    <w:rsid w:val="00E12FD2"/>
    <w:rsid w:val="00E12FD6"/>
    <w:rsid w:val="00E13310"/>
    <w:rsid w:val="00E13316"/>
    <w:rsid w:val="00E1338B"/>
    <w:rsid w:val="00E1343D"/>
    <w:rsid w:val="00E1351D"/>
    <w:rsid w:val="00E13580"/>
    <w:rsid w:val="00E13708"/>
    <w:rsid w:val="00E13713"/>
    <w:rsid w:val="00E13794"/>
    <w:rsid w:val="00E13F68"/>
    <w:rsid w:val="00E1419A"/>
    <w:rsid w:val="00E146CF"/>
    <w:rsid w:val="00E149C2"/>
    <w:rsid w:val="00E149F7"/>
    <w:rsid w:val="00E14AE7"/>
    <w:rsid w:val="00E14D0C"/>
    <w:rsid w:val="00E14EC8"/>
    <w:rsid w:val="00E14F34"/>
    <w:rsid w:val="00E15346"/>
    <w:rsid w:val="00E1546A"/>
    <w:rsid w:val="00E15693"/>
    <w:rsid w:val="00E1581D"/>
    <w:rsid w:val="00E15902"/>
    <w:rsid w:val="00E15910"/>
    <w:rsid w:val="00E15A16"/>
    <w:rsid w:val="00E16282"/>
    <w:rsid w:val="00E16512"/>
    <w:rsid w:val="00E16564"/>
    <w:rsid w:val="00E16660"/>
    <w:rsid w:val="00E16ABF"/>
    <w:rsid w:val="00E16D44"/>
    <w:rsid w:val="00E16DCE"/>
    <w:rsid w:val="00E16E6C"/>
    <w:rsid w:val="00E16FE3"/>
    <w:rsid w:val="00E17036"/>
    <w:rsid w:val="00E1726A"/>
    <w:rsid w:val="00E17353"/>
    <w:rsid w:val="00E17445"/>
    <w:rsid w:val="00E1745C"/>
    <w:rsid w:val="00E17513"/>
    <w:rsid w:val="00E175E5"/>
    <w:rsid w:val="00E176C1"/>
    <w:rsid w:val="00E1773A"/>
    <w:rsid w:val="00E178DE"/>
    <w:rsid w:val="00E17BB1"/>
    <w:rsid w:val="00E20027"/>
    <w:rsid w:val="00E20341"/>
    <w:rsid w:val="00E204BE"/>
    <w:rsid w:val="00E205CE"/>
    <w:rsid w:val="00E20735"/>
    <w:rsid w:val="00E20823"/>
    <w:rsid w:val="00E20ED2"/>
    <w:rsid w:val="00E21125"/>
    <w:rsid w:val="00E21899"/>
    <w:rsid w:val="00E21904"/>
    <w:rsid w:val="00E21B38"/>
    <w:rsid w:val="00E2239C"/>
    <w:rsid w:val="00E224AD"/>
    <w:rsid w:val="00E224E7"/>
    <w:rsid w:val="00E22986"/>
    <w:rsid w:val="00E22B1C"/>
    <w:rsid w:val="00E22BCC"/>
    <w:rsid w:val="00E22BDA"/>
    <w:rsid w:val="00E22D23"/>
    <w:rsid w:val="00E22EBF"/>
    <w:rsid w:val="00E230D8"/>
    <w:rsid w:val="00E231E5"/>
    <w:rsid w:val="00E23507"/>
    <w:rsid w:val="00E235F0"/>
    <w:rsid w:val="00E23610"/>
    <w:rsid w:val="00E23789"/>
    <w:rsid w:val="00E2378D"/>
    <w:rsid w:val="00E23878"/>
    <w:rsid w:val="00E2399E"/>
    <w:rsid w:val="00E2409D"/>
    <w:rsid w:val="00E2439A"/>
    <w:rsid w:val="00E243B7"/>
    <w:rsid w:val="00E246E0"/>
    <w:rsid w:val="00E24787"/>
    <w:rsid w:val="00E24878"/>
    <w:rsid w:val="00E24C60"/>
    <w:rsid w:val="00E24D49"/>
    <w:rsid w:val="00E25068"/>
    <w:rsid w:val="00E2538F"/>
    <w:rsid w:val="00E2558D"/>
    <w:rsid w:val="00E25654"/>
    <w:rsid w:val="00E25867"/>
    <w:rsid w:val="00E25C62"/>
    <w:rsid w:val="00E25DE9"/>
    <w:rsid w:val="00E25ED1"/>
    <w:rsid w:val="00E26662"/>
    <w:rsid w:val="00E26C97"/>
    <w:rsid w:val="00E26CE1"/>
    <w:rsid w:val="00E26D1B"/>
    <w:rsid w:val="00E2730A"/>
    <w:rsid w:val="00E275A9"/>
    <w:rsid w:val="00E27A1A"/>
    <w:rsid w:val="00E30006"/>
    <w:rsid w:val="00E302AF"/>
    <w:rsid w:val="00E30344"/>
    <w:rsid w:val="00E30609"/>
    <w:rsid w:val="00E30818"/>
    <w:rsid w:val="00E3094B"/>
    <w:rsid w:val="00E309B1"/>
    <w:rsid w:val="00E30A8F"/>
    <w:rsid w:val="00E30D08"/>
    <w:rsid w:val="00E311E9"/>
    <w:rsid w:val="00E31201"/>
    <w:rsid w:val="00E3132A"/>
    <w:rsid w:val="00E31340"/>
    <w:rsid w:val="00E31486"/>
    <w:rsid w:val="00E3172E"/>
    <w:rsid w:val="00E31945"/>
    <w:rsid w:val="00E31A3B"/>
    <w:rsid w:val="00E3214C"/>
    <w:rsid w:val="00E3217B"/>
    <w:rsid w:val="00E321A3"/>
    <w:rsid w:val="00E322D3"/>
    <w:rsid w:val="00E32439"/>
    <w:rsid w:val="00E32562"/>
    <w:rsid w:val="00E325AF"/>
    <w:rsid w:val="00E329FF"/>
    <w:rsid w:val="00E32A20"/>
    <w:rsid w:val="00E32CF8"/>
    <w:rsid w:val="00E32D9C"/>
    <w:rsid w:val="00E32EDA"/>
    <w:rsid w:val="00E32F39"/>
    <w:rsid w:val="00E330C6"/>
    <w:rsid w:val="00E335B0"/>
    <w:rsid w:val="00E3373F"/>
    <w:rsid w:val="00E3383A"/>
    <w:rsid w:val="00E3383C"/>
    <w:rsid w:val="00E33AD7"/>
    <w:rsid w:val="00E33B51"/>
    <w:rsid w:val="00E3434B"/>
    <w:rsid w:val="00E3441A"/>
    <w:rsid w:val="00E34720"/>
    <w:rsid w:val="00E34CA2"/>
    <w:rsid w:val="00E34EDD"/>
    <w:rsid w:val="00E3505A"/>
    <w:rsid w:val="00E3508B"/>
    <w:rsid w:val="00E350DF"/>
    <w:rsid w:val="00E350E9"/>
    <w:rsid w:val="00E3515A"/>
    <w:rsid w:val="00E35355"/>
    <w:rsid w:val="00E35358"/>
    <w:rsid w:val="00E3596C"/>
    <w:rsid w:val="00E360D5"/>
    <w:rsid w:val="00E3638E"/>
    <w:rsid w:val="00E363F1"/>
    <w:rsid w:val="00E3655D"/>
    <w:rsid w:val="00E3665B"/>
    <w:rsid w:val="00E36F60"/>
    <w:rsid w:val="00E3713F"/>
    <w:rsid w:val="00E374B7"/>
    <w:rsid w:val="00E37690"/>
    <w:rsid w:val="00E3780F"/>
    <w:rsid w:val="00E37970"/>
    <w:rsid w:val="00E379E8"/>
    <w:rsid w:val="00E37A31"/>
    <w:rsid w:val="00E37A47"/>
    <w:rsid w:val="00E37C5E"/>
    <w:rsid w:val="00E4018D"/>
    <w:rsid w:val="00E402AF"/>
    <w:rsid w:val="00E402FF"/>
    <w:rsid w:val="00E40558"/>
    <w:rsid w:val="00E407A7"/>
    <w:rsid w:val="00E40962"/>
    <w:rsid w:val="00E40B03"/>
    <w:rsid w:val="00E40B84"/>
    <w:rsid w:val="00E40F62"/>
    <w:rsid w:val="00E40F79"/>
    <w:rsid w:val="00E40FDD"/>
    <w:rsid w:val="00E41498"/>
    <w:rsid w:val="00E41BCB"/>
    <w:rsid w:val="00E41D30"/>
    <w:rsid w:val="00E42266"/>
    <w:rsid w:val="00E42313"/>
    <w:rsid w:val="00E4247F"/>
    <w:rsid w:val="00E42C5B"/>
    <w:rsid w:val="00E42D35"/>
    <w:rsid w:val="00E42D4F"/>
    <w:rsid w:val="00E43AC6"/>
    <w:rsid w:val="00E44248"/>
    <w:rsid w:val="00E44448"/>
    <w:rsid w:val="00E446B3"/>
    <w:rsid w:val="00E4486D"/>
    <w:rsid w:val="00E44943"/>
    <w:rsid w:val="00E449DA"/>
    <w:rsid w:val="00E44B80"/>
    <w:rsid w:val="00E44D22"/>
    <w:rsid w:val="00E45053"/>
    <w:rsid w:val="00E450C8"/>
    <w:rsid w:val="00E4529B"/>
    <w:rsid w:val="00E45C22"/>
    <w:rsid w:val="00E46122"/>
    <w:rsid w:val="00E462DB"/>
    <w:rsid w:val="00E463EA"/>
    <w:rsid w:val="00E46422"/>
    <w:rsid w:val="00E465B6"/>
    <w:rsid w:val="00E46634"/>
    <w:rsid w:val="00E4685C"/>
    <w:rsid w:val="00E46965"/>
    <w:rsid w:val="00E46F81"/>
    <w:rsid w:val="00E47079"/>
    <w:rsid w:val="00E470B0"/>
    <w:rsid w:val="00E47106"/>
    <w:rsid w:val="00E47524"/>
    <w:rsid w:val="00E47673"/>
    <w:rsid w:val="00E4787B"/>
    <w:rsid w:val="00E47A2A"/>
    <w:rsid w:val="00E47B30"/>
    <w:rsid w:val="00E47D91"/>
    <w:rsid w:val="00E47DAB"/>
    <w:rsid w:val="00E47E21"/>
    <w:rsid w:val="00E47F62"/>
    <w:rsid w:val="00E47F90"/>
    <w:rsid w:val="00E50185"/>
    <w:rsid w:val="00E501A5"/>
    <w:rsid w:val="00E5024C"/>
    <w:rsid w:val="00E50284"/>
    <w:rsid w:val="00E5048A"/>
    <w:rsid w:val="00E50505"/>
    <w:rsid w:val="00E506A0"/>
    <w:rsid w:val="00E508F8"/>
    <w:rsid w:val="00E50B5D"/>
    <w:rsid w:val="00E50D94"/>
    <w:rsid w:val="00E50E54"/>
    <w:rsid w:val="00E51060"/>
    <w:rsid w:val="00E5117D"/>
    <w:rsid w:val="00E5136C"/>
    <w:rsid w:val="00E5155F"/>
    <w:rsid w:val="00E51619"/>
    <w:rsid w:val="00E517B9"/>
    <w:rsid w:val="00E52436"/>
    <w:rsid w:val="00E525C6"/>
    <w:rsid w:val="00E52810"/>
    <w:rsid w:val="00E529DD"/>
    <w:rsid w:val="00E52A05"/>
    <w:rsid w:val="00E53416"/>
    <w:rsid w:val="00E5347F"/>
    <w:rsid w:val="00E53ACF"/>
    <w:rsid w:val="00E53B48"/>
    <w:rsid w:val="00E53C8C"/>
    <w:rsid w:val="00E54191"/>
    <w:rsid w:val="00E544B0"/>
    <w:rsid w:val="00E54517"/>
    <w:rsid w:val="00E54687"/>
    <w:rsid w:val="00E547C7"/>
    <w:rsid w:val="00E5497B"/>
    <w:rsid w:val="00E54ABE"/>
    <w:rsid w:val="00E54BE9"/>
    <w:rsid w:val="00E54D2E"/>
    <w:rsid w:val="00E54EC2"/>
    <w:rsid w:val="00E54F7B"/>
    <w:rsid w:val="00E55016"/>
    <w:rsid w:val="00E55421"/>
    <w:rsid w:val="00E55459"/>
    <w:rsid w:val="00E5559D"/>
    <w:rsid w:val="00E55635"/>
    <w:rsid w:val="00E558D3"/>
    <w:rsid w:val="00E55EEB"/>
    <w:rsid w:val="00E55F4F"/>
    <w:rsid w:val="00E565AD"/>
    <w:rsid w:val="00E566AA"/>
    <w:rsid w:val="00E569EB"/>
    <w:rsid w:val="00E56D2D"/>
    <w:rsid w:val="00E57180"/>
    <w:rsid w:val="00E5788D"/>
    <w:rsid w:val="00E57A81"/>
    <w:rsid w:val="00E57C9F"/>
    <w:rsid w:val="00E57D79"/>
    <w:rsid w:val="00E600EC"/>
    <w:rsid w:val="00E6019A"/>
    <w:rsid w:val="00E602A4"/>
    <w:rsid w:val="00E60520"/>
    <w:rsid w:val="00E60577"/>
    <w:rsid w:val="00E605C1"/>
    <w:rsid w:val="00E60C0B"/>
    <w:rsid w:val="00E60CD1"/>
    <w:rsid w:val="00E60D4F"/>
    <w:rsid w:val="00E60F2C"/>
    <w:rsid w:val="00E6134A"/>
    <w:rsid w:val="00E61543"/>
    <w:rsid w:val="00E615E7"/>
    <w:rsid w:val="00E616CB"/>
    <w:rsid w:val="00E61742"/>
    <w:rsid w:val="00E61963"/>
    <w:rsid w:val="00E61AF4"/>
    <w:rsid w:val="00E6208E"/>
    <w:rsid w:val="00E621FD"/>
    <w:rsid w:val="00E62479"/>
    <w:rsid w:val="00E624CC"/>
    <w:rsid w:val="00E62577"/>
    <w:rsid w:val="00E628A0"/>
    <w:rsid w:val="00E62C02"/>
    <w:rsid w:val="00E62C13"/>
    <w:rsid w:val="00E62CCD"/>
    <w:rsid w:val="00E62F37"/>
    <w:rsid w:val="00E63448"/>
    <w:rsid w:val="00E63540"/>
    <w:rsid w:val="00E63A7E"/>
    <w:rsid w:val="00E64158"/>
    <w:rsid w:val="00E642AE"/>
    <w:rsid w:val="00E64347"/>
    <w:rsid w:val="00E643BF"/>
    <w:rsid w:val="00E646E3"/>
    <w:rsid w:val="00E647B9"/>
    <w:rsid w:val="00E647E3"/>
    <w:rsid w:val="00E64A3A"/>
    <w:rsid w:val="00E64CB2"/>
    <w:rsid w:val="00E64CCF"/>
    <w:rsid w:val="00E64F58"/>
    <w:rsid w:val="00E64FFF"/>
    <w:rsid w:val="00E653D7"/>
    <w:rsid w:val="00E65A5F"/>
    <w:rsid w:val="00E6602A"/>
    <w:rsid w:val="00E669F9"/>
    <w:rsid w:val="00E66A4B"/>
    <w:rsid w:val="00E66AAF"/>
    <w:rsid w:val="00E66BC1"/>
    <w:rsid w:val="00E6702A"/>
    <w:rsid w:val="00E670DB"/>
    <w:rsid w:val="00E675E2"/>
    <w:rsid w:val="00E67848"/>
    <w:rsid w:val="00E67D83"/>
    <w:rsid w:val="00E67DF1"/>
    <w:rsid w:val="00E7038C"/>
    <w:rsid w:val="00E706AC"/>
    <w:rsid w:val="00E706C1"/>
    <w:rsid w:val="00E707E3"/>
    <w:rsid w:val="00E70A37"/>
    <w:rsid w:val="00E70B11"/>
    <w:rsid w:val="00E70CEB"/>
    <w:rsid w:val="00E70D67"/>
    <w:rsid w:val="00E70DDF"/>
    <w:rsid w:val="00E70E1B"/>
    <w:rsid w:val="00E70F4C"/>
    <w:rsid w:val="00E714B1"/>
    <w:rsid w:val="00E71567"/>
    <w:rsid w:val="00E715B5"/>
    <w:rsid w:val="00E71A81"/>
    <w:rsid w:val="00E71B72"/>
    <w:rsid w:val="00E71BBC"/>
    <w:rsid w:val="00E71BFE"/>
    <w:rsid w:val="00E71CF7"/>
    <w:rsid w:val="00E722FC"/>
    <w:rsid w:val="00E72423"/>
    <w:rsid w:val="00E7269E"/>
    <w:rsid w:val="00E726CE"/>
    <w:rsid w:val="00E728F3"/>
    <w:rsid w:val="00E72CF9"/>
    <w:rsid w:val="00E72EC1"/>
    <w:rsid w:val="00E73259"/>
    <w:rsid w:val="00E733AD"/>
    <w:rsid w:val="00E73A0B"/>
    <w:rsid w:val="00E73A25"/>
    <w:rsid w:val="00E73AB1"/>
    <w:rsid w:val="00E73AB2"/>
    <w:rsid w:val="00E73BD9"/>
    <w:rsid w:val="00E73EC7"/>
    <w:rsid w:val="00E73F12"/>
    <w:rsid w:val="00E73F93"/>
    <w:rsid w:val="00E74071"/>
    <w:rsid w:val="00E7431E"/>
    <w:rsid w:val="00E7442D"/>
    <w:rsid w:val="00E744FA"/>
    <w:rsid w:val="00E74703"/>
    <w:rsid w:val="00E747C2"/>
    <w:rsid w:val="00E74803"/>
    <w:rsid w:val="00E74B73"/>
    <w:rsid w:val="00E74BAF"/>
    <w:rsid w:val="00E74CFA"/>
    <w:rsid w:val="00E74F03"/>
    <w:rsid w:val="00E7537E"/>
    <w:rsid w:val="00E7552D"/>
    <w:rsid w:val="00E756CB"/>
    <w:rsid w:val="00E75759"/>
    <w:rsid w:val="00E75AB1"/>
    <w:rsid w:val="00E75AD1"/>
    <w:rsid w:val="00E75C82"/>
    <w:rsid w:val="00E75DAB"/>
    <w:rsid w:val="00E75DAD"/>
    <w:rsid w:val="00E75E51"/>
    <w:rsid w:val="00E764E9"/>
    <w:rsid w:val="00E765E1"/>
    <w:rsid w:val="00E76A41"/>
    <w:rsid w:val="00E76B78"/>
    <w:rsid w:val="00E76B98"/>
    <w:rsid w:val="00E76EC3"/>
    <w:rsid w:val="00E7701A"/>
    <w:rsid w:val="00E7705E"/>
    <w:rsid w:val="00E77222"/>
    <w:rsid w:val="00E77495"/>
    <w:rsid w:val="00E776B3"/>
    <w:rsid w:val="00E777BF"/>
    <w:rsid w:val="00E777DC"/>
    <w:rsid w:val="00E77ABE"/>
    <w:rsid w:val="00E806AD"/>
    <w:rsid w:val="00E807D3"/>
    <w:rsid w:val="00E80D03"/>
    <w:rsid w:val="00E80DF9"/>
    <w:rsid w:val="00E80E66"/>
    <w:rsid w:val="00E81185"/>
    <w:rsid w:val="00E81218"/>
    <w:rsid w:val="00E816B0"/>
    <w:rsid w:val="00E818E6"/>
    <w:rsid w:val="00E8190F"/>
    <w:rsid w:val="00E81A62"/>
    <w:rsid w:val="00E81B8D"/>
    <w:rsid w:val="00E81C48"/>
    <w:rsid w:val="00E81CA5"/>
    <w:rsid w:val="00E81D1F"/>
    <w:rsid w:val="00E81DC1"/>
    <w:rsid w:val="00E8225D"/>
    <w:rsid w:val="00E829A8"/>
    <w:rsid w:val="00E82CAD"/>
    <w:rsid w:val="00E82F01"/>
    <w:rsid w:val="00E834CC"/>
    <w:rsid w:val="00E837FB"/>
    <w:rsid w:val="00E8385C"/>
    <w:rsid w:val="00E83BAE"/>
    <w:rsid w:val="00E83CE4"/>
    <w:rsid w:val="00E83F01"/>
    <w:rsid w:val="00E83F68"/>
    <w:rsid w:val="00E8432F"/>
    <w:rsid w:val="00E843DB"/>
    <w:rsid w:val="00E849EB"/>
    <w:rsid w:val="00E84AC7"/>
    <w:rsid w:val="00E84CB3"/>
    <w:rsid w:val="00E84D12"/>
    <w:rsid w:val="00E85091"/>
    <w:rsid w:val="00E85130"/>
    <w:rsid w:val="00E85489"/>
    <w:rsid w:val="00E85645"/>
    <w:rsid w:val="00E85661"/>
    <w:rsid w:val="00E856F5"/>
    <w:rsid w:val="00E85798"/>
    <w:rsid w:val="00E85810"/>
    <w:rsid w:val="00E85E4A"/>
    <w:rsid w:val="00E860F8"/>
    <w:rsid w:val="00E86122"/>
    <w:rsid w:val="00E862AE"/>
    <w:rsid w:val="00E864C1"/>
    <w:rsid w:val="00E86830"/>
    <w:rsid w:val="00E868D9"/>
    <w:rsid w:val="00E86E80"/>
    <w:rsid w:val="00E870C9"/>
    <w:rsid w:val="00E87249"/>
    <w:rsid w:val="00E87572"/>
    <w:rsid w:val="00E87C1E"/>
    <w:rsid w:val="00E87CCD"/>
    <w:rsid w:val="00E87D92"/>
    <w:rsid w:val="00E87E10"/>
    <w:rsid w:val="00E87F13"/>
    <w:rsid w:val="00E9032C"/>
    <w:rsid w:val="00E903EB"/>
    <w:rsid w:val="00E904AB"/>
    <w:rsid w:val="00E90641"/>
    <w:rsid w:val="00E90675"/>
    <w:rsid w:val="00E909C7"/>
    <w:rsid w:val="00E90A7F"/>
    <w:rsid w:val="00E90A94"/>
    <w:rsid w:val="00E90AF7"/>
    <w:rsid w:val="00E90C1C"/>
    <w:rsid w:val="00E90C6E"/>
    <w:rsid w:val="00E90D39"/>
    <w:rsid w:val="00E90DB4"/>
    <w:rsid w:val="00E912F1"/>
    <w:rsid w:val="00E91324"/>
    <w:rsid w:val="00E91546"/>
    <w:rsid w:val="00E91565"/>
    <w:rsid w:val="00E91656"/>
    <w:rsid w:val="00E91D0E"/>
    <w:rsid w:val="00E9208E"/>
    <w:rsid w:val="00E9223E"/>
    <w:rsid w:val="00E92512"/>
    <w:rsid w:val="00E92552"/>
    <w:rsid w:val="00E93223"/>
    <w:rsid w:val="00E93331"/>
    <w:rsid w:val="00E93544"/>
    <w:rsid w:val="00E93654"/>
    <w:rsid w:val="00E939C3"/>
    <w:rsid w:val="00E93B4D"/>
    <w:rsid w:val="00E940F6"/>
    <w:rsid w:val="00E94101"/>
    <w:rsid w:val="00E94399"/>
    <w:rsid w:val="00E9449C"/>
    <w:rsid w:val="00E94AAE"/>
    <w:rsid w:val="00E94C1D"/>
    <w:rsid w:val="00E94E1D"/>
    <w:rsid w:val="00E94EDD"/>
    <w:rsid w:val="00E9510E"/>
    <w:rsid w:val="00E95160"/>
    <w:rsid w:val="00E951B6"/>
    <w:rsid w:val="00E9547D"/>
    <w:rsid w:val="00E9590E"/>
    <w:rsid w:val="00E95989"/>
    <w:rsid w:val="00E95A64"/>
    <w:rsid w:val="00E95AFE"/>
    <w:rsid w:val="00E95C41"/>
    <w:rsid w:val="00E95E27"/>
    <w:rsid w:val="00E96228"/>
    <w:rsid w:val="00E966DF"/>
    <w:rsid w:val="00E96A16"/>
    <w:rsid w:val="00E96EE3"/>
    <w:rsid w:val="00E96F4E"/>
    <w:rsid w:val="00E96F6B"/>
    <w:rsid w:val="00E96F8F"/>
    <w:rsid w:val="00E97109"/>
    <w:rsid w:val="00E97163"/>
    <w:rsid w:val="00E971FC"/>
    <w:rsid w:val="00E9748A"/>
    <w:rsid w:val="00E974F1"/>
    <w:rsid w:val="00E977E4"/>
    <w:rsid w:val="00E9797E"/>
    <w:rsid w:val="00E97A93"/>
    <w:rsid w:val="00E97F4C"/>
    <w:rsid w:val="00EA00F1"/>
    <w:rsid w:val="00EA02D9"/>
    <w:rsid w:val="00EA093A"/>
    <w:rsid w:val="00EA0AF1"/>
    <w:rsid w:val="00EA0C9E"/>
    <w:rsid w:val="00EA0E89"/>
    <w:rsid w:val="00EA0F9D"/>
    <w:rsid w:val="00EA11AA"/>
    <w:rsid w:val="00EA160C"/>
    <w:rsid w:val="00EA1839"/>
    <w:rsid w:val="00EA1C12"/>
    <w:rsid w:val="00EA1DAA"/>
    <w:rsid w:val="00EA1DF7"/>
    <w:rsid w:val="00EA2062"/>
    <w:rsid w:val="00EA20A2"/>
    <w:rsid w:val="00EA20B3"/>
    <w:rsid w:val="00EA24CE"/>
    <w:rsid w:val="00EA251A"/>
    <w:rsid w:val="00EA25CE"/>
    <w:rsid w:val="00EA26D4"/>
    <w:rsid w:val="00EA29E2"/>
    <w:rsid w:val="00EA2BA8"/>
    <w:rsid w:val="00EA2F85"/>
    <w:rsid w:val="00EA31B9"/>
    <w:rsid w:val="00EA324D"/>
    <w:rsid w:val="00EA34F5"/>
    <w:rsid w:val="00EA3667"/>
    <w:rsid w:val="00EA3680"/>
    <w:rsid w:val="00EA3CEC"/>
    <w:rsid w:val="00EA41AC"/>
    <w:rsid w:val="00EA4438"/>
    <w:rsid w:val="00EA46E3"/>
    <w:rsid w:val="00EA49B6"/>
    <w:rsid w:val="00EA49E8"/>
    <w:rsid w:val="00EA4B1C"/>
    <w:rsid w:val="00EA4B2A"/>
    <w:rsid w:val="00EA4B9F"/>
    <w:rsid w:val="00EA4CF7"/>
    <w:rsid w:val="00EA54F8"/>
    <w:rsid w:val="00EA5868"/>
    <w:rsid w:val="00EA588D"/>
    <w:rsid w:val="00EA5D8A"/>
    <w:rsid w:val="00EA5DC8"/>
    <w:rsid w:val="00EA5EC7"/>
    <w:rsid w:val="00EA6486"/>
    <w:rsid w:val="00EA6520"/>
    <w:rsid w:val="00EA6C67"/>
    <w:rsid w:val="00EA6D1B"/>
    <w:rsid w:val="00EA71C1"/>
    <w:rsid w:val="00EA73FD"/>
    <w:rsid w:val="00EA7417"/>
    <w:rsid w:val="00EA7781"/>
    <w:rsid w:val="00EA7BC9"/>
    <w:rsid w:val="00EA7C98"/>
    <w:rsid w:val="00EB0104"/>
    <w:rsid w:val="00EB01F5"/>
    <w:rsid w:val="00EB02A5"/>
    <w:rsid w:val="00EB02C0"/>
    <w:rsid w:val="00EB042E"/>
    <w:rsid w:val="00EB045F"/>
    <w:rsid w:val="00EB0711"/>
    <w:rsid w:val="00EB0729"/>
    <w:rsid w:val="00EB0799"/>
    <w:rsid w:val="00EB0ABD"/>
    <w:rsid w:val="00EB0CF5"/>
    <w:rsid w:val="00EB1598"/>
    <w:rsid w:val="00EB15F8"/>
    <w:rsid w:val="00EB1865"/>
    <w:rsid w:val="00EB186E"/>
    <w:rsid w:val="00EB1BE9"/>
    <w:rsid w:val="00EB1CF6"/>
    <w:rsid w:val="00EB1DA5"/>
    <w:rsid w:val="00EB2138"/>
    <w:rsid w:val="00EB21C5"/>
    <w:rsid w:val="00EB2318"/>
    <w:rsid w:val="00EB2435"/>
    <w:rsid w:val="00EB24AE"/>
    <w:rsid w:val="00EB25A5"/>
    <w:rsid w:val="00EB2988"/>
    <w:rsid w:val="00EB2E0C"/>
    <w:rsid w:val="00EB2E11"/>
    <w:rsid w:val="00EB30F3"/>
    <w:rsid w:val="00EB3128"/>
    <w:rsid w:val="00EB3359"/>
    <w:rsid w:val="00EB33B0"/>
    <w:rsid w:val="00EB36A8"/>
    <w:rsid w:val="00EB36F1"/>
    <w:rsid w:val="00EB3780"/>
    <w:rsid w:val="00EB3A7A"/>
    <w:rsid w:val="00EB3F04"/>
    <w:rsid w:val="00EB3FF8"/>
    <w:rsid w:val="00EB44B4"/>
    <w:rsid w:val="00EB4553"/>
    <w:rsid w:val="00EB46FC"/>
    <w:rsid w:val="00EB48B7"/>
    <w:rsid w:val="00EB4975"/>
    <w:rsid w:val="00EB4A08"/>
    <w:rsid w:val="00EB4AF0"/>
    <w:rsid w:val="00EB4CE2"/>
    <w:rsid w:val="00EB4DD2"/>
    <w:rsid w:val="00EB55D2"/>
    <w:rsid w:val="00EB5899"/>
    <w:rsid w:val="00EB5986"/>
    <w:rsid w:val="00EB5BEE"/>
    <w:rsid w:val="00EB5DD2"/>
    <w:rsid w:val="00EB63EB"/>
    <w:rsid w:val="00EB672B"/>
    <w:rsid w:val="00EB67C2"/>
    <w:rsid w:val="00EB685D"/>
    <w:rsid w:val="00EB68E1"/>
    <w:rsid w:val="00EB696B"/>
    <w:rsid w:val="00EB6E81"/>
    <w:rsid w:val="00EB71C0"/>
    <w:rsid w:val="00EB7301"/>
    <w:rsid w:val="00EB7395"/>
    <w:rsid w:val="00EB76A8"/>
    <w:rsid w:val="00EB7910"/>
    <w:rsid w:val="00EB79DF"/>
    <w:rsid w:val="00EB7B1F"/>
    <w:rsid w:val="00EB7C5D"/>
    <w:rsid w:val="00EC0262"/>
    <w:rsid w:val="00EC0805"/>
    <w:rsid w:val="00EC0885"/>
    <w:rsid w:val="00EC08EF"/>
    <w:rsid w:val="00EC0B54"/>
    <w:rsid w:val="00EC0B82"/>
    <w:rsid w:val="00EC0BC5"/>
    <w:rsid w:val="00EC0D6F"/>
    <w:rsid w:val="00EC0D7C"/>
    <w:rsid w:val="00EC0F98"/>
    <w:rsid w:val="00EC1016"/>
    <w:rsid w:val="00EC107D"/>
    <w:rsid w:val="00EC1161"/>
    <w:rsid w:val="00EC150F"/>
    <w:rsid w:val="00EC1588"/>
    <w:rsid w:val="00EC178F"/>
    <w:rsid w:val="00EC17CA"/>
    <w:rsid w:val="00EC1BEC"/>
    <w:rsid w:val="00EC1CB7"/>
    <w:rsid w:val="00EC20FA"/>
    <w:rsid w:val="00EC21EC"/>
    <w:rsid w:val="00EC2785"/>
    <w:rsid w:val="00EC289A"/>
    <w:rsid w:val="00EC2AE3"/>
    <w:rsid w:val="00EC2C0B"/>
    <w:rsid w:val="00EC2CAC"/>
    <w:rsid w:val="00EC32C1"/>
    <w:rsid w:val="00EC3513"/>
    <w:rsid w:val="00EC3524"/>
    <w:rsid w:val="00EC35E1"/>
    <w:rsid w:val="00EC3BE8"/>
    <w:rsid w:val="00EC3CEE"/>
    <w:rsid w:val="00EC3D2B"/>
    <w:rsid w:val="00EC3F00"/>
    <w:rsid w:val="00EC3F61"/>
    <w:rsid w:val="00EC434F"/>
    <w:rsid w:val="00EC43EE"/>
    <w:rsid w:val="00EC4679"/>
    <w:rsid w:val="00EC474D"/>
    <w:rsid w:val="00EC49EA"/>
    <w:rsid w:val="00EC4B55"/>
    <w:rsid w:val="00EC4B6F"/>
    <w:rsid w:val="00EC4B9E"/>
    <w:rsid w:val="00EC4D15"/>
    <w:rsid w:val="00EC4F4A"/>
    <w:rsid w:val="00EC4FE4"/>
    <w:rsid w:val="00EC5232"/>
    <w:rsid w:val="00EC5293"/>
    <w:rsid w:val="00EC5679"/>
    <w:rsid w:val="00EC56A9"/>
    <w:rsid w:val="00EC59D6"/>
    <w:rsid w:val="00EC5D5C"/>
    <w:rsid w:val="00EC5D93"/>
    <w:rsid w:val="00EC5F1E"/>
    <w:rsid w:val="00EC63CA"/>
    <w:rsid w:val="00EC63FE"/>
    <w:rsid w:val="00EC67FF"/>
    <w:rsid w:val="00EC7323"/>
    <w:rsid w:val="00EC761A"/>
    <w:rsid w:val="00EC7ABA"/>
    <w:rsid w:val="00EC7C80"/>
    <w:rsid w:val="00ED0496"/>
    <w:rsid w:val="00ED04D3"/>
    <w:rsid w:val="00ED07EF"/>
    <w:rsid w:val="00ED0847"/>
    <w:rsid w:val="00ED0A4E"/>
    <w:rsid w:val="00ED0CE6"/>
    <w:rsid w:val="00ED164F"/>
    <w:rsid w:val="00ED18CD"/>
    <w:rsid w:val="00ED1916"/>
    <w:rsid w:val="00ED19D6"/>
    <w:rsid w:val="00ED1A57"/>
    <w:rsid w:val="00ED1D20"/>
    <w:rsid w:val="00ED1ED9"/>
    <w:rsid w:val="00ED1F30"/>
    <w:rsid w:val="00ED1FEF"/>
    <w:rsid w:val="00ED2143"/>
    <w:rsid w:val="00ED21B0"/>
    <w:rsid w:val="00ED2358"/>
    <w:rsid w:val="00ED2591"/>
    <w:rsid w:val="00ED25E6"/>
    <w:rsid w:val="00ED263A"/>
    <w:rsid w:val="00ED29F6"/>
    <w:rsid w:val="00ED2C2C"/>
    <w:rsid w:val="00ED321F"/>
    <w:rsid w:val="00ED35E3"/>
    <w:rsid w:val="00ED3C6E"/>
    <w:rsid w:val="00ED3DA1"/>
    <w:rsid w:val="00ED4025"/>
    <w:rsid w:val="00ED44B6"/>
    <w:rsid w:val="00ED4AA0"/>
    <w:rsid w:val="00ED5155"/>
    <w:rsid w:val="00ED518C"/>
    <w:rsid w:val="00ED56C3"/>
    <w:rsid w:val="00ED573A"/>
    <w:rsid w:val="00ED59A9"/>
    <w:rsid w:val="00ED5DD5"/>
    <w:rsid w:val="00ED6026"/>
    <w:rsid w:val="00ED6181"/>
    <w:rsid w:val="00ED63EB"/>
    <w:rsid w:val="00ED641D"/>
    <w:rsid w:val="00ED6690"/>
    <w:rsid w:val="00ED6722"/>
    <w:rsid w:val="00ED68C0"/>
    <w:rsid w:val="00ED68DE"/>
    <w:rsid w:val="00ED6A16"/>
    <w:rsid w:val="00ED6F34"/>
    <w:rsid w:val="00ED6FDF"/>
    <w:rsid w:val="00ED7073"/>
    <w:rsid w:val="00ED7207"/>
    <w:rsid w:val="00ED7281"/>
    <w:rsid w:val="00ED7589"/>
    <w:rsid w:val="00ED7619"/>
    <w:rsid w:val="00ED7814"/>
    <w:rsid w:val="00ED784D"/>
    <w:rsid w:val="00ED7A54"/>
    <w:rsid w:val="00EE016D"/>
    <w:rsid w:val="00EE040E"/>
    <w:rsid w:val="00EE0481"/>
    <w:rsid w:val="00EE091C"/>
    <w:rsid w:val="00EE0AD8"/>
    <w:rsid w:val="00EE0B28"/>
    <w:rsid w:val="00EE0DCB"/>
    <w:rsid w:val="00EE1107"/>
    <w:rsid w:val="00EE1179"/>
    <w:rsid w:val="00EE1521"/>
    <w:rsid w:val="00EE15A1"/>
    <w:rsid w:val="00EE167A"/>
    <w:rsid w:val="00EE1743"/>
    <w:rsid w:val="00EE17C5"/>
    <w:rsid w:val="00EE1834"/>
    <w:rsid w:val="00EE1943"/>
    <w:rsid w:val="00EE1984"/>
    <w:rsid w:val="00EE19C6"/>
    <w:rsid w:val="00EE1E33"/>
    <w:rsid w:val="00EE1EEB"/>
    <w:rsid w:val="00EE1FE7"/>
    <w:rsid w:val="00EE214C"/>
    <w:rsid w:val="00EE219E"/>
    <w:rsid w:val="00EE255C"/>
    <w:rsid w:val="00EE2660"/>
    <w:rsid w:val="00EE2686"/>
    <w:rsid w:val="00EE27CF"/>
    <w:rsid w:val="00EE2EDD"/>
    <w:rsid w:val="00EE3518"/>
    <w:rsid w:val="00EE35AB"/>
    <w:rsid w:val="00EE398A"/>
    <w:rsid w:val="00EE3AD9"/>
    <w:rsid w:val="00EE3E9B"/>
    <w:rsid w:val="00EE413C"/>
    <w:rsid w:val="00EE438C"/>
    <w:rsid w:val="00EE43BE"/>
    <w:rsid w:val="00EE4ACC"/>
    <w:rsid w:val="00EE50B8"/>
    <w:rsid w:val="00EE50D4"/>
    <w:rsid w:val="00EE54A2"/>
    <w:rsid w:val="00EE580E"/>
    <w:rsid w:val="00EE59A5"/>
    <w:rsid w:val="00EE5D31"/>
    <w:rsid w:val="00EE6006"/>
    <w:rsid w:val="00EE6251"/>
    <w:rsid w:val="00EE6282"/>
    <w:rsid w:val="00EE676A"/>
    <w:rsid w:val="00EE681C"/>
    <w:rsid w:val="00EE6868"/>
    <w:rsid w:val="00EE6A81"/>
    <w:rsid w:val="00EE6AF9"/>
    <w:rsid w:val="00EE6D30"/>
    <w:rsid w:val="00EE6D3D"/>
    <w:rsid w:val="00EE6D94"/>
    <w:rsid w:val="00EE6E58"/>
    <w:rsid w:val="00EE6EB6"/>
    <w:rsid w:val="00EE6F5C"/>
    <w:rsid w:val="00EE7414"/>
    <w:rsid w:val="00EE78C8"/>
    <w:rsid w:val="00EE7D4D"/>
    <w:rsid w:val="00EE7EC9"/>
    <w:rsid w:val="00EF00D2"/>
    <w:rsid w:val="00EF010B"/>
    <w:rsid w:val="00EF05CB"/>
    <w:rsid w:val="00EF05F8"/>
    <w:rsid w:val="00EF06FB"/>
    <w:rsid w:val="00EF0706"/>
    <w:rsid w:val="00EF0A80"/>
    <w:rsid w:val="00EF0CBC"/>
    <w:rsid w:val="00EF0D7B"/>
    <w:rsid w:val="00EF0D9A"/>
    <w:rsid w:val="00EF1116"/>
    <w:rsid w:val="00EF128B"/>
    <w:rsid w:val="00EF1E69"/>
    <w:rsid w:val="00EF1F77"/>
    <w:rsid w:val="00EF2036"/>
    <w:rsid w:val="00EF21F4"/>
    <w:rsid w:val="00EF2528"/>
    <w:rsid w:val="00EF2562"/>
    <w:rsid w:val="00EF2977"/>
    <w:rsid w:val="00EF2A9C"/>
    <w:rsid w:val="00EF2B52"/>
    <w:rsid w:val="00EF2DE6"/>
    <w:rsid w:val="00EF2E76"/>
    <w:rsid w:val="00EF303A"/>
    <w:rsid w:val="00EF334C"/>
    <w:rsid w:val="00EF3383"/>
    <w:rsid w:val="00EF35A6"/>
    <w:rsid w:val="00EF3610"/>
    <w:rsid w:val="00EF37AF"/>
    <w:rsid w:val="00EF38EE"/>
    <w:rsid w:val="00EF3CAA"/>
    <w:rsid w:val="00EF3F9E"/>
    <w:rsid w:val="00EF3FA3"/>
    <w:rsid w:val="00EF4062"/>
    <w:rsid w:val="00EF4300"/>
    <w:rsid w:val="00EF43BC"/>
    <w:rsid w:val="00EF4963"/>
    <w:rsid w:val="00EF4A1B"/>
    <w:rsid w:val="00EF4C47"/>
    <w:rsid w:val="00EF4C4E"/>
    <w:rsid w:val="00EF4E6D"/>
    <w:rsid w:val="00EF50DE"/>
    <w:rsid w:val="00EF51F6"/>
    <w:rsid w:val="00EF5301"/>
    <w:rsid w:val="00EF5622"/>
    <w:rsid w:val="00EF619E"/>
    <w:rsid w:val="00EF61B1"/>
    <w:rsid w:val="00EF654E"/>
    <w:rsid w:val="00EF65A6"/>
    <w:rsid w:val="00EF671E"/>
    <w:rsid w:val="00EF6747"/>
    <w:rsid w:val="00EF6930"/>
    <w:rsid w:val="00EF6E31"/>
    <w:rsid w:val="00EF6F77"/>
    <w:rsid w:val="00EF7135"/>
    <w:rsid w:val="00EF7199"/>
    <w:rsid w:val="00EF7421"/>
    <w:rsid w:val="00EF77B4"/>
    <w:rsid w:val="00EF77CA"/>
    <w:rsid w:val="00EF7A7E"/>
    <w:rsid w:val="00EF7BA9"/>
    <w:rsid w:val="00F000BB"/>
    <w:rsid w:val="00F00389"/>
    <w:rsid w:val="00F005CB"/>
    <w:rsid w:val="00F005F0"/>
    <w:rsid w:val="00F00B04"/>
    <w:rsid w:val="00F00C7B"/>
    <w:rsid w:val="00F0131D"/>
    <w:rsid w:val="00F015A4"/>
    <w:rsid w:val="00F015F7"/>
    <w:rsid w:val="00F020A0"/>
    <w:rsid w:val="00F020F7"/>
    <w:rsid w:val="00F02126"/>
    <w:rsid w:val="00F02240"/>
    <w:rsid w:val="00F0226D"/>
    <w:rsid w:val="00F026E7"/>
    <w:rsid w:val="00F03412"/>
    <w:rsid w:val="00F035A9"/>
    <w:rsid w:val="00F039F3"/>
    <w:rsid w:val="00F03CC5"/>
    <w:rsid w:val="00F03D19"/>
    <w:rsid w:val="00F03F7D"/>
    <w:rsid w:val="00F04813"/>
    <w:rsid w:val="00F04A3F"/>
    <w:rsid w:val="00F04CBB"/>
    <w:rsid w:val="00F04D68"/>
    <w:rsid w:val="00F04D92"/>
    <w:rsid w:val="00F05443"/>
    <w:rsid w:val="00F05AE0"/>
    <w:rsid w:val="00F05B30"/>
    <w:rsid w:val="00F05BC4"/>
    <w:rsid w:val="00F05D56"/>
    <w:rsid w:val="00F060B8"/>
    <w:rsid w:val="00F06149"/>
    <w:rsid w:val="00F0668A"/>
    <w:rsid w:val="00F067D8"/>
    <w:rsid w:val="00F067E2"/>
    <w:rsid w:val="00F0687F"/>
    <w:rsid w:val="00F06B95"/>
    <w:rsid w:val="00F06C1A"/>
    <w:rsid w:val="00F0704B"/>
    <w:rsid w:val="00F07104"/>
    <w:rsid w:val="00F07171"/>
    <w:rsid w:val="00F0722E"/>
    <w:rsid w:val="00F0727C"/>
    <w:rsid w:val="00F0751D"/>
    <w:rsid w:val="00F0753C"/>
    <w:rsid w:val="00F0778F"/>
    <w:rsid w:val="00F07B9F"/>
    <w:rsid w:val="00F07FA9"/>
    <w:rsid w:val="00F10037"/>
    <w:rsid w:val="00F1048D"/>
    <w:rsid w:val="00F104CB"/>
    <w:rsid w:val="00F106EB"/>
    <w:rsid w:val="00F109C3"/>
    <w:rsid w:val="00F109E2"/>
    <w:rsid w:val="00F10D1C"/>
    <w:rsid w:val="00F10D72"/>
    <w:rsid w:val="00F110C2"/>
    <w:rsid w:val="00F11186"/>
    <w:rsid w:val="00F111B2"/>
    <w:rsid w:val="00F113A4"/>
    <w:rsid w:val="00F1154F"/>
    <w:rsid w:val="00F116E9"/>
    <w:rsid w:val="00F11793"/>
    <w:rsid w:val="00F1188B"/>
    <w:rsid w:val="00F11992"/>
    <w:rsid w:val="00F11ADE"/>
    <w:rsid w:val="00F11C21"/>
    <w:rsid w:val="00F11DA5"/>
    <w:rsid w:val="00F11E04"/>
    <w:rsid w:val="00F11EAB"/>
    <w:rsid w:val="00F11F83"/>
    <w:rsid w:val="00F1261E"/>
    <w:rsid w:val="00F12738"/>
    <w:rsid w:val="00F132A1"/>
    <w:rsid w:val="00F1336E"/>
    <w:rsid w:val="00F136AC"/>
    <w:rsid w:val="00F1372D"/>
    <w:rsid w:val="00F13840"/>
    <w:rsid w:val="00F1388F"/>
    <w:rsid w:val="00F13A78"/>
    <w:rsid w:val="00F13B02"/>
    <w:rsid w:val="00F13D55"/>
    <w:rsid w:val="00F142B2"/>
    <w:rsid w:val="00F146B2"/>
    <w:rsid w:val="00F1490F"/>
    <w:rsid w:val="00F14944"/>
    <w:rsid w:val="00F14AA5"/>
    <w:rsid w:val="00F14B62"/>
    <w:rsid w:val="00F14B7D"/>
    <w:rsid w:val="00F14D8D"/>
    <w:rsid w:val="00F14DA6"/>
    <w:rsid w:val="00F15291"/>
    <w:rsid w:val="00F1531B"/>
    <w:rsid w:val="00F1568A"/>
    <w:rsid w:val="00F156BF"/>
    <w:rsid w:val="00F157A9"/>
    <w:rsid w:val="00F15B27"/>
    <w:rsid w:val="00F15B29"/>
    <w:rsid w:val="00F15C94"/>
    <w:rsid w:val="00F15E51"/>
    <w:rsid w:val="00F15F15"/>
    <w:rsid w:val="00F161D4"/>
    <w:rsid w:val="00F1621E"/>
    <w:rsid w:val="00F1655D"/>
    <w:rsid w:val="00F1679E"/>
    <w:rsid w:val="00F16A3D"/>
    <w:rsid w:val="00F16B3B"/>
    <w:rsid w:val="00F16BB0"/>
    <w:rsid w:val="00F17352"/>
    <w:rsid w:val="00F175A6"/>
    <w:rsid w:val="00F175AD"/>
    <w:rsid w:val="00F17F30"/>
    <w:rsid w:val="00F20261"/>
    <w:rsid w:val="00F20277"/>
    <w:rsid w:val="00F204D2"/>
    <w:rsid w:val="00F208AD"/>
    <w:rsid w:val="00F20CD8"/>
    <w:rsid w:val="00F20CF2"/>
    <w:rsid w:val="00F20E2C"/>
    <w:rsid w:val="00F20E39"/>
    <w:rsid w:val="00F21018"/>
    <w:rsid w:val="00F210C8"/>
    <w:rsid w:val="00F211C5"/>
    <w:rsid w:val="00F2140C"/>
    <w:rsid w:val="00F21B8B"/>
    <w:rsid w:val="00F21F33"/>
    <w:rsid w:val="00F21F46"/>
    <w:rsid w:val="00F2247A"/>
    <w:rsid w:val="00F224C5"/>
    <w:rsid w:val="00F224F3"/>
    <w:rsid w:val="00F2291A"/>
    <w:rsid w:val="00F22ACE"/>
    <w:rsid w:val="00F22E43"/>
    <w:rsid w:val="00F230D7"/>
    <w:rsid w:val="00F232B7"/>
    <w:rsid w:val="00F23386"/>
    <w:rsid w:val="00F239A4"/>
    <w:rsid w:val="00F23C0D"/>
    <w:rsid w:val="00F23CA9"/>
    <w:rsid w:val="00F24152"/>
    <w:rsid w:val="00F2418F"/>
    <w:rsid w:val="00F244EE"/>
    <w:rsid w:val="00F249A9"/>
    <w:rsid w:val="00F24B4F"/>
    <w:rsid w:val="00F24CC4"/>
    <w:rsid w:val="00F24E4F"/>
    <w:rsid w:val="00F24FE7"/>
    <w:rsid w:val="00F251F7"/>
    <w:rsid w:val="00F2536B"/>
    <w:rsid w:val="00F2549C"/>
    <w:rsid w:val="00F254BC"/>
    <w:rsid w:val="00F25772"/>
    <w:rsid w:val="00F25BEF"/>
    <w:rsid w:val="00F25CC7"/>
    <w:rsid w:val="00F25EAF"/>
    <w:rsid w:val="00F260D2"/>
    <w:rsid w:val="00F26343"/>
    <w:rsid w:val="00F26AAF"/>
    <w:rsid w:val="00F26B62"/>
    <w:rsid w:val="00F27282"/>
    <w:rsid w:val="00F27607"/>
    <w:rsid w:val="00F279B4"/>
    <w:rsid w:val="00F27A26"/>
    <w:rsid w:val="00F27AC8"/>
    <w:rsid w:val="00F27DC2"/>
    <w:rsid w:val="00F300AA"/>
    <w:rsid w:val="00F30130"/>
    <w:rsid w:val="00F3033A"/>
    <w:rsid w:val="00F305B9"/>
    <w:rsid w:val="00F30795"/>
    <w:rsid w:val="00F30993"/>
    <w:rsid w:val="00F30AD2"/>
    <w:rsid w:val="00F30C6B"/>
    <w:rsid w:val="00F313CC"/>
    <w:rsid w:val="00F318D4"/>
    <w:rsid w:val="00F31AA5"/>
    <w:rsid w:val="00F31B51"/>
    <w:rsid w:val="00F31C0F"/>
    <w:rsid w:val="00F31E10"/>
    <w:rsid w:val="00F31E8E"/>
    <w:rsid w:val="00F3201E"/>
    <w:rsid w:val="00F32A13"/>
    <w:rsid w:val="00F33102"/>
    <w:rsid w:val="00F33153"/>
    <w:rsid w:val="00F334B6"/>
    <w:rsid w:val="00F33A74"/>
    <w:rsid w:val="00F33D87"/>
    <w:rsid w:val="00F33E1A"/>
    <w:rsid w:val="00F33EE0"/>
    <w:rsid w:val="00F3426E"/>
    <w:rsid w:val="00F34297"/>
    <w:rsid w:val="00F34362"/>
    <w:rsid w:val="00F34511"/>
    <w:rsid w:val="00F34551"/>
    <w:rsid w:val="00F34791"/>
    <w:rsid w:val="00F349AB"/>
    <w:rsid w:val="00F34BAD"/>
    <w:rsid w:val="00F34D7B"/>
    <w:rsid w:val="00F356A3"/>
    <w:rsid w:val="00F35825"/>
    <w:rsid w:val="00F35856"/>
    <w:rsid w:val="00F35A17"/>
    <w:rsid w:val="00F35BDF"/>
    <w:rsid w:val="00F35C31"/>
    <w:rsid w:val="00F35ECD"/>
    <w:rsid w:val="00F35EDF"/>
    <w:rsid w:val="00F361EE"/>
    <w:rsid w:val="00F361F5"/>
    <w:rsid w:val="00F36679"/>
    <w:rsid w:val="00F367D9"/>
    <w:rsid w:val="00F369C1"/>
    <w:rsid w:val="00F36D83"/>
    <w:rsid w:val="00F36D98"/>
    <w:rsid w:val="00F36E17"/>
    <w:rsid w:val="00F36F8E"/>
    <w:rsid w:val="00F37179"/>
    <w:rsid w:val="00F37346"/>
    <w:rsid w:val="00F3756E"/>
    <w:rsid w:val="00F37627"/>
    <w:rsid w:val="00F378B2"/>
    <w:rsid w:val="00F37903"/>
    <w:rsid w:val="00F37D39"/>
    <w:rsid w:val="00F37D91"/>
    <w:rsid w:val="00F37D98"/>
    <w:rsid w:val="00F400D0"/>
    <w:rsid w:val="00F40479"/>
    <w:rsid w:val="00F40A6B"/>
    <w:rsid w:val="00F40A79"/>
    <w:rsid w:val="00F40F01"/>
    <w:rsid w:val="00F4104D"/>
    <w:rsid w:val="00F41733"/>
    <w:rsid w:val="00F41B8F"/>
    <w:rsid w:val="00F41FE9"/>
    <w:rsid w:val="00F42013"/>
    <w:rsid w:val="00F420C3"/>
    <w:rsid w:val="00F4215D"/>
    <w:rsid w:val="00F42358"/>
    <w:rsid w:val="00F4269E"/>
    <w:rsid w:val="00F42A33"/>
    <w:rsid w:val="00F42A49"/>
    <w:rsid w:val="00F42B2A"/>
    <w:rsid w:val="00F42C82"/>
    <w:rsid w:val="00F42C93"/>
    <w:rsid w:val="00F431FA"/>
    <w:rsid w:val="00F43616"/>
    <w:rsid w:val="00F4387C"/>
    <w:rsid w:val="00F43A9D"/>
    <w:rsid w:val="00F43DCF"/>
    <w:rsid w:val="00F43E4A"/>
    <w:rsid w:val="00F44295"/>
    <w:rsid w:val="00F4430F"/>
    <w:rsid w:val="00F44417"/>
    <w:rsid w:val="00F44932"/>
    <w:rsid w:val="00F44D15"/>
    <w:rsid w:val="00F44F09"/>
    <w:rsid w:val="00F44FBF"/>
    <w:rsid w:val="00F4504A"/>
    <w:rsid w:val="00F45090"/>
    <w:rsid w:val="00F452B0"/>
    <w:rsid w:val="00F457C5"/>
    <w:rsid w:val="00F45809"/>
    <w:rsid w:val="00F4580C"/>
    <w:rsid w:val="00F45A7D"/>
    <w:rsid w:val="00F45D70"/>
    <w:rsid w:val="00F45E7F"/>
    <w:rsid w:val="00F45F60"/>
    <w:rsid w:val="00F46021"/>
    <w:rsid w:val="00F462FD"/>
    <w:rsid w:val="00F46657"/>
    <w:rsid w:val="00F46840"/>
    <w:rsid w:val="00F469DA"/>
    <w:rsid w:val="00F46A24"/>
    <w:rsid w:val="00F46B4A"/>
    <w:rsid w:val="00F46D91"/>
    <w:rsid w:val="00F471E6"/>
    <w:rsid w:val="00F4728C"/>
    <w:rsid w:val="00F476BC"/>
    <w:rsid w:val="00F47789"/>
    <w:rsid w:val="00F47A06"/>
    <w:rsid w:val="00F47B08"/>
    <w:rsid w:val="00F47C7C"/>
    <w:rsid w:val="00F47CCD"/>
    <w:rsid w:val="00F47F70"/>
    <w:rsid w:val="00F501ED"/>
    <w:rsid w:val="00F50570"/>
    <w:rsid w:val="00F50683"/>
    <w:rsid w:val="00F50996"/>
    <w:rsid w:val="00F50A8A"/>
    <w:rsid w:val="00F5133F"/>
    <w:rsid w:val="00F513B3"/>
    <w:rsid w:val="00F51661"/>
    <w:rsid w:val="00F5199A"/>
    <w:rsid w:val="00F51F24"/>
    <w:rsid w:val="00F51FAD"/>
    <w:rsid w:val="00F52046"/>
    <w:rsid w:val="00F520A8"/>
    <w:rsid w:val="00F520F2"/>
    <w:rsid w:val="00F52168"/>
    <w:rsid w:val="00F522C2"/>
    <w:rsid w:val="00F5248C"/>
    <w:rsid w:val="00F5250E"/>
    <w:rsid w:val="00F5253C"/>
    <w:rsid w:val="00F52633"/>
    <w:rsid w:val="00F5269C"/>
    <w:rsid w:val="00F527A2"/>
    <w:rsid w:val="00F527EF"/>
    <w:rsid w:val="00F52AF9"/>
    <w:rsid w:val="00F52BEC"/>
    <w:rsid w:val="00F5306B"/>
    <w:rsid w:val="00F5314E"/>
    <w:rsid w:val="00F5326D"/>
    <w:rsid w:val="00F53532"/>
    <w:rsid w:val="00F536DA"/>
    <w:rsid w:val="00F536E2"/>
    <w:rsid w:val="00F53727"/>
    <w:rsid w:val="00F53A45"/>
    <w:rsid w:val="00F53BBF"/>
    <w:rsid w:val="00F53BD9"/>
    <w:rsid w:val="00F5407B"/>
    <w:rsid w:val="00F54153"/>
    <w:rsid w:val="00F54337"/>
    <w:rsid w:val="00F5450A"/>
    <w:rsid w:val="00F549B4"/>
    <w:rsid w:val="00F54F66"/>
    <w:rsid w:val="00F553CA"/>
    <w:rsid w:val="00F555B0"/>
    <w:rsid w:val="00F55678"/>
    <w:rsid w:val="00F556EC"/>
    <w:rsid w:val="00F558F1"/>
    <w:rsid w:val="00F5594F"/>
    <w:rsid w:val="00F55BAB"/>
    <w:rsid w:val="00F55EB6"/>
    <w:rsid w:val="00F560B3"/>
    <w:rsid w:val="00F560D6"/>
    <w:rsid w:val="00F562F0"/>
    <w:rsid w:val="00F56503"/>
    <w:rsid w:val="00F56929"/>
    <w:rsid w:val="00F57177"/>
    <w:rsid w:val="00F572A6"/>
    <w:rsid w:val="00F57893"/>
    <w:rsid w:val="00F5798D"/>
    <w:rsid w:val="00F57BA6"/>
    <w:rsid w:val="00F57D8B"/>
    <w:rsid w:val="00F57DBB"/>
    <w:rsid w:val="00F57DE2"/>
    <w:rsid w:val="00F60276"/>
    <w:rsid w:val="00F6056B"/>
    <w:rsid w:val="00F6066D"/>
    <w:rsid w:val="00F60777"/>
    <w:rsid w:val="00F607B7"/>
    <w:rsid w:val="00F609BD"/>
    <w:rsid w:val="00F60A39"/>
    <w:rsid w:val="00F60A5A"/>
    <w:rsid w:val="00F60C4C"/>
    <w:rsid w:val="00F60DFC"/>
    <w:rsid w:val="00F611C6"/>
    <w:rsid w:val="00F6141B"/>
    <w:rsid w:val="00F617AD"/>
    <w:rsid w:val="00F618C6"/>
    <w:rsid w:val="00F61983"/>
    <w:rsid w:val="00F61F1F"/>
    <w:rsid w:val="00F623DB"/>
    <w:rsid w:val="00F6242D"/>
    <w:rsid w:val="00F624D0"/>
    <w:rsid w:val="00F62781"/>
    <w:rsid w:val="00F62A4E"/>
    <w:rsid w:val="00F63201"/>
    <w:rsid w:val="00F63283"/>
    <w:rsid w:val="00F6359B"/>
    <w:rsid w:val="00F63811"/>
    <w:rsid w:val="00F63A00"/>
    <w:rsid w:val="00F63A0F"/>
    <w:rsid w:val="00F63BA0"/>
    <w:rsid w:val="00F63E58"/>
    <w:rsid w:val="00F6411A"/>
    <w:rsid w:val="00F6422A"/>
    <w:rsid w:val="00F6424E"/>
    <w:rsid w:val="00F6448F"/>
    <w:rsid w:val="00F64501"/>
    <w:rsid w:val="00F64B91"/>
    <w:rsid w:val="00F651B6"/>
    <w:rsid w:val="00F65482"/>
    <w:rsid w:val="00F65933"/>
    <w:rsid w:val="00F6595F"/>
    <w:rsid w:val="00F65FE4"/>
    <w:rsid w:val="00F65FFA"/>
    <w:rsid w:val="00F6633D"/>
    <w:rsid w:val="00F6650A"/>
    <w:rsid w:val="00F667B1"/>
    <w:rsid w:val="00F66DB7"/>
    <w:rsid w:val="00F66F4B"/>
    <w:rsid w:val="00F676E1"/>
    <w:rsid w:val="00F7023C"/>
    <w:rsid w:val="00F709EB"/>
    <w:rsid w:val="00F70C7E"/>
    <w:rsid w:val="00F710FA"/>
    <w:rsid w:val="00F71688"/>
    <w:rsid w:val="00F717A5"/>
    <w:rsid w:val="00F718E4"/>
    <w:rsid w:val="00F71D08"/>
    <w:rsid w:val="00F71EC4"/>
    <w:rsid w:val="00F724DA"/>
    <w:rsid w:val="00F724E9"/>
    <w:rsid w:val="00F725AB"/>
    <w:rsid w:val="00F72613"/>
    <w:rsid w:val="00F72F0D"/>
    <w:rsid w:val="00F73199"/>
    <w:rsid w:val="00F731C5"/>
    <w:rsid w:val="00F73264"/>
    <w:rsid w:val="00F73331"/>
    <w:rsid w:val="00F73333"/>
    <w:rsid w:val="00F73410"/>
    <w:rsid w:val="00F737CA"/>
    <w:rsid w:val="00F738AA"/>
    <w:rsid w:val="00F73AFC"/>
    <w:rsid w:val="00F73B8C"/>
    <w:rsid w:val="00F73CC4"/>
    <w:rsid w:val="00F741C1"/>
    <w:rsid w:val="00F74213"/>
    <w:rsid w:val="00F743DD"/>
    <w:rsid w:val="00F74764"/>
    <w:rsid w:val="00F749BE"/>
    <w:rsid w:val="00F74B1E"/>
    <w:rsid w:val="00F752C2"/>
    <w:rsid w:val="00F7568C"/>
    <w:rsid w:val="00F756D2"/>
    <w:rsid w:val="00F75CCE"/>
    <w:rsid w:val="00F75D01"/>
    <w:rsid w:val="00F75DE7"/>
    <w:rsid w:val="00F75DFD"/>
    <w:rsid w:val="00F7622F"/>
    <w:rsid w:val="00F76607"/>
    <w:rsid w:val="00F76655"/>
    <w:rsid w:val="00F76820"/>
    <w:rsid w:val="00F769F4"/>
    <w:rsid w:val="00F76B94"/>
    <w:rsid w:val="00F76C43"/>
    <w:rsid w:val="00F76FB8"/>
    <w:rsid w:val="00F7701C"/>
    <w:rsid w:val="00F77042"/>
    <w:rsid w:val="00F770AD"/>
    <w:rsid w:val="00F7714F"/>
    <w:rsid w:val="00F7761B"/>
    <w:rsid w:val="00F77737"/>
    <w:rsid w:val="00F7790F"/>
    <w:rsid w:val="00F779A8"/>
    <w:rsid w:val="00F77D1F"/>
    <w:rsid w:val="00F80096"/>
    <w:rsid w:val="00F804E6"/>
    <w:rsid w:val="00F8057D"/>
    <w:rsid w:val="00F805D3"/>
    <w:rsid w:val="00F80639"/>
    <w:rsid w:val="00F809DE"/>
    <w:rsid w:val="00F80A01"/>
    <w:rsid w:val="00F80A51"/>
    <w:rsid w:val="00F80DF4"/>
    <w:rsid w:val="00F820FE"/>
    <w:rsid w:val="00F82731"/>
    <w:rsid w:val="00F82BAA"/>
    <w:rsid w:val="00F82FDA"/>
    <w:rsid w:val="00F831AB"/>
    <w:rsid w:val="00F831D8"/>
    <w:rsid w:val="00F8351E"/>
    <w:rsid w:val="00F8366A"/>
    <w:rsid w:val="00F83BDE"/>
    <w:rsid w:val="00F83D15"/>
    <w:rsid w:val="00F83DE1"/>
    <w:rsid w:val="00F83F39"/>
    <w:rsid w:val="00F846A6"/>
    <w:rsid w:val="00F8490C"/>
    <w:rsid w:val="00F8490F"/>
    <w:rsid w:val="00F84A9A"/>
    <w:rsid w:val="00F8519A"/>
    <w:rsid w:val="00F853FE"/>
    <w:rsid w:val="00F85438"/>
    <w:rsid w:val="00F857BD"/>
    <w:rsid w:val="00F8586B"/>
    <w:rsid w:val="00F8587F"/>
    <w:rsid w:val="00F858BC"/>
    <w:rsid w:val="00F85E47"/>
    <w:rsid w:val="00F85EE1"/>
    <w:rsid w:val="00F8611A"/>
    <w:rsid w:val="00F86488"/>
    <w:rsid w:val="00F865C4"/>
    <w:rsid w:val="00F8694D"/>
    <w:rsid w:val="00F869EA"/>
    <w:rsid w:val="00F86F4E"/>
    <w:rsid w:val="00F87355"/>
    <w:rsid w:val="00F87775"/>
    <w:rsid w:val="00F877E2"/>
    <w:rsid w:val="00F87828"/>
    <w:rsid w:val="00F87870"/>
    <w:rsid w:val="00F878D2"/>
    <w:rsid w:val="00F87984"/>
    <w:rsid w:val="00F87CFC"/>
    <w:rsid w:val="00F87F59"/>
    <w:rsid w:val="00F90208"/>
    <w:rsid w:val="00F9020A"/>
    <w:rsid w:val="00F90367"/>
    <w:rsid w:val="00F903E9"/>
    <w:rsid w:val="00F9049A"/>
    <w:rsid w:val="00F9086D"/>
    <w:rsid w:val="00F9090A"/>
    <w:rsid w:val="00F90AF3"/>
    <w:rsid w:val="00F90CBF"/>
    <w:rsid w:val="00F90D56"/>
    <w:rsid w:val="00F90F41"/>
    <w:rsid w:val="00F90FE1"/>
    <w:rsid w:val="00F91500"/>
    <w:rsid w:val="00F915A0"/>
    <w:rsid w:val="00F916BD"/>
    <w:rsid w:val="00F9174F"/>
    <w:rsid w:val="00F9183D"/>
    <w:rsid w:val="00F918FD"/>
    <w:rsid w:val="00F91C0A"/>
    <w:rsid w:val="00F91D1C"/>
    <w:rsid w:val="00F91F23"/>
    <w:rsid w:val="00F921B9"/>
    <w:rsid w:val="00F9229C"/>
    <w:rsid w:val="00F924AF"/>
    <w:rsid w:val="00F92647"/>
    <w:rsid w:val="00F92759"/>
    <w:rsid w:val="00F9284D"/>
    <w:rsid w:val="00F92903"/>
    <w:rsid w:val="00F929AB"/>
    <w:rsid w:val="00F92B68"/>
    <w:rsid w:val="00F92C7D"/>
    <w:rsid w:val="00F92E3E"/>
    <w:rsid w:val="00F93102"/>
    <w:rsid w:val="00F931DC"/>
    <w:rsid w:val="00F9330C"/>
    <w:rsid w:val="00F93528"/>
    <w:rsid w:val="00F93567"/>
    <w:rsid w:val="00F93741"/>
    <w:rsid w:val="00F939BD"/>
    <w:rsid w:val="00F93A04"/>
    <w:rsid w:val="00F93E39"/>
    <w:rsid w:val="00F94040"/>
    <w:rsid w:val="00F94774"/>
    <w:rsid w:val="00F9489D"/>
    <w:rsid w:val="00F94D51"/>
    <w:rsid w:val="00F94D97"/>
    <w:rsid w:val="00F94E36"/>
    <w:rsid w:val="00F9599F"/>
    <w:rsid w:val="00F959E2"/>
    <w:rsid w:val="00F95CFD"/>
    <w:rsid w:val="00F95D07"/>
    <w:rsid w:val="00F95E04"/>
    <w:rsid w:val="00F960E1"/>
    <w:rsid w:val="00F9633C"/>
    <w:rsid w:val="00F965F1"/>
    <w:rsid w:val="00F96ADC"/>
    <w:rsid w:val="00F96E67"/>
    <w:rsid w:val="00F97536"/>
    <w:rsid w:val="00F9771C"/>
    <w:rsid w:val="00F977CE"/>
    <w:rsid w:val="00F978A2"/>
    <w:rsid w:val="00F978DA"/>
    <w:rsid w:val="00F97941"/>
    <w:rsid w:val="00F97ADD"/>
    <w:rsid w:val="00F97F28"/>
    <w:rsid w:val="00F97FCF"/>
    <w:rsid w:val="00FA0463"/>
    <w:rsid w:val="00FA04D8"/>
    <w:rsid w:val="00FA0905"/>
    <w:rsid w:val="00FA093B"/>
    <w:rsid w:val="00FA0969"/>
    <w:rsid w:val="00FA0B07"/>
    <w:rsid w:val="00FA0BEC"/>
    <w:rsid w:val="00FA0CB8"/>
    <w:rsid w:val="00FA1046"/>
    <w:rsid w:val="00FA130B"/>
    <w:rsid w:val="00FA1336"/>
    <w:rsid w:val="00FA15B2"/>
    <w:rsid w:val="00FA1BBD"/>
    <w:rsid w:val="00FA1C23"/>
    <w:rsid w:val="00FA1D4C"/>
    <w:rsid w:val="00FA1E23"/>
    <w:rsid w:val="00FA20CA"/>
    <w:rsid w:val="00FA2155"/>
    <w:rsid w:val="00FA23C7"/>
    <w:rsid w:val="00FA23F2"/>
    <w:rsid w:val="00FA25AA"/>
    <w:rsid w:val="00FA25D0"/>
    <w:rsid w:val="00FA27F4"/>
    <w:rsid w:val="00FA29A7"/>
    <w:rsid w:val="00FA2DE7"/>
    <w:rsid w:val="00FA2EB7"/>
    <w:rsid w:val="00FA302B"/>
    <w:rsid w:val="00FA30C8"/>
    <w:rsid w:val="00FA31C2"/>
    <w:rsid w:val="00FA35CB"/>
    <w:rsid w:val="00FA3ABC"/>
    <w:rsid w:val="00FA3D72"/>
    <w:rsid w:val="00FA3DC8"/>
    <w:rsid w:val="00FA4487"/>
    <w:rsid w:val="00FA483D"/>
    <w:rsid w:val="00FA48E6"/>
    <w:rsid w:val="00FA4B87"/>
    <w:rsid w:val="00FA4BC5"/>
    <w:rsid w:val="00FA4C11"/>
    <w:rsid w:val="00FA4FE8"/>
    <w:rsid w:val="00FA5129"/>
    <w:rsid w:val="00FA5273"/>
    <w:rsid w:val="00FA5796"/>
    <w:rsid w:val="00FA5820"/>
    <w:rsid w:val="00FA5CB7"/>
    <w:rsid w:val="00FA5DD5"/>
    <w:rsid w:val="00FA5F7F"/>
    <w:rsid w:val="00FA632B"/>
    <w:rsid w:val="00FA63A9"/>
    <w:rsid w:val="00FA6474"/>
    <w:rsid w:val="00FA64A2"/>
    <w:rsid w:val="00FA64C6"/>
    <w:rsid w:val="00FA653D"/>
    <w:rsid w:val="00FA66B5"/>
    <w:rsid w:val="00FA6702"/>
    <w:rsid w:val="00FA6D06"/>
    <w:rsid w:val="00FA71A4"/>
    <w:rsid w:val="00FA7253"/>
    <w:rsid w:val="00FA73F5"/>
    <w:rsid w:val="00FA7747"/>
    <w:rsid w:val="00FA77E3"/>
    <w:rsid w:val="00FA7BA2"/>
    <w:rsid w:val="00FA7D07"/>
    <w:rsid w:val="00FA7F66"/>
    <w:rsid w:val="00FA7F75"/>
    <w:rsid w:val="00FA7FB7"/>
    <w:rsid w:val="00FB006B"/>
    <w:rsid w:val="00FB008D"/>
    <w:rsid w:val="00FB00F4"/>
    <w:rsid w:val="00FB032D"/>
    <w:rsid w:val="00FB0442"/>
    <w:rsid w:val="00FB04B4"/>
    <w:rsid w:val="00FB0513"/>
    <w:rsid w:val="00FB06F5"/>
    <w:rsid w:val="00FB072A"/>
    <w:rsid w:val="00FB0AD7"/>
    <w:rsid w:val="00FB0B9D"/>
    <w:rsid w:val="00FB0D19"/>
    <w:rsid w:val="00FB100F"/>
    <w:rsid w:val="00FB1286"/>
    <w:rsid w:val="00FB158A"/>
    <w:rsid w:val="00FB16CE"/>
    <w:rsid w:val="00FB180B"/>
    <w:rsid w:val="00FB1C9D"/>
    <w:rsid w:val="00FB1E8B"/>
    <w:rsid w:val="00FB1EF7"/>
    <w:rsid w:val="00FB1F0F"/>
    <w:rsid w:val="00FB217E"/>
    <w:rsid w:val="00FB2369"/>
    <w:rsid w:val="00FB24F5"/>
    <w:rsid w:val="00FB25BD"/>
    <w:rsid w:val="00FB261C"/>
    <w:rsid w:val="00FB266B"/>
    <w:rsid w:val="00FB27EF"/>
    <w:rsid w:val="00FB2936"/>
    <w:rsid w:val="00FB2AEA"/>
    <w:rsid w:val="00FB2B85"/>
    <w:rsid w:val="00FB2C5D"/>
    <w:rsid w:val="00FB30AD"/>
    <w:rsid w:val="00FB31FC"/>
    <w:rsid w:val="00FB3446"/>
    <w:rsid w:val="00FB346C"/>
    <w:rsid w:val="00FB361C"/>
    <w:rsid w:val="00FB368B"/>
    <w:rsid w:val="00FB3AD8"/>
    <w:rsid w:val="00FB3CB8"/>
    <w:rsid w:val="00FB3E91"/>
    <w:rsid w:val="00FB3EAD"/>
    <w:rsid w:val="00FB408E"/>
    <w:rsid w:val="00FB4ACA"/>
    <w:rsid w:val="00FB4B1E"/>
    <w:rsid w:val="00FB4BD7"/>
    <w:rsid w:val="00FB4CBF"/>
    <w:rsid w:val="00FB4E90"/>
    <w:rsid w:val="00FB4ECA"/>
    <w:rsid w:val="00FB502B"/>
    <w:rsid w:val="00FB5446"/>
    <w:rsid w:val="00FB5991"/>
    <w:rsid w:val="00FB5B09"/>
    <w:rsid w:val="00FB5C3F"/>
    <w:rsid w:val="00FB5D81"/>
    <w:rsid w:val="00FB5E39"/>
    <w:rsid w:val="00FB640F"/>
    <w:rsid w:val="00FB6A37"/>
    <w:rsid w:val="00FB6AFD"/>
    <w:rsid w:val="00FB6C26"/>
    <w:rsid w:val="00FB710F"/>
    <w:rsid w:val="00FB73EC"/>
    <w:rsid w:val="00FB77D8"/>
    <w:rsid w:val="00FB799A"/>
    <w:rsid w:val="00FB7BD2"/>
    <w:rsid w:val="00FB7CD7"/>
    <w:rsid w:val="00FC09EF"/>
    <w:rsid w:val="00FC0C1E"/>
    <w:rsid w:val="00FC14AC"/>
    <w:rsid w:val="00FC1566"/>
    <w:rsid w:val="00FC16C5"/>
    <w:rsid w:val="00FC1A87"/>
    <w:rsid w:val="00FC1BF9"/>
    <w:rsid w:val="00FC1D0B"/>
    <w:rsid w:val="00FC1E21"/>
    <w:rsid w:val="00FC2448"/>
    <w:rsid w:val="00FC250D"/>
    <w:rsid w:val="00FC29BC"/>
    <w:rsid w:val="00FC29DB"/>
    <w:rsid w:val="00FC2A26"/>
    <w:rsid w:val="00FC2DF4"/>
    <w:rsid w:val="00FC2E79"/>
    <w:rsid w:val="00FC3158"/>
    <w:rsid w:val="00FC31D5"/>
    <w:rsid w:val="00FC3399"/>
    <w:rsid w:val="00FC345C"/>
    <w:rsid w:val="00FC3D10"/>
    <w:rsid w:val="00FC3D39"/>
    <w:rsid w:val="00FC3DC5"/>
    <w:rsid w:val="00FC4180"/>
    <w:rsid w:val="00FC4405"/>
    <w:rsid w:val="00FC4987"/>
    <w:rsid w:val="00FC49CC"/>
    <w:rsid w:val="00FC4B4C"/>
    <w:rsid w:val="00FC4BAE"/>
    <w:rsid w:val="00FC4CDE"/>
    <w:rsid w:val="00FC505B"/>
    <w:rsid w:val="00FC5774"/>
    <w:rsid w:val="00FC5923"/>
    <w:rsid w:val="00FC5A22"/>
    <w:rsid w:val="00FC5C64"/>
    <w:rsid w:val="00FC5FAC"/>
    <w:rsid w:val="00FC6809"/>
    <w:rsid w:val="00FC7831"/>
    <w:rsid w:val="00FC7DB3"/>
    <w:rsid w:val="00FC7E55"/>
    <w:rsid w:val="00FD011B"/>
    <w:rsid w:val="00FD0226"/>
    <w:rsid w:val="00FD04A4"/>
    <w:rsid w:val="00FD06BE"/>
    <w:rsid w:val="00FD071A"/>
    <w:rsid w:val="00FD0738"/>
    <w:rsid w:val="00FD0AA3"/>
    <w:rsid w:val="00FD0AD0"/>
    <w:rsid w:val="00FD0BBD"/>
    <w:rsid w:val="00FD0C87"/>
    <w:rsid w:val="00FD1123"/>
    <w:rsid w:val="00FD137E"/>
    <w:rsid w:val="00FD1B70"/>
    <w:rsid w:val="00FD1E87"/>
    <w:rsid w:val="00FD22A2"/>
    <w:rsid w:val="00FD22A4"/>
    <w:rsid w:val="00FD23A0"/>
    <w:rsid w:val="00FD25A0"/>
    <w:rsid w:val="00FD28A6"/>
    <w:rsid w:val="00FD2A42"/>
    <w:rsid w:val="00FD2C22"/>
    <w:rsid w:val="00FD2CBB"/>
    <w:rsid w:val="00FD2F59"/>
    <w:rsid w:val="00FD31DD"/>
    <w:rsid w:val="00FD3593"/>
    <w:rsid w:val="00FD3709"/>
    <w:rsid w:val="00FD4002"/>
    <w:rsid w:val="00FD441F"/>
    <w:rsid w:val="00FD463A"/>
    <w:rsid w:val="00FD4A5F"/>
    <w:rsid w:val="00FD4BD9"/>
    <w:rsid w:val="00FD50AA"/>
    <w:rsid w:val="00FD58BD"/>
    <w:rsid w:val="00FD5BE4"/>
    <w:rsid w:val="00FD5C5F"/>
    <w:rsid w:val="00FD5DDD"/>
    <w:rsid w:val="00FD5F1A"/>
    <w:rsid w:val="00FD61DC"/>
    <w:rsid w:val="00FD6210"/>
    <w:rsid w:val="00FD6549"/>
    <w:rsid w:val="00FD6621"/>
    <w:rsid w:val="00FD678F"/>
    <w:rsid w:val="00FD692C"/>
    <w:rsid w:val="00FD69FF"/>
    <w:rsid w:val="00FD6AE0"/>
    <w:rsid w:val="00FD6D75"/>
    <w:rsid w:val="00FD6D77"/>
    <w:rsid w:val="00FD6D78"/>
    <w:rsid w:val="00FD6EF3"/>
    <w:rsid w:val="00FD7221"/>
    <w:rsid w:val="00FD7381"/>
    <w:rsid w:val="00FD7767"/>
    <w:rsid w:val="00FD78C0"/>
    <w:rsid w:val="00FD7C28"/>
    <w:rsid w:val="00FD7DA1"/>
    <w:rsid w:val="00FE020A"/>
    <w:rsid w:val="00FE0212"/>
    <w:rsid w:val="00FE02E4"/>
    <w:rsid w:val="00FE0BBD"/>
    <w:rsid w:val="00FE0EE6"/>
    <w:rsid w:val="00FE0FC2"/>
    <w:rsid w:val="00FE12CD"/>
    <w:rsid w:val="00FE16E2"/>
    <w:rsid w:val="00FE17D7"/>
    <w:rsid w:val="00FE1C25"/>
    <w:rsid w:val="00FE1FDB"/>
    <w:rsid w:val="00FE2076"/>
    <w:rsid w:val="00FE21BB"/>
    <w:rsid w:val="00FE21BD"/>
    <w:rsid w:val="00FE2380"/>
    <w:rsid w:val="00FE24DF"/>
    <w:rsid w:val="00FE29C4"/>
    <w:rsid w:val="00FE2AB8"/>
    <w:rsid w:val="00FE2F1B"/>
    <w:rsid w:val="00FE301A"/>
    <w:rsid w:val="00FE33B9"/>
    <w:rsid w:val="00FE37AF"/>
    <w:rsid w:val="00FE421B"/>
    <w:rsid w:val="00FE4240"/>
    <w:rsid w:val="00FE4887"/>
    <w:rsid w:val="00FE4AF5"/>
    <w:rsid w:val="00FE4D22"/>
    <w:rsid w:val="00FE53E2"/>
    <w:rsid w:val="00FE55E8"/>
    <w:rsid w:val="00FE578C"/>
    <w:rsid w:val="00FE5C88"/>
    <w:rsid w:val="00FE5E3B"/>
    <w:rsid w:val="00FE5FAD"/>
    <w:rsid w:val="00FE5FC3"/>
    <w:rsid w:val="00FE606B"/>
    <w:rsid w:val="00FE6102"/>
    <w:rsid w:val="00FE6465"/>
    <w:rsid w:val="00FE6564"/>
    <w:rsid w:val="00FE661F"/>
    <w:rsid w:val="00FE693A"/>
    <w:rsid w:val="00FE6A40"/>
    <w:rsid w:val="00FE6B64"/>
    <w:rsid w:val="00FE6D6D"/>
    <w:rsid w:val="00FE71CC"/>
    <w:rsid w:val="00FE72D6"/>
    <w:rsid w:val="00FE75D6"/>
    <w:rsid w:val="00FE76AA"/>
    <w:rsid w:val="00FE79BB"/>
    <w:rsid w:val="00FE7E9D"/>
    <w:rsid w:val="00FE7EE6"/>
    <w:rsid w:val="00FF0019"/>
    <w:rsid w:val="00FF0057"/>
    <w:rsid w:val="00FF00CF"/>
    <w:rsid w:val="00FF027A"/>
    <w:rsid w:val="00FF0574"/>
    <w:rsid w:val="00FF0664"/>
    <w:rsid w:val="00FF0D2D"/>
    <w:rsid w:val="00FF0E74"/>
    <w:rsid w:val="00FF11AD"/>
    <w:rsid w:val="00FF15A0"/>
    <w:rsid w:val="00FF16FC"/>
    <w:rsid w:val="00FF1977"/>
    <w:rsid w:val="00FF1B3D"/>
    <w:rsid w:val="00FF1BCD"/>
    <w:rsid w:val="00FF1BF3"/>
    <w:rsid w:val="00FF1CFB"/>
    <w:rsid w:val="00FF2230"/>
    <w:rsid w:val="00FF2264"/>
    <w:rsid w:val="00FF27C1"/>
    <w:rsid w:val="00FF28BF"/>
    <w:rsid w:val="00FF2C66"/>
    <w:rsid w:val="00FF2C99"/>
    <w:rsid w:val="00FF2CEE"/>
    <w:rsid w:val="00FF2E8C"/>
    <w:rsid w:val="00FF2F0F"/>
    <w:rsid w:val="00FF31F4"/>
    <w:rsid w:val="00FF336F"/>
    <w:rsid w:val="00FF33E2"/>
    <w:rsid w:val="00FF34A4"/>
    <w:rsid w:val="00FF34F8"/>
    <w:rsid w:val="00FF3615"/>
    <w:rsid w:val="00FF386C"/>
    <w:rsid w:val="00FF3D00"/>
    <w:rsid w:val="00FF3E3F"/>
    <w:rsid w:val="00FF40F9"/>
    <w:rsid w:val="00FF42BC"/>
    <w:rsid w:val="00FF452F"/>
    <w:rsid w:val="00FF4F79"/>
    <w:rsid w:val="00FF50DE"/>
    <w:rsid w:val="00FF52DE"/>
    <w:rsid w:val="00FF556D"/>
    <w:rsid w:val="00FF55B9"/>
    <w:rsid w:val="00FF5713"/>
    <w:rsid w:val="00FF5CD4"/>
    <w:rsid w:val="00FF5D4A"/>
    <w:rsid w:val="00FF5F4D"/>
    <w:rsid w:val="00FF5F6B"/>
    <w:rsid w:val="00FF5F99"/>
    <w:rsid w:val="00FF635E"/>
    <w:rsid w:val="00FF639B"/>
    <w:rsid w:val="00FF6521"/>
    <w:rsid w:val="00FF65A1"/>
    <w:rsid w:val="00FF6735"/>
    <w:rsid w:val="00FF6749"/>
    <w:rsid w:val="00FF6757"/>
    <w:rsid w:val="00FF6AE8"/>
    <w:rsid w:val="00FF6B75"/>
    <w:rsid w:val="00FF6B81"/>
    <w:rsid w:val="00FF6BD3"/>
    <w:rsid w:val="00FF7062"/>
    <w:rsid w:val="00FF70D2"/>
    <w:rsid w:val="00FF73DB"/>
    <w:rsid w:val="00FF771C"/>
    <w:rsid w:val="00FF78BB"/>
    <w:rsid w:val="00FF78CE"/>
    <w:rsid w:val="014C96E8"/>
    <w:rsid w:val="0977794D"/>
    <w:rsid w:val="0B8A7966"/>
    <w:rsid w:val="0BD30FCC"/>
    <w:rsid w:val="0C4E4914"/>
    <w:rsid w:val="0CB3E1A0"/>
    <w:rsid w:val="10737707"/>
    <w:rsid w:val="14C99277"/>
    <w:rsid w:val="1D85F3D0"/>
    <w:rsid w:val="2092B747"/>
    <w:rsid w:val="20E4F796"/>
    <w:rsid w:val="22891A24"/>
    <w:rsid w:val="24FEEBAB"/>
    <w:rsid w:val="27BFD497"/>
    <w:rsid w:val="2AA36EA2"/>
    <w:rsid w:val="384D428A"/>
    <w:rsid w:val="3974AA30"/>
    <w:rsid w:val="3CD788A5"/>
    <w:rsid w:val="429FD52A"/>
    <w:rsid w:val="43493EF7"/>
    <w:rsid w:val="439E0DB9"/>
    <w:rsid w:val="4620271A"/>
    <w:rsid w:val="522DFEED"/>
    <w:rsid w:val="52A77B42"/>
    <w:rsid w:val="543D5CA1"/>
    <w:rsid w:val="54FC1C8E"/>
    <w:rsid w:val="5855AD8E"/>
    <w:rsid w:val="5CFDC104"/>
    <w:rsid w:val="60781E2D"/>
    <w:rsid w:val="60DD0A8D"/>
    <w:rsid w:val="635F9DC2"/>
    <w:rsid w:val="64663943"/>
    <w:rsid w:val="697A5C7D"/>
    <w:rsid w:val="6AD6D97B"/>
    <w:rsid w:val="7298D99E"/>
    <w:rsid w:val="72DEF563"/>
    <w:rsid w:val="7CD199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6DFB18DF"/>
  <w15:chartTrackingRefBased/>
  <w15:docId w15:val="{A5941ACF-F086-42FD-8EEA-BBD7A371C8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uiPriority="0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2704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pPr>
      <w:keepNext/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283"/>
      </w:tabs>
      <w:ind w:left="283" w:hanging="283"/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uiPriority w:val="99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uiPriority w:val="99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uiPriority w:val="99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9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/>
      <w:b/>
      <w:bCs/>
      <w:sz w:val="32"/>
      <w:szCs w:val="32"/>
      <w:u w:val="single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9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/>
      <w:b/>
      <w:bCs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link w:val="Heading9Char"/>
    <w:uiPriority w:val="99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/>
      <w:b/>
      <w:bCs/>
      <w:sz w:val="30"/>
      <w:szCs w:val="3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3057D6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uiPriority w:val="99"/>
    <w:rsid w:val="003057D6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uiPriority w:val="99"/>
    <w:rsid w:val="003057D6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"/>
    <w:link w:val="BodyText"/>
    <w:uiPriority w:val="99"/>
    <w:rsid w:val="003057D6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uiPriority w:val="99"/>
    <w:pPr>
      <w:spacing w:after="120"/>
    </w:pPr>
  </w:style>
  <w:style w:type="character" w:customStyle="1" w:styleId="Heading4Char">
    <w:name w:val="Heading 4 Char"/>
    <w:link w:val="Heading4"/>
    <w:uiPriority w:val="99"/>
    <w:locked/>
    <w:rsid w:val="00005965"/>
    <w:rPr>
      <w:rFonts w:ascii="Arial" w:hAnsi="Arial" w:cs="Times New Roman"/>
      <w:b/>
      <w:bCs/>
      <w:sz w:val="18"/>
      <w:szCs w:val="18"/>
    </w:rPr>
  </w:style>
  <w:style w:type="character" w:customStyle="1" w:styleId="Heading5Char1">
    <w:name w:val="Heading 5 Char1"/>
    <w:link w:val="Heading5"/>
    <w:rsid w:val="00EF6930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uiPriority w:val="99"/>
    <w:locked/>
    <w:rsid w:val="00005965"/>
    <w:rPr>
      <w:rFonts w:cs="EucrosiaUPC"/>
      <w:b/>
      <w:bCs/>
      <w:sz w:val="32"/>
      <w:szCs w:val="32"/>
      <w:u w:val="single"/>
    </w:rPr>
  </w:style>
  <w:style w:type="character" w:customStyle="1" w:styleId="Heading7Char">
    <w:name w:val="Heading 7 Char"/>
    <w:link w:val="Heading7"/>
    <w:uiPriority w:val="99"/>
    <w:locked/>
    <w:rsid w:val="00005965"/>
    <w:rPr>
      <w:rFonts w:cs="EucrosiaUPC"/>
      <w:b/>
      <w:bCs/>
      <w:sz w:val="30"/>
      <w:szCs w:val="30"/>
    </w:rPr>
  </w:style>
  <w:style w:type="character" w:customStyle="1" w:styleId="Heading8Char1">
    <w:name w:val="Heading 8 Char1"/>
    <w:link w:val="Heading8"/>
    <w:rsid w:val="00F676E1"/>
    <w:rPr>
      <w:rFonts w:cs="EucrosiaUPC"/>
      <w:b/>
      <w:bCs/>
      <w:sz w:val="32"/>
      <w:szCs w:val="32"/>
    </w:rPr>
  </w:style>
  <w:style w:type="character" w:customStyle="1" w:styleId="Heading9Char">
    <w:name w:val="Heading 9 Char"/>
    <w:link w:val="Heading9"/>
    <w:uiPriority w:val="99"/>
    <w:locked/>
    <w:rsid w:val="00005965"/>
    <w:rPr>
      <w:rFonts w:cs="EucrosiaUPC"/>
      <w:b/>
      <w:bCs/>
      <w:sz w:val="30"/>
      <w:szCs w:val="30"/>
    </w:rPr>
  </w:style>
  <w:style w:type="paragraph" w:styleId="Header">
    <w:name w:val="header"/>
    <w:basedOn w:val="Normal"/>
    <w:link w:val="HeaderChar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HeaderChar">
    <w:name w:val="Header Char"/>
    <w:link w:val="Header"/>
    <w:uiPriority w:val="99"/>
    <w:locked/>
    <w:rsid w:val="00005965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005965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uiPriority w:val="99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uiPriority w:val="99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pPr>
      <w:numPr>
        <w:numId w:val="5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pPr>
      <w:ind w:left="284"/>
    </w:pPr>
  </w:style>
  <w:style w:type="paragraph" w:customStyle="1" w:styleId="AAFrameAddress">
    <w:name w:val="AA Frame Address"/>
    <w:basedOn w:val="Heading1"/>
    <w:uiPriority w:val="99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uiPriority w:val="99"/>
    <w:pPr>
      <w:numPr>
        <w:numId w:val="6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pPr>
      <w:numPr>
        <w:numId w:val="7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pPr>
      <w:ind w:left="2552" w:hanging="284"/>
    </w:pPr>
  </w:style>
  <w:style w:type="paragraph" w:styleId="TOC2">
    <w:name w:val="toc 2"/>
    <w:basedOn w:val="Normal"/>
    <w:next w:val="Normal"/>
    <w:uiPriority w:val="99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uiPriority w:val="99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uiPriority w:val="99"/>
    <w:semiHidden/>
    <w:pPr>
      <w:ind w:left="851"/>
    </w:pPr>
  </w:style>
  <w:style w:type="paragraph" w:styleId="TOC5">
    <w:name w:val="toc 5"/>
    <w:basedOn w:val="Normal"/>
    <w:next w:val="Normal"/>
    <w:uiPriority w:val="99"/>
    <w:semiHidden/>
    <w:pPr>
      <w:ind w:left="1134"/>
    </w:pPr>
  </w:style>
  <w:style w:type="paragraph" w:styleId="TOC6">
    <w:name w:val="toc 6"/>
    <w:basedOn w:val="Normal"/>
    <w:next w:val="Normal"/>
    <w:uiPriority w:val="99"/>
    <w:semiHidden/>
    <w:pPr>
      <w:ind w:left="1418"/>
    </w:pPr>
  </w:style>
  <w:style w:type="paragraph" w:styleId="TOC7">
    <w:name w:val="toc 7"/>
    <w:basedOn w:val="Normal"/>
    <w:next w:val="Normal"/>
    <w:uiPriority w:val="99"/>
    <w:semiHidden/>
    <w:pPr>
      <w:ind w:left="1701"/>
    </w:pPr>
  </w:style>
  <w:style w:type="paragraph" w:styleId="TOC8">
    <w:name w:val="toc 8"/>
    <w:basedOn w:val="Normal"/>
    <w:next w:val="Normal"/>
    <w:uiPriority w:val="99"/>
    <w:semiHidden/>
    <w:pPr>
      <w:ind w:left="1985"/>
    </w:pPr>
  </w:style>
  <w:style w:type="paragraph" w:styleId="TOC9">
    <w:name w:val="toc 9"/>
    <w:basedOn w:val="Normal"/>
    <w:next w:val="Normal"/>
    <w:uiPriority w:val="99"/>
    <w:semiHidden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pPr>
      <w:ind w:left="567" w:hanging="567"/>
    </w:pPr>
  </w:style>
  <w:style w:type="paragraph" w:styleId="ListBullet5">
    <w:name w:val="List Bullet 5"/>
    <w:basedOn w:val="Normal"/>
    <w:uiPriority w:val="99"/>
    <w:pPr>
      <w:numPr>
        <w:numId w:val="8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pPr>
      <w:ind w:firstLine="284"/>
    </w:pPr>
    <w:rPr>
      <w:lang w:val="x-none" w:eastAsia="x-none"/>
    </w:rPr>
  </w:style>
  <w:style w:type="character" w:customStyle="1" w:styleId="BodyTextFirstIndentChar">
    <w:name w:val="Body Text First Indent Char"/>
    <w:link w:val="BodyTextFirstIndent"/>
    <w:uiPriority w:val="99"/>
    <w:locked/>
    <w:rsid w:val="00005965"/>
    <w:rPr>
      <w:rFonts w:ascii="Arial" w:hAnsi="Arial" w:cs="Angsana New"/>
      <w:sz w:val="18"/>
      <w:szCs w:val="18"/>
    </w:rPr>
  </w:style>
  <w:style w:type="character" w:customStyle="1" w:styleId="BodyTextChar1">
    <w:name w:val="Body Text Char1"/>
    <w:aliases w:val="bt Char1,body text Char1,Body Char1"/>
    <w:uiPriority w:val="99"/>
    <w:locked/>
    <w:rsid w:val="003227BD"/>
    <w:rPr>
      <w:rFonts w:ascii="Arial" w:hAnsi="Arial" w:cs="Angsana New"/>
      <w:sz w:val="22"/>
      <w:szCs w:val="22"/>
    </w:rPr>
  </w:style>
  <w:style w:type="paragraph" w:styleId="BodyTextIndent">
    <w:name w:val="Body Text Indent"/>
    <w:aliases w:val="i"/>
    <w:basedOn w:val="Normal"/>
    <w:link w:val="BodyTextIndentChar"/>
    <w:uiPriority w:val="99"/>
    <w:pPr>
      <w:spacing w:after="120"/>
      <w:ind w:left="283"/>
    </w:pPr>
    <w:rPr>
      <w:lang w:val="x-none" w:eastAsia="x-none"/>
    </w:rPr>
  </w:style>
  <w:style w:type="character" w:customStyle="1" w:styleId="BodyTextIndentChar">
    <w:name w:val="Body Text Indent Char"/>
    <w:aliases w:val="i Char"/>
    <w:link w:val="BodyTextIndent"/>
    <w:uiPriority w:val="99"/>
    <w:locked/>
    <w:rsid w:val="00005965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locked/>
    <w:rsid w:val="001825B6"/>
    <w:rPr>
      <w:rFonts w:ascii="Arial" w:hAnsi="Arial"/>
      <w:sz w:val="18"/>
      <w:szCs w:val="18"/>
    </w:rPr>
  </w:style>
  <w:style w:type="character" w:styleId="Strong">
    <w:name w:val="Strong"/>
    <w:uiPriority w:val="99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pPr>
      <w:numPr>
        <w:numId w:val="9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pPr>
      <w:numPr>
        <w:numId w:val="12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0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uiPriority w:val="99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pPr>
      <w:framePr w:h="443" w:wrap="around" w:y="8223"/>
    </w:pPr>
  </w:style>
  <w:style w:type="paragraph" w:customStyle="1" w:styleId="a">
    <w:name w:val="¢éÍ¤ÇÒ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pPr>
      <w:numPr>
        <w:numId w:val="11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  <w:lang w:val="x-none" w:eastAsia="x-none"/>
    </w:rPr>
  </w:style>
  <w:style w:type="character" w:customStyle="1" w:styleId="BodyText2Char">
    <w:name w:val="Body Text 2 Char"/>
    <w:link w:val="BodyText2"/>
    <w:uiPriority w:val="99"/>
    <w:locked/>
    <w:rsid w:val="00005965"/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/>
      <w:sz w:val="30"/>
      <w:szCs w:val="30"/>
      <w:lang w:val="x-none" w:eastAsia="x-none"/>
    </w:rPr>
  </w:style>
  <w:style w:type="character" w:customStyle="1" w:styleId="BodyText3Char">
    <w:name w:val="Body Text 3 Char"/>
    <w:link w:val="BodyText3"/>
    <w:uiPriority w:val="99"/>
    <w:locked/>
    <w:rsid w:val="00005965"/>
    <w:rPr>
      <w:rFonts w:cs="EucrosiaUPC"/>
      <w:sz w:val="30"/>
      <w:szCs w:val="30"/>
    </w:rPr>
  </w:style>
  <w:style w:type="character" w:styleId="PageNumber">
    <w:name w:val="page number"/>
    <w:basedOn w:val="DefaultParagraphFont"/>
    <w:uiPriority w:val="99"/>
  </w:style>
  <w:style w:type="paragraph" w:customStyle="1" w:styleId="ASSETS">
    <w:name w:val="ASSETS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/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uiPriority w:val="99"/>
    <w:locked/>
    <w:rsid w:val="00005965"/>
    <w:rPr>
      <w:rFonts w:cs="EucrosiaUPC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semiHidden/>
    <w:rsid w:val="00105CB6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locked/>
    <w:rsid w:val="00005965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260CA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  <w:tab w:val="left" w:pos="1080"/>
      </w:tabs>
      <w:spacing w:after="0" w:line="240" w:lineRule="auto"/>
      <w:ind w:right="27"/>
      <w:jc w:val="thaiDistribute"/>
    </w:pPr>
    <w:rPr>
      <w:rFonts w:ascii="Angsana New" w:hAnsi="Angsana New"/>
      <w:b/>
      <w:bCs/>
      <w:i/>
      <w:iCs/>
      <w:sz w:val="24"/>
      <w:szCs w:val="24"/>
      <w:lang w:val="en-GB" w:eastAsia="x-none"/>
    </w:rPr>
  </w:style>
  <w:style w:type="character" w:customStyle="1" w:styleId="AccPolicyHeadingChar">
    <w:name w:val="Acc Policy Heading Char"/>
    <w:link w:val="AccPolicyHeading"/>
    <w:uiPriority w:val="99"/>
    <w:rsid w:val="00260CAC"/>
    <w:rPr>
      <w:rFonts w:ascii="Angsana New" w:hAnsi="Angsana New"/>
      <w:b/>
      <w:bCs/>
      <w:i/>
      <w:iCs/>
      <w:sz w:val="24"/>
      <w:szCs w:val="24"/>
      <w:lang w:val="en-GB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uiPriority w:val="99"/>
    <w:rsid w:val="003057D6"/>
    <w:pPr>
      <w:spacing w:line="240" w:lineRule="auto"/>
    </w:pPr>
    <w:rPr>
      <w:lang w:val="x-none" w:eastAsia="x-none"/>
    </w:rPr>
  </w:style>
  <w:style w:type="character" w:customStyle="1" w:styleId="SignatureChar">
    <w:name w:val="Signature Char"/>
    <w:link w:val="Signature"/>
    <w:uiPriority w:val="99"/>
    <w:locked/>
    <w:rsid w:val="00005965"/>
    <w:rPr>
      <w:rFonts w:ascii="Arial" w:hAnsi="Arial"/>
      <w:sz w:val="18"/>
      <w:szCs w:val="18"/>
    </w:rPr>
  </w:style>
  <w:style w:type="paragraph" w:customStyle="1" w:styleId="acctfourfigures">
    <w:name w:val="acct four figures"/>
    <w:aliases w:val="a4,a4 + Angsana New,Before:  3 pt,Line spacing:  At l...,a4 + 8 pt,(Complex) + 8 pt,(Complex),Thai Distribute...,15 pt,Left:  -0.05&quot;,Right:  -0.05&quot;,Lin...,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link w:val="blockCha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uiPriority w:val="99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eastAsia="x-none" w:bidi="ar-SA"/>
    </w:rPr>
  </w:style>
  <w:style w:type="character" w:customStyle="1" w:styleId="FootnoteTextChar">
    <w:name w:val="Footnote Text Char"/>
    <w:aliases w:val="ft Char"/>
    <w:link w:val="FootnoteText"/>
    <w:uiPriority w:val="99"/>
    <w:semiHidden/>
    <w:locked/>
    <w:rsid w:val="00005965"/>
    <w:rPr>
      <w:sz w:val="18"/>
      <w:lang w:val="en-GB" w:bidi="ar-SA"/>
    </w:rPr>
  </w:style>
  <w:style w:type="paragraph" w:customStyle="1" w:styleId="Graphic">
    <w:name w:val="Graphic"/>
    <w:basedOn w:val="Signature"/>
    <w:uiPriority w:val="99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3057D6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3057D6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uiPriority w:val="99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uiPriority w:val="99"/>
    <w:semiHidden/>
    <w:locked/>
    <w:rsid w:val="00005965"/>
    <w:rPr>
      <w:rFonts w:ascii="Courier New" w:hAnsi="Courier New"/>
      <w:lang w:val="en-AU" w:eastAsia="en-US" w:bidi="ar-SA"/>
    </w:rPr>
  </w:style>
  <w:style w:type="paragraph" w:customStyle="1" w:styleId="zcompanyname">
    <w:name w:val="zcompany name"/>
    <w:aliases w:val="cn"/>
    <w:basedOn w:val="Normal"/>
    <w:uiPriority w:val="99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3057D6"/>
  </w:style>
  <w:style w:type="paragraph" w:customStyle="1" w:styleId="zreportaddinfo">
    <w:name w:val="zreport addinfo"/>
    <w:basedOn w:val="Normal"/>
    <w:uiPriority w:val="99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3057D6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3057D6"/>
  </w:style>
  <w:style w:type="paragraph" w:customStyle="1" w:styleId="nineptheadingcentredbold">
    <w:name w:val="nine pt heading centred bold"/>
    <w:aliases w:val="9hcb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uiPriority w:val="99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3057D6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3057D6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3057D6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3057D6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uiPriority w:val="99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uiPriority w:val="99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3057D6"/>
    <w:pPr>
      <w:numPr>
        <w:numId w:val="13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860F63"/>
    <w:pPr>
      <w:ind w:left="540"/>
    </w:pPr>
    <w:rPr>
      <w:rFonts w:ascii="Angsana New" w:hAnsi="Angsana New"/>
      <w:sz w:val="24"/>
      <w:szCs w:val="24"/>
    </w:rPr>
  </w:style>
  <w:style w:type="character" w:customStyle="1" w:styleId="AccPolicyalternativeChar">
    <w:name w:val="Acc Policy alternative Char"/>
    <w:link w:val="AccPolicyalternative"/>
    <w:uiPriority w:val="99"/>
    <w:rsid w:val="00860F63"/>
    <w:rPr>
      <w:rFonts w:ascii="Angsana New" w:hAnsi="Angsana New"/>
      <w:bCs/>
      <w:i/>
      <w:iCs/>
      <w:sz w:val="24"/>
      <w:szCs w:val="24"/>
      <w:lang w:val="en-US" w:eastAsia="en-GB" w:bidi="th-TH"/>
    </w:rPr>
  </w:style>
  <w:style w:type="paragraph" w:customStyle="1" w:styleId="CoverTitle">
    <w:name w:val="Cover Title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uiPriority w:val="99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eastAsia="x-none" w:bidi="ar-SA"/>
    </w:rPr>
  </w:style>
  <w:style w:type="character" w:customStyle="1" w:styleId="DocumentMapChar">
    <w:name w:val="Document Map Char"/>
    <w:link w:val="DocumentMap"/>
    <w:uiPriority w:val="99"/>
    <w:semiHidden/>
    <w:locked/>
    <w:rsid w:val="00005965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uiPriority w:val="99"/>
    <w:rsid w:val="000B78AD"/>
    <w:rPr>
      <w:bCs/>
      <w:sz w:val="22"/>
      <w:szCs w:val="22"/>
      <w:lang w:val="en-US" w:eastAsia="en-GB" w:bidi="th-TH"/>
    </w:rPr>
  </w:style>
  <w:style w:type="paragraph" w:customStyle="1" w:styleId="E0">
    <w:name w:val="?????????? E"/>
    <w:basedOn w:val="Normal"/>
    <w:rsid w:val="00641AE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character" w:customStyle="1" w:styleId="CharChar1">
    <w:name w:val="Char Char1"/>
    <w:rsid w:val="00457E23"/>
    <w:rPr>
      <w:rFonts w:ascii="Arial" w:hAnsi="Arial"/>
      <w:b/>
      <w:bCs/>
      <w:sz w:val="18"/>
      <w:szCs w:val="18"/>
      <w:lang w:val="en-US" w:eastAsia="en-US" w:bidi="th-TH"/>
    </w:rPr>
  </w:style>
  <w:style w:type="paragraph" w:styleId="PlainText">
    <w:name w:val="Plain Text"/>
    <w:basedOn w:val="Normal"/>
    <w:link w:val="PlainTextChar"/>
    <w:uiPriority w:val="99"/>
    <w:rsid w:val="009756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rsid w:val="0097563A"/>
    <w:rPr>
      <w:rFonts w:ascii="Consolas" w:hAnsi="Consolas" w:cs="Angsana New"/>
      <w:sz w:val="21"/>
      <w:szCs w:val="26"/>
    </w:rPr>
  </w:style>
  <w:style w:type="character" w:customStyle="1" w:styleId="Heading1Char1">
    <w:name w:val="Heading 1 Char1"/>
    <w:rsid w:val="00F676E1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paragraph" w:customStyle="1" w:styleId="Default">
    <w:name w:val="Default"/>
    <w:rsid w:val="001168A9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5654EA"/>
    <w:pPr>
      <w:ind w:left="720"/>
    </w:pPr>
    <w:rPr>
      <w:szCs w:val="22"/>
    </w:rPr>
  </w:style>
  <w:style w:type="character" w:customStyle="1" w:styleId="Heading8Char">
    <w:name w:val="Heading 8 Char"/>
    <w:uiPriority w:val="99"/>
    <w:rsid w:val="00AB2E65"/>
    <w:rPr>
      <w:rFonts w:cs="EucrosiaUPC"/>
      <w:b/>
      <w:bCs/>
      <w:sz w:val="32"/>
      <w:szCs w:val="32"/>
    </w:rPr>
  </w:style>
  <w:style w:type="character" w:customStyle="1" w:styleId="Heading5Char">
    <w:name w:val="Heading 5 Char"/>
    <w:uiPriority w:val="99"/>
    <w:locked/>
    <w:rsid w:val="002B7D34"/>
    <w:rPr>
      <w:rFonts w:cs="EucrosiaUPC"/>
      <w:b/>
      <w:bCs/>
      <w:sz w:val="32"/>
      <w:szCs w:val="32"/>
      <w:lang w:bidi="th-TH"/>
    </w:rPr>
  </w:style>
  <w:style w:type="character" w:customStyle="1" w:styleId="shorttext1">
    <w:name w:val="short_text1"/>
    <w:uiPriority w:val="99"/>
    <w:rsid w:val="00005965"/>
    <w:rPr>
      <w:rFonts w:cs="Times New Roman"/>
      <w:sz w:val="29"/>
      <w:szCs w:val="29"/>
    </w:rPr>
  </w:style>
  <w:style w:type="character" w:customStyle="1" w:styleId="hps">
    <w:name w:val="hps"/>
    <w:uiPriority w:val="99"/>
    <w:rsid w:val="00005965"/>
    <w:rPr>
      <w:rFonts w:cs="Times New Roman"/>
    </w:rPr>
  </w:style>
  <w:style w:type="character" w:customStyle="1" w:styleId="gt-icon-text1">
    <w:name w:val="gt-icon-text1"/>
    <w:uiPriority w:val="99"/>
    <w:rsid w:val="00005965"/>
    <w:rPr>
      <w:rFonts w:cs="Times New Roman"/>
    </w:rPr>
  </w:style>
  <w:style w:type="character" w:customStyle="1" w:styleId="shorttext">
    <w:name w:val="short_text"/>
    <w:uiPriority w:val="99"/>
    <w:rsid w:val="00005965"/>
    <w:rPr>
      <w:rFonts w:cs="Times New Roman"/>
    </w:rPr>
  </w:style>
  <w:style w:type="character" w:customStyle="1" w:styleId="longtext">
    <w:name w:val="long_text"/>
    <w:uiPriority w:val="99"/>
    <w:rsid w:val="00005965"/>
    <w:rPr>
      <w:rFonts w:cs="Times New Roman"/>
    </w:rPr>
  </w:style>
  <w:style w:type="character" w:styleId="CommentReference">
    <w:name w:val="annotation reference"/>
    <w:uiPriority w:val="99"/>
    <w:rsid w:val="0000596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005965"/>
    <w:pPr>
      <w:spacing w:line="240" w:lineRule="auto"/>
    </w:pPr>
    <w:rPr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005965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005965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005965"/>
    <w:rPr>
      <w:rFonts w:ascii="Arial" w:hAnsi="Arial"/>
      <w:b/>
      <w:bCs/>
      <w:szCs w:val="25"/>
    </w:rPr>
  </w:style>
  <w:style w:type="paragraph" w:customStyle="1" w:styleId="FSBlank">
    <w:name w:val="FS_Blank"/>
    <w:basedOn w:val="Normal"/>
    <w:link w:val="FSBlankChar"/>
    <w:qFormat/>
    <w:rsid w:val="006166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20"/>
      <w:szCs w:val="20"/>
    </w:rPr>
  </w:style>
  <w:style w:type="character" w:customStyle="1" w:styleId="FSBlankChar">
    <w:name w:val="FS_Blank Char"/>
    <w:link w:val="FSBlank"/>
    <w:rsid w:val="00616607"/>
    <w:rPr>
      <w:rFonts w:ascii="Angsana New" w:eastAsia="MS Mincho" w:hAnsi="Angsana New"/>
    </w:rPr>
  </w:style>
  <w:style w:type="paragraph" w:customStyle="1" w:styleId="FSContent">
    <w:name w:val="FS_Content"/>
    <w:basedOn w:val="Normal"/>
    <w:link w:val="FSContentChar"/>
    <w:qFormat/>
    <w:rsid w:val="00F60A5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 w:right="-29"/>
      <w:jc w:val="thaiDistribute"/>
    </w:pPr>
    <w:rPr>
      <w:rFonts w:ascii="Angsana New" w:eastAsia="MS Mincho" w:hAnsi="Angsana New"/>
      <w:sz w:val="30"/>
      <w:szCs w:val="30"/>
    </w:rPr>
  </w:style>
  <w:style w:type="character" w:customStyle="1" w:styleId="FSContentChar">
    <w:name w:val="FS_Content Char"/>
    <w:link w:val="FSContent"/>
    <w:rsid w:val="00F60A5A"/>
    <w:rPr>
      <w:rFonts w:ascii="Angsana New" w:eastAsia="MS Mincho" w:hAnsi="Angsana New"/>
      <w:sz w:val="30"/>
      <w:szCs w:val="30"/>
    </w:rPr>
  </w:style>
  <w:style w:type="paragraph" w:styleId="NormalWeb">
    <w:name w:val="Normal (Web)"/>
    <w:basedOn w:val="Normal"/>
    <w:uiPriority w:val="99"/>
    <w:semiHidden/>
    <w:unhideWhenUsed/>
    <w:rsid w:val="001042E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blockChar">
    <w:name w:val="block Char"/>
    <w:aliases w:val="b Char"/>
    <w:link w:val="block"/>
    <w:locked/>
    <w:rsid w:val="00790E2C"/>
    <w:rPr>
      <w:sz w:val="22"/>
      <w:lang w:val="en-GB" w:bidi="ar-SA"/>
    </w:rPr>
  </w:style>
  <w:style w:type="character" w:customStyle="1" w:styleId="ui-provider">
    <w:name w:val="ui-provider"/>
    <w:basedOn w:val="DefaultParagraphFont"/>
    <w:rsid w:val="00905892"/>
  </w:style>
  <w:style w:type="paragraph" w:styleId="NoSpacing">
    <w:name w:val="No Spacing"/>
    <w:uiPriority w:val="1"/>
    <w:qFormat/>
    <w:rsid w:val="0065789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7FBD"/>
    <w:rPr>
      <w:szCs w:val="22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7FBD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7FBD"/>
    <w:rPr>
      <w:rFonts w:ascii="Arial" w:hAnsi="Arial"/>
      <w:sz w:val="16"/>
    </w:rPr>
  </w:style>
  <w:style w:type="paragraph" w:styleId="Closing">
    <w:name w:val="Closing"/>
    <w:basedOn w:val="Normal"/>
    <w:link w:val="ClosingChar"/>
    <w:uiPriority w:val="99"/>
    <w:semiHidden/>
    <w:unhideWhenUsed/>
    <w:rsid w:val="00477FBD"/>
    <w:pPr>
      <w:spacing w:line="240" w:lineRule="auto"/>
      <w:ind w:left="4320"/>
    </w:pPr>
    <w:rPr>
      <w:szCs w:val="22"/>
    </w:rPr>
  </w:style>
  <w:style w:type="character" w:customStyle="1" w:styleId="ClosingChar">
    <w:name w:val="Closing Char"/>
    <w:basedOn w:val="DefaultParagraphFont"/>
    <w:link w:val="Closing"/>
    <w:uiPriority w:val="99"/>
    <w:semiHidden/>
    <w:rsid w:val="00477FBD"/>
    <w:rPr>
      <w:rFonts w:ascii="Arial" w:hAnsi="Arial"/>
      <w:sz w:val="18"/>
      <w:szCs w:val="22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7FBD"/>
    <w:rPr>
      <w:szCs w:val="22"/>
    </w:rPr>
  </w:style>
  <w:style w:type="character" w:customStyle="1" w:styleId="DateChar">
    <w:name w:val="Date Char"/>
    <w:basedOn w:val="DefaultParagraphFont"/>
    <w:link w:val="Date"/>
    <w:uiPriority w:val="99"/>
    <w:semiHidden/>
    <w:rsid w:val="00477FBD"/>
    <w:rPr>
      <w:rFonts w:ascii="Arial" w:hAnsi="Arial"/>
      <w:sz w:val="18"/>
      <w:szCs w:val="22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7FBD"/>
    <w:pPr>
      <w:spacing w:line="240" w:lineRule="auto"/>
    </w:pPr>
    <w:rPr>
      <w:szCs w:val="22"/>
    </w:r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7FBD"/>
    <w:rPr>
      <w:rFonts w:ascii="Arial" w:hAnsi="Arial"/>
      <w:sz w:val="18"/>
      <w:szCs w:val="22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477FBD"/>
    <w:pPr>
      <w:spacing w:line="240" w:lineRule="auto"/>
    </w:pPr>
    <w:rPr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7FBD"/>
    <w:rPr>
      <w:rFonts w:ascii="Arial" w:hAnsi="Arial"/>
      <w:szCs w:val="25"/>
    </w:rPr>
  </w:style>
  <w:style w:type="paragraph" w:styleId="EnvelopeAddress">
    <w:name w:val="envelope address"/>
    <w:basedOn w:val="Normal"/>
    <w:uiPriority w:val="99"/>
    <w:semiHidden/>
    <w:unhideWhenUsed/>
    <w:rsid w:val="00477FBD"/>
    <w:pPr>
      <w:framePr w:w="7920" w:h="1980" w:hRule="exact" w:hSpace="180" w:wrap="auto" w:hAnchor="page" w:xAlign="center" w:yAlign="bottom"/>
      <w:spacing w:line="240" w:lineRule="auto"/>
      <w:ind w:left="2880"/>
    </w:pPr>
    <w:rPr>
      <w:rFonts w:asciiTheme="majorHAnsi" w:eastAsiaTheme="majorEastAsia" w:hAnsiTheme="majorHAnsi" w:cstheme="majorBidi"/>
      <w:sz w:val="24"/>
      <w:szCs w:val="30"/>
    </w:rPr>
  </w:style>
  <w:style w:type="paragraph" w:styleId="EnvelopeReturn">
    <w:name w:val="envelope return"/>
    <w:basedOn w:val="Normal"/>
    <w:uiPriority w:val="99"/>
    <w:semiHidden/>
    <w:unhideWhenUsed/>
    <w:rsid w:val="00477FBD"/>
    <w:pPr>
      <w:spacing w:line="240" w:lineRule="auto"/>
    </w:pPr>
    <w:rPr>
      <w:rFonts w:asciiTheme="majorHAnsi" w:eastAsiaTheme="majorEastAsia" w:hAnsiTheme="majorHAnsi" w:cstheme="majorBidi"/>
      <w:sz w:val="20"/>
      <w:szCs w:val="25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7FBD"/>
    <w:pPr>
      <w:spacing w:line="240" w:lineRule="auto"/>
    </w:pPr>
    <w:rPr>
      <w:i/>
      <w:iCs/>
      <w:szCs w:val="22"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7FBD"/>
    <w:rPr>
      <w:rFonts w:ascii="Arial" w:hAnsi="Arial"/>
      <w:i/>
      <w:iCs/>
      <w:sz w:val="18"/>
      <w:szCs w:val="22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7FBD"/>
    <w:pPr>
      <w:spacing w:line="240" w:lineRule="auto"/>
    </w:pPr>
    <w:rPr>
      <w:rFonts w:ascii="Consolas" w:hAnsi="Consolas"/>
      <w:sz w:val="20"/>
      <w:szCs w:val="25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7FBD"/>
    <w:rPr>
      <w:rFonts w:ascii="Consolas" w:hAnsi="Consolas"/>
      <w:szCs w:val="25"/>
    </w:rPr>
  </w:style>
  <w:style w:type="paragraph" w:styleId="IndexHeading">
    <w:name w:val="index heading"/>
    <w:basedOn w:val="Normal"/>
    <w:next w:val="Index1"/>
    <w:uiPriority w:val="99"/>
    <w:semiHidden/>
    <w:unhideWhenUsed/>
    <w:rsid w:val="00477FBD"/>
    <w:rPr>
      <w:rFonts w:asciiTheme="majorHAnsi" w:eastAsiaTheme="majorEastAsia" w:hAnsiTheme="majorHAnsi" w:cstheme="majorBidi"/>
      <w:b/>
      <w:bCs/>
      <w:szCs w:val="22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7FBD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  <w:szCs w:val="2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7FBD"/>
    <w:rPr>
      <w:rFonts w:ascii="Arial" w:hAnsi="Arial"/>
      <w:i/>
      <w:iCs/>
      <w:color w:val="4472C4" w:themeColor="accent1"/>
      <w:sz w:val="18"/>
      <w:szCs w:val="22"/>
    </w:rPr>
  </w:style>
  <w:style w:type="paragraph" w:styleId="List">
    <w:name w:val="List"/>
    <w:basedOn w:val="Normal"/>
    <w:uiPriority w:val="99"/>
    <w:semiHidden/>
    <w:unhideWhenUsed/>
    <w:rsid w:val="00477FBD"/>
    <w:pPr>
      <w:ind w:left="360" w:hanging="360"/>
      <w:contextualSpacing/>
    </w:pPr>
    <w:rPr>
      <w:szCs w:val="22"/>
    </w:rPr>
  </w:style>
  <w:style w:type="paragraph" w:styleId="List2">
    <w:name w:val="List 2"/>
    <w:basedOn w:val="Normal"/>
    <w:uiPriority w:val="99"/>
    <w:semiHidden/>
    <w:unhideWhenUsed/>
    <w:rsid w:val="00477FBD"/>
    <w:pPr>
      <w:ind w:left="720" w:hanging="360"/>
      <w:contextualSpacing/>
    </w:pPr>
    <w:rPr>
      <w:szCs w:val="22"/>
    </w:rPr>
  </w:style>
  <w:style w:type="paragraph" w:styleId="List3">
    <w:name w:val="List 3"/>
    <w:basedOn w:val="Normal"/>
    <w:uiPriority w:val="99"/>
    <w:semiHidden/>
    <w:unhideWhenUsed/>
    <w:rsid w:val="00477FBD"/>
    <w:pPr>
      <w:ind w:left="1080" w:hanging="360"/>
      <w:contextualSpacing/>
    </w:pPr>
    <w:rPr>
      <w:szCs w:val="22"/>
    </w:rPr>
  </w:style>
  <w:style w:type="paragraph" w:styleId="List4">
    <w:name w:val="List 4"/>
    <w:basedOn w:val="Normal"/>
    <w:uiPriority w:val="99"/>
    <w:semiHidden/>
    <w:unhideWhenUsed/>
    <w:rsid w:val="00477FBD"/>
    <w:pPr>
      <w:ind w:left="1440" w:hanging="360"/>
      <w:contextualSpacing/>
    </w:pPr>
    <w:rPr>
      <w:szCs w:val="22"/>
    </w:rPr>
  </w:style>
  <w:style w:type="paragraph" w:styleId="List5">
    <w:name w:val="List 5"/>
    <w:basedOn w:val="Normal"/>
    <w:uiPriority w:val="99"/>
    <w:semiHidden/>
    <w:unhideWhenUsed/>
    <w:rsid w:val="00477FBD"/>
    <w:pPr>
      <w:ind w:left="1800" w:hanging="360"/>
      <w:contextualSpacing/>
    </w:pPr>
    <w:rPr>
      <w:szCs w:val="22"/>
    </w:rPr>
  </w:style>
  <w:style w:type="paragraph" w:styleId="ListContinue">
    <w:name w:val="List Continue"/>
    <w:basedOn w:val="Normal"/>
    <w:uiPriority w:val="99"/>
    <w:semiHidden/>
    <w:unhideWhenUsed/>
    <w:rsid w:val="00477FBD"/>
    <w:pPr>
      <w:spacing w:after="120"/>
      <w:ind w:left="360"/>
      <w:contextualSpacing/>
    </w:pPr>
    <w:rPr>
      <w:szCs w:val="22"/>
    </w:rPr>
  </w:style>
  <w:style w:type="paragraph" w:styleId="ListContinue2">
    <w:name w:val="List Continue 2"/>
    <w:basedOn w:val="Normal"/>
    <w:uiPriority w:val="99"/>
    <w:semiHidden/>
    <w:unhideWhenUsed/>
    <w:rsid w:val="00477FBD"/>
    <w:pPr>
      <w:spacing w:after="120"/>
      <w:ind w:left="720"/>
      <w:contextualSpacing/>
    </w:pPr>
    <w:rPr>
      <w:szCs w:val="22"/>
    </w:rPr>
  </w:style>
  <w:style w:type="paragraph" w:styleId="ListContinue3">
    <w:name w:val="List Continue 3"/>
    <w:basedOn w:val="Normal"/>
    <w:uiPriority w:val="99"/>
    <w:semiHidden/>
    <w:unhideWhenUsed/>
    <w:rsid w:val="00477FBD"/>
    <w:pPr>
      <w:spacing w:after="120"/>
      <w:ind w:left="1080"/>
      <w:contextualSpacing/>
    </w:pPr>
    <w:rPr>
      <w:szCs w:val="22"/>
    </w:rPr>
  </w:style>
  <w:style w:type="paragraph" w:styleId="ListContinue4">
    <w:name w:val="List Continue 4"/>
    <w:basedOn w:val="Normal"/>
    <w:uiPriority w:val="99"/>
    <w:semiHidden/>
    <w:unhideWhenUsed/>
    <w:rsid w:val="00477FBD"/>
    <w:pPr>
      <w:spacing w:after="120"/>
      <w:ind w:left="1440"/>
      <w:contextualSpacing/>
    </w:pPr>
    <w:rPr>
      <w:szCs w:val="22"/>
    </w:rPr>
  </w:style>
  <w:style w:type="paragraph" w:styleId="ListContinue5">
    <w:name w:val="List Continue 5"/>
    <w:basedOn w:val="Normal"/>
    <w:uiPriority w:val="99"/>
    <w:semiHidden/>
    <w:unhideWhenUsed/>
    <w:rsid w:val="00477FBD"/>
    <w:pPr>
      <w:spacing w:after="120"/>
      <w:ind w:left="1800"/>
      <w:contextualSpacing/>
    </w:pPr>
    <w:rPr>
      <w:szCs w:val="22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7F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080" w:hanging="1080"/>
    </w:pPr>
    <w:rPr>
      <w:rFonts w:asciiTheme="majorHAnsi" w:eastAsiaTheme="majorEastAsia" w:hAnsiTheme="majorHAnsi" w:cstheme="majorBidi"/>
      <w:sz w:val="24"/>
      <w:szCs w:val="30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7FBD"/>
    <w:rPr>
      <w:rFonts w:asciiTheme="majorHAnsi" w:eastAsiaTheme="majorEastAsia" w:hAnsiTheme="majorHAnsi" w:cstheme="majorBidi"/>
      <w:sz w:val="24"/>
      <w:szCs w:val="30"/>
      <w:shd w:val="pct20" w:color="auto" w:fill="auto"/>
    </w:r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7FBD"/>
    <w:pPr>
      <w:spacing w:line="240" w:lineRule="auto"/>
    </w:pPr>
    <w:rPr>
      <w:szCs w:val="22"/>
    </w:r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7FBD"/>
    <w:rPr>
      <w:rFonts w:ascii="Arial" w:hAnsi="Arial"/>
      <w:sz w:val="18"/>
      <w:szCs w:val="22"/>
    </w:rPr>
  </w:style>
  <w:style w:type="paragraph" w:styleId="Quote">
    <w:name w:val="Quote"/>
    <w:basedOn w:val="Normal"/>
    <w:next w:val="Normal"/>
    <w:link w:val="QuoteChar"/>
    <w:uiPriority w:val="29"/>
    <w:qFormat/>
    <w:rsid w:val="00477FBD"/>
    <w:pPr>
      <w:spacing w:before="200" w:after="160"/>
      <w:ind w:left="864" w:right="864"/>
      <w:jc w:val="center"/>
    </w:pPr>
    <w:rPr>
      <w:i/>
      <w:iCs/>
      <w:color w:val="404040" w:themeColor="text1" w:themeTint="BF"/>
      <w:szCs w:val="22"/>
    </w:rPr>
  </w:style>
  <w:style w:type="character" w:customStyle="1" w:styleId="QuoteChar">
    <w:name w:val="Quote Char"/>
    <w:basedOn w:val="DefaultParagraphFont"/>
    <w:link w:val="Quote"/>
    <w:uiPriority w:val="29"/>
    <w:rsid w:val="00477FBD"/>
    <w:rPr>
      <w:rFonts w:ascii="Arial" w:hAnsi="Arial"/>
      <w:i/>
      <w:iCs/>
      <w:color w:val="404040" w:themeColor="text1" w:themeTint="BF"/>
      <w:sz w:val="18"/>
      <w:szCs w:val="22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7FBD"/>
    <w:rPr>
      <w:szCs w:val="22"/>
    </w:rPr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7FBD"/>
    <w:rPr>
      <w:rFonts w:ascii="Arial" w:hAnsi="Arial"/>
      <w:sz w:val="18"/>
      <w:szCs w:val="22"/>
    </w:rPr>
  </w:style>
  <w:style w:type="paragraph" w:styleId="Subtitle">
    <w:name w:val="Subtitle"/>
    <w:basedOn w:val="Normal"/>
    <w:next w:val="Normal"/>
    <w:link w:val="SubtitleChar"/>
    <w:uiPriority w:val="11"/>
    <w:qFormat/>
    <w:rsid w:val="00477FBD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77FBD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8"/>
    </w:rPr>
  </w:style>
  <w:style w:type="paragraph" w:styleId="Title">
    <w:name w:val="Title"/>
    <w:basedOn w:val="Normal"/>
    <w:next w:val="Normal"/>
    <w:link w:val="TitleChar"/>
    <w:uiPriority w:val="10"/>
    <w:qFormat/>
    <w:rsid w:val="00477FBD"/>
    <w:pPr>
      <w:spacing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character" w:customStyle="1" w:styleId="TitleChar">
    <w:name w:val="Title Char"/>
    <w:basedOn w:val="DefaultParagraphFont"/>
    <w:link w:val="Title"/>
    <w:uiPriority w:val="10"/>
    <w:rsid w:val="00477FBD"/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paragraph" w:styleId="TOAHeading">
    <w:name w:val="toa heading"/>
    <w:basedOn w:val="Normal"/>
    <w:next w:val="Normal"/>
    <w:uiPriority w:val="99"/>
    <w:semiHidden/>
    <w:unhideWhenUsed/>
    <w:rsid w:val="00477FBD"/>
    <w:pPr>
      <w:spacing w:before="120"/>
    </w:pPr>
    <w:rPr>
      <w:rFonts w:asciiTheme="majorHAnsi" w:eastAsiaTheme="majorEastAsia" w:hAnsiTheme="majorHAnsi" w:cstheme="majorBidi"/>
      <w:b/>
      <w:bCs/>
      <w:sz w:val="24"/>
      <w:szCs w:val="3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7FBD"/>
    <w:pPr>
      <w:keepLines/>
      <w:shd w:val="clear" w:color="auto" w:fill="auto"/>
      <w:tabs>
        <w:tab w:val="clear" w:pos="283"/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/>
      <w:ind w:left="0" w:firstLine="0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sz w:val="32"/>
      <w:szCs w:val="40"/>
      <w:u w:val="none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681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69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04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8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33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2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74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36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19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1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85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7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6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2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2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60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05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4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3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3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56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5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8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header" Target="header5.xml"/><Relationship Id="rId26" Type="http://schemas.openxmlformats.org/officeDocument/2006/relationships/footer" Target="footer8.xml"/><Relationship Id="rId3" Type="http://schemas.openxmlformats.org/officeDocument/2006/relationships/customXml" Target="../customXml/item3.xml"/><Relationship Id="rId21" Type="http://schemas.openxmlformats.org/officeDocument/2006/relationships/footer" Target="footer6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5" Type="http://schemas.openxmlformats.org/officeDocument/2006/relationships/header" Target="header9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20" Type="http://schemas.openxmlformats.org/officeDocument/2006/relationships/header" Target="header6.xml"/><Relationship Id="rId29" Type="http://schemas.openxmlformats.org/officeDocument/2006/relationships/footer" Target="footer10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24" Type="http://schemas.openxmlformats.org/officeDocument/2006/relationships/footer" Target="footer7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23" Type="http://schemas.openxmlformats.org/officeDocument/2006/relationships/header" Target="header8.xml"/><Relationship Id="rId28" Type="http://schemas.openxmlformats.org/officeDocument/2006/relationships/footer" Target="footer9.xml"/><Relationship Id="rId10" Type="http://schemas.openxmlformats.org/officeDocument/2006/relationships/header" Target="header1.xml"/><Relationship Id="rId19" Type="http://schemas.openxmlformats.org/officeDocument/2006/relationships/footer" Target="footer5.xml"/><Relationship Id="rId31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Relationship Id="rId22" Type="http://schemas.openxmlformats.org/officeDocument/2006/relationships/header" Target="header7.xml"/><Relationship Id="rId27" Type="http://schemas.openxmlformats.org/officeDocument/2006/relationships/header" Target="header10.xml"/><Relationship Id="rId30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96DC69B-BD3D-45B5-ABA6-D5C3F056DDE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61C6578-5EBD-4643-8111-AA73D457DF9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C386A6A-1726-4B7F-99B7-DFB1F5C3865D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4ed8881d-4062-46d6-b0ca-1cc939420954}" enabled="1" method="Privileged" siteId="{deff24bb-2089-4400-8c8e-f71e680378b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0</TotalTime>
  <Pages>18</Pages>
  <Words>3027</Words>
  <Characters>14080</Characters>
  <Application>Microsoft Office Word</Application>
  <DocSecurity>0</DocSecurity>
  <Lines>117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17073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Aree, Gorpinpaitoon</dc:creator>
  <cp:keywords/>
  <dc:description/>
  <cp:lastModifiedBy>Arnon, Chuenchuai</cp:lastModifiedBy>
  <cp:revision>2</cp:revision>
  <cp:lastPrinted>2024-08-08T07:31:00Z</cp:lastPrinted>
  <dcterms:created xsi:type="dcterms:W3CDTF">2024-08-13T10:43:00Z</dcterms:created>
  <dcterms:modified xsi:type="dcterms:W3CDTF">2024-08-13T10:43:00Z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MSIP_Label_4ed8881d-4062-46d6-b0ca-1cc939420954_Enabled">
    <vt:lpwstr>true</vt:lpwstr>
  </property>
  <property fmtid="{D5CDD505-2E9C-101B-9397-08002B2CF9AE}" pid="4" name="MSIP_Label_4ed8881d-4062-46d6-b0ca-1cc939420954_SetDate">
    <vt:lpwstr>2022-11-02T14:09:49Z</vt:lpwstr>
  </property>
  <property fmtid="{D5CDD505-2E9C-101B-9397-08002B2CF9AE}" pid="5" name="MSIP_Label_4ed8881d-4062-46d6-b0ca-1cc939420954_Method">
    <vt:lpwstr>Privileged</vt:lpwstr>
  </property>
  <property fmtid="{D5CDD505-2E9C-101B-9397-08002B2CF9AE}" pid="6" name="MSIP_Label_4ed8881d-4062-46d6-b0ca-1cc939420954_Name">
    <vt:lpwstr>Public</vt:lpwstr>
  </property>
  <property fmtid="{D5CDD505-2E9C-101B-9397-08002B2CF9AE}" pid="7" name="MSIP_Label_4ed8881d-4062-46d6-b0ca-1cc939420954_SiteId">
    <vt:lpwstr>deff24bb-2089-4400-8c8e-f71e680378b2</vt:lpwstr>
  </property>
  <property fmtid="{D5CDD505-2E9C-101B-9397-08002B2CF9AE}" pid="8" name="MSIP_Label_4ed8881d-4062-46d6-b0ca-1cc939420954_ActionId">
    <vt:lpwstr>3bff4e3e-a438-4869-9ef7-ad0ac09be084</vt:lpwstr>
  </property>
  <property fmtid="{D5CDD505-2E9C-101B-9397-08002B2CF9AE}" pid="9" name="MSIP_Label_4ed8881d-4062-46d6-b0ca-1cc939420954_ContentBits">
    <vt:lpwstr>0</vt:lpwstr>
  </property>
  <property fmtid="{D5CDD505-2E9C-101B-9397-08002B2CF9AE}" pid="10" name="GrammarlyDocumentId">
    <vt:lpwstr>26ce951613066dd098019fd1aa0577f2c5a4bfab5efbb3a7eb36f91ffbe5e532</vt:lpwstr>
  </property>
</Properties>
</file>