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9E7BFA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9E7BFA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9E7BFA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Property, </w:t>
            </w:r>
            <w:proofErr w:type="gramStart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plant</w:t>
            </w:r>
            <w:proofErr w:type="gramEnd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equipment</w:t>
            </w:r>
          </w:p>
        </w:tc>
      </w:tr>
      <w:tr w:rsidR="009E7BFA" w:rsidRPr="003702A2" w14:paraId="56BCE502" w14:textId="77777777" w:rsidTr="009E7BFA">
        <w:tc>
          <w:tcPr>
            <w:tcW w:w="1458" w:type="dxa"/>
          </w:tcPr>
          <w:p w14:paraId="6591E698" w14:textId="4DD23C2A" w:rsidR="009E7BFA" w:rsidRDefault="002A45D3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2D23AC1B" w:rsidR="009E7BFA" w:rsidRPr="005105C1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EA6999" w:rsidRPr="003702A2" w14:paraId="0A6A4706" w14:textId="77777777" w:rsidTr="009E7BFA">
        <w:tc>
          <w:tcPr>
            <w:tcW w:w="1458" w:type="dxa"/>
          </w:tcPr>
          <w:p w14:paraId="255A0A41" w14:textId="5F7DDF9F" w:rsidR="00EA6999" w:rsidRPr="009714B7" w:rsidRDefault="002A45D3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714B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0A48156A" w14:textId="4D25CE49" w:rsidR="00EA6999" w:rsidRPr="009714B7" w:rsidRDefault="00EA6999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714B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9E7BFA" w:rsidRPr="003702A2" w14:paraId="51E8DB0C" w14:textId="77777777" w:rsidTr="009E7BFA">
        <w:tc>
          <w:tcPr>
            <w:tcW w:w="1458" w:type="dxa"/>
          </w:tcPr>
          <w:p w14:paraId="03765865" w14:textId="36983829" w:rsidR="009E7BFA" w:rsidRPr="003702A2" w:rsidRDefault="002A45D3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6E29BA9C" w14:textId="4708FE7F" w:rsidR="009E7BFA" w:rsidRPr="005105C1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9E7BFA" w:rsidRPr="003702A2" w14:paraId="3C7D305D" w14:textId="77777777" w:rsidTr="009E7BFA">
        <w:tc>
          <w:tcPr>
            <w:tcW w:w="1458" w:type="dxa"/>
          </w:tcPr>
          <w:p w14:paraId="02BBDD4B" w14:textId="47BF3191" w:rsidR="009E7BFA" w:rsidRDefault="00EA6999" w:rsidP="00B0150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2A45D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8075" w:type="dxa"/>
          </w:tcPr>
          <w:p w14:paraId="7C2542B6" w14:textId="1C52588A" w:rsidR="009E7BFA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9E7BFA" w:rsidRPr="003702A2" w14:paraId="7193C362" w14:textId="77777777" w:rsidTr="009E7BFA">
        <w:tc>
          <w:tcPr>
            <w:tcW w:w="1458" w:type="dxa"/>
          </w:tcPr>
          <w:p w14:paraId="6D28363F" w14:textId="23887B69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2A45D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3AB5F564" w14:textId="1B4F1B94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DA7114" w:rsidRPr="003702A2" w14:paraId="37AD83B8" w14:textId="77777777" w:rsidTr="009E7BFA">
        <w:tc>
          <w:tcPr>
            <w:tcW w:w="1458" w:type="dxa"/>
          </w:tcPr>
          <w:p w14:paraId="5AFDC626" w14:textId="2073ABAE" w:rsidR="00DA7114" w:rsidRDefault="00DA7114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2A45D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8075" w:type="dxa"/>
          </w:tcPr>
          <w:p w14:paraId="54A777D8" w14:textId="3DE08092" w:rsidR="00DA7114" w:rsidRDefault="003C613D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3C613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Contingent liabilit</w:t>
            </w:r>
            <w:r w:rsidR="00B135C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ies</w:t>
            </w:r>
          </w:p>
        </w:tc>
      </w:tr>
      <w:tr w:rsidR="009E7BFA" w:rsidRPr="003702A2" w14:paraId="503A2F3A" w14:textId="77777777" w:rsidTr="009E7BFA">
        <w:tc>
          <w:tcPr>
            <w:tcW w:w="1458" w:type="dxa"/>
          </w:tcPr>
          <w:p w14:paraId="76E696F3" w14:textId="458A244B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0739D201" w14:textId="296FEAA9" w:rsidR="009E7BFA" w:rsidRPr="005D3766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03EE11A8" w14:textId="77777777" w:rsidTr="009E7BFA">
        <w:tc>
          <w:tcPr>
            <w:tcW w:w="1458" w:type="dxa"/>
          </w:tcPr>
          <w:p w14:paraId="4CBB806F" w14:textId="5FEE2E01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0F488169" w14:textId="77777777" w:rsidTr="009E7BFA">
        <w:tc>
          <w:tcPr>
            <w:tcW w:w="1458" w:type="dxa"/>
          </w:tcPr>
          <w:p w14:paraId="5F28002B" w14:textId="4F67D0BA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389D6916" w14:textId="77777777" w:rsidTr="009E7BFA">
        <w:tc>
          <w:tcPr>
            <w:tcW w:w="1458" w:type="dxa"/>
          </w:tcPr>
          <w:p w14:paraId="6B994B0B" w14:textId="0CDCE042" w:rsidR="009E7BFA" w:rsidRDefault="009E7BF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9E7BFA" w:rsidRPr="003702A2" w:rsidRDefault="009E7BF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4CB885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276157F7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360361">
        <w:rPr>
          <w:rFonts w:ascii="Times New Roman" w:hAnsi="Times New Roman"/>
          <w:sz w:val="22"/>
          <w:szCs w:val="22"/>
        </w:rPr>
        <w:t>13</w:t>
      </w:r>
      <w:r w:rsidR="00F15240">
        <w:rPr>
          <w:rFonts w:ascii="Times New Roman" w:hAnsi="Times New Roman"/>
          <w:sz w:val="22"/>
          <w:szCs w:val="22"/>
        </w:rPr>
        <w:t xml:space="preserve"> </w:t>
      </w:r>
      <w:r w:rsidR="001C7712" w:rsidRPr="001C7712">
        <w:rPr>
          <w:rFonts w:ascii="Times New Roman" w:hAnsi="Times New Roman"/>
          <w:sz w:val="22"/>
          <w:szCs w:val="22"/>
        </w:rPr>
        <w:t>August</w:t>
      </w:r>
      <w:r w:rsidR="00F15240">
        <w:rPr>
          <w:rFonts w:ascii="Times New Roman" w:hAnsi="Times New Roman"/>
          <w:sz w:val="22"/>
          <w:szCs w:val="22"/>
        </w:rPr>
        <w:t xml:space="preserve"> 2024</w:t>
      </w:r>
      <w:r w:rsidR="00740156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04F87516" w:rsidR="008C2965" w:rsidRPr="00D675DD" w:rsidRDefault="008C296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6F34923A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 xml:space="preserve">The interim financial statements focus on new activities, </w:t>
      </w:r>
      <w:proofErr w:type="gramStart"/>
      <w:r w:rsidR="00AE3F7C" w:rsidRPr="007233E3">
        <w:rPr>
          <w:spacing w:val="2"/>
          <w:szCs w:val="22"/>
        </w:rPr>
        <w:t>events</w:t>
      </w:r>
      <w:proofErr w:type="gramEnd"/>
      <w:r w:rsidR="00AE3F7C" w:rsidRPr="007233E3">
        <w:rPr>
          <w:spacing w:val="2"/>
          <w:szCs w:val="22"/>
        </w:rPr>
        <w:t xml:space="preserve">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DE75A5" w:rsidRPr="007144A7">
        <w:rPr>
          <w:szCs w:val="22"/>
        </w:rPr>
        <w:t>3</w:t>
      </w:r>
      <w:r w:rsidR="00AE3F7C" w:rsidRPr="007144A7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3F5F4570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DE75A5" w:rsidRPr="003A595F">
        <w:rPr>
          <w:rFonts w:ascii="Times New Roman" w:hAnsi="Times New Roman" w:cs="Times New Roman"/>
          <w:sz w:val="22"/>
          <w:szCs w:val="22"/>
        </w:rPr>
        <w:t>3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21A3A38D" w:rsidR="007A1474" w:rsidRPr="00D675DD" w:rsidRDefault="007A1474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71F9E281" w14:textId="5BA86239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>subsidiaries</w:t>
      </w:r>
      <w:r w:rsidR="009E31BF" w:rsidRPr="009E31BF">
        <w:rPr>
          <w:szCs w:val="22"/>
          <w:lang w:val="en-US" w:bidi="th-TH"/>
        </w:rPr>
        <w:t xml:space="preserve">, </w:t>
      </w:r>
      <w:r w:rsidRPr="0090097F">
        <w:rPr>
          <w:szCs w:val="22"/>
          <w:lang w:val="en-US" w:bidi="th-TH"/>
        </w:rPr>
        <w:t xml:space="preserve">joint </w:t>
      </w:r>
      <w:r w:rsidRPr="003D4117">
        <w:rPr>
          <w:szCs w:val="22"/>
          <w:lang w:val="en-US" w:bidi="th-TH"/>
        </w:rPr>
        <w:t>ventures</w:t>
      </w:r>
      <w:r w:rsidR="009E31BF" w:rsidRPr="003D4117">
        <w:rPr>
          <w:szCs w:val="22"/>
          <w:lang w:val="en-US" w:bidi="th-TH"/>
        </w:rPr>
        <w:t>,</w:t>
      </w:r>
      <w:r w:rsidR="0049379B" w:rsidRPr="003D4117">
        <w:rPr>
          <w:szCs w:val="22"/>
          <w:lang w:val="en-US" w:bidi="th-TH"/>
        </w:rPr>
        <w:t xml:space="preserve"> key management</w:t>
      </w:r>
      <w:r w:rsidR="003B2BA8" w:rsidRPr="003D4117">
        <w:rPr>
          <w:szCs w:val="22"/>
          <w:lang w:val="en-US" w:bidi="th-TH"/>
        </w:rPr>
        <w:t xml:space="preserve"> personnel</w:t>
      </w:r>
      <w:r w:rsidR="0049379B"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an</w:t>
      </w:r>
      <w:r w:rsidR="002D52EF" w:rsidRPr="003D4117">
        <w:rPr>
          <w:szCs w:val="22"/>
          <w:lang w:val="en-US" w:bidi="th-TH"/>
        </w:rPr>
        <w:t>d</w:t>
      </w:r>
      <w:r w:rsidR="0049379B" w:rsidRPr="003D4117">
        <w:rPr>
          <w:szCs w:val="22"/>
          <w:lang w:val="en-US" w:bidi="th-TH"/>
        </w:rPr>
        <w:t xml:space="preserve"> </w:t>
      </w:r>
      <w:r w:rsidR="000033F0" w:rsidRPr="003D4117">
        <w:rPr>
          <w:szCs w:val="22"/>
          <w:lang w:val="en-US" w:bidi="th-TH"/>
        </w:rPr>
        <w:t>o</w:t>
      </w:r>
      <w:r w:rsidRPr="003D4117">
        <w:rPr>
          <w:szCs w:val="22"/>
          <w:lang w:val="en-US" w:bidi="th-TH"/>
        </w:rPr>
        <w:t xml:space="preserve">ther </w:t>
      </w:r>
      <w:r w:rsidR="000033F0" w:rsidRPr="003D4117">
        <w:rPr>
          <w:szCs w:val="22"/>
          <w:lang w:val="en-US" w:bidi="th-TH"/>
        </w:rPr>
        <w:t>r</w:t>
      </w:r>
      <w:r w:rsidRPr="003D4117">
        <w:rPr>
          <w:szCs w:val="22"/>
          <w:lang w:val="en-US" w:bidi="th-TH"/>
        </w:rPr>
        <w:t>elated parties</w:t>
      </w:r>
      <w:r w:rsidR="007A41BC" w:rsidRPr="003D4117">
        <w:rPr>
          <w:szCs w:val="22"/>
          <w:lang w:val="en-US" w:bidi="th-TH"/>
        </w:rPr>
        <w:t xml:space="preserve"> </w:t>
      </w:r>
      <w:r w:rsidR="006B326A" w:rsidRPr="003D4117">
        <w:rPr>
          <w:szCs w:val="22"/>
          <w:lang w:val="en-US" w:bidi="th-TH"/>
        </w:rPr>
        <w:t>have</w:t>
      </w:r>
      <w:r w:rsidR="00C50B59" w:rsidRPr="003D4117">
        <w:rPr>
          <w:szCs w:val="22"/>
          <w:lang w:val="en-US" w:bidi="th-TH"/>
        </w:rPr>
        <w:br/>
      </w:r>
      <w:r w:rsidR="009E31BF" w:rsidRPr="003D4117">
        <w:rPr>
          <w:szCs w:val="22"/>
          <w:lang w:val="en-US" w:bidi="th-TH"/>
        </w:rPr>
        <w:t>no</w:t>
      </w:r>
      <w:r w:rsidRPr="003D4117">
        <w:rPr>
          <w:szCs w:val="22"/>
          <w:lang w:val="en-US" w:bidi="th-TH"/>
        </w:rPr>
        <w:t xml:space="preserve"> </w:t>
      </w:r>
      <w:r w:rsidR="0094447E" w:rsidRPr="003D4117">
        <w:rPr>
          <w:szCs w:val="22"/>
          <w:lang w:val="en-US" w:bidi="th-TH"/>
        </w:rPr>
        <w:t>material</w:t>
      </w:r>
      <w:r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change</w:t>
      </w:r>
      <w:r w:rsidR="0094447E" w:rsidRPr="003D4117">
        <w:rPr>
          <w:szCs w:val="22"/>
          <w:lang w:val="en-US" w:bidi="th-TH"/>
        </w:rPr>
        <w:t>s</w:t>
      </w:r>
      <w:r w:rsidRPr="003D4117">
        <w:rPr>
          <w:szCs w:val="22"/>
          <w:lang w:val="en-US" w:bidi="th-TH"/>
        </w:rPr>
        <w:t xml:space="preserve"> during the </w:t>
      </w:r>
      <w:r w:rsidR="00A04193">
        <w:rPr>
          <w:szCs w:val="22"/>
          <w:lang w:val="en-US" w:bidi="th-TH"/>
        </w:rPr>
        <w:t>si</w:t>
      </w:r>
      <w:r w:rsidR="00D60977">
        <w:rPr>
          <w:szCs w:val="22"/>
          <w:lang w:val="en-US" w:bidi="th-TH"/>
        </w:rPr>
        <w:t>x</w:t>
      </w:r>
      <w:r w:rsidR="009E31BF" w:rsidRPr="003D4117">
        <w:rPr>
          <w:szCs w:val="22"/>
          <w:lang w:val="en-US" w:bidi="th-TH"/>
        </w:rPr>
        <w:t xml:space="preserve">-month period ended </w:t>
      </w:r>
      <w:r w:rsidR="000467D7" w:rsidRPr="000467D7">
        <w:rPr>
          <w:szCs w:val="22"/>
          <w:lang w:val="en-US" w:bidi="th-TH"/>
        </w:rPr>
        <w:t>30 June 202</w:t>
      </w:r>
      <w:r w:rsidR="000467D7">
        <w:rPr>
          <w:rFonts w:cs="Angsana New"/>
          <w:szCs w:val="28"/>
          <w:lang w:val="en-US" w:bidi="th-TH"/>
        </w:rPr>
        <w:t>4</w:t>
      </w:r>
      <w:r w:rsidR="009E31BF" w:rsidRPr="003D4117">
        <w:rPr>
          <w:szCs w:val="22"/>
          <w:lang w:val="en-US" w:bidi="th-TH"/>
        </w:rPr>
        <w:t>.</w:t>
      </w:r>
    </w:p>
    <w:p w14:paraId="454203FF" w14:textId="77777777" w:rsidR="00896B4B" w:rsidRPr="009E31B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bidi="ar-SA"/>
        </w:rPr>
      </w:pPr>
    </w:p>
    <w:p w14:paraId="10A01CEA" w14:textId="2A944314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Significant transactions for the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1C7712" w:rsidRPr="001C771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six-month periods ended 30 June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and 202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419B0951" w:rsidR="002B38CD" w:rsidRDefault="002B38CD" w:rsidP="002B3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val="en-GB" w:bidi="ar-SA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70"/>
        <w:gridCol w:w="236"/>
        <w:gridCol w:w="1204"/>
        <w:gridCol w:w="236"/>
        <w:gridCol w:w="1294"/>
      </w:tblGrid>
      <w:tr w:rsidR="0025509A" w:rsidRPr="002A1A98" w14:paraId="6A77A8D4" w14:textId="77777777" w:rsidTr="00763087">
        <w:trPr>
          <w:trHeight w:val="80"/>
          <w:tblHeader/>
        </w:trPr>
        <w:tc>
          <w:tcPr>
            <w:tcW w:w="3510" w:type="dxa"/>
          </w:tcPr>
          <w:p w14:paraId="695D4755" w14:textId="77777777" w:rsidR="0025509A" w:rsidRPr="00AB5977" w:rsidRDefault="0025509A" w:rsidP="00CF3E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10" w:type="dxa"/>
            <w:gridSpan w:val="3"/>
            <w:vAlign w:val="bottom"/>
          </w:tcPr>
          <w:p w14:paraId="3A8672F4" w14:textId="77777777" w:rsidR="0025509A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52F4C3C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13074133" w14:textId="77777777" w:rsidR="0025509A" w:rsidRPr="002A1A98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185CF2D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40DC9CC9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0467D7" w:rsidRPr="00D675DD" w14:paraId="5761C94B" w14:textId="77777777" w:rsidTr="00D71181">
        <w:trPr>
          <w:trHeight w:val="155"/>
          <w:tblHeader/>
        </w:trPr>
        <w:tc>
          <w:tcPr>
            <w:tcW w:w="3510" w:type="dxa"/>
          </w:tcPr>
          <w:p w14:paraId="0B94B6BE" w14:textId="770B0117" w:rsidR="000467D7" w:rsidRPr="00CF3CA4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633355D0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436FEEA5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0" w:type="dxa"/>
          </w:tcPr>
          <w:p w14:paraId="382300DD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36" w:type="dxa"/>
          </w:tcPr>
          <w:p w14:paraId="31E4FEB8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390CA9EB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36" w:type="dxa"/>
          </w:tcPr>
          <w:p w14:paraId="35DF6461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1AA611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0467D7" w:rsidRPr="00D675DD" w14:paraId="17ADD944" w14:textId="77777777" w:rsidTr="00763087">
        <w:trPr>
          <w:trHeight w:val="80"/>
          <w:tblHeader/>
        </w:trPr>
        <w:tc>
          <w:tcPr>
            <w:tcW w:w="3510" w:type="dxa"/>
          </w:tcPr>
          <w:p w14:paraId="5D742A65" w14:textId="29F40E41" w:rsidR="000467D7" w:rsidRPr="00905F9C" w:rsidRDefault="000467D7" w:rsidP="000467D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80" w:type="dxa"/>
            <w:gridSpan w:val="7"/>
          </w:tcPr>
          <w:p w14:paraId="4C8B50F6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0467D7" w14:paraId="4EBF63E9" w14:textId="77777777" w:rsidTr="0025509A">
        <w:trPr>
          <w:trHeight w:val="80"/>
        </w:trPr>
        <w:tc>
          <w:tcPr>
            <w:tcW w:w="3510" w:type="dxa"/>
          </w:tcPr>
          <w:p w14:paraId="0374CEC3" w14:textId="77777777" w:rsidR="000467D7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70" w:type="dxa"/>
          </w:tcPr>
          <w:p w14:paraId="332CC623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7BA0880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6E503E6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AD34985" w14:textId="77777777" w:rsidR="000467D7" w:rsidRPr="00010203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6B871A5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CECAA5F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E50D9C7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0467D7" w:rsidRPr="002E7D0A" w14:paraId="377C609C" w14:textId="77777777" w:rsidTr="0025509A">
        <w:trPr>
          <w:trHeight w:val="80"/>
        </w:trPr>
        <w:tc>
          <w:tcPr>
            <w:tcW w:w="3510" w:type="dxa"/>
          </w:tcPr>
          <w:p w14:paraId="1F68B976" w14:textId="1A27648A" w:rsidR="000467D7" w:rsidRPr="001F2E46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27B5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170" w:type="dxa"/>
          </w:tcPr>
          <w:p w14:paraId="0F9FB937" w14:textId="1FF21F62" w:rsidR="000467D7" w:rsidRPr="001F2E46" w:rsidRDefault="002D365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D91222F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3D94F8C" w14:textId="33D2EC1F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2CD8C0C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2826833" w14:textId="3A35BC5C" w:rsidR="000467D7" w:rsidRPr="001F2E46" w:rsidRDefault="00EC2B95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8,</w:t>
            </w:r>
            <w:r w:rsidR="00EA2139">
              <w:rPr>
                <w:rFonts w:cs="Times New Roman"/>
              </w:rPr>
              <w:t>832</w:t>
            </w:r>
          </w:p>
        </w:tc>
        <w:tc>
          <w:tcPr>
            <w:tcW w:w="236" w:type="dxa"/>
          </w:tcPr>
          <w:p w14:paraId="7FE43D13" w14:textId="77777777" w:rsidR="000467D7" w:rsidRPr="001F2E46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207FCDB" w14:textId="3DB93B1A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467D7" w:rsidRPr="002E7D0A" w14:paraId="60197AEA" w14:textId="77777777" w:rsidTr="0025509A">
        <w:trPr>
          <w:trHeight w:val="80"/>
        </w:trPr>
        <w:tc>
          <w:tcPr>
            <w:tcW w:w="3510" w:type="dxa"/>
          </w:tcPr>
          <w:p w14:paraId="36689541" w14:textId="057F83FE" w:rsidR="000467D7" w:rsidRPr="00727B5C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6532A4F8" w14:textId="7C35B687" w:rsidR="000467D7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2EFAD6F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FDD7862" w14:textId="35F159FA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E600126" w14:textId="77777777" w:rsidR="000467D7" w:rsidRPr="001F2E46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418D577" w14:textId="0A6320FE" w:rsidR="000467D7" w:rsidRDefault="00EA2139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36" w:type="dxa"/>
          </w:tcPr>
          <w:p w14:paraId="17C1F4B9" w14:textId="77777777" w:rsidR="000467D7" w:rsidRPr="001F2E46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6D6236B" w14:textId="62FFE765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0467D7" w:rsidRPr="002E7D0A" w14:paraId="169EE5C5" w14:textId="77777777" w:rsidTr="0025509A">
        <w:trPr>
          <w:trHeight w:val="80"/>
        </w:trPr>
        <w:tc>
          <w:tcPr>
            <w:tcW w:w="3510" w:type="dxa"/>
          </w:tcPr>
          <w:p w14:paraId="11EBD108" w14:textId="445D3341" w:rsidR="000467D7" w:rsidRPr="002E7D0A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170" w:type="dxa"/>
          </w:tcPr>
          <w:p w14:paraId="1EBED136" w14:textId="33A85DE4" w:rsidR="000467D7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96CCC07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DDBDFFD" w14:textId="3F467A95" w:rsidR="000467D7" w:rsidRPr="002E7D0A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72CD6A2" w14:textId="77777777" w:rsidR="000467D7" w:rsidRPr="00010203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E32EA15" w14:textId="330A8052" w:rsidR="000467D7" w:rsidRDefault="00EA2139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1,296</w:t>
            </w:r>
          </w:p>
        </w:tc>
        <w:tc>
          <w:tcPr>
            <w:tcW w:w="236" w:type="dxa"/>
          </w:tcPr>
          <w:p w14:paraId="524AEA64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F0ED21A" w14:textId="5D868859" w:rsidR="000467D7" w:rsidRPr="002E7D0A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 w:rsidRPr="001C7712">
              <w:rPr>
                <w:rFonts w:cs="Times New Roman"/>
              </w:rPr>
              <w:t>4,566</w:t>
            </w:r>
          </w:p>
        </w:tc>
      </w:tr>
      <w:tr w:rsidR="000467D7" w:rsidRPr="00F03A1C" w14:paraId="5A63D37E" w14:textId="77777777" w:rsidTr="0025509A">
        <w:trPr>
          <w:trHeight w:val="80"/>
        </w:trPr>
        <w:tc>
          <w:tcPr>
            <w:tcW w:w="3510" w:type="dxa"/>
          </w:tcPr>
          <w:p w14:paraId="39930EAC" w14:textId="77777777" w:rsidR="000467D7" w:rsidRPr="00F03A1C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A6B9B2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2EBA01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7A2981F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B2BC80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AF628CE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884A6A" w14:textId="77777777" w:rsidR="000467D7" w:rsidRPr="00F03A1C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679BADB4" w14:textId="77777777" w:rsidR="000467D7" w:rsidRPr="00F03A1C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0467D7" w14:paraId="7DE9A9BF" w14:textId="77777777" w:rsidTr="0025509A">
        <w:trPr>
          <w:trHeight w:val="80"/>
        </w:trPr>
        <w:tc>
          <w:tcPr>
            <w:tcW w:w="3510" w:type="dxa"/>
          </w:tcPr>
          <w:p w14:paraId="42B56157" w14:textId="77777777" w:rsidR="000467D7" w:rsidRPr="00E10BB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170" w:type="dxa"/>
          </w:tcPr>
          <w:p w14:paraId="436414E8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182DB00" w14:textId="77777777" w:rsidR="000467D7" w:rsidRPr="00D675DD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4187D38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A88AEAC" w14:textId="77777777" w:rsidR="000467D7" w:rsidRPr="00010203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8A1FAD0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1FE0FE" w14:textId="77777777" w:rsidR="000467D7" w:rsidRPr="00D675DD" w:rsidRDefault="000467D7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7074B89" w14:textId="77777777" w:rsidR="000467D7" w:rsidRDefault="000467D7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14:paraId="2139B244" w14:textId="77777777">
        <w:trPr>
          <w:trHeight w:val="80"/>
        </w:trPr>
        <w:tc>
          <w:tcPr>
            <w:tcW w:w="3510" w:type="dxa"/>
            <w:shd w:val="clear" w:color="auto" w:fill="auto"/>
          </w:tcPr>
          <w:p w14:paraId="7A4DB0DC" w14:textId="30D7BF09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  <w:shd w:val="clear" w:color="auto" w:fill="auto"/>
          </w:tcPr>
          <w:p w14:paraId="1186D47F" w14:textId="28E9733F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95B7B">
              <w:rPr>
                <w:szCs w:val="28"/>
              </w:rPr>
              <w:t>30,568</w:t>
            </w:r>
          </w:p>
        </w:tc>
        <w:tc>
          <w:tcPr>
            <w:tcW w:w="270" w:type="dxa"/>
            <w:shd w:val="clear" w:color="auto" w:fill="auto"/>
          </w:tcPr>
          <w:p w14:paraId="7C92C740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14:paraId="25F2EE85" w14:textId="07925CB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7712">
              <w:rPr>
                <w:rFonts w:cs="Times New Roman"/>
              </w:rPr>
              <w:t>29,253</w:t>
            </w:r>
          </w:p>
        </w:tc>
        <w:tc>
          <w:tcPr>
            <w:tcW w:w="236" w:type="dxa"/>
            <w:shd w:val="clear" w:color="auto" w:fill="auto"/>
          </w:tcPr>
          <w:p w14:paraId="73B518FD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058C965A" w14:textId="72BBA6AA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30,568</w:t>
            </w:r>
          </w:p>
        </w:tc>
        <w:tc>
          <w:tcPr>
            <w:tcW w:w="236" w:type="dxa"/>
            <w:shd w:val="clear" w:color="auto" w:fill="auto"/>
          </w:tcPr>
          <w:p w14:paraId="7D70B8A8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68690D8C" w14:textId="24531927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7712">
              <w:rPr>
                <w:rFonts w:cs="Times New Roman"/>
              </w:rPr>
              <w:t>29,253</w:t>
            </w:r>
          </w:p>
        </w:tc>
      </w:tr>
      <w:tr w:rsidR="00D71181" w14:paraId="0F01D2DA" w14:textId="77777777">
        <w:trPr>
          <w:trHeight w:val="80"/>
        </w:trPr>
        <w:tc>
          <w:tcPr>
            <w:tcW w:w="3510" w:type="dxa"/>
            <w:shd w:val="clear" w:color="auto" w:fill="auto"/>
          </w:tcPr>
          <w:p w14:paraId="08220292" w14:textId="3CAF8CA2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</w:tc>
        <w:tc>
          <w:tcPr>
            <w:tcW w:w="1170" w:type="dxa"/>
          </w:tcPr>
          <w:p w14:paraId="1BC94A06" w14:textId="35B2F02E" w:rsidR="00D71181" w:rsidRPr="00DC392A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14297763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5D5D514" w14:textId="2CB4D99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75C1803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3120A53" w14:textId="310B8D1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622E6D2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3FDE9DF" w14:textId="2331213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14:paraId="1E2EBE2C" w14:textId="77777777" w:rsidTr="0025509A">
        <w:trPr>
          <w:trHeight w:val="80"/>
        </w:trPr>
        <w:tc>
          <w:tcPr>
            <w:tcW w:w="3510" w:type="dxa"/>
            <w:shd w:val="clear" w:color="auto" w:fill="auto"/>
          </w:tcPr>
          <w:p w14:paraId="5402A992" w14:textId="7C3A3B7D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170" w:type="dxa"/>
          </w:tcPr>
          <w:p w14:paraId="05301E9C" w14:textId="61092BBC" w:rsidR="00D71181" w:rsidRPr="00E10BB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CF2D30">
              <w:rPr>
                <w:rFonts w:cs="Times New Roman"/>
              </w:rPr>
              <w:t>25,838</w:t>
            </w:r>
          </w:p>
        </w:tc>
        <w:tc>
          <w:tcPr>
            <w:tcW w:w="270" w:type="dxa"/>
          </w:tcPr>
          <w:p w14:paraId="2212EE9C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B58A964" w14:textId="37DFB8E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7712">
              <w:rPr>
                <w:szCs w:val="28"/>
              </w:rPr>
              <w:t>23,887</w:t>
            </w:r>
          </w:p>
        </w:tc>
        <w:tc>
          <w:tcPr>
            <w:tcW w:w="236" w:type="dxa"/>
          </w:tcPr>
          <w:p w14:paraId="23674F8D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D638F1E" w14:textId="1CC5DF3F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CF2D30">
              <w:rPr>
                <w:rFonts w:cs="Times New Roman"/>
              </w:rPr>
              <w:t>25,838</w:t>
            </w:r>
          </w:p>
        </w:tc>
        <w:tc>
          <w:tcPr>
            <w:tcW w:w="236" w:type="dxa"/>
          </w:tcPr>
          <w:p w14:paraId="7F7642E4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6F13297" w14:textId="6E123F7D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7712">
              <w:rPr>
                <w:rFonts w:cs="Times New Roman"/>
              </w:rPr>
              <w:t>23,887</w:t>
            </w:r>
          </w:p>
        </w:tc>
      </w:tr>
      <w:tr w:rsidR="00D71181" w14:paraId="695D8373" w14:textId="77777777">
        <w:trPr>
          <w:trHeight w:val="80"/>
        </w:trPr>
        <w:tc>
          <w:tcPr>
            <w:tcW w:w="3510" w:type="dxa"/>
          </w:tcPr>
          <w:p w14:paraId="02426672" w14:textId="0D194EB1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170" w:type="dxa"/>
          </w:tcPr>
          <w:p w14:paraId="4860C954" w14:textId="736BC170" w:rsidR="00D71181" w:rsidRPr="00D5488F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3,310</w:t>
            </w:r>
          </w:p>
        </w:tc>
        <w:tc>
          <w:tcPr>
            <w:tcW w:w="270" w:type="dxa"/>
          </w:tcPr>
          <w:p w14:paraId="441871E9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8D6D2AE" w14:textId="0AFF2211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0467D7">
              <w:rPr>
                <w:rFonts w:cs="Times New Roman"/>
              </w:rPr>
              <w:t>3,124</w:t>
            </w:r>
          </w:p>
        </w:tc>
        <w:tc>
          <w:tcPr>
            <w:tcW w:w="236" w:type="dxa"/>
          </w:tcPr>
          <w:p w14:paraId="645D51A6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1231A2" w14:textId="0FDA08D1" w:rsidR="00D71181" w:rsidRPr="00D5488F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3,310</w:t>
            </w:r>
          </w:p>
        </w:tc>
        <w:tc>
          <w:tcPr>
            <w:tcW w:w="236" w:type="dxa"/>
          </w:tcPr>
          <w:p w14:paraId="3406F602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A1882C5" w14:textId="66438AD4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467D7">
              <w:rPr>
                <w:rFonts w:cs="Times New Roman"/>
              </w:rPr>
              <w:t>3,124</w:t>
            </w:r>
          </w:p>
        </w:tc>
      </w:tr>
      <w:tr w:rsidR="00D71181" w14:paraId="09299CF2" w14:textId="77777777" w:rsidTr="0025509A">
        <w:trPr>
          <w:trHeight w:val="80"/>
        </w:trPr>
        <w:tc>
          <w:tcPr>
            <w:tcW w:w="3510" w:type="dxa"/>
          </w:tcPr>
          <w:p w14:paraId="7B01200C" w14:textId="398C4E8A" w:rsidR="00D71181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87D0B">
              <w:rPr>
                <w:rFonts w:ascii="Times New Roman" w:hAnsi="Times New Roman"/>
                <w:sz w:val="22"/>
                <w:szCs w:val="28"/>
              </w:rPr>
              <w:t>Rental income</w:t>
            </w:r>
          </w:p>
        </w:tc>
        <w:tc>
          <w:tcPr>
            <w:tcW w:w="1170" w:type="dxa"/>
          </w:tcPr>
          <w:p w14:paraId="753769B6" w14:textId="66043851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664</w:t>
            </w:r>
          </w:p>
        </w:tc>
        <w:tc>
          <w:tcPr>
            <w:tcW w:w="270" w:type="dxa"/>
          </w:tcPr>
          <w:p w14:paraId="69DF66F9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3A7E420A" w14:textId="2CD024C8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467D7">
              <w:rPr>
                <w:rFonts w:cs="Times New Roman"/>
              </w:rPr>
              <w:t>544</w:t>
            </w:r>
          </w:p>
        </w:tc>
        <w:tc>
          <w:tcPr>
            <w:tcW w:w="236" w:type="dxa"/>
          </w:tcPr>
          <w:p w14:paraId="18B83C79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EF4A254" w14:textId="0AD4A81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664</w:t>
            </w:r>
          </w:p>
        </w:tc>
        <w:tc>
          <w:tcPr>
            <w:tcW w:w="236" w:type="dxa"/>
          </w:tcPr>
          <w:p w14:paraId="3A046F72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73436DD" w14:textId="12F453AE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467D7">
              <w:rPr>
                <w:rFonts w:cs="Times New Roman"/>
              </w:rPr>
              <w:t>544</w:t>
            </w:r>
          </w:p>
        </w:tc>
      </w:tr>
      <w:tr w:rsidR="00D71181" w14:paraId="43115190" w14:textId="77777777" w:rsidTr="0025509A">
        <w:trPr>
          <w:trHeight w:val="80"/>
        </w:trPr>
        <w:tc>
          <w:tcPr>
            <w:tcW w:w="3510" w:type="dxa"/>
          </w:tcPr>
          <w:p w14:paraId="1C76AF88" w14:textId="68AF16C4" w:rsidR="00D71181" w:rsidRDefault="00D71181" w:rsidP="00006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szCs w:val="28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170" w:type="dxa"/>
          </w:tcPr>
          <w:p w14:paraId="1038B00D" w14:textId="1D0FECF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180</w:t>
            </w:r>
          </w:p>
        </w:tc>
        <w:tc>
          <w:tcPr>
            <w:tcW w:w="270" w:type="dxa"/>
          </w:tcPr>
          <w:p w14:paraId="69C6ACAD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05DB4D68" w14:textId="1C8AAFBD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220</w:t>
            </w:r>
          </w:p>
        </w:tc>
        <w:tc>
          <w:tcPr>
            <w:tcW w:w="236" w:type="dxa"/>
          </w:tcPr>
          <w:p w14:paraId="4935391E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DCFF6E" w14:textId="705D7E1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180</w:t>
            </w:r>
          </w:p>
        </w:tc>
        <w:tc>
          <w:tcPr>
            <w:tcW w:w="236" w:type="dxa"/>
          </w:tcPr>
          <w:p w14:paraId="4E3FD608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202DE28" w14:textId="01DFCF01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220</w:t>
            </w:r>
          </w:p>
        </w:tc>
      </w:tr>
      <w:tr w:rsidR="00D71181" w14:paraId="35C96F11" w14:textId="77777777" w:rsidTr="0025509A">
        <w:trPr>
          <w:trHeight w:val="80"/>
        </w:trPr>
        <w:tc>
          <w:tcPr>
            <w:tcW w:w="3510" w:type="dxa"/>
          </w:tcPr>
          <w:p w14:paraId="0A72E187" w14:textId="02150952" w:rsidR="00D71181" w:rsidRPr="00FF4CB0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</w:p>
        </w:tc>
        <w:tc>
          <w:tcPr>
            <w:tcW w:w="1170" w:type="dxa"/>
          </w:tcPr>
          <w:p w14:paraId="7442A4D9" w14:textId="7C134BD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BBB0A80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18E991C" w14:textId="0B5202D3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6947B06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9406355" w14:textId="644304A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62F78AA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634E1DC" w14:textId="7A15AC97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14:paraId="462537B3" w14:textId="77777777" w:rsidTr="0025509A">
        <w:trPr>
          <w:trHeight w:val="80"/>
        </w:trPr>
        <w:tc>
          <w:tcPr>
            <w:tcW w:w="3510" w:type="dxa"/>
          </w:tcPr>
          <w:p w14:paraId="0BB6B738" w14:textId="2C8B12B8" w:rsidR="00D71181" w:rsidRPr="00FF4CB0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170" w:type="dxa"/>
          </w:tcPr>
          <w:p w14:paraId="7B9FA33A" w14:textId="43B36346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645D7A4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306E73E3" w14:textId="31527731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860A5FB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ECC51D8" w14:textId="30F13A33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F6CA623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2E37F3" w14:textId="716B0023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:rsidRPr="00F03A1C" w14:paraId="3798FD89" w14:textId="77777777" w:rsidTr="0025509A">
        <w:trPr>
          <w:trHeight w:val="80"/>
        </w:trPr>
        <w:tc>
          <w:tcPr>
            <w:tcW w:w="3510" w:type="dxa"/>
          </w:tcPr>
          <w:p w14:paraId="1CD6A060" w14:textId="0AC13B9D" w:rsidR="00D71181" w:rsidRPr="00F03A1C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Revenue from rendering of services</w:t>
            </w:r>
          </w:p>
        </w:tc>
        <w:tc>
          <w:tcPr>
            <w:tcW w:w="1170" w:type="dxa"/>
          </w:tcPr>
          <w:p w14:paraId="70D34E40" w14:textId="3218B2CE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635</w:t>
            </w:r>
          </w:p>
        </w:tc>
        <w:tc>
          <w:tcPr>
            <w:tcW w:w="270" w:type="dxa"/>
          </w:tcPr>
          <w:p w14:paraId="756DE31C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3AE9EBD" w14:textId="78904839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634</w:t>
            </w:r>
          </w:p>
        </w:tc>
        <w:tc>
          <w:tcPr>
            <w:tcW w:w="236" w:type="dxa"/>
          </w:tcPr>
          <w:p w14:paraId="2D0C6BFD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0978CA5" w14:textId="522FA62C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635</w:t>
            </w:r>
          </w:p>
        </w:tc>
        <w:tc>
          <w:tcPr>
            <w:tcW w:w="236" w:type="dxa"/>
          </w:tcPr>
          <w:p w14:paraId="60FB7792" w14:textId="77777777" w:rsidR="00D71181" w:rsidRPr="00F03A1C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2A270FE1" w14:textId="0906BC61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634</w:t>
            </w:r>
          </w:p>
        </w:tc>
      </w:tr>
      <w:tr w:rsidR="00D71181" w14:paraId="6BD69887" w14:textId="77777777" w:rsidTr="0025509A">
        <w:trPr>
          <w:trHeight w:val="80"/>
        </w:trPr>
        <w:tc>
          <w:tcPr>
            <w:tcW w:w="3510" w:type="dxa"/>
          </w:tcPr>
          <w:p w14:paraId="03433F99" w14:textId="5485E992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Dividend income</w:t>
            </w:r>
          </w:p>
        </w:tc>
        <w:tc>
          <w:tcPr>
            <w:tcW w:w="1170" w:type="dxa"/>
          </w:tcPr>
          <w:p w14:paraId="45EB875B" w14:textId="30FE1BFD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1,758</w:t>
            </w:r>
          </w:p>
        </w:tc>
        <w:tc>
          <w:tcPr>
            <w:tcW w:w="270" w:type="dxa"/>
          </w:tcPr>
          <w:p w14:paraId="77B47F6E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628999D7" w14:textId="383BACBF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3,397</w:t>
            </w:r>
          </w:p>
        </w:tc>
        <w:tc>
          <w:tcPr>
            <w:tcW w:w="236" w:type="dxa"/>
          </w:tcPr>
          <w:p w14:paraId="53DFC91C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B33289D" w14:textId="29CD256D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1,758</w:t>
            </w:r>
          </w:p>
        </w:tc>
        <w:tc>
          <w:tcPr>
            <w:tcW w:w="236" w:type="dxa"/>
          </w:tcPr>
          <w:p w14:paraId="04A9E907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55D6ACB" w14:textId="278B4319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3,397</w:t>
            </w:r>
          </w:p>
        </w:tc>
      </w:tr>
      <w:tr w:rsidR="00D71181" w14:paraId="255E9835" w14:textId="77777777" w:rsidTr="0025509A">
        <w:trPr>
          <w:trHeight w:val="80"/>
        </w:trPr>
        <w:tc>
          <w:tcPr>
            <w:tcW w:w="3510" w:type="dxa"/>
          </w:tcPr>
          <w:p w14:paraId="22A66862" w14:textId="2499E941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FF3C75" w14:textId="3F962DE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EBF51EF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CB71A35" w14:textId="7F6C58E6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7756209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D3EB3A3" w14:textId="7A9B6929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7E28D1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7F0A109" w14:textId="371E429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00692E" w14:paraId="0DC7F8E9" w14:textId="77777777" w:rsidTr="0025509A">
        <w:trPr>
          <w:trHeight w:val="80"/>
        </w:trPr>
        <w:tc>
          <w:tcPr>
            <w:tcW w:w="3510" w:type="dxa"/>
          </w:tcPr>
          <w:p w14:paraId="3FA21646" w14:textId="77777777" w:rsidR="0000692E" w:rsidRPr="00D675DD" w:rsidRDefault="0000692E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3D42E9" w14:textId="77777777" w:rsidR="0000692E" w:rsidRDefault="0000692E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13CC96C" w14:textId="77777777" w:rsidR="0000692E" w:rsidRPr="00D675DD" w:rsidRDefault="0000692E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40819D6" w14:textId="77777777" w:rsidR="0000692E" w:rsidRDefault="0000692E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5D40C46" w14:textId="77777777" w:rsidR="0000692E" w:rsidRPr="00010203" w:rsidRDefault="0000692E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2E791A1" w14:textId="77777777" w:rsidR="0000692E" w:rsidRDefault="0000692E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8CA89CD" w14:textId="77777777" w:rsidR="0000692E" w:rsidRPr="00D675DD" w:rsidRDefault="0000692E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D158625" w14:textId="77777777" w:rsidR="0000692E" w:rsidRDefault="0000692E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:rsidRPr="00F03A1C" w14:paraId="593B26B1" w14:textId="77777777" w:rsidTr="0025509A">
        <w:trPr>
          <w:trHeight w:val="80"/>
        </w:trPr>
        <w:tc>
          <w:tcPr>
            <w:tcW w:w="3510" w:type="dxa"/>
          </w:tcPr>
          <w:p w14:paraId="3901FD19" w14:textId="1EEDFFC4" w:rsidR="00D71181" w:rsidRPr="00F03A1C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Key management personnel</w:t>
            </w:r>
          </w:p>
        </w:tc>
        <w:tc>
          <w:tcPr>
            <w:tcW w:w="1170" w:type="dxa"/>
          </w:tcPr>
          <w:p w14:paraId="1C578BBD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989B76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A90FAD9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F42FC6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0D989B6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84C93C" w14:textId="77777777" w:rsidR="00D71181" w:rsidRPr="00F03A1C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1528CC87" w14:textId="77777777" w:rsidR="00D71181" w:rsidRPr="00F03A1C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D71181" w:rsidRPr="00D675DD" w14:paraId="41B1AC14" w14:textId="77777777" w:rsidTr="0025509A">
        <w:trPr>
          <w:trHeight w:val="80"/>
        </w:trPr>
        <w:tc>
          <w:tcPr>
            <w:tcW w:w="3510" w:type="dxa"/>
          </w:tcPr>
          <w:p w14:paraId="6A95E179" w14:textId="76BA4BB3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 xml:space="preserve">Key management personnel </w:t>
            </w:r>
            <w:r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  </w:t>
            </w: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70" w:type="dxa"/>
          </w:tcPr>
          <w:p w14:paraId="12F7BD85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52E53A2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D4B5029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D4EF45B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901417F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03A511F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846DDA4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:rsidRPr="00D675DD" w14:paraId="328E962D" w14:textId="77777777">
        <w:trPr>
          <w:trHeight w:val="80"/>
        </w:trPr>
        <w:tc>
          <w:tcPr>
            <w:tcW w:w="3510" w:type="dxa"/>
          </w:tcPr>
          <w:p w14:paraId="4D48315C" w14:textId="3ED7F589" w:rsidR="00D71181" w:rsidRPr="00C7567A" w:rsidRDefault="00C1451C" w:rsidP="00C7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E568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71181" w:rsidRPr="00C7567A">
              <w:rPr>
                <w:rFonts w:ascii="Times New Roman" w:hAnsi="Times New Roman" w:cs="Times New Roman"/>
                <w:sz w:val="22"/>
                <w:szCs w:val="22"/>
              </w:rPr>
              <w:t>Short-term employee benefits</w:t>
            </w:r>
          </w:p>
        </w:tc>
        <w:tc>
          <w:tcPr>
            <w:tcW w:w="1170" w:type="dxa"/>
            <w:shd w:val="clear" w:color="auto" w:fill="auto"/>
          </w:tcPr>
          <w:p w14:paraId="659A8730" w14:textId="4944C826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27,296</w:t>
            </w:r>
          </w:p>
        </w:tc>
        <w:tc>
          <w:tcPr>
            <w:tcW w:w="270" w:type="dxa"/>
            <w:shd w:val="clear" w:color="auto" w:fill="auto"/>
          </w:tcPr>
          <w:p w14:paraId="7441246F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021FBB07" w14:textId="0DD1CA9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20,</w:t>
            </w:r>
            <w:r w:rsidR="00FE053B">
              <w:rPr>
                <w:rFonts w:cs="Times New Roman"/>
              </w:rPr>
              <w:t>991</w:t>
            </w:r>
          </w:p>
        </w:tc>
        <w:tc>
          <w:tcPr>
            <w:tcW w:w="236" w:type="dxa"/>
            <w:shd w:val="clear" w:color="auto" w:fill="auto"/>
          </w:tcPr>
          <w:p w14:paraId="1656A308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14B93930" w14:textId="37135F4A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27,296</w:t>
            </w:r>
          </w:p>
        </w:tc>
        <w:tc>
          <w:tcPr>
            <w:tcW w:w="236" w:type="dxa"/>
          </w:tcPr>
          <w:p w14:paraId="20D3914C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F79E68D" w14:textId="2B39044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20,</w:t>
            </w:r>
            <w:r w:rsidR="009A1CD7">
              <w:rPr>
                <w:rFonts w:cs="Times New Roman"/>
              </w:rPr>
              <w:t>991</w:t>
            </w:r>
          </w:p>
        </w:tc>
      </w:tr>
      <w:tr w:rsidR="00D71181" w:rsidRPr="00010203" w14:paraId="760FA47B" w14:textId="77777777">
        <w:trPr>
          <w:trHeight w:val="80"/>
        </w:trPr>
        <w:tc>
          <w:tcPr>
            <w:tcW w:w="3510" w:type="dxa"/>
          </w:tcPr>
          <w:p w14:paraId="23240601" w14:textId="2DC26965" w:rsidR="00D71181" w:rsidRPr="00D675DD" w:rsidRDefault="00D71181" w:rsidP="000467D7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675DD">
              <w:t xml:space="preserve">   </w:t>
            </w:r>
            <w:r>
              <w:t>Post-employment</w:t>
            </w:r>
            <w:r w:rsidRPr="00D675DD">
              <w:t xml:space="preserve">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071D0B" w14:textId="65C96800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856</w:t>
            </w:r>
          </w:p>
        </w:tc>
        <w:tc>
          <w:tcPr>
            <w:tcW w:w="270" w:type="dxa"/>
            <w:shd w:val="clear" w:color="auto" w:fill="auto"/>
          </w:tcPr>
          <w:p w14:paraId="03F2102F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8637EBD" w14:textId="10EC2DBF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457</w:t>
            </w:r>
          </w:p>
        </w:tc>
        <w:tc>
          <w:tcPr>
            <w:tcW w:w="236" w:type="dxa"/>
            <w:shd w:val="clear" w:color="auto" w:fill="auto"/>
          </w:tcPr>
          <w:p w14:paraId="1C02042F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4674BBB" w14:textId="5891661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856</w:t>
            </w:r>
          </w:p>
        </w:tc>
        <w:tc>
          <w:tcPr>
            <w:tcW w:w="236" w:type="dxa"/>
          </w:tcPr>
          <w:p w14:paraId="59D0F171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CB51D8" w14:textId="57FE3EFD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457</w:t>
            </w:r>
          </w:p>
        </w:tc>
      </w:tr>
      <w:tr w:rsidR="00D71181" w:rsidRPr="00010203" w14:paraId="797521B4" w14:textId="77777777">
        <w:trPr>
          <w:trHeight w:val="80"/>
        </w:trPr>
        <w:tc>
          <w:tcPr>
            <w:tcW w:w="3510" w:type="dxa"/>
          </w:tcPr>
          <w:p w14:paraId="5125FACB" w14:textId="1588F30A" w:rsidR="00D71181" w:rsidRPr="00822B4B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84074">
              <w:rPr>
                <w:rFonts w:cs="Times New Roman"/>
                <w:b/>
                <w:bCs/>
              </w:rPr>
              <w:t xml:space="preserve">   Total key management personnel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131E2E" w14:textId="41E091A3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2D799BC9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2D5A3607" w14:textId="5F3FED3C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  <w:shd w:val="clear" w:color="auto" w:fill="auto"/>
          </w:tcPr>
          <w:p w14:paraId="78D7735F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C71F2A1" w14:textId="327CFA8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A75F2B7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ED236E" w14:textId="7FA3DDD0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71181" w14:paraId="15503C3B" w14:textId="77777777">
        <w:trPr>
          <w:trHeight w:val="80"/>
        </w:trPr>
        <w:tc>
          <w:tcPr>
            <w:tcW w:w="3510" w:type="dxa"/>
          </w:tcPr>
          <w:p w14:paraId="1D9AE211" w14:textId="1C4FA1A0" w:rsidR="00D71181" w:rsidRPr="00D675DD" w:rsidRDefault="00D71181" w:rsidP="000467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F84E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compensation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DF5A66" w14:textId="35F8455A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28,152</w:t>
            </w:r>
          </w:p>
        </w:tc>
        <w:tc>
          <w:tcPr>
            <w:tcW w:w="270" w:type="dxa"/>
            <w:shd w:val="clear" w:color="auto" w:fill="auto"/>
          </w:tcPr>
          <w:p w14:paraId="689BEC0B" w14:textId="77777777" w:rsidR="00D71181" w:rsidRPr="00D675DD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BB5EE7" w14:textId="4AEFCD0B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7712">
              <w:rPr>
                <w:rFonts w:cs="Times New Roman"/>
                <w:b/>
                <w:bCs/>
              </w:rPr>
              <w:t>2</w:t>
            </w:r>
            <w:r w:rsidR="00FE053B">
              <w:rPr>
                <w:rFonts w:cs="Times New Roman"/>
                <w:b/>
                <w:bCs/>
              </w:rPr>
              <w:t>1</w:t>
            </w:r>
            <w:r w:rsidRPr="001C7712">
              <w:rPr>
                <w:rFonts w:cs="Times New Roman"/>
                <w:b/>
                <w:bCs/>
              </w:rPr>
              <w:t>,</w:t>
            </w:r>
            <w:r w:rsidR="009A1CD7">
              <w:rPr>
                <w:rFonts w:cs="Times New Roman"/>
                <w:b/>
                <w:bCs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6F3495E3" w14:textId="77777777" w:rsidR="00D71181" w:rsidRPr="00010203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71ABA" w14:textId="00395CC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28,152</w:t>
            </w:r>
          </w:p>
        </w:tc>
        <w:tc>
          <w:tcPr>
            <w:tcW w:w="236" w:type="dxa"/>
          </w:tcPr>
          <w:p w14:paraId="417935C0" w14:textId="77777777" w:rsidR="00D71181" w:rsidRPr="00D675DD" w:rsidRDefault="00D71181" w:rsidP="0004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20FDAF8" w14:textId="093136A2" w:rsidR="00D71181" w:rsidRDefault="00D71181" w:rsidP="000467D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7712">
              <w:rPr>
                <w:rFonts w:cs="Times New Roman"/>
                <w:b/>
                <w:bCs/>
              </w:rPr>
              <w:t>2</w:t>
            </w:r>
            <w:r w:rsidR="009A1CD7">
              <w:rPr>
                <w:rFonts w:cs="Times New Roman"/>
                <w:b/>
                <w:bCs/>
              </w:rPr>
              <w:t>1,448</w:t>
            </w:r>
          </w:p>
        </w:tc>
      </w:tr>
    </w:tbl>
    <w:p w14:paraId="07C69C0D" w14:textId="77777777" w:rsidR="0025509A" w:rsidRPr="006B5AB5" w:rsidRDefault="0025509A" w:rsidP="00C9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3E4008A6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</w:t>
      </w:r>
      <w:proofErr w:type="gramStart"/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>at</w:t>
      </w:r>
      <w:proofErr w:type="gramEnd"/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1C7712" w:rsidRPr="001C7712">
        <w:rPr>
          <w:rFonts w:ascii="Times New Roman" w:hAnsi="Times New Roman" w:cs="Times New Roman"/>
          <w:sz w:val="22"/>
          <w:szCs w:val="22"/>
          <w:lang w:val="en-GB" w:bidi="ar-SA"/>
        </w:rPr>
        <w:t xml:space="preserve">30 June 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25509A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25509A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70"/>
        <w:gridCol w:w="1188"/>
      </w:tblGrid>
      <w:tr w:rsidR="0025509A" w:rsidRPr="00D675DD" w14:paraId="3C73D575" w14:textId="77777777" w:rsidTr="00CF3E11">
        <w:trPr>
          <w:trHeight w:val="80"/>
        </w:trPr>
        <w:tc>
          <w:tcPr>
            <w:tcW w:w="3510" w:type="dxa"/>
          </w:tcPr>
          <w:p w14:paraId="49A3150A" w14:textId="77777777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90" w:type="dxa"/>
            <w:gridSpan w:val="3"/>
          </w:tcPr>
          <w:p w14:paraId="106B0B42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9BA8A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6FA23262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D675DD" w14:paraId="60098F82" w14:textId="77777777" w:rsidTr="00CF3E11">
        <w:trPr>
          <w:trHeight w:val="80"/>
        </w:trPr>
        <w:tc>
          <w:tcPr>
            <w:tcW w:w="3510" w:type="dxa"/>
          </w:tcPr>
          <w:p w14:paraId="42D0CD15" w14:textId="34E20865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90" w:type="dxa"/>
            <w:gridSpan w:val="3"/>
          </w:tcPr>
          <w:p w14:paraId="5F5887D4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F320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25FAAC1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0B2686AF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:rsidRPr="00D675DD" w14:paraId="0C07B084" w14:textId="77777777" w:rsidTr="00CF3E11">
        <w:trPr>
          <w:trHeight w:val="80"/>
        </w:trPr>
        <w:tc>
          <w:tcPr>
            <w:tcW w:w="3510" w:type="dxa"/>
          </w:tcPr>
          <w:p w14:paraId="69D3674F" w14:textId="77777777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6E2F2FEB" w14:textId="7D491A3D" w:rsidR="0025509A" w:rsidRPr="000A529C" w:rsidRDefault="001C771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</w:rPr>
              <w:t>30 June</w:t>
            </w:r>
          </w:p>
        </w:tc>
        <w:tc>
          <w:tcPr>
            <w:tcW w:w="270" w:type="dxa"/>
          </w:tcPr>
          <w:p w14:paraId="234E2BA1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EC90A4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6758C30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68FF883" w14:textId="7FB1BD1A" w:rsidR="0025509A" w:rsidRPr="000A529C" w:rsidRDefault="001C771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</w:rPr>
              <w:t>30 June</w:t>
            </w:r>
          </w:p>
        </w:tc>
        <w:tc>
          <w:tcPr>
            <w:tcW w:w="270" w:type="dxa"/>
          </w:tcPr>
          <w:p w14:paraId="2C3D82CC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ECF9158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25509A" w:rsidRPr="00D675DD" w14:paraId="6B7367D0" w14:textId="77777777" w:rsidTr="00CF3E11">
        <w:trPr>
          <w:trHeight w:val="80"/>
        </w:trPr>
        <w:tc>
          <w:tcPr>
            <w:tcW w:w="3510" w:type="dxa"/>
          </w:tcPr>
          <w:p w14:paraId="1E0B7FBD" w14:textId="77777777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3A302996" w14:textId="539D1ABE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4B8349C" w14:textId="77777777" w:rsidR="0025509A" w:rsidRPr="001E6375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C72BB4" w14:textId="23BFE5C5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Times New Roman"/>
              </w:rPr>
              <w:t>3</w:t>
            </w:r>
          </w:p>
        </w:tc>
        <w:tc>
          <w:tcPr>
            <w:tcW w:w="270" w:type="dxa"/>
          </w:tcPr>
          <w:p w14:paraId="38E44280" w14:textId="77777777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7D8057D" w14:textId="46C4EBDA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Times New Roman"/>
              </w:rPr>
              <w:t>4</w:t>
            </w:r>
          </w:p>
        </w:tc>
        <w:tc>
          <w:tcPr>
            <w:tcW w:w="270" w:type="dxa"/>
          </w:tcPr>
          <w:p w14:paraId="25574FD9" w14:textId="77777777" w:rsidR="0025509A" w:rsidRPr="001E6375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19EFD98" w14:textId="4B70F6EE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Times New Roman"/>
              </w:rPr>
              <w:t>3</w:t>
            </w:r>
          </w:p>
        </w:tc>
      </w:tr>
      <w:tr w:rsidR="0025509A" w:rsidRPr="00D675DD" w14:paraId="4E6F5919" w14:textId="77777777" w:rsidTr="00CF3E11">
        <w:trPr>
          <w:trHeight w:val="80"/>
        </w:trPr>
        <w:tc>
          <w:tcPr>
            <w:tcW w:w="3510" w:type="dxa"/>
          </w:tcPr>
          <w:p w14:paraId="45628E39" w14:textId="77777777" w:rsidR="0025509A" w:rsidRPr="00D675DD" w:rsidRDefault="0025509A" w:rsidP="00CF3E11">
            <w:pPr>
              <w:rPr>
                <w:b/>
                <w:bCs/>
                <w:i/>
                <w:iCs/>
              </w:rPr>
            </w:pPr>
          </w:p>
        </w:tc>
        <w:tc>
          <w:tcPr>
            <w:tcW w:w="5688" w:type="dxa"/>
            <w:gridSpan w:val="7"/>
          </w:tcPr>
          <w:p w14:paraId="70F6FDB1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:rsidRPr="00D675DD" w14:paraId="674F8C84" w14:textId="77777777" w:rsidTr="00CF3E11">
        <w:trPr>
          <w:trHeight w:val="80"/>
        </w:trPr>
        <w:tc>
          <w:tcPr>
            <w:tcW w:w="3510" w:type="dxa"/>
          </w:tcPr>
          <w:p w14:paraId="20BA0035" w14:textId="77777777" w:rsidR="0025509A" w:rsidRPr="00E9578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E9578E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60" w:type="dxa"/>
          </w:tcPr>
          <w:p w14:paraId="1AA6A8DA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6A8847F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9EFB2B0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BA6C667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8164DA9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AAE29FA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68D5701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1863" w:rsidRPr="00D675DD" w14:paraId="070420DB" w14:textId="77777777" w:rsidTr="00CF3E11">
        <w:trPr>
          <w:trHeight w:val="80"/>
        </w:trPr>
        <w:tc>
          <w:tcPr>
            <w:tcW w:w="3510" w:type="dxa"/>
          </w:tcPr>
          <w:p w14:paraId="31920CA5" w14:textId="40BD11CD" w:rsidR="00B51863" w:rsidRPr="00B5186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B51863">
              <w:t>Subsidiaries</w:t>
            </w:r>
          </w:p>
        </w:tc>
        <w:tc>
          <w:tcPr>
            <w:tcW w:w="1260" w:type="dxa"/>
          </w:tcPr>
          <w:p w14:paraId="4AFBE00C" w14:textId="555A4A19" w:rsidR="00B51863" w:rsidRPr="00D675DD" w:rsidRDefault="00B25B70" w:rsidP="009003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70" w:type="dxa"/>
          </w:tcPr>
          <w:p w14:paraId="3BCEF87D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1F9BDF" w14:textId="571923AB" w:rsidR="00B51863" w:rsidRPr="00D675DD" w:rsidRDefault="00900365" w:rsidP="00F37E9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37E94"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6DAB5FEC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28BDD7D" w14:textId="4EFEC142" w:rsidR="00B51863" w:rsidRPr="00D675DD" w:rsidRDefault="00B25B70" w:rsidP="00F37E9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70" w:type="dxa"/>
          </w:tcPr>
          <w:p w14:paraId="2ABCEEE3" w14:textId="77777777" w:rsidR="00B51863" w:rsidRPr="00D675DD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D253237" w14:textId="3E672B83" w:rsidR="00B51863" w:rsidRPr="00D675DD" w:rsidRDefault="00900365" w:rsidP="00F37E9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B51863" w:rsidRPr="00D675DD" w14:paraId="112C300B" w14:textId="77777777" w:rsidTr="00CF3E11">
        <w:trPr>
          <w:trHeight w:val="80"/>
        </w:trPr>
        <w:tc>
          <w:tcPr>
            <w:tcW w:w="3510" w:type="dxa"/>
          </w:tcPr>
          <w:p w14:paraId="71CE84E8" w14:textId="77777777" w:rsidR="00B51863" w:rsidRPr="00C17981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1ACDBA22" w14:textId="7ECDDA3E" w:rsidR="00B51863" w:rsidRPr="003363B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5,832</w:t>
            </w:r>
          </w:p>
        </w:tc>
        <w:tc>
          <w:tcPr>
            <w:tcW w:w="270" w:type="dxa"/>
          </w:tcPr>
          <w:p w14:paraId="616A7BF2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260" w:type="dxa"/>
          </w:tcPr>
          <w:p w14:paraId="4D21EBB3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5,020</w:t>
            </w:r>
          </w:p>
        </w:tc>
        <w:tc>
          <w:tcPr>
            <w:tcW w:w="270" w:type="dxa"/>
          </w:tcPr>
          <w:p w14:paraId="295C0460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70" w:type="dxa"/>
          </w:tcPr>
          <w:p w14:paraId="4A20A241" w14:textId="1E48E5AF" w:rsidR="00B51863" w:rsidRPr="003363B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5,832</w:t>
            </w:r>
          </w:p>
        </w:tc>
        <w:tc>
          <w:tcPr>
            <w:tcW w:w="270" w:type="dxa"/>
          </w:tcPr>
          <w:p w14:paraId="60FD671C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88" w:type="dxa"/>
          </w:tcPr>
          <w:p w14:paraId="746992A8" w14:textId="77777777" w:rsidR="00B51863" w:rsidRPr="002A32FC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5,020</w:t>
            </w:r>
          </w:p>
        </w:tc>
      </w:tr>
      <w:tr w:rsidR="00B51863" w:rsidRPr="00010203" w14:paraId="686B681C" w14:textId="77777777" w:rsidTr="0054206F">
        <w:trPr>
          <w:trHeight w:val="80"/>
        </w:trPr>
        <w:tc>
          <w:tcPr>
            <w:tcW w:w="3510" w:type="dxa"/>
          </w:tcPr>
          <w:p w14:paraId="673BD6F5" w14:textId="77777777" w:rsidR="00B51863" w:rsidRPr="00C17981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B26159" w14:textId="25B85459" w:rsidR="00B51863" w:rsidRPr="003363B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105</w:t>
            </w:r>
          </w:p>
        </w:tc>
        <w:tc>
          <w:tcPr>
            <w:tcW w:w="270" w:type="dxa"/>
          </w:tcPr>
          <w:p w14:paraId="3F4D8633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260" w:type="dxa"/>
          </w:tcPr>
          <w:p w14:paraId="1C22178A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114</w:t>
            </w:r>
          </w:p>
        </w:tc>
        <w:tc>
          <w:tcPr>
            <w:tcW w:w="270" w:type="dxa"/>
          </w:tcPr>
          <w:p w14:paraId="62EDC7C5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70" w:type="dxa"/>
          </w:tcPr>
          <w:p w14:paraId="5715CB13" w14:textId="6DA022D8" w:rsidR="00B51863" w:rsidRPr="003363B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105</w:t>
            </w:r>
          </w:p>
        </w:tc>
        <w:tc>
          <w:tcPr>
            <w:tcW w:w="270" w:type="dxa"/>
          </w:tcPr>
          <w:p w14:paraId="7A1C7110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88" w:type="dxa"/>
          </w:tcPr>
          <w:p w14:paraId="302A78DC" w14:textId="77777777" w:rsidR="00B51863" w:rsidRPr="002A32FC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114</w:t>
            </w:r>
          </w:p>
        </w:tc>
      </w:tr>
      <w:tr w:rsidR="00B51863" w14:paraId="202EEE97" w14:textId="77777777" w:rsidTr="0054206F">
        <w:trPr>
          <w:trHeight w:val="80"/>
        </w:trPr>
        <w:tc>
          <w:tcPr>
            <w:tcW w:w="3510" w:type="dxa"/>
          </w:tcPr>
          <w:p w14:paraId="7B85F25B" w14:textId="77777777" w:rsidR="00B51863" w:rsidRPr="00C46E2B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AF7462" w14:textId="08CEF141" w:rsidR="00B51863" w:rsidRPr="003363B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5,940</w:t>
            </w:r>
          </w:p>
        </w:tc>
        <w:tc>
          <w:tcPr>
            <w:tcW w:w="270" w:type="dxa"/>
          </w:tcPr>
          <w:p w14:paraId="5210C006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A379A6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5,134</w:t>
            </w:r>
          </w:p>
        </w:tc>
        <w:tc>
          <w:tcPr>
            <w:tcW w:w="270" w:type="dxa"/>
          </w:tcPr>
          <w:p w14:paraId="057EBC7C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119917" w14:textId="3365A21E" w:rsidR="00B51863" w:rsidRPr="003363B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5,940</w:t>
            </w:r>
          </w:p>
        </w:tc>
        <w:tc>
          <w:tcPr>
            <w:tcW w:w="270" w:type="dxa"/>
          </w:tcPr>
          <w:p w14:paraId="402B0277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D0A536A" w14:textId="77777777" w:rsidR="00B51863" w:rsidRPr="00FA7120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5,134</w:t>
            </w:r>
          </w:p>
        </w:tc>
      </w:tr>
      <w:tr w:rsidR="00540AC0" w14:paraId="24267C1B" w14:textId="77777777" w:rsidTr="0054206F">
        <w:trPr>
          <w:trHeight w:val="80"/>
        </w:trPr>
        <w:tc>
          <w:tcPr>
            <w:tcW w:w="3510" w:type="dxa"/>
          </w:tcPr>
          <w:p w14:paraId="5428B843" w14:textId="39858666" w:rsidR="00540AC0" w:rsidRPr="00540AC0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0E4D6E">
              <w:rPr>
                <w:i/>
                <w:iCs/>
              </w:rPr>
              <w:t>Less</w:t>
            </w:r>
            <w:r w:rsidRPr="00540AC0">
              <w:t xml:space="preserve"> </w:t>
            </w:r>
            <w:r w:rsidR="00F20F7F">
              <w:t>allowance for expected</w:t>
            </w:r>
          </w:p>
        </w:tc>
        <w:tc>
          <w:tcPr>
            <w:tcW w:w="1260" w:type="dxa"/>
          </w:tcPr>
          <w:p w14:paraId="3931BC4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440FE24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260" w:type="dxa"/>
          </w:tcPr>
          <w:p w14:paraId="3067ACE2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146028B4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70" w:type="dxa"/>
          </w:tcPr>
          <w:p w14:paraId="4806499F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34433680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88" w:type="dxa"/>
          </w:tcPr>
          <w:p w14:paraId="118E88E5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</w:tr>
      <w:tr w:rsidR="00540AC0" w14:paraId="39B1FD7E" w14:textId="77777777" w:rsidTr="00A8033B">
        <w:trPr>
          <w:trHeight w:val="80"/>
        </w:trPr>
        <w:tc>
          <w:tcPr>
            <w:tcW w:w="3510" w:type="dxa"/>
          </w:tcPr>
          <w:p w14:paraId="677130A9" w14:textId="6EEFCCBB" w:rsidR="00540AC0" w:rsidRPr="002E321F" w:rsidRDefault="007F01D4" w:rsidP="007F01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</w:pPr>
            <w:r>
              <w:t xml:space="preserve">   </w:t>
            </w:r>
            <w:r w:rsidR="006E6597">
              <w:t>c</w:t>
            </w:r>
            <w:r w:rsidR="002E321F" w:rsidRPr="002E321F">
              <w:t>redit loss</w:t>
            </w:r>
          </w:p>
        </w:tc>
        <w:tc>
          <w:tcPr>
            <w:tcW w:w="1260" w:type="dxa"/>
          </w:tcPr>
          <w:p w14:paraId="7C64B475" w14:textId="2BACF823" w:rsidR="00540AC0" w:rsidRPr="00A8033B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E6BF06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F18717" w14:textId="0EC3E7DF" w:rsidR="00540AC0" w:rsidRPr="00A8033B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8033B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5D84CA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6009D13" w14:textId="5D09373B" w:rsidR="00540AC0" w:rsidRPr="00A8033B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0969A8D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1CB3D2FD" w14:textId="69226161" w:rsidR="00540AC0" w:rsidRPr="00A8033B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8033B">
              <w:rPr>
                <w:rFonts w:cs="Times New Roman"/>
              </w:rPr>
              <w:t>-</w:t>
            </w:r>
          </w:p>
        </w:tc>
      </w:tr>
      <w:tr w:rsidR="00540AC0" w14:paraId="6DF3107C" w14:textId="77777777" w:rsidTr="00CF3E11">
        <w:trPr>
          <w:trHeight w:val="80"/>
        </w:trPr>
        <w:tc>
          <w:tcPr>
            <w:tcW w:w="3510" w:type="dxa"/>
          </w:tcPr>
          <w:p w14:paraId="3D07FD50" w14:textId="7E259390" w:rsidR="00540AC0" w:rsidRPr="00643B39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8DB3FC" w14:textId="1E2A92A9" w:rsidR="00540AC0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5,940</w:t>
            </w:r>
          </w:p>
        </w:tc>
        <w:tc>
          <w:tcPr>
            <w:tcW w:w="270" w:type="dxa"/>
          </w:tcPr>
          <w:p w14:paraId="353EC727" w14:textId="77777777" w:rsidR="00540AC0" w:rsidRPr="003363BF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AFFB4" w14:textId="7DAABFB5" w:rsidR="00540AC0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5,134</w:t>
            </w:r>
          </w:p>
        </w:tc>
        <w:tc>
          <w:tcPr>
            <w:tcW w:w="270" w:type="dxa"/>
          </w:tcPr>
          <w:p w14:paraId="57E082BE" w14:textId="77777777" w:rsidR="00540AC0" w:rsidRPr="003363BF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49182" w14:textId="4598C693" w:rsidR="00540AC0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5,940</w:t>
            </w:r>
          </w:p>
        </w:tc>
        <w:tc>
          <w:tcPr>
            <w:tcW w:w="270" w:type="dxa"/>
          </w:tcPr>
          <w:p w14:paraId="594F03F0" w14:textId="77777777" w:rsidR="00540AC0" w:rsidRPr="003363BF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756F49D" w14:textId="3D5BF2C3" w:rsidR="00540AC0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5,134</w:t>
            </w:r>
          </w:p>
        </w:tc>
      </w:tr>
      <w:tr w:rsidR="00B51863" w14:paraId="065F0FEF" w14:textId="77777777" w:rsidTr="00CF3E11">
        <w:trPr>
          <w:trHeight w:val="80"/>
        </w:trPr>
        <w:tc>
          <w:tcPr>
            <w:tcW w:w="3510" w:type="dxa"/>
          </w:tcPr>
          <w:p w14:paraId="1DCEEAD4" w14:textId="77777777" w:rsidR="00B51863" w:rsidRPr="00C46E2B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139A56" w14:textId="77777777" w:rsidR="00B51863" w:rsidRPr="0014494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2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914AE7B" w14:textId="77777777" w:rsidR="00B51863" w:rsidRPr="003363BF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8B57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23CC363D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498D63" w14:textId="77777777" w:rsidR="00B51863" w:rsidRPr="003363BF" w:rsidRDefault="00B51863" w:rsidP="00B5186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C1F6E4" w14:textId="77777777" w:rsidR="00B51863" w:rsidRPr="0014494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8296046" w14:textId="77777777" w:rsidR="00B51863" w:rsidRPr="003363BF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51863" w14:paraId="7A64D3A6" w14:textId="77777777" w:rsidTr="00CF3E11">
        <w:trPr>
          <w:trHeight w:val="80"/>
        </w:trPr>
        <w:tc>
          <w:tcPr>
            <w:tcW w:w="3510" w:type="dxa"/>
          </w:tcPr>
          <w:p w14:paraId="07F307A3" w14:textId="77777777" w:rsidR="00B51863" w:rsidRPr="00425138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DB206F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Accrued service income</w:t>
            </w:r>
          </w:p>
        </w:tc>
        <w:tc>
          <w:tcPr>
            <w:tcW w:w="1260" w:type="dxa"/>
          </w:tcPr>
          <w:p w14:paraId="1178BA74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F95BD7E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93844F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C479600" w14:textId="77777777" w:rsidR="00B51863" w:rsidRPr="0001020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1526CE4" w14:textId="77777777" w:rsidR="00B5186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2286071" w14:textId="77777777" w:rsidR="00B51863" w:rsidRPr="0001020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62087B08" w14:textId="77777777" w:rsidR="00B5186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51863" w14:paraId="15289FE6" w14:textId="77777777" w:rsidTr="00CF3E11">
        <w:trPr>
          <w:trHeight w:val="80"/>
        </w:trPr>
        <w:tc>
          <w:tcPr>
            <w:tcW w:w="3510" w:type="dxa"/>
          </w:tcPr>
          <w:p w14:paraId="09186DCF" w14:textId="77777777" w:rsidR="00B51863" w:rsidRPr="00C17981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96443" w14:textId="10654D5E" w:rsidR="00B51863" w:rsidRPr="00494BC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1,332</w:t>
            </w:r>
          </w:p>
        </w:tc>
        <w:tc>
          <w:tcPr>
            <w:tcW w:w="270" w:type="dxa"/>
          </w:tcPr>
          <w:p w14:paraId="79C80B72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BFB98" w14:textId="77777777" w:rsidR="00B51863" w:rsidRPr="00494BC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521</w:t>
            </w:r>
          </w:p>
        </w:tc>
        <w:tc>
          <w:tcPr>
            <w:tcW w:w="270" w:type="dxa"/>
          </w:tcPr>
          <w:p w14:paraId="6B9FAE56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7F01B51" w14:textId="1106BDB6" w:rsidR="00B51863" w:rsidRPr="00D675DD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1,332</w:t>
            </w:r>
          </w:p>
        </w:tc>
        <w:tc>
          <w:tcPr>
            <w:tcW w:w="270" w:type="dxa"/>
          </w:tcPr>
          <w:p w14:paraId="0154D8DB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2F1008A6" w14:textId="77777777" w:rsidR="00B51863" w:rsidRPr="00FA7120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521</w:t>
            </w:r>
          </w:p>
        </w:tc>
      </w:tr>
      <w:tr w:rsidR="00B51863" w14:paraId="577FA8F5" w14:textId="77777777" w:rsidTr="00CF3E11">
        <w:trPr>
          <w:trHeight w:val="80"/>
        </w:trPr>
        <w:tc>
          <w:tcPr>
            <w:tcW w:w="3510" w:type="dxa"/>
          </w:tcPr>
          <w:p w14:paraId="528B067E" w14:textId="77777777" w:rsidR="00B51863" w:rsidRPr="00C46E2B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5005B" w14:textId="4664A4E9" w:rsidR="00B51863" w:rsidRPr="00494BCF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1,332</w:t>
            </w:r>
          </w:p>
        </w:tc>
        <w:tc>
          <w:tcPr>
            <w:tcW w:w="270" w:type="dxa"/>
          </w:tcPr>
          <w:p w14:paraId="1B6B667F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47DBE6" w14:textId="77777777" w:rsidR="00B51863" w:rsidRPr="00494BC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521</w:t>
            </w:r>
          </w:p>
        </w:tc>
        <w:tc>
          <w:tcPr>
            <w:tcW w:w="270" w:type="dxa"/>
          </w:tcPr>
          <w:p w14:paraId="19CBBE27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AAF78" w14:textId="4AA8AD75" w:rsidR="00B51863" w:rsidRPr="00C93A94" w:rsidRDefault="00B25B7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1,332</w:t>
            </w:r>
          </w:p>
        </w:tc>
        <w:tc>
          <w:tcPr>
            <w:tcW w:w="270" w:type="dxa"/>
          </w:tcPr>
          <w:p w14:paraId="243A5C26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521</w:t>
            </w:r>
          </w:p>
        </w:tc>
      </w:tr>
    </w:tbl>
    <w:p w14:paraId="73E03AD5" w14:textId="7C3E037F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leGrid"/>
        <w:tblW w:w="909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990"/>
        <w:gridCol w:w="270"/>
        <w:gridCol w:w="990"/>
        <w:gridCol w:w="270"/>
        <w:gridCol w:w="873"/>
        <w:gridCol w:w="296"/>
        <w:gridCol w:w="894"/>
        <w:gridCol w:w="277"/>
        <w:gridCol w:w="900"/>
      </w:tblGrid>
      <w:tr w:rsidR="007E7262" w:rsidRPr="00180F47" w14:paraId="12B4F1B7" w14:textId="77777777" w:rsidTr="000467D7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2AD4824C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9768FD" w14:textId="637C05E0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0CA3816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77A86844" w14:textId="5F026C0A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7E7262" w:rsidRPr="00180F47" w14:paraId="2B3CEC87" w14:textId="77777777" w:rsidTr="000467D7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7998C1B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44BCE82" w14:textId="77777777" w:rsidR="007E7262" w:rsidRPr="00180F47" w:rsidRDefault="007E7262" w:rsidP="007E7262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</w:t>
            </w:r>
            <w:proofErr w:type="gramEnd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December</w:t>
            </w:r>
          </w:p>
        </w:tc>
        <w:tc>
          <w:tcPr>
            <w:tcW w:w="270" w:type="dxa"/>
          </w:tcPr>
          <w:p w14:paraId="1B3E536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117758" w14:textId="5AEFAE40" w:rsidR="007E7262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</w:p>
          <w:p w14:paraId="561C5345" w14:textId="390C4BA8" w:rsidR="007E7262" w:rsidRPr="00180F47" w:rsidRDefault="001C771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70" w:type="dxa"/>
            <w:vAlign w:val="bottom"/>
          </w:tcPr>
          <w:p w14:paraId="17B351E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A3B4C" w14:textId="77777777" w:rsidR="007E7262" w:rsidRPr="00180F47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proofErr w:type="gramEnd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December</w:t>
            </w:r>
          </w:p>
        </w:tc>
        <w:tc>
          <w:tcPr>
            <w:tcW w:w="270" w:type="dxa"/>
            <w:vAlign w:val="bottom"/>
          </w:tcPr>
          <w:p w14:paraId="01A1C2C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35BA22E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40DA1D96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0AADD9B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vAlign w:val="bottom"/>
          </w:tcPr>
          <w:p w14:paraId="4A86DDC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45066AA" w14:textId="4B7F9034" w:rsidR="001C7712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 w:rsid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30</w:t>
            </w:r>
          </w:p>
          <w:p w14:paraId="32F63ADD" w14:textId="556DE754" w:rsidR="007E7262" w:rsidRPr="00180F47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="001C7712" w:rsidRP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</w:tr>
      <w:tr w:rsidR="007E7262" w:rsidRPr="00E76F6A" w14:paraId="22D32E7A" w14:textId="77777777" w:rsidTr="000467D7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5B4AD26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1080" w:type="dxa"/>
            <w:vAlign w:val="bottom"/>
          </w:tcPr>
          <w:p w14:paraId="6075BD2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1FE7AE2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10241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0444989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9E885C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vAlign w:val="bottom"/>
          </w:tcPr>
          <w:p w14:paraId="1AE21168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6DC29068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vAlign w:val="bottom"/>
          </w:tcPr>
          <w:p w14:paraId="5C2AC683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700E7C9C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7" w:type="dxa"/>
            <w:vAlign w:val="bottom"/>
          </w:tcPr>
          <w:p w14:paraId="76CF5186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776E67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 xml:space="preserve">2024 </w:t>
            </w:r>
          </w:p>
        </w:tc>
      </w:tr>
      <w:tr w:rsidR="007E7262" w:rsidRPr="00180F47" w14:paraId="24C37211" w14:textId="77777777" w:rsidTr="000467D7">
        <w:trPr>
          <w:tblHeader/>
          <w:jc w:val="right"/>
        </w:trPr>
        <w:tc>
          <w:tcPr>
            <w:tcW w:w="1980" w:type="dxa"/>
            <w:vAlign w:val="bottom"/>
          </w:tcPr>
          <w:p w14:paraId="1AAAB59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064A3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6658DA7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79C20EEC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thousand</w:t>
            </w:r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Baht)</w:t>
            </w:r>
          </w:p>
        </w:tc>
      </w:tr>
      <w:tr w:rsidR="007E7262" w:rsidRPr="00921E01" w14:paraId="046763ED" w14:textId="77777777" w:rsidTr="000467D7">
        <w:trPr>
          <w:tblHeader/>
          <w:jc w:val="right"/>
        </w:trPr>
        <w:tc>
          <w:tcPr>
            <w:tcW w:w="1980" w:type="dxa"/>
            <w:vAlign w:val="bottom"/>
          </w:tcPr>
          <w:p w14:paraId="78FBB33D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182CC9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97AFE27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1E74DDA2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E7262" w:rsidRPr="00180F47" w14:paraId="49BECB99" w14:textId="77777777" w:rsidTr="000467D7">
        <w:trPr>
          <w:jc w:val="right"/>
        </w:trPr>
        <w:tc>
          <w:tcPr>
            <w:tcW w:w="1980" w:type="dxa"/>
          </w:tcPr>
          <w:p w14:paraId="0D7126E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080" w:type="dxa"/>
          </w:tcPr>
          <w:p w14:paraId="48EF5C4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21B3747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8707C9" w14:textId="4AFC4D35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6342AA1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35EB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3DD554B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1FE033" w14:textId="4C2AB961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</w:tcPr>
          <w:p w14:paraId="2DE8D7B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58A7B954" w14:textId="1E1690E3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</w:tcPr>
          <w:p w14:paraId="357DBA6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652164" w14:textId="080E88CF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7E7262" w:rsidRPr="00180F47" w14:paraId="315C87FA" w14:textId="77777777" w:rsidTr="000467D7">
        <w:trPr>
          <w:jc w:val="right"/>
        </w:trPr>
        <w:tc>
          <w:tcPr>
            <w:tcW w:w="1980" w:type="dxa"/>
          </w:tcPr>
          <w:p w14:paraId="3795975B" w14:textId="77777777" w:rsidR="007E7262" w:rsidRPr="00180F47" w:rsidRDefault="007E7262" w:rsidP="007E72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00DC51A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64EF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180098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FAADC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E903F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444B156B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F81842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6B7EE0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932D01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7D66DF7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96FC5E" w14:textId="591141CA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  <w:tr w:rsidR="007E7262" w:rsidRPr="00180F47" w14:paraId="31278FF9" w14:textId="77777777" w:rsidTr="000467D7">
        <w:trPr>
          <w:jc w:val="right"/>
        </w:trPr>
        <w:tc>
          <w:tcPr>
            <w:tcW w:w="1980" w:type="dxa"/>
          </w:tcPr>
          <w:p w14:paraId="45D955F7" w14:textId="77777777" w:rsidR="007E7262" w:rsidRPr="001A6EE6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67D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467D13">
              <w:rPr>
                <w:rFonts w:ascii="Times New Roman" w:hAnsi="Times New Roman" w:cs="Times New Roman"/>
                <w:sz w:val="22"/>
                <w:szCs w:val="22"/>
              </w:rPr>
              <w:t xml:space="preserve">allowance for </w:t>
            </w:r>
          </w:p>
        </w:tc>
        <w:tc>
          <w:tcPr>
            <w:tcW w:w="1080" w:type="dxa"/>
          </w:tcPr>
          <w:p w14:paraId="3DC3BDE5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58D9E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B3E7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48932A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680F9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92A4B7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69E4F5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4256125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7B0AA916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6305992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8D0E67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E7262" w:rsidRPr="00180F47" w14:paraId="23F45184" w14:textId="77777777" w:rsidTr="000467D7">
        <w:trPr>
          <w:jc w:val="right"/>
        </w:trPr>
        <w:tc>
          <w:tcPr>
            <w:tcW w:w="1980" w:type="dxa"/>
          </w:tcPr>
          <w:p w14:paraId="55CB0445" w14:textId="7B59AFE4" w:rsidR="007E7262" w:rsidRPr="00467D13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A73B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</w:tc>
        <w:tc>
          <w:tcPr>
            <w:tcW w:w="1080" w:type="dxa"/>
          </w:tcPr>
          <w:p w14:paraId="686FA97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C5821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1B8A5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97D08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26999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7DFF11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75306C5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5DB880B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A2FFC1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6DE632D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338C54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E7262" w:rsidRPr="00180F47" w14:paraId="6E3B253A" w14:textId="77777777" w:rsidTr="000467D7">
        <w:trPr>
          <w:trHeight w:val="299"/>
          <w:jc w:val="right"/>
        </w:trPr>
        <w:tc>
          <w:tcPr>
            <w:tcW w:w="3060" w:type="dxa"/>
            <w:gridSpan w:val="2"/>
          </w:tcPr>
          <w:p w14:paraId="6EE7F4F0" w14:textId="508D796C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A73B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70" w:type="dxa"/>
          </w:tcPr>
          <w:p w14:paraId="53ACA00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84550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BFE77C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203B04" w14:textId="77777777" w:rsidR="007E7262" w:rsidRPr="00E52AF0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52A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84E06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27A24C2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" w:type="dxa"/>
          </w:tcPr>
          <w:p w14:paraId="1850419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59F049D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" w:type="dxa"/>
          </w:tcPr>
          <w:p w14:paraId="724E9C9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DA4FFB" w14:textId="62C1155A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E7262" w:rsidRPr="00180F47" w14:paraId="0722641E" w14:textId="77777777" w:rsidTr="000467D7">
        <w:trPr>
          <w:jc w:val="right"/>
        </w:trPr>
        <w:tc>
          <w:tcPr>
            <w:tcW w:w="1980" w:type="dxa"/>
          </w:tcPr>
          <w:p w14:paraId="6E100220" w14:textId="77777777" w:rsidR="007E7262" w:rsidRPr="00180F47" w:rsidRDefault="007E7262" w:rsidP="007E72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</w:tcPr>
          <w:p w14:paraId="772E80BB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0D708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3E3B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6374B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8161E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7696ABF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4F3D8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33F7489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30A7C03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2E84BF4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AB4928" w14:textId="12AF1C6A" w:rsidR="007E7262" w:rsidRPr="00180F47" w:rsidRDefault="00B25B70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</w:tbl>
    <w:p w14:paraId="721924BB" w14:textId="77777777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15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990"/>
        <w:gridCol w:w="270"/>
        <w:gridCol w:w="990"/>
        <w:gridCol w:w="270"/>
        <w:gridCol w:w="873"/>
        <w:gridCol w:w="296"/>
        <w:gridCol w:w="894"/>
        <w:gridCol w:w="277"/>
        <w:gridCol w:w="1055"/>
      </w:tblGrid>
      <w:tr w:rsidR="007E7262" w:rsidRPr="00180F47" w14:paraId="5CE856C1" w14:textId="77777777" w:rsidTr="00CF3E11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1363AD46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FB136B" w14:textId="285A3C62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4824EA87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4B462438" w14:textId="0FD7BE17" w:rsidR="007E7262" w:rsidRPr="009C3760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:rsidRPr="00180F47" w14:paraId="123B727D" w14:textId="77777777" w:rsidTr="00CF3E11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0BEA2D81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31E05AE5" w14:textId="77777777" w:rsidR="0025509A" w:rsidRPr="00180F47" w:rsidRDefault="0025509A" w:rsidP="0025509A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 31</w:t>
            </w:r>
          </w:p>
        </w:tc>
        <w:tc>
          <w:tcPr>
            <w:tcW w:w="270" w:type="dxa"/>
          </w:tcPr>
          <w:p w14:paraId="070BE36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1FA295" w14:textId="032F2C3B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 w:rsid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EAD28D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77777777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  <w:tc>
          <w:tcPr>
            <w:tcW w:w="270" w:type="dxa"/>
            <w:vAlign w:val="bottom"/>
          </w:tcPr>
          <w:p w14:paraId="3F5F3C5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439A803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19368B9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5C94E04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vAlign w:val="bottom"/>
          </w:tcPr>
          <w:p w14:paraId="566C59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15A2664E" w14:textId="4C9423DA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</w:t>
            </w:r>
            <w:r w:rsid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</w:p>
        </w:tc>
      </w:tr>
      <w:tr w:rsidR="0025509A" w:rsidRPr="00180F47" w14:paraId="4F889AC4" w14:textId="77777777" w:rsidTr="00E76F6A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0DA3E91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313233" w14:textId="77777777" w:rsidR="0025509A" w:rsidRPr="00E76F6A" w:rsidRDefault="0025509A" w:rsidP="000467D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</w:tcPr>
          <w:p w14:paraId="4E5FC67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4E7BD5" w14:textId="370F4B6A" w:rsidR="0025509A" w:rsidRPr="00E76F6A" w:rsidRDefault="001C7712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16CBA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4E6F2" w14:textId="77777777" w:rsidR="0025509A" w:rsidRPr="00E76F6A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CC7C8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A08EC7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3657764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6A1F418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E1E2279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51D4910" w14:textId="3AFE3E2C" w:rsidR="0025509A" w:rsidRPr="00E76F6A" w:rsidRDefault="001C7712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C771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June</w:t>
            </w:r>
          </w:p>
        </w:tc>
      </w:tr>
      <w:tr w:rsidR="0025509A" w:rsidRPr="00180F47" w14:paraId="49A25224" w14:textId="77777777" w:rsidTr="00E76F6A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46A634A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3E061D" w14:textId="24A9A726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shd w:val="clear" w:color="auto" w:fill="auto"/>
          </w:tcPr>
          <w:p w14:paraId="737D6983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45C4D8" w14:textId="522E9EB1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D6EDA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29FF9" w14:textId="0FCC7FF3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E5EB3" w:rsidRPr="00E76F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FFA2F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71DB81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A2CFE9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B308ADB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04BA16A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7C3FA4" w14:textId="6C1755F3" w:rsidR="0025509A" w:rsidRPr="00E76F6A" w:rsidRDefault="0025509A" w:rsidP="00E7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E5EB3" w:rsidRPr="00E76F6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5509A" w:rsidRPr="00180F47" w14:paraId="109BDEC9" w14:textId="77777777" w:rsidTr="00E76F6A">
        <w:trPr>
          <w:tblHeader/>
          <w:jc w:val="right"/>
        </w:trPr>
        <w:tc>
          <w:tcPr>
            <w:tcW w:w="1980" w:type="dxa"/>
            <w:vAlign w:val="bottom"/>
          </w:tcPr>
          <w:p w14:paraId="73360791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CD335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89A5B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shd w:val="clear" w:color="auto" w:fill="auto"/>
            <w:vAlign w:val="bottom"/>
          </w:tcPr>
          <w:p w14:paraId="6F865C9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:rsidRPr="00921E01" w14:paraId="6D0745C1" w14:textId="77777777" w:rsidTr="00E76F6A">
        <w:trPr>
          <w:tblHeader/>
          <w:jc w:val="right"/>
        </w:trPr>
        <w:tc>
          <w:tcPr>
            <w:tcW w:w="1980" w:type="dxa"/>
            <w:vAlign w:val="bottom"/>
          </w:tcPr>
          <w:p w14:paraId="46BE804A" w14:textId="77777777" w:rsidR="0025509A" w:rsidRPr="006B5AB5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54C645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2F038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gridSpan w:val="7"/>
            <w:shd w:val="clear" w:color="auto" w:fill="auto"/>
            <w:vAlign w:val="bottom"/>
          </w:tcPr>
          <w:p w14:paraId="21B6632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5509A" w:rsidRPr="00180F47" w14:paraId="3E345D10" w14:textId="77777777" w:rsidTr="00E76F6A">
        <w:trPr>
          <w:jc w:val="right"/>
        </w:trPr>
        <w:tc>
          <w:tcPr>
            <w:tcW w:w="1980" w:type="dxa"/>
          </w:tcPr>
          <w:p w14:paraId="4B0BF4D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C3760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990" w:type="dxa"/>
            <w:shd w:val="clear" w:color="auto" w:fill="auto"/>
          </w:tcPr>
          <w:p w14:paraId="24BD0CDD" w14:textId="6C084F68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6.12</w:t>
            </w:r>
          </w:p>
        </w:tc>
        <w:tc>
          <w:tcPr>
            <w:tcW w:w="270" w:type="dxa"/>
            <w:shd w:val="clear" w:color="auto" w:fill="auto"/>
          </w:tcPr>
          <w:p w14:paraId="03A34092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F0E30D" w14:textId="2E4A0504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3C434489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A91B4D" w14:textId="23FFEFDE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1894984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AD62033" w14:textId="38EBCEA9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25,000</w:t>
            </w:r>
          </w:p>
        </w:tc>
        <w:tc>
          <w:tcPr>
            <w:tcW w:w="296" w:type="dxa"/>
            <w:shd w:val="clear" w:color="auto" w:fill="auto"/>
          </w:tcPr>
          <w:p w14:paraId="739E16C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12DD7AE3" w14:textId="4963E8A2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5C003C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</w:tcPr>
          <w:p w14:paraId="425E7ED4" w14:textId="610D3F1B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125,000</w:t>
            </w:r>
          </w:p>
        </w:tc>
      </w:tr>
      <w:tr w:rsidR="0025509A" w:rsidRPr="00180F47" w14:paraId="45D4E640" w14:textId="77777777" w:rsidTr="00E76F6A">
        <w:trPr>
          <w:jc w:val="right"/>
        </w:trPr>
        <w:tc>
          <w:tcPr>
            <w:tcW w:w="1980" w:type="dxa"/>
          </w:tcPr>
          <w:p w14:paraId="79E304A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990" w:type="dxa"/>
            <w:shd w:val="clear" w:color="auto" w:fill="auto"/>
          </w:tcPr>
          <w:p w14:paraId="15376732" w14:textId="13C05472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097EB6D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3A23FC" w14:textId="16F7F93C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1A836360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8811C6" w14:textId="5B3E7FA4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  <w:shd w:val="clear" w:color="auto" w:fill="auto"/>
          </w:tcPr>
          <w:p w14:paraId="281E9FB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E2E216" w14:textId="75DD8BCB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50084A52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69180DF1" w14:textId="18E07462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ADBD4C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E7FBF26" w14:textId="7412D5C9" w:rsidR="0025509A" w:rsidRPr="00E76F6A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25509A" w:rsidRPr="00180F47" w14:paraId="374AD886" w14:textId="77777777" w:rsidTr="00CF3E11">
        <w:trPr>
          <w:jc w:val="right"/>
        </w:trPr>
        <w:tc>
          <w:tcPr>
            <w:tcW w:w="1980" w:type="dxa"/>
          </w:tcPr>
          <w:p w14:paraId="1392101A" w14:textId="77777777" w:rsidR="0025509A" w:rsidRPr="00180F47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990" w:type="dxa"/>
          </w:tcPr>
          <w:p w14:paraId="658069A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4D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26CA3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12362253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32B1048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C0888D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E765DF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1E00DAD4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21D7ACB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A0AB190" w14:textId="1F2351C5" w:rsidR="0025509A" w:rsidRPr="00180F47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130,095</w:t>
            </w:r>
          </w:p>
        </w:tc>
      </w:tr>
      <w:tr w:rsidR="0025509A" w:rsidRPr="00180F47" w14:paraId="2DA108E3" w14:textId="77777777" w:rsidTr="00CF3E11">
        <w:trPr>
          <w:jc w:val="right"/>
        </w:trPr>
        <w:tc>
          <w:tcPr>
            <w:tcW w:w="1980" w:type="dxa"/>
          </w:tcPr>
          <w:p w14:paraId="4D616625" w14:textId="77777777" w:rsidR="0025509A" w:rsidRPr="00C616A8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467D13">
              <w:rPr>
                <w:rFonts w:cs="Times New Roman"/>
                <w:i/>
                <w:iCs/>
              </w:rPr>
              <w:t xml:space="preserve">Less </w:t>
            </w:r>
            <w:r w:rsidRPr="00467D13">
              <w:rPr>
                <w:rFonts w:cs="Times New Roman"/>
              </w:rPr>
              <w:t xml:space="preserve">allowance for </w:t>
            </w:r>
          </w:p>
        </w:tc>
        <w:tc>
          <w:tcPr>
            <w:tcW w:w="990" w:type="dxa"/>
          </w:tcPr>
          <w:p w14:paraId="2C986EA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2AD8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D933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7144F8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13B1B7A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399C45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5D0E90E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2D9D074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491EA02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36F2998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</w:tcPr>
          <w:p w14:paraId="13F809EA" w14:textId="77777777" w:rsidR="0025509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5509A" w:rsidRPr="00180F47" w14:paraId="621DF0DE" w14:textId="77777777" w:rsidTr="00CF3E11">
        <w:trPr>
          <w:jc w:val="right"/>
        </w:trPr>
        <w:tc>
          <w:tcPr>
            <w:tcW w:w="1980" w:type="dxa"/>
          </w:tcPr>
          <w:p w14:paraId="15DEACC2" w14:textId="49E5BCFC" w:rsidR="0025509A" w:rsidRPr="00C616A8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 xml:space="preserve">        </w:t>
            </w:r>
            <w:r w:rsidR="00A7053E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>expected</w:t>
            </w:r>
          </w:p>
        </w:tc>
        <w:tc>
          <w:tcPr>
            <w:tcW w:w="990" w:type="dxa"/>
          </w:tcPr>
          <w:p w14:paraId="1A963C1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CC96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41735F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97EB58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D07B41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5D13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872D08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5D7326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7BB61AA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14291BB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</w:tcPr>
          <w:p w14:paraId="0819D570" w14:textId="77777777" w:rsidR="0025509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5509A" w:rsidRPr="00180F47" w14:paraId="5909FB28" w14:textId="77777777" w:rsidTr="00CF3E11">
        <w:trPr>
          <w:trHeight w:val="263"/>
          <w:jc w:val="right"/>
        </w:trPr>
        <w:tc>
          <w:tcPr>
            <w:tcW w:w="2970" w:type="dxa"/>
            <w:gridSpan w:val="2"/>
          </w:tcPr>
          <w:p w14:paraId="31AE63EB" w14:textId="5CD695D2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A7053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70" w:type="dxa"/>
          </w:tcPr>
          <w:p w14:paraId="0A3BFE1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8FC2C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2F060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77777777" w:rsidR="0025509A" w:rsidRPr="00E52AF0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52A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75DCC12D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09BDEEA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" w:type="dxa"/>
          </w:tcPr>
          <w:p w14:paraId="567860A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6321533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" w:type="dxa"/>
          </w:tcPr>
          <w:p w14:paraId="10824FA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23792DC" w14:textId="351EEB50" w:rsidR="0025509A" w:rsidRPr="00180F47" w:rsidRDefault="00961611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5509A" w:rsidRPr="00180F47" w14:paraId="22103A5A" w14:textId="77777777" w:rsidTr="00CF3E11">
        <w:trPr>
          <w:jc w:val="right"/>
        </w:trPr>
        <w:tc>
          <w:tcPr>
            <w:tcW w:w="1980" w:type="dxa"/>
          </w:tcPr>
          <w:p w14:paraId="6EF50379" w14:textId="77777777" w:rsidR="0025509A" w:rsidRPr="00180F47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90" w:type="dxa"/>
          </w:tcPr>
          <w:p w14:paraId="48931FE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B0DA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397A0D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014DE6D1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2D23973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96D7F1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08B141D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133891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7C22854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35FECE7" w14:textId="5B30B0A7" w:rsidR="0025509A" w:rsidRPr="00180F47" w:rsidRDefault="007A3CB8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130,095</w:t>
            </w:r>
          </w:p>
        </w:tc>
      </w:tr>
    </w:tbl>
    <w:p w14:paraId="65170AA6" w14:textId="3189A843" w:rsidR="0025509A" w:rsidRPr="00732D43" w:rsidRDefault="0025509A" w:rsidP="00C52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170"/>
        <w:gridCol w:w="270"/>
        <w:gridCol w:w="1260"/>
      </w:tblGrid>
      <w:tr w:rsidR="0025509A" w14:paraId="1D494C1C" w14:textId="77777777" w:rsidTr="00CF3E11">
        <w:trPr>
          <w:trHeight w:val="80"/>
        </w:trPr>
        <w:tc>
          <w:tcPr>
            <w:tcW w:w="3420" w:type="dxa"/>
          </w:tcPr>
          <w:p w14:paraId="373F680A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6870A3F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5A0D8B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A6EFC6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CF3E11">
        <w:trPr>
          <w:trHeight w:val="80"/>
        </w:trPr>
        <w:tc>
          <w:tcPr>
            <w:tcW w:w="3420" w:type="dxa"/>
          </w:tcPr>
          <w:p w14:paraId="1FF9851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2790" w:type="dxa"/>
            <w:gridSpan w:val="3"/>
          </w:tcPr>
          <w:p w14:paraId="4273C907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EF3ED2D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EDEDD2C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14:paraId="1236D71C" w14:textId="77777777" w:rsidTr="00CF3E11">
        <w:trPr>
          <w:trHeight w:val="80"/>
        </w:trPr>
        <w:tc>
          <w:tcPr>
            <w:tcW w:w="3420" w:type="dxa"/>
          </w:tcPr>
          <w:p w14:paraId="79C8A91E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220CEC58" w14:textId="07EDCBFD" w:rsidR="0025509A" w:rsidRDefault="001C771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25509A">
              <w:rPr>
                <w:rFonts w:cs="Times New Roman"/>
              </w:rPr>
              <w:t xml:space="preserve"> </w:t>
            </w:r>
            <w:r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64D3BCF7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A053722" w14:textId="74B2491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687143">
              <w:rPr>
                <w:rFonts w:cs="Times New Roman"/>
              </w:rPr>
              <w:t>1</w:t>
            </w:r>
            <w:r>
              <w:rPr>
                <w:rFonts w:cs="Times New Roman"/>
              </w:rPr>
              <w:t xml:space="preserve"> December</w:t>
            </w:r>
          </w:p>
        </w:tc>
        <w:tc>
          <w:tcPr>
            <w:tcW w:w="270" w:type="dxa"/>
          </w:tcPr>
          <w:p w14:paraId="2520E04E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49D8B7" w14:textId="39145C50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210BD028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3D42C1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25509A" w14:paraId="679CBDB7" w14:textId="77777777" w:rsidTr="00CF3E11">
        <w:trPr>
          <w:trHeight w:val="80"/>
        </w:trPr>
        <w:tc>
          <w:tcPr>
            <w:tcW w:w="3420" w:type="dxa"/>
          </w:tcPr>
          <w:p w14:paraId="5CE6FD5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249237A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186E6A06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E625E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3E499BFC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F1F6CD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595F1A9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64BC68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25509A" w14:paraId="4336E363" w14:textId="77777777" w:rsidTr="00CF3E11">
        <w:trPr>
          <w:trHeight w:val="80"/>
        </w:trPr>
        <w:tc>
          <w:tcPr>
            <w:tcW w:w="3420" w:type="dxa"/>
          </w:tcPr>
          <w:p w14:paraId="032710D1" w14:textId="77777777" w:rsidR="0025509A" w:rsidRPr="00C46E2B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CBCD4A8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:rsidRPr="00921E01" w14:paraId="51A7EA9F" w14:textId="77777777" w:rsidTr="00CF3E11">
        <w:trPr>
          <w:trHeight w:val="80"/>
        </w:trPr>
        <w:tc>
          <w:tcPr>
            <w:tcW w:w="3420" w:type="dxa"/>
          </w:tcPr>
          <w:p w14:paraId="2BBE19D5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36F1D8DF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7719AA57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EA8C8D0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1C2C9B1F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647B9A4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A9D06D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5ADA536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</w:tr>
      <w:tr w:rsidR="007E5102" w14:paraId="1FEA6FA0" w14:textId="77777777" w:rsidTr="00CF3E11">
        <w:trPr>
          <w:trHeight w:val="80"/>
        </w:trPr>
        <w:tc>
          <w:tcPr>
            <w:tcW w:w="3420" w:type="dxa"/>
          </w:tcPr>
          <w:p w14:paraId="31E0C615" w14:textId="77777777" w:rsidR="007E5102" w:rsidRPr="00C17981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</w:p>
        </w:tc>
        <w:tc>
          <w:tcPr>
            <w:tcW w:w="1260" w:type="dxa"/>
          </w:tcPr>
          <w:p w14:paraId="171BD1D2" w14:textId="3BFB6756" w:rsidR="007E5102" w:rsidRPr="00494BCF" w:rsidRDefault="00245B3F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190</w:t>
            </w:r>
          </w:p>
        </w:tc>
        <w:tc>
          <w:tcPr>
            <w:tcW w:w="270" w:type="dxa"/>
          </w:tcPr>
          <w:p w14:paraId="214D35F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A1CF671" w14:textId="5FB88597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733</w:t>
            </w:r>
          </w:p>
        </w:tc>
        <w:tc>
          <w:tcPr>
            <w:tcW w:w="270" w:type="dxa"/>
          </w:tcPr>
          <w:p w14:paraId="34270420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7D60682" w14:textId="1DC409EE" w:rsidR="007E5102" w:rsidRPr="00D675DD" w:rsidRDefault="00245B3F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>
              <w:rPr>
                <w:szCs w:val="28"/>
              </w:rPr>
              <w:t>190</w:t>
            </w:r>
          </w:p>
        </w:tc>
        <w:tc>
          <w:tcPr>
            <w:tcW w:w="270" w:type="dxa"/>
          </w:tcPr>
          <w:p w14:paraId="48C47C9F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EDBFF8" w14:textId="2A773697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733</w:t>
            </w:r>
          </w:p>
        </w:tc>
      </w:tr>
      <w:tr w:rsidR="007E5102" w14:paraId="5E729A54" w14:textId="77777777" w:rsidTr="00CF3E11">
        <w:trPr>
          <w:trHeight w:val="80"/>
        </w:trPr>
        <w:tc>
          <w:tcPr>
            <w:tcW w:w="3420" w:type="dxa"/>
          </w:tcPr>
          <w:p w14:paraId="7FC9217E" w14:textId="77777777" w:rsidR="007E5102" w:rsidRPr="00C17981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260" w:type="dxa"/>
          </w:tcPr>
          <w:p w14:paraId="6216CCD7" w14:textId="1D69C3DA" w:rsidR="007E5102" w:rsidRPr="00494BCF" w:rsidRDefault="00E46D7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8,552</w:t>
            </w:r>
          </w:p>
        </w:tc>
        <w:tc>
          <w:tcPr>
            <w:tcW w:w="270" w:type="dxa"/>
          </w:tcPr>
          <w:p w14:paraId="1FBD4DDE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C60F77E" w14:textId="5B3E2BC2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7,883</w:t>
            </w:r>
          </w:p>
        </w:tc>
        <w:tc>
          <w:tcPr>
            <w:tcW w:w="270" w:type="dxa"/>
          </w:tcPr>
          <w:p w14:paraId="6F037F4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437A7B4" w14:textId="7B0F0917" w:rsidR="007E5102" w:rsidRPr="00D675DD" w:rsidRDefault="00E46D7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8,552</w:t>
            </w:r>
          </w:p>
        </w:tc>
        <w:tc>
          <w:tcPr>
            <w:tcW w:w="270" w:type="dxa"/>
          </w:tcPr>
          <w:p w14:paraId="1629929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3EA4C01" w14:textId="6C9738A5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7,883</w:t>
            </w:r>
          </w:p>
        </w:tc>
      </w:tr>
      <w:tr w:rsidR="007E5102" w14:paraId="4998822E" w14:textId="77777777" w:rsidTr="00CF3E11">
        <w:trPr>
          <w:trHeight w:val="80"/>
        </w:trPr>
        <w:tc>
          <w:tcPr>
            <w:tcW w:w="3420" w:type="dxa"/>
          </w:tcPr>
          <w:p w14:paraId="6D976BCB" w14:textId="77777777" w:rsidR="007E5102" w:rsidRPr="00C46E2B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0F3E6F" w14:textId="6CD9AC03" w:rsidR="007E5102" w:rsidRPr="00494BCF" w:rsidRDefault="00F90284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8,742</w:t>
            </w:r>
          </w:p>
        </w:tc>
        <w:tc>
          <w:tcPr>
            <w:tcW w:w="270" w:type="dxa"/>
          </w:tcPr>
          <w:p w14:paraId="14DB138D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89B8ED" w14:textId="211642A9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8,616</w:t>
            </w:r>
          </w:p>
        </w:tc>
        <w:tc>
          <w:tcPr>
            <w:tcW w:w="270" w:type="dxa"/>
          </w:tcPr>
          <w:p w14:paraId="4588387C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BC577" w14:textId="5E2C1C85" w:rsidR="007E5102" w:rsidRPr="00494BCF" w:rsidRDefault="00F90284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8,742</w:t>
            </w:r>
          </w:p>
        </w:tc>
        <w:tc>
          <w:tcPr>
            <w:tcW w:w="270" w:type="dxa"/>
          </w:tcPr>
          <w:p w14:paraId="11032699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54BAFB18" w:rsidR="007E5102" w:rsidRPr="00494BCF" w:rsidRDefault="00AE569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</w:rPr>
              <w:t>8,6</w:t>
            </w:r>
            <w:r w:rsidR="00B51698">
              <w:rPr>
                <w:rFonts w:cs="Times New Roman"/>
                <w:b/>
                <w:bCs/>
              </w:rPr>
              <w:t>16</w:t>
            </w:r>
          </w:p>
        </w:tc>
      </w:tr>
    </w:tbl>
    <w:p w14:paraId="056ECDC1" w14:textId="0566EDBC" w:rsidR="0050584D" w:rsidRPr="00732D43" w:rsidRDefault="005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732D43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  <w:sz w:val="16"/>
          <w:szCs w:val="16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78D9DCE7" w:rsidR="005909EA" w:rsidRPr="00732D43" w:rsidRDefault="005909EA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70"/>
        <w:gridCol w:w="1170"/>
      </w:tblGrid>
      <w:tr w:rsidR="00612E1B" w:rsidRPr="000F3207" w14:paraId="1A62DDDC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28CCF41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6EF7916E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2A93183C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8157628" w14:textId="77777777" w:rsidR="00612E1B" w:rsidRPr="000F3207" w:rsidRDefault="00612E1B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E60807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5CCEDCD7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06FB1E51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AC6C6B7" w14:textId="77777777" w:rsidR="00612E1B" w:rsidRPr="003363BF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612E1B" w14:paraId="3F417C2F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6B698FF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6184E8B" w14:textId="155F1088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4D8A1784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B507CE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4CF95668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74B531" w14:textId="0A4207F3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5C57D15F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0808AC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612E1B" w:rsidRPr="000A529C" w14:paraId="66C8DF76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45FEC6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F13FC5F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C5B5D4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7DD86D0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889E30F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2CD875EA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306615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612E1B" w:rsidRPr="00D675DD" w14:paraId="3B7FE272" w14:textId="77777777" w:rsidTr="00CF3E11">
        <w:trPr>
          <w:cantSplit/>
        </w:trPr>
        <w:tc>
          <w:tcPr>
            <w:tcW w:w="3510" w:type="dxa"/>
          </w:tcPr>
          <w:p w14:paraId="433195AC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047BF39" w14:textId="77777777" w:rsidR="00612E1B" w:rsidRPr="00D675DD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612E1B" w:rsidRPr="000D1F45" w14:paraId="350C2561" w14:textId="77777777" w:rsidTr="00CF3E11">
        <w:trPr>
          <w:cantSplit/>
        </w:trPr>
        <w:tc>
          <w:tcPr>
            <w:tcW w:w="3510" w:type="dxa"/>
          </w:tcPr>
          <w:p w14:paraId="341F091B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</w:p>
        </w:tc>
        <w:tc>
          <w:tcPr>
            <w:tcW w:w="1260" w:type="dxa"/>
          </w:tcPr>
          <w:p w14:paraId="25AD148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70" w:type="dxa"/>
          </w:tcPr>
          <w:p w14:paraId="7BF9FA20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FFD9177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70" w:type="dxa"/>
          </w:tcPr>
          <w:p w14:paraId="7DC2552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34A7C1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70" w:type="dxa"/>
          </w:tcPr>
          <w:p w14:paraId="7B881336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E56050A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612E1B" w:rsidRPr="00D226DA" w14:paraId="6D7039D5" w14:textId="77777777" w:rsidTr="00CF3E11">
        <w:trPr>
          <w:cantSplit/>
        </w:trPr>
        <w:tc>
          <w:tcPr>
            <w:tcW w:w="3510" w:type="dxa"/>
          </w:tcPr>
          <w:p w14:paraId="2E02BE6D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January</w:t>
            </w:r>
          </w:p>
        </w:tc>
        <w:tc>
          <w:tcPr>
            <w:tcW w:w="1260" w:type="dxa"/>
          </w:tcPr>
          <w:p w14:paraId="3A501A50" w14:textId="76DC7950" w:rsidR="00612E1B" w:rsidRPr="00377CA1" w:rsidRDefault="00C145C8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C145C8">
              <w:rPr>
                <w:szCs w:val="28"/>
              </w:rPr>
              <w:t>300,353</w:t>
            </w:r>
          </w:p>
        </w:tc>
        <w:tc>
          <w:tcPr>
            <w:tcW w:w="270" w:type="dxa"/>
          </w:tcPr>
          <w:p w14:paraId="2E0E4A2D" w14:textId="77777777" w:rsidR="00612E1B" w:rsidRPr="00377CA1" w:rsidRDefault="00612E1B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75407563" w14:textId="77777777" w:rsidR="00612E1B" w:rsidRPr="00377CA1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377CA1">
              <w:rPr>
                <w:szCs w:val="28"/>
              </w:rPr>
              <w:t>317,312</w:t>
            </w:r>
          </w:p>
        </w:tc>
        <w:tc>
          <w:tcPr>
            <w:tcW w:w="270" w:type="dxa"/>
          </w:tcPr>
          <w:p w14:paraId="44E45D63" w14:textId="77777777" w:rsidR="00612E1B" w:rsidRPr="00377CA1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7DF73B6" w14:textId="35062B35" w:rsidR="00612E1B" w:rsidRPr="00377CA1" w:rsidRDefault="000F4258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F4258">
              <w:rPr>
                <w:rFonts w:cs="Times New Roman"/>
              </w:rPr>
              <w:t>300,535</w:t>
            </w:r>
          </w:p>
        </w:tc>
        <w:tc>
          <w:tcPr>
            <w:tcW w:w="270" w:type="dxa"/>
          </w:tcPr>
          <w:p w14:paraId="2266D14E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D785C0D" w14:textId="77777777" w:rsidR="00612E1B" w:rsidRPr="00D226DA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 w:rsidRPr="00377CA1">
              <w:rPr>
                <w:rFonts w:cs="Times New Roman"/>
              </w:rPr>
              <w:t>317,312</w:t>
            </w:r>
          </w:p>
        </w:tc>
      </w:tr>
      <w:tr w:rsidR="00883475" w:rsidRPr="00D226DA" w14:paraId="7EADED5B" w14:textId="77777777" w:rsidTr="00CF3E11">
        <w:trPr>
          <w:cantSplit/>
        </w:trPr>
        <w:tc>
          <w:tcPr>
            <w:tcW w:w="3510" w:type="dxa"/>
          </w:tcPr>
          <w:p w14:paraId="39F4DCEB" w14:textId="5A71B88D" w:rsidR="00883475" w:rsidRDefault="003509FC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6D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</w:tcPr>
          <w:p w14:paraId="01CBEC95" w14:textId="77777777" w:rsidR="00883475" w:rsidRPr="00C145C8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073FAF01" w14:textId="77777777" w:rsidR="00883475" w:rsidRPr="00377CA1" w:rsidRDefault="00883475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129668C" w14:textId="77777777" w:rsidR="00883475" w:rsidRPr="00377CA1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1C4FE7A3" w14:textId="77777777" w:rsidR="00883475" w:rsidRPr="00377CA1" w:rsidRDefault="00883475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40761A31" w14:textId="77777777" w:rsidR="00883475" w:rsidRPr="000F4258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DD78DF4" w14:textId="77777777" w:rsidR="00883475" w:rsidRPr="000D1F45" w:rsidRDefault="00883475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16D71A8" w14:textId="77777777" w:rsidR="00883475" w:rsidRPr="00377CA1" w:rsidRDefault="008834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509FC" w:rsidRPr="00D226DA" w14:paraId="771B381F" w14:textId="77777777" w:rsidTr="004E5EC9">
        <w:trPr>
          <w:cantSplit/>
        </w:trPr>
        <w:tc>
          <w:tcPr>
            <w:tcW w:w="3510" w:type="dxa"/>
          </w:tcPr>
          <w:p w14:paraId="61383ACF" w14:textId="1E9DA3A4" w:rsidR="003509FC" w:rsidRPr="00114E6D" w:rsidRDefault="0022785A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 xml:space="preserve">infrastructure </w:t>
            </w:r>
            <w:proofErr w:type="spellStart"/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4534F862" w14:textId="0D6BBD9E" w:rsidR="003509FC" w:rsidRPr="00C145C8" w:rsidRDefault="0022785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62,400</w:t>
            </w:r>
          </w:p>
        </w:tc>
        <w:tc>
          <w:tcPr>
            <w:tcW w:w="270" w:type="dxa"/>
          </w:tcPr>
          <w:p w14:paraId="1C2991A2" w14:textId="77777777" w:rsidR="003509FC" w:rsidRPr="00377CA1" w:rsidRDefault="003509FC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1C4B904" w14:textId="2B633F1E" w:rsidR="003509FC" w:rsidRPr="00377CA1" w:rsidRDefault="0022785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72FA74AA" w14:textId="77777777" w:rsidR="003509FC" w:rsidRPr="00377CA1" w:rsidRDefault="003509FC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D5A9007" w14:textId="0B5DDFE6" w:rsidR="003509FC" w:rsidRPr="000F4258" w:rsidRDefault="0022785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62,400</w:t>
            </w:r>
          </w:p>
        </w:tc>
        <w:tc>
          <w:tcPr>
            <w:tcW w:w="270" w:type="dxa"/>
          </w:tcPr>
          <w:p w14:paraId="66542718" w14:textId="77777777" w:rsidR="003509FC" w:rsidRPr="000D1F45" w:rsidRDefault="003509FC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456CB9A8" w14:textId="19791D18" w:rsidR="003509FC" w:rsidRPr="00377CA1" w:rsidRDefault="0022785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40A4D" w:rsidRPr="00E52AF0" w14:paraId="556AA3B2" w14:textId="77777777" w:rsidTr="004E5EC9">
        <w:trPr>
          <w:cantSplit/>
        </w:trPr>
        <w:tc>
          <w:tcPr>
            <w:tcW w:w="3510" w:type="dxa"/>
          </w:tcPr>
          <w:p w14:paraId="05679BCA" w14:textId="5D4D9D0D" w:rsidR="00C40A4D" w:rsidRDefault="00C40A4D" w:rsidP="005F43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spellStart"/>
            <w:r w:rsidRPr="00433E49">
              <w:rPr>
                <w:rFonts w:cs="Times New Roman"/>
              </w:rPr>
              <w:t>Recognised</w:t>
            </w:r>
            <w:proofErr w:type="spellEnd"/>
            <w:r w:rsidRPr="00433E49">
              <w:rPr>
                <w:rFonts w:cs="Times New Roman"/>
              </w:rPr>
              <w:t xml:space="preserve"> as income during</w:t>
            </w:r>
          </w:p>
        </w:tc>
        <w:tc>
          <w:tcPr>
            <w:tcW w:w="1260" w:type="dxa"/>
          </w:tcPr>
          <w:p w14:paraId="72D04E26" w14:textId="0A3E2706" w:rsidR="00C40A4D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270" w:type="dxa"/>
          </w:tcPr>
          <w:p w14:paraId="3C5309BB" w14:textId="77777777" w:rsidR="00C40A4D" w:rsidRPr="000D1F45" w:rsidRDefault="00C40A4D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58A92393" w14:textId="0728E980" w:rsidR="00C40A4D" w:rsidRPr="003277D9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270" w:type="dxa"/>
          </w:tcPr>
          <w:p w14:paraId="6BC693AB" w14:textId="77777777" w:rsidR="00C40A4D" w:rsidRPr="000D1F45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C1BFC16" w14:textId="43B32DA3" w:rsidR="00C40A4D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8A2A04D" w14:textId="77777777" w:rsidR="00C40A4D" w:rsidRPr="000D1F45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1EC6850" w14:textId="07495FD8" w:rsidR="00C40A4D" w:rsidRPr="00E52AF0" w:rsidRDefault="00C40A4D" w:rsidP="008A4D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</w:p>
        </w:tc>
      </w:tr>
      <w:tr w:rsidR="00B351A0" w:rsidRPr="00E52AF0" w14:paraId="50B367AB" w14:textId="77777777" w:rsidTr="004E5EC9">
        <w:trPr>
          <w:cantSplit/>
        </w:trPr>
        <w:tc>
          <w:tcPr>
            <w:tcW w:w="3510" w:type="dxa"/>
          </w:tcPr>
          <w:p w14:paraId="3E338DBD" w14:textId="54131985" w:rsidR="00B351A0" w:rsidRPr="00BB2654" w:rsidRDefault="00B351A0" w:rsidP="00B351A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 xml:space="preserve">   the period/</w:t>
            </w:r>
            <w:r w:rsidRPr="0025545C"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D1523E" w14:textId="33EA6210" w:rsidR="00B351A0" w:rsidRDefault="006A780A" w:rsidP="00B351A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(8,902)</w:t>
            </w:r>
          </w:p>
        </w:tc>
        <w:tc>
          <w:tcPr>
            <w:tcW w:w="270" w:type="dxa"/>
          </w:tcPr>
          <w:p w14:paraId="2B4CF269" w14:textId="77777777" w:rsidR="00B351A0" w:rsidRPr="000D1F45" w:rsidRDefault="00B351A0" w:rsidP="00B351A0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FC7079" w14:textId="1682FF84" w:rsidR="00B351A0" w:rsidRDefault="00B351A0" w:rsidP="00B351A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(16,959)</w:t>
            </w:r>
          </w:p>
        </w:tc>
        <w:tc>
          <w:tcPr>
            <w:tcW w:w="270" w:type="dxa"/>
          </w:tcPr>
          <w:p w14:paraId="0C73B2FE" w14:textId="77777777" w:rsidR="00B351A0" w:rsidRPr="000D1F45" w:rsidRDefault="00B351A0" w:rsidP="00B351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A6765E" w14:textId="41C0D0A9" w:rsidR="00B351A0" w:rsidRDefault="006A780A" w:rsidP="00B351A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szCs w:val="28"/>
              </w:rPr>
              <w:t>(8,902)</w:t>
            </w:r>
          </w:p>
        </w:tc>
        <w:tc>
          <w:tcPr>
            <w:tcW w:w="270" w:type="dxa"/>
          </w:tcPr>
          <w:p w14:paraId="0617C18E" w14:textId="77777777" w:rsidR="00B351A0" w:rsidRPr="000D1F45" w:rsidRDefault="00B351A0" w:rsidP="00B351A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690A0D" w14:textId="13AA9F4B" w:rsidR="00B351A0" w:rsidRDefault="00B351A0" w:rsidP="00B351A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(16,959)</w:t>
            </w:r>
          </w:p>
        </w:tc>
      </w:tr>
      <w:tr w:rsidR="00C40A4D" w:rsidRPr="00D226DA" w:rsidDel="004C3E0C" w14:paraId="7048C5FA" w14:textId="77777777" w:rsidTr="00155C0B">
        <w:trPr>
          <w:cantSplit/>
        </w:trPr>
        <w:tc>
          <w:tcPr>
            <w:tcW w:w="3510" w:type="dxa"/>
          </w:tcPr>
          <w:p w14:paraId="7716CD4F" w14:textId="44D2F29F" w:rsidR="00C40A4D" w:rsidRPr="0025545C" w:rsidRDefault="00C40A4D" w:rsidP="00CF3E1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proofErr w:type="gramStart"/>
            <w:r w:rsidRPr="00E111CA">
              <w:rPr>
                <w:b/>
                <w:bCs/>
                <w:szCs w:val="22"/>
              </w:rPr>
              <w:t>At</w:t>
            </w:r>
            <w:proofErr w:type="gramEnd"/>
            <w:r w:rsidRPr="00E111CA">
              <w:rPr>
                <w:b/>
                <w:bCs/>
                <w:szCs w:val="22"/>
              </w:rPr>
              <w:t xml:space="preserve"> </w:t>
            </w:r>
            <w:r w:rsidRPr="009827F8">
              <w:rPr>
                <w:b/>
                <w:bCs/>
                <w:szCs w:val="22"/>
              </w:rPr>
              <w:t>3</w:t>
            </w:r>
            <w:r w:rsidR="002C766F" w:rsidRPr="009827F8">
              <w:rPr>
                <w:b/>
                <w:bCs/>
                <w:szCs w:val="22"/>
              </w:rPr>
              <w:t>0</w:t>
            </w:r>
            <w:r w:rsidRPr="009827F8">
              <w:rPr>
                <w:b/>
                <w:bCs/>
                <w:szCs w:val="22"/>
              </w:rPr>
              <w:t xml:space="preserve"> </w:t>
            </w:r>
            <w:r w:rsidR="000467D7" w:rsidRPr="009827F8">
              <w:rPr>
                <w:b/>
                <w:bCs/>
                <w:szCs w:val="22"/>
              </w:rPr>
              <w:t>June</w:t>
            </w:r>
            <w:r w:rsidR="0091275B">
              <w:rPr>
                <w:b/>
                <w:bCs/>
                <w:szCs w:val="22"/>
              </w:rPr>
              <w:t>/</w:t>
            </w:r>
            <w:r w:rsidR="006733ED">
              <w:rPr>
                <w:b/>
                <w:bCs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CF543F" w14:textId="59CB77AA" w:rsidR="00C40A4D" w:rsidRPr="007419D6" w:rsidDel="004C3E0C" w:rsidRDefault="006A780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</w:rPr>
              <w:t>353,851</w:t>
            </w:r>
          </w:p>
        </w:tc>
        <w:tc>
          <w:tcPr>
            <w:tcW w:w="270" w:type="dxa"/>
          </w:tcPr>
          <w:p w14:paraId="6CDFDB29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E7B1C6" w14:textId="5F941D61" w:rsidR="00C40A4D" w:rsidRPr="00D226DA" w:rsidDel="004C3E0C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b/>
                <w:bCs/>
                <w:szCs w:val="28"/>
              </w:rPr>
              <w:t>300,353</w:t>
            </w:r>
          </w:p>
        </w:tc>
        <w:tc>
          <w:tcPr>
            <w:tcW w:w="270" w:type="dxa"/>
          </w:tcPr>
          <w:p w14:paraId="6D9BD8C3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D796E5" w14:textId="5EA42279" w:rsidR="00C40A4D" w:rsidRPr="005254F9" w:rsidDel="004C3E0C" w:rsidRDefault="006A780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353,851</w:t>
            </w:r>
          </w:p>
        </w:tc>
        <w:tc>
          <w:tcPr>
            <w:tcW w:w="270" w:type="dxa"/>
          </w:tcPr>
          <w:p w14:paraId="7FC491F3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201169" w14:textId="0C06D157" w:rsidR="00C40A4D" w:rsidRPr="00D226DA" w:rsidDel="004C3E0C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  <w:b/>
                <w:bCs/>
              </w:rPr>
              <w:t>300,353</w:t>
            </w:r>
          </w:p>
        </w:tc>
      </w:tr>
      <w:tr w:rsidR="00C40A4D" w:rsidRPr="0050584D" w14:paraId="1FB67696" w14:textId="77777777" w:rsidTr="00155C0B">
        <w:trPr>
          <w:cantSplit/>
        </w:trPr>
        <w:tc>
          <w:tcPr>
            <w:tcW w:w="3510" w:type="dxa"/>
          </w:tcPr>
          <w:p w14:paraId="32E00A0C" w14:textId="7C999C4B" w:rsidR="00C40A4D" w:rsidRPr="00702880" w:rsidRDefault="00C40A4D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E3C82" w14:textId="77777777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994325F" w14:textId="77777777" w:rsidR="00C40A4D" w:rsidRPr="0050584D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D5CF8" w14:textId="2C0DD119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9C49CF8" w14:textId="77777777" w:rsidR="00C40A4D" w:rsidRPr="0050584D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C687C6" w14:textId="77777777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9537AD1" w14:textId="77777777" w:rsidR="00C40A4D" w:rsidRPr="0050584D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9B6D23" w14:textId="291B7CA2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b/>
                <w:bCs/>
                <w:sz w:val="14"/>
                <w:szCs w:val="14"/>
              </w:rPr>
            </w:pPr>
          </w:p>
        </w:tc>
      </w:tr>
      <w:tr w:rsidR="00C40A4D" w:rsidRPr="00E52AF0" w14:paraId="57E294B4" w14:textId="77777777" w:rsidTr="00155C0B">
        <w:trPr>
          <w:cantSplit/>
        </w:trPr>
        <w:tc>
          <w:tcPr>
            <w:tcW w:w="3510" w:type="dxa"/>
          </w:tcPr>
          <w:p w14:paraId="35F02C0A" w14:textId="755FA440" w:rsidR="00C40A4D" w:rsidRPr="00921E01" w:rsidRDefault="00BC7DE9" w:rsidP="00BC7DE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8"/>
                <w:szCs w:val="18"/>
              </w:rPr>
            </w:pPr>
            <w:r w:rsidRPr="00BC7DE9">
              <w:t>-</w:t>
            </w:r>
            <w:r>
              <w:t xml:space="preserve"> </w:t>
            </w:r>
            <w:r w:rsidR="00C40A4D" w:rsidRPr="00380C8F">
              <w:t xml:space="preserve">current </w:t>
            </w:r>
          </w:p>
        </w:tc>
        <w:tc>
          <w:tcPr>
            <w:tcW w:w="1260" w:type="dxa"/>
          </w:tcPr>
          <w:p w14:paraId="59D65A6A" w14:textId="291ED2B2" w:rsidR="00C40A4D" w:rsidRPr="00921E01" w:rsidRDefault="007B5174" w:rsidP="007419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 w:val="18"/>
                <w:szCs w:val="18"/>
              </w:rPr>
            </w:pPr>
            <w:r w:rsidRPr="00C54052">
              <w:rPr>
                <w:rFonts w:cs="Times New Roman"/>
              </w:rPr>
              <w:t>19,497</w:t>
            </w:r>
          </w:p>
        </w:tc>
        <w:tc>
          <w:tcPr>
            <w:tcW w:w="270" w:type="dxa"/>
          </w:tcPr>
          <w:p w14:paraId="0F578C19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2CA64AAA" w14:textId="0B48A4BB" w:rsidR="00C40A4D" w:rsidRPr="00921E01" w:rsidRDefault="00C40A4D" w:rsidP="002E4A5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 w:val="18"/>
                <w:szCs w:val="18"/>
              </w:rPr>
            </w:pPr>
            <w:r>
              <w:rPr>
                <w:szCs w:val="28"/>
              </w:rPr>
              <w:t>16,959</w:t>
            </w:r>
          </w:p>
        </w:tc>
        <w:tc>
          <w:tcPr>
            <w:tcW w:w="270" w:type="dxa"/>
          </w:tcPr>
          <w:p w14:paraId="028B1C5A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2DCB4BD7" w14:textId="2AB604B0" w:rsidR="00C40A4D" w:rsidRPr="00921E01" w:rsidRDefault="007B517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  <w:r w:rsidRPr="00C54052">
              <w:rPr>
                <w:rFonts w:cs="Times New Roman"/>
              </w:rPr>
              <w:t>19,497</w:t>
            </w:r>
          </w:p>
        </w:tc>
        <w:tc>
          <w:tcPr>
            <w:tcW w:w="270" w:type="dxa"/>
          </w:tcPr>
          <w:p w14:paraId="6B2931D9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266A5243" w14:textId="7CE46010" w:rsidR="00C40A4D" w:rsidRPr="00E52AF0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16,959</w:t>
            </w:r>
          </w:p>
        </w:tc>
      </w:tr>
      <w:tr w:rsidR="00C40A4D" w:rsidRPr="009C5281" w14:paraId="75B44711" w14:textId="77777777" w:rsidTr="00155C0B">
        <w:trPr>
          <w:cantSplit/>
        </w:trPr>
        <w:tc>
          <w:tcPr>
            <w:tcW w:w="3510" w:type="dxa"/>
          </w:tcPr>
          <w:p w14:paraId="2A6F985B" w14:textId="4AD3789B" w:rsidR="00C40A4D" w:rsidRPr="00380C8F" w:rsidRDefault="00696D78" w:rsidP="00696D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BC7DE9">
              <w:t>-</w:t>
            </w:r>
            <w:r>
              <w:t xml:space="preserve"> non-</w:t>
            </w:r>
            <w:r w:rsidRPr="00380C8F">
              <w:t>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4A22B" w14:textId="1E85AE43" w:rsidR="00C40A4D" w:rsidRPr="00622E1B" w:rsidRDefault="007B517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rFonts w:cs="Times New Roman"/>
              </w:rPr>
              <w:t>334,354</w:t>
            </w:r>
          </w:p>
        </w:tc>
        <w:tc>
          <w:tcPr>
            <w:tcW w:w="270" w:type="dxa"/>
          </w:tcPr>
          <w:p w14:paraId="7C3E0D8E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AFACB" w14:textId="0C34A532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283,394</w:t>
            </w:r>
          </w:p>
        </w:tc>
        <w:tc>
          <w:tcPr>
            <w:tcW w:w="270" w:type="dxa"/>
          </w:tcPr>
          <w:p w14:paraId="1B94217A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D5162C" w14:textId="6271DD47" w:rsidR="00C40A4D" w:rsidRPr="007A2A83" w:rsidRDefault="007B517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334,354</w:t>
            </w:r>
          </w:p>
        </w:tc>
        <w:tc>
          <w:tcPr>
            <w:tcW w:w="270" w:type="dxa"/>
          </w:tcPr>
          <w:p w14:paraId="35C04916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0A630" w14:textId="01D31DA1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283,394</w:t>
            </w:r>
          </w:p>
        </w:tc>
      </w:tr>
      <w:tr w:rsidR="00C40A4D" w:rsidRPr="009C5281" w14:paraId="17E9A9BF" w14:textId="77777777" w:rsidTr="00155C0B">
        <w:trPr>
          <w:cantSplit/>
        </w:trPr>
        <w:tc>
          <w:tcPr>
            <w:tcW w:w="3510" w:type="dxa"/>
          </w:tcPr>
          <w:p w14:paraId="201749E5" w14:textId="5D657D86" w:rsidR="00C40A4D" w:rsidRPr="00380C8F" w:rsidRDefault="00C40A4D" w:rsidP="00BC7DE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380C8F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A8D44" w14:textId="097B11A4" w:rsidR="00C40A4D" w:rsidRPr="000C4989" w:rsidRDefault="007B517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</w:rPr>
              <w:t>353,851</w:t>
            </w:r>
          </w:p>
        </w:tc>
        <w:tc>
          <w:tcPr>
            <w:tcW w:w="270" w:type="dxa"/>
          </w:tcPr>
          <w:p w14:paraId="508A3096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76BDE3" w14:textId="607CE2CD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b/>
                <w:bCs/>
                <w:szCs w:val="28"/>
              </w:rPr>
              <w:t>300,353</w:t>
            </w:r>
          </w:p>
        </w:tc>
        <w:tc>
          <w:tcPr>
            <w:tcW w:w="270" w:type="dxa"/>
          </w:tcPr>
          <w:p w14:paraId="465F8DAC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CAE204" w14:textId="74636F3F" w:rsidR="00C40A4D" w:rsidRPr="000B06BE" w:rsidRDefault="007B517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353,851</w:t>
            </w:r>
          </w:p>
        </w:tc>
        <w:tc>
          <w:tcPr>
            <w:tcW w:w="270" w:type="dxa"/>
          </w:tcPr>
          <w:p w14:paraId="344D87D3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0715C" w14:textId="09AD6F1E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  <w:b/>
                <w:bCs/>
              </w:rPr>
              <w:t>300,353</w:t>
            </w:r>
          </w:p>
        </w:tc>
      </w:tr>
      <w:tr w:rsidR="00612E1B" w:rsidRPr="000F3207" w14:paraId="68114A07" w14:textId="77777777" w:rsidTr="00CF3E11">
        <w:trPr>
          <w:cantSplit/>
        </w:trPr>
        <w:tc>
          <w:tcPr>
            <w:tcW w:w="3510" w:type="dxa"/>
          </w:tcPr>
          <w:p w14:paraId="74E239E0" w14:textId="77777777" w:rsidR="00612E1B" w:rsidRPr="006B5AB5" w:rsidRDefault="00612E1B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gridSpan w:val="3"/>
          </w:tcPr>
          <w:p w14:paraId="25D347EE" w14:textId="672DBDB4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57B2B2F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1348CFB" w14:textId="5772B8F0" w:rsidR="00612E1B" w:rsidRPr="000F3207" w:rsidRDefault="00612E1B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0584D" w:rsidRPr="000F3207" w14:paraId="0233907C" w14:textId="77777777" w:rsidTr="00CF3E11">
        <w:trPr>
          <w:cantSplit/>
        </w:trPr>
        <w:tc>
          <w:tcPr>
            <w:tcW w:w="3510" w:type="dxa"/>
          </w:tcPr>
          <w:p w14:paraId="7270F4EC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7270F8DE" w14:textId="475E1235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30855A8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21CAF55C" w14:textId="7EED66B3" w:rsidR="0050584D" w:rsidRPr="000F3207" w:rsidRDefault="0050584D" w:rsidP="0050584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0584D" w:rsidRPr="003363BF" w14:paraId="60C946AD" w14:textId="77777777" w:rsidTr="00CF3E11">
        <w:trPr>
          <w:cantSplit/>
        </w:trPr>
        <w:tc>
          <w:tcPr>
            <w:tcW w:w="3510" w:type="dxa"/>
          </w:tcPr>
          <w:p w14:paraId="7A51EE5E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202004">
              <w:rPr>
                <w:b/>
                <w:bCs/>
                <w:i/>
                <w:iCs/>
              </w:rPr>
              <w:t>Deposits from customers for utilitie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2790" w:type="dxa"/>
            <w:gridSpan w:val="3"/>
          </w:tcPr>
          <w:p w14:paraId="343287B5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118CF277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73E6C2F" w14:textId="77777777" w:rsidR="0050584D" w:rsidRPr="003363BF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0584D" w14:paraId="0B5771A4" w14:textId="77777777" w:rsidTr="00CF3E11">
        <w:trPr>
          <w:cantSplit/>
        </w:trPr>
        <w:tc>
          <w:tcPr>
            <w:tcW w:w="3510" w:type="dxa"/>
          </w:tcPr>
          <w:p w14:paraId="24A94180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4B90E376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72ED965D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AE55B7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E1AFE8E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CA48CD0" w14:textId="62BAA099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7FBAF1E2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DE61B7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50584D" w:rsidRPr="000A529C" w14:paraId="66682E89" w14:textId="77777777" w:rsidTr="00CF3E11">
        <w:trPr>
          <w:cantSplit/>
        </w:trPr>
        <w:tc>
          <w:tcPr>
            <w:tcW w:w="3510" w:type="dxa"/>
          </w:tcPr>
          <w:p w14:paraId="34AF50FC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77B6EC59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95F78F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7471212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C8D36AB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50774152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11C2BB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50584D" w:rsidRPr="00D675DD" w14:paraId="338AE779" w14:textId="77777777" w:rsidTr="00CF3E11">
        <w:trPr>
          <w:cantSplit/>
        </w:trPr>
        <w:tc>
          <w:tcPr>
            <w:tcW w:w="3510" w:type="dxa"/>
          </w:tcPr>
          <w:p w14:paraId="45CE3D39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140F8C6D" w14:textId="77777777" w:rsidR="0050584D" w:rsidRPr="00D675DD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50584D" w:rsidRPr="0050584D" w14:paraId="770D9388" w14:textId="77777777" w:rsidTr="00CF3E11">
        <w:trPr>
          <w:cantSplit/>
        </w:trPr>
        <w:tc>
          <w:tcPr>
            <w:tcW w:w="3510" w:type="dxa"/>
          </w:tcPr>
          <w:p w14:paraId="72DED76F" w14:textId="77777777" w:rsidR="0050584D" w:rsidRPr="0050584D" w:rsidRDefault="0050584D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0" w:type="dxa"/>
            <w:gridSpan w:val="7"/>
          </w:tcPr>
          <w:p w14:paraId="69FBAC4A" w14:textId="77777777" w:rsidR="0050584D" w:rsidRPr="0050584D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50584D" w:rsidRPr="00494BCF" w14:paraId="3EAD0145" w14:textId="77777777" w:rsidTr="00CF3E11">
        <w:trPr>
          <w:cantSplit/>
        </w:trPr>
        <w:tc>
          <w:tcPr>
            <w:tcW w:w="3510" w:type="dxa"/>
          </w:tcPr>
          <w:p w14:paraId="5EE1C3E3" w14:textId="77777777" w:rsidR="0050584D" w:rsidRPr="00C17981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52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1624C27E" w14:textId="4B298A9E" w:rsidR="0050584D" w:rsidRPr="00494BCF" w:rsidRDefault="00732D4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270" w:type="dxa"/>
          </w:tcPr>
          <w:p w14:paraId="1B462C4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E1C49DF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270" w:type="dxa"/>
          </w:tcPr>
          <w:p w14:paraId="4E4AD9CF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92C653" w14:textId="76E82F10" w:rsidR="0050584D" w:rsidRPr="008D68A4" w:rsidRDefault="00732D4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270" w:type="dxa"/>
          </w:tcPr>
          <w:p w14:paraId="21CF15C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082380D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270</w:t>
            </w:r>
          </w:p>
        </w:tc>
      </w:tr>
      <w:tr w:rsidR="0050584D" w:rsidRPr="00494BCF" w14:paraId="2B297B12" w14:textId="77777777" w:rsidTr="00CF3E11">
        <w:trPr>
          <w:cantSplit/>
        </w:trPr>
        <w:tc>
          <w:tcPr>
            <w:tcW w:w="3510" w:type="dxa"/>
          </w:tcPr>
          <w:p w14:paraId="0E1696E6" w14:textId="77777777" w:rsidR="0050584D" w:rsidRPr="00643B39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9C5281"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7BF70" w14:textId="13B7B65A" w:rsidR="0050584D" w:rsidRPr="00494BCF" w:rsidRDefault="00732D4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2567E2E9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8D977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403B7562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3118F" w14:textId="446265FC" w:rsidR="0050584D" w:rsidRPr="00D675DD" w:rsidRDefault="00732D4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2A95767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D7836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9</w:t>
            </w:r>
          </w:p>
        </w:tc>
      </w:tr>
      <w:tr w:rsidR="0050584D" w:rsidRPr="00190E67" w14:paraId="11585FA1" w14:textId="77777777" w:rsidTr="00CF3E11">
        <w:trPr>
          <w:cantSplit/>
        </w:trPr>
        <w:tc>
          <w:tcPr>
            <w:tcW w:w="3510" w:type="dxa"/>
          </w:tcPr>
          <w:p w14:paraId="71633801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6F3EFB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86FBC" w14:textId="09DB6434" w:rsidR="0050584D" w:rsidRPr="006F3EFB" w:rsidRDefault="00732D4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cs/>
              </w:rPr>
            </w:pPr>
            <w:r w:rsidRPr="006F3EFB">
              <w:rPr>
                <w:b/>
                <w:bCs/>
              </w:rPr>
              <w:t>279</w:t>
            </w:r>
          </w:p>
        </w:tc>
        <w:tc>
          <w:tcPr>
            <w:tcW w:w="270" w:type="dxa"/>
          </w:tcPr>
          <w:p w14:paraId="6F932C07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0CF33D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6F3EFB">
              <w:rPr>
                <w:b/>
                <w:bCs/>
              </w:rPr>
              <w:t>279</w:t>
            </w:r>
          </w:p>
        </w:tc>
        <w:tc>
          <w:tcPr>
            <w:tcW w:w="270" w:type="dxa"/>
          </w:tcPr>
          <w:p w14:paraId="17DC5E2E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15B74A" w14:textId="0DEF410D" w:rsidR="0050584D" w:rsidRPr="006F3EFB" w:rsidRDefault="00732D43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cs/>
              </w:rPr>
            </w:pPr>
            <w:r w:rsidRPr="006F3EFB">
              <w:rPr>
                <w:b/>
                <w:bCs/>
              </w:rPr>
              <w:t>279</w:t>
            </w:r>
          </w:p>
        </w:tc>
        <w:tc>
          <w:tcPr>
            <w:tcW w:w="270" w:type="dxa"/>
          </w:tcPr>
          <w:p w14:paraId="68259501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D242C6" w14:textId="77777777" w:rsidR="0050584D" w:rsidRPr="006F3EF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b/>
                <w:bCs/>
              </w:rPr>
            </w:pPr>
            <w:r w:rsidRPr="006F3EFB">
              <w:rPr>
                <w:b/>
                <w:bCs/>
              </w:rPr>
              <w:t>279</w:t>
            </w:r>
          </w:p>
        </w:tc>
      </w:tr>
    </w:tbl>
    <w:p w14:paraId="6CFFC853" w14:textId="24D6381B" w:rsidR="008A2155" w:rsidRDefault="008A215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bookmarkStart w:id="1" w:name="_Hlk8153707"/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70"/>
        <w:gridCol w:w="1170"/>
      </w:tblGrid>
      <w:tr w:rsidR="00FF6075" w:rsidRPr="000F3207" w14:paraId="228E4B03" w14:textId="77777777" w:rsidTr="00CF3E11">
        <w:trPr>
          <w:cantSplit/>
        </w:trPr>
        <w:tc>
          <w:tcPr>
            <w:tcW w:w="3510" w:type="dxa"/>
          </w:tcPr>
          <w:p w14:paraId="51AFDF1A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630ECC9F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547121A" w14:textId="77777777" w:rsidR="00FF6075" w:rsidRPr="000F3207" w:rsidRDefault="00FF6075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F6075" w:rsidRPr="003363BF" w14:paraId="32B56C70" w14:textId="77777777" w:rsidTr="00CF3E11">
        <w:trPr>
          <w:cantSplit/>
        </w:trPr>
        <w:tc>
          <w:tcPr>
            <w:tcW w:w="3510" w:type="dxa"/>
          </w:tcPr>
          <w:p w14:paraId="47E06437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06717FAE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4B3BE6B0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40DDBC8" w14:textId="77777777" w:rsidR="00FF6075" w:rsidRPr="003363B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F6075" w14:paraId="27B6B541" w14:textId="77777777" w:rsidTr="00CF3E11">
        <w:trPr>
          <w:cantSplit/>
        </w:trPr>
        <w:tc>
          <w:tcPr>
            <w:tcW w:w="3510" w:type="dxa"/>
          </w:tcPr>
          <w:p w14:paraId="750DC3ED" w14:textId="77777777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2C2240A1" w14:textId="0706599B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391618C3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C0B42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3ECB0DCF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EDDA468" w14:textId="7F61981F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1C7712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</w:t>
            </w:r>
            <w:r w:rsidR="001C7712" w:rsidRPr="001C7712">
              <w:rPr>
                <w:rFonts w:cs="Times New Roman"/>
              </w:rPr>
              <w:t>June</w:t>
            </w:r>
          </w:p>
        </w:tc>
        <w:tc>
          <w:tcPr>
            <w:tcW w:w="270" w:type="dxa"/>
          </w:tcPr>
          <w:p w14:paraId="67F8D3F7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E88EA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FF6075" w:rsidRPr="000A529C" w14:paraId="23895832" w14:textId="77777777" w:rsidTr="00CF3E11">
        <w:trPr>
          <w:cantSplit/>
        </w:trPr>
        <w:tc>
          <w:tcPr>
            <w:tcW w:w="3510" w:type="dxa"/>
          </w:tcPr>
          <w:p w14:paraId="275444BF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66DE2DD3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7490DAB4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233089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0509EF6F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9332BF2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B29CCB6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9F4E3D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F6075" w:rsidRPr="00D675DD" w14:paraId="462D6AF4" w14:textId="77777777" w:rsidTr="00CF3E11">
        <w:trPr>
          <w:cantSplit/>
        </w:trPr>
        <w:tc>
          <w:tcPr>
            <w:tcW w:w="3510" w:type="dxa"/>
          </w:tcPr>
          <w:p w14:paraId="67094E6D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B12AAC0" w14:textId="77777777" w:rsidR="00FF6075" w:rsidRPr="00D675DD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FF6075" w:rsidRPr="0050584D" w14:paraId="490644E5" w14:textId="77777777" w:rsidTr="00CF3E11">
        <w:trPr>
          <w:cantSplit/>
        </w:trPr>
        <w:tc>
          <w:tcPr>
            <w:tcW w:w="3510" w:type="dxa"/>
          </w:tcPr>
          <w:p w14:paraId="576CFF5C" w14:textId="77777777" w:rsidR="00FF6075" w:rsidRPr="00DA4E07" w:rsidRDefault="00FF6075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0B8D5BC5" w14:textId="77777777" w:rsidR="00FF6075" w:rsidRPr="0050584D" w:rsidRDefault="00FF6075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FF6075" w:rsidRPr="00494BCF" w14:paraId="30E5E7F9" w14:textId="77777777" w:rsidTr="00CF3E11">
        <w:trPr>
          <w:cantSplit/>
        </w:trPr>
        <w:tc>
          <w:tcPr>
            <w:tcW w:w="3510" w:type="dxa"/>
          </w:tcPr>
          <w:p w14:paraId="108DE51A" w14:textId="77777777" w:rsidR="00FF6075" w:rsidRPr="00C17981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Within credit term</w:t>
            </w:r>
          </w:p>
        </w:tc>
        <w:tc>
          <w:tcPr>
            <w:tcW w:w="1260" w:type="dxa"/>
          </w:tcPr>
          <w:p w14:paraId="2E9ADD1B" w14:textId="0B1F9276" w:rsidR="00FF6075" w:rsidRPr="00494BCF" w:rsidRDefault="00155536" w:rsidP="00E76C8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59,63</w:t>
            </w:r>
            <w:r w:rsidR="00D363E6"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0621134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DEE372E" w14:textId="77777777" w:rsidR="00FF6075" w:rsidRPr="00494BC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56,486</w:t>
            </w:r>
          </w:p>
        </w:tc>
        <w:tc>
          <w:tcPr>
            <w:tcW w:w="270" w:type="dxa"/>
          </w:tcPr>
          <w:p w14:paraId="76C7C11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8487AD5" w14:textId="2924704E" w:rsidR="00FF6075" w:rsidRPr="00593BB4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59,64</w:t>
            </w:r>
            <w:r w:rsidR="00760624">
              <w:rPr>
                <w:szCs w:val="28"/>
              </w:rPr>
              <w:t>3</w:t>
            </w:r>
          </w:p>
        </w:tc>
        <w:tc>
          <w:tcPr>
            <w:tcW w:w="270" w:type="dxa"/>
          </w:tcPr>
          <w:p w14:paraId="3F9D1C9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95F87B5" w14:textId="77777777" w:rsidR="00FF6075" w:rsidRPr="00494BC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56,486</w:t>
            </w:r>
          </w:p>
        </w:tc>
      </w:tr>
      <w:tr w:rsidR="00FF6075" w:rsidRPr="00705070" w14:paraId="240C242F" w14:textId="77777777" w:rsidTr="00CF3E11">
        <w:trPr>
          <w:cantSplit/>
        </w:trPr>
        <w:tc>
          <w:tcPr>
            <w:tcW w:w="3510" w:type="dxa"/>
          </w:tcPr>
          <w:p w14:paraId="7F00FE4A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64285DFB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270" w:type="dxa"/>
          </w:tcPr>
          <w:p w14:paraId="7BAA652F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2F8B7B5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270" w:type="dxa"/>
          </w:tcPr>
          <w:p w14:paraId="2AAC6981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3585008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E031866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7CBE48F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</w:p>
        </w:tc>
      </w:tr>
      <w:tr w:rsidR="00FF6075" w:rsidRPr="00705070" w14:paraId="217E871F" w14:textId="77777777" w:rsidTr="00CF3E11">
        <w:trPr>
          <w:cantSplit/>
        </w:trPr>
        <w:tc>
          <w:tcPr>
            <w:tcW w:w="3510" w:type="dxa"/>
          </w:tcPr>
          <w:p w14:paraId="00D4D793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260" w:type="dxa"/>
          </w:tcPr>
          <w:p w14:paraId="005ED43C" w14:textId="29954766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3,930</w:t>
            </w:r>
          </w:p>
        </w:tc>
        <w:tc>
          <w:tcPr>
            <w:tcW w:w="270" w:type="dxa"/>
          </w:tcPr>
          <w:p w14:paraId="5100AD41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203897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5,815</w:t>
            </w:r>
          </w:p>
        </w:tc>
        <w:tc>
          <w:tcPr>
            <w:tcW w:w="270" w:type="dxa"/>
          </w:tcPr>
          <w:p w14:paraId="7CBC7490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4D0A136" w14:textId="77CF8319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szCs w:val="28"/>
              </w:rPr>
              <w:t>3,930</w:t>
            </w:r>
          </w:p>
        </w:tc>
        <w:tc>
          <w:tcPr>
            <w:tcW w:w="270" w:type="dxa"/>
          </w:tcPr>
          <w:p w14:paraId="32C579D9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CE03C84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5,815</w:t>
            </w:r>
          </w:p>
        </w:tc>
      </w:tr>
      <w:tr w:rsidR="00FF6075" w:rsidRPr="00705070" w14:paraId="344A6131" w14:textId="77777777" w:rsidTr="00CF3E11">
        <w:trPr>
          <w:cantSplit/>
        </w:trPr>
        <w:tc>
          <w:tcPr>
            <w:tcW w:w="3510" w:type="dxa"/>
          </w:tcPr>
          <w:p w14:paraId="0E126AB6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260" w:type="dxa"/>
          </w:tcPr>
          <w:p w14:paraId="73946F4D" w14:textId="2CC96A53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1,212</w:t>
            </w:r>
          </w:p>
        </w:tc>
        <w:tc>
          <w:tcPr>
            <w:tcW w:w="270" w:type="dxa"/>
          </w:tcPr>
          <w:p w14:paraId="207EDD1A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DF4F94D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1,837</w:t>
            </w:r>
          </w:p>
        </w:tc>
        <w:tc>
          <w:tcPr>
            <w:tcW w:w="270" w:type="dxa"/>
          </w:tcPr>
          <w:p w14:paraId="7A0CC40E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6CA390E" w14:textId="6EE552C3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szCs w:val="28"/>
              </w:rPr>
              <w:t>1,212</w:t>
            </w:r>
          </w:p>
        </w:tc>
        <w:tc>
          <w:tcPr>
            <w:tcW w:w="270" w:type="dxa"/>
          </w:tcPr>
          <w:p w14:paraId="26FBC48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3B00F5E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1,837</w:t>
            </w:r>
          </w:p>
        </w:tc>
      </w:tr>
      <w:tr w:rsidR="00FF6075" w:rsidRPr="00705070" w14:paraId="583AB6CD" w14:textId="77777777" w:rsidTr="00CF3E11">
        <w:trPr>
          <w:cantSplit/>
        </w:trPr>
        <w:tc>
          <w:tcPr>
            <w:tcW w:w="3510" w:type="dxa"/>
          </w:tcPr>
          <w:p w14:paraId="247F58B0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260" w:type="dxa"/>
          </w:tcPr>
          <w:p w14:paraId="447A2124" w14:textId="58C7D377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299</w:t>
            </w:r>
          </w:p>
        </w:tc>
        <w:tc>
          <w:tcPr>
            <w:tcW w:w="270" w:type="dxa"/>
          </w:tcPr>
          <w:p w14:paraId="1C564DA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5EEB965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624</w:t>
            </w:r>
          </w:p>
        </w:tc>
        <w:tc>
          <w:tcPr>
            <w:tcW w:w="270" w:type="dxa"/>
          </w:tcPr>
          <w:p w14:paraId="224B1F7A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7033F3F" w14:textId="6EA4E644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szCs w:val="28"/>
              </w:rPr>
              <w:t>299</w:t>
            </w:r>
          </w:p>
        </w:tc>
        <w:tc>
          <w:tcPr>
            <w:tcW w:w="270" w:type="dxa"/>
          </w:tcPr>
          <w:p w14:paraId="129E2902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897F263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624</w:t>
            </w:r>
          </w:p>
        </w:tc>
      </w:tr>
      <w:tr w:rsidR="00FF6075" w:rsidRPr="00705070" w14:paraId="17ADDA40" w14:textId="77777777" w:rsidTr="00CF3E11">
        <w:trPr>
          <w:cantSplit/>
        </w:trPr>
        <w:tc>
          <w:tcPr>
            <w:tcW w:w="3510" w:type="dxa"/>
          </w:tcPr>
          <w:p w14:paraId="5F83B375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88794D" w14:textId="70C777B0" w:rsidR="00FF6075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2,66</w:t>
            </w:r>
            <w:r w:rsidR="00D363E6"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40A26B18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F355AE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2,612</w:t>
            </w:r>
          </w:p>
        </w:tc>
        <w:tc>
          <w:tcPr>
            <w:tcW w:w="270" w:type="dxa"/>
          </w:tcPr>
          <w:p w14:paraId="5F2AC582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7E924" w14:textId="58E2E341" w:rsidR="00FF6075" w:rsidRPr="00CB0067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2,66</w:t>
            </w:r>
            <w:r w:rsidR="00760624"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09E7C68D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B8B2BE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2,612</w:t>
            </w:r>
          </w:p>
        </w:tc>
      </w:tr>
      <w:tr w:rsidR="00FF6075" w:rsidRPr="0000542F" w14:paraId="0DCA00F3" w14:textId="77777777" w:rsidTr="00CF3E11">
        <w:trPr>
          <w:cantSplit/>
        </w:trPr>
        <w:tc>
          <w:tcPr>
            <w:tcW w:w="3510" w:type="dxa"/>
          </w:tcPr>
          <w:p w14:paraId="039A77B6" w14:textId="77777777" w:rsidR="00FF6075" w:rsidRPr="0000542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54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F25E8" w14:textId="69ED89E1" w:rsidR="00FF6075" w:rsidRPr="00EF0BBF" w:rsidRDefault="001106D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67,74</w:t>
            </w:r>
            <w:r w:rsidR="00760624">
              <w:rPr>
                <w:b/>
                <w:bCs/>
                <w:szCs w:val="28"/>
              </w:rPr>
              <w:t>9</w:t>
            </w:r>
          </w:p>
        </w:tc>
        <w:tc>
          <w:tcPr>
            <w:tcW w:w="270" w:type="dxa"/>
          </w:tcPr>
          <w:p w14:paraId="0C8E163E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F7FDA6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67,374</w:t>
            </w:r>
          </w:p>
        </w:tc>
        <w:tc>
          <w:tcPr>
            <w:tcW w:w="270" w:type="dxa"/>
          </w:tcPr>
          <w:p w14:paraId="61CA9AD3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28278" w14:textId="79070C4C" w:rsidR="00FF6075" w:rsidRPr="00EF0BBF" w:rsidRDefault="00A707E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67,75</w:t>
            </w:r>
            <w:r w:rsidR="003D3CCF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270" w:type="dxa"/>
          </w:tcPr>
          <w:p w14:paraId="59740C0F" w14:textId="77777777" w:rsidR="00FF6075" w:rsidRPr="0000542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FF8CD1" w14:textId="77777777" w:rsidR="00FF6075" w:rsidRPr="0000542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67,374</w:t>
            </w:r>
          </w:p>
        </w:tc>
      </w:tr>
      <w:tr w:rsidR="00FF6075" w:rsidRPr="009C5281" w14:paraId="12FEE2AC" w14:textId="77777777" w:rsidTr="00CF3E11">
        <w:trPr>
          <w:cantSplit/>
        </w:trPr>
        <w:tc>
          <w:tcPr>
            <w:tcW w:w="3510" w:type="dxa"/>
          </w:tcPr>
          <w:p w14:paraId="199327A5" w14:textId="77777777" w:rsidR="00FF6075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56E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00542F">
              <w:rPr>
                <w:rFonts w:ascii="Times New Roman" w:hAnsi="Times New Roman" w:cs="Times New Roman"/>
                <w:sz w:val="22"/>
                <w:szCs w:val="22"/>
              </w:rPr>
              <w:t xml:space="preserve"> allowance for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  <w:proofErr w:type="gramEnd"/>
          </w:p>
          <w:p w14:paraId="3D64B5B7" w14:textId="77777777" w:rsidR="00FF6075" w:rsidRPr="00A76EE1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BFFFA" w14:textId="10AA2906" w:rsidR="00FF6075" w:rsidRPr="003E0BA4" w:rsidRDefault="00A707E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  <w:r w:rsidRPr="003E0BA4">
              <w:rPr>
                <w:rFonts w:cs="Times New Roman"/>
                <w:cs/>
              </w:rPr>
              <w:t>(3</w:t>
            </w:r>
            <w:r w:rsidRPr="003E0BA4">
              <w:rPr>
                <w:rFonts w:cs="Times New Roman"/>
              </w:rPr>
              <w:t>,</w:t>
            </w:r>
            <w:r w:rsidRPr="003E0BA4">
              <w:rPr>
                <w:rFonts w:cs="Times New Roman"/>
                <w:cs/>
              </w:rPr>
              <w:t>878)</w:t>
            </w:r>
          </w:p>
        </w:tc>
        <w:tc>
          <w:tcPr>
            <w:tcW w:w="270" w:type="dxa"/>
            <w:vAlign w:val="bottom"/>
          </w:tcPr>
          <w:p w14:paraId="0AB7F323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F74CF9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EF0BBF">
              <w:rPr>
                <w:rFonts w:cs="Times New Roman"/>
              </w:rPr>
              <w:t>(4,581)</w:t>
            </w:r>
          </w:p>
        </w:tc>
        <w:tc>
          <w:tcPr>
            <w:tcW w:w="270" w:type="dxa"/>
            <w:vAlign w:val="bottom"/>
          </w:tcPr>
          <w:p w14:paraId="2350BC55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55D47B" w14:textId="6AF48F36" w:rsidR="00FF6075" w:rsidRPr="00EF0BBF" w:rsidRDefault="00A707E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3E0BA4">
              <w:rPr>
                <w:rFonts w:cs="Times New Roman"/>
                <w:cs/>
              </w:rPr>
              <w:t>(3</w:t>
            </w:r>
            <w:r w:rsidRPr="003E0BA4">
              <w:rPr>
                <w:rFonts w:cs="Times New Roman"/>
              </w:rPr>
              <w:t>,</w:t>
            </w:r>
            <w:r w:rsidRPr="003E0BA4">
              <w:rPr>
                <w:rFonts w:cs="Times New Roman"/>
                <w:cs/>
              </w:rPr>
              <w:t>878)</w:t>
            </w:r>
          </w:p>
        </w:tc>
        <w:tc>
          <w:tcPr>
            <w:tcW w:w="270" w:type="dxa"/>
            <w:vAlign w:val="bottom"/>
          </w:tcPr>
          <w:p w14:paraId="56C55716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AAD01D" w14:textId="77777777" w:rsidR="00FF6075" w:rsidRPr="009C5281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 w:rsidRPr="00EF0BBF">
              <w:rPr>
                <w:rFonts w:cs="Times New Roman"/>
              </w:rPr>
              <w:t>(4,581)</w:t>
            </w:r>
          </w:p>
        </w:tc>
      </w:tr>
      <w:tr w:rsidR="00FF6075" w:rsidRPr="00447CF3" w14:paraId="26601DFB" w14:textId="77777777" w:rsidTr="00CF3E11">
        <w:trPr>
          <w:cantSplit/>
        </w:trPr>
        <w:tc>
          <w:tcPr>
            <w:tcW w:w="3510" w:type="dxa"/>
          </w:tcPr>
          <w:p w14:paraId="574A96F5" w14:textId="77777777" w:rsidR="00FF6075" w:rsidRPr="00C46E2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8E10DD" w14:textId="6815A14A" w:rsidR="00FF6075" w:rsidRPr="00106FE6" w:rsidRDefault="001106DE" w:rsidP="001106D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 w:rsidRPr="00106FE6">
              <w:rPr>
                <w:rFonts w:cs="Times New Roman"/>
                <w:b/>
                <w:bCs/>
                <w:cs/>
              </w:rPr>
              <w:t>63</w:t>
            </w:r>
            <w:r w:rsidRPr="00106FE6">
              <w:rPr>
                <w:rFonts w:cs="Times New Roman"/>
                <w:b/>
                <w:bCs/>
              </w:rPr>
              <w:t>,</w:t>
            </w:r>
            <w:r w:rsidRPr="00106FE6">
              <w:rPr>
                <w:rFonts w:cs="Times New Roman"/>
                <w:b/>
                <w:bCs/>
                <w:cs/>
              </w:rPr>
              <w:t>8</w:t>
            </w:r>
            <w:r w:rsidR="008C713E">
              <w:rPr>
                <w:rFonts w:cs="Times New Roman"/>
                <w:b/>
                <w:bCs/>
              </w:rPr>
              <w:t>71</w:t>
            </w:r>
          </w:p>
        </w:tc>
        <w:tc>
          <w:tcPr>
            <w:tcW w:w="270" w:type="dxa"/>
          </w:tcPr>
          <w:p w14:paraId="5C29E2A6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E8D784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62,793</w:t>
            </w:r>
          </w:p>
        </w:tc>
        <w:tc>
          <w:tcPr>
            <w:tcW w:w="270" w:type="dxa"/>
          </w:tcPr>
          <w:p w14:paraId="78A0BB4A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3E0C01" w14:textId="745501FC" w:rsidR="00FF6075" w:rsidRPr="0025380B" w:rsidRDefault="00A707E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  <w:b/>
                <w:bCs/>
                <w:cs/>
              </w:rPr>
            </w:pPr>
            <w:r>
              <w:rPr>
                <w:rFonts w:cs="Times New Roman"/>
                <w:b/>
                <w:bCs/>
              </w:rPr>
              <w:t>63,87</w:t>
            </w:r>
            <w:r w:rsidR="0076062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270" w:type="dxa"/>
          </w:tcPr>
          <w:p w14:paraId="6C5F6198" w14:textId="77777777" w:rsidR="00FF6075" w:rsidRPr="0092661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FFF41" w14:textId="77777777" w:rsidR="00FF6075" w:rsidRPr="00447CF3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62,793</w:t>
            </w:r>
          </w:p>
        </w:tc>
      </w:tr>
    </w:tbl>
    <w:p w14:paraId="0A372680" w14:textId="00CCB214" w:rsidR="00FF6075" w:rsidRPr="00DA4E07" w:rsidRDefault="00FF607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FF6075" w:rsidRPr="000E284B" w14:paraId="6A83F84A" w14:textId="77777777" w:rsidTr="00CF3E11">
        <w:trPr>
          <w:cantSplit/>
        </w:trPr>
        <w:tc>
          <w:tcPr>
            <w:tcW w:w="3690" w:type="dxa"/>
          </w:tcPr>
          <w:p w14:paraId="2964A2DD" w14:textId="63855F15" w:rsidR="00FF6075" w:rsidRPr="000E284B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14C8C70A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0E28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887A6F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0FCDF02F" w14:textId="77777777" w:rsidR="00FF6075" w:rsidRPr="000E284B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28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F6075" w:rsidRPr="003363BF" w14:paraId="11735361" w14:textId="77777777" w:rsidTr="00CF3E11">
        <w:trPr>
          <w:cantSplit/>
        </w:trPr>
        <w:tc>
          <w:tcPr>
            <w:tcW w:w="3690" w:type="dxa"/>
          </w:tcPr>
          <w:p w14:paraId="63D91815" w14:textId="77777777" w:rsidR="00FF6075" w:rsidRPr="009528A3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2610" w:type="dxa"/>
            <w:gridSpan w:val="3"/>
          </w:tcPr>
          <w:p w14:paraId="1A7DB85F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416C6B6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8D228C8" w14:textId="77777777" w:rsidR="00FF6075" w:rsidRPr="003363B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F6075" w14:paraId="6C510B85" w14:textId="77777777" w:rsidTr="00CF3E11">
        <w:trPr>
          <w:cantSplit/>
        </w:trPr>
        <w:tc>
          <w:tcPr>
            <w:tcW w:w="3690" w:type="dxa"/>
          </w:tcPr>
          <w:p w14:paraId="10527819" w14:textId="6A829BE2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1C7712" w:rsidRPr="001C7712">
              <w:rPr>
                <w:b/>
                <w:bCs/>
                <w:i/>
                <w:iCs/>
                <w:szCs w:val="22"/>
              </w:rPr>
              <w:t xml:space="preserve">six 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170" w:type="dxa"/>
          </w:tcPr>
          <w:p w14:paraId="46D611FA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7C74D2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9A5D54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EFB2C78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4E5BFFA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029F22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9F8F8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FF6075" w14:paraId="6EF099C0" w14:textId="77777777" w:rsidTr="00CF3E11">
        <w:trPr>
          <w:cantSplit/>
        </w:trPr>
        <w:tc>
          <w:tcPr>
            <w:tcW w:w="3690" w:type="dxa"/>
          </w:tcPr>
          <w:p w14:paraId="7C33EE57" w14:textId="551A4C23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</w:t>
            </w:r>
            <w:r w:rsidR="001C7712" w:rsidRPr="001C7712">
              <w:rPr>
                <w:b/>
                <w:bCs/>
                <w:i/>
                <w:iCs/>
                <w:szCs w:val="22"/>
              </w:rPr>
              <w:t>30 June</w:t>
            </w:r>
          </w:p>
        </w:tc>
        <w:tc>
          <w:tcPr>
            <w:tcW w:w="1170" w:type="dxa"/>
          </w:tcPr>
          <w:p w14:paraId="6F4B77B7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3D3C87EA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36ED27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434E682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C7BCDE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44983951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DBBD0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F6075" w:rsidRPr="00D675DD" w14:paraId="3B663938" w14:textId="77777777" w:rsidTr="00CF3E11">
        <w:trPr>
          <w:cantSplit/>
        </w:trPr>
        <w:tc>
          <w:tcPr>
            <w:tcW w:w="3690" w:type="dxa"/>
          </w:tcPr>
          <w:p w14:paraId="1F474886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0CB5F434" w14:textId="77777777" w:rsidR="00FF6075" w:rsidRPr="00D675DD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FF6075" w:rsidRPr="0050584D" w14:paraId="736AE547" w14:textId="77777777" w:rsidTr="00CF3E11">
        <w:trPr>
          <w:cantSplit/>
        </w:trPr>
        <w:tc>
          <w:tcPr>
            <w:tcW w:w="3690" w:type="dxa"/>
          </w:tcPr>
          <w:p w14:paraId="5BADFA60" w14:textId="77777777" w:rsidR="00FF6075" w:rsidRPr="00DA4E07" w:rsidRDefault="00FF6075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3C6B1755" w14:textId="77777777" w:rsidR="00FF6075" w:rsidRPr="0050584D" w:rsidRDefault="00FF6075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1C7712" w:rsidRPr="00494BCF" w14:paraId="6D3D04AD" w14:textId="77777777" w:rsidTr="00CF3E11">
        <w:trPr>
          <w:cantSplit/>
        </w:trPr>
        <w:tc>
          <w:tcPr>
            <w:tcW w:w="3690" w:type="dxa"/>
          </w:tcPr>
          <w:p w14:paraId="66EAC6FB" w14:textId="11C1369E" w:rsidR="001C7712" w:rsidRPr="00C17981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</w:pPr>
            <w:r w:rsidRPr="00123404">
              <w:t>-   Additions</w:t>
            </w:r>
          </w:p>
        </w:tc>
        <w:tc>
          <w:tcPr>
            <w:tcW w:w="1170" w:type="dxa"/>
          </w:tcPr>
          <w:p w14:paraId="57E0847E" w14:textId="6402F419" w:rsidR="001C7712" w:rsidRPr="00F868DD" w:rsidRDefault="00A707EB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5B47B289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89906A9" w14:textId="5BEBA2CE" w:rsidR="001C7712" w:rsidRPr="00621DAE" w:rsidRDefault="00CC5F6B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CC5F6B">
              <w:t>96</w:t>
            </w:r>
          </w:p>
        </w:tc>
        <w:tc>
          <w:tcPr>
            <w:tcW w:w="270" w:type="dxa"/>
          </w:tcPr>
          <w:p w14:paraId="51A179E1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ACD8993" w14:textId="605B4D8E" w:rsidR="001C7712" w:rsidRPr="00D675DD" w:rsidRDefault="00A707EB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7A23A843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4FB06B4" w14:textId="4EBE98AB" w:rsidR="001C7712" w:rsidRPr="00494BCF" w:rsidRDefault="00CC5F6B" w:rsidP="001C77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 w:rsidRPr="00CC5F6B">
              <w:rPr>
                <w:szCs w:val="28"/>
              </w:rPr>
              <w:t>96</w:t>
            </w:r>
          </w:p>
        </w:tc>
      </w:tr>
      <w:tr w:rsidR="001C7712" w:rsidRPr="00494BCF" w14:paraId="1C77D8F4" w14:textId="77777777" w:rsidTr="00CF3E11">
        <w:trPr>
          <w:cantSplit/>
        </w:trPr>
        <w:tc>
          <w:tcPr>
            <w:tcW w:w="3690" w:type="dxa"/>
          </w:tcPr>
          <w:p w14:paraId="70507E98" w14:textId="48FDC8FB" w:rsidR="001C7712" w:rsidRPr="00123404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   Reversal</w:t>
            </w:r>
          </w:p>
        </w:tc>
        <w:tc>
          <w:tcPr>
            <w:tcW w:w="1170" w:type="dxa"/>
          </w:tcPr>
          <w:p w14:paraId="5B157C56" w14:textId="7F79DF33" w:rsidR="001C7712" w:rsidRPr="00E76F6A" w:rsidRDefault="00961611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(</w:t>
            </w:r>
            <w:r w:rsidR="00A707EB">
              <w:t>703</w:t>
            </w:r>
            <w:r>
              <w:t>)</w:t>
            </w:r>
          </w:p>
        </w:tc>
        <w:tc>
          <w:tcPr>
            <w:tcW w:w="270" w:type="dxa"/>
          </w:tcPr>
          <w:p w14:paraId="624FD777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C09E379" w14:textId="226EBFFA" w:rsidR="001C7712" w:rsidRPr="00437A53" w:rsidRDefault="00CC5F6B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12685A5F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85FB7F1" w14:textId="74113A24" w:rsidR="001C7712" w:rsidRPr="00E76F6A" w:rsidRDefault="00961611" w:rsidP="001C771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(</w:t>
            </w:r>
            <w:r w:rsidR="00A707EB">
              <w:t>703</w:t>
            </w:r>
            <w:r>
              <w:t>)</w:t>
            </w:r>
          </w:p>
        </w:tc>
        <w:tc>
          <w:tcPr>
            <w:tcW w:w="270" w:type="dxa"/>
          </w:tcPr>
          <w:p w14:paraId="1B2072B1" w14:textId="77777777" w:rsidR="001C7712" w:rsidRPr="00D675DD" w:rsidRDefault="001C7712" w:rsidP="001C77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6DCB77C" w14:textId="3F69ECE8" w:rsidR="001C7712" w:rsidRPr="008523D9" w:rsidRDefault="00CC5F6B" w:rsidP="001C77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-</w:t>
            </w:r>
          </w:p>
        </w:tc>
      </w:tr>
    </w:tbl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p w14:paraId="01CC06ED" w14:textId="72A47130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480991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0B3251A5" w14:textId="01C8FC97" w:rsidR="00313E7D" w:rsidRDefault="00313E7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Investment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Pr="00631CA6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67E6E45E" w14:textId="54D9BD9C" w:rsidR="0085690E" w:rsidRDefault="0085690E" w:rsidP="007D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CC5F6B" w:rsidRPr="00CC5F6B">
        <w:rPr>
          <w:rFonts w:ascii="Times New Roman" w:hAnsi="Times New Roman" w:cs="Times New Roman"/>
          <w:sz w:val="22"/>
          <w:szCs w:val="22"/>
          <w:lang w:val="en-GB" w:bidi="ar-SA"/>
        </w:rPr>
        <w:t xml:space="preserve">30 June 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62196D">
        <w:rPr>
          <w:rFonts w:ascii="Times New Roman" w:hAnsi="Times New Roman"/>
          <w:bCs/>
          <w:sz w:val="22"/>
          <w:szCs w:val="22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CC5F6B">
        <w:rPr>
          <w:rFonts w:ascii="Times New Roman" w:hAnsi="Times New Roman"/>
          <w:bCs/>
          <w:sz w:val="22"/>
          <w:szCs w:val="22"/>
        </w:rPr>
        <w:t>six</w:t>
      </w:r>
      <w:r w:rsidRPr="00984EA6">
        <w:rPr>
          <w:rFonts w:ascii="Times New Roman" w:hAnsi="Times New Roman"/>
          <w:bCs/>
          <w:sz w:val="22"/>
          <w:szCs w:val="22"/>
        </w:rPr>
        <w:t>-month period</w:t>
      </w:r>
      <w:r w:rsidR="00405B97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ended </w:t>
      </w:r>
      <w:r w:rsidR="00CC5F6B" w:rsidRPr="00CC5F6B">
        <w:rPr>
          <w:rFonts w:ascii="Times New Roman" w:hAnsi="Times New Roman" w:cs="Times New Roman"/>
          <w:sz w:val="22"/>
          <w:szCs w:val="22"/>
          <w:lang w:val="en-GB" w:bidi="ar-SA"/>
        </w:rPr>
        <w:t xml:space="preserve">30 June 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Pr="00984EA6">
        <w:rPr>
          <w:rFonts w:ascii="Times New Roman" w:hAnsi="Times New Roman"/>
          <w:bCs/>
          <w:sz w:val="22"/>
          <w:szCs w:val="22"/>
        </w:rPr>
        <w:t xml:space="preserve"> and </w:t>
      </w:r>
      <w:r w:rsidR="006C3B45" w:rsidRPr="00984EA6">
        <w:rPr>
          <w:rFonts w:ascii="Times New Roman" w:hAnsi="Times New Roman"/>
          <w:bCs/>
          <w:sz w:val="22"/>
          <w:szCs w:val="22"/>
        </w:rPr>
        <w:t>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62196D">
        <w:rPr>
          <w:rFonts w:ascii="Times New Roman" w:hAnsi="Times New Roman"/>
          <w:bCs/>
          <w:sz w:val="22"/>
          <w:szCs w:val="22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 were as follows</w:t>
      </w:r>
      <w:r w:rsidRPr="00984EA6">
        <w:rPr>
          <w:rFonts w:ascii="Times New Roman" w:hAnsi="Times New Roman" w:cs="Times New Roman"/>
        </w:rPr>
        <w:t>:</w:t>
      </w:r>
    </w:p>
    <w:p w14:paraId="20C5195E" w14:textId="3AE9110D" w:rsidR="003036E0" w:rsidRPr="00631CA6" w:rsidRDefault="003036E0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  <w:sz w:val="20"/>
          <w:szCs w:val="20"/>
        </w:rPr>
      </w:pPr>
    </w:p>
    <w:tbl>
      <w:tblPr>
        <w:tblW w:w="14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620"/>
        <w:gridCol w:w="1171"/>
        <w:gridCol w:w="900"/>
        <w:gridCol w:w="828"/>
        <w:gridCol w:w="270"/>
        <w:gridCol w:w="1080"/>
        <w:gridCol w:w="990"/>
        <w:gridCol w:w="270"/>
        <w:gridCol w:w="990"/>
        <w:gridCol w:w="270"/>
        <w:gridCol w:w="1080"/>
        <w:gridCol w:w="270"/>
        <w:gridCol w:w="990"/>
        <w:gridCol w:w="236"/>
        <w:gridCol w:w="1024"/>
      </w:tblGrid>
      <w:tr w:rsidR="00931845" w:rsidRPr="005909EA" w14:paraId="7438E2A8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29323A2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198" w:type="dxa"/>
            <w:gridSpan w:val="13"/>
            <w:vAlign w:val="bottom"/>
          </w:tcPr>
          <w:p w14:paraId="06EE04C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1A6A">
              <w:rPr>
                <w:rFonts w:ascii="Times New Roman" w:hAnsi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931845" w:rsidRPr="00614C18" w14:paraId="375E7306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455C4DF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1284EE9" w14:textId="77777777" w:rsidR="00931845" w:rsidRPr="005C6236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236">
              <w:rPr>
                <w:rFonts w:ascii="Times New Roman" w:hAnsi="Times New Roman"/>
                <w:sz w:val="20"/>
                <w:szCs w:val="20"/>
              </w:rPr>
              <w:t>Type of</w:t>
            </w:r>
          </w:p>
          <w:p w14:paraId="0267E105" w14:textId="77777777" w:rsidR="00931845" w:rsidRPr="00F453F6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236">
              <w:rPr>
                <w:rFonts w:ascii="Times New Roman" w:hAnsi="Times New Roman"/>
                <w:sz w:val="20"/>
                <w:szCs w:val="20"/>
              </w:rPr>
              <w:t>business</w:t>
            </w:r>
          </w:p>
        </w:tc>
        <w:tc>
          <w:tcPr>
            <w:tcW w:w="1171" w:type="dxa"/>
            <w:vAlign w:val="bottom"/>
          </w:tcPr>
          <w:p w14:paraId="66301BE9" w14:textId="77777777" w:rsidR="00931845" w:rsidRPr="0077062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62C">
              <w:rPr>
                <w:rFonts w:ascii="Times New Roman" w:hAnsi="Times New Roman"/>
                <w:sz w:val="20"/>
                <w:szCs w:val="20"/>
              </w:rPr>
              <w:t>Country of incorporation</w:t>
            </w:r>
          </w:p>
        </w:tc>
        <w:tc>
          <w:tcPr>
            <w:tcW w:w="1728" w:type="dxa"/>
            <w:gridSpan w:val="2"/>
            <w:vAlign w:val="bottom"/>
          </w:tcPr>
          <w:p w14:paraId="5EABAD98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Ownership</w:t>
            </w:r>
          </w:p>
          <w:p w14:paraId="7B2F79AE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vAlign w:val="bottom"/>
          </w:tcPr>
          <w:p w14:paraId="675C03C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009644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  <w:vAlign w:val="bottom"/>
          </w:tcPr>
          <w:p w14:paraId="1358A4C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B532F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  <w:vAlign w:val="bottom"/>
          </w:tcPr>
          <w:p w14:paraId="2471FA9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B17B3ED" w14:textId="3DB2A4AF" w:rsidR="00931845" w:rsidRPr="00614C18" w:rsidRDefault="003F78B9" w:rsidP="003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</w:tc>
      </w:tr>
      <w:tr w:rsidR="003F78B9" w14:paraId="094EAF36" w14:textId="77777777">
        <w:trPr>
          <w:trHeight w:val="144"/>
        </w:trPr>
        <w:tc>
          <w:tcPr>
            <w:tcW w:w="5131" w:type="dxa"/>
            <w:gridSpan w:val="3"/>
            <w:vAlign w:val="bottom"/>
          </w:tcPr>
          <w:p w14:paraId="3D6F848C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3CC0C1" w14:textId="642A3AEA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5F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8" w:type="dxa"/>
            <w:vAlign w:val="bottom"/>
          </w:tcPr>
          <w:p w14:paraId="07BB9A69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vAlign w:val="bottom"/>
          </w:tcPr>
          <w:p w14:paraId="431F7002" w14:textId="77777777" w:rsidR="003F78B9" w:rsidRPr="00A04B84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18C99B" w14:textId="3230BB09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5F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59FB00B8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0D5782A4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3B815A" w14:textId="7071111C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5F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</w:tcPr>
          <w:p w14:paraId="12DE473E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5FDE93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1CEAB16E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DE585E7" w14:textId="4A0C4457" w:rsidR="003F78B9" w:rsidRDefault="003F78B9" w:rsidP="003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the </w:t>
            </w:r>
            <w:r w:rsidR="00CC5F6B">
              <w:rPr>
                <w:rFonts w:ascii="Times New Roman" w:hAnsi="Times New Roman" w:cs="Times New Roman"/>
                <w:sz w:val="20"/>
                <w:szCs w:val="20"/>
              </w:rPr>
              <w:t>six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-month</w:t>
            </w:r>
          </w:p>
        </w:tc>
      </w:tr>
      <w:tr w:rsidR="003F78B9" w14:paraId="461A6615" w14:textId="77777777">
        <w:trPr>
          <w:trHeight w:val="144"/>
        </w:trPr>
        <w:tc>
          <w:tcPr>
            <w:tcW w:w="5131" w:type="dxa"/>
            <w:gridSpan w:val="3"/>
            <w:vAlign w:val="bottom"/>
          </w:tcPr>
          <w:p w14:paraId="2AA45840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DDA5A79" w14:textId="5796D6B3" w:rsidR="003F78B9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F6B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828" w:type="dxa"/>
            <w:vAlign w:val="bottom"/>
          </w:tcPr>
          <w:p w14:paraId="3CCDE23F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vAlign w:val="bottom"/>
          </w:tcPr>
          <w:p w14:paraId="416D6254" w14:textId="77777777" w:rsidR="003F78B9" w:rsidRPr="00A04B84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620962" w14:textId="1064E43D" w:rsidR="003F78B9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F6B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990" w:type="dxa"/>
            <w:vAlign w:val="bottom"/>
          </w:tcPr>
          <w:p w14:paraId="780EB869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67C57CBE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E4F74BE" w14:textId="581F5E7C" w:rsidR="003F78B9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F6B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270" w:type="dxa"/>
          </w:tcPr>
          <w:p w14:paraId="693E7031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B62F978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3F093920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2308ED" w14:textId="4B1617DF" w:rsidR="003F78B9" w:rsidRDefault="003F78B9" w:rsidP="003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 3</w:t>
            </w:r>
            <w:r w:rsidR="00CC5F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5F6B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</w:tr>
      <w:tr w:rsidR="00931845" w:rsidRPr="00A04B84" w14:paraId="5ED73F6A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7DCB026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271967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28" w:type="dxa"/>
            <w:vAlign w:val="bottom"/>
          </w:tcPr>
          <w:p w14:paraId="2706806D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  <w:vAlign w:val="bottom"/>
          </w:tcPr>
          <w:p w14:paraId="3F79A0C0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18C6B5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0" w:type="dxa"/>
            <w:vAlign w:val="bottom"/>
          </w:tcPr>
          <w:p w14:paraId="298BE93E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777FC10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1DB4CF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70" w:type="dxa"/>
          </w:tcPr>
          <w:p w14:paraId="3DAE661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68FEBDA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3A58066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FB6394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36" w:type="dxa"/>
          </w:tcPr>
          <w:p w14:paraId="102818C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6D4A84D8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931845" w:rsidRPr="005909EA" w14:paraId="0A5CCA53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02A8A38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A96E3C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vAlign w:val="bottom"/>
          </w:tcPr>
          <w:p w14:paraId="29AC88A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gridSpan w:val="10"/>
          </w:tcPr>
          <w:p w14:paraId="5B0282B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931845" w:rsidRPr="005909EA" w14:paraId="379B252D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24CA7598" w14:textId="77777777" w:rsidR="00931845" w:rsidRPr="00631CA6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60E1ED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6C1D0A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gridSpan w:val="10"/>
          </w:tcPr>
          <w:p w14:paraId="346F945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31845" w:rsidRPr="00C36493" w14:paraId="1111B9C7" w14:textId="77777777">
        <w:trPr>
          <w:trHeight w:val="144"/>
        </w:trPr>
        <w:tc>
          <w:tcPr>
            <w:tcW w:w="2340" w:type="dxa"/>
            <w:vAlign w:val="bottom"/>
          </w:tcPr>
          <w:p w14:paraId="55EDF913" w14:textId="43BD1112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  <w:sz w:val="20"/>
                <w:szCs w:val="20"/>
              </w:rPr>
            </w:pPr>
            <w:bookmarkStart w:id="2" w:name="_Hlk71183362"/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9 Fresh Marketplace</w:t>
            </w:r>
            <w:bookmarkEnd w:id="2"/>
          </w:p>
        </w:tc>
        <w:tc>
          <w:tcPr>
            <w:tcW w:w="1620" w:type="dxa"/>
            <w:vAlign w:val="bottom"/>
          </w:tcPr>
          <w:p w14:paraId="257943EB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Leasing and</w:t>
            </w:r>
          </w:p>
        </w:tc>
        <w:tc>
          <w:tcPr>
            <w:tcW w:w="1171" w:type="dxa"/>
            <w:vAlign w:val="bottom"/>
          </w:tcPr>
          <w:p w14:paraId="382F4512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08798DF2" w14:textId="4B670DC1" w:rsidR="00931845" w:rsidRPr="00DF7F0E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3A473E8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5A37858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0B8CBA" w14:textId="617F2302" w:rsidR="00931845" w:rsidRPr="004D722D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990" w:type="dxa"/>
          </w:tcPr>
          <w:p w14:paraId="192283E1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5C2A0D1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14:paraId="544496E6" w14:textId="759BE207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665DDF3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A48AC13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10FE3B1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2E4B5C" w14:textId="676D9CB0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7F0DC602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4E7246C4" w14:textId="23D9702F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C36493" w14:paraId="4F21E5C7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7010C255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4DFC3C2D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171" w:type="dxa"/>
            <w:vAlign w:val="bottom"/>
          </w:tcPr>
          <w:p w14:paraId="609D6994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E84DC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7FD6EB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08C3F2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5EFC7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07C6C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61BBE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7341B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AC384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F719B7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EA23DF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2F5D2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0115A545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36720476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6D4EFB71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278F076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4ADD1A8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real estate</w:t>
            </w:r>
          </w:p>
        </w:tc>
        <w:tc>
          <w:tcPr>
            <w:tcW w:w="1171" w:type="dxa"/>
            <w:vAlign w:val="bottom"/>
          </w:tcPr>
          <w:p w14:paraId="2B50FE5D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3AF19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95292A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FD1135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DFE86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E4155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3141EA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E8A7F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97F6FA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EB9F8E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254D96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256E47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304918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014FCBED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35C540D0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0A110EAC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Hotel and Service</w:t>
            </w:r>
          </w:p>
        </w:tc>
        <w:tc>
          <w:tcPr>
            <w:tcW w:w="1620" w:type="dxa"/>
            <w:vAlign w:val="bottom"/>
          </w:tcPr>
          <w:p w14:paraId="4B6C9BCC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Hotels, resort hotels</w:t>
            </w:r>
          </w:p>
        </w:tc>
        <w:tc>
          <w:tcPr>
            <w:tcW w:w="1171" w:type="dxa"/>
            <w:vAlign w:val="bottom"/>
          </w:tcPr>
          <w:p w14:paraId="20A1CD9C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7A598DBE" w14:textId="4B8793B5" w:rsidR="00931845" w:rsidRPr="00DF7F0E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589FBB7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02E6BCF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ECEEB4" w14:textId="656EF71D" w:rsidR="00931845" w:rsidRPr="004D722D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990" w:type="dxa"/>
          </w:tcPr>
          <w:p w14:paraId="648E6374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458A57D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58D93A" w14:textId="783B222C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5692652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7643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22A8D42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E01158" w14:textId="73210A90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4C063EC0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6A2272A" w14:textId="67B17631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C36493" w14:paraId="21665D3B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B543B22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196D83CF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and condominium</w:t>
            </w:r>
          </w:p>
        </w:tc>
        <w:tc>
          <w:tcPr>
            <w:tcW w:w="1171" w:type="dxa"/>
            <w:vAlign w:val="bottom"/>
          </w:tcPr>
          <w:p w14:paraId="19666ACD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1C02B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2A0912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4EC5B6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7A81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C7604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C6180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959FD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21AAE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8224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50DB5C3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A6DB294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D689043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1F73328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29DAAD66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F136165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Smart Development</w:t>
            </w:r>
          </w:p>
        </w:tc>
        <w:tc>
          <w:tcPr>
            <w:tcW w:w="1620" w:type="dxa"/>
            <w:vAlign w:val="bottom"/>
          </w:tcPr>
          <w:p w14:paraId="558C4C09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Property</w:t>
            </w:r>
          </w:p>
        </w:tc>
        <w:tc>
          <w:tcPr>
            <w:tcW w:w="1171" w:type="dxa"/>
            <w:vAlign w:val="bottom"/>
          </w:tcPr>
          <w:p w14:paraId="024DE84A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01D50B65" w14:textId="2B3A647E" w:rsidR="00931845" w:rsidRPr="00DF7F0E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6522D11F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03BD824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3B9ED5" w14:textId="6D0B093F" w:rsidR="00931845" w:rsidRPr="004D722D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990" w:type="dxa"/>
          </w:tcPr>
          <w:p w14:paraId="42491E55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0A1D6B4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A8AEA7" w14:textId="0F9AE71A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5340F0D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636BF2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6A3123F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3CA64B" w14:textId="559F3577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03C491F9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720A159" w14:textId="736941BC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C36493" w14:paraId="772EFFAD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453AE245" w14:textId="77777777" w:rsidR="00931845" w:rsidRPr="0077062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7F073E17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development</w:t>
            </w:r>
          </w:p>
        </w:tc>
        <w:tc>
          <w:tcPr>
            <w:tcW w:w="1171" w:type="dxa"/>
            <w:vAlign w:val="bottom"/>
          </w:tcPr>
          <w:p w14:paraId="53E5EE11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EAE9C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6D183F5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425BE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CC4D1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B535B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DB156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D0314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FE96F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F1F0A5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DA9DA4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26FA8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1A66041B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6B84B56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6450A1E1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1137D17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43B2D544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for sale</w:t>
            </w:r>
          </w:p>
        </w:tc>
        <w:tc>
          <w:tcPr>
            <w:tcW w:w="1171" w:type="dxa"/>
            <w:vAlign w:val="bottom"/>
          </w:tcPr>
          <w:p w14:paraId="3EAC597C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F1C45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7A05EC5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496C7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D2485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2D7C1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FEFD7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4F6A8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B730F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DD23E1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6B64D8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C8DEE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71C19DD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7C18F3DF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14:paraId="52833098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045F15ED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Smart Residence</w:t>
            </w:r>
          </w:p>
        </w:tc>
        <w:tc>
          <w:tcPr>
            <w:tcW w:w="1620" w:type="dxa"/>
            <w:vAlign w:val="bottom"/>
          </w:tcPr>
          <w:p w14:paraId="4ED8C8C3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Other</w:t>
            </w:r>
          </w:p>
        </w:tc>
        <w:tc>
          <w:tcPr>
            <w:tcW w:w="1171" w:type="dxa"/>
            <w:vAlign w:val="bottom"/>
          </w:tcPr>
          <w:p w14:paraId="6D9ACC5C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669ED85C" w14:textId="7A2DF22A" w:rsidR="00931845" w:rsidRPr="00DF7F0E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76DF33D6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6BD4809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5617C4" w14:textId="5B6E9D70" w:rsidR="00931845" w:rsidRPr="004D722D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990" w:type="dxa"/>
          </w:tcPr>
          <w:p w14:paraId="4BDA9E3B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1CF52A1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5C29A5" w14:textId="44A08053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5EB6536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AA02DD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7C3CA27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318254" w14:textId="57D2F982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F6194ED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4D9B1BB8" w14:textId="1FE01A9A" w:rsidR="00931845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14:paraId="66D5CE3D" w14:textId="77777777">
        <w:trPr>
          <w:trHeight w:val="144"/>
        </w:trPr>
        <w:tc>
          <w:tcPr>
            <w:tcW w:w="2340" w:type="dxa"/>
            <w:vAlign w:val="bottom"/>
          </w:tcPr>
          <w:p w14:paraId="0DEC0D64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33CA6476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accommodation</w:t>
            </w:r>
          </w:p>
        </w:tc>
        <w:tc>
          <w:tcPr>
            <w:tcW w:w="1171" w:type="dxa"/>
            <w:vAlign w:val="bottom"/>
          </w:tcPr>
          <w:p w14:paraId="767CC001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DEEEF6" w14:textId="77777777" w:rsidR="00931845" w:rsidRPr="00DF7F0E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828" w:type="dxa"/>
            <w:vAlign w:val="bottom"/>
          </w:tcPr>
          <w:p w14:paraId="45820BF0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910D55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D58509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90" w:type="dxa"/>
          </w:tcPr>
          <w:p w14:paraId="6B5D6B9B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9F6022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BCB0AF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AD31DC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2A9DBC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4DF1F68F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8CADCE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DF49A37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BCD1CC6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5FE79A24" w14:textId="77777777">
        <w:trPr>
          <w:trHeight w:val="144"/>
        </w:trPr>
        <w:tc>
          <w:tcPr>
            <w:tcW w:w="2340" w:type="dxa"/>
            <w:vAlign w:val="bottom"/>
          </w:tcPr>
          <w:p w14:paraId="3355F318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Navanakorn</w:t>
            </w:r>
            <w:proofErr w:type="spellEnd"/>
          </w:p>
        </w:tc>
        <w:tc>
          <w:tcPr>
            <w:tcW w:w="1620" w:type="dxa"/>
            <w:vAlign w:val="bottom"/>
          </w:tcPr>
          <w:p w14:paraId="035BC001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 xml:space="preserve">Leasing and </w:t>
            </w:r>
          </w:p>
        </w:tc>
        <w:tc>
          <w:tcPr>
            <w:tcW w:w="1171" w:type="dxa"/>
            <w:vAlign w:val="bottom"/>
          </w:tcPr>
          <w:p w14:paraId="71E1A97F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793063BF" w14:textId="4FB01E88" w:rsidR="00931845" w:rsidRPr="00DF7F0E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828" w:type="dxa"/>
            <w:vAlign w:val="bottom"/>
          </w:tcPr>
          <w:p w14:paraId="506F84E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  <w:vAlign w:val="bottom"/>
          </w:tcPr>
          <w:p w14:paraId="614A8F1F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61861C" w14:textId="3D9AACBA" w:rsidR="00931845" w:rsidRPr="004D722D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AF58ED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990" w:type="dxa"/>
          </w:tcPr>
          <w:p w14:paraId="2C629E97" w14:textId="4A369C3E" w:rsidR="00931845" w:rsidRPr="004D722D" w:rsidRDefault="005D201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AF58ED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270" w:type="dxa"/>
          </w:tcPr>
          <w:p w14:paraId="5E6AC61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3E6C3F" w14:textId="5C67CC9D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270" w:type="dxa"/>
          </w:tcPr>
          <w:p w14:paraId="12CB8B7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B17719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270" w:type="dxa"/>
          </w:tcPr>
          <w:p w14:paraId="2432B60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7DEA02" w14:textId="53BAE3EA" w:rsidR="00931845" w:rsidRPr="00C36493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18722CC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84EBE4E" w14:textId="280BC78E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E6327F" w14:paraId="7E7D7247" w14:textId="77777777">
        <w:trPr>
          <w:trHeight w:val="60"/>
        </w:trPr>
        <w:tc>
          <w:tcPr>
            <w:tcW w:w="2340" w:type="dxa"/>
            <w:vAlign w:val="bottom"/>
          </w:tcPr>
          <w:p w14:paraId="53112ED1" w14:textId="77777777" w:rsidR="00931845" w:rsidRPr="0077062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Development Co.,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Ltd.</w:t>
            </w:r>
          </w:p>
        </w:tc>
        <w:tc>
          <w:tcPr>
            <w:tcW w:w="1620" w:type="dxa"/>
            <w:vAlign w:val="bottom"/>
          </w:tcPr>
          <w:p w14:paraId="553DFCAA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operating of</w:t>
            </w:r>
          </w:p>
        </w:tc>
        <w:tc>
          <w:tcPr>
            <w:tcW w:w="1171" w:type="dxa"/>
            <w:vAlign w:val="bottom"/>
          </w:tcPr>
          <w:p w14:paraId="4612DF72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D1302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D543D3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3BD812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11BAD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ACBD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AAADE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14:paraId="23DD621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09B03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1B9812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9D5D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4192CFB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4DF4A1D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52B0577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E6327F" w14:paraId="6754152D" w14:textId="77777777">
        <w:trPr>
          <w:trHeight w:val="101"/>
        </w:trPr>
        <w:tc>
          <w:tcPr>
            <w:tcW w:w="2340" w:type="dxa"/>
            <w:vAlign w:val="bottom"/>
          </w:tcPr>
          <w:p w14:paraId="2D961C02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2BD4946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warehouse</w:t>
            </w:r>
          </w:p>
        </w:tc>
        <w:tc>
          <w:tcPr>
            <w:tcW w:w="1171" w:type="dxa"/>
            <w:vAlign w:val="bottom"/>
          </w:tcPr>
          <w:p w14:paraId="62B0E662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83236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CF3070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261901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E2194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EF83F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A775A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14:paraId="41593AF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390C6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029C7A2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806AAE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D7CC2B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BC07372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119D6D9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E6327F" w14:paraId="2A18518E" w14:textId="77777777">
        <w:trPr>
          <w:trHeight w:val="101"/>
        </w:trPr>
        <w:tc>
          <w:tcPr>
            <w:tcW w:w="2340" w:type="dxa"/>
            <w:vAlign w:val="bottom"/>
          </w:tcPr>
          <w:p w14:paraId="1FBD5117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9 P</w:t>
            </w:r>
            <w:r w:rsidRPr="00312AF9">
              <w:rPr>
                <w:rFonts w:ascii="Times New Roman" w:hAnsi="Times New Roman"/>
                <w:sz w:val="20"/>
                <w:szCs w:val="20"/>
              </w:rPr>
              <w:t>etro</w:t>
            </w: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 xml:space="preserve"> and service</w:t>
            </w:r>
          </w:p>
        </w:tc>
        <w:tc>
          <w:tcPr>
            <w:tcW w:w="1620" w:type="dxa"/>
            <w:vAlign w:val="bottom"/>
          </w:tcPr>
          <w:p w14:paraId="3CDCAEDB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DA0E0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Retail sale of </w:t>
            </w:r>
          </w:p>
        </w:tc>
        <w:tc>
          <w:tcPr>
            <w:tcW w:w="1171" w:type="dxa"/>
            <w:vAlign w:val="bottom"/>
          </w:tcPr>
          <w:p w14:paraId="792CD6AE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  <w:r w:rsidRPr="00DA0E0C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4834CA38" w14:textId="32902930" w:rsidR="00931845" w:rsidRPr="005909EA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828" w:type="dxa"/>
            <w:vAlign w:val="bottom"/>
          </w:tcPr>
          <w:p w14:paraId="2C3EADA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  <w:vAlign w:val="bottom"/>
          </w:tcPr>
          <w:p w14:paraId="7B99657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D67918" w14:textId="71E129A5" w:rsidR="00931845" w:rsidRPr="002F1852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36,000</w:t>
            </w:r>
          </w:p>
        </w:tc>
        <w:tc>
          <w:tcPr>
            <w:tcW w:w="990" w:type="dxa"/>
          </w:tcPr>
          <w:p w14:paraId="2CF0791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36,000</w:t>
            </w:r>
          </w:p>
        </w:tc>
        <w:tc>
          <w:tcPr>
            <w:tcW w:w="270" w:type="dxa"/>
          </w:tcPr>
          <w:p w14:paraId="20624C5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14:paraId="76183990" w14:textId="1521826C" w:rsidR="00931845" w:rsidRPr="002F1852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36,000</w:t>
            </w:r>
          </w:p>
        </w:tc>
        <w:tc>
          <w:tcPr>
            <w:tcW w:w="270" w:type="dxa"/>
          </w:tcPr>
          <w:p w14:paraId="1A6548D8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AA83FF0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36,000</w:t>
            </w:r>
          </w:p>
        </w:tc>
        <w:tc>
          <w:tcPr>
            <w:tcW w:w="270" w:type="dxa"/>
          </w:tcPr>
          <w:p w14:paraId="63A9C03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40CD24" w14:textId="43C6733B" w:rsidR="00931845" w:rsidRPr="00E6327F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0B0A7D8D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C7F48CB" w14:textId="00DA6FB9" w:rsidR="00931845" w:rsidRPr="00E6327F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E6327F" w14:paraId="288AE2A7" w14:textId="77777777" w:rsidTr="003F78B9">
        <w:trPr>
          <w:trHeight w:val="101"/>
        </w:trPr>
        <w:tc>
          <w:tcPr>
            <w:tcW w:w="2340" w:type="dxa"/>
            <w:vAlign w:val="bottom"/>
          </w:tcPr>
          <w:p w14:paraId="01FD7990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vAlign w:val="bottom"/>
          </w:tcPr>
          <w:p w14:paraId="742D3149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DA0E0C">
              <w:rPr>
                <w:rFonts w:ascii="Times New Roman" w:hAnsi="Times New Roman"/>
                <w:spacing w:val="-6"/>
                <w:sz w:val="20"/>
                <w:szCs w:val="20"/>
              </w:rPr>
              <w:t>automotive fuel</w:t>
            </w:r>
          </w:p>
        </w:tc>
        <w:tc>
          <w:tcPr>
            <w:tcW w:w="1171" w:type="dxa"/>
            <w:vAlign w:val="bottom"/>
          </w:tcPr>
          <w:p w14:paraId="04C8A6EA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0B8024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E3D0CA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71B43D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06CC3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D5923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57AE0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14:paraId="7DBB752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89CDE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10ADF40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76D4A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C9FCE3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0F77D09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184A3C1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E6327F" w14:paraId="0EABCAE7" w14:textId="77777777" w:rsidTr="003F78B9">
        <w:trPr>
          <w:trHeight w:val="101"/>
        </w:trPr>
        <w:tc>
          <w:tcPr>
            <w:tcW w:w="2340" w:type="dxa"/>
            <w:vAlign w:val="bottom"/>
          </w:tcPr>
          <w:p w14:paraId="7325FBB4" w14:textId="77777777" w:rsidR="00931845" w:rsidRPr="00A94851" w:rsidRDefault="00931845" w:rsidP="00240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20" w:type="dxa"/>
            <w:vAlign w:val="bottom"/>
          </w:tcPr>
          <w:p w14:paraId="13361CD5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vAlign w:val="bottom"/>
          </w:tcPr>
          <w:p w14:paraId="1DFCD559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791732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14:paraId="71FA6A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D5264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29D02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232CA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74DD42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F79B" w14:textId="4195257A" w:rsidR="00931845" w:rsidRPr="002F1852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271,000</w:t>
            </w:r>
          </w:p>
        </w:tc>
        <w:tc>
          <w:tcPr>
            <w:tcW w:w="270" w:type="dxa"/>
          </w:tcPr>
          <w:p w14:paraId="731FCBD9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C3C2B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271,000</w:t>
            </w:r>
          </w:p>
        </w:tc>
        <w:tc>
          <w:tcPr>
            <w:tcW w:w="270" w:type="dxa"/>
            <w:vAlign w:val="bottom"/>
          </w:tcPr>
          <w:p w14:paraId="0CFD0CA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BEE29" w14:textId="2F3F7580" w:rsidR="00931845" w:rsidRPr="00121B75" w:rsidRDefault="00FD1E0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 w:rsidRPr="003867B9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  <w:tc>
          <w:tcPr>
            <w:tcW w:w="236" w:type="dxa"/>
          </w:tcPr>
          <w:p w14:paraId="2A4C8645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4C7C3B5" w14:textId="397D8C4F" w:rsidR="00931845" w:rsidRPr="003867B9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 w:rsidRPr="003867B9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</w:tr>
    </w:tbl>
    <w:p w14:paraId="0AA2F8DF" w14:textId="77777777" w:rsidR="00931845" w:rsidRPr="00564BD9" w:rsidRDefault="00931845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1BD6A8C" w14:textId="1F17783D" w:rsidR="00E11E76" w:rsidRPr="00E11E76" w:rsidRDefault="00E11E76" w:rsidP="00A0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E11E76" w:rsidRPr="00E11E76" w:rsidSect="009B6B3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45F619A" w14:textId="074DD910" w:rsidR="002B325F" w:rsidRDefault="00FA3BE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bookmarkEnd w:id="1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Default="009115D3" w:rsidP="009115D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360"/>
        <w:gridCol w:w="1170"/>
        <w:gridCol w:w="270"/>
        <w:gridCol w:w="1170"/>
        <w:gridCol w:w="270"/>
        <w:gridCol w:w="1170"/>
        <w:gridCol w:w="270"/>
        <w:gridCol w:w="1170"/>
      </w:tblGrid>
      <w:tr w:rsidR="009273FA" w:rsidRPr="009115D3" w14:paraId="6D8E4236" w14:textId="77777777" w:rsidTr="00D22F93">
        <w:trPr>
          <w:trHeight w:val="80"/>
        </w:trPr>
        <w:tc>
          <w:tcPr>
            <w:tcW w:w="3330" w:type="dxa"/>
          </w:tcPr>
          <w:p w14:paraId="26AEB17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360" w:type="dxa"/>
          </w:tcPr>
          <w:p w14:paraId="16DAEB9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78CACA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AC8C110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2A34B58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9273FA" w:rsidRPr="009115D3" w14:paraId="7F8AF59A" w14:textId="77777777" w:rsidTr="00D22F93">
        <w:trPr>
          <w:trHeight w:val="80"/>
        </w:trPr>
        <w:tc>
          <w:tcPr>
            <w:tcW w:w="3330" w:type="dxa"/>
          </w:tcPr>
          <w:p w14:paraId="058F0A41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360" w:type="dxa"/>
          </w:tcPr>
          <w:p w14:paraId="5B89242C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73D8D8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F6BD401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6B1014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9273FA" w:rsidRPr="009115D3" w14:paraId="7808EA0A" w14:textId="77777777" w:rsidTr="00D22F93">
        <w:trPr>
          <w:trHeight w:val="80"/>
        </w:trPr>
        <w:tc>
          <w:tcPr>
            <w:tcW w:w="3330" w:type="dxa"/>
          </w:tcPr>
          <w:p w14:paraId="10FD1C0B" w14:textId="08095D82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 w:rsidR="00CC5F6B" w:rsidRPr="00CC5F6B">
              <w:rPr>
                <w:rFonts w:cs="Times New Roman"/>
                <w:b/>
                <w:bCs/>
                <w:i/>
                <w:iCs/>
                <w:spacing w:val="-8"/>
              </w:rPr>
              <w:t xml:space="preserve">six-month </w:t>
            </w: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>period ended</w:t>
            </w:r>
          </w:p>
        </w:tc>
        <w:tc>
          <w:tcPr>
            <w:tcW w:w="360" w:type="dxa"/>
          </w:tcPr>
          <w:p w14:paraId="592998A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D22386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991E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4E92DE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6553F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24A26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5F36878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FBCD8A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273FA" w:rsidRPr="009115D3" w14:paraId="20D6A4C6" w14:textId="77777777" w:rsidTr="00D22F93">
        <w:trPr>
          <w:trHeight w:val="80"/>
        </w:trPr>
        <w:tc>
          <w:tcPr>
            <w:tcW w:w="3330" w:type="dxa"/>
          </w:tcPr>
          <w:p w14:paraId="090789B5" w14:textId="11160DA8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</w:t>
            </w:r>
            <w:r w:rsidR="00CC5F6B" w:rsidRPr="00CC5F6B">
              <w:rPr>
                <w:rFonts w:cs="Times New Roman"/>
                <w:b/>
                <w:bCs/>
                <w:i/>
                <w:iCs/>
                <w:spacing w:val="-8"/>
              </w:rPr>
              <w:t>30 June</w:t>
            </w:r>
          </w:p>
        </w:tc>
        <w:tc>
          <w:tcPr>
            <w:tcW w:w="360" w:type="dxa"/>
          </w:tcPr>
          <w:p w14:paraId="013A92D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3F1FEA6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670DA12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6AC99D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05C58D84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2AFA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 w:rsidRPr="009115D3">
              <w:rPr>
                <w:rFonts w:cs="Times New Roman"/>
                <w:spacing w:val="-4"/>
              </w:rPr>
              <w:t>202</w:t>
            </w:r>
            <w:r>
              <w:rPr>
                <w:rFonts w:cs="Times New Roman"/>
                <w:spacing w:val="-4"/>
              </w:rPr>
              <w:t>4</w:t>
            </w:r>
          </w:p>
        </w:tc>
        <w:tc>
          <w:tcPr>
            <w:tcW w:w="270" w:type="dxa"/>
          </w:tcPr>
          <w:p w14:paraId="5BA8B9E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F0F43C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</w:t>
            </w:r>
          </w:p>
        </w:tc>
      </w:tr>
      <w:tr w:rsidR="009273FA" w:rsidRPr="009115D3" w14:paraId="7FFBB159" w14:textId="77777777" w:rsidTr="00D22F93">
        <w:trPr>
          <w:trHeight w:val="80"/>
        </w:trPr>
        <w:tc>
          <w:tcPr>
            <w:tcW w:w="3330" w:type="dxa"/>
          </w:tcPr>
          <w:p w14:paraId="657C06E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62210CD4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8F5FD1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273FA" w:rsidRPr="009115D3" w14:paraId="736D26B4" w14:textId="77777777" w:rsidTr="00D22F93">
        <w:trPr>
          <w:trHeight w:val="80"/>
        </w:trPr>
        <w:tc>
          <w:tcPr>
            <w:tcW w:w="3330" w:type="dxa"/>
          </w:tcPr>
          <w:p w14:paraId="75CF9A8A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dxa"/>
          </w:tcPr>
          <w:p w14:paraId="3868A00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0D05582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3FA" w:rsidRPr="009115D3" w14:paraId="541A1A4B" w14:textId="77777777" w:rsidTr="00D22F93">
        <w:trPr>
          <w:trHeight w:val="80"/>
        </w:trPr>
        <w:tc>
          <w:tcPr>
            <w:tcW w:w="3330" w:type="dxa"/>
          </w:tcPr>
          <w:p w14:paraId="3D72B65C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115D3">
              <w:rPr>
                <w:rFonts w:cs="Times New Roman"/>
              </w:rPr>
              <w:t>At 1 January</w:t>
            </w:r>
          </w:p>
        </w:tc>
        <w:tc>
          <w:tcPr>
            <w:tcW w:w="360" w:type="dxa"/>
          </w:tcPr>
          <w:p w14:paraId="74CAC1B5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76383D" w14:textId="04A01B4E" w:rsidR="009273FA" w:rsidRPr="00420E72" w:rsidRDefault="00341570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41570">
              <w:t>994,324</w:t>
            </w:r>
          </w:p>
        </w:tc>
        <w:tc>
          <w:tcPr>
            <w:tcW w:w="270" w:type="dxa"/>
          </w:tcPr>
          <w:p w14:paraId="4F583CD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223B21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811,887</w:t>
            </w:r>
          </w:p>
        </w:tc>
        <w:tc>
          <w:tcPr>
            <w:tcW w:w="270" w:type="dxa"/>
          </w:tcPr>
          <w:p w14:paraId="4743179C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3EDA578" w14:textId="7ACA1758" w:rsidR="009273FA" w:rsidRPr="0086457B" w:rsidRDefault="00126822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126822">
              <w:t>903,630</w:t>
            </w:r>
          </w:p>
        </w:tc>
        <w:tc>
          <w:tcPr>
            <w:tcW w:w="270" w:type="dxa"/>
          </w:tcPr>
          <w:p w14:paraId="7EF1D8B6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F13C285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825</w:t>
            </w:r>
            <w:r w:rsidRPr="0086457B">
              <w:t>,930</w:t>
            </w:r>
          </w:p>
        </w:tc>
      </w:tr>
      <w:tr w:rsidR="00CC5F6B" w:rsidRPr="009115D3" w14:paraId="313F6DFA" w14:textId="77777777" w:rsidTr="00D22F93">
        <w:trPr>
          <w:trHeight w:val="80"/>
        </w:trPr>
        <w:tc>
          <w:tcPr>
            <w:tcW w:w="3330" w:type="dxa"/>
          </w:tcPr>
          <w:p w14:paraId="086F8F02" w14:textId="688312D5" w:rsidR="00CC5F6B" w:rsidRPr="009115D3" w:rsidRDefault="00CC5F6B" w:rsidP="00CC5F6B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Pr="007D7734">
              <w:rPr>
                <w:szCs w:val="22"/>
              </w:rPr>
              <w:t xml:space="preserve">of </w:t>
            </w:r>
            <w:r w:rsidR="000A0E66">
              <w:rPr>
                <w:szCs w:val="22"/>
              </w:rPr>
              <w:t>joint ventures</w:t>
            </w:r>
          </w:p>
        </w:tc>
        <w:tc>
          <w:tcPr>
            <w:tcW w:w="360" w:type="dxa"/>
          </w:tcPr>
          <w:p w14:paraId="3ACDF873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AC11A83" w14:textId="77777777" w:rsidR="00CC5F6B" w:rsidRPr="00420E72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D22D90D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CED89D0" w14:textId="77777777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FCCABFB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9EE9798" w14:textId="77777777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313A9323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F2B754A" w14:textId="77777777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CC5F6B" w:rsidRPr="009115D3" w14:paraId="5C3CEC79" w14:textId="77777777" w:rsidTr="00D22F93">
        <w:trPr>
          <w:trHeight w:val="80"/>
        </w:trPr>
        <w:tc>
          <w:tcPr>
            <w:tcW w:w="3330" w:type="dxa"/>
          </w:tcPr>
          <w:p w14:paraId="2DFC0753" w14:textId="50253F5B" w:rsidR="00CC5F6B" w:rsidRDefault="00CC5F6B" w:rsidP="00CC5F6B">
            <w:pPr>
              <w:pStyle w:val="acctfourfigures"/>
              <w:tabs>
                <w:tab w:val="clear" w:pos="765"/>
              </w:tabs>
              <w:spacing w:line="240" w:lineRule="atLeast"/>
              <w:ind w:left="340" w:right="-290" w:hanging="340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="000A0E66">
              <w:rPr>
                <w:szCs w:val="22"/>
              </w:rPr>
              <w:t>accounted for</w:t>
            </w:r>
            <w:r w:rsidR="000A0E66" w:rsidRPr="00CC5F6B">
              <w:rPr>
                <w:szCs w:val="22"/>
              </w:rPr>
              <w:t xml:space="preserve"> </w:t>
            </w:r>
            <w:r w:rsidRPr="00CC5F6B">
              <w:rPr>
                <w:szCs w:val="22"/>
              </w:rPr>
              <w:t>using equity method</w:t>
            </w:r>
          </w:p>
        </w:tc>
        <w:tc>
          <w:tcPr>
            <w:tcW w:w="360" w:type="dxa"/>
          </w:tcPr>
          <w:p w14:paraId="38B1B5D2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991BBF" w14:textId="52CE0312" w:rsidR="00CC5F6B" w:rsidRPr="0014789B" w:rsidRDefault="00F7632D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49,525</w:t>
            </w:r>
          </w:p>
        </w:tc>
        <w:tc>
          <w:tcPr>
            <w:tcW w:w="270" w:type="dxa"/>
          </w:tcPr>
          <w:p w14:paraId="50CA3BC9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648035" w14:textId="4AAFFDC5" w:rsidR="00CC5F6B" w:rsidRPr="00420E72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rPr>
                <w:szCs w:val="28"/>
              </w:rPr>
              <w:t>35,325</w:t>
            </w:r>
          </w:p>
        </w:tc>
        <w:tc>
          <w:tcPr>
            <w:tcW w:w="270" w:type="dxa"/>
          </w:tcPr>
          <w:p w14:paraId="1F976A91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EDFF327" w14:textId="7152A882" w:rsidR="00CC5F6B" w:rsidRDefault="00F7632D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407FD4AB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30E7220" w14:textId="37C0CBFF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CC5F6B" w:rsidRPr="009115D3" w14:paraId="078588DF" w14:textId="77777777" w:rsidTr="00D22F93">
        <w:trPr>
          <w:trHeight w:val="80"/>
        </w:trPr>
        <w:tc>
          <w:tcPr>
            <w:tcW w:w="3330" w:type="dxa"/>
          </w:tcPr>
          <w:p w14:paraId="3CE792DD" w14:textId="77777777" w:rsidR="00CC5F6B" w:rsidRPr="009115D3" w:rsidRDefault="00CC5F6B" w:rsidP="00CC5F6B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>Additional paid-up</w:t>
            </w:r>
          </w:p>
        </w:tc>
        <w:tc>
          <w:tcPr>
            <w:tcW w:w="360" w:type="dxa"/>
          </w:tcPr>
          <w:p w14:paraId="1AF9F9F6" w14:textId="77777777" w:rsidR="00CC5F6B" w:rsidRPr="009115D3" w:rsidRDefault="00CC5F6B" w:rsidP="00CC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F70566" w14:textId="4458AA46" w:rsidR="00CC5F6B" w:rsidRPr="00420E72" w:rsidRDefault="00F7632D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5996C1EA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9A2021" w14:textId="1918A961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rPr>
                <w:szCs w:val="28"/>
              </w:rPr>
              <w:t>35,000</w:t>
            </w:r>
          </w:p>
        </w:tc>
        <w:tc>
          <w:tcPr>
            <w:tcW w:w="270" w:type="dxa"/>
          </w:tcPr>
          <w:p w14:paraId="3ECF4E9B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2076820" w14:textId="0B1789CD" w:rsidR="00CC5F6B" w:rsidRPr="00A85D49" w:rsidRDefault="00F7632D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3268F7" w14:textId="77777777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5F1C7A9" w14:textId="23B19CD4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35,000</w:t>
            </w:r>
          </w:p>
        </w:tc>
      </w:tr>
      <w:tr w:rsidR="00CC5F6B" w:rsidRPr="009115D3" w14:paraId="34199842" w14:textId="77777777" w:rsidTr="00D22F93">
        <w:trPr>
          <w:trHeight w:val="80"/>
        </w:trPr>
        <w:tc>
          <w:tcPr>
            <w:tcW w:w="3330" w:type="dxa"/>
          </w:tcPr>
          <w:p w14:paraId="1E533638" w14:textId="0625D810" w:rsidR="00CC5F6B" w:rsidRPr="009115D3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r w:rsidRPr="009115D3">
              <w:rPr>
                <w:rFonts w:cs="Times New Roman"/>
                <w:b/>
                <w:bCs/>
              </w:rPr>
              <w:t xml:space="preserve">At </w:t>
            </w:r>
            <w:r w:rsidR="000467D7" w:rsidRPr="000467D7">
              <w:rPr>
                <w:rFonts w:cs="Times New Roman"/>
                <w:b/>
                <w:bCs/>
              </w:rPr>
              <w:t>30 June</w:t>
            </w:r>
          </w:p>
        </w:tc>
        <w:tc>
          <w:tcPr>
            <w:tcW w:w="360" w:type="dxa"/>
          </w:tcPr>
          <w:p w14:paraId="7953CF97" w14:textId="77777777" w:rsidR="00CC5F6B" w:rsidRPr="009115D3" w:rsidRDefault="00CC5F6B" w:rsidP="00CC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FDE7A" w14:textId="1148B2AC" w:rsidR="00CC5F6B" w:rsidRPr="00420E72" w:rsidRDefault="00F7632D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1,043,849</w:t>
            </w:r>
          </w:p>
        </w:tc>
        <w:tc>
          <w:tcPr>
            <w:tcW w:w="270" w:type="dxa"/>
          </w:tcPr>
          <w:p w14:paraId="5616A34B" w14:textId="77777777" w:rsidR="00CC5F6B" w:rsidRPr="00420E72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35E32" w14:textId="4B8FCDF2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  <w:szCs w:val="28"/>
              </w:rPr>
              <w:t>882,212</w:t>
            </w:r>
          </w:p>
        </w:tc>
        <w:tc>
          <w:tcPr>
            <w:tcW w:w="270" w:type="dxa"/>
          </w:tcPr>
          <w:p w14:paraId="73C177DB" w14:textId="77777777" w:rsidR="00CC5F6B" w:rsidRPr="00420E72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008A3" w14:textId="2613DCBB" w:rsidR="00CC5F6B" w:rsidRPr="0086457B" w:rsidRDefault="00F7632D" w:rsidP="00CC5F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F7632D">
              <w:rPr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47F84DA0" w14:textId="77777777" w:rsidR="00CC5F6B" w:rsidRPr="00420E72" w:rsidRDefault="00CC5F6B" w:rsidP="00CC5F6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C6C8FF" w14:textId="74455A76" w:rsidR="00CC5F6B" w:rsidRPr="0086457B" w:rsidRDefault="00CC5F6B" w:rsidP="00CC5F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860,930</w:t>
            </w:r>
          </w:p>
        </w:tc>
      </w:tr>
    </w:tbl>
    <w:p w14:paraId="56054798" w14:textId="2398731A" w:rsidR="004F24EC" w:rsidRDefault="004F24EC" w:rsidP="009115D3">
      <w:pPr>
        <w:rPr>
          <w:rFonts w:ascii="Times New Roman" w:hAnsi="Times New Roman" w:cs="Times New Roman"/>
          <w:sz w:val="22"/>
          <w:szCs w:val="22"/>
        </w:rPr>
      </w:pPr>
    </w:p>
    <w:p w14:paraId="35D36DDF" w14:textId="5CD628AE" w:rsidR="00245203" w:rsidRDefault="00245203" w:rsidP="00245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05752">
        <w:rPr>
          <w:rFonts w:ascii="Times New Roman" w:hAnsi="Times New Roman"/>
          <w:sz w:val="22"/>
          <w:szCs w:val="22"/>
        </w:rPr>
        <w:t xml:space="preserve">On </w:t>
      </w:r>
      <w:r w:rsidR="00924637" w:rsidRPr="00505752">
        <w:rPr>
          <w:rFonts w:ascii="Times New Roman" w:hAnsi="Times New Roman"/>
          <w:sz w:val="22"/>
          <w:szCs w:val="22"/>
        </w:rPr>
        <w:t>27</w:t>
      </w:r>
      <w:r w:rsidRPr="00505752">
        <w:rPr>
          <w:rFonts w:ascii="Times New Roman" w:hAnsi="Times New Roman"/>
          <w:sz w:val="22"/>
          <w:szCs w:val="22"/>
        </w:rPr>
        <w:t xml:space="preserve"> </w:t>
      </w:r>
      <w:r w:rsidR="00924637" w:rsidRPr="00505752">
        <w:rPr>
          <w:rFonts w:ascii="Times New Roman" w:hAnsi="Times New Roman"/>
          <w:sz w:val="22"/>
          <w:szCs w:val="22"/>
        </w:rPr>
        <w:t>February</w:t>
      </w:r>
      <w:r w:rsidRPr="00505752">
        <w:rPr>
          <w:rFonts w:ascii="Times New Roman" w:hAnsi="Times New Roman"/>
          <w:sz w:val="22"/>
          <w:szCs w:val="22"/>
        </w:rPr>
        <w:t xml:space="preserve"> 202</w:t>
      </w:r>
      <w:r w:rsidR="00924637" w:rsidRPr="00505752">
        <w:rPr>
          <w:rFonts w:ascii="Times New Roman" w:hAnsi="Times New Roman"/>
          <w:sz w:val="22"/>
          <w:szCs w:val="22"/>
        </w:rPr>
        <w:t>3</w:t>
      </w:r>
      <w:r w:rsidRPr="00505752">
        <w:rPr>
          <w:rFonts w:ascii="Times New Roman" w:hAnsi="Times New Roman"/>
          <w:sz w:val="22"/>
          <w:szCs w:val="22"/>
        </w:rPr>
        <w:t>, the Company paid the additional paid-up share capital of R E N Korat Energy Company</w:t>
      </w:r>
      <w:r w:rsidR="00EC5FA6" w:rsidRPr="00505752">
        <w:rPr>
          <w:rFonts w:ascii="Times New Roman" w:hAnsi="Times New Roman"/>
          <w:sz w:val="22"/>
          <w:szCs w:val="22"/>
        </w:rPr>
        <w:t xml:space="preserve"> </w:t>
      </w:r>
      <w:r w:rsidR="00F95D3E" w:rsidRPr="00505752">
        <w:rPr>
          <w:rFonts w:ascii="Times New Roman" w:hAnsi="Times New Roman"/>
          <w:sz w:val="22"/>
          <w:szCs w:val="22"/>
        </w:rPr>
        <w:t xml:space="preserve">Limited </w:t>
      </w:r>
      <w:r w:rsidR="00EC5FA6" w:rsidRPr="00505752">
        <w:rPr>
          <w:rFonts w:ascii="Times New Roman" w:hAnsi="Times New Roman"/>
          <w:sz w:val="22"/>
          <w:szCs w:val="22"/>
        </w:rPr>
        <w:t>(“R E N”)</w:t>
      </w:r>
      <w:r w:rsidRPr="00505752">
        <w:rPr>
          <w:rFonts w:ascii="Times New Roman" w:hAnsi="Times New Roman"/>
          <w:sz w:val="22"/>
          <w:szCs w:val="22"/>
        </w:rPr>
        <w:t xml:space="preserve"> of 7,000,000 ordinary shares, with the par value of Baht </w:t>
      </w:r>
      <w:r w:rsidR="00924637" w:rsidRPr="00505752">
        <w:rPr>
          <w:rFonts w:ascii="Times New Roman" w:hAnsi="Times New Roman"/>
          <w:sz w:val="22"/>
          <w:szCs w:val="22"/>
        </w:rPr>
        <w:t>5</w:t>
      </w:r>
      <w:r w:rsidRPr="00505752">
        <w:rPr>
          <w:rFonts w:ascii="Times New Roman" w:hAnsi="Times New Roman"/>
          <w:sz w:val="22"/>
          <w:szCs w:val="22"/>
        </w:rPr>
        <w:t xml:space="preserve"> per share totaling Baht </w:t>
      </w:r>
      <w:r w:rsidR="004842BC" w:rsidRPr="00505752">
        <w:rPr>
          <w:rFonts w:ascii="Times New Roman" w:hAnsi="Times New Roman"/>
          <w:sz w:val="22"/>
          <w:szCs w:val="22"/>
        </w:rPr>
        <w:t>35</w:t>
      </w:r>
      <w:r w:rsidRPr="00505752">
        <w:rPr>
          <w:rFonts w:ascii="Times New Roman" w:hAnsi="Times New Roman"/>
          <w:sz w:val="22"/>
          <w:szCs w:val="22"/>
        </w:rPr>
        <w:t>.0 million regarding to the additional contributions in proportion of its interest.</w:t>
      </w: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697055F" w14:textId="77777777" w:rsidR="00CE3640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202DC24" w14:textId="77777777" w:rsidR="00CE3640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BA35418" w14:textId="7A3C065E" w:rsidR="00FA184F" w:rsidRPr="0093668C" w:rsidRDefault="00FA184F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8"/>
          <w:szCs w:val="28"/>
        </w:rPr>
        <w:sectPr w:rsidR="00FA184F" w:rsidRPr="0093668C" w:rsidSect="009B6B36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C29B7E" w14:textId="613AD752" w:rsidR="00140F1C" w:rsidRDefault="000D52BA" w:rsidP="0015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/>
          <w:sz w:val="22"/>
          <w:szCs w:val="22"/>
        </w:rPr>
      </w:pPr>
      <w:r w:rsidRPr="004206C2">
        <w:rPr>
          <w:rFonts w:ascii="Times New Roman" w:hAnsi="Times New Roman"/>
          <w:spacing w:val="-2"/>
          <w:sz w:val="22"/>
          <w:szCs w:val="22"/>
        </w:rPr>
        <w:lastRenderedPageBreak/>
        <w:t>Investment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in joint venture</w:t>
      </w:r>
      <w:r w:rsidR="009678D8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as at </w:t>
      </w:r>
      <w:r w:rsidR="00CC5F6B" w:rsidRPr="00CC5F6B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30 June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 31 December 20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</w:t>
      </w:r>
      <w:r w:rsidR="009273FA">
        <w:rPr>
          <w:rFonts w:ascii="Times New Roman" w:hAnsi="Times New Roman"/>
          <w:spacing w:val="-2"/>
          <w:sz w:val="22"/>
          <w:szCs w:val="22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, and dividend income for the </w:t>
      </w:r>
      <w:r w:rsidR="00311291">
        <w:rPr>
          <w:rFonts w:ascii="Times New Roman" w:hAnsi="Times New Roman"/>
          <w:spacing w:val="-2"/>
          <w:sz w:val="22"/>
          <w:szCs w:val="22"/>
        </w:rPr>
        <w:tab/>
      </w:r>
      <w:r w:rsidR="003A0741">
        <w:rPr>
          <w:rFonts w:ascii="Times New Roman" w:hAnsi="Times New Roman"/>
          <w:spacing w:val="-2"/>
          <w:sz w:val="22"/>
          <w:szCs w:val="22"/>
          <w:cs/>
        </w:rPr>
        <w:tab/>
      </w:r>
      <w:r w:rsidR="000467D7">
        <w:rPr>
          <w:rFonts w:ascii="Times New Roman" w:hAnsi="Times New Roman"/>
          <w:spacing w:val="-2"/>
          <w:sz w:val="22"/>
          <w:szCs w:val="22"/>
        </w:rPr>
        <w:t>six</w:t>
      </w:r>
      <w:r w:rsidRPr="00E76D2A">
        <w:rPr>
          <w:rFonts w:ascii="Times New Roman" w:hAnsi="Times New Roman"/>
          <w:spacing w:val="-2"/>
          <w:sz w:val="22"/>
          <w:szCs w:val="22"/>
        </w:rPr>
        <w:t>-month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period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ended </w:t>
      </w:r>
      <w:r w:rsidR="00CC5F6B" w:rsidRPr="00CC5F6B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30 June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</w:t>
      </w:r>
      <w:r w:rsidR="004206C2" w:rsidRPr="004206C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202</w:t>
      </w:r>
      <w:r w:rsidR="009273FA">
        <w:rPr>
          <w:rFonts w:ascii="Times New Roman" w:hAnsi="Times New Roman"/>
          <w:spacing w:val="-2"/>
          <w:sz w:val="22"/>
          <w:szCs w:val="22"/>
        </w:rPr>
        <w:t>3</w:t>
      </w:r>
      <w:r w:rsidRPr="000D52BA">
        <w:rPr>
          <w:rFonts w:ascii="Times New Roman" w:hAnsi="Times New Roman"/>
          <w:sz w:val="22"/>
          <w:szCs w:val="22"/>
        </w:rPr>
        <w:t xml:space="preserve"> w</w:t>
      </w:r>
      <w:r w:rsidR="007226B9">
        <w:rPr>
          <w:rFonts w:ascii="Times New Roman" w:hAnsi="Times New Roman"/>
          <w:sz w:val="22"/>
          <w:szCs w:val="22"/>
        </w:rPr>
        <w:t>ere</w:t>
      </w:r>
      <w:r w:rsidRPr="000D52BA">
        <w:rPr>
          <w:rFonts w:ascii="Times New Roman" w:hAnsi="Times New Roman"/>
          <w:sz w:val="22"/>
          <w:szCs w:val="22"/>
        </w:rPr>
        <w:t xml:space="preserve"> as follows</w:t>
      </w:r>
      <w:r w:rsidR="007226B9">
        <w:rPr>
          <w:rFonts w:ascii="Times New Roman" w:hAnsi="Times New Roman"/>
          <w:sz w:val="22"/>
          <w:szCs w:val="22"/>
        </w:rPr>
        <w:t>:</w:t>
      </w:r>
      <w:r w:rsidR="004D46A7">
        <w:rPr>
          <w:rFonts w:ascii="Times New Roman" w:hAnsi="Times New Roman"/>
          <w:sz w:val="22"/>
          <w:szCs w:val="22"/>
        </w:rPr>
        <w:t xml:space="preserve"> </w:t>
      </w:r>
    </w:p>
    <w:p w14:paraId="1E43A335" w14:textId="2E4DB12D" w:rsidR="00CB4F81" w:rsidRDefault="00CB4F81" w:rsidP="0014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440"/>
        <w:gridCol w:w="990"/>
        <w:gridCol w:w="630"/>
        <w:gridCol w:w="810"/>
        <w:gridCol w:w="90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A34A37" w:rsidRPr="00F1354B" w14:paraId="03DF1E07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55A3C27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668A6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77BCD13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B3DB6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BF54BA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C63E67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F8E1250" w14:textId="77777777" w:rsidR="00A34A37" w:rsidRPr="001C0490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Consolidated</w:t>
            </w:r>
          </w:p>
          <w:p w14:paraId="08617D2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financial statements</w:t>
            </w:r>
          </w:p>
        </w:tc>
        <w:tc>
          <w:tcPr>
            <w:tcW w:w="4410" w:type="dxa"/>
            <w:gridSpan w:val="7"/>
            <w:vAlign w:val="bottom"/>
          </w:tcPr>
          <w:p w14:paraId="1F0AFED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Separate financial statements</w:t>
            </w:r>
          </w:p>
        </w:tc>
      </w:tr>
      <w:tr w:rsidR="00A34A37" w:rsidRPr="00F1354B" w14:paraId="2900F939" w14:textId="77777777" w:rsidTr="0058111D">
        <w:trPr>
          <w:trHeight w:val="144"/>
        </w:trPr>
        <w:tc>
          <w:tcPr>
            <w:tcW w:w="1890" w:type="dxa"/>
            <w:vAlign w:val="bottom"/>
          </w:tcPr>
          <w:p w14:paraId="218FB48F" w14:textId="77777777" w:rsidR="00A34A37" w:rsidRPr="000F43E9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color w:val="FFFFFF" w:themeColor="background1"/>
              </w:rPr>
            </w:pPr>
          </w:p>
        </w:tc>
        <w:tc>
          <w:tcPr>
            <w:tcW w:w="1440" w:type="dxa"/>
          </w:tcPr>
          <w:p w14:paraId="4546D697" w14:textId="7069E382" w:rsidR="00A34A37" w:rsidRPr="00F1354B" w:rsidRDefault="00A34A37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Type of</w:t>
            </w:r>
          </w:p>
          <w:p w14:paraId="49A32909" w14:textId="77777777" w:rsidR="00A34A37" w:rsidRPr="00F1354B" w:rsidRDefault="00A34A37" w:rsidP="0099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business</w:t>
            </w:r>
          </w:p>
        </w:tc>
        <w:tc>
          <w:tcPr>
            <w:tcW w:w="990" w:type="dxa"/>
          </w:tcPr>
          <w:p w14:paraId="6729077B" w14:textId="77777777" w:rsidR="00A34A37" w:rsidRPr="00F1354B" w:rsidRDefault="00A34A37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>Country of operation</w:t>
            </w:r>
          </w:p>
        </w:tc>
        <w:tc>
          <w:tcPr>
            <w:tcW w:w="1440" w:type="dxa"/>
            <w:gridSpan w:val="2"/>
            <w:vAlign w:val="bottom"/>
          </w:tcPr>
          <w:p w14:paraId="2C10EC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Ownership interest</w:t>
            </w:r>
          </w:p>
        </w:tc>
        <w:tc>
          <w:tcPr>
            <w:tcW w:w="1800" w:type="dxa"/>
            <w:gridSpan w:val="2"/>
            <w:vAlign w:val="bottom"/>
          </w:tcPr>
          <w:p w14:paraId="4B5D5159" w14:textId="77777777" w:rsidR="00A34A37" w:rsidRPr="00F1354B" w:rsidRDefault="00A34A37" w:rsidP="0058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70" w:type="dxa"/>
          </w:tcPr>
          <w:p w14:paraId="5606951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62AD78F" w14:textId="77777777" w:rsidR="00A34A37" w:rsidRPr="00F1354B" w:rsidRDefault="00A34A37" w:rsidP="0058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1C0490">
              <w:rPr>
                <w:rFonts w:ascii="Times New Roman" w:hAnsi="Times New Roman" w:cs="Times New Roman"/>
              </w:rPr>
              <w:t>At equity method</w:t>
            </w:r>
          </w:p>
        </w:tc>
        <w:tc>
          <w:tcPr>
            <w:tcW w:w="270" w:type="dxa"/>
          </w:tcPr>
          <w:p w14:paraId="149C77C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1AB8CD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70" w:type="dxa"/>
            <w:vAlign w:val="bottom"/>
          </w:tcPr>
          <w:p w14:paraId="3D4710D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9D4EFD0" w14:textId="4A4A4206" w:rsidR="00A34A37" w:rsidRP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Dividend income</w:t>
            </w:r>
          </w:p>
        </w:tc>
      </w:tr>
      <w:tr w:rsidR="000F26A6" w14:paraId="4A4E4DA3" w14:textId="77777777">
        <w:trPr>
          <w:trHeight w:val="144"/>
        </w:trPr>
        <w:tc>
          <w:tcPr>
            <w:tcW w:w="1890" w:type="dxa"/>
            <w:vAlign w:val="bottom"/>
          </w:tcPr>
          <w:p w14:paraId="2565C072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B94ACDB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1B8266D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30A6E769" w14:textId="3ACD93E6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810" w:type="dxa"/>
            <w:vAlign w:val="bottom"/>
          </w:tcPr>
          <w:p w14:paraId="0E086962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0" w:type="dxa"/>
            <w:vAlign w:val="bottom"/>
          </w:tcPr>
          <w:p w14:paraId="73BF9DF4" w14:textId="211EF6E6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900" w:type="dxa"/>
            <w:vAlign w:val="bottom"/>
          </w:tcPr>
          <w:p w14:paraId="191B932D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51E9F0CD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6C7BEF1" w14:textId="6365BF3B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70" w:type="dxa"/>
            <w:vAlign w:val="bottom"/>
          </w:tcPr>
          <w:p w14:paraId="07F4EE8F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A70909B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2B686E0A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60524667" w14:textId="566938FA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</w:t>
            </w:r>
            <w:r w:rsidR="00CC5F6B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70" w:type="dxa"/>
            <w:vAlign w:val="bottom"/>
          </w:tcPr>
          <w:p w14:paraId="4F63D647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4203B1C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  <w:vAlign w:val="bottom"/>
          </w:tcPr>
          <w:p w14:paraId="2388686E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D7D485F" w14:textId="1D73917A" w:rsidR="000F26A6" w:rsidRP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 xml:space="preserve">for the </w:t>
            </w:r>
            <w:r w:rsidR="00CC5F6B">
              <w:rPr>
                <w:rFonts w:ascii="Times New Roman" w:hAnsi="Times New Roman" w:cs="Times New Roman"/>
              </w:rPr>
              <w:t>six</w:t>
            </w:r>
            <w:r>
              <w:rPr>
                <w:rFonts w:ascii="Times New Roman" w:hAnsi="Times New Roman" w:cs="Times New Roman"/>
              </w:rPr>
              <w:t>-month</w:t>
            </w:r>
          </w:p>
        </w:tc>
      </w:tr>
      <w:tr w:rsidR="000F26A6" w14:paraId="760AED0F" w14:textId="77777777">
        <w:trPr>
          <w:trHeight w:val="144"/>
        </w:trPr>
        <w:tc>
          <w:tcPr>
            <w:tcW w:w="1890" w:type="dxa"/>
            <w:vAlign w:val="bottom"/>
          </w:tcPr>
          <w:p w14:paraId="39054599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A4BE131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6C0AC9C6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74EB9AE0" w14:textId="2EA1FEE2" w:rsidR="000F26A6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 w:rsidRPr="00CC5F6B">
              <w:rPr>
                <w:rFonts w:ascii="Times New Roman" w:hAnsi="Times New Roman" w:cs="Cordia New"/>
              </w:rPr>
              <w:t>June</w:t>
            </w:r>
          </w:p>
        </w:tc>
        <w:tc>
          <w:tcPr>
            <w:tcW w:w="810" w:type="dxa"/>
            <w:vAlign w:val="bottom"/>
          </w:tcPr>
          <w:p w14:paraId="0DA17D96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900" w:type="dxa"/>
            <w:vAlign w:val="bottom"/>
          </w:tcPr>
          <w:p w14:paraId="075BA0DD" w14:textId="0CBFDFFB" w:rsidR="000F26A6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 w:rsidRPr="00CC5F6B">
              <w:rPr>
                <w:rFonts w:ascii="Times New Roman" w:hAnsi="Times New Roman" w:cs="Cordia New"/>
              </w:rPr>
              <w:t>June</w:t>
            </w:r>
          </w:p>
        </w:tc>
        <w:tc>
          <w:tcPr>
            <w:tcW w:w="900" w:type="dxa"/>
            <w:vAlign w:val="bottom"/>
          </w:tcPr>
          <w:p w14:paraId="6136E8B1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1289C72A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AAA4935" w14:textId="6C950723" w:rsidR="000F26A6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 w:rsidRPr="00CC5F6B">
              <w:rPr>
                <w:rFonts w:ascii="Times New Roman" w:hAnsi="Times New Roman" w:cs="Cordia New"/>
              </w:rPr>
              <w:t>June</w:t>
            </w:r>
          </w:p>
        </w:tc>
        <w:tc>
          <w:tcPr>
            <w:tcW w:w="270" w:type="dxa"/>
            <w:vAlign w:val="bottom"/>
          </w:tcPr>
          <w:p w14:paraId="01C763E1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94F583F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53F95ADB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201F589B" w14:textId="6A38039B" w:rsidR="000F26A6" w:rsidRDefault="00CC5F6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 w:rsidRPr="00CC5F6B">
              <w:rPr>
                <w:rFonts w:ascii="Times New Roman" w:hAnsi="Times New Roman" w:cs="Cordia New"/>
              </w:rPr>
              <w:t>June</w:t>
            </w:r>
          </w:p>
        </w:tc>
        <w:tc>
          <w:tcPr>
            <w:tcW w:w="270" w:type="dxa"/>
            <w:vAlign w:val="bottom"/>
          </w:tcPr>
          <w:p w14:paraId="6D96EC00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1E8B6F5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  <w:vAlign w:val="bottom"/>
          </w:tcPr>
          <w:p w14:paraId="67BFB1B0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6E04D86" w14:textId="023B964E" w:rsid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period ended</w:t>
            </w:r>
            <w:r>
              <w:rPr>
                <w:rFonts w:ascii="Times New Roman" w:hAnsi="Times New Roman" w:cs="Cordia New"/>
              </w:rPr>
              <w:t xml:space="preserve"> </w:t>
            </w:r>
            <w:r w:rsidR="00CC5F6B">
              <w:rPr>
                <w:rFonts w:ascii="Times New Roman" w:hAnsi="Times New Roman" w:cs="Cordia New"/>
              </w:rPr>
              <w:t xml:space="preserve">30 </w:t>
            </w:r>
            <w:r w:rsidR="00CC5F6B" w:rsidRPr="00CC5F6B">
              <w:rPr>
                <w:rFonts w:ascii="Times New Roman" w:hAnsi="Times New Roman" w:cs="Cordia New"/>
              </w:rPr>
              <w:t>June</w:t>
            </w:r>
          </w:p>
        </w:tc>
      </w:tr>
      <w:tr w:rsidR="00A34A37" w:rsidRPr="00F1354B" w14:paraId="6AE20E42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1C35616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6E721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BF1D8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7800169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810" w:type="dxa"/>
            <w:vAlign w:val="bottom"/>
          </w:tcPr>
          <w:p w14:paraId="366F4E3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00" w:type="dxa"/>
            <w:vAlign w:val="bottom"/>
          </w:tcPr>
          <w:p w14:paraId="67183F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900" w:type="dxa"/>
            <w:vAlign w:val="bottom"/>
          </w:tcPr>
          <w:p w14:paraId="284F32A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0156041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BE873C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7FAF39D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004AE58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5453CEE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2E350E2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446C795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0778E3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  <w:vAlign w:val="bottom"/>
          </w:tcPr>
          <w:p w14:paraId="5596BF3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333BEB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43290CE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8E02B1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Cordia New"/>
              </w:rPr>
              <w:t>2023</w:t>
            </w:r>
          </w:p>
        </w:tc>
      </w:tr>
      <w:tr w:rsidR="00A34A37" w:rsidRPr="00F1354B" w14:paraId="4672E76E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7D49F24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8E1B61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0" w:type="dxa"/>
          </w:tcPr>
          <w:p w14:paraId="2614424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3FDCD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8820" w:type="dxa"/>
            <w:gridSpan w:val="14"/>
          </w:tcPr>
          <w:p w14:paraId="1708C4C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A34A37" w:rsidRPr="00F1354B" w14:paraId="178D2A55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4125439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D9E255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2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0" w:type="dxa"/>
          </w:tcPr>
          <w:p w14:paraId="470C14C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863F1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20" w:type="dxa"/>
            <w:gridSpan w:val="14"/>
          </w:tcPr>
          <w:p w14:paraId="7A2FD1B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34A37" w:rsidRPr="00F1354B" w14:paraId="06693D3E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1D9DB2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  <w:r w:rsidRPr="00F1354B">
              <w:rPr>
                <w:rFonts w:ascii="Times New Roman" w:hAnsi="Times New Roman"/>
              </w:rPr>
              <w:t xml:space="preserve">Nava Nakorn </w:t>
            </w:r>
          </w:p>
        </w:tc>
        <w:tc>
          <w:tcPr>
            <w:tcW w:w="1440" w:type="dxa"/>
            <w:vAlign w:val="bottom"/>
          </w:tcPr>
          <w:p w14:paraId="45C49F3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90" w:type="dxa"/>
          </w:tcPr>
          <w:p w14:paraId="231E1DC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630" w:type="dxa"/>
            <w:vAlign w:val="bottom"/>
          </w:tcPr>
          <w:p w14:paraId="55688E91" w14:textId="1506A8FA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10" w:type="dxa"/>
            <w:vAlign w:val="bottom"/>
          </w:tcPr>
          <w:p w14:paraId="27322A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900" w:type="dxa"/>
          </w:tcPr>
          <w:p w14:paraId="4A95DBA0" w14:textId="5CF8EB81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2,050</w:t>
            </w:r>
            <w:r w:rsidRPr="00860447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900" w:type="dxa"/>
          </w:tcPr>
          <w:p w14:paraId="7217628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2,050</w:t>
            </w:r>
            <w:r w:rsidRPr="00860447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270" w:type="dxa"/>
          </w:tcPr>
          <w:p w14:paraId="062B302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1E42077" w14:textId="6C959BC9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805,760</w:t>
            </w:r>
          </w:p>
        </w:tc>
        <w:tc>
          <w:tcPr>
            <w:tcW w:w="270" w:type="dxa"/>
          </w:tcPr>
          <w:p w14:paraId="67BE41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8D86F2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741,818</w:t>
            </w:r>
          </w:p>
        </w:tc>
        <w:tc>
          <w:tcPr>
            <w:tcW w:w="270" w:type="dxa"/>
          </w:tcPr>
          <w:p w14:paraId="722C663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2C5AE171" w14:textId="13031D10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614,938</w:t>
            </w:r>
          </w:p>
        </w:tc>
        <w:tc>
          <w:tcPr>
            <w:tcW w:w="270" w:type="dxa"/>
          </w:tcPr>
          <w:p w14:paraId="358777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28F4E6D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614,938</w:t>
            </w:r>
          </w:p>
        </w:tc>
        <w:tc>
          <w:tcPr>
            <w:tcW w:w="270" w:type="dxa"/>
            <w:vAlign w:val="bottom"/>
          </w:tcPr>
          <w:p w14:paraId="5648EE5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6EB9150" w14:textId="0F08438B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563275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8D31F6B" w14:textId="10A2B5F9" w:rsidR="00A34A37" w:rsidRPr="00F1354B" w:rsidRDefault="000D11D0" w:rsidP="00CF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00F9D27B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0E5F202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4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F1354B">
              <w:rPr>
                <w:rFonts w:ascii="Times New Roman" w:hAnsi="Times New Roman"/>
              </w:rPr>
              <w:t>Electricity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  <w:r w:rsidRPr="004538C2">
              <w:rPr>
                <w:rFonts w:ascii="Times New Roman" w:hAnsi="Times New Roman"/>
              </w:rPr>
              <w:t>Generating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262687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90" w:type="dxa"/>
          </w:tcPr>
          <w:p w14:paraId="444D87D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6D607C4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98D56D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E4A1B7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C0BE95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0036AE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E29C21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308BF5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1A0EFD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61D6A9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18EDCC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0B8818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14D091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03622E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8A2270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FC02A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A2BE4E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64F7E4C1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0B0C7A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hanging="140"/>
            </w:pPr>
            <w:r w:rsidRPr="00F1354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F1354B">
              <w:rPr>
                <w:rFonts w:ascii="Times New Roman" w:hAnsi="Times New Roman"/>
              </w:rPr>
              <w:t>Company</w:t>
            </w:r>
            <w:r w:rsidRPr="00F1354B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14:paraId="78CBD97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and stream energy</w:t>
            </w:r>
          </w:p>
        </w:tc>
        <w:tc>
          <w:tcPr>
            <w:tcW w:w="990" w:type="dxa"/>
          </w:tcPr>
          <w:p w14:paraId="3F63085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554463F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BBD1EC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1529CC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95521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1F9200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D4F23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000C0D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7F3533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CCB838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680A1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FAFBB4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53B166B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7BF64D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48C291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7011AF9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18A62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584C0296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150FA7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Thai </w:t>
            </w:r>
            <w:proofErr w:type="spellStart"/>
            <w:r w:rsidRPr="00F1354B">
              <w:rPr>
                <w:rFonts w:ascii="Times New Roman" w:hAnsi="Times New Roman" w:cs="Times New Roman"/>
              </w:rPr>
              <w:t>Thanan</w:t>
            </w:r>
            <w:proofErr w:type="spellEnd"/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49D1FC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990" w:type="dxa"/>
          </w:tcPr>
          <w:p w14:paraId="6AD8D98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630" w:type="dxa"/>
            <w:vAlign w:val="bottom"/>
          </w:tcPr>
          <w:p w14:paraId="1C1EE246" w14:textId="3B8D2F39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10" w:type="dxa"/>
            <w:vAlign w:val="bottom"/>
          </w:tcPr>
          <w:p w14:paraId="67DB48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900" w:type="dxa"/>
          </w:tcPr>
          <w:p w14:paraId="626DFC9B" w14:textId="546F9AD0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900" w:type="dxa"/>
          </w:tcPr>
          <w:p w14:paraId="3080C0F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5677AAD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7E184D2" w14:textId="7C892ED2" w:rsidR="00A34A37" w:rsidRPr="0025380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2,15</w:t>
            </w:r>
            <w:r w:rsidR="0025380B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70" w:type="dxa"/>
          </w:tcPr>
          <w:p w14:paraId="31B1452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8B6D35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1,744</w:t>
            </w:r>
          </w:p>
        </w:tc>
        <w:tc>
          <w:tcPr>
            <w:tcW w:w="270" w:type="dxa"/>
          </w:tcPr>
          <w:p w14:paraId="18D699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BC04F9B" w14:textId="797E9ACB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</w:tcPr>
          <w:p w14:paraId="1BBAE6D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C36B7EB" w14:textId="77777777" w:rsidR="00A34A37" w:rsidRPr="007C7FC1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  <w:vAlign w:val="bottom"/>
          </w:tcPr>
          <w:p w14:paraId="0A3AAF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0290C" w14:textId="4B13D335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6C136BF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0214B21" w14:textId="4D2BD138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13CA9CDC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770C06E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2372115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cs/>
              </w:rPr>
            </w:pPr>
          </w:p>
        </w:tc>
        <w:tc>
          <w:tcPr>
            <w:tcW w:w="990" w:type="dxa"/>
          </w:tcPr>
          <w:p w14:paraId="6A109B8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1A2AC7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623557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4492162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36906A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F2FF8E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E6C620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EFA660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572954E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7AA7E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2CB8AF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5A016A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992D3F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60DACB3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4B34CC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D947C6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347551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70AF7CEB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5EF05CF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 E N Korat Energy</w:t>
            </w:r>
          </w:p>
        </w:tc>
        <w:tc>
          <w:tcPr>
            <w:tcW w:w="1440" w:type="dxa"/>
            <w:vAlign w:val="bottom"/>
          </w:tcPr>
          <w:p w14:paraId="462A6C2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90" w:type="dxa"/>
          </w:tcPr>
          <w:p w14:paraId="648415D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630" w:type="dxa"/>
            <w:vAlign w:val="bottom"/>
          </w:tcPr>
          <w:p w14:paraId="3A47CF99" w14:textId="32598496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10" w:type="dxa"/>
            <w:vAlign w:val="bottom"/>
          </w:tcPr>
          <w:p w14:paraId="6FF3F44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900" w:type="dxa"/>
          </w:tcPr>
          <w:p w14:paraId="7CEF1D82" w14:textId="58930D6E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822,000</w:t>
            </w:r>
          </w:p>
        </w:tc>
        <w:tc>
          <w:tcPr>
            <w:tcW w:w="900" w:type="dxa"/>
          </w:tcPr>
          <w:p w14:paraId="7C4BFC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822,000</w:t>
            </w:r>
          </w:p>
        </w:tc>
        <w:tc>
          <w:tcPr>
            <w:tcW w:w="270" w:type="dxa"/>
          </w:tcPr>
          <w:p w14:paraId="0A27CF2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443188F" w14:textId="775028D9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235,93</w:t>
            </w:r>
            <w:r w:rsidR="002538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0" w:type="dxa"/>
          </w:tcPr>
          <w:p w14:paraId="0D11F66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5276A3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250,762</w:t>
            </w:r>
          </w:p>
        </w:tc>
        <w:tc>
          <w:tcPr>
            <w:tcW w:w="270" w:type="dxa"/>
          </w:tcPr>
          <w:p w14:paraId="5422D02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5697E133" w14:textId="09054F7E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287,700</w:t>
            </w:r>
          </w:p>
        </w:tc>
        <w:tc>
          <w:tcPr>
            <w:tcW w:w="270" w:type="dxa"/>
          </w:tcPr>
          <w:p w14:paraId="1BA73F7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A3B6FB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287,700</w:t>
            </w:r>
          </w:p>
        </w:tc>
        <w:tc>
          <w:tcPr>
            <w:tcW w:w="270" w:type="dxa"/>
            <w:vAlign w:val="bottom"/>
          </w:tcPr>
          <w:p w14:paraId="55394FA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12B20F97" w14:textId="529A7C6F" w:rsidR="00A34A37" w:rsidRPr="00F1354B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540CDDB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A352E3" w14:textId="62918D10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75C8A71B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175834E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2DF1C98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90" w:type="dxa"/>
          </w:tcPr>
          <w:p w14:paraId="2FCBEF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3DB3679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69B0A9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4F215C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63B363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89C70B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9C088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0FED3F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159C4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719B7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A9086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FB3F7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30061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B66E96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1461E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6FD3DE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3B9B7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242595" w14:paraId="0FA2E471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2DBFA67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b/>
                <w:bCs/>
              </w:rPr>
            </w:pPr>
            <w:r w:rsidRPr="00F1354B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</w:tcPr>
          <w:p w14:paraId="2C617C7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32F1CB2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010ABD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419A10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642833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0B006B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BFE921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6C1F" w14:textId="173D8874" w:rsidR="00A34A37" w:rsidRPr="00242595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1,043,849</w:t>
            </w:r>
          </w:p>
        </w:tc>
        <w:tc>
          <w:tcPr>
            <w:tcW w:w="270" w:type="dxa"/>
          </w:tcPr>
          <w:p w14:paraId="62DEA1EC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D19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994,324</w:t>
            </w:r>
          </w:p>
        </w:tc>
        <w:tc>
          <w:tcPr>
            <w:tcW w:w="270" w:type="dxa"/>
          </w:tcPr>
          <w:p w14:paraId="44D2AB06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7EEFA" w14:textId="2BC73E0F" w:rsidR="00A34A37" w:rsidRPr="00242595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2297D8F2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A738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903,630</w:t>
            </w:r>
          </w:p>
        </w:tc>
        <w:tc>
          <w:tcPr>
            <w:tcW w:w="270" w:type="dxa"/>
            <w:vAlign w:val="bottom"/>
          </w:tcPr>
          <w:p w14:paraId="2CDE39E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F9660" w14:textId="0BA4828C" w:rsidR="00A34A37" w:rsidRPr="00242595" w:rsidRDefault="008F3D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4218C3B5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8C0A2" w14:textId="04DD9D25" w:rsidR="00A34A37" w:rsidRPr="00242595" w:rsidRDefault="000D11D0" w:rsidP="00CF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0A05563" w14:textId="53B4A717" w:rsidR="00593095" w:rsidRDefault="00593095" w:rsidP="00303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8F5337D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50A6DBE2" w:rsidR="00680AEF" w:rsidRPr="000F7E6C" w:rsidRDefault="009F0FCC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9B6B36">
          <w:headerReference w:type="default" r:id="rId18"/>
          <w:foot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2E20907" w14:textId="721922E5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7E5102" w:rsidRPr="00ED65E2" w14:paraId="37667DA9" w14:textId="77777777" w:rsidTr="00CF3E11">
        <w:trPr>
          <w:cantSplit/>
        </w:trPr>
        <w:tc>
          <w:tcPr>
            <w:tcW w:w="6300" w:type="dxa"/>
          </w:tcPr>
          <w:p w14:paraId="08228A1D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191DC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4E9736D3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1F21F5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7E5102" w14:paraId="1045DC13" w14:textId="77777777" w:rsidTr="00CF3E11">
        <w:trPr>
          <w:cantSplit/>
        </w:trPr>
        <w:tc>
          <w:tcPr>
            <w:tcW w:w="6300" w:type="dxa"/>
          </w:tcPr>
          <w:p w14:paraId="71EF8512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D10B16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4AA31519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6D2C35" w14:textId="77777777" w:rsidR="007E51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7E5102" w:rsidRPr="009F0702" w14:paraId="4CF4EB65" w14:textId="77777777" w:rsidTr="00CF3E11">
        <w:trPr>
          <w:cantSplit/>
        </w:trPr>
        <w:tc>
          <w:tcPr>
            <w:tcW w:w="6300" w:type="dxa"/>
          </w:tcPr>
          <w:p w14:paraId="63189141" w14:textId="0169E179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CC5F6B" w:rsidRPr="00CC5F6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six-month 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period ended </w:t>
            </w:r>
            <w:r w:rsidR="00CC5F6B" w:rsidRPr="00CC5F6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30 June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2024</w:t>
            </w:r>
          </w:p>
        </w:tc>
        <w:tc>
          <w:tcPr>
            <w:tcW w:w="1350" w:type="dxa"/>
          </w:tcPr>
          <w:p w14:paraId="408947F9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6D9B01BB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9E60D0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7E5102" w:rsidRPr="009F0702" w14:paraId="0832A8E1" w14:textId="77777777" w:rsidTr="00CF3E11">
        <w:trPr>
          <w:cantSplit/>
        </w:trPr>
        <w:tc>
          <w:tcPr>
            <w:tcW w:w="6300" w:type="dxa"/>
          </w:tcPr>
          <w:p w14:paraId="6AF767D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3056ACDF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5102" w:rsidRPr="00CF1320" w14:paraId="2850F4C4" w14:textId="77777777" w:rsidTr="00CF3E11">
        <w:trPr>
          <w:cantSplit/>
          <w:trHeight w:val="173"/>
        </w:trPr>
        <w:tc>
          <w:tcPr>
            <w:tcW w:w="6300" w:type="dxa"/>
          </w:tcPr>
          <w:p w14:paraId="1A856641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AB08D07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321F0EF9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8E4098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5102" w:rsidRPr="00ED65E2" w14:paraId="4B05BF06" w14:textId="77777777" w:rsidTr="004410AD">
        <w:trPr>
          <w:cantSplit/>
        </w:trPr>
        <w:tc>
          <w:tcPr>
            <w:tcW w:w="6300" w:type="dxa"/>
          </w:tcPr>
          <w:p w14:paraId="44CACC42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350" w:type="dxa"/>
            <w:shd w:val="clear" w:color="auto" w:fill="auto"/>
          </w:tcPr>
          <w:p w14:paraId="330ADDA3" w14:textId="5603DAC6" w:rsidR="007E5102" w:rsidRPr="00ED65E2" w:rsidRDefault="0056463D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127,</w:t>
            </w:r>
            <w:r w:rsidR="00C55E27">
              <w:rPr>
                <w:rFonts w:ascii="Times New Roman" w:hAnsi="Times New Roman" w:cs="Times New Roman"/>
                <w:sz w:val="22"/>
                <w:szCs w:val="22"/>
              </w:rPr>
              <w:t>014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5920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C1EF764" w14:textId="4704FC48" w:rsidR="007E5102" w:rsidRPr="00ED65E2" w:rsidRDefault="0056463D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84,353</w:t>
            </w:r>
          </w:p>
        </w:tc>
      </w:tr>
      <w:tr w:rsidR="007E5102" w14:paraId="1971B7ED" w14:textId="77777777" w:rsidTr="004410AD">
        <w:trPr>
          <w:cantSplit/>
        </w:trPr>
        <w:tc>
          <w:tcPr>
            <w:tcW w:w="6300" w:type="dxa"/>
          </w:tcPr>
          <w:p w14:paraId="367E2139" w14:textId="77777777" w:rsidR="007E51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350" w:type="dxa"/>
            <w:shd w:val="clear" w:color="auto" w:fill="auto"/>
          </w:tcPr>
          <w:p w14:paraId="1FCD4B98" w14:textId="48340E1E" w:rsidR="007E5102" w:rsidRDefault="00D332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B516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9CF6D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BF74DD5" w14:textId="145A1C11" w:rsidR="007E5102" w:rsidRPr="00DC1B6F" w:rsidRDefault="00D332A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(</w:t>
            </w:r>
            <w:r w:rsidR="00B51698">
              <w:rPr>
                <w:rFonts w:ascii="Times New Roman" w:hAnsi="Times New Roman" w:cstheme="minorBidi"/>
                <w:sz w:val="22"/>
                <w:szCs w:val="22"/>
              </w:rPr>
              <w:t>9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>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"/>
        <w:gridCol w:w="1215"/>
        <w:gridCol w:w="180"/>
        <w:gridCol w:w="1170"/>
        <w:gridCol w:w="180"/>
        <w:gridCol w:w="1174"/>
      </w:tblGrid>
      <w:tr w:rsidR="007E5102" w:rsidRPr="00E6214D" w14:paraId="1B7ED201" w14:textId="77777777" w:rsidTr="00FA5E3F">
        <w:trPr>
          <w:cantSplit/>
        </w:trPr>
        <w:tc>
          <w:tcPr>
            <w:tcW w:w="3870" w:type="dxa"/>
          </w:tcPr>
          <w:p w14:paraId="25368E2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655" w:type="dxa"/>
            <w:gridSpan w:val="3"/>
          </w:tcPr>
          <w:p w14:paraId="38F8C39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3A73512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524" w:type="dxa"/>
            <w:gridSpan w:val="3"/>
          </w:tcPr>
          <w:p w14:paraId="74FCA625" w14:textId="77777777" w:rsidR="007E5102" w:rsidRPr="00E6214D" w:rsidRDefault="007E5102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7E5102" w:rsidRPr="00E6214D" w14:paraId="7AA8CDAB" w14:textId="77777777" w:rsidTr="00FA5E3F">
        <w:trPr>
          <w:cantSplit/>
        </w:trPr>
        <w:tc>
          <w:tcPr>
            <w:tcW w:w="3870" w:type="dxa"/>
          </w:tcPr>
          <w:p w14:paraId="6B4B2DE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655" w:type="dxa"/>
            <w:gridSpan w:val="3"/>
          </w:tcPr>
          <w:p w14:paraId="3E2BEF7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368DD90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524" w:type="dxa"/>
            <w:gridSpan w:val="3"/>
          </w:tcPr>
          <w:p w14:paraId="7ACBE1F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7E5102" w:rsidRPr="00E6214D" w14:paraId="33982D10" w14:textId="77777777" w:rsidTr="00FA5E3F">
        <w:trPr>
          <w:cantSplit/>
        </w:trPr>
        <w:tc>
          <w:tcPr>
            <w:tcW w:w="3870" w:type="dxa"/>
          </w:tcPr>
          <w:p w14:paraId="38E70C96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12DAACE3" w14:textId="5998173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</w:t>
            </w:r>
            <w:r w:rsidR="00CC5F6B">
              <w:rPr>
                <w:rFonts w:cs="Times New Roman"/>
              </w:rPr>
              <w:t>0</w:t>
            </w:r>
            <w:r w:rsidRPr="00E6214D">
              <w:rPr>
                <w:rFonts w:cs="Times New Roman"/>
              </w:rPr>
              <w:t xml:space="preserve"> </w:t>
            </w:r>
            <w:r w:rsidR="00CC5F6B" w:rsidRPr="00CC5F6B">
              <w:rPr>
                <w:rFonts w:cs="Times New Roman"/>
              </w:rPr>
              <w:t>June</w:t>
            </w:r>
          </w:p>
        </w:tc>
        <w:tc>
          <w:tcPr>
            <w:tcW w:w="180" w:type="dxa"/>
          </w:tcPr>
          <w:p w14:paraId="6A27447F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F7BB9A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December</w:t>
            </w:r>
          </w:p>
        </w:tc>
        <w:tc>
          <w:tcPr>
            <w:tcW w:w="180" w:type="dxa"/>
          </w:tcPr>
          <w:p w14:paraId="488DABE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09C444" w14:textId="03F0657D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</w:t>
            </w:r>
            <w:r w:rsidR="00CC5F6B">
              <w:rPr>
                <w:rFonts w:cs="Times New Roman"/>
              </w:rPr>
              <w:t>0</w:t>
            </w:r>
            <w:r w:rsidRPr="00E6214D">
              <w:rPr>
                <w:rFonts w:cs="Times New Roman"/>
              </w:rPr>
              <w:t xml:space="preserve"> </w:t>
            </w:r>
            <w:r w:rsidR="00CC5F6B" w:rsidRPr="00CC5F6B">
              <w:rPr>
                <w:rFonts w:cs="Times New Roman"/>
              </w:rPr>
              <w:t>June</w:t>
            </w:r>
          </w:p>
        </w:tc>
        <w:tc>
          <w:tcPr>
            <w:tcW w:w="180" w:type="dxa"/>
          </w:tcPr>
          <w:p w14:paraId="57BB59BD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</w:tcPr>
          <w:p w14:paraId="496E9D5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December</w:t>
            </w:r>
          </w:p>
        </w:tc>
      </w:tr>
      <w:tr w:rsidR="007E5102" w:rsidRPr="00E6214D" w14:paraId="3A803E9F" w14:textId="77777777" w:rsidTr="00FA5E3F">
        <w:trPr>
          <w:cantSplit/>
        </w:trPr>
        <w:tc>
          <w:tcPr>
            <w:tcW w:w="3870" w:type="dxa"/>
          </w:tcPr>
          <w:p w14:paraId="700599B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21E64E8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1B5F7D7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95D11B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427CE73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CBE944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464C22B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</w:tcPr>
          <w:p w14:paraId="71DCB10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2023</w:t>
            </w:r>
          </w:p>
        </w:tc>
      </w:tr>
      <w:tr w:rsidR="007E5102" w:rsidRPr="00E6214D" w14:paraId="719634D1" w14:textId="77777777" w:rsidTr="00CF3E11">
        <w:trPr>
          <w:cantSplit/>
        </w:trPr>
        <w:tc>
          <w:tcPr>
            <w:tcW w:w="3870" w:type="dxa"/>
          </w:tcPr>
          <w:p w14:paraId="64EF34F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359" w:type="dxa"/>
            <w:gridSpan w:val="7"/>
          </w:tcPr>
          <w:p w14:paraId="47CF2A4A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5102" w:rsidRPr="00E6214D" w14:paraId="3C9646A2" w14:textId="77777777" w:rsidTr="00CF3E11">
        <w:trPr>
          <w:cantSplit/>
        </w:trPr>
        <w:tc>
          <w:tcPr>
            <w:tcW w:w="3870" w:type="dxa"/>
          </w:tcPr>
          <w:p w14:paraId="2A75314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359" w:type="dxa"/>
            <w:gridSpan w:val="7"/>
          </w:tcPr>
          <w:p w14:paraId="6CEF8A3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7E5102" w:rsidRPr="00E6214D" w14:paraId="3949D027" w14:textId="77777777" w:rsidTr="00FA5E3F">
        <w:trPr>
          <w:cantSplit/>
        </w:trPr>
        <w:tc>
          <w:tcPr>
            <w:tcW w:w="3870" w:type="dxa"/>
          </w:tcPr>
          <w:p w14:paraId="6C2088FE" w14:textId="77777777" w:rsidR="007E5102" w:rsidRPr="00E6214D" w:rsidRDefault="007E5102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At 1 January</w:t>
            </w:r>
          </w:p>
        </w:tc>
        <w:tc>
          <w:tcPr>
            <w:tcW w:w="1260" w:type="dxa"/>
          </w:tcPr>
          <w:p w14:paraId="373477CD" w14:textId="152D9D9A" w:rsidR="007E5102" w:rsidRPr="00961611" w:rsidRDefault="00FF1677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61611">
              <w:rPr>
                <w:rFonts w:cs="Times New Roman"/>
              </w:rPr>
              <w:t>206,279</w:t>
            </w:r>
          </w:p>
        </w:tc>
        <w:tc>
          <w:tcPr>
            <w:tcW w:w="180" w:type="dxa"/>
          </w:tcPr>
          <w:p w14:paraId="72E4D34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</w:tcPr>
          <w:p w14:paraId="4F8B3D63" w14:textId="77777777" w:rsidR="007E5102" w:rsidRPr="00E6214D" w:rsidRDefault="007E5102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230,922</w:t>
            </w:r>
          </w:p>
        </w:tc>
        <w:tc>
          <w:tcPr>
            <w:tcW w:w="180" w:type="dxa"/>
          </w:tcPr>
          <w:p w14:paraId="2BBEE81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5DA8E20" w14:textId="0ABAA662" w:rsidR="007E5102" w:rsidRPr="00E6214D" w:rsidRDefault="00F731B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731BF">
              <w:rPr>
                <w:rFonts w:cs="Times New Roman"/>
              </w:rPr>
              <w:t>206,279</w:t>
            </w:r>
          </w:p>
        </w:tc>
        <w:tc>
          <w:tcPr>
            <w:tcW w:w="180" w:type="dxa"/>
          </w:tcPr>
          <w:p w14:paraId="3C8B3E5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4" w:type="dxa"/>
          </w:tcPr>
          <w:p w14:paraId="44E250F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230,922</w:t>
            </w:r>
          </w:p>
        </w:tc>
      </w:tr>
      <w:tr w:rsidR="000B259F" w:rsidRPr="00E6214D" w14:paraId="38A232CF" w14:textId="77777777" w:rsidTr="00FA5E3F">
        <w:trPr>
          <w:cantSplit/>
        </w:trPr>
        <w:tc>
          <w:tcPr>
            <w:tcW w:w="3870" w:type="dxa"/>
          </w:tcPr>
          <w:p w14:paraId="218DBB22" w14:textId="51A4C323" w:rsidR="000B259F" w:rsidRPr="00E6214D" w:rsidRDefault="000B259F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Recognised as income during</w:t>
            </w:r>
          </w:p>
        </w:tc>
        <w:tc>
          <w:tcPr>
            <w:tcW w:w="1260" w:type="dxa"/>
          </w:tcPr>
          <w:p w14:paraId="5550CC96" w14:textId="77777777" w:rsidR="000B259F" w:rsidRPr="00961611" w:rsidRDefault="000B259F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7C5810B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</w:tcPr>
          <w:p w14:paraId="0EF441B7" w14:textId="77777777" w:rsidR="000B259F" w:rsidRPr="00E6214D" w:rsidRDefault="000B259F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4B89BE3B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53B279" w14:textId="77777777" w:rsidR="000B259F" w:rsidRPr="00F731BF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BF2D260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4" w:type="dxa"/>
          </w:tcPr>
          <w:p w14:paraId="5D7DA7FB" w14:textId="77777777" w:rsidR="000B259F" w:rsidRPr="00E6214D" w:rsidRDefault="000B259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5102" w:rsidRPr="00E6214D" w14:paraId="6CEE629B" w14:textId="77777777" w:rsidTr="00FA5E3F">
        <w:trPr>
          <w:cantSplit/>
        </w:trPr>
        <w:tc>
          <w:tcPr>
            <w:tcW w:w="3870" w:type="dxa"/>
          </w:tcPr>
          <w:p w14:paraId="5FC344A1" w14:textId="38DEF241" w:rsidR="007E5102" w:rsidRPr="00E6214D" w:rsidRDefault="00050A69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="007E5102" w:rsidRPr="00E6214D">
              <w:rPr>
                <w:szCs w:val="22"/>
              </w:rPr>
              <w:t xml:space="preserve">the </w:t>
            </w:r>
            <w:r w:rsidR="00914040">
              <w:rPr>
                <w:szCs w:val="22"/>
              </w:rPr>
              <w:t>period/</w:t>
            </w:r>
            <w:r w:rsidR="007E5102" w:rsidRPr="00E6214D">
              <w:rPr>
                <w:szCs w:val="22"/>
              </w:rPr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2CB3DF" w14:textId="781EB125" w:rsidR="007E5102" w:rsidRPr="00E6214D" w:rsidRDefault="00373738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73738">
              <w:rPr>
                <w:rFonts w:cs="Times New Roman"/>
              </w:rPr>
              <w:t>(12,388)</w:t>
            </w:r>
          </w:p>
        </w:tc>
        <w:tc>
          <w:tcPr>
            <w:tcW w:w="180" w:type="dxa"/>
          </w:tcPr>
          <w:p w14:paraId="0AFD549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3A40CBD" w14:textId="3310ECD6" w:rsidR="007E5102" w:rsidRPr="00E6214D" w:rsidRDefault="007E5102" w:rsidP="00BC5F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(24,643)</w:t>
            </w:r>
          </w:p>
        </w:tc>
        <w:tc>
          <w:tcPr>
            <w:tcW w:w="180" w:type="dxa"/>
          </w:tcPr>
          <w:p w14:paraId="3789723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0AE95" w14:textId="73499F51" w:rsidR="007E5102" w:rsidRPr="00E6214D" w:rsidRDefault="00373738" w:rsidP="00BC5F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73738">
              <w:rPr>
                <w:rFonts w:cs="Times New Roman"/>
              </w:rPr>
              <w:t>(12,388)</w:t>
            </w:r>
          </w:p>
        </w:tc>
        <w:tc>
          <w:tcPr>
            <w:tcW w:w="180" w:type="dxa"/>
          </w:tcPr>
          <w:p w14:paraId="62665FD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C77D9E2" w14:textId="223AA988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(24,643)</w:t>
            </w:r>
          </w:p>
        </w:tc>
      </w:tr>
      <w:tr w:rsidR="007E5102" w:rsidRPr="00E6214D" w14:paraId="1558A2AC" w14:textId="77777777" w:rsidTr="00FA5E3F">
        <w:trPr>
          <w:cantSplit/>
        </w:trPr>
        <w:tc>
          <w:tcPr>
            <w:tcW w:w="3870" w:type="dxa"/>
            <w:vAlign w:val="bottom"/>
          </w:tcPr>
          <w:p w14:paraId="1049B44C" w14:textId="1E8A1CF6" w:rsidR="007E5102" w:rsidRPr="00E6214D" w:rsidRDefault="007E5102" w:rsidP="00CF3E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FA7AF9" w:rsidRPr="00FA7AF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 June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966EF2" w14:textId="094DB0B3" w:rsidR="007E5102" w:rsidRPr="00961611" w:rsidRDefault="00CB3627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961611">
              <w:rPr>
                <w:rFonts w:cs="Times New Roman"/>
                <w:b/>
                <w:bCs/>
              </w:rPr>
              <w:t>193,891</w:t>
            </w:r>
          </w:p>
        </w:tc>
        <w:tc>
          <w:tcPr>
            <w:tcW w:w="180" w:type="dxa"/>
          </w:tcPr>
          <w:p w14:paraId="042B219E" w14:textId="77777777" w:rsidR="007E5102" w:rsidRPr="00961611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5B56CDD" w14:textId="77777777" w:rsidR="007E5102" w:rsidRPr="00961611" w:rsidRDefault="007E5102" w:rsidP="009616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61611">
              <w:rPr>
                <w:rFonts w:cs="Times New Roman"/>
                <w:b/>
                <w:bCs/>
              </w:rPr>
              <w:t>206,279</w:t>
            </w:r>
          </w:p>
        </w:tc>
        <w:tc>
          <w:tcPr>
            <w:tcW w:w="180" w:type="dxa"/>
          </w:tcPr>
          <w:p w14:paraId="1C1E122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AC5BE2" w14:textId="0B195C3D" w:rsidR="007E5102" w:rsidRPr="00E6214D" w:rsidRDefault="00CB3627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CB3627">
              <w:rPr>
                <w:rFonts w:cs="Times New Roman"/>
                <w:b/>
                <w:bCs/>
              </w:rPr>
              <w:t>193,891</w:t>
            </w:r>
          </w:p>
        </w:tc>
        <w:tc>
          <w:tcPr>
            <w:tcW w:w="180" w:type="dxa"/>
          </w:tcPr>
          <w:p w14:paraId="174DB98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BD3546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</w:tr>
      <w:tr w:rsidR="007E5102" w:rsidRPr="00E6214D" w14:paraId="34FF1B98" w14:textId="77777777" w:rsidTr="00FA5E3F">
        <w:trPr>
          <w:cantSplit/>
        </w:trPr>
        <w:tc>
          <w:tcPr>
            <w:tcW w:w="3870" w:type="dxa"/>
          </w:tcPr>
          <w:p w14:paraId="04655204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08196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57C355D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BC1EA2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593FF4F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A48C4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4A5772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2AD7D47A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5102" w:rsidRPr="00E6214D" w14:paraId="30CFAFAA" w14:textId="77777777" w:rsidTr="00FA5E3F">
        <w:trPr>
          <w:cantSplit/>
        </w:trPr>
        <w:tc>
          <w:tcPr>
            <w:tcW w:w="3870" w:type="dxa"/>
          </w:tcPr>
          <w:p w14:paraId="39D276CD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1260" w:type="dxa"/>
          </w:tcPr>
          <w:p w14:paraId="5A24757B" w14:textId="560C2527" w:rsidR="007E5102" w:rsidRPr="00E6214D" w:rsidRDefault="00F6450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259F">
              <w:rPr>
                <w:rFonts w:cs="Times New Roman"/>
              </w:rPr>
              <w:t>21,345</w:t>
            </w:r>
          </w:p>
        </w:tc>
        <w:tc>
          <w:tcPr>
            <w:tcW w:w="180" w:type="dxa"/>
          </w:tcPr>
          <w:p w14:paraId="43BBD5D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</w:tcPr>
          <w:p w14:paraId="18065625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23,189</w:t>
            </w:r>
          </w:p>
        </w:tc>
        <w:tc>
          <w:tcPr>
            <w:tcW w:w="180" w:type="dxa"/>
          </w:tcPr>
          <w:p w14:paraId="46238B2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C9E3C78" w14:textId="74DE9F91" w:rsidR="007E5102" w:rsidRPr="00E6214D" w:rsidRDefault="00F6450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259F">
              <w:rPr>
                <w:rFonts w:cs="Times New Roman"/>
              </w:rPr>
              <w:t>21,345</w:t>
            </w:r>
          </w:p>
        </w:tc>
        <w:tc>
          <w:tcPr>
            <w:tcW w:w="180" w:type="dxa"/>
          </w:tcPr>
          <w:p w14:paraId="3D82B79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4" w:type="dxa"/>
          </w:tcPr>
          <w:p w14:paraId="5ACACAB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23,189</w:t>
            </w:r>
          </w:p>
        </w:tc>
      </w:tr>
      <w:tr w:rsidR="007E5102" w:rsidRPr="00E6214D" w14:paraId="32E4E559" w14:textId="77777777" w:rsidTr="00FA5E3F">
        <w:trPr>
          <w:cantSplit/>
        </w:trPr>
        <w:tc>
          <w:tcPr>
            <w:tcW w:w="3870" w:type="dxa"/>
          </w:tcPr>
          <w:p w14:paraId="2A92D6CA" w14:textId="77777777" w:rsidR="007E5102" w:rsidRPr="00E6214D" w:rsidRDefault="007E5102" w:rsidP="00CF3E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46C88A" w14:textId="2AFA3C2F" w:rsidR="007E5102" w:rsidRPr="00E6214D" w:rsidRDefault="00F6450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259F">
              <w:rPr>
                <w:rFonts w:cs="Times New Roman"/>
              </w:rPr>
              <w:t>172,546</w:t>
            </w:r>
          </w:p>
        </w:tc>
        <w:tc>
          <w:tcPr>
            <w:tcW w:w="180" w:type="dxa"/>
          </w:tcPr>
          <w:p w14:paraId="5C88491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36829C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183,090</w:t>
            </w:r>
          </w:p>
        </w:tc>
        <w:tc>
          <w:tcPr>
            <w:tcW w:w="180" w:type="dxa"/>
          </w:tcPr>
          <w:p w14:paraId="7E189DB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8A765" w14:textId="1B9C8141" w:rsidR="007E5102" w:rsidRPr="00E6214D" w:rsidRDefault="00F6450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259F">
              <w:rPr>
                <w:rFonts w:cs="Times New Roman"/>
              </w:rPr>
              <w:t>172,546</w:t>
            </w:r>
          </w:p>
        </w:tc>
        <w:tc>
          <w:tcPr>
            <w:tcW w:w="180" w:type="dxa"/>
          </w:tcPr>
          <w:p w14:paraId="76EA7CA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CBDA80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183,090</w:t>
            </w:r>
          </w:p>
        </w:tc>
      </w:tr>
      <w:tr w:rsidR="007E5102" w:rsidRPr="00E6214D" w14:paraId="6B3640B8" w14:textId="77777777" w:rsidTr="00FA5E3F">
        <w:trPr>
          <w:cantSplit/>
        </w:trPr>
        <w:tc>
          <w:tcPr>
            <w:tcW w:w="3870" w:type="dxa"/>
          </w:tcPr>
          <w:p w14:paraId="123F4D05" w14:textId="77777777" w:rsidR="007E5102" w:rsidRPr="00E6214D" w:rsidRDefault="007E5102" w:rsidP="00CF3E1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7A6972" w14:textId="5CE3A9F2" w:rsidR="007E5102" w:rsidRPr="00E6214D" w:rsidRDefault="00F6450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F6450C">
              <w:rPr>
                <w:rFonts w:cs="Times New Roman"/>
                <w:b/>
                <w:bCs/>
              </w:rPr>
              <w:t>193,891</w:t>
            </w:r>
          </w:p>
        </w:tc>
        <w:tc>
          <w:tcPr>
            <w:tcW w:w="180" w:type="dxa"/>
          </w:tcPr>
          <w:p w14:paraId="702C0FD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5683AEA" w14:textId="77777777" w:rsidR="007E5102" w:rsidRPr="00961611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61611">
              <w:rPr>
                <w:rFonts w:cs="Times New Roman"/>
                <w:b/>
                <w:bCs/>
              </w:rPr>
              <w:t>206,279</w:t>
            </w:r>
          </w:p>
        </w:tc>
        <w:tc>
          <w:tcPr>
            <w:tcW w:w="180" w:type="dxa"/>
          </w:tcPr>
          <w:p w14:paraId="6AA9096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DBCCC6" w14:textId="5E174C97" w:rsidR="007E5102" w:rsidRPr="00E6214D" w:rsidRDefault="00F6450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F6450C">
              <w:rPr>
                <w:rFonts w:cs="Times New Roman"/>
                <w:b/>
                <w:bCs/>
              </w:rPr>
              <w:t>193,891</w:t>
            </w:r>
          </w:p>
        </w:tc>
        <w:tc>
          <w:tcPr>
            <w:tcW w:w="180" w:type="dxa"/>
          </w:tcPr>
          <w:p w14:paraId="184BC5E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</w:tr>
    </w:tbl>
    <w:p w14:paraId="079449F6" w14:textId="77777777" w:rsidR="00FA7B4A" w:rsidRPr="00CF1320" w:rsidRDefault="00FA7B4A" w:rsidP="00FA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4630099" w14:textId="77777777" w:rsidR="00315D0B" w:rsidRPr="0047393B" w:rsidRDefault="00315D0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9B6B36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050EBA" w:rsidRDefault="001F0EBE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42AF6BD0" w:rsidR="00162790" w:rsidRPr="0023125F" w:rsidRDefault="00162790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</w:t>
      </w:r>
      <w:proofErr w:type="gramStart"/>
      <w:r w:rsidRPr="0023125F">
        <w:rPr>
          <w:rFonts w:ascii="Times New Roman" w:hAnsi="Times New Roman"/>
          <w:spacing w:val="2"/>
          <w:sz w:val="22"/>
          <w:szCs w:val="22"/>
        </w:rPr>
        <w:t>results</w:t>
      </w:r>
      <w:proofErr w:type="gramEnd"/>
      <w:r w:rsidRPr="0023125F">
        <w:rPr>
          <w:rFonts w:ascii="Times New Roman" w:hAnsi="Times New Roman"/>
          <w:spacing w:val="2"/>
          <w:sz w:val="22"/>
          <w:szCs w:val="22"/>
        </w:rPr>
        <w:t xml:space="preserve">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FA7AF9">
        <w:rPr>
          <w:rFonts w:ascii="Times New Roman" w:hAnsi="Times New Roman"/>
          <w:spacing w:val="2"/>
          <w:sz w:val="22"/>
          <w:szCs w:val="22"/>
        </w:rPr>
        <w:t>six</w:t>
      </w:r>
      <w:r w:rsidRPr="00E76D2A">
        <w:rPr>
          <w:rFonts w:ascii="Times New Roman" w:hAnsi="Times New Roman"/>
          <w:spacing w:val="2"/>
          <w:sz w:val="22"/>
          <w:szCs w:val="22"/>
        </w:rPr>
        <w:t>-month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482C57">
        <w:rPr>
          <w:rFonts w:ascii="Times New Roman" w:hAnsi="Times New Roman"/>
          <w:spacing w:val="2"/>
          <w:sz w:val="22"/>
          <w:szCs w:val="22"/>
        </w:rPr>
        <w:t>30</w:t>
      </w:r>
      <w:r w:rsidR="00FA7AF9" w:rsidRPr="00FA7AF9">
        <w:rPr>
          <w:rFonts w:ascii="Times New Roman" w:hAnsi="Times New Roman"/>
          <w:spacing w:val="2"/>
          <w:sz w:val="22"/>
          <w:szCs w:val="22"/>
        </w:rPr>
        <w:t xml:space="preserve"> June 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202</w:t>
      </w:r>
      <w:r w:rsidR="00074CA2">
        <w:rPr>
          <w:rFonts w:ascii="Times New Roman" w:hAnsi="Times New Roman"/>
          <w:spacing w:val="2"/>
          <w:sz w:val="22"/>
          <w:szCs w:val="22"/>
        </w:rPr>
        <w:t>4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074CA2">
        <w:rPr>
          <w:rFonts w:ascii="Times New Roman" w:hAnsi="Times New Roman"/>
          <w:spacing w:val="2"/>
          <w:sz w:val="22"/>
          <w:szCs w:val="22"/>
        </w:rPr>
        <w:t>3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0DBBBF4D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7F47D9" w:rsidRPr="00A27B59" w14:paraId="60FB37A5" w14:textId="77777777" w:rsidTr="00CF3E11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CB48F74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3" w:name="_Hlk160736661"/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5F05BB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7F47D9" w:rsidRPr="00A27B59" w14:paraId="26323863" w14:textId="77777777" w:rsidTr="00CF3E11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2092AFAD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366A478E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2647E5E8" w14:textId="3B971971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FA7AF9">
              <w:rPr>
                <w:b/>
                <w:bCs/>
                <w:i/>
                <w:iCs/>
                <w:szCs w:val="22"/>
              </w:rPr>
              <w:t>six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2F4BCE86" w14:textId="666FDD61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</w:t>
            </w:r>
            <w:r w:rsidR="007B16B2" w:rsidRPr="007B16B2">
              <w:rPr>
                <w:b/>
                <w:bCs/>
                <w:i/>
                <w:iCs/>
                <w:spacing w:val="2"/>
                <w:szCs w:val="22"/>
              </w:rPr>
              <w:t>30</w:t>
            </w:r>
            <w:r>
              <w:rPr>
                <w:b/>
                <w:bCs/>
                <w:i/>
                <w:iCs/>
                <w:szCs w:val="22"/>
              </w:rPr>
              <w:t xml:space="preserve"> </w:t>
            </w:r>
            <w:r w:rsidR="00FA7AF9">
              <w:rPr>
                <w:b/>
                <w:bCs/>
                <w:i/>
                <w:iCs/>
                <w:szCs w:val="22"/>
              </w:rPr>
              <w:t>June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0A3EAAF9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2131C017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CA2FD9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63E7250D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35856174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58F87109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4E155490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35A008A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4ED37B02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222E381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F7E954B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7F47D9" w:rsidRPr="00A27B59" w14:paraId="01CD7D4E" w14:textId="77777777" w:rsidTr="00CF3E11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FA9F525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662E7BB5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04CC4EB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58" w:type="dxa"/>
            <w:tcBorders>
              <w:top w:val="nil"/>
            </w:tcBorders>
          </w:tcPr>
          <w:p w14:paraId="3C2B3002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5FDD7EE3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59B33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1" w:type="dxa"/>
            <w:tcBorders>
              <w:top w:val="nil"/>
            </w:tcBorders>
          </w:tcPr>
          <w:p w14:paraId="3F3D1C46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672745C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FE6B97A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4" w:type="dxa"/>
            <w:tcBorders>
              <w:top w:val="nil"/>
            </w:tcBorders>
          </w:tcPr>
          <w:p w14:paraId="21663ECF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A845B98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2BAD299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7" w:type="dxa"/>
            <w:tcBorders>
              <w:top w:val="nil"/>
            </w:tcBorders>
          </w:tcPr>
          <w:p w14:paraId="042E258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79618B52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E2AB13E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04" w:type="dxa"/>
            <w:tcBorders>
              <w:top w:val="nil"/>
            </w:tcBorders>
          </w:tcPr>
          <w:p w14:paraId="36DE5318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0A2682B5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2711C12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92" w:type="dxa"/>
            <w:tcBorders>
              <w:top w:val="nil"/>
            </w:tcBorders>
          </w:tcPr>
          <w:p w14:paraId="484E8880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07D7658E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D5FB4E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43" w:type="dxa"/>
            <w:tcBorders>
              <w:top w:val="nil"/>
            </w:tcBorders>
          </w:tcPr>
          <w:p w14:paraId="0BABE43A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5C5F4488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DD50FD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</w:tr>
      <w:tr w:rsidR="007F47D9" w:rsidRPr="00A27B59" w14:paraId="0A1C06A7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434CD6C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75D86809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7F47D9" w:rsidRPr="00A27B59" w14:paraId="1729AC44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7037DF0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2A72F4E5" w14:textId="77777777" w:rsidR="007F47D9" w:rsidRPr="00622903" w:rsidRDefault="007F47D9" w:rsidP="00CF3E11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FA7AF9" w:rsidRPr="00A27B59" w14:paraId="69445A66" w14:textId="77777777" w:rsidTr="00CF3E11">
        <w:trPr>
          <w:cantSplit/>
        </w:trPr>
        <w:tc>
          <w:tcPr>
            <w:tcW w:w="3510" w:type="dxa"/>
          </w:tcPr>
          <w:p w14:paraId="34C27396" w14:textId="77777777" w:rsidR="00FA7AF9" w:rsidRPr="00EA5D65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2D914E4" w14:textId="37021D85" w:rsidR="00FA7AF9" w:rsidRPr="00EA5D65" w:rsidRDefault="00050EBA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99,000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7D0328AB" w14:textId="77777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D3C3103" w14:textId="4B9B8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83,346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9313AE7" w14:textId="77777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0AD584E" w14:textId="7E272518" w:rsidR="00FA7AF9" w:rsidRPr="00EA5D65" w:rsidRDefault="0082630D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345,239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5217E81" w14:textId="77777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FEF05C" w14:textId="55D52948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355,904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F57B690" w14:textId="77777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303948B" w14:textId="50FB0F5B" w:rsidR="00FA7AF9" w:rsidRPr="00EA5D65" w:rsidRDefault="004C2AE2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27,472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B6682D1" w14:textId="77777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56B58289" w14:textId="238A536A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17,726</w:t>
            </w:r>
          </w:p>
        </w:tc>
        <w:tc>
          <w:tcPr>
            <w:tcW w:w="192" w:type="dxa"/>
            <w:tcBorders>
              <w:bottom w:val="nil"/>
            </w:tcBorders>
          </w:tcPr>
          <w:p w14:paraId="0C5DB04B" w14:textId="77777777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40DDA7" w14:textId="4C7FC9D5" w:rsidR="00FA7AF9" w:rsidRPr="00EA5D65" w:rsidRDefault="004C2AE2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471,711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84102F" w14:textId="77777777" w:rsidR="00FA7AF9" w:rsidRPr="00EA5D65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556D9D9C" w14:textId="6ED3A8A5" w:rsidR="00FA7AF9" w:rsidRPr="00EA5D6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456,976</w:t>
            </w:r>
          </w:p>
        </w:tc>
      </w:tr>
      <w:tr w:rsidR="00FA7AF9" w:rsidRPr="00A27B59" w14:paraId="0AAD90A3" w14:textId="77777777" w:rsidTr="00CF3E11">
        <w:trPr>
          <w:cantSplit/>
        </w:trPr>
        <w:tc>
          <w:tcPr>
            <w:tcW w:w="3510" w:type="dxa"/>
          </w:tcPr>
          <w:p w14:paraId="7E4CF2C9" w14:textId="77777777" w:rsidR="00FA7AF9" w:rsidRPr="00A27B59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B1343" w14:textId="10A4B13E" w:rsidR="00FA7AF9" w:rsidRPr="00A27B59" w:rsidRDefault="00050EBA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99,000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8EED01F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B32CD9" w14:textId="6BCBF826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83,346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0CC56C6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29D0E1" w14:textId="2279254C" w:rsidR="00FA7AF9" w:rsidRPr="00A27B59" w:rsidRDefault="0082630D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345,239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13F37C1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AD628" w14:textId="52F04A0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355,904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F069DB7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DD3F82" w14:textId="4CEA05CA" w:rsidR="00FA7AF9" w:rsidRPr="007F65DE" w:rsidRDefault="004C2AE2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94,087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71DA49BF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4C1766" w14:textId="2A8B9391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77,265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82A9D5E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3D58D" w14:textId="50D38D6A" w:rsidR="00FA7AF9" w:rsidRPr="007F65DE" w:rsidRDefault="004C2AE2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lang w:val="en-US" w:bidi="th-TH"/>
              </w:rPr>
              <w:t>538,326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108430C2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4F2E3C" w14:textId="2BC8AEBF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516,515</w:t>
            </w:r>
          </w:p>
        </w:tc>
      </w:tr>
      <w:tr w:rsidR="00FA7AF9" w:rsidRPr="008342D5" w14:paraId="44C91FD2" w14:textId="77777777" w:rsidTr="00CF3E11">
        <w:trPr>
          <w:cantSplit/>
        </w:trPr>
        <w:tc>
          <w:tcPr>
            <w:tcW w:w="3510" w:type="dxa"/>
          </w:tcPr>
          <w:p w14:paraId="3F9272B7" w14:textId="77777777" w:rsidR="00FA7AF9" w:rsidRPr="00A27B59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47A47A" w14:textId="77777777" w:rsidR="00FA7AF9" w:rsidRPr="00A27B59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DDFE6" w14:textId="1E0D20A2" w:rsidR="00FA7AF9" w:rsidRPr="008342D5" w:rsidRDefault="00050EBA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96,404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3032C89" w14:textId="77777777" w:rsidR="00FA7AF9" w:rsidRPr="008342D5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D03D2B" w14:textId="76343B0F" w:rsidR="00FA7AF9" w:rsidRPr="008342D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43,766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C75357" w14:textId="77777777" w:rsidR="00FA7AF9" w:rsidRPr="008342D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D534B4" w14:textId="7EB78389" w:rsidR="00FA7AF9" w:rsidRPr="008342D5" w:rsidRDefault="0082630D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186,852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6153C038" w14:textId="77777777" w:rsidR="00FA7AF9" w:rsidRPr="008342D5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214A9" w14:textId="3BB79C57" w:rsidR="00FA7AF9" w:rsidRPr="008342D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186,694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1BDF7BF3" w14:textId="77777777" w:rsidR="00FA7AF9" w:rsidRPr="008342D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A2E9F9" w14:textId="515246C9" w:rsidR="00FA7AF9" w:rsidRPr="0039545A" w:rsidRDefault="004C2AE2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FF6E758" w14:textId="77777777" w:rsidR="00FA7AF9" w:rsidRPr="0039545A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161EC4" w14:textId="392A6419" w:rsidR="00FA7AF9" w:rsidRPr="0039545A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61A73286" w14:textId="77777777" w:rsidR="00FA7AF9" w:rsidRPr="008342D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64A191E" w14:textId="21BF9EBD" w:rsidR="00FA7AF9" w:rsidRPr="008342D5" w:rsidRDefault="004C2AE2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283</w:t>
            </w:r>
            <w:r w:rsidR="00062F7A">
              <w:rPr>
                <w:b/>
                <w:bCs/>
                <w:szCs w:val="22"/>
              </w:rPr>
              <w:t>,256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43B276F4" w14:textId="77777777" w:rsidR="00FA7AF9" w:rsidRPr="008342D5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08A4D6D" w14:textId="78E45B1D" w:rsidR="00FA7AF9" w:rsidRPr="008342D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230,460</w:t>
            </w:r>
          </w:p>
        </w:tc>
      </w:tr>
      <w:tr w:rsidR="00FA7AF9" w:rsidRPr="00A005EE" w14:paraId="50CAACB2" w14:textId="77777777" w:rsidTr="00CF3E11">
        <w:trPr>
          <w:cantSplit/>
        </w:trPr>
        <w:tc>
          <w:tcPr>
            <w:tcW w:w="3510" w:type="dxa"/>
          </w:tcPr>
          <w:p w14:paraId="72D6913B" w14:textId="77777777" w:rsidR="00FA7AF9" w:rsidRPr="00A27B59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C8E6B63" w14:textId="77777777" w:rsidR="00FA7AF9" w:rsidRPr="007D41B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EBA7E9E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3986272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8056A63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2CF0991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BAEE2F4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F459E55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CD7E7BE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1E214BB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41FFF4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405326B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066C199A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C1EDD9E" w14:textId="564B380B" w:rsidR="00FA7AF9" w:rsidRPr="00A005EE" w:rsidRDefault="00062F7A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(24,008)</w:t>
            </w:r>
          </w:p>
        </w:tc>
        <w:tc>
          <w:tcPr>
            <w:tcW w:w="243" w:type="dxa"/>
            <w:vAlign w:val="bottom"/>
          </w:tcPr>
          <w:p w14:paraId="4728EAD6" w14:textId="77777777" w:rsidR="00FA7AF9" w:rsidRPr="00A005EE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7C5F813" w14:textId="13DD2292" w:rsidR="00FA7AF9" w:rsidRPr="00A005EE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(37,226)</w:t>
            </w:r>
          </w:p>
        </w:tc>
      </w:tr>
      <w:tr w:rsidR="00FA7AF9" w:rsidRPr="00A005EE" w14:paraId="65AAF1B0" w14:textId="77777777" w:rsidTr="00CF3E11">
        <w:trPr>
          <w:cantSplit/>
        </w:trPr>
        <w:tc>
          <w:tcPr>
            <w:tcW w:w="3510" w:type="dxa"/>
          </w:tcPr>
          <w:p w14:paraId="0A50008F" w14:textId="16A09189" w:rsidR="00FA7AF9" w:rsidRDefault="00FA7AF9" w:rsidP="00FA7AF9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FA7AF9">
              <w:rPr>
                <w:rFonts w:ascii="Times New Roman" w:hAnsi="Times New Roman" w:cs="Times New Roman"/>
                <w:sz w:val="22"/>
                <w:szCs w:val="22"/>
              </w:rPr>
              <w:t>Share of profit of joint ventures</w:t>
            </w:r>
          </w:p>
        </w:tc>
        <w:tc>
          <w:tcPr>
            <w:tcW w:w="1350" w:type="dxa"/>
            <w:vAlign w:val="bottom"/>
          </w:tcPr>
          <w:p w14:paraId="3A3223E6" w14:textId="77777777" w:rsidR="00FA7AF9" w:rsidRPr="007D41B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0980001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244EAD9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8F2616C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59036DD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89592D4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D2EA0FD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0E2D8CF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9A4614E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235BA96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243F0C0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377AA94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0D7A56A" w14:textId="77777777" w:rsidR="00FA7AF9" w:rsidRPr="00A005EE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BF1AF72" w14:textId="77777777" w:rsidR="00FA7AF9" w:rsidRPr="00A005EE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1E47D61" w14:textId="77777777" w:rsidR="00FA7AF9" w:rsidRPr="00A005EE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FA7AF9" w:rsidRPr="00503FC6" w14:paraId="6C6F12F9" w14:textId="77777777" w:rsidTr="00CF3E11">
        <w:trPr>
          <w:cantSplit/>
        </w:trPr>
        <w:tc>
          <w:tcPr>
            <w:tcW w:w="3510" w:type="dxa"/>
          </w:tcPr>
          <w:p w14:paraId="6A06EC17" w14:textId="77777777" w:rsidR="00FA7AF9" w:rsidRPr="00A27B59" w:rsidRDefault="00FA7AF9" w:rsidP="00FA7AF9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269C1190" w14:textId="77777777" w:rsidR="00FA7AF9" w:rsidRPr="007D41B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4C5A87AB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8139A77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3199DEC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8CC46A4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FBEEE99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AD44882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CEE96C3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81ABAA4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476EC89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15D1E21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C59DA71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E1DDDAB" w14:textId="3361E661" w:rsidR="00FA7AF9" w:rsidRDefault="00062F7A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49,525</w:t>
            </w:r>
          </w:p>
        </w:tc>
        <w:tc>
          <w:tcPr>
            <w:tcW w:w="243" w:type="dxa"/>
            <w:vAlign w:val="bottom"/>
          </w:tcPr>
          <w:p w14:paraId="1ACDC0F1" w14:textId="77777777" w:rsidR="00FA7AF9" w:rsidRPr="00503FC6" w:rsidRDefault="00FA7AF9" w:rsidP="00FA7AF9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26F8C87" w14:textId="504B3C2B" w:rsidR="00FA7AF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35,325</w:t>
            </w:r>
          </w:p>
        </w:tc>
      </w:tr>
      <w:tr w:rsidR="00FA7AF9" w:rsidRPr="00503FC6" w14:paraId="206D5B3C" w14:textId="77777777" w:rsidTr="00CF3E11">
        <w:trPr>
          <w:cantSplit/>
        </w:trPr>
        <w:tc>
          <w:tcPr>
            <w:tcW w:w="3510" w:type="dxa"/>
          </w:tcPr>
          <w:p w14:paraId="7C37C4ED" w14:textId="77777777" w:rsidR="00FA7AF9" w:rsidRPr="00A27B59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028ABCA6" w14:textId="77777777" w:rsidR="00FA7AF9" w:rsidRPr="007D41B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F73EC39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D39F7DD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3E6A9C1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30B5476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4B41CBE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BF71D3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77E8C76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CDF586C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F4FDAA2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58369EB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D8339F4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E5340D3" w14:textId="46B66FE2" w:rsidR="00FA7AF9" w:rsidRPr="00503FC6" w:rsidRDefault="00062F7A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(52,789)</w:t>
            </w:r>
          </w:p>
        </w:tc>
        <w:tc>
          <w:tcPr>
            <w:tcW w:w="243" w:type="dxa"/>
            <w:vAlign w:val="bottom"/>
          </w:tcPr>
          <w:p w14:paraId="4AEAA9CE" w14:textId="77777777" w:rsidR="00FA7AF9" w:rsidRPr="00503FC6" w:rsidRDefault="00FA7AF9" w:rsidP="00FA7AF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78124CC" w14:textId="2AF9A083" w:rsidR="00FA7AF9" w:rsidRPr="00503FC6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(39,089)</w:t>
            </w:r>
          </w:p>
        </w:tc>
      </w:tr>
      <w:tr w:rsidR="007F47D9" w:rsidRPr="00503FC6" w14:paraId="0A96794C" w14:textId="77777777" w:rsidTr="00CF3E11">
        <w:trPr>
          <w:cantSplit/>
        </w:trPr>
        <w:tc>
          <w:tcPr>
            <w:tcW w:w="3510" w:type="dxa"/>
          </w:tcPr>
          <w:p w14:paraId="1E51DE52" w14:textId="77777777" w:rsidR="007F47D9" w:rsidRPr="00503FC6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45CABB3E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0D7E0FFE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384E4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31FCCD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6012B4B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5E6AD06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D886B4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589B56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3F00117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0AC0517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24BEF9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6324799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872F" w14:textId="166E18F3" w:rsidR="007F47D9" w:rsidRPr="00503FC6" w:rsidRDefault="00062F7A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255,984</w:t>
            </w:r>
          </w:p>
        </w:tc>
        <w:tc>
          <w:tcPr>
            <w:tcW w:w="243" w:type="dxa"/>
            <w:vAlign w:val="bottom"/>
          </w:tcPr>
          <w:p w14:paraId="49DBDE4E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3413" w14:textId="6B74A38D" w:rsidR="007F47D9" w:rsidRPr="00503FC6" w:rsidRDefault="00FA7AF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FA7AF9">
              <w:rPr>
                <w:b/>
                <w:bCs/>
                <w:color w:val="000000"/>
                <w:szCs w:val="22"/>
                <w:rtl/>
              </w:rPr>
              <w:t>189</w:t>
            </w:r>
            <w:r w:rsidRPr="00FA7AF9">
              <w:rPr>
                <w:b/>
                <w:bCs/>
                <w:color w:val="000000"/>
                <w:szCs w:val="22"/>
              </w:rPr>
              <w:t>,470</w:t>
            </w:r>
          </w:p>
        </w:tc>
      </w:tr>
      <w:tr w:rsidR="00FA7AF9" w:rsidRPr="00503FC6" w14:paraId="477FFF5E" w14:textId="77777777" w:rsidTr="00216A9B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60B505F3" w14:textId="77777777" w:rsidR="00FA7AF9" w:rsidRPr="00F010AD" w:rsidRDefault="00FA7AF9" w:rsidP="00FA7AF9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B227ED" w14:textId="77777777" w:rsidR="00FA7AF9" w:rsidRPr="007D41B5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CB2711D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04AA19FD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CB3B815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5A9C7CE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3D63234C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14:paraId="1F4DDEF2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096EB692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14:paraId="775EAB8B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05E7EFA8" w14:textId="77777777" w:rsidR="00FA7AF9" w:rsidRPr="00A27B59" w:rsidRDefault="00FA7AF9" w:rsidP="00FA7AF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2DE1B2C2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46939531" w14:textId="77777777" w:rsidR="00FA7AF9" w:rsidRPr="00A27B5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6CF550A" w14:textId="77777777" w:rsidR="00FA7AF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7AFE2B1C" w14:textId="77777777" w:rsidR="00FA7AF9" w:rsidRPr="00503FC6" w:rsidRDefault="00FA7AF9" w:rsidP="00FA7AF9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03C8C025" w14:textId="77777777" w:rsidR="00FA7AF9" w:rsidRDefault="00FA7AF9" w:rsidP="00FA7AF9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</w:tbl>
    <w:bookmarkEnd w:id="3"/>
    <w:p w14:paraId="76A6967B" w14:textId="4E66192E" w:rsidR="007F47D9" w:rsidRDefault="008357DB" w:rsidP="00E6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40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 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770FE9AE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FA7AF9" w:rsidRPr="00FA7AF9">
        <w:rPr>
          <w:rFonts w:ascii="Times New Roman" w:hAnsi="Times New Roman"/>
          <w:sz w:val="22"/>
          <w:szCs w:val="22"/>
        </w:rPr>
        <w:t xml:space="preserve">30 June </w:t>
      </w:r>
      <w:r w:rsidR="006B03B5">
        <w:rPr>
          <w:rFonts w:ascii="Times New Roman" w:hAnsi="Times New Roman"/>
          <w:sz w:val="22"/>
          <w:szCs w:val="22"/>
        </w:rPr>
        <w:t>202</w:t>
      </w:r>
      <w:r w:rsidR="007F47D9">
        <w:rPr>
          <w:rFonts w:ascii="Times New Roman" w:hAnsi="Times New Roman"/>
          <w:sz w:val="22"/>
          <w:szCs w:val="22"/>
        </w:rPr>
        <w:t>4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04242B">
        <w:rPr>
          <w:rFonts w:ascii="Times New Roman" w:hAnsi="Times New Roman" w:cs="Times New Roman"/>
          <w:sz w:val="22"/>
          <w:szCs w:val="22"/>
        </w:rPr>
        <w:t>3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0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59"/>
        <w:gridCol w:w="179"/>
        <w:gridCol w:w="1172"/>
        <w:gridCol w:w="181"/>
        <w:gridCol w:w="1190"/>
        <w:gridCol w:w="184"/>
        <w:gridCol w:w="1206"/>
        <w:gridCol w:w="187"/>
        <w:gridCol w:w="1242"/>
        <w:gridCol w:w="204"/>
        <w:gridCol w:w="1211"/>
        <w:gridCol w:w="192"/>
        <w:gridCol w:w="1209"/>
        <w:gridCol w:w="243"/>
        <w:gridCol w:w="1209"/>
      </w:tblGrid>
      <w:tr w:rsidR="00955168" w:rsidRPr="00516BBF" w14:paraId="4CB94AF7" w14:textId="77777777">
        <w:trPr>
          <w:cantSplit/>
        </w:trPr>
        <w:tc>
          <w:tcPr>
            <w:tcW w:w="3071" w:type="dxa"/>
          </w:tcPr>
          <w:p w14:paraId="0DC1E4BC" w14:textId="77777777" w:rsidR="00955168" w:rsidRDefault="00955168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68" w:type="dxa"/>
            <w:gridSpan w:val="15"/>
          </w:tcPr>
          <w:p w14:paraId="5DACE425" w14:textId="2241B68B" w:rsidR="00955168" w:rsidRPr="001779E4" w:rsidRDefault="00955168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 xml:space="preserve">Consolidated </w:t>
            </w:r>
            <w:r w:rsidR="00A53775">
              <w:rPr>
                <w:szCs w:val="22"/>
              </w:rPr>
              <w:t>financial statements</w:t>
            </w:r>
          </w:p>
        </w:tc>
      </w:tr>
      <w:tr w:rsidR="007F05EB" w:rsidRPr="00516BBF" w14:paraId="53DFD62C" w14:textId="77777777" w:rsidTr="00CF3E11">
        <w:trPr>
          <w:cantSplit/>
        </w:trPr>
        <w:tc>
          <w:tcPr>
            <w:tcW w:w="3071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1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580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92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7F05EB" w:rsidRPr="00516BBF" w14:paraId="793046B2" w14:textId="77777777" w:rsidTr="00CF3E11">
        <w:trPr>
          <w:cantSplit/>
        </w:trPr>
        <w:tc>
          <w:tcPr>
            <w:tcW w:w="3071" w:type="dxa"/>
          </w:tcPr>
          <w:p w14:paraId="4D284614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D153CEB" w14:textId="32B335EC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A7A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A7AF9" w:rsidRPr="00FA7AF9"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179" w:type="dxa"/>
          </w:tcPr>
          <w:p w14:paraId="52CEBA11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FC50EF1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1" w:type="dxa"/>
          </w:tcPr>
          <w:p w14:paraId="25DB1B8E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1BCCE8E" w14:textId="49BDC70F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A7A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A7AF9" w:rsidRPr="00FA7AF9"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184" w:type="dxa"/>
          </w:tcPr>
          <w:p w14:paraId="234D11BA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5EADD4E0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7" w:type="dxa"/>
          </w:tcPr>
          <w:p w14:paraId="4DCC7A1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742FE7" w14:textId="0E611B01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A7A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A7AF9" w:rsidRPr="00FA7AF9"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204" w:type="dxa"/>
          </w:tcPr>
          <w:p w14:paraId="5C5E743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E9CCD14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92" w:type="dxa"/>
          </w:tcPr>
          <w:p w14:paraId="5074381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1599345C" w14:textId="768E9989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A7AF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A7AF9" w:rsidRPr="00FA7AF9"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243" w:type="dxa"/>
          </w:tcPr>
          <w:p w14:paraId="317A6B0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06837C5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7F05EB" w:rsidRPr="00516BBF" w14:paraId="6FC4A884" w14:textId="77777777" w:rsidTr="00CF3E11">
        <w:trPr>
          <w:cantSplit/>
        </w:trPr>
        <w:tc>
          <w:tcPr>
            <w:tcW w:w="3071" w:type="dxa"/>
          </w:tcPr>
          <w:p w14:paraId="4C151B77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0CB875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79" w:type="dxa"/>
          </w:tcPr>
          <w:p w14:paraId="7B14BA2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5371D72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1" w:type="dxa"/>
          </w:tcPr>
          <w:p w14:paraId="0E719B2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75AAB05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4" w:type="dxa"/>
          </w:tcPr>
          <w:p w14:paraId="2C5FB5F6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6ED45B5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7" w:type="dxa"/>
          </w:tcPr>
          <w:p w14:paraId="63C1ACB7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0BCFA9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04" w:type="dxa"/>
          </w:tcPr>
          <w:p w14:paraId="182A3E72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7AA49C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92" w:type="dxa"/>
          </w:tcPr>
          <w:p w14:paraId="4ADDDB4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3C32B153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43" w:type="dxa"/>
          </w:tcPr>
          <w:p w14:paraId="7FC99843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73E33DBE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7F05EB" w:rsidRPr="00516BBF" w14:paraId="14E35188" w14:textId="77777777" w:rsidTr="00CF3E11">
        <w:trPr>
          <w:cantSplit/>
        </w:trPr>
        <w:tc>
          <w:tcPr>
            <w:tcW w:w="3071" w:type="dxa"/>
          </w:tcPr>
          <w:p w14:paraId="6681D1F4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68" w:type="dxa"/>
            <w:gridSpan w:val="15"/>
          </w:tcPr>
          <w:p w14:paraId="1D605D2D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7F05EB" w:rsidRPr="00516BBF" w14:paraId="158A0DB4" w14:textId="77777777" w:rsidTr="00CF3E11">
        <w:trPr>
          <w:cantSplit/>
        </w:trPr>
        <w:tc>
          <w:tcPr>
            <w:tcW w:w="3071" w:type="dxa"/>
          </w:tcPr>
          <w:p w14:paraId="6FBB7B23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66FD86B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9" w:type="dxa"/>
            <w:vAlign w:val="bottom"/>
          </w:tcPr>
          <w:p w14:paraId="0BCE272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EC122C3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25F8EF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36FDA5BA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BCBA949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F2A31C2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0C3A9F4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4D5BE49C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95E0EE2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86DE89E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B81BA2E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AD06D2C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8F91191" w14:textId="77777777" w:rsidR="007F05EB" w:rsidRPr="001779E4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623C6B0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7F05EB" w:rsidRPr="00516BBF" w14:paraId="4E1F1723" w14:textId="77777777">
        <w:trPr>
          <w:cantSplit/>
        </w:trPr>
        <w:tc>
          <w:tcPr>
            <w:tcW w:w="3071" w:type="dxa"/>
          </w:tcPr>
          <w:p w14:paraId="6C3C7BF8" w14:textId="77777777" w:rsidR="007F05EB" w:rsidRPr="00A27B59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CC12B" w14:textId="0F5ABB8C" w:rsidR="007F05EB" w:rsidRPr="00516BBF" w:rsidRDefault="00C10DE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752,203</w:t>
            </w:r>
          </w:p>
        </w:tc>
        <w:tc>
          <w:tcPr>
            <w:tcW w:w="179" w:type="dxa"/>
            <w:vAlign w:val="bottom"/>
          </w:tcPr>
          <w:p w14:paraId="523B740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DDDF49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760,191</w:t>
            </w:r>
          </w:p>
        </w:tc>
        <w:tc>
          <w:tcPr>
            <w:tcW w:w="181" w:type="dxa"/>
            <w:vAlign w:val="bottom"/>
          </w:tcPr>
          <w:p w14:paraId="56FE62A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CB521" w14:textId="3AB72869" w:rsidR="007F05EB" w:rsidRPr="00516BBF" w:rsidRDefault="00C10DE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14AA0">
              <w:rPr>
                <w:szCs w:val="22"/>
              </w:rPr>
              <w:t>63,871</w:t>
            </w:r>
          </w:p>
        </w:tc>
        <w:tc>
          <w:tcPr>
            <w:tcW w:w="184" w:type="dxa"/>
            <w:vAlign w:val="bottom"/>
          </w:tcPr>
          <w:p w14:paraId="005D9FD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2CA91E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62,793</w:t>
            </w:r>
          </w:p>
        </w:tc>
        <w:tc>
          <w:tcPr>
            <w:tcW w:w="187" w:type="dxa"/>
            <w:vAlign w:val="bottom"/>
          </w:tcPr>
          <w:p w14:paraId="504C936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0A786" w14:textId="4697744E" w:rsidR="007F05EB" w:rsidRPr="00516BBF" w:rsidRDefault="00C10DE2" w:rsidP="00C10DE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37314">
              <w:rPr>
                <w:szCs w:val="22"/>
              </w:rPr>
              <w:t>3,879,441</w:t>
            </w:r>
          </w:p>
        </w:tc>
        <w:tc>
          <w:tcPr>
            <w:tcW w:w="204" w:type="dxa"/>
            <w:vAlign w:val="bottom"/>
          </w:tcPr>
          <w:p w14:paraId="0DE77AE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0461A9E3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3,693,712</w:t>
            </w:r>
          </w:p>
        </w:tc>
        <w:tc>
          <w:tcPr>
            <w:tcW w:w="192" w:type="dxa"/>
            <w:vAlign w:val="bottom"/>
          </w:tcPr>
          <w:p w14:paraId="31BF1A05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560045" w14:textId="72BA8C33" w:rsidR="007F05EB" w:rsidRPr="00516BBF" w:rsidRDefault="00C10DE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C10DE2">
              <w:rPr>
                <w:szCs w:val="22"/>
              </w:rPr>
              <w:t>4,695,515</w:t>
            </w:r>
          </w:p>
        </w:tc>
        <w:tc>
          <w:tcPr>
            <w:tcW w:w="243" w:type="dxa"/>
          </w:tcPr>
          <w:p w14:paraId="7D55115B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387DC66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4,516,696</w:t>
            </w:r>
          </w:p>
        </w:tc>
      </w:tr>
      <w:tr w:rsidR="007F05EB" w:rsidRPr="00516BBF" w14:paraId="53D7F376" w14:textId="77777777">
        <w:trPr>
          <w:cantSplit/>
        </w:trPr>
        <w:tc>
          <w:tcPr>
            <w:tcW w:w="3071" w:type="dxa"/>
          </w:tcPr>
          <w:p w14:paraId="19C76AA4" w14:textId="77777777" w:rsidR="007F05EB" w:rsidRPr="00A27B59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2CFA7" w14:textId="79B39DB4" w:rsidR="007F05EB" w:rsidRPr="00516BBF" w:rsidRDefault="00C10DE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1,764</w:t>
            </w:r>
          </w:p>
        </w:tc>
        <w:tc>
          <w:tcPr>
            <w:tcW w:w="179" w:type="dxa"/>
            <w:vAlign w:val="bottom"/>
          </w:tcPr>
          <w:p w14:paraId="0DF4E461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EA254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4,764</w:t>
            </w:r>
          </w:p>
        </w:tc>
        <w:tc>
          <w:tcPr>
            <w:tcW w:w="181" w:type="dxa"/>
            <w:vAlign w:val="bottom"/>
          </w:tcPr>
          <w:p w14:paraId="5FA3AAB7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91D9A" w14:textId="1F961E49" w:rsidR="007F05EB" w:rsidRPr="00516BBF" w:rsidRDefault="00C10DE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14AA0">
              <w:rPr>
                <w:szCs w:val="22"/>
              </w:rPr>
              <w:t>46,512</w:t>
            </w:r>
          </w:p>
        </w:tc>
        <w:tc>
          <w:tcPr>
            <w:tcW w:w="184" w:type="dxa"/>
            <w:vAlign w:val="bottom"/>
          </w:tcPr>
          <w:p w14:paraId="38515EB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AC1835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43,969</w:t>
            </w:r>
          </w:p>
        </w:tc>
        <w:tc>
          <w:tcPr>
            <w:tcW w:w="187" w:type="dxa"/>
            <w:vAlign w:val="bottom"/>
          </w:tcPr>
          <w:p w14:paraId="79296EC9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8C0470" w14:textId="3B55BB83" w:rsidR="007F05EB" w:rsidRPr="00516BBF" w:rsidRDefault="00C10DE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37314">
              <w:rPr>
                <w:szCs w:val="22"/>
              </w:rPr>
              <w:t>904,215</w:t>
            </w:r>
          </w:p>
        </w:tc>
        <w:tc>
          <w:tcPr>
            <w:tcW w:w="204" w:type="dxa"/>
            <w:vAlign w:val="bottom"/>
          </w:tcPr>
          <w:p w14:paraId="27931A6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6983F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858,028</w:t>
            </w:r>
          </w:p>
        </w:tc>
        <w:tc>
          <w:tcPr>
            <w:tcW w:w="192" w:type="dxa"/>
            <w:vAlign w:val="bottom"/>
          </w:tcPr>
          <w:p w14:paraId="57F96A2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B6EC9" w14:textId="79A172DD" w:rsidR="007F05EB" w:rsidRPr="00516BBF" w:rsidRDefault="00C10DE2" w:rsidP="00C10DE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C10DE2">
              <w:rPr>
                <w:szCs w:val="22"/>
              </w:rPr>
              <w:t>952,491</w:t>
            </w:r>
          </w:p>
        </w:tc>
        <w:tc>
          <w:tcPr>
            <w:tcW w:w="243" w:type="dxa"/>
          </w:tcPr>
          <w:p w14:paraId="3285C31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9A8B1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906,761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993D309" w14:textId="7D216ABC" w:rsidR="00FA7AF9" w:rsidRDefault="00C66CB7" w:rsidP="0030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pacing w:val="4"/>
          <w:sz w:val="22"/>
          <w:szCs w:val="22"/>
        </w:rPr>
      </w:pPr>
      <w:r w:rsidRPr="00EA1434">
        <w:rPr>
          <w:rFonts w:ascii="Times New Roman" w:hAnsi="Times New Roman" w:cs="Times New Roman"/>
          <w:bCs/>
          <w:sz w:val="22"/>
          <w:szCs w:val="22"/>
        </w:rPr>
        <w:t xml:space="preserve">During the </w:t>
      </w:r>
      <w:r w:rsidR="00FA7AF9">
        <w:rPr>
          <w:rFonts w:ascii="Times New Roman" w:hAnsi="Times New Roman"/>
          <w:bCs/>
          <w:sz w:val="22"/>
          <w:szCs w:val="28"/>
        </w:rPr>
        <w:t>six</w:t>
      </w:r>
      <w:r w:rsidRPr="00EA1434">
        <w:rPr>
          <w:rFonts w:ascii="Times New Roman" w:hAnsi="Times New Roman" w:cs="Times New Roman"/>
          <w:bCs/>
          <w:sz w:val="22"/>
          <w:szCs w:val="22"/>
        </w:rPr>
        <w:t xml:space="preserve">-month period ended </w:t>
      </w:r>
      <w:r w:rsidR="00B01BA3" w:rsidRPr="00EA1434">
        <w:rPr>
          <w:rFonts w:ascii="Times New Roman" w:hAnsi="Times New Roman" w:cs="Times New Roman"/>
          <w:bCs/>
          <w:sz w:val="22"/>
          <w:szCs w:val="22"/>
        </w:rPr>
        <w:t>3</w:t>
      </w:r>
      <w:r w:rsidR="00FA7AF9">
        <w:rPr>
          <w:rFonts w:ascii="Times New Roman" w:hAnsi="Times New Roman" w:cs="Times New Roman"/>
          <w:bCs/>
          <w:sz w:val="22"/>
          <w:szCs w:val="22"/>
        </w:rPr>
        <w:t>0</w:t>
      </w:r>
      <w:r w:rsidR="007F05EB" w:rsidRPr="00EA143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FA7AF9">
        <w:rPr>
          <w:rFonts w:ascii="Times New Roman" w:hAnsi="Times New Roman" w:cs="Times New Roman"/>
          <w:bCs/>
          <w:sz w:val="22"/>
          <w:szCs w:val="22"/>
        </w:rPr>
        <w:t>June</w:t>
      </w:r>
      <w:r w:rsidR="007F05EB" w:rsidRPr="00EA143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EA1434">
        <w:rPr>
          <w:rFonts w:ascii="Times New Roman" w:hAnsi="Times New Roman" w:cs="Times New Roman"/>
          <w:bCs/>
          <w:sz w:val="22"/>
          <w:szCs w:val="22"/>
        </w:rPr>
        <w:t>202</w:t>
      </w:r>
      <w:r w:rsidR="007F05EB" w:rsidRPr="00EA1434">
        <w:rPr>
          <w:rFonts w:ascii="Times New Roman" w:hAnsi="Times New Roman" w:cs="Times New Roman"/>
          <w:bCs/>
          <w:sz w:val="22"/>
          <w:szCs w:val="22"/>
        </w:rPr>
        <w:t>4</w:t>
      </w:r>
      <w:r w:rsidRPr="00EA1434">
        <w:rPr>
          <w:rFonts w:ascii="Times New Roman" w:hAnsi="Times New Roman" w:cs="Times New Roman"/>
          <w:bCs/>
          <w:sz w:val="22"/>
          <w:szCs w:val="22"/>
        </w:rPr>
        <w:t>, r</w:t>
      </w:r>
      <w:r w:rsidR="003550C4" w:rsidRPr="00EA1434">
        <w:rPr>
          <w:rFonts w:ascii="Times New Roman" w:hAnsi="Times New Roman" w:cs="Times New Roman"/>
          <w:bCs/>
          <w:sz w:val="22"/>
          <w:szCs w:val="22"/>
        </w:rPr>
        <w:t xml:space="preserve">evenue from one customer from real estate business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represents</w:t>
      </w:r>
      <w:r w:rsidR="00921FA5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approximately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Baht</w:t>
      </w:r>
      <w:r w:rsidR="00925266" w:rsidRPr="00EA1434">
        <w:rPr>
          <w:rFonts w:ascii="Times New Roman" w:hAnsi="Times New Roman" w:cstheme="minorBidi" w:hint="cs"/>
          <w:bCs/>
          <w:spacing w:val="4"/>
          <w:sz w:val="22"/>
          <w:szCs w:val="22"/>
          <w:cs/>
        </w:rPr>
        <w:t xml:space="preserve"> </w:t>
      </w:r>
      <w:r w:rsidR="005A1BE3">
        <w:rPr>
          <w:rFonts w:ascii="Times New Roman" w:hAnsi="Times New Roman" w:cstheme="minorBidi"/>
          <w:bCs/>
          <w:spacing w:val="4"/>
          <w:sz w:val="22"/>
          <w:szCs w:val="22"/>
        </w:rPr>
        <w:t>99</w:t>
      </w:r>
      <w:r w:rsidR="0069290F">
        <w:rPr>
          <w:rFonts w:ascii="Times New Roman" w:hAnsi="Times New Roman" w:cstheme="minorBidi"/>
          <w:bCs/>
          <w:spacing w:val="4"/>
          <w:sz w:val="22"/>
          <w:szCs w:val="22"/>
        </w:rPr>
        <w:t>.0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million</w:t>
      </w:r>
    </w:p>
    <w:p w14:paraId="439E9570" w14:textId="723399FB" w:rsidR="00C769A2" w:rsidRDefault="003550C4" w:rsidP="0030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(20</w:t>
      </w:r>
      <w:r w:rsidR="00B166BD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2</w:t>
      </w:r>
      <w:r w:rsidR="007F05EB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3</w:t>
      </w:r>
      <w:r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:</w:t>
      </w:r>
      <w:r w:rsidRPr="006D4876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Baht </w:t>
      </w:r>
      <w:r w:rsidR="00FA7AF9">
        <w:rPr>
          <w:rFonts w:ascii="Times New Roman" w:hAnsi="Times New Roman" w:cs="Times New Roman"/>
          <w:bCs/>
          <w:i/>
          <w:iCs/>
          <w:sz w:val="22"/>
          <w:szCs w:val="22"/>
        </w:rPr>
        <w:t>5</w:t>
      </w:r>
      <w:r w:rsidR="0069290F">
        <w:rPr>
          <w:rFonts w:ascii="Times New Roman" w:hAnsi="Times New Roman" w:cs="Times New Roman"/>
          <w:bCs/>
          <w:i/>
          <w:iCs/>
          <w:sz w:val="22"/>
          <w:szCs w:val="22"/>
        </w:rPr>
        <w:t>7.6</w:t>
      </w:r>
      <w:r w:rsidR="00753AC7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>million</w:t>
      </w:r>
      <w:r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9B6B36">
          <w:footerReference w:type="defaul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743EA8E" w14:textId="6CC240B5" w:rsidR="000B78F5" w:rsidRPr="007E6A5C" w:rsidRDefault="008E22D3" w:rsidP="00C9466E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7E6A5C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Dividends</w:t>
      </w:r>
    </w:p>
    <w:p w14:paraId="2216942F" w14:textId="77777777" w:rsidR="00C07C99" w:rsidRDefault="00C07C99" w:rsidP="005C5BED">
      <w:pPr>
        <w:pStyle w:val="BodyText2"/>
        <w:tabs>
          <w:tab w:val="left" w:pos="10080"/>
        </w:tabs>
        <w:ind w:right="-45"/>
        <w:rPr>
          <w:rFonts w:ascii="Times New Roman" w:hAnsi="Times New Roman"/>
          <w:sz w:val="22"/>
          <w:szCs w:val="22"/>
        </w:rPr>
      </w:pPr>
    </w:p>
    <w:p w14:paraId="5D0F1F67" w14:textId="2FEAEF96" w:rsidR="00C07C99" w:rsidRPr="00313B24" w:rsidRDefault="0071685F" w:rsidP="00C9466E">
      <w:pPr>
        <w:pStyle w:val="BodyText2"/>
        <w:tabs>
          <w:tab w:val="clear" w:pos="454"/>
          <w:tab w:val="left" w:pos="720"/>
        </w:tabs>
        <w:ind w:left="540" w:right="-4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Details of dividends during the six months </w:t>
      </w:r>
      <w:r w:rsidR="00D841DB">
        <w:rPr>
          <w:rFonts w:ascii="Times New Roman" w:hAnsi="Times New Roman"/>
          <w:sz w:val="22"/>
          <w:szCs w:val="22"/>
        </w:rPr>
        <w:t xml:space="preserve">periods ended 30 June 2024 and 2023 </w:t>
      </w:r>
      <w:r w:rsidR="00D841DB" w:rsidRPr="00B01857">
        <w:rPr>
          <w:rFonts w:ascii="Times New Roman" w:hAnsi="Times New Roman"/>
          <w:sz w:val="22"/>
          <w:szCs w:val="22"/>
        </w:rPr>
        <w:t xml:space="preserve">are as </w:t>
      </w:r>
      <w:r w:rsidR="00C07C99" w:rsidRPr="00B01857">
        <w:rPr>
          <w:rFonts w:ascii="Times New Roman" w:hAnsi="Times New Roman"/>
          <w:sz w:val="22"/>
          <w:szCs w:val="22"/>
        </w:rPr>
        <w:t>follow:</w:t>
      </w:r>
    </w:p>
    <w:p w14:paraId="28349447" w14:textId="77777777" w:rsidR="00C07C99" w:rsidRPr="00313B24" w:rsidRDefault="00C07C99" w:rsidP="00C07C99">
      <w:pPr>
        <w:pStyle w:val="BodyText2"/>
        <w:ind w:right="-45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530"/>
        <w:gridCol w:w="270"/>
        <w:gridCol w:w="1530"/>
        <w:gridCol w:w="270"/>
        <w:gridCol w:w="1233"/>
        <w:gridCol w:w="297"/>
        <w:gridCol w:w="1530"/>
      </w:tblGrid>
      <w:tr w:rsidR="00C07C99" w:rsidRPr="00313B24" w14:paraId="584153C9" w14:textId="77777777" w:rsidTr="00E56C5D">
        <w:tc>
          <w:tcPr>
            <w:tcW w:w="2340" w:type="dxa"/>
            <w:vAlign w:val="bottom"/>
          </w:tcPr>
          <w:p w14:paraId="042923D1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394FA8FF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0130E96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 xml:space="preserve">Approval </w:t>
            </w:r>
          </w:p>
          <w:p w14:paraId="36236310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>date</w:t>
            </w:r>
          </w:p>
        </w:tc>
        <w:tc>
          <w:tcPr>
            <w:tcW w:w="270" w:type="dxa"/>
          </w:tcPr>
          <w:p w14:paraId="069C3D19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2E0AB38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>Payment schedule</w:t>
            </w:r>
          </w:p>
        </w:tc>
        <w:tc>
          <w:tcPr>
            <w:tcW w:w="270" w:type="dxa"/>
          </w:tcPr>
          <w:p w14:paraId="70155397" w14:textId="77777777" w:rsidR="00C07C99" w:rsidRPr="00030E34" w:rsidRDefault="00C07C99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7D34B64C" w14:textId="77777777" w:rsidR="00C07C99" w:rsidRPr="00030E34" w:rsidRDefault="00C07C99">
            <w:pPr>
              <w:pStyle w:val="block"/>
              <w:spacing w:after="0" w:line="240" w:lineRule="auto"/>
              <w:ind w:left="-110" w:right="-108"/>
              <w:jc w:val="center"/>
              <w:rPr>
                <w:szCs w:val="22"/>
              </w:rPr>
            </w:pPr>
            <w:r w:rsidRPr="00030E34">
              <w:rPr>
                <w:szCs w:val="22"/>
              </w:rPr>
              <w:t xml:space="preserve">Dividend rate </w:t>
            </w:r>
          </w:p>
          <w:p w14:paraId="6A4277EB" w14:textId="77777777" w:rsidR="00C07C99" w:rsidRPr="00030E34" w:rsidRDefault="00C07C99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030E34">
              <w:rPr>
                <w:szCs w:val="22"/>
              </w:rPr>
              <w:t>per share</w:t>
            </w:r>
            <w:r w:rsidRPr="00030E34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97" w:type="dxa"/>
            <w:vAlign w:val="bottom"/>
          </w:tcPr>
          <w:p w14:paraId="12FF6B62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BC74F7D" w14:textId="77777777" w:rsidR="00C07C99" w:rsidRPr="00030E34" w:rsidRDefault="00C07C9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030E34">
              <w:rPr>
                <w:szCs w:val="22"/>
                <w:lang w:val="en-US" w:bidi="th-TH"/>
              </w:rPr>
              <w:t>Amount</w:t>
            </w:r>
          </w:p>
        </w:tc>
      </w:tr>
      <w:tr w:rsidR="00C07C99" w:rsidRPr="00313B24" w14:paraId="65BE0481" w14:textId="77777777" w:rsidTr="00E56C5D">
        <w:tc>
          <w:tcPr>
            <w:tcW w:w="2340" w:type="dxa"/>
            <w:vAlign w:val="bottom"/>
          </w:tcPr>
          <w:p w14:paraId="5D383D14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518C1A28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6D44DF8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19BFE9FB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27FEF36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3108F131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3F19A0F8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030E34">
              <w:rPr>
                <w:i/>
                <w:iCs/>
                <w:szCs w:val="22"/>
              </w:rPr>
              <w:t>(Baht)</w:t>
            </w:r>
          </w:p>
        </w:tc>
        <w:tc>
          <w:tcPr>
            <w:tcW w:w="297" w:type="dxa"/>
            <w:vAlign w:val="bottom"/>
          </w:tcPr>
          <w:p w14:paraId="55411E76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E3A82F0" w14:textId="77777777" w:rsidR="00C07C99" w:rsidRPr="00030E34" w:rsidRDefault="00C07C99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030E34">
              <w:rPr>
                <w:i/>
                <w:iCs/>
                <w:szCs w:val="22"/>
              </w:rPr>
              <w:t>(in million Baht)</w:t>
            </w:r>
          </w:p>
        </w:tc>
      </w:tr>
      <w:tr w:rsidR="00C07C99" w:rsidRPr="00313B24" w14:paraId="19F2C132" w14:textId="77777777" w:rsidTr="00E56C5D">
        <w:tc>
          <w:tcPr>
            <w:tcW w:w="2340" w:type="dxa"/>
            <w:vAlign w:val="bottom"/>
          </w:tcPr>
          <w:p w14:paraId="45BFC877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i/>
                <w:iCs/>
                <w:szCs w:val="22"/>
              </w:rPr>
              <w:t>202</w:t>
            </w:r>
            <w:r>
              <w:rPr>
                <w:i/>
                <w:iCs/>
                <w:szCs w:val="22"/>
              </w:rPr>
              <w:t>4</w:t>
            </w:r>
          </w:p>
        </w:tc>
        <w:tc>
          <w:tcPr>
            <w:tcW w:w="270" w:type="dxa"/>
          </w:tcPr>
          <w:p w14:paraId="697A63E1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756A919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72A1EF4F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96691A0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EED7E90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781D598A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97" w:type="dxa"/>
            <w:vAlign w:val="bottom"/>
          </w:tcPr>
          <w:p w14:paraId="1900ED75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3A271C0" w14:textId="77777777" w:rsidR="00C07C99" w:rsidRPr="00030E34" w:rsidRDefault="00C07C9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B01857" w:rsidRPr="00313B24" w14:paraId="4B3B266D" w14:textId="77777777" w:rsidTr="00B01857">
        <w:tc>
          <w:tcPr>
            <w:tcW w:w="2340" w:type="dxa"/>
            <w:vAlign w:val="bottom"/>
          </w:tcPr>
          <w:p w14:paraId="39CCB073" w14:textId="1500D652" w:rsidR="00B01857" w:rsidRPr="008F25F9" w:rsidRDefault="00B01857" w:rsidP="00B01857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  <w:r w:rsidRPr="008F25F9">
              <w:rPr>
                <w:szCs w:val="22"/>
              </w:rPr>
              <w:t>Annual dividend of 202</w:t>
            </w:r>
            <w:r w:rsidR="00E34793"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7C9A02D7" w14:textId="77777777" w:rsidR="00B01857" w:rsidRPr="00030E34" w:rsidRDefault="00B01857" w:rsidP="00B01857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B6BF4DB" w14:textId="6DF77607" w:rsidR="00B01857" w:rsidRPr="00030E34" w:rsidRDefault="00B01857" w:rsidP="00E34793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  <w:lang w:bidi="th-TH"/>
              </w:rPr>
            </w:pPr>
            <w:r w:rsidRPr="008F25F9">
              <w:rPr>
                <w:szCs w:val="22"/>
              </w:rPr>
              <w:t>25 April 202</w:t>
            </w:r>
            <w:r w:rsidR="00E34793"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379D4E0D" w14:textId="77777777" w:rsidR="00B01857" w:rsidRPr="00030E34" w:rsidRDefault="00B01857" w:rsidP="00E34793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8C8100E" w14:textId="17A0BCB5" w:rsidR="00B01857" w:rsidRPr="00030E34" w:rsidRDefault="00B01857" w:rsidP="00E34793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May 202</w:t>
            </w:r>
            <w:r w:rsidR="00E34793">
              <w:rPr>
                <w:szCs w:val="22"/>
              </w:rPr>
              <w:t>4</w:t>
            </w:r>
          </w:p>
        </w:tc>
        <w:tc>
          <w:tcPr>
            <w:tcW w:w="270" w:type="dxa"/>
          </w:tcPr>
          <w:p w14:paraId="1E1CBFEE" w14:textId="77777777" w:rsidR="00B01857" w:rsidRPr="008F25F9" w:rsidRDefault="00B01857" w:rsidP="00B0185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FFBD4F1" w14:textId="5263A45F" w:rsidR="00B01857" w:rsidRPr="008F25F9" w:rsidRDefault="00B01857" w:rsidP="00E34793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 w:rsidRPr="008F25F9">
              <w:rPr>
                <w:szCs w:val="22"/>
              </w:rPr>
              <w:t>0.0</w:t>
            </w:r>
            <w:r w:rsidR="00E34793">
              <w:rPr>
                <w:szCs w:val="22"/>
              </w:rPr>
              <w:t>6</w:t>
            </w:r>
          </w:p>
        </w:tc>
        <w:tc>
          <w:tcPr>
            <w:tcW w:w="297" w:type="dxa"/>
            <w:vAlign w:val="bottom"/>
          </w:tcPr>
          <w:p w14:paraId="0B250655" w14:textId="77777777" w:rsidR="00B01857" w:rsidRPr="00030E34" w:rsidRDefault="00B01857" w:rsidP="00B01857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670AA1F" w14:textId="4E22CE6E" w:rsidR="00B01857" w:rsidRPr="008F25F9" w:rsidRDefault="00E34793" w:rsidP="008F25F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szCs w:val="22"/>
              </w:rPr>
            </w:pPr>
            <w:r>
              <w:rPr>
                <w:szCs w:val="22"/>
              </w:rPr>
              <w:t>122.90</w:t>
            </w:r>
          </w:p>
        </w:tc>
      </w:tr>
      <w:tr w:rsidR="00C07C99" w:rsidRPr="00313B24" w14:paraId="28B5307E" w14:textId="77777777" w:rsidTr="00B01857">
        <w:tc>
          <w:tcPr>
            <w:tcW w:w="2340" w:type="dxa"/>
            <w:vAlign w:val="bottom"/>
          </w:tcPr>
          <w:p w14:paraId="184F2397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2F1518D2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765F645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DA5A7EE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72840C2" w14:textId="77777777" w:rsidR="00C07C99" w:rsidRPr="00030E34" w:rsidRDefault="00C07C99" w:rsidP="00E34793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3E493083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18D6E9DC" w14:textId="77777777" w:rsidR="00C07C99" w:rsidRPr="00D74EC4" w:rsidRDefault="00C07C99" w:rsidP="00E34793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97" w:type="dxa"/>
            <w:vAlign w:val="bottom"/>
          </w:tcPr>
          <w:p w14:paraId="07D64F5A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3AEEC8A" w14:textId="77777777" w:rsidR="00C07C99" w:rsidRPr="00030E34" w:rsidRDefault="00C07C9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jc w:val="center"/>
              <w:rPr>
                <w:i/>
                <w:iCs/>
                <w:szCs w:val="22"/>
              </w:rPr>
            </w:pPr>
          </w:p>
        </w:tc>
      </w:tr>
      <w:tr w:rsidR="00C07C99" w:rsidRPr="00313B24" w14:paraId="2933215F" w14:textId="77777777" w:rsidTr="00E56C5D">
        <w:trPr>
          <w:trHeight w:val="64"/>
        </w:trPr>
        <w:tc>
          <w:tcPr>
            <w:tcW w:w="2340" w:type="dxa"/>
            <w:vAlign w:val="bottom"/>
          </w:tcPr>
          <w:p w14:paraId="4A121AC1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i/>
                <w:iCs/>
                <w:szCs w:val="22"/>
              </w:rPr>
              <w:t>202</w:t>
            </w:r>
            <w:r>
              <w:rPr>
                <w:i/>
                <w:iCs/>
                <w:szCs w:val="22"/>
              </w:rPr>
              <w:t>3</w:t>
            </w:r>
          </w:p>
        </w:tc>
        <w:tc>
          <w:tcPr>
            <w:tcW w:w="270" w:type="dxa"/>
          </w:tcPr>
          <w:p w14:paraId="339934CE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78BA2BF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62EF400B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F78CADA" w14:textId="77777777" w:rsidR="00C07C99" w:rsidRPr="00030E34" w:rsidRDefault="00C07C99" w:rsidP="00E34793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80AD368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425CF7D3" w14:textId="77777777" w:rsidR="00C07C99" w:rsidRPr="00D74EC4" w:rsidRDefault="00C07C99" w:rsidP="00E34793">
            <w:pPr>
              <w:pStyle w:val="block"/>
              <w:tabs>
                <w:tab w:val="decimal" w:pos="617"/>
                <w:tab w:val="decimal" w:pos="961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</w:p>
        </w:tc>
        <w:tc>
          <w:tcPr>
            <w:tcW w:w="297" w:type="dxa"/>
            <w:vAlign w:val="bottom"/>
          </w:tcPr>
          <w:p w14:paraId="039C3897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B33B1A7" w14:textId="77777777" w:rsidR="00C07C99" w:rsidRPr="00030E34" w:rsidRDefault="00C07C9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jc w:val="center"/>
              <w:rPr>
                <w:i/>
                <w:iCs/>
                <w:szCs w:val="22"/>
              </w:rPr>
            </w:pPr>
          </w:p>
        </w:tc>
      </w:tr>
      <w:tr w:rsidR="00C07C99" w:rsidRPr="00313B24" w14:paraId="7B850829" w14:textId="77777777" w:rsidTr="00E56C5D">
        <w:tc>
          <w:tcPr>
            <w:tcW w:w="2340" w:type="dxa"/>
            <w:vAlign w:val="bottom"/>
          </w:tcPr>
          <w:p w14:paraId="2993FADA" w14:textId="77777777" w:rsidR="00C07C99" w:rsidRPr="00030E34" w:rsidRDefault="00C07C99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  <w:r w:rsidRPr="00030E34">
              <w:rPr>
                <w:szCs w:val="22"/>
              </w:rPr>
              <w:t>Annual dividend of 202</w:t>
            </w:r>
            <w:r>
              <w:rPr>
                <w:szCs w:val="22"/>
              </w:rPr>
              <w:t>2</w:t>
            </w:r>
          </w:p>
        </w:tc>
        <w:tc>
          <w:tcPr>
            <w:tcW w:w="270" w:type="dxa"/>
          </w:tcPr>
          <w:p w14:paraId="2D0B3FA8" w14:textId="77777777" w:rsidR="00C07C99" w:rsidRPr="00030E34" w:rsidRDefault="00C07C9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395EE4B" w14:textId="77777777" w:rsidR="00C07C99" w:rsidRPr="00030E34" w:rsidRDefault="00C07C99" w:rsidP="00E34793">
            <w:pPr>
              <w:pStyle w:val="block"/>
              <w:tabs>
                <w:tab w:val="decimal" w:pos="158"/>
              </w:tabs>
              <w:spacing w:after="0" w:line="240" w:lineRule="auto"/>
              <w:ind w:left="-110" w:right="-146"/>
              <w:jc w:val="center"/>
              <w:rPr>
                <w:szCs w:val="22"/>
              </w:rPr>
            </w:pPr>
            <w:r>
              <w:rPr>
                <w:szCs w:val="22"/>
              </w:rPr>
              <w:t>25 April 2023</w:t>
            </w:r>
          </w:p>
        </w:tc>
        <w:tc>
          <w:tcPr>
            <w:tcW w:w="270" w:type="dxa"/>
          </w:tcPr>
          <w:p w14:paraId="49E37A0E" w14:textId="77777777" w:rsidR="00C07C99" w:rsidRPr="00030E34" w:rsidRDefault="00C07C9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6CE3784" w14:textId="77777777" w:rsidR="00C07C99" w:rsidRPr="00030E34" w:rsidRDefault="00C07C99" w:rsidP="00E34793">
            <w:pPr>
              <w:pStyle w:val="block"/>
              <w:spacing w:after="0" w:line="240" w:lineRule="auto"/>
              <w:ind w:left="-110" w:right="-110" w:firstLine="110"/>
              <w:jc w:val="center"/>
              <w:rPr>
                <w:szCs w:val="22"/>
              </w:rPr>
            </w:pPr>
            <w:r>
              <w:rPr>
                <w:szCs w:val="22"/>
              </w:rPr>
              <w:t>May 2023</w:t>
            </w:r>
          </w:p>
        </w:tc>
        <w:tc>
          <w:tcPr>
            <w:tcW w:w="270" w:type="dxa"/>
          </w:tcPr>
          <w:p w14:paraId="203480EC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19429988" w14:textId="77777777" w:rsidR="00C07C99" w:rsidRPr="00D74EC4" w:rsidRDefault="00C07C99" w:rsidP="00E34793">
            <w:pPr>
              <w:pStyle w:val="block"/>
              <w:tabs>
                <w:tab w:val="decimal" w:pos="617"/>
              </w:tabs>
              <w:spacing w:after="0" w:line="240" w:lineRule="auto"/>
              <w:ind w:left="-101" w:right="-86"/>
              <w:jc w:val="center"/>
              <w:rPr>
                <w:szCs w:val="22"/>
              </w:rPr>
            </w:pPr>
            <w:r>
              <w:rPr>
                <w:szCs w:val="22"/>
              </w:rPr>
              <w:t>0.05</w:t>
            </w:r>
          </w:p>
        </w:tc>
        <w:tc>
          <w:tcPr>
            <w:tcW w:w="297" w:type="dxa"/>
            <w:vAlign w:val="bottom"/>
          </w:tcPr>
          <w:p w14:paraId="2B08A7EF" w14:textId="77777777" w:rsidR="00C07C99" w:rsidRPr="00030E34" w:rsidRDefault="00C07C9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61F5824" w14:textId="77777777" w:rsidR="00C07C99" w:rsidRPr="00030E34" w:rsidRDefault="00C07C99">
            <w:pPr>
              <w:pStyle w:val="block"/>
              <w:tabs>
                <w:tab w:val="decimal" w:pos="961"/>
              </w:tabs>
              <w:spacing w:after="0" w:line="240" w:lineRule="auto"/>
              <w:ind w:left="-101" w:right="-86"/>
              <w:rPr>
                <w:i/>
                <w:iCs/>
                <w:szCs w:val="22"/>
              </w:rPr>
            </w:pPr>
            <w:r>
              <w:rPr>
                <w:szCs w:val="22"/>
              </w:rPr>
              <w:t>102.41</w:t>
            </w:r>
          </w:p>
        </w:tc>
      </w:tr>
    </w:tbl>
    <w:p w14:paraId="17077AC1" w14:textId="77777777" w:rsidR="000974B1" w:rsidRPr="00E13C68" w:rsidRDefault="000974B1" w:rsidP="008F25F9">
      <w:pPr>
        <w:pStyle w:val="block"/>
        <w:tabs>
          <w:tab w:val="decimal" w:pos="961"/>
        </w:tabs>
        <w:spacing w:after="0" w:line="240" w:lineRule="auto"/>
        <w:ind w:left="-101" w:right="-86"/>
        <w:rPr>
          <w:rFonts w:cstheme="minorBidi"/>
          <w:szCs w:val="28"/>
          <w:cs/>
          <w:lang w:bidi="th-TH"/>
        </w:rPr>
        <w:sectPr w:rsidR="000974B1" w:rsidRPr="00E13C68" w:rsidSect="005D5274">
          <w:pgSz w:w="11909" w:h="16834" w:code="9"/>
          <w:pgMar w:top="1152" w:right="576" w:bottom="1152" w:left="1170" w:header="720" w:footer="720" w:gutter="0"/>
          <w:cols w:space="720"/>
          <w:docGrid w:linePitch="245"/>
        </w:sectPr>
      </w:pPr>
    </w:p>
    <w:p w14:paraId="0AABA86D" w14:textId="454D084A" w:rsidR="001F6E6C" w:rsidRPr="00BB79F5" w:rsidRDefault="001F6E6C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3F2B418D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605FCB">
        <w:rPr>
          <w:rFonts w:ascii="Times New Roman" w:hAnsi="Times New Roman" w:cs="Times New Roman"/>
          <w:sz w:val="22"/>
          <w:szCs w:val="22"/>
        </w:rPr>
        <w:t>. It</w:t>
      </w:r>
      <w:r w:rsidRPr="00BD20ED">
        <w:rPr>
          <w:rFonts w:ascii="Times New Roman" w:hAnsi="Times New Roman" w:cs="Times New Roman"/>
          <w:sz w:val="22"/>
          <w:szCs w:val="22"/>
        </w:rPr>
        <w:t xml:space="preserve"> 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00"/>
        <w:gridCol w:w="270"/>
        <w:gridCol w:w="990"/>
      </w:tblGrid>
      <w:tr w:rsidR="008F58F8" w:rsidRPr="007E2D44" w14:paraId="511CE36A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1978DB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280" w:type="dxa"/>
            <w:gridSpan w:val="11"/>
          </w:tcPr>
          <w:p w14:paraId="2E24B412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0697CF3D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C4D4C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1C8793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82470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48FF56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8F600D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8A51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96BE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6945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6E4BCB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A5FC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852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194460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40EFF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E8A99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ACFB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17A4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42EF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3ED4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44198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7B687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59EB7B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853F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62845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A61B8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6173F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E57FE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B9C31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3C91F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18D7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F8BDB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E640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AA8C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CE3B25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3DA5A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7B601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422140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AD62F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A2AEA4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F0D9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9ED1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7DDB307F" w14:textId="6524D78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E062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8DFE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5FB99A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32A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AF70DB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31723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512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2AC05A9F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0EA92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80" w:type="dxa"/>
            <w:gridSpan w:val="11"/>
          </w:tcPr>
          <w:p w14:paraId="320952F5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2E1E61C5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0614288" w14:textId="2FCBEFAB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</w:t>
            </w:r>
            <w:r w:rsidR="00FA7AF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FA7AF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14:paraId="1E421AC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F08DAEF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6526E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B1349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022AD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CB95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CF3E11">
        <w:tc>
          <w:tcPr>
            <w:tcW w:w="5760" w:type="dxa"/>
          </w:tcPr>
          <w:p w14:paraId="5E999A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45C476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0A1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5512D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9BCE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9332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21FF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CF3E11">
        <w:tc>
          <w:tcPr>
            <w:tcW w:w="5760" w:type="dxa"/>
          </w:tcPr>
          <w:p w14:paraId="05DEA27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490B14E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ED1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2E5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455E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4D767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C5F9A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89B9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45F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BDCE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8E99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45B1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58993E4E" w14:textId="77777777" w:rsidTr="00CF3E11">
        <w:tc>
          <w:tcPr>
            <w:tcW w:w="5760" w:type="dxa"/>
          </w:tcPr>
          <w:p w14:paraId="6B50A2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0F69006B" w14:textId="78A27519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1,287</w:t>
            </w:r>
          </w:p>
        </w:tc>
        <w:tc>
          <w:tcPr>
            <w:tcW w:w="270" w:type="dxa"/>
          </w:tcPr>
          <w:p w14:paraId="4A41CB5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225A23" w14:textId="41746057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8DD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9519E5" w14:textId="71EC17C4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1,287</w:t>
            </w:r>
          </w:p>
        </w:tc>
        <w:tc>
          <w:tcPr>
            <w:tcW w:w="270" w:type="dxa"/>
          </w:tcPr>
          <w:p w14:paraId="700F24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AF4B1" w14:textId="52A49003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1,287</w:t>
            </w:r>
          </w:p>
        </w:tc>
        <w:tc>
          <w:tcPr>
            <w:tcW w:w="270" w:type="dxa"/>
            <w:vAlign w:val="bottom"/>
          </w:tcPr>
          <w:p w14:paraId="43B9DB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38F011" w14:textId="47D3C27E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EABB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F839F" w14:textId="0CCCE2C5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1,287</w:t>
            </w:r>
          </w:p>
        </w:tc>
      </w:tr>
      <w:tr w:rsidR="008F58F8" w:rsidRPr="007E2D44" w14:paraId="1836225E" w14:textId="77777777" w:rsidTr="00CF3E11">
        <w:tc>
          <w:tcPr>
            <w:tcW w:w="5760" w:type="dxa"/>
          </w:tcPr>
          <w:p w14:paraId="09F8247C" w14:textId="77777777" w:rsidR="008F58F8" w:rsidRPr="00FA2F4C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0F9C5CFA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791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889B6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F9B8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BDAE2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D000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ABC27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5003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9BAA77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E77C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B29CC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664D1D6" w14:textId="77777777" w:rsidTr="00CF3E11">
        <w:tc>
          <w:tcPr>
            <w:tcW w:w="5760" w:type="dxa"/>
          </w:tcPr>
          <w:p w14:paraId="6FD124F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5844078" w14:textId="00623E66" w:rsidR="008F58F8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9D37BC">
              <w:rPr>
                <w:rFonts w:ascii="Times New Roman" w:hAnsi="Times New Roman" w:cs="Times New Roman"/>
                <w:sz w:val="22"/>
                <w:szCs w:val="22"/>
              </w:rPr>
              <w:t>48,954</w:t>
            </w:r>
          </w:p>
        </w:tc>
        <w:tc>
          <w:tcPr>
            <w:tcW w:w="270" w:type="dxa"/>
          </w:tcPr>
          <w:p w14:paraId="7DAA178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559161" w14:textId="28A0AEEA" w:rsidR="008F58F8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6E91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19E430" w14:textId="0958B0BE" w:rsidR="008F58F8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9D37BC">
              <w:rPr>
                <w:rFonts w:ascii="Times New Roman" w:hAnsi="Times New Roman" w:cs="Times New Roman"/>
                <w:sz w:val="22"/>
                <w:szCs w:val="22"/>
              </w:rPr>
              <w:t>48,954</w:t>
            </w:r>
          </w:p>
        </w:tc>
        <w:tc>
          <w:tcPr>
            <w:tcW w:w="270" w:type="dxa"/>
          </w:tcPr>
          <w:p w14:paraId="0A53E4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810EC4" w14:textId="0E359E22" w:rsidR="008F58F8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9D37BC">
              <w:rPr>
                <w:rFonts w:ascii="Times New Roman" w:hAnsi="Times New Roman" w:cs="Times New Roman"/>
                <w:sz w:val="22"/>
                <w:szCs w:val="22"/>
              </w:rPr>
              <w:t>48,954</w:t>
            </w:r>
          </w:p>
        </w:tc>
        <w:tc>
          <w:tcPr>
            <w:tcW w:w="270" w:type="dxa"/>
            <w:vAlign w:val="bottom"/>
          </w:tcPr>
          <w:p w14:paraId="25204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208F31" w14:textId="21D94174" w:rsidR="008F58F8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22415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3167B9" w14:textId="2B2445A2" w:rsidR="008F58F8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9D37BC">
              <w:rPr>
                <w:rFonts w:ascii="Times New Roman" w:hAnsi="Times New Roman" w:cs="Times New Roman"/>
                <w:sz w:val="22"/>
                <w:szCs w:val="22"/>
              </w:rPr>
              <w:t>48,954</w:t>
            </w:r>
          </w:p>
        </w:tc>
      </w:tr>
      <w:tr w:rsidR="008F58F8" w:rsidRPr="007E2D44" w14:paraId="31ED987B" w14:textId="77777777" w:rsidTr="00CF3E11">
        <w:tc>
          <w:tcPr>
            <w:tcW w:w="5760" w:type="dxa"/>
          </w:tcPr>
          <w:p w14:paraId="14D2F056" w14:textId="77777777" w:rsidR="008F58F8" w:rsidRPr="00300A51" w:rsidRDefault="008F58F8" w:rsidP="00CF3E11">
            <w:pPr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B5AD4CD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A2BA33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CE2EF1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EB830D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0F901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6D03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3F9BDC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B2FB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7390A5" w14:textId="77777777" w:rsidR="008F58F8" w:rsidRPr="00300A51" w:rsidRDefault="008F58F8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80F74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9A9FB4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27A77CDA" w14:textId="77777777" w:rsidTr="00CF3E11">
        <w:tc>
          <w:tcPr>
            <w:tcW w:w="5760" w:type="dxa"/>
          </w:tcPr>
          <w:p w14:paraId="02FF63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1A8E78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C1A8D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7705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2BAD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9D251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A427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03BB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80EA0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9EC7B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6081A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5B03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5FCD0E4B" w14:textId="77777777" w:rsidTr="00CF3E11">
        <w:tc>
          <w:tcPr>
            <w:tcW w:w="5760" w:type="dxa"/>
          </w:tcPr>
          <w:p w14:paraId="5F6D7BC1" w14:textId="77777777" w:rsidR="008F58F8" w:rsidRPr="006203E9" w:rsidRDefault="008F58F8" w:rsidP="00CF3E11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06317CAC" w14:textId="54007724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8898F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21F31" w14:textId="7641EF3B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146,096</w:t>
            </w:r>
          </w:p>
        </w:tc>
        <w:tc>
          <w:tcPr>
            <w:tcW w:w="270" w:type="dxa"/>
          </w:tcPr>
          <w:p w14:paraId="415369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99CE9" w14:textId="6F489EF1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4B2CA7">
              <w:rPr>
                <w:rFonts w:ascii="Times New Roman" w:hAnsi="Times New Roman" w:cs="Times New Roman"/>
                <w:sz w:val="22"/>
                <w:szCs w:val="22"/>
              </w:rPr>
              <w:t>146,096</w:t>
            </w:r>
          </w:p>
        </w:tc>
        <w:tc>
          <w:tcPr>
            <w:tcW w:w="270" w:type="dxa"/>
          </w:tcPr>
          <w:p w14:paraId="7E0556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CB03FC" w14:textId="655D0692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4A4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07A70F" w14:textId="7D1E6066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125,680</w:t>
            </w:r>
          </w:p>
        </w:tc>
        <w:tc>
          <w:tcPr>
            <w:tcW w:w="270" w:type="dxa"/>
            <w:vAlign w:val="bottom"/>
          </w:tcPr>
          <w:p w14:paraId="10A094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78AE8B" w14:textId="1165297C" w:rsidR="008F58F8" w:rsidRPr="007E2D44" w:rsidRDefault="00AA49C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125,680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00"/>
        <w:gridCol w:w="270"/>
        <w:gridCol w:w="990"/>
      </w:tblGrid>
      <w:tr w:rsidR="008F58F8" w:rsidRPr="007E2D44" w14:paraId="3DC27B67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25070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lastRenderedPageBreak/>
              <w:t xml:space="preserve">   </w:t>
            </w:r>
          </w:p>
        </w:tc>
        <w:tc>
          <w:tcPr>
            <w:tcW w:w="8280" w:type="dxa"/>
            <w:gridSpan w:val="11"/>
          </w:tcPr>
          <w:p w14:paraId="630B2620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1DA165B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904F23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7DCBF8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4FAB1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707A447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3C716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7C3D9E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9C880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1120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636078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4BC7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2DDA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4D2F47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C5476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CFF45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5BCE9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E583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39C9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97A0A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1FC93BD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6095C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87188C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79315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A4933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0C82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C23BE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70545E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A7BB6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B93BD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375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103D40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2CFC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7C48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334F1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10ED4E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86BF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5CE7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3B9A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71A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95CD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2B302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5F20A6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84EF5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29C76C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6785A0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6F65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277B1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60367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A0F0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6CC53B9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2B816D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80" w:type="dxa"/>
            <w:gridSpan w:val="11"/>
          </w:tcPr>
          <w:p w14:paraId="1F49C988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025E3AA6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58C4A93" w14:textId="77777777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14:paraId="5215DC1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A2F24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DF4D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4B4AC9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7EE34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BA74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9B26059" w14:textId="77777777" w:rsidTr="00CF3E11">
        <w:tc>
          <w:tcPr>
            <w:tcW w:w="5760" w:type="dxa"/>
          </w:tcPr>
          <w:p w14:paraId="73FCA7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3EB5B8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1595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5713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334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3FA8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D89AA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10213C61" w14:textId="77777777" w:rsidTr="00CF3E11">
        <w:tc>
          <w:tcPr>
            <w:tcW w:w="5760" w:type="dxa"/>
          </w:tcPr>
          <w:p w14:paraId="5B27021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0287D1F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CC06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A7939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345B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E76D0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E557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3BB7F42" w14:textId="77777777" w:rsidTr="00CF3E11">
        <w:tc>
          <w:tcPr>
            <w:tcW w:w="5760" w:type="dxa"/>
          </w:tcPr>
          <w:p w14:paraId="661604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75BDED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</w:tcPr>
          <w:p w14:paraId="123F297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26744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487F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3EB7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</w:tcPr>
          <w:p w14:paraId="730D59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41BAF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  <w:vAlign w:val="bottom"/>
          </w:tcPr>
          <w:p w14:paraId="0EAD716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E4BC6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EEC9AC" w14:textId="77777777" w:rsidR="008F58F8" w:rsidRPr="007E2D44" w:rsidRDefault="008F58F8" w:rsidP="00C3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</w:tr>
      <w:tr w:rsidR="008F58F8" w:rsidRPr="007E2D44" w14:paraId="66E51F69" w14:textId="77777777" w:rsidTr="00CF3E11">
        <w:tc>
          <w:tcPr>
            <w:tcW w:w="5760" w:type="dxa"/>
          </w:tcPr>
          <w:p w14:paraId="2B0DF486" w14:textId="77777777" w:rsidR="008F58F8" w:rsidRPr="00FA2F4C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516A8D0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D49647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8C065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759BF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709A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C140F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19EF2BF" w14:textId="77777777" w:rsidTr="00CF3E11">
        <w:tc>
          <w:tcPr>
            <w:tcW w:w="5760" w:type="dxa"/>
          </w:tcPr>
          <w:p w14:paraId="7EF2F26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949816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</w:tcPr>
          <w:p w14:paraId="23F52FB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0356D2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8746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86CFCA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</w:tcPr>
          <w:p w14:paraId="6FDE44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FFBDA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  <w:vAlign w:val="bottom"/>
          </w:tcPr>
          <w:p w14:paraId="3A1BBC7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19B9F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FF850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</w:tr>
      <w:tr w:rsidR="008F58F8" w:rsidRPr="007E2D44" w14:paraId="6FC83012" w14:textId="77777777" w:rsidTr="00CF3E11">
        <w:tc>
          <w:tcPr>
            <w:tcW w:w="5760" w:type="dxa"/>
          </w:tcPr>
          <w:p w14:paraId="29D372BD" w14:textId="77777777" w:rsidR="008F58F8" w:rsidRPr="0021038A" w:rsidRDefault="008F58F8" w:rsidP="00CF3E11">
            <w:pPr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530" w:type="dxa"/>
            <w:vAlign w:val="bottom"/>
          </w:tcPr>
          <w:p w14:paraId="2FE57EF9" w14:textId="77777777" w:rsidR="008F58F8" w:rsidRPr="0021038A" w:rsidRDefault="008F58F8" w:rsidP="00CF3E1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244E6C9" w14:textId="77777777" w:rsidR="008F58F8" w:rsidRPr="0021038A" w:rsidRDefault="008F58F8" w:rsidP="00CF3E1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785655B4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322CC6F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bottom"/>
          </w:tcPr>
          <w:p w14:paraId="0909837D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D05F8A0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791FDE06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23A3D25" w14:textId="77777777" w:rsidR="008F58F8" w:rsidRPr="0021038A" w:rsidRDefault="008F58F8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2CD7D9B8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</w:tr>
      <w:tr w:rsidR="008F58F8" w:rsidRPr="007E2D44" w14:paraId="68DAC25B" w14:textId="77777777" w:rsidTr="00CF3E11">
        <w:tc>
          <w:tcPr>
            <w:tcW w:w="5760" w:type="dxa"/>
          </w:tcPr>
          <w:p w14:paraId="6DE926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247C1E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42ED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8B65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72CC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7A0C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629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C36BBE9" w14:textId="77777777" w:rsidTr="00CF3E11">
        <w:tc>
          <w:tcPr>
            <w:tcW w:w="5760" w:type="dxa"/>
          </w:tcPr>
          <w:p w14:paraId="2B5F189E" w14:textId="77777777" w:rsidR="008F58F8" w:rsidRPr="006203E9" w:rsidRDefault="008F58F8" w:rsidP="00CF3E11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7A402D0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0C5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A2B96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164,089</w:t>
            </w:r>
          </w:p>
        </w:tc>
        <w:tc>
          <w:tcPr>
            <w:tcW w:w="270" w:type="dxa"/>
          </w:tcPr>
          <w:p w14:paraId="44AFDE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F375E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164,089</w:t>
            </w:r>
          </w:p>
        </w:tc>
        <w:tc>
          <w:tcPr>
            <w:tcW w:w="270" w:type="dxa"/>
          </w:tcPr>
          <w:p w14:paraId="7BFDDA2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A70A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2E2FAE" w14:textId="77777777" w:rsidR="008F58F8" w:rsidRPr="007E2D44" w:rsidRDefault="008F58F8" w:rsidP="00C3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138,636</w:t>
            </w:r>
          </w:p>
        </w:tc>
        <w:tc>
          <w:tcPr>
            <w:tcW w:w="270" w:type="dxa"/>
            <w:vAlign w:val="bottom"/>
          </w:tcPr>
          <w:p w14:paraId="7FE7F2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515BA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138,636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07BFA7FA" w:rsidR="00B85087" w:rsidRPr="005C5F96" w:rsidRDefault="00B85087" w:rsidP="008A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EE076D" w:rsidRDefault="00B85087">
            <w:pPr>
              <w:pStyle w:val="block"/>
              <w:spacing w:after="0" w:line="240" w:lineRule="atLeast"/>
              <w:ind w:left="50" w:right="-1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EE076D" w:rsidRDefault="00B85087">
            <w:pPr>
              <w:pStyle w:val="block"/>
              <w:spacing w:after="0" w:line="240" w:lineRule="atLeast"/>
              <w:ind w:left="0" w:right="-25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19F482F5" w:rsidR="00B85087" w:rsidRPr="00EE076D" w:rsidRDefault="00B85087" w:rsidP="00CD6A8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E076D">
              <w:rPr>
                <w:szCs w:val="22"/>
              </w:rPr>
              <w:t xml:space="preserve">The net asset value as </w:t>
            </w:r>
            <w:r>
              <w:rPr>
                <w:szCs w:val="22"/>
              </w:rPr>
              <w:t>at</w:t>
            </w:r>
            <w:r w:rsidRPr="00EE076D">
              <w:rPr>
                <w:szCs w:val="22"/>
              </w:rPr>
              <w:t xml:space="preserve"> the reporting date</w:t>
            </w:r>
            <w:r w:rsidR="00CD6A8E">
              <w:rPr>
                <w:szCs w:val="22"/>
              </w:rPr>
              <w:t xml:space="preserve"> which </w:t>
            </w:r>
            <w:r w:rsidR="00B021A5">
              <w:rPr>
                <w:szCs w:val="22"/>
              </w:rPr>
              <w:t xml:space="preserve">is determined </w:t>
            </w:r>
            <w:r w:rsidR="00CA646B">
              <w:rPr>
                <w:szCs w:val="22"/>
              </w:rPr>
              <w:t xml:space="preserve">by </w:t>
            </w:r>
            <w:r w:rsidR="00CD6A8E" w:rsidRPr="00CD6A8E">
              <w:rPr>
                <w:szCs w:val="22"/>
              </w:rPr>
              <w:t xml:space="preserve">using </w:t>
            </w:r>
            <w:r w:rsidR="00B021A5">
              <w:rPr>
                <w:szCs w:val="22"/>
              </w:rPr>
              <w:t>price</w:t>
            </w:r>
            <w:r w:rsidR="00CA646B">
              <w:rPr>
                <w:szCs w:val="22"/>
              </w:rPr>
              <w:t xml:space="preserve"> or rate of return announced by the </w:t>
            </w:r>
            <w:r w:rsidR="00CD6A8E" w:rsidRPr="00CD6A8E">
              <w:rPr>
                <w:szCs w:val="22"/>
              </w:rPr>
              <w:t xml:space="preserve">Thai Bond Market Association as </w:t>
            </w:r>
            <w:r w:rsidR="00CA646B">
              <w:rPr>
                <w:szCs w:val="22"/>
              </w:rPr>
              <w:t>at the investment measurement date</w:t>
            </w:r>
            <w:r w:rsidR="00CD6A8E">
              <w:rPr>
                <w:szCs w:val="22"/>
              </w:rPr>
              <w:t xml:space="preserve"> and m</w:t>
            </w:r>
            <w:r w:rsidR="00CD6A8E" w:rsidRPr="00F56D20">
              <w:rPr>
                <w:sz w:val="20"/>
                <w:lang w:bidi="th-TH"/>
              </w:rPr>
              <w:t>arket comparison technique</w:t>
            </w:r>
            <w:r w:rsidR="00445F7A">
              <w:rPr>
                <w:sz w:val="20"/>
                <w:lang w:bidi="th-TH"/>
              </w:rPr>
              <w:t>.</w:t>
            </w:r>
          </w:p>
        </w:tc>
      </w:tr>
    </w:tbl>
    <w:p w14:paraId="487497FE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D66A96" w:rsidRDefault="00B51FA2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D66A96" w:rsidRDefault="005450D5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"/>
        <w:gridCol w:w="1800"/>
      </w:tblGrid>
      <w:tr w:rsidR="007519FC" w:rsidRPr="00C66277" w14:paraId="0DFEECBC" w14:textId="77777777" w:rsidTr="00091C7D">
        <w:trPr>
          <w:cantSplit/>
          <w:tblHeader/>
        </w:trPr>
        <w:tc>
          <w:tcPr>
            <w:tcW w:w="5400" w:type="dxa"/>
            <w:vAlign w:val="bottom"/>
          </w:tcPr>
          <w:p w14:paraId="7E2AA5E4" w14:textId="576D634D" w:rsidR="007519FC" w:rsidRPr="00C66277" w:rsidRDefault="00091C7D" w:rsidP="00091C7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r w:rsidRPr="002F1846">
              <w:rPr>
                <w:b/>
                <w:bCs/>
                <w:i/>
                <w:iCs/>
                <w:sz w:val="20"/>
              </w:rPr>
              <w:t>At 3</w:t>
            </w:r>
            <w:r w:rsidR="00FA7AF9">
              <w:rPr>
                <w:b/>
                <w:bCs/>
                <w:i/>
                <w:iCs/>
                <w:sz w:val="20"/>
              </w:rPr>
              <w:t>0</w:t>
            </w:r>
            <w:r w:rsidRPr="002F1846">
              <w:rPr>
                <w:b/>
                <w:bCs/>
                <w:i/>
                <w:iCs/>
                <w:sz w:val="20"/>
              </w:rPr>
              <w:t xml:space="preserve"> </w:t>
            </w:r>
            <w:r w:rsidR="00FA7AF9">
              <w:rPr>
                <w:b/>
                <w:bCs/>
                <w:i/>
                <w:iCs/>
                <w:sz w:val="20"/>
              </w:rPr>
              <w:t>June</w:t>
            </w:r>
            <w:r w:rsidRPr="002F1846">
              <w:rPr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</w:rPr>
              <w:t>2024</w:t>
            </w:r>
          </w:p>
        </w:tc>
        <w:tc>
          <w:tcPr>
            <w:tcW w:w="1800" w:type="dxa"/>
            <w:shd w:val="clear" w:color="auto" w:fill="auto"/>
          </w:tcPr>
          <w:p w14:paraId="7AC3A07A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Consolidated </w:t>
            </w:r>
          </w:p>
          <w:p w14:paraId="452B2A31" w14:textId="3DF06F6B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  <w:tc>
          <w:tcPr>
            <w:tcW w:w="180" w:type="dxa"/>
            <w:shd w:val="clear" w:color="auto" w:fill="auto"/>
          </w:tcPr>
          <w:p w14:paraId="47DA3E14" w14:textId="77777777" w:rsidR="007519FC" w:rsidRPr="00C66277" w:rsidRDefault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27D0CFAE" w14:textId="77777777" w:rsidR="007519FC" w:rsidRPr="00C66277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C66277">
              <w:rPr>
                <w:szCs w:val="22"/>
              </w:rPr>
              <w:t xml:space="preserve">Separate </w:t>
            </w:r>
          </w:p>
          <w:p w14:paraId="1A8C6A0C" w14:textId="10BC212D" w:rsidR="007519FC" w:rsidRPr="00C66277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091C7D">
        <w:trPr>
          <w:cantSplit/>
          <w:tblHeader/>
        </w:trPr>
        <w:tc>
          <w:tcPr>
            <w:tcW w:w="5400" w:type="dxa"/>
          </w:tcPr>
          <w:p w14:paraId="194C9168" w14:textId="7A317993" w:rsidR="00091C7D" w:rsidRPr="00C66277" w:rsidRDefault="00091C7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64380180" w14:textId="70C12C23" w:rsidR="00091C7D" w:rsidRPr="00091C7D" w:rsidRDefault="00091C7D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  <w:r w:rsidRPr="00091C7D">
              <w:rPr>
                <w:b w:val="0"/>
                <w:bCs/>
                <w:i/>
                <w:iCs/>
                <w:szCs w:val="22"/>
              </w:rPr>
              <w:t>(in million Baht)</w:t>
            </w:r>
          </w:p>
        </w:tc>
      </w:tr>
      <w:tr w:rsidR="007519FC" w:rsidRPr="00C66277" w14:paraId="2A849661" w14:textId="77777777" w:rsidTr="00091C7D">
        <w:trPr>
          <w:cantSplit/>
        </w:trPr>
        <w:tc>
          <w:tcPr>
            <w:tcW w:w="5400" w:type="dxa"/>
            <w:shd w:val="clear" w:color="auto" w:fill="auto"/>
          </w:tcPr>
          <w:p w14:paraId="5364CFF2" w14:textId="30920B59" w:rsidR="007519FC" w:rsidRPr="00C66277" w:rsidRDefault="007519F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C66277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14:paraId="5D8A4630" w14:textId="77777777" w:rsidR="007519FC" w:rsidRPr="00C66277" w:rsidRDefault="007519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C66277" w:rsidRDefault="007519FC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0EC7443D" w14:textId="77777777" w:rsidR="007519FC" w:rsidRPr="00C66277" w:rsidRDefault="007519FC" w:rsidP="00091C7D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8C7664" w:rsidRPr="00C66277" w14:paraId="22828214" w14:textId="77777777" w:rsidTr="00C663F5">
        <w:trPr>
          <w:cantSplit/>
          <w:trHeight w:val="80"/>
        </w:trPr>
        <w:tc>
          <w:tcPr>
            <w:tcW w:w="5400" w:type="dxa"/>
          </w:tcPr>
          <w:p w14:paraId="3B89D0BE" w14:textId="0D02D34A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800" w:type="dxa"/>
            <w:shd w:val="clear" w:color="auto" w:fill="auto"/>
          </w:tcPr>
          <w:p w14:paraId="3119EA22" w14:textId="6B62DE9C" w:rsidR="008C7664" w:rsidRPr="00C66277" w:rsidRDefault="00762381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>
              <w:rPr>
                <w:szCs w:val="22"/>
              </w:rPr>
              <w:t>5,</w:t>
            </w:r>
            <w:r w:rsidR="00AF7BE8">
              <w:rPr>
                <w:szCs w:val="22"/>
              </w:rPr>
              <w:t>692</w:t>
            </w:r>
          </w:p>
        </w:tc>
        <w:tc>
          <w:tcPr>
            <w:tcW w:w="180" w:type="dxa"/>
          </w:tcPr>
          <w:p w14:paraId="1CFCB59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25CF0AEB" w14:textId="3C36B8D5" w:rsidR="008C7664" w:rsidRPr="00C66277" w:rsidRDefault="00AF7BE8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5,692</w:t>
            </w:r>
          </w:p>
        </w:tc>
      </w:tr>
      <w:tr w:rsidR="005B5452" w:rsidRPr="00C66277" w14:paraId="65A82505" w14:textId="77777777" w:rsidTr="00C663F5">
        <w:trPr>
          <w:cantSplit/>
        </w:trPr>
        <w:tc>
          <w:tcPr>
            <w:tcW w:w="5400" w:type="dxa"/>
          </w:tcPr>
          <w:p w14:paraId="03C4FBCE" w14:textId="34E7A607" w:rsidR="005B5452" w:rsidRPr="00C66277" w:rsidRDefault="005B5452" w:rsidP="005B545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lant and equipment</w:t>
            </w:r>
          </w:p>
        </w:tc>
        <w:tc>
          <w:tcPr>
            <w:tcW w:w="1800" w:type="dxa"/>
            <w:shd w:val="clear" w:color="auto" w:fill="auto"/>
          </w:tcPr>
          <w:p w14:paraId="36FCCCB4" w14:textId="20BD5ECA" w:rsidR="005B5452" w:rsidRPr="00C66277" w:rsidRDefault="005B5452" w:rsidP="005B5452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600A78">
              <w:rPr>
                <w:szCs w:val="22"/>
              </w:rPr>
              <w:t>46,630</w:t>
            </w:r>
          </w:p>
        </w:tc>
        <w:tc>
          <w:tcPr>
            <w:tcW w:w="180" w:type="dxa"/>
          </w:tcPr>
          <w:p w14:paraId="6A6320FB" w14:textId="77777777" w:rsidR="005B5452" w:rsidRPr="00C66277" w:rsidRDefault="005B5452" w:rsidP="005B545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77F53118" w14:textId="7FD12E0A" w:rsidR="005B5452" w:rsidRPr="00C66277" w:rsidRDefault="005B5452" w:rsidP="005B5452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44,543</w:t>
            </w:r>
          </w:p>
        </w:tc>
      </w:tr>
      <w:tr w:rsidR="008C7664" w:rsidRPr="00C66277" w14:paraId="629B1118" w14:textId="77777777" w:rsidTr="00C663F5">
        <w:trPr>
          <w:cantSplit/>
        </w:trPr>
        <w:tc>
          <w:tcPr>
            <w:tcW w:w="5400" w:type="dxa"/>
            <w:vAlign w:val="bottom"/>
          </w:tcPr>
          <w:p w14:paraId="5A9D8C66" w14:textId="35D9185C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91FFA19" w14:textId="66831A07" w:rsidR="008C7664" w:rsidRPr="00C66277" w:rsidRDefault="00E26E54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E26E54">
              <w:rPr>
                <w:szCs w:val="22"/>
              </w:rPr>
              <w:t>3,073</w:t>
            </w:r>
          </w:p>
        </w:tc>
        <w:tc>
          <w:tcPr>
            <w:tcW w:w="180" w:type="dxa"/>
          </w:tcPr>
          <w:p w14:paraId="0ACA7125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136346AD" w14:textId="0805B342" w:rsidR="008C7664" w:rsidRPr="00C66277" w:rsidRDefault="005E2EE2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3,073</w:t>
            </w:r>
          </w:p>
        </w:tc>
      </w:tr>
      <w:tr w:rsidR="008C7664" w:rsidRPr="00C66277" w14:paraId="06897329" w14:textId="77777777" w:rsidTr="00C663F5">
        <w:trPr>
          <w:cantSplit/>
        </w:trPr>
        <w:tc>
          <w:tcPr>
            <w:tcW w:w="5400" w:type="dxa"/>
          </w:tcPr>
          <w:p w14:paraId="7EA11CC9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A4169" w14:textId="4F7A9773" w:rsidR="008C7664" w:rsidRPr="00C66277" w:rsidRDefault="00C663F5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  <w:r w:rsidRPr="00C663F5">
              <w:rPr>
                <w:b/>
                <w:bCs/>
                <w:szCs w:val="22"/>
              </w:rPr>
              <w:t>55,395</w:t>
            </w:r>
          </w:p>
        </w:tc>
        <w:tc>
          <w:tcPr>
            <w:tcW w:w="180" w:type="dxa"/>
          </w:tcPr>
          <w:p w14:paraId="7A23312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171E5" w14:textId="657E3919" w:rsidR="008C7664" w:rsidRPr="00C66277" w:rsidRDefault="005E2EE2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53,308</w:t>
            </w:r>
          </w:p>
        </w:tc>
      </w:tr>
      <w:tr w:rsidR="008C7664" w:rsidRPr="00C243D1" w14:paraId="53A20482" w14:textId="77777777" w:rsidTr="00C663F5">
        <w:trPr>
          <w:cantSplit/>
        </w:trPr>
        <w:tc>
          <w:tcPr>
            <w:tcW w:w="5400" w:type="dxa"/>
          </w:tcPr>
          <w:p w14:paraId="621393C1" w14:textId="77777777" w:rsidR="008C7664" w:rsidRPr="00D66A96" w:rsidRDefault="008C7664" w:rsidP="00D6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418453B" w14:textId="77777777" w:rsidR="008C7664" w:rsidRPr="00D66A96" w:rsidRDefault="008C7664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</w:p>
        </w:tc>
        <w:tc>
          <w:tcPr>
            <w:tcW w:w="180" w:type="dxa"/>
          </w:tcPr>
          <w:p w14:paraId="17763E11" w14:textId="77777777" w:rsidR="008C7664" w:rsidRPr="00D66A96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E37C175" w14:textId="77777777" w:rsidR="008C7664" w:rsidRPr="00D66A96" w:rsidRDefault="008C7664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8C7664" w:rsidRPr="00C66277" w14:paraId="30B03DAB" w14:textId="77777777" w:rsidTr="00091C7D">
        <w:trPr>
          <w:cantSplit/>
        </w:trPr>
        <w:tc>
          <w:tcPr>
            <w:tcW w:w="5400" w:type="dxa"/>
            <w:shd w:val="clear" w:color="auto" w:fill="auto"/>
          </w:tcPr>
          <w:p w14:paraId="0993C061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800" w:type="dxa"/>
          </w:tcPr>
          <w:p w14:paraId="0447F1DA" w14:textId="77777777" w:rsidR="008C7664" w:rsidRPr="00C66277" w:rsidRDefault="008C7664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99FB5C6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6F0D4498" w14:textId="77777777" w:rsidR="008C7664" w:rsidRPr="00C66277" w:rsidRDefault="008C7664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</w:p>
        </w:tc>
      </w:tr>
      <w:tr w:rsidR="008C7664" w:rsidRPr="00C66277" w14:paraId="09D0FCD0" w14:textId="77777777" w:rsidTr="00DF0302">
        <w:trPr>
          <w:cantSplit/>
        </w:trPr>
        <w:tc>
          <w:tcPr>
            <w:tcW w:w="5400" w:type="dxa"/>
          </w:tcPr>
          <w:p w14:paraId="743A88BB" w14:textId="5696F7F6" w:rsidR="008C7664" w:rsidRPr="00A60C06" w:rsidRDefault="008C7664" w:rsidP="00A6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C06">
              <w:rPr>
                <w:rFonts w:ascii="Times New Roman" w:hAnsi="Times New Roman" w:cs="Times New Roman"/>
                <w:sz w:val="22"/>
                <w:szCs w:val="22"/>
              </w:rPr>
              <w:t>Lease commitments</w:t>
            </w:r>
          </w:p>
        </w:tc>
        <w:tc>
          <w:tcPr>
            <w:tcW w:w="1800" w:type="dxa"/>
            <w:shd w:val="clear" w:color="auto" w:fill="auto"/>
          </w:tcPr>
          <w:p w14:paraId="049C764F" w14:textId="4A21F7CC" w:rsidR="008C7664" w:rsidRPr="004D07DB" w:rsidRDefault="00C63708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C63708">
              <w:rPr>
                <w:szCs w:val="22"/>
              </w:rPr>
              <w:t>4,127</w:t>
            </w:r>
          </w:p>
        </w:tc>
        <w:tc>
          <w:tcPr>
            <w:tcW w:w="180" w:type="dxa"/>
          </w:tcPr>
          <w:p w14:paraId="759DE062" w14:textId="77777777" w:rsidR="008C7664" w:rsidRPr="004D07DB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44B60CF5" w14:textId="572E0A49" w:rsidR="008C7664" w:rsidRPr="004D07DB" w:rsidRDefault="007E54E2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 w:rsidRPr="007E54E2">
              <w:rPr>
                <w:szCs w:val="22"/>
              </w:rPr>
              <w:t>4,127</w:t>
            </w:r>
          </w:p>
        </w:tc>
      </w:tr>
      <w:tr w:rsidR="008C7664" w:rsidRPr="00C66277" w14:paraId="79B6C11F" w14:textId="77777777" w:rsidTr="00DF0302">
        <w:trPr>
          <w:cantSplit/>
        </w:trPr>
        <w:tc>
          <w:tcPr>
            <w:tcW w:w="5400" w:type="dxa"/>
          </w:tcPr>
          <w:p w14:paraId="7A885E68" w14:textId="0D015CEC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800" w:type="dxa"/>
            <w:shd w:val="clear" w:color="auto" w:fill="auto"/>
          </w:tcPr>
          <w:p w14:paraId="5C9AB098" w14:textId="5709EC5E" w:rsidR="008C7664" w:rsidRPr="00C66277" w:rsidRDefault="00093E53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093E53">
              <w:rPr>
                <w:szCs w:val="22"/>
              </w:rPr>
              <w:t>87,306</w:t>
            </w:r>
          </w:p>
        </w:tc>
        <w:tc>
          <w:tcPr>
            <w:tcW w:w="180" w:type="dxa"/>
          </w:tcPr>
          <w:p w14:paraId="41BA9298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</w:tcPr>
          <w:p w14:paraId="2D969BA0" w14:textId="6F34630D" w:rsidR="008C7664" w:rsidRPr="00C66277" w:rsidRDefault="00093E53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87,306</w:t>
            </w:r>
          </w:p>
        </w:tc>
      </w:tr>
      <w:tr w:rsidR="008C7664" w:rsidRPr="00C66277" w14:paraId="442DD9A6" w14:textId="77777777" w:rsidTr="00DF0302">
        <w:trPr>
          <w:cantSplit/>
          <w:trHeight w:val="60"/>
        </w:trPr>
        <w:tc>
          <w:tcPr>
            <w:tcW w:w="5400" w:type="dxa"/>
          </w:tcPr>
          <w:p w14:paraId="731BB0EE" w14:textId="713DDAD8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 w:rsidR="00E17BAD">
              <w:rPr>
                <w:rFonts w:ascii="Times New Roman" w:hAnsi="Times New Roman" w:cs="Times New Roman"/>
                <w:sz w:val="22"/>
                <w:szCs w:val="22"/>
              </w:rPr>
              <w:t xml:space="preserve"> servi</w:t>
            </w:r>
            <w:r w:rsidR="00103219">
              <w:rPr>
                <w:rFonts w:ascii="Times New Roman" w:hAnsi="Times New Roman" w:cs="Times New Roman"/>
                <w:sz w:val="22"/>
                <w:szCs w:val="22"/>
              </w:rPr>
              <w:t>ces</w:t>
            </w: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 agreements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5F7F3E" w14:textId="5FF03F34" w:rsidR="008C7664" w:rsidRPr="00C66277" w:rsidRDefault="00D67E9D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szCs w:val="22"/>
              </w:rPr>
            </w:pPr>
            <w:r w:rsidRPr="00D67E9D">
              <w:rPr>
                <w:szCs w:val="22"/>
              </w:rPr>
              <w:t>58,480</w:t>
            </w:r>
          </w:p>
        </w:tc>
        <w:tc>
          <w:tcPr>
            <w:tcW w:w="180" w:type="dxa"/>
          </w:tcPr>
          <w:p w14:paraId="5A29D099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3460A4" w14:textId="7610AF67" w:rsidR="008C7664" w:rsidRPr="00C66277" w:rsidRDefault="00F6199D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szCs w:val="22"/>
              </w:rPr>
            </w:pPr>
            <w:r w:rsidRPr="00F6199D">
              <w:rPr>
                <w:szCs w:val="22"/>
              </w:rPr>
              <w:t>56,346</w:t>
            </w:r>
          </w:p>
        </w:tc>
      </w:tr>
      <w:tr w:rsidR="008C7664" w:rsidRPr="00C66277" w14:paraId="4F5A40F6" w14:textId="77777777" w:rsidTr="00DF0302">
        <w:trPr>
          <w:cantSplit/>
        </w:trPr>
        <w:tc>
          <w:tcPr>
            <w:tcW w:w="5400" w:type="dxa"/>
          </w:tcPr>
          <w:p w14:paraId="2E039C42" w14:textId="77777777" w:rsidR="008C7664" w:rsidRPr="00C66277" w:rsidRDefault="008C7664" w:rsidP="008C7664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E597B" w14:textId="5A1EABC9" w:rsidR="008C7664" w:rsidRPr="00D37733" w:rsidRDefault="00DF0302" w:rsidP="008C766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83"/>
              <w:rPr>
                <w:b/>
                <w:bCs/>
                <w:szCs w:val="22"/>
              </w:rPr>
            </w:pPr>
            <w:r w:rsidRPr="00D37733">
              <w:rPr>
                <w:b/>
                <w:bCs/>
                <w:szCs w:val="22"/>
              </w:rPr>
              <w:t>149,913</w:t>
            </w:r>
          </w:p>
        </w:tc>
        <w:tc>
          <w:tcPr>
            <w:tcW w:w="180" w:type="dxa"/>
          </w:tcPr>
          <w:p w14:paraId="16E7488F" w14:textId="77777777" w:rsidR="008C7664" w:rsidRPr="00C66277" w:rsidRDefault="008C7664" w:rsidP="008C7664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1D742D5" w14:textId="50A89447" w:rsidR="008C7664" w:rsidRPr="00C66277" w:rsidRDefault="00B1686A" w:rsidP="008C7664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B1686A">
              <w:rPr>
                <w:b/>
                <w:bCs/>
                <w:szCs w:val="22"/>
              </w:rPr>
              <w:t>147,779</w:t>
            </w:r>
          </w:p>
        </w:tc>
      </w:tr>
    </w:tbl>
    <w:p w14:paraId="0CC8254B" w14:textId="2178D6A7" w:rsidR="00C66277" w:rsidRPr="00D66A96" w:rsidRDefault="00C66277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616A63E" w14:textId="3F680248" w:rsidR="00EC5BED" w:rsidRPr="00AE13FE" w:rsidRDefault="00EC5BE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D66A96" w:rsidRDefault="00EC5BED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3FCC0AA" w14:textId="457AF5F3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Nakorn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4A6886" w:rsidRPr="00DA1D92">
        <w:rPr>
          <w:rFonts w:ascii="Times New Roman" w:hAnsi="Times New Roman"/>
          <w:sz w:val="22"/>
          <w:lang w:val="en-GB"/>
        </w:rPr>
        <w:t>3</w:t>
      </w:r>
      <w:r w:rsidR="00FA7AF9">
        <w:rPr>
          <w:rFonts w:ascii="Times New Roman" w:hAnsi="Times New Roman"/>
          <w:sz w:val="22"/>
          <w:lang w:val="en-GB"/>
        </w:rPr>
        <w:t>0</w:t>
      </w:r>
      <w:r w:rsidR="00C36A06" w:rsidRPr="00DA1D92">
        <w:rPr>
          <w:rFonts w:ascii="Times New Roman" w:hAnsi="Times New Roman"/>
          <w:sz w:val="22"/>
          <w:lang w:val="en-GB"/>
        </w:rPr>
        <w:t xml:space="preserve"> </w:t>
      </w:r>
      <w:r w:rsidR="00FA7AF9">
        <w:rPr>
          <w:rFonts w:ascii="Times New Roman" w:hAnsi="Times New Roman"/>
          <w:sz w:val="22"/>
          <w:lang w:val="en-GB"/>
        </w:rPr>
        <w:t>June</w:t>
      </w:r>
      <w:r w:rsidR="00F749AC" w:rsidRPr="00DA1D92">
        <w:rPr>
          <w:rFonts w:ascii="Times New Roman" w:hAnsi="Times New Roman"/>
          <w:sz w:val="22"/>
          <w:lang w:val="en-GB"/>
        </w:rPr>
        <w:t xml:space="preserve"> 202</w:t>
      </w:r>
      <w:r w:rsidR="00332C45" w:rsidRPr="00DA1D92">
        <w:rPr>
          <w:rFonts w:ascii="Times New Roman" w:hAnsi="Times New Roman"/>
          <w:sz w:val="22"/>
          <w:lang w:val="en-GB"/>
        </w:rPr>
        <w:t>4</w:t>
      </w:r>
      <w:r w:rsidRPr="00DA1D9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074631">
        <w:rPr>
          <w:rFonts w:ascii="Times New Roman" w:hAnsi="Times New Roman" w:cs="Times New Roman"/>
          <w:sz w:val="22"/>
          <w:szCs w:val="22"/>
        </w:rPr>
        <w:t>8.6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D66A96" w:rsidRDefault="00751932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77157DE7" w14:textId="2A1367FF" w:rsidR="00AC4C1D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Nakorn Industrial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>according to the term of the agreement</w:t>
      </w:r>
      <w:r w:rsidRPr="00DA1D92">
        <w:rPr>
          <w:rFonts w:ascii="Times New Roman" w:hAnsi="Times New Roman" w:cs="Times New Roman"/>
          <w:sz w:val="22"/>
          <w:szCs w:val="22"/>
        </w:rPr>
        <w:t xml:space="preserve">.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332C45" w:rsidRPr="00DA1D92">
        <w:rPr>
          <w:rFonts w:ascii="Times New Roman" w:hAnsi="Times New Roman"/>
          <w:sz w:val="22"/>
          <w:lang w:val="en-GB"/>
        </w:rPr>
        <w:t>3</w:t>
      </w:r>
      <w:r w:rsidR="00FA7AF9">
        <w:rPr>
          <w:rFonts w:ascii="Times New Roman" w:hAnsi="Times New Roman"/>
          <w:sz w:val="22"/>
          <w:lang w:val="en-GB"/>
        </w:rPr>
        <w:t>0</w:t>
      </w:r>
      <w:r w:rsidR="00332C45" w:rsidRPr="00DA1D92">
        <w:rPr>
          <w:rFonts w:ascii="Times New Roman" w:hAnsi="Times New Roman"/>
          <w:sz w:val="22"/>
          <w:lang w:val="en-GB"/>
        </w:rPr>
        <w:t xml:space="preserve"> </w:t>
      </w:r>
      <w:r w:rsidR="00FA7AF9">
        <w:rPr>
          <w:rFonts w:ascii="Times New Roman" w:hAnsi="Times New Roman"/>
          <w:sz w:val="22"/>
          <w:lang w:val="en-GB"/>
        </w:rPr>
        <w:t>June</w:t>
      </w:r>
      <w:r w:rsidR="00332C45" w:rsidRPr="00DA1D92">
        <w:rPr>
          <w:rFonts w:ascii="Times New Roman" w:hAnsi="Times New Roman"/>
          <w:sz w:val="22"/>
          <w:lang w:val="en-GB"/>
        </w:rPr>
        <w:t xml:space="preserve"> 2024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074631">
        <w:rPr>
          <w:rFonts w:ascii="Times New Roman" w:hAnsi="Times New Roman" w:cs="Times New Roman"/>
          <w:sz w:val="22"/>
          <w:szCs w:val="22"/>
        </w:rPr>
        <w:t>37.7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2402B4BD" w14:textId="77777777" w:rsidR="00AC4C1D" w:rsidRDefault="00AC4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BED4258" w14:textId="0D02C933" w:rsidR="006603CD" w:rsidRPr="00D667C6" w:rsidRDefault="003E2BF6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9321FC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Contingent liabilit</w:t>
      </w:r>
      <w:r w:rsidR="00851A78" w:rsidRPr="00D667C6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C6209DF" w14:textId="77777777" w:rsidR="00160984" w:rsidRPr="00D667C6" w:rsidRDefault="00160984" w:rsidP="005A1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673EA584" w14:textId="6FA8BE0F" w:rsidR="00115532" w:rsidRPr="00D667C6" w:rsidRDefault="009A763A" w:rsidP="00B3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Times New Roman" w:hAnsi="Times New Roman" w:cs="Times New Roman"/>
          <w:sz w:val="22"/>
          <w:szCs w:val="22"/>
        </w:rPr>
      </w:pPr>
      <w:r w:rsidRPr="00D667C6">
        <w:rPr>
          <w:rFonts w:ascii="Times New Roman" w:hAnsi="Times New Roman" w:cs="Times New Roman"/>
          <w:sz w:val="22"/>
          <w:szCs w:val="22"/>
        </w:rPr>
        <w:t xml:space="preserve">The Company is a defendant in a lawsuit involving the unfair termination of two former employees of Baht </w:t>
      </w:r>
      <w:r w:rsidR="008F757D" w:rsidRPr="00D667C6">
        <w:rPr>
          <w:rFonts w:ascii="Times New Roman" w:hAnsi="Times New Roman" w:cs="Times New Roman"/>
          <w:sz w:val="22"/>
          <w:szCs w:val="22"/>
        </w:rPr>
        <w:t>69.6</w:t>
      </w:r>
      <w:r w:rsidRPr="00D667C6">
        <w:rPr>
          <w:rFonts w:ascii="Times New Roman" w:hAnsi="Times New Roman" w:cs="Times New Roman"/>
          <w:sz w:val="22"/>
          <w:szCs w:val="22"/>
        </w:rPr>
        <w:t xml:space="preserve"> million.</w:t>
      </w:r>
      <w:r w:rsidR="00D605ED" w:rsidRPr="00D667C6">
        <w:rPr>
          <w:rFonts w:ascii="Times New Roman" w:hAnsi="Times New Roman" w:cs="Times New Roman"/>
          <w:sz w:val="22"/>
          <w:szCs w:val="22"/>
        </w:rPr>
        <w:t xml:space="preserve"> </w:t>
      </w:r>
      <w:r w:rsidR="00086C92" w:rsidRPr="00D667C6">
        <w:rPr>
          <w:rFonts w:ascii="Times New Roman" w:hAnsi="Times New Roman"/>
          <w:sz w:val="22"/>
          <w:szCs w:val="28"/>
        </w:rPr>
        <w:t>As at the report date</w:t>
      </w:r>
      <w:r w:rsidR="00E25BBC" w:rsidRPr="00D667C6">
        <w:rPr>
          <w:rFonts w:ascii="Times New Roman" w:hAnsi="Times New Roman"/>
          <w:sz w:val="22"/>
          <w:szCs w:val="28"/>
        </w:rPr>
        <w:t xml:space="preserve">, the legal cases were in the process of consideration by the </w:t>
      </w:r>
      <w:proofErr w:type="spellStart"/>
      <w:r w:rsidR="00E401BC" w:rsidRPr="00D667C6">
        <w:rPr>
          <w:rFonts w:ascii="Times New Roman" w:hAnsi="Times New Roman"/>
          <w:sz w:val="22"/>
          <w:szCs w:val="28"/>
        </w:rPr>
        <w:t>L</w:t>
      </w:r>
      <w:r w:rsidR="00E25BBC" w:rsidRPr="00D667C6">
        <w:rPr>
          <w:rFonts w:ascii="Times New Roman" w:hAnsi="Times New Roman"/>
          <w:sz w:val="22"/>
          <w:szCs w:val="28"/>
        </w:rPr>
        <w:t>abour</w:t>
      </w:r>
      <w:proofErr w:type="spellEnd"/>
      <w:r w:rsidR="00E25BBC" w:rsidRPr="00D667C6">
        <w:rPr>
          <w:rFonts w:ascii="Times New Roman" w:hAnsi="Times New Roman"/>
          <w:sz w:val="22"/>
          <w:szCs w:val="28"/>
        </w:rPr>
        <w:t xml:space="preserve"> Court.</w:t>
      </w:r>
      <w:r w:rsidR="003D4961" w:rsidRPr="00D667C6">
        <w:rPr>
          <w:rFonts w:ascii="Times New Roman" w:hAnsi="Times New Roman"/>
          <w:sz w:val="22"/>
          <w:szCs w:val="28"/>
        </w:rPr>
        <w:t xml:space="preserve"> </w:t>
      </w:r>
      <w:r w:rsidR="00D605ED" w:rsidRPr="00D667C6">
        <w:rPr>
          <w:rFonts w:ascii="Times New Roman" w:hAnsi="Times New Roman" w:cs="Times New Roman"/>
          <w:sz w:val="22"/>
          <w:szCs w:val="22"/>
        </w:rPr>
        <w:t>The management believes that the Company will not incur significant loss from such case, therefore no provision has been made in the financial statements.</w:t>
      </w:r>
    </w:p>
    <w:sectPr w:rsidR="00115532" w:rsidRPr="00D667C6" w:rsidSect="009B6B36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293A5" w14:textId="77777777" w:rsidR="00A0793B" w:rsidRDefault="00A0793B">
      <w:r>
        <w:separator/>
      </w:r>
    </w:p>
  </w:endnote>
  <w:endnote w:type="continuationSeparator" w:id="0">
    <w:p w14:paraId="60DE1AE3" w14:textId="77777777" w:rsidR="00A0793B" w:rsidRDefault="00A0793B">
      <w:r>
        <w:continuationSeparator/>
      </w:r>
    </w:p>
  </w:endnote>
  <w:endnote w:type="continuationNotice" w:id="1">
    <w:p w14:paraId="614AE81B" w14:textId="77777777" w:rsidR="00A0793B" w:rsidRDefault="00A079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77777777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5D206D94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E568BB">
      <w:rPr>
        <w:rFonts w:ascii="Times New Roman" w:hAnsi="Times New Roman"/>
        <w:i/>
        <w:iCs/>
        <w:noProof/>
        <w:sz w:val="22"/>
        <w:szCs w:val="22"/>
      </w:rPr>
      <w:t>1575576_2024Dec_FSA_Nava Nakorn Pcl. _06e_Q2_2.docx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260B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97666F0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7BC6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3594362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0C128945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E568BB">
      <w:rPr>
        <w:rFonts w:ascii="Times New Roman" w:hAnsi="Times New Roman"/>
        <w:noProof/>
        <w:sz w:val="22"/>
        <w:szCs w:val="22"/>
      </w:rPr>
      <w:t>1575576_2024Dec_FSA_Nava Nakorn Pcl. _06e_Q2_2.docx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3D250AE3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E568BB">
      <w:rPr>
        <w:rFonts w:ascii="Times New Roman" w:hAnsi="Times New Roman"/>
        <w:noProof/>
        <w:sz w:val="22"/>
        <w:szCs w:val="22"/>
      </w:rPr>
      <w:t>1575576_2024Dec_FSA_Nava Nakorn Pcl. _06e_Q2_2.docx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1EB4A" w14:textId="77777777" w:rsidR="00A0793B" w:rsidRDefault="00A0793B">
      <w:r>
        <w:separator/>
      </w:r>
    </w:p>
  </w:footnote>
  <w:footnote w:type="continuationSeparator" w:id="0">
    <w:p w14:paraId="5DDFBE65" w14:textId="77777777" w:rsidR="00A0793B" w:rsidRDefault="00A0793B">
      <w:r>
        <w:continuationSeparator/>
      </w:r>
    </w:p>
  </w:footnote>
  <w:footnote w:type="continuationNotice" w:id="1">
    <w:p w14:paraId="440D1167" w14:textId="77777777" w:rsidR="00A0793B" w:rsidRDefault="00A079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6E636F9E" w14:textId="3761D6EB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1C7712" w:rsidRPr="001C7712">
      <w:rPr>
        <w:rFonts w:ascii="Times New Roman" w:hAnsi="Times New Roman"/>
        <w:b/>
        <w:bCs/>
        <w:sz w:val="24"/>
        <w:szCs w:val="24"/>
      </w:rPr>
      <w:t>and six-month periods ended 30 June 202</w:t>
    </w:r>
    <w:r w:rsidR="001C7712">
      <w:rPr>
        <w:rFonts w:ascii="Times New Roman" w:hAnsi="Times New Roman"/>
        <w:b/>
        <w:bCs/>
        <w:sz w:val="24"/>
        <w:szCs w:val="24"/>
      </w:rPr>
      <w:t>4</w:t>
    </w:r>
    <w:r w:rsidR="001C7712" w:rsidRPr="001C7712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807B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172AEC8" w14:textId="4A3C1D1A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0467D7" w:rsidRPr="000467D7">
      <w:rPr>
        <w:rFonts w:ascii="Times New Roman" w:hAnsi="Times New Roman"/>
        <w:b/>
        <w:bCs/>
        <w:sz w:val="24"/>
        <w:szCs w:val="24"/>
      </w:rPr>
      <w:t xml:space="preserve">and six-month periods ended 30 June </w:t>
    </w:r>
    <w:r>
      <w:rPr>
        <w:rFonts w:ascii="Times New Roman" w:hAnsi="Times New Roman"/>
        <w:b/>
        <w:bCs/>
        <w:sz w:val="24"/>
        <w:szCs w:val="24"/>
      </w:rPr>
      <w:t>2024 (Unaudited)</w:t>
    </w:r>
  </w:p>
  <w:p w14:paraId="01E3BEC1" w14:textId="77777777" w:rsidR="004449F3" w:rsidRPr="003C7A17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9199FE6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7F03131" w14:textId="78F9CCF6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0467D7" w:rsidRPr="000467D7">
      <w:rPr>
        <w:rFonts w:ascii="Times New Roman" w:hAnsi="Times New Roman"/>
        <w:b/>
        <w:bCs/>
        <w:sz w:val="24"/>
        <w:szCs w:val="24"/>
      </w:rPr>
      <w:t xml:space="preserve">and six-month periods ended 30 June </w:t>
    </w:r>
    <w:r>
      <w:rPr>
        <w:rFonts w:ascii="Times New Roman" w:hAnsi="Times New Roman"/>
        <w:b/>
        <w:bCs/>
        <w:sz w:val="24"/>
        <w:szCs w:val="24"/>
      </w:rPr>
      <w:t>2024 (Unaudited)</w:t>
    </w:r>
  </w:p>
  <w:p w14:paraId="497F774F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84E1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60A90BE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13FF50C4" w14:textId="77777777" w:rsidR="00384D75" w:rsidRDefault="00384D75" w:rsidP="00384D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  <w:cs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Pr="000467D7">
      <w:rPr>
        <w:rFonts w:ascii="Times New Roman" w:hAnsi="Times New Roman"/>
        <w:b/>
        <w:bCs/>
        <w:sz w:val="24"/>
        <w:szCs w:val="24"/>
      </w:rPr>
      <w:t xml:space="preserve">and six-month periods ended 30 June </w:t>
    </w:r>
    <w:r>
      <w:rPr>
        <w:rFonts w:ascii="Times New Roman" w:hAnsi="Times New Roman"/>
        <w:b/>
        <w:bCs/>
        <w:sz w:val="24"/>
        <w:szCs w:val="24"/>
      </w:rPr>
      <w:t>2024 (Unaudited)</w:t>
    </w:r>
  </w:p>
  <w:p w14:paraId="44CA1FFB" w14:textId="77777777" w:rsidR="00384D75" w:rsidRPr="003C7A17" w:rsidRDefault="00384D75" w:rsidP="00384D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612425B4" w14:textId="77777777" w:rsidR="00D10209" w:rsidRPr="003C7A17" w:rsidRDefault="00D10209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15"/>
  </w:num>
  <w:num w:numId="12" w16cid:durableId="1334188978">
    <w:abstractNumId w:val="12"/>
  </w:num>
  <w:num w:numId="13" w16cid:durableId="779758309">
    <w:abstractNumId w:val="17"/>
  </w:num>
  <w:num w:numId="14" w16cid:durableId="1958095340">
    <w:abstractNumId w:val="13"/>
  </w:num>
  <w:num w:numId="15" w16cid:durableId="1053654022">
    <w:abstractNumId w:val="16"/>
  </w:num>
  <w:num w:numId="16" w16cid:durableId="809633537">
    <w:abstractNumId w:val="10"/>
  </w:num>
  <w:num w:numId="17" w16cid:durableId="1465999997">
    <w:abstractNumId w:val="14"/>
  </w:num>
  <w:num w:numId="18" w16cid:durableId="893783144">
    <w:abstractNumId w:val="11"/>
  </w:num>
  <w:num w:numId="19" w16cid:durableId="2030065791">
    <w:abstractNumId w:val="19"/>
  </w:num>
  <w:num w:numId="20" w16cid:durableId="668794971">
    <w:abstractNumId w:val="18"/>
  </w:num>
  <w:num w:numId="21" w16cid:durableId="188370847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C4C"/>
    <w:rsid w:val="00005DC2"/>
    <w:rsid w:val="000066C4"/>
    <w:rsid w:val="0000692E"/>
    <w:rsid w:val="00006AC8"/>
    <w:rsid w:val="00006C11"/>
    <w:rsid w:val="00006C68"/>
    <w:rsid w:val="00006CF5"/>
    <w:rsid w:val="000071B8"/>
    <w:rsid w:val="00007297"/>
    <w:rsid w:val="000072D9"/>
    <w:rsid w:val="0000743A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02E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13C"/>
    <w:rsid w:val="0003123F"/>
    <w:rsid w:val="00031434"/>
    <w:rsid w:val="000318DA"/>
    <w:rsid w:val="0003195D"/>
    <w:rsid w:val="000319A3"/>
    <w:rsid w:val="00031BA9"/>
    <w:rsid w:val="00031ECA"/>
    <w:rsid w:val="00031FB7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C3B"/>
    <w:rsid w:val="00041D19"/>
    <w:rsid w:val="00041E74"/>
    <w:rsid w:val="00041F32"/>
    <w:rsid w:val="00042081"/>
    <w:rsid w:val="000420C0"/>
    <w:rsid w:val="00042381"/>
    <w:rsid w:val="00042395"/>
    <w:rsid w:val="0004242B"/>
    <w:rsid w:val="00042499"/>
    <w:rsid w:val="0004261B"/>
    <w:rsid w:val="000426D5"/>
    <w:rsid w:val="00043240"/>
    <w:rsid w:val="00043321"/>
    <w:rsid w:val="000435EB"/>
    <w:rsid w:val="0004374F"/>
    <w:rsid w:val="00043969"/>
    <w:rsid w:val="00043B99"/>
    <w:rsid w:val="00043F69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7D7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0EBA"/>
    <w:rsid w:val="000511CF"/>
    <w:rsid w:val="000513AB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01C"/>
    <w:rsid w:val="00053F94"/>
    <w:rsid w:val="0005404E"/>
    <w:rsid w:val="000544F1"/>
    <w:rsid w:val="00054539"/>
    <w:rsid w:val="00054856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0DE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2F7A"/>
    <w:rsid w:val="00063068"/>
    <w:rsid w:val="0006325B"/>
    <w:rsid w:val="0006361A"/>
    <w:rsid w:val="000640AA"/>
    <w:rsid w:val="00064682"/>
    <w:rsid w:val="00064756"/>
    <w:rsid w:val="000648AA"/>
    <w:rsid w:val="00064AB3"/>
    <w:rsid w:val="0006525A"/>
    <w:rsid w:val="00065914"/>
    <w:rsid w:val="00065E8C"/>
    <w:rsid w:val="000660DC"/>
    <w:rsid w:val="000661A0"/>
    <w:rsid w:val="000662BA"/>
    <w:rsid w:val="000665F0"/>
    <w:rsid w:val="000666E0"/>
    <w:rsid w:val="0006681B"/>
    <w:rsid w:val="00066BAC"/>
    <w:rsid w:val="0006720A"/>
    <w:rsid w:val="00067425"/>
    <w:rsid w:val="00067931"/>
    <w:rsid w:val="00070007"/>
    <w:rsid w:val="0007027D"/>
    <w:rsid w:val="0007053A"/>
    <w:rsid w:val="00070692"/>
    <w:rsid w:val="0007074B"/>
    <w:rsid w:val="000708F4"/>
    <w:rsid w:val="00070A4D"/>
    <w:rsid w:val="00070A6D"/>
    <w:rsid w:val="0007123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631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29E"/>
    <w:rsid w:val="00081D30"/>
    <w:rsid w:val="00081DDA"/>
    <w:rsid w:val="0008241B"/>
    <w:rsid w:val="00082583"/>
    <w:rsid w:val="00082BAF"/>
    <w:rsid w:val="00082C47"/>
    <w:rsid w:val="00082FD1"/>
    <w:rsid w:val="0008300D"/>
    <w:rsid w:val="00083B5E"/>
    <w:rsid w:val="00083C13"/>
    <w:rsid w:val="0008460B"/>
    <w:rsid w:val="00084B14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C92"/>
    <w:rsid w:val="00086FC6"/>
    <w:rsid w:val="00087057"/>
    <w:rsid w:val="0008705C"/>
    <w:rsid w:val="000871B8"/>
    <w:rsid w:val="000874B6"/>
    <w:rsid w:val="000874DE"/>
    <w:rsid w:val="00087643"/>
    <w:rsid w:val="0008764B"/>
    <w:rsid w:val="00087A95"/>
    <w:rsid w:val="00087CD0"/>
    <w:rsid w:val="00087FDD"/>
    <w:rsid w:val="0009020F"/>
    <w:rsid w:val="00090301"/>
    <w:rsid w:val="000903B7"/>
    <w:rsid w:val="00090CD8"/>
    <w:rsid w:val="00090E5C"/>
    <w:rsid w:val="00090F7F"/>
    <w:rsid w:val="00091184"/>
    <w:rsid w:val="000912B9"/>
    <w:rsid w:val="00091430"/>
    <w:rsid w:val="000915E0"/>
    <w:rsid w:val="00091C7D"/>
    <w:rsid w:val="00091EC2"/>
    <w:rsid w:val="00091FEE"/>
    <w:rsid w:val="0009267A"/>
    <w:rsid w:val="00092873"/>
    <w:rsid w:val="000928A9"/>
    <w:rsid w:val="0009291B"/>
    <w:rsid w:val="00092A27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3E53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9B"/>
    <w:rsid w:val="00096005"/>
    <w:rsid w:val="00096049"/>
    <w:rsid w:val="0009638D"/>
    <w:rsid w:val="000963E4"/>
    <w:rsid w:val="000964D9"/>
    <w:rsid w:val="000966A5"/>
    <w:rsid w:val="000967FE"/>
    <w:rsid w:val="00096A8C"/>
    <w:rsid w:val="00096C30"/>
    <w:rsid w:val="00096FB5"/>
    <w:rsid w:val="00097082"/>
    <w:rsid w:val="000970D2"/>
    <w:rsid w:val="000974B1"/>
    <w:rsid w:val="0009775C"/>
    <w:rsid w:val="000978CB"/>
    <w:rsid w:val="00097BED"/>
    <w:rsid w:val="00097FB3"/>
    <w:rsid w:val="000A016F"/>
    <w:rsid w:val="000A049B"/>
    <w:rsid w:val="000A086D"/>
    <w:rsid w:val="000A0E66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CC"/>
    <w:rsid w:val="000B0087"/>
    <w:rsid w:val="000B0095"/>
    <w:rsid w:val="000B06BE"/>
    <w:rsid w:val="000B0770"/>
    <w:rsid w:val="000B0CEE"/>
    <w:rsid w:val="000B0EFF"/>
    <w:rsid w:val="000B1461"/>
    <w:rsid w:val="000B17D1"/>
    <w:rsid w:val="000B1CE2"/>
    <w:rsid w:val="000B1EA0"/>
    <w:rsid w:val="000B259F"/>
    <w:rsid w:val="000B2E1C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4C5"/>
    <w:rsid w:val="000B45F2"/>
    <w:rsid w:val="000B46E8"/>
    <w:rsid w:val="000B4A84"/>
    <w:rsid w:val="000B5459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8F5"/>
    <w:rsid w:val="000B7B76"/>
    <w:rsid w:val="000B7BB9"/>
    <w:rsid w:val="000B7D8A"/>
    <w:rsid w:val="000B7DB2"/>
    <w:rsid w:val="000C011E"/>
    <w:rsid w:val="000C0286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9C"/>
    <w:rsid w:val="000C73B0"/>
    <w:rsid w:val="000C7614"/>
    <w:rsid w:val="000C7722"/>
    <w:rsid w:val="000C7A8D"/>
    <w:rsid w:val="000C7B59"/>
    <w:rsid w:val="000C7FD1"/>
    <w:rsid w:val="000D032A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FCF"/>
    <w:rsid w:val="000D4980"/>
    <w:rsid w:val="000D4B28"/>
    <w:rsid w:val="000D4B78"/>
    <w:rsid w:val="000D4FD8"/>
    <w:rsid w:val="000D52BA"/>
    <w:rsid w:val="000D5312"/>
    <w:rsid w:val="000D53AC"/>
    <w:rsid w:val="000D55FE"/>
    <w:rsid w:val="000D568D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44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D6E"/>
    <w:rsid w:val="000E4ED7"/>
    <w:rsid w:val="000E4F0F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5C7"/>
    <w:rsid w:val="000F668E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6FE6"/>
    <w:rsid w:val="001076F2"/>
    <w:rsid w:val="0010784E"/>
    <w:rsid w:val="00107891"/>
    <w:rsid w:val="00107B6B"/>
    <w:rsid w:val="00107DB5"/>
    <w:rsid w:val="00110417"/>
    <w:rsid w:val="0011065F"/>
    <w:rsid w:val="001106DE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AA0"/>
    <w:rsid w:val="00114BC2"/>
    <w:rsid w:val="00114D56"/>
    <w:rsid w:val="00114E6D"/>
    <w:rsid w:val="001150C1"/>
    <w:rsid w:val="00115121"/>
    <w:rsid w:val="001152C9"/>
    <w:rsid w:val="00115532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F9"/>
    <w:rsid w:val="00124781"/>
    <w:rsid w:val="00124AF0"/>
    <w:rsid w:val="00124EAC"/>
    <w:rsid w:val="001250D2"/>
    <w:rsid w:val="001251EC"/>
    <w:rsid w:val="0012552A"/>
    <w:rsid w:val="001258E4"/>
    <w:rsid w:val="001258EC"/>
    <w:rsid w:val="00125977"/>
    <w:rsid w:val="00125D70"/>
    <w:rsid w:val="00125E3F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314"/>
    <w:rsid w:val="00137718"/>
    <w:rsid w:val="0013777C"/>
    <w:rsid w:val="001377B5"/>
    <w:rsid w:val="001378E2"/>
    <w:rsid w:val="00137998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1DDA"/>
    <w:rsid w:val="001421B2"/>
    <w:rsid w:val="001426FE"/>
    <w:rsid w:val="00142800"/>
    <w:rsid w:val="001428D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656"/>
    <w:rsid w:val="001517D7"/>
    <w:rsid w:val="00151BE0"/>
    <w:rsid w:val="00151F14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642"/>
    <w:rsid w:val="00154802"/>
    <w:rsid w:val="00154AA2"/>
    <w:rsid w:val="00154C7B"/>
    <w:rsid w:val="00155415"/>
    <w:rsid w:val="0015549D"/>
    <w:rsid w:val="00155536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76F"/>
    <w:rsid w:val="00165B69"/>
    <w:rsid w:val="00165C80"/>
    <w:rsid w:val="00166254"/>
    <w:rsid w:val="001664F5"/>
    <w:rsid w:val="0016657C"/>
    <w:rsid w:val="001666CF"/>
    <w:rsid w:val="00166B22"/>
    <w:rsid w:val="00166D3D"/>
    <w:rsid w:val="001670E4"/>
    <w:rsid w:val="0016728D"/>
    <w:rsid w:val="001673BD"/>
    <w:rsid w:val="00167ADA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87B"/>
    <w:rsid w:val="001719D7"/>
    <w:rsid w:val="00171AA9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50A7"/>
    <w:rsid w:val="00175144"/>
    <w:rsid w:val="0017548C"/>
    <w:rsid w:val="0017549F"/>
    <w:rsid w:val="001758AB"/>
    <w:rsid w:val="00175A4C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868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2C7A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D97"/>
    <w:rsid w:val="001850CE"/>
    <w:rsid w:val="0018572E"/>
    <w:rsid w:val="00185C64"/>
    <w:rsid w:val="00185D4F"/>
    <w:rsid w:val="00185FF6"/>
    <w:rsid w:val="00186009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98D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668"/>
    <w:rsid w:val="001A5856"/>
    <w:rsid w:val="001A5A80"/>
    <w:rsid w:val="001A5B86"/>
    <w:rsid w:val="001A5E61"/>
    <w:rsid w:val="001A5E86"/>
    <w:rsid w:val="001A68C1"/>
    <w:rsid w:val="001A6D5B"/>
    <w:rsid w:val="001A708E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672"/>
    <w:rsid w:val="001B3C47"/>
    <w:rsid w:val="001B3CC3"/>
    <w:rsid w:val="001B3DE7"/>
    <w:rsid w:val="001B3F03"/>
    <w:rsid w:val="001B3F5C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0D2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4A18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712"/>
    <w:rsid w:val="001C7AF1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902"/>
    <w:rsid w:val="001E6A2E"/>
    <w:rsid w:val="001E6A3B"/>
    <w:rsid w:val="001E6AF1"/>
    <w:rsid w:val="001E6C4A"/>
    <w:rsid w:val="001E6E30"/>
    <w:rsid w:val="001E6F13"/>
    <w:rsid w:val="001E7754"/>
    <w:rsid w:val="001E788B"/>
    <w:rsid w:val="001E79F9"/>
    <w:rsid w:val="001E7B46"/>
    <w:rsid w:val="001E7F31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41"/>
    <w:rsid w:val="001F25C0"/>
    <w:rsid w:val="001F2642"/>
    <w:rsid w:val="001F2A74"/>
    <w:rsid w:val="001F2DD6"/>
    <w:rsid w:val="001F2E46"/>
    <w:rsid w:val="001F3043"/>
    <w:rsid w:val="001F31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6463"/>
    <w:rsid w:val="001F662F"/>
    <w:rsid w:val="001F6A48"/>
    <w:rsid w:val="001F6E6C"/>
    <w:rsid w:val="001F7335"/>
    <w:rsid w:val="001F7451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38B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E1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175"/>
    <w:rsid w:val="00214455"/>
    <w:rsid w:val="002146E0"/>
    <w:rsid w:val="00214AC2"/>
    <w:rsid w:val="00214BC7"/>
    <w:rsid w:val="00214D58"/>
    <w:rsid w:val="00214DAB"/>
    <w:rsid w:val="00215E83"/>
    <w:rsid w:val="00216045"/>
    <w:rsid w:val="002161F0"/>
    <w:rsid w:val="00216504"/>
    <w:rsid w:val="00216863"/>
    <w:rsid w:val="00216A9B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F89"/>
    <w:rsid w:val="00217FAF"/>
    <w:rsid w:val="002207E9"/>
    <w:rsid w:val="0022092E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00"/>
    <w:rsid w:val="0022325A"/>
    <w:rsid w:val="00223479"/>
    <w:rsid w:val="0022370B"/>
    <w:rsid w:val="002243DE"/>
    <w:rsid w:val="002248AF"/>
    <w:rsid w:val="00224AB8"/>
    <w:rsid w:val="00224C38"/>
    <w:rsid w:val="00224DCC"/>
    <w:rsid w:val="00224DD4"/>
    <w:rsid w:val="00224F55"/>
    <w:rsid w:val="00224F6E"/>
    <w:rsid w:val="0022501E"/>
    <w:rsid w:val="00225178"/>
    <w:rsid w:val="0022552D"/>
    <w:rsid w:val="00225B9F"/>
    <w:rsid w:val="00225C29"/>
    <w:rsid w:val="002260BC"/>
    <w:rsid w:val="00226146"/>
    <w:rsid w:val="00226552"/>
    <w:rsid w:val="0022674D"/>
    <w:rsid w:val="00226A09"/>
    <w:rsid w:val="00226F84"/>
    <w:rsid w:val="002272C8"/>
    <w:rsid w:val="002272EC"/>
    <w:rsid w:val="00227555"/>
    <w:rsid w:val="00227650"/>
    <w:rsid w:val="00227857"/>
    <w:rsid w:val="0022785A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F5B"/>
    <w:rsid w:val="002322E4"/>
    <w:rsid w:val="0023237A"/>
    <w:rsid w:val="002324CA"/>
    <w:rsid w:val="00232F32"/>
    <w:rsid w:val="0023303F"/>
    <w:rsid w:val="0023325A"/>
    <w:rsid w:val="002332D5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5017"/>
    <w:rsid w:val="00245203"/>
    <w:rsid w:val="00245571"/>
    <w:rsid w:val="00245751"/>
    <w:rsid w:val="00245AF9"/>
    <w:rsid w:val="00245B3F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0C2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80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20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45D"/>
    <w:rsid w:val="00267666"/>
    <w:rsid w:val="00267AB6"/>
    <w:rsid w:val="002709CD"/>
    <w:rsid w:val="00270C94"/>
    <w:rsid w:val="00270DA6"/>
    <w:rsid w:val="00270DCF"/>
    <w:rsid w:val="00270EBF"/>
    <w:rsid w:val="00270EDD"/>
    <w:rsid w:val="00271173"/>
    <w:rsid w:val="00271259"/>
    <w:rsid w:val="00271309"/>
    <w:rsid w:val="0027144C"/>
    <w:rsid w:val="00271943"/>
    <w:rsid w:val="002719C1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24"/>
    <w:rsid w:val="002746BD"/>
    <w:rsid w:val="00274889"/>
    <w:rsid w:val="00274AD6"/>
    <w:rsid w:val="00274DB3"/>
    <w:rsid w:val="00274E35"/>
    <w:rsid w:val="002753F6"/>
    <w:rsid w:val="002754EC"/>
    <w:rsid w:val="002755F1"/>
    <w:rsid w:val="0027586E"/>
    <w:rsid w:val="002758D3"/>
    <w:rsid w:val="00275AD9"/>
    <w:rsid w:val="00275C8B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16A"/>
    <w:rsid w:val="002A0266"/>
    <w:rsid w:val="002A0365"/>
    <w:rsid w:val="002A03C4"/>
    <w:rsid w:val="002A0751"/>
    <w:rsid w:val="002A0A93"/>
    <w:rsid w:val="002A0B31"/>
    <w:rsid w:val="002A0B6E"/>
    <w:rsid w:val="002A0C78"/>
    <w:rsid w:val="002A0DE7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5D3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6019"/>
    <w:rsid w:val="002A6861"/>
    <w:rsid w:val="002A6906"/>
    <w:rsid w:val="002A6CF0"/>
    <w:rsid w:val="002A6E81"/>
    <w:rsid w:val="002A6F1E"/>
    <w:rsid w:val="002A6F3B"/>
    <w:rsid w:val="002A7307"/>
    <w:rsid w:val="002A798C"/>
    <w:rsid w:val="002A7AA1"/>
    <w:rsid w:val="002A7B52"/>
    <w:rsid w:val="002A7F2A"/>
    <w:rsid w:val="002B0013"/>
    <w:rsid w:val="002B013F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DB9"/>
    <w:rsid w:val="002B6F36"/>
    <w:rsid w:val="002B71B4"/>
    <w:rsid w:val="002B7D60"/>
    <w:rsid w:val="002C02F5"/>
    <w:rsid w:val="002C042A"/>
    <w:rsid w:val="002C04B8"/>
    <w:rsid w:val="002C04BF"/>
    <w:rsid w:val="002C071F"/>
    <w:rsid w:val="002C0787"/>
    <w:rsid w:val="002C08A5"/>
    <w:rsid w:val="002C08D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457"/>
    <w:rsid w:val="002C55D4"/>
    <w:rsid w:val="002C5600"/>
    <w:rsid w:val="002C5851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66F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926"/>
    <w:rsid w:val="002D29FB"/>
    <w:rsid w:val="002D2A63"/>
    <w:rsid w:val="002D2FFE"/>
    <w:rsid w:val="002D3015"/>
    <w:rsid w:val="002D3657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A19"/>
    <w:rsid w:val="002E1B8F"/>
    <w:rsid w:val="002E1C23"/>
    <w:rsid w:val="002E1D9C"/>
    <w:rsid w:val="002E23F8"/>
    <w:rsid w:val="002E2537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A51"/>
    <w:rsid w:val="00300A72"/>
    <w:rsid w:val="00300BDB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D0B"/>
    <w:rsid w:val="00315E0A"/>
    <w:rsid w:val="003161A8"/>
    <w:rsid w:val="0031636F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1217"/>
    <w:rsid w:val="003212ED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BF"/>
    <w:rsid w:val="003324F5"/>
    <w:rsid w:val="00332703"/>
    <w:rsid w:val="00332BDF"/>
    <w:rsid w:val="00332BF0"/>
    <w:rsid w:val="00332C45"/>
    <w:rsid w:val="00332EC8"/>
    <w:rsid w:val="00333409"/>
    <w:rsid w:val="003334E8"/>
    <w:rsid w:val="00333A39"/>
    <w:rsid w:val="00333AAD"/>
    <w:rsid w:val="00333BFF"/>
    <w:rsid w:val="00333F2F"/>
    <w:rsid w:val="00334099"/>
    <w:rsid w:val="003349F7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3006"/>
    <w:rsid w:val="00343035"/>
    <w:rsid w:val="00343483"/>
    <w:rsid w:val="003434DC"/>
    <w:rsid w:val="003435B8"/>
    <w:rsid w:val="00343650"/>
    <w:rsid w:val="003439CD"/>
    <w:rsid w:val="00343C6E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65B"/>
    <w:rsid w:val="00345A97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9FC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855"/>
    <w:rsid w:val="00355B64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1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EF4"/>
    <w:rsid w:val="003630E1"/>
    <w:rsid w:val="0036326B"/>
    <w:rsid w:val="003632F6"/>
    <w:rsid w:val="003632FD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2AE"/>
    <w:rsid w:val="003662D1"/>
    <w:rsid w:val="0036649F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2E0"/>
    <w:rsid w:val="00370D78"/>
    <w:rsid w:val="003714CE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738"/>
    <w:rsid w:val="00373B04"/>
    <w:rsid w:val="00373EB8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F59"/>
    <w:rsid w:val="0038479C"/>
    <w:rsid w:val="003848B7"/>
    <w:rsid w:val="00384C49"/>
    <w:rsid w:val="00384D75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7B9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119C"/>
    <w:rsid w:val="0039123C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D06"/>
    <w:rsid w:val="003B6F66"/>
    <w:rsid w:val="003B759C"/>
    <w:rsid w:val="003B7909"/>
    <w:rsid w:val="003B792A"/>
    <w:rsid w:val="003B7977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13D"/>
    <w:rsid w:val="003C61C6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2F9F"/>
    <w:rsid w:val="003D3084"/>
    <w:rsid w:val="003D3969"/>
    <w:rsid w:val="003D3972"/>
    <w:rsid w:val="003D3C67"/>
    <w:rsid w:val="003D3CCF"/>
    <w:rsid w:val="003D3FE7"/>
    <w:rsid w:val="003D4117"/>
    <w:rsid w:val="003D4379"/>
    <w:rsid w:val="003D4538"/>
    <w:rsid w:val="003D4961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0BA4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49F"/>
    <w:rsid w:val="003F4974"/>
    <w:rsid w:val="003F4AC3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56F"/>
    <w:rsid w:val="00411859"/>
    <w:rsid w:val="00411AC5"/>
    <w:rsid w:val="00411AD4"/>
    <w:rsid w:val="00411D74"/>
    <w:rsid w:val="00412063"/>
    <w:rsid w:val="004120B2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24E"/>
    <w:rsid w:val="004312D6"/>
    <w:rsid w:val="0043131A"/>
    <w:rsid w:val="00431377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DA2"/>
    <w:rsid w:val="00437E98"/>
    <w:rsid w:val="0044017B"/>
    <w:rsid w:val="004401A6"/>
    <w:rsid w:val="00440C63"/>
    <w:rsid w:val="004410AD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3E2"/>
    <w:rsid w:val="004446C4"/>
    <w:rsid w:val="00444706"/>
    <w:rsid w:val="004449F3"/>
    <w:rsid w:val="00444C0D"/>
    <w:rsid w:val="00444C1F"/>
    <w:rsid w:val="00444C88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25B2"/>
    <w:rsid w:val="00452C44"/>
    <w:rsid w:val="00452FD6"/>
    <w:rsid w:val="00453051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18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86B"/>
    <w:rsid w:val="00472A27"/>
    <w:rsid w:val="00472BE6"/>
    <w:rsid w:val="0047303A"/>
    <w:rsid w:val="00473300"/>
    <w:rsid w:val="00473699"/>
    <w:rsid w:val="004736CC"/>
    <w:rsid w:val="0047393B"/>
    <w:rsid w:val="00473DF0"/>
    <w:rsid w:val="00474200"/>
    <w:rsid w:val="004744EC"/>
    <w:rsid w:val="00474B14"/>
    <w:rsid w:val="00474E02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877"/>
    <w:rsid w:val="00480991"/>
    <w:rsid w:val="00480B19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44F"/>
    <w:rsid w:val="004825B5"/>
    <w:rsid w:val="00482C57"/>
    <w:rsid w:val="00482D80"/>
    <w:rsid w:val="00482DE2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AE7"/>
    <w:rsid w:val="004B2002"/>
    <w:rsid w:val="004B20A4"/>
    <w:rsid w:val="004B22B0"/>
    <w:rsid w:val="004B2833"/>
    <w:rsid w:val="004B2A99"/>
    <w:rsid w:val="004B2B8C"/>
    <w:rsid w:val="004B2CA7"/>
    <w:rsid w:val="004B2DB4"/>
    <w:rsid w:val="004B2F54"/>
    <w:rsid w:val="004B2FFD"/>
    <w:rsid w:val="004B3289"/>
    <w:rsid w:val="004B39F7"/>
    <w:rsid w:val="004B3D05"/>
    <w:rsid w:val="004B3D58"/>
    <w:rsid w:val="004B3F1B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C5C"/>
    <w:rsid w:val="004B6EC6"/>
    <w:rsid w:val="004B7203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713"/>
    <w:rsid w:val="004C18A8"/>
    <w:rsid w:val="004C19FE"/>
    <w:rsid w:val="004C1A9D"/>
    <w:rsid w:val="004C2749"/>
    <w:rsid w:val="004C2944"/>
    <w:rsid w:val="004C2AE2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BBB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BE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529"/>
    <w:rsid w:val="004E5696"/>
    <w:rsid w:val="004E57FF"/>
    <w:rsid w:val="004E5EC9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752"/>
    <w:rsid w:val="0050584D"/>
    <w:rsid w:val="00505B91"/>
    <w:rsid w:val="00505BA0"/>
    <w:rsid w:val="00505D3F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345"/>
    <w:rsid w:val="00526399"/>
    <w:rsid w:val="00526827"/>
    <w:rsid w:val="00527272"/>
    <w:rsid w:val="0052750D"/>
    <w:rsid w:val="005277D7"/>
    <w:rsid w:val="00527D4C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440"/>
    <w:rsid w:val="00537980"/>
    <w:rsid w:val="00537C24"/>
    <w:rsid w:val="00537CA9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18B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5DE6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5BF"/>
    <w:rsid w:val="00560795"/>
    <w:rsid w:val="0056096D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63D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962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11D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9EA"/>
    <w:rsid w:val="00590D60"/>
    <w:rsid w:val="00590F5D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1055"/>
    <w:rsid w:val="005A113E"/>
    <w:rsid w:val="005A149F"/>
    <w:rsid w:val="005A14F1"/>
    <w:rsid w:val="005A1538"/>
    <w:rsid w:val="005A16EC"/>
    <w:rsid w:val="005A1A28"/>
    <w:rsid w:val="005A1BE3"/>
    <w:rsid w:val="005A1C9F"/>
    <w:rsid w:val="005A1D13"/>
    <w:rsid w:val="005A1FC4"/>
    <w:rsid w:val="005A20CD"/>
    <w:rsid w:val="005A25B5"/>
    <w:rsid w:val="005A284E"/>
    <w:rsid w:val="005A2A1F"/>
    <w:rsid w:val="005A2A24"/>
    <w:rsid w:val="005A2D21"/>
    <w:rsid w:val="005A2E9C"/>
    <w:rsid w:val="005A333C"/>
    <w:rsid w:val="005A386C"/>
    <w:rsid w:val="005A4029"/>
    <w:rsid w:val="005A41FC"/>
    <w:rsid w:val="005A42D4"/>
    <w:rsid w:val="005A4472"/>
    <w:rsid w:val="005A46DD"/>
    <w:rsid w:val="005A4824"/>
    <w:rsid w:val="005A50F9"/>
    <w:rsid w:val="005A5130"/>
    <w:rsid w:val="005A51A5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7108"/>
    <w:rsid w:val="005A7199"/>
    <w:rsid w:val="005A769C"/>
    <w:rsid w:val="005B0118"/>
    <w:rsid w:val="005B01B8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E94"/>
    <w:rsid w:val="005B42FF"/>
    <w:rsid w:val="005B516A"/>
    <w:rsid w:val="005B52CB"/>
    <w:rsid w:val="005B5440"/>
    <w:rsid w:val="005B5452"/>
    <w:rsid w:val="005B5529"/>
    <w:rsid w:val="005B5534"/>
    <w:rsid w:val="005B5B14"/>
    <w:rsid w:val="005B5CDC"/>
    <w:rsid w:val="005B5CDD"/>
    <w:rsid w:val="005B5F13"/>
    <w:rsid w:val="005B66EF"/>
    <w:rsid w:val="005B6A01"/>
    <w:rsid w:val="005B6A28"/>
    <w:rsid w:val="005B6E41"/>
    <w:rsid w:val="005B716B"/>
    <w:rsid w:val="005B766E"/>
    <w:rsid w:val="005B76E0"/>
    <w:rsid w:val="005B7A8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BED"/>
    <w:rsid w:val="005C5CB0"/>
    <w:rsid w:val="005C5DDB"/>
    <w:rsid w:val="005C5EA0"/>
    <w:rsid w:val="005C5EA7"/>
    <w:rsid w:val="005C5F31"/>
    <w:rsid w:val="005C5F50"/>
    <w:rsid w:val="005C602D"/>
    <w:rsid w:val="005C61F6"/>
    <w:rsid w:val="005C63B8"/>
    <w:rsid w:val="005C657A"/>
    <w:rsid w:val="005C659C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274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C97"/>
    <w:rsid w:val="005E2015"/>
    <w:rsid w:val="005E251A"/>
    <w:rsid w:val="005E28FB"/>
    <w:rsid w:val="005E2D23"/>
    <w:rsid w:val="005E2EE2"/>
    <w:rsid w:val="005E2F3D"/>
    <w:rsid w:val="005E2FA0"/>
    <w:rsid w:val="005E30F4"/>
    <w:rsid w:val="005E3101"/>
    <w:rsid w:val="005E360D"/>
    <w:rsid w:val="005E3969"/>
    <w:rsid w:val="005E3A54"/>
    <w:rsid w:val="005E3AD4"/>
    <w:rsid w:val="005E3ADF"/>
    <w:rsid w:val="005E3B2A"/>
    <w:rsid w:val="005E3CD8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F3"/>
    <w:rsid w:val="005F4351"/>
    <w:rsid w:val="005F437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5F7824"/>
    <w:rsid w:val="00600091"/>
    <w:rsid w:val="006001F7"/>
    <w:rsid w:val="0060031F"/>
    <w:rsid w:val="00600A78"/>
    <w:rsid w:val="00600ADB"/>
    <w:rsid w:val="00601491"/>
    <w:rsid w:val="00601657"/>
    <w:rsid w:val="006016D7"/>
    <w:rsid w:val="00601B28"/>
    <w:rsid w:val="00601D26"/>
    <w:rsid w:val="00601D74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7197"/>
    <w:rsid w:val="0060732E"/>
    <w:rsid w:val="006073CC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738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1014"/>
    <w:rsid w:val="00631114"/>
    <w:rsid w:val="00631775"/>
    <w:rsid w:val="00631CA6"/>
    <w:rsid w:val="00631D87"/>
    <w:rsid w:val="006320EC"/>
    <w:rsid w:val="006321B2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32A"/>
    <w:rsid w:val="0063445D"/>
    <w:rsid w:val="00634509"/>
    <w:rsid w:val="006346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C0"/>
    <w:rsid w:val="00645917"/>
    <w:rsid w:val="006459AD"/>
    <w:rsid w:val="00645A0C"/>
    <w:rsid w:val="00645EE2"/>
    <w:rsid w:val="006465A5"/>
    <w:rsid w:val="00646A15"/>
    <w:rsid w:val="00646CA5"/>
    <w:rsid w:val="00646FED"/>
    <w:rsid w:val="00647187"/>
    <w:rsid w:val="006472CA"/>
    <w:rsid w:val="00647605"/>
    <w:rsid w:val="00647B61"/>
    <w:rsid w:val="0065007F"/>
    <w:rsid w:val="0065017C"/>
    <w:rsid w:val="0065026D"/>
    <w:rsid w:val="006504CD"/>
    <w:rsid w:val="00650763"/>
    <w:rsid w:val="00650781"/>
    <w:rsid w:val="00650973"/>
    <w:rsid w:val="00650DDE"/>
    <w:rsid w:val="00651475"/>
    <w:rsid w:val="00651610"/>
    <w:rsid w:val="00651E10"/>
    <w:rsid w:val="00652041"/>
    <w:rsid w:val="0065272B"/>
    <w:rsid w:val="0065282B"/>
    <w:rsid w:val="00652AC5"/>
    <w:rsid w:val="00652C06"/>
    <w:rsid w:val="00652C78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BF4"/>
    <w:rsid w:val="00667FC8"/>
    <w:rsid w:val="00670133"/>
    <w:rsid w:val="00670290"/>
    <w:rsid w:val="00670817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E6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2985"/>
    <w:rsid w:val="0068300A"/>
    <w:rsid w:val="0068333A"/>
    <w:rsid w:val="006837D3"/>
    <w:rsid w:val="0068383E"/>
    <w:rsid w:val="0068388B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143"/>
    <w:rsid w:val="0068750A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0F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65A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1B68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F0"/>
    <w:rsid w:val="006A3822"/>
    <w:rsid w:val="006A3B6A"/>
    <w:rsid w:val="006A3FB4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3BE"/>
    <w:rsid w:val="006A77A1"/>
    <w:rsid w:val="006A780A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FC3"/>
    <w:rsid w:val="006B10AC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26A"/>
    <w:rsid w:val="006B34CF"/>
    <w:rsid w:val="006B3641"/>
    <w:rsid w:val="006B369B"/>
    <w:rsid w:val="006B3FE9"/>
    <w:rsid w:val="006B40D3"/>
    <w:rsid w:val="006B4162"/>
    <w:rsid w:val="006B41B6"/>
    <w:rsid w:val="006B4530"/>
    <w:rsid w:val="006B4592"/>
    <w:rsid w:val="006B45E8"/>
    <w:rsid w:val="006B47D1"/>
    <w:rsid w:val="006B483D"/>
    <w:rsid w:val="006B4CCD"/>
    <w:rsid w:val="006B4FB7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344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5BA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16"/>
    <w:rsid w:val="006D2393"/>
    <w:rsid w:val="006D25DE"/>
    <w:rsid w:val="006D2704"/>
    <w:rsid w:val="006D27F9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4D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C9C"/>
    <w:rsid w:val="006E5EC1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EFB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B4"/>
    <w:rsid w:val="0070164F"/>
    <w:rsid w:val="00701789"/>
    <w:rsid w:val="00701860"/>
    <w:rsid w:val="00701873"/>
    <w:rsid w:val="007018DF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25"/>
    <w:rsid w:val="0071671C"/>
    <w:rsid w:val="0071685F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D43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717"/>
    <w:rsid w:val="00735981"/>
    <w:rsid w:val="00735AFD"/>
    <w:rsid w:val="00736235"/>
    <w:rsid w:val="007363EA"/>
    <w:rsid w:val="00736773"/>
    <w:rsid w:val="00736789"/>
    <w:rsid w:val="007367AA"/>
    <w:rsid w:val="007369DE"/>
    <w:rsid w:val="00736D1E"/>
    <w:rsid w:val="00736E8F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156"/>
    <w:rsid w:val="007402BF"/>
    <w:rsid w:val="00740323"/>
    <w:rsid w:val="007403FF"/>
    <w:rsid w:val="0074095D"/>
    <w:rsid w:val="00740C91"/>
    <w:rsid w:val="00740DBA"/>
    <w:rsid w:val="00741495"/>
    <w:rsid w:val="007419AD"/>
    <w:rsid w:val="007419D6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624"/>
    <w:rsid w:val="00760C1F"/>
    <w:rsid w:val="00760DE7"/>
    <w:rsid w:val="007612CC"/>
    <w:rsid w:val="00761458"/>
    <w:rsid w:val="00761C58"/>
    <w:rsid w:val="00761C74"/>
    <w:rsid w:val="00761DD0"/>
    <w:rsid w:val="00761F77"/>
    <w:rsid w:val="00762381"/>
    <w:rsid w:val="007626C9"/>
    <w:rsid w:val="00762789"/>
    <w:rsid w:val="00762EAF"/>
    <w:rsid w:val="00762FA6"/>
    <w:rsid w:val="00763036"/>
    <w:rsid w:val="00763087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253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6E3"/>
    <w:rsid w:val="00792D6D"/>
    <w:rsid w:val="007930E7"/>
    <w:rsid w:val="0079317C"/>
    <w:rsid w:val="00793461"/>
    <w:rsid w:val="00793547"/>
    <w:rsid w:val="00793B61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49"/>
    <w:rsid w:val="007A2F83"/>
    <w:rsid w:val="007A3053"/>
    <w:rsid w:val="007A347D"/>
    <w:rsid w:val="007A36BD"/>
    <w:rsid w:val="007A3718"/>
    <w:rsid w:val="007A393E"/>
    <w:rsid w:val="007A3CB8"/>
    <w:rsid w:val="007A4119"/>
    <w:rsid w:val="007A41BC"/>
    <w:rsid w:val="007A42EF"/>
    <w:rsid w:val="007A4400"/>
    <w:rsid w:val="007A44F0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420"/>
    <w:rsid w:val="007A66B9"/>
    <w:rsid w:val="007A66E5"/>
    <w:rsid w:val="007A6A19"/>
    <w:rsid w:val="007A6B5F"/>
    <w:rsid w:val="007A6E77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411"/>
    <w:rsid w:val="007B153D"/>
    <w:rsid w:val="007B16B2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5174"/>
    <w:rsid w:val="007B545E"/>
    <w:rsid w:val="007B54D3"/>
    <w:rsid w:val="007B5601"/>
    <w:rsid w:val="007B5752"/>
    <w:rsid w:val="007B5DE5"/>
    <w:rsid w:val="007B5FAB"/>
    <w:rsid w:val="007B6106"/>
    <w:rsid w:val="007B66D1"/>
    <w:rsid w:val="007B6873"/>
    <w:rsid w:val="007B68E9"/>
    <w:rsid w:val="007B69E2"/>
    <w:rsid w:val="007B6C0F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4924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772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A83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BAB"/>
    <w:rsid w:val="007E4D19"/>
    <w:rsid w:val="007E4D40"/>
    <w:rsid w:val="007E4D4B"/>
    <w:rsid w:val="007E5102"/>
    <w:rsid w:val="007E519E"/>
    <w:rsid w:val="007E536A"/>
    <w:rsid w:val="007E54E2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A5C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C97"/>
    <w:rsid w:val="007F6D24"/>
    <w:rsid w:val="007F6D4E"/>
    <w:rsid w:val="007F7352"/>
    <w:rsid w:val="007F760D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534"/>
    <w:rsid w:val="00806582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9E"/>
    <w:rsid w:val="008108D0"/>
    <w:rsid w:val="00810C65"/>
    <w:rsid w:val="008111A8"/>
    <w:rsid w:val="008111D7"/>
    <w:rsid w:val="008118EF"/>
    <w:rsid w:val="00811F3C"/>
    <w:rsid w:val="00812386"/>
    <w:rsid w:val="008125CB"/>
    <w:rsid w:val="008125FD"/>
    <w:rsid w:val="00812628"/>
    <w:rsid w:val="00812B04"/>
    <w:rsid w:val="00812C29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30D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27BA8"/>
    <w:rsid w:val="008304F7"/>
    <w:rsid w:val="0083062D"/>
    <w:rsid w:val="00830741"/>
    <w:rsid w:val="008307B3"/>
    <w:rsid w:val="008307CF"/>
    <w:rsid w:val="00830878"/>
    <w:rsid w:val="008308BE"/>
    <w:rsid w:val="00830AAC"/>
    <w:rsid w:val="00830DE5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1C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B17"/>
    <w:rsid w:val="00835D7B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73"/>
    <w:rsid w:val="008427C9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BEF"/>
    <w:rsid w:val="00847EB2"/>
    <w:rsid w:val="00847F19"/>
    <w:rsid w:val="008502C3"/>
    <w:rsid w:val="00850325"/>
    <w:rsid w:val="00850ECC"/>
    <w:rsid w:val="008514E0"/>
    <w:rsid w:val="008519CF"/>
    <w:rsid w:val="00851A78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D49"/>
    <w:rsid w:val="00852E87"/>
    <w:rsid w:val="0085357E"/>
    <w:rsid w:val="00853745"/>
    <w:rsid w:val="0085382A"/>
    <w:rsid w:val="008542E9"/>
    <w:rsid w:val="008545DC"/>
    <w:rsid w:val="00854675"/>
    <w:rsid w:val="0085479F"/>
    <w:rsid w:val="008548B7"/>
    <w:rsid w:val="008548F7"/>
    <w:rsid w:val="00854D40"/>
    <w:rsid w:val="00854D77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D3E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AA9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5A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31C7"/>
    <w:rsid w:val="00883349"/>
    <w:rsid w:val="008833ED"/>
    <w:rsid w:val="0088345D"/>
    <w:rsid w:val="00883475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4B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D99"/>
    <w:rsid w:val="0089613D"/>
    <w:rsid w:val="00896754"/>
    <w:rsid w:val="0089682E"/>
    <w:rsid w:val="00896B4B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9F6"/>
    <w:rsid w:val="008A0BFE"/>
    <w:rsid w:val="008A0D0A"/>
    <w:rsid w:val="008A0ED9"/>
    <w:rsid w:val="008A0FAF"/>
    <w:rsid w:val="008A101C"/>
    <w:rsid w:val="008A1087"/>
    <w:rsid w:val="008A1245"/>
    <w:rsid w:val="008A14E7"/>
    <w:rsid w:val="008A15CA"/>
    <w:rsid w:val="008A19F3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69B"/>
    <w:rsid w:val="008A4860"/>
    <w:rsid w:val="008A4D6F"/>
    <w:rsid w:val="008A4FBC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F7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7E9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817"/>
    <w:rsid w:val="008C69DF"/>
    <w:rsid w:val="008C6AE0"/>
    <w:rsid w:val="008C6E58"/>
    <w:rsid w:val="008C713E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6A2"/>
    <w:rsid w:val="008D0788"/>
    <w:rsid w:val="008D0A73"/>
    <w:rsid w:val="008D0BDC"/>
    <w:rsid w:val="008D118B"/>
    <w:rsid w:val="008D16A6"/>
    <w:rsid w:val="008D16A9"/>
    <w:rsid w:val="008D18EE"/>
    <w:rsid w:val="008D1BCD"/>
    <w:rsid w:val="008D1E42"/>
    <w:rsid w:val="008D1E7A"/>
    <w:rsid w:val="008D2904"/>
    <w:rsid w:val="008D298E"/>
    <w:rsid w:val="008D29FB"/>
    <w:rsid w:val="008D3401"/>
    <w:rsid w:val="008D36AF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2D3"/>
    <w:rsid w:val="008E2440"/>
    <w:rsid w:val="008E2AAD"/>
    <w:rsid w:val="008E2E4F"/>
    <w:rsid w:val="008E2E71"/>
    <w:rsid w:val="008E2F5F"/>
    <w:rsid w:val="008E3694"/>
    <w:rsid w:val="008E38A3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B0"/>
    <w:rsid w:val="008F20E6"/>
    <w:rsid w:val="008F226F"/>
    <w:rsid w:val="008F2449"/>
    <w:rsid w:val="008F25DA"/>
    <w:rsid w:val="008F25F9"/>
    <w:rsid w:val="008F2D2B"/>
    <w:rsid w:val="008F2F47"/>
    <w:rsid w:val="008F34B2"/>
    <w:rsid w:val="008F38AE"/>
    <w:rsid w:val="008F3920"/>
    <w:rsid w:val="008F3974"/>
    <w:rsid w:val="008F3BE8"/>
    <w:rsid w:val="008F3DAE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57D"/>
    <w:rsid w:val="008F75B8"/>
    <w:rsid w:val="008F761E"/>
    <w:rsid w:val="008F770E"/>
    <w:rsid w:val="008F7759"/>
    <w:rsid w:val="008F77A5"/>
    <w:rsid w:val="008F7938"/>
    <w:rsid w:val="008F795B"/>
    <w:rsid w:val="0090023C"/>
    <w:rsid w:val="00900252"/>
    <w:rsid w:val="00900365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A1"/>
    <w:rsid w:val="00907628"/>
    <w:rsid w:val="00907768"/>
    <w:rsid w:val="009077A1"/>
    <w:rsid w:val="00907CA8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71C"/>
    <w:rsid w:val="00911A00"/>
    <w:rsid w:val="00911BE9"/>
    <w:rsid w:val="00911CFC"/>
    <w:rsid w:val="00911D10"/>
    <w:rsid w:val="00911F38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10E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637"/>
    <w:rsid w:val="0092489B"/>
    <w:rsid w:val="00925160"/>
    <w:rsid w:val="009251BF"/>
    <w:rsid w:val="00925203"/>
    <w:rsid w:val="00925266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4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1FC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6C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4A2"/>
    <w:rsid w:val="009435DB"/>
    <w:rsid w:val="00943655"/>
    <w:rsid w:val="00943752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2028"/>
    <w:rsid w:val="009521EC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4A8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FEA"/>
    <w:rsid w:val="00955168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11"/>
    <w:rsid w:val="00961635"/>
    <w:rsid w:val="0096166B"/>
    <w:rsid w:val="009619DE"/>
    <w:rsid w:val="00961AAB"/>
    <w:rsid w:val="00961C39"/>
    <w:rsid w:val="00961EE8"/>
    <w:rsid w:val="00961EFE"/>
    <w:rsid w:val="009620FC"/>
    <w:rsid w:val="0096223B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D42"/>
    <w:rsid w:val="00970FEF"/>
    <w:rsid w:val="009712B9"/>
    <w:rsid w:val="009714B7"/>
    <w:rsid w:val="009718EE"/>
    <w:rsid w:val="0097191D"/>
    <w:rsid w:val="00971947"/>
    <w:rsid w:val="00971B18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694"/>
    <w:rsid w:val="0098080F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7F8"/>
    <w:rsid w:val="00982A3D"/>
    <w:rsid w:val="00982A57"/>
    <w:rsid w:val="0098309B"/>
    <w:rsid w:val="00983526"/>
    <w:rsid w:val="00983670"/>
    <w:rsid w:val="00983B19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F45"/>
    <w:rsid w:val="0099745D"/>
    <w:rsid w:val="009974AE"/>
    <w:rsid w:val="00997AE5"/>
    <w:rsid w:val="00997B7F"/>
    <w:rsid w:val="00997D34"/>
    <w:rsid w:val="00997F93"/>
    <w:rsid w:val="00997FD7"/>
    <w:rsid w:val="009A00E3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B6A"/>
    <w:rsid w:val="009A1CD7"/>
    <w:rsid w:val="009A1E1C"/>
    <w:rsid w:val="009A26FE"/>
    <w:rsid w:val="009A2F75"/>
    <w:rsid w:val="009A317E"/>
    <w:rsid w:val="009A3C59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63A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B36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40"/>
    <w:rsid w:val="009C5047"/>
    <w:rsid w:val="009C52DB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00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7BC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DA"/>
    <w:rsid w:val="009D51D7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04B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193"/>
    <w:rsid w:val="00A04349"/>
    <w:rsid w:val="00A04955"/>
    <w:rsid w:val="00A04A9E"/>
    <w:rsid w:val="00A04B9B"/>
    <w:rsid w:val="00A04EB0"/>
    <w:rsid w:val="00A05079"/>
    <w:rsid w:val="00A052BA"/>
    <w:rsid w:val="00A052F8"/>
    <w:rsid w:val="00A05689"/>
    <w:rsid w:val="00A05896"/>
    <w:rsid w:val="00A05A94"/>
    <w:rsid w:val="00A05EC5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93B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48E"/>
    <w:rsid w:val="00A2056C"/>
    <w:rsid w:val="00A20670"/>
    <w:rsid w:val="00A20E15"/>
    <w:rsid w:val="00A20FC9"/>
    <w:rsid w:val="00A210F9"/>
    <w:rsid w:val="00A2114D"/>
    <w:rsid w:val="00A21382"/>
    <w:rsid w:val="00A21813"/>
    <w:rsid w:val="00A21A42"/>
    <w:rsid w:val="00A21AA4"/>
    <w:rsid w:val="00A22385"/>
    <w:rsid w:val="00A2270C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FD"/>
    <w:rsid w:val="00A2441E"/>
    <w:rsid w:val="00A24496"/>
    <w:rsid w:val="00A24CB9"/>
    <w:rsid w:val="00A24CEE"/>
    <w:rsid w:val="00A24D8E"/>
    <w:rsid w:val="00A24E40"/>
    <w:rsid w:val="00A24EBE"/>
    <w:rsid w:val="00A25155"/>
    <w:rsid w:val="00A251E0"/>
    <w:rsid w:val="00A25343"/>
    <w:rsid w:val="00A25556"/>
    <w:rsid w:val="00A25785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26F"/>
    <w:rsid w:val="00A32640"/>
    <w:rsid w:val="00A329CC"/>
    <w:rsid w:val="00A32CFA"/>
    <w:rsid w:val="00A33381"/>
    <w:rsid w:val="00A33692"/>
    <w:rsid w:val="00A3450A"/>
    <w:rsid w:val="00A34A37"/>
    <w:rsid w:val="00A34FBD"/>
    <w:rsid w:val="00A35142"/>
    <w:rsid w:val="00A3529E"/>
    <w:rsid w:val="00A3577F"/>
    <w:rsid w:val="00A357D2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7B4"/>
    <w:rsid w:val="00A41A2B"/>
    <w:rsid w:val="00A42114"/>
    <w:rsid w:val="00A423A7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779"/>
    <w:rsid w:val="00A45943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15D"/>
    <w:rsid w:val="00A532C1"/>
    <w:rsid w:val="00A5352F"/>
    <w:rsid w:val="00A5369D"/>
    <w:rsid w:val="00A53775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50C"/>
    <w:rsid w:val="00A57A7A"/>
    <w:rsid w:val="00A57B98"/>
    <w:rsid w:val="00A6011E"/>
    <w:rsid w:val="00A60751"/>
    <w:rsid w:val="00A60B3D"/>
    <w:rsid w:val="00A60C06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53E"/>
    <w:rsid w:val="00A7061D"/>
    <w:rsid w:val="00A707EB"/>
    <w:rsid w:val="00A7099D"/>
    <w:rsid w:val="00A7139B"/>
    <w:rsid w:val="00A716C6"/>
    <w:rsid w:val="00A71B22"/>
    <w:rsid w:val="00A71C11"/>
    <w:rsid w:val="00A71CC7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6F34"/>
    <w:rsid w:val="00A7735F"/>
    <w:rsid w:val="00A7736E"/>
    <w:rsid w:val="00A779B4"/>
    <w:rsid w:val="00A77DB3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400D"/>
    <w:rsid w:val="00A844F7"/>
    <w:rsid w:val="00A84535"/>
    <w:rsid w:val="00A8469D"/>
    <w:rsid w:val="00A84858"/>
    <w:rsid w:val="00A8492F"/>
    <w:rsid w:val="00A84AFB"/>
    <w:rsid w:val="00A84F6B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D96"/>
    <w:rsid w:val="00A96DC5"/>
    <w:rsid w:val="00A9713A"/>
    <w:rsid w:val="00A97250"/>
    <w:rsid w:val="00A972A6"/>
    <w:rsid w:val="00A97A9C"/>
    <w:rsid w:val="00A97AB1"/>
    <w:rsid w:val="00A97C79"/>
    <w:rsid w:val="00A97EE9"/>
    <w:rsid w:val="00A97F5F"/>
    <w:rsid w:val="00AA0642"/>
    <w:rsid w:val="00AA068C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9C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997"/>
    <w:rsid w:val="00AA7C3D"/>
    <w:rsid w:val="00AA7F2C"/>
    <w:rsid w:val="00AA7F37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466"/>
    <w:rsid w:val="00AB150A"/>
    <w:rsid w:val="00AB17A3"/>
    <w:rsid w:val="00AB1DD9"/>
    <w:rsid w:val="00AB1E03"/>
    <w:rsid w:val="00AB1FC4"/>
    <w:rsid w:val="00AB21BF"/>
    <w:rsid w:val="00AB269C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B87"/>
    <w:rsid w:val="00AB3B89"/>
    <w:rsid w:val="00AB401D"/>
    <w:rsid w:val="00AB45D2"/>
    <w:rsid w:val="00AB4656"/>
    <w:rsid w:val="00AB4865"/>
    <w:rsid w:val="00AB48A3"/>
    <w:rsid w:val="00AB4AC4"/>
    <w:rsid w:val="00AB4CC4"/>
    <w:rsid w:val="00AB52CD"/>
    <w:rsid w:val="00AB539E"/>
    <w:rsid w:val="00AB5976"/>
    <w:rsid w:val="00AB5977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4C1D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35A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692"/>
    <w:rsid w:val="00AE5AAB"/>
    <w:rsid w:val="00AE5C98"/>
    <w:rsid w:val="00AE602A"/>
    <w:rsid w:val="00AE6079"/>
    <w:rsid w:val="00AE62FE"/>
    <w:rsid w:val="00AE64C9"/>
    <w:rsid w:val="00AE6579"/>
    <w:rsid w:val="00AE66AE"/>
    <w:rsid w:val="00AE727C"/>
    <w:rsid w:val="00AE79F6"/>
    <w:rsid w:val="00AE7B1E"/>
    <w:rsid w:val="00AE7C21"/>
    <w:rsid w:val="00AE7DB3"/>
    <w:rsid w:val="00AF0246"/>
    <w:rsid w:val="00AF0430"/>
    <w:rsid w:val="00AF06E1"/>
    <w:rsid w:val="00AF0A19"/>
    <w:rsid w:val="00AF0DC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BE8"/>
    <w:rsid w:val="00AF7F48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857"/>
    <w:rsid w:val="00B01A8A"/>
    <w:rsid w:val="00B01A8D"/>
    <w:rsid w:val="00B01BA3"/>
    <w:rsid w:val="00B01CDE"/>
    <w:rsid w:val="00B02042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5C0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6A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B70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A22"/>
    <w:rsid w:val="00B30D8E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1A0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98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03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5E"/>
    <w:rsid w:val="00B55F60"/>
    <w:rsid w:val="00B56319"/>
    <w:rsid w:val="00B5637B"/>
    <w:rsid w:val="00B5644D"/>
    <w:rsid w:val="00B567B9"/>
    <w:rsid w:val="00B56893"/>
    <w:rsid w:val="00B56A38"/>
    <w:rsid w:val="00B56CE4"/>
    <w:rsid w:val="00B57490"/>
    <w:rsid w:val="00B57545"/>
    <w:rsid w:val="00B579E4"/>
    <w:rsid w:val="00B57BC6"/>
    <w:rsid w:val="00B57BCA"/>
    <w:rsid w:val="00B602AF"/>
    <w:rsid w:val="00B603FC"/>
    <w:rsid w:val="00B604D9"/>
    <w:rsid w:val="00B60776"/>
    <w:rsid w:val="00B60912"/>
    <w:rsid w:val="00B60A5D"/>
    <w:rsid w:val="00B60EC5"/>
    <w:rsid w:val="00B6111E"/>
    <w:rsid w:val="00B611B5"/>
    <w:rsid w:val="00B61234"/>
    <w:rsid w:val="00B61263"/>
    <w:rsid w:val="00B612F6"/>
    <w:rsid w:val="00B615BC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55A"/>
    <w:rsid w:val="00B70C87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E4"/>
    <w:rsid w:val="00B72C47"/>
    <w:rsid w:val="00B72E58"/>
    <w:rsid w:val="00B72ECC"/>
    <w:rsid w:val="00B72F68"/>
    <w:rsid w:val="00B72FF7"/>
    <w:rsid w:val="00B7388C"/>
    <w:rsid w:val="00B73AB8"/>
    <w:rsid w:val="00B7453B"/>
    <w:rsid w:val="00B7453C"/>
    <w:rsid w:val="00B74BF5"/>
    <w:rsid w:val="00B74C41"/>
    <w:rsid w:val="00B74D97"/>
    <w:rsid w:val="00B75002"/>
    <w:rsid w:val="00B754EB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B57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D0B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44E"/>
    <w:rsid w:val="00B92898"/>
    <w:rsid w:val="00B92B30"/>
    <w:rsid w:val="00B9323D"/>
    <w:rsid w:val="00B9366A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3D4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B9E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38A"/>
    <w:rsid w:val="00BC4503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3B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C5E"/>
    <w:rsid w:val="00BD3E18"/>
    <w:rsid w:val="00BD417F"/>
    <w:rsid w:val="00BD4614"/>
    <w:rsid w:val="00BD476E"/>
    <w:rsid w:val="00BD4A35"/>
    <w:rsid w:val="00BD4B03"/>
    <w:rsid w:val="00BD4D55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A54"/>
    <w:rsid w:val="00BE1BA4"/>
    <w:rsid w:val="00BE1D26"/>
    <w:rsid w:val="00BE1D4D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71F"/>
    <w:rsid w:val="00BE7C5A"/>
    <w:rsid w:val="00BF002E"/>
    <w:rsid w:val="00BF003C"/>
    <w:rsid w:val="00BF0253"/>
    <w:rsid w:val="00BF05E9"/>
    <w:rsid w:val="00BF08CD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486"/>
    <w:rsid w:val="00BF35D4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20E"/>
    <w:rsid w:val="00BF62BD"/>
    <w:rsid w:val="00BF6ADE"/>
    <w:rsid w:val="00BF70DB"/>
    <w:rsid w:val="00BF776A"/>
    <w:rsid w:val="00BF79B6"/>
    <w:rsid w:val="00BF79ED"/>
    <w:rsid w:val="00BF7C58"/>
    <w:rsid w:val="00BF7F0B"/>
    <w:rsid w:val="00C0023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1FF6"/>
    <w:rsid w:val="00C022D9"/>
    <w:rsid w:val="00C02886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968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07C99"/>
    <w:rsid w:val="00C100DD"/>
    <w:rsid w:val="00C101AB"/>
    <w:rsid w:val="00C10315"/>
    <w:rsid w:val="00C10382"/>
    <w:rsid w:val="00C10746"/>
    <w:rsid w:val="00C108D9"/>
    <w:rsid w:val="00C10B26"/>
    <w:rsid w:val="00C10CBC"/>
    <w:rsid w:val="00C10DE2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1C"/>
    <w:rsid w:val="00C14554"/>
    <w:rsid w:val="00C145C8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A06"/>
    <w:rsid w:val="00C36BF8"/>
    <w:rsid w:val="00C376DE"/>
    <w:rsid w:val="00C37719"/>
    <w:rsid w:val="00C37799"/>
    <w:rsid w:val="00C37801"/>
    <w:rsid w:val="00C3798A"/>
    <w:rsid w:val="00C37AC0"/>
    <w:rsid w:val="00C37B5F"/>
    <w:rsid w:val="00C37B6F"/>
    <w:rsid w:val="00C37EDD"/>
    <w:rsid w:val="00C37F5B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CC5"/>
    <w:rsid w:val="00C47D41"/>
    <w:rsid w:val="00C47F98"/>
    <w:rsid w:val="00C505B7"/>
    <w:rsid w:val="00C50749"/>
    <w:rsid w:val="00C509DA"/>
    <w:rsid w:val="00C50B59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52"/>
    <w:rsid w:val="00C540E5"/>
    <w:rsid w:val="00C54256"/>
    <w:rsid w:val="00C544C8"/>
    <w:rsid w:val="00C545F5"/>
    <w:rsid w:val="00C547BB"/>
    <w:rsid w:val="00C54E80"/>
    <w:rsid w:val="00C55610"/>
    <w:rsid w:val="00C55683"/>
    <w:rsid w:val="00C557E0"/>
    <w:rsid w:val="00C55AF4"/>
    <w:rsid w:val="00C55E27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57EA2"/>
    <w:rsid w:val="00C60001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708"/>
    <w:rsid w:val="00C63841"/>
    <w:rsid w:val="00C63905"/>
    <w:rsid w:val="00C63A26"/>
    <w:rsid w:val="00C63CE6"/>
    <w:rsid w:val="00C64033"/>
    <w:rsid w:val="00C6419A"/>
    <w:rsid w:val="00C64316"/>
    <w:rsid w:val="00C64558"/>
    <w:rsid w:val="00C64633"/>
    <w:rsid w:val="00C64753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3F5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7A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B39"/>
    <w:rsid w:val="00C77CEE"/>
    <w:rsid w:val="00C77DA3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A4"/>
    <w:rsid w:val="00C827B6"/>
    <w:rsid w:val="00C82918"/>
    <w:rsid w:val="00C82D4D"/>
    <w:rsid w:val="00C82D64"/>
    <w:rsid w:val="00C82E43"/>
    <w:rsid w:val="00C82EE6"/>
    <w:rsid w:val="00C830FE"/>
    <w:rsid w:val="00C8315B"/>
    <w:rsid w:val="00C833A0"/>
    <w:rsid w:val="00C83B3D"/>
    <w:rsid w:val="00C83DED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66E"/>
    <w:rsid w:val="00C94BE6"/>
    <w:rsid w:val="00C94D17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578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627"/>
    <w:rsid w:val="00CB375F"/>
    <w:rsid w:val="00CB3C74"/>
    <w:rsid w:val="00CB3D71"/>
    <w:rsid w:val="00CB3DA5"/>
    <w:rsid w:val="00CB4316"/>
    <w:rsid w:val="00CB4517"/>
    <w:rsid w:val="00CB4683"/>
    <w:rsid w:val="00CB4818"/>
    <w:rsid w:val="00CB48CE"/>
    <w:rsid w:val="00CB4DD1"/>
    <w:rsid w:val="00CB4E23"/>
    <w:rsid w:val="00CB4F81"/>
    <w:rsid w:val="00CB56EF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0F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B1E"/>
    <w:rsid w:val="00CC4BB8"/>
    <w:rsid w:val="00CC4CAC"/>
    <w:rsid w:val="00CC4CBF"/>
    <w:rsid w:val="00CC510D"/>
    <w:rsid w:val="00CC5149"/>
    <w:rsid w:val="00CC51AC"/>
    <w:rsid w:val="00CC51D1"/>
    <w:rsid w:val="00CC54EF"/>
    <w:rsid w:val="00CC5EF8"/>
    <w:rsid w:val="00CC5F6B"/>
    <w:rsid w:val="00CC65D9"/>
    <w:rsid w:val="00CC6698"/>
    <w:rsid w:val="00CC695F"/>
    <w:rsid w:val="00CC6965"/>
    <w:rsid w:val="00CC6A9A"/>
    <w:rsid w:val="00CC6C8B"/>
    <w:rsid w:val="00CC6CE9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F9"/>
    <w:rsid w:val="00CD5719"/>
    <w:rsid w:val="00CD5DEE"/>
    <w:rsid w:val="00CD5DF7"/>
    <w:rsid w:val="00CD5FF4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A09"/>
    <w:rsid w:val="00CE7AB2"/>
    <w:rsid w:val="00CE7B26"/>
    <w:rsid w:val="00CE7C6C"/>
    <w:rsid w:val="00CE7C73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2D30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C65"/>
    <w:rsid w:val="00CF7D50"/>
    <w:rsid w:val="00D000D0"/>
    <w:rsid w:val="00D001F2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93"/>
    <w:rsid w:val="00D02478"/>
    <w:rsid w:val="00D02628"/>
    <w:rsid w:val="00D02AC9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43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4DA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E2B"/>
    <w:rsid w:val="00D20E4E"/>
    <w:rsid w:val="00D20F7B"/>
    <w:rsid w:val="00D211F3"/>
    <w:rsid w:val="00D21320"/>
    <w:rsid w:val="00D21F37"/>
    <w:rsid w:val="00D22030"/>
    <w:rsid w:val="00D22DC3"/>
    <w:rsid w:val="00D22F9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2AE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256"/>
    <w:rsid w:val="00D363E6"/>
    <w:rsid w:val="00D36533"/>
    <w:rsid w:val="00D365E1"/>
    <w:rsid w:val="00D369BB"/>
    <w:rsid w:val="00D36C27"/>
    <w:rsid w:val="00D36CBA"/>
    <w:rsid w:val="00D36CFF"/>
    <w:rsid w:val="00D37733"/>
    <w:rsid w:val="00D377D6"/>
    <w:rsid w:val="00D37D90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1C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206"/>
    <w:rsid w:val="00D60407"/>
    <w:rsid w:val="00D604BA"/>
    <w:rsid w:val="00D605ED"/>
    <w:rsid w:val="00D60827"/>
    <w:rsid w:val="00D6082F"/>
    <w:rsid w:val="00D60977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03D"/>
    <w:rsid w:val="00D63985"/>
    <w:rsid w:val="00D63A20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08A"/>
    <w:rsid w:val="00D66752"/>
    <w:rsid w:val="00D667C6"/>
    <w:rsid w:val="00D66911"/>
    <w:rsid w:val="00D66A96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67E9D"/>
    <w:rsid w:val="00D7057F"/>
    <w:rsid w:val="00D705B3"/>
    <w:rsid w:val="00D707C5"/>
    <w:rsid w:val="00D71181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41C"/>
    <w:rsid w:val="00D7342F"/>
    <w:rsid w:val="00D73851"/>
    <w:rsid w:val="00D73A66"/>
    <w:rsid w:val="00D73BBC"/>
    <w:rsid w:val="00D73C00"/>
    <w:rsid w:val="00D73D94"/>
    <w:rsid w:val="00D74123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1DB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AA0"/>
    <w:rsid w:val="00D90E2D"/>
    <w:rsid w:val="00D91084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2ECC"/>
    <w:rsid w:val="00D93408"/>
    <w:rsid w:val="00D93E5A"/>
    <w:rsid w:val="00D93F6D"/>
    <w:rsid w:val="00D94362"/>
    <w:rsid w:val="00D94476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461"/>
    <w:rsid w:val="00DA04C9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521"/>
    <w:rsid w:val="00DA5C07"/>
    <w:rsid w:val="00DA5CB7"/>
    <w:rsid w:val="00DA61DC"/>
    <w:rsid w:val="00DA68A2"/>
    <w:rsid w:val="00DA6A17"/>
    <w:rsid w:val="00DA6B9B"/>
    <w:rsid w:val="00DA706C"/>
    <w:rsid w:val="00DA7114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2A9D"/>
    <w:rsid w:val="00DB2DEB"/>
    <w:rsid w:val="00DB3397"/>
    <w:rsid w:val="00DB393E"/>
    <w:rsid w:val="00DB3DF1"/>
    <w:rsid w:val="00DB47B4"/>
    <w:rsid w:val="00DB5302"/>
    <w:rsid w:val="00DB534E"/>
    <w:rsid w:val="00DB5587"/>
    <w:rsid w:val="00DB578F"/>
    <w:rsid w:val="00DB5975"/>
    <w:rsid w:val="00DB65D4"/>
    <w:rsid w:val="00DB6C1E"/>
    <w:rsid w:val="00DB749E"/>
    <w:rsid w:val="00DB754A"/>
    <w:rsid w:val="00DB7631"/>
    <w:rsid w:val="00DB7CAD"/>
    <w:rsid w:val="00DC02DC"/>
    <w:rsid w:val="00DC030E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313F"/>
    <w:rsid w:val="00DD3435"/>
    <w:rsid w:val="00DD38D6"/>
    <w:rsid w:val="00DD38E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27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302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663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39"/>
    <w:rsid w:val="00DF6AB2"/>
    <w:rsid w:val="00DF6B04"/>
    <w:rsid w:val="00DF6C49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3C68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4C78"/>
    <w:rsid w:val="00E1561D"/>
    <w:rsid w:val="00E15B6A"/>
    <w:rsid w:val="00E15D03"/>
    <w:rsid w:val="00E15D07"/>
    <w:rsid w:val="00E15E4C"/>
    <w:rsid w:val="00E1625C"/>
    <w:rsid w:val="00E162AB"/>
    <w:rsid w:val="00E165D7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BBC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CB6"/>
    <w:rsid w:val="00E26E54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793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570"/>
    <w:rsid w:val="00E3761F"/>
    <w:rsid w:val="00E37B89"/>
    <w:rsid w:val="00E400B2"/>
    <w:rsid w:val="00E401B6"/>
    <w:rsid w:val="00E401BC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751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72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D9"/>
    <w:rsid w:val="00E532DD"/>
    <w:rsid w:val="00E533F1"/>
    <w:rsid w:val="00E53728"/>
    <w:rsid w:val="00E539B6"/>
    <w:rsid w:val="00E541F4"/>
    <w:rsid w:val="00E544FF"/>
    <w:rsid w:val="00E54670"/>
    <w:rsid w:val="00E5471E"/>
    <w:rsid w:val="00E5479D"/>
    <w:rsid w:val="00E54837"/>
    <w:rsid w:val="00E548C9"/>
    <w:rsid w:val="00E5491B"/>
    <w:rsid w:val="00E54B2C"/>
    <w:rsid w:val="00E54F36"/>
    <w:rsid w:val="00E5520D"/>
    <w:rsid w:val="00E553B1"/>
    <w:rsid w:val="00E553CC"/>
    <w:rsid w:val="00E55742"/>
    <w:rsid w:val="00E55DFD"/>
    <w:rsid w:val="00E562C8"/>
    <w:rsid w:val="00E568BB"/>
    <w:rsid w:val="00E56B2D"/>
    <w:rsid w:val="00E56C38"/>
    <w:rsid w:val="00E56C5D"/>
    <w:rsid w:val="00E56E73"/>
    <w:rsid w:val="00E5742F"/>
    <w:rsid w:val="00E5765C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6BD"/>
    <w:rsid w:val="00E6771F"/>
    <w:rsid w:val="00E677D4"/>
    <w:rsid w:val="00E67A07"/>
    <w:rsid w:val="00E67BC6"/>
    <w:rsid w:val="00E67C31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A03"/>
    <w:rsid w:val="00E73A53"/>
    <w:rsid w:val="00E73BDC"/>
    <w:rsid w:val="00E74399"/>
    <w:rsid w:val="00E7450C"/>
    <w:rsid w:val="00E7465A"/>
    <w:rsid w:val="00E74C53"/>
    <w:rsid w:val="00E74FEF"/>
    <w:rsid w:val="00E75956"/>
    <w:rsid w:val="00E75E1C"/>
    <w:rsid w:val="00E75FBA"/>
    <w:rsid w:val="00E7602B"/>
    <w:rsid w:val="00E7684D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CC2"/>
    <w:rsid w:val="00E81FB9"/>
    <w:rsid w:val="00E820A3"/>
    <w:rsid w:val="00E8285C"/>
    <w:rsid w:val="00E828F7"/>
    <w:rsid w:val="00E82B37"/>
    <w:rsid w:val="00E82C14"/>
    <w:rsid w:val="00E82D6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199"/>
    <w:rsid w:val="00E8677D"/>
    <w:rsid w:val="00E86F28"/>
    <w:rsid w:val="00E870FB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A8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1AB"/>
    <w:rsid w:val="00EA1434"/>
    <w:rsid w:val="00EA1589"/>
    <w:rsid w:val="00EA18D2"/>
    <w:rsid w:val="00EA1903"/>
    <w:rsid w:val="00EA1997"/>
    <w:rsid w:val="00EA1A37"/>
    <w:rsid w:val="00EA1E56"/>
    <w:rsid w:val="00EA2139"/>
    <w:rsid w:val="00EA2256"/>
    <w:rsid w:val="00EA2323"/>
    <w:rsid w:val="00EA242C"/>
    <w:rsid w:val="00EA25B2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B21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999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CFB"/>
    <w:rsid w:val="00EB3D1F"/>
    <w:rsid w:val="00EB40B1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2F6"/>
    <w:rsid w:val="00EB72F9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B95"/>
    <w:rsid w:val="00EC2D08"/>
    <w:rsid w:val="00EC2ECF"/>
    <w:rsid w:val="00EC2F20"/>
    <w:rsid w:val="00EC34C7"/>
    <w:rsid w:val="00EC350E"/>
    <w:rsid w:val="00EC3629"/>
    <w:rsid w:val="00EC3641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5E"/>
    <w:rsid w:val="00EC646D"/>
    <w:rsid w:val="00EC659B"/>
    <w:rsid w:val="00EC680A"/>
    <w:rsid w:val="00EC6AE8"/>
    <w:rsid w:val="00EC6AF5"/>
    <w:rsid w:val="00EC6CD3"/>
    <w:rsid w:val="00EC6EB8"/>
    <w:rsid w:val="00EC7045"/>
    <w:rsid w:val="00EC72F8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5F2"/>
    <w:rsid w:val="00ED2629"/>
    <w:rsid w:val="00ED30EE"/>
    <w:rsid w:val="00ED36E3"/>
    <w:rsid w:val="00ED3861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DE0"/>
    <w:rsid w:val="00EE1ED8"/>
    <w:rsid w:val="00EE2139"/>
    <w:rsid w:val="00EE227A"/>
    <w:rsid w:val="00EE2298"/>
    <w:rsid w:val="00EE2439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8E0"/>
    <w:rsid w:val="00EE5E2E"/>
    <w:rsid w:val="00EE62E8"/>
    <w:rsid w:val="00EE636A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21A"/>
    <w:rsid w:val="00EF6289"/>
    <w:rsid w:val="00EF62C8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B5B"/>
    <w:rsid w:val="00F170D8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8A0"/>
    <w:rsid w:val="00F20EC2"/>
    <w:rsid w:val="00F20F7F"/>
    <w:rsid w:val="00F2116E"/>
    <w:rsid w:val="00F21266"/>
    <w:rsid w:val="00F21365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865"/>
    <w:rsid w:val="00F25A16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82"/>
    <w:rsid w:val="00F313AB"/>
    <w:rsid w:val="00F3146E"/>
    <w:rsid w:val="00F3154A"/>
    <w:rsid w:val="00F3188D"/>
    <w:rsid w:val="00F31A01"/>
    <w:rsid w:val="00F31C61"/>
    <w:rsid w:val="00F31FA1"/>
    <w:rsid w:val="00F320B5"/>
    <w:rsid w:val="00F32184"/>
    <w:rsid w:val="00F323D2"/>
    <w:rsid w:val="00F32451"/>
    <w:rsid w:val="00F324F2"/>
    <w:rsid w:val="00F32628"/>
    <w:rsid w:val="00F3298D"/>
    <w:rsid w:val="00F329FB"/>
    <w:rsid w:val="00F32D45"/>
    <w:rsid w:val="00F32FDA"/>
    <w:rsid w:val="00F33661"/>
    <w:rsid w:val="00F33679"/>
    <w:rsid w:val="00F3389D"/>
    <w:rsid w:val="00F3397E"/>
    <w:rsid w:val="00F339FF"/>
    <w:rsid w:val="00F33A71"/>
    <w:rsid w:val="00F33C0F"/>
    <w:rsid w:val="00F33EB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2E51"/>
    <w:rsid w:val="00F532EF"/>
    <w:rsid w:val="00F533BE"/>
    <w:rsid w:val="00F5368E"/>
    <w:rsid w:val="00F537B8"/>
    <w:rsid w:val="00F53E9F"/>
    <w:rsid w:val="00F541C9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99D"/>
    <w:rsid w:val="00F61C7B"/>
    <w:rsid w:val="00F61DA3"/>
    <w:rsid w:val="00F620C7"/>
    <w:rsid w:val="00F622A1"/>
    <w:rsid w:val="00F626A3"/>
    <w:rsid w:val="00F6284A"/>
    <w:rsid w:val="00F628F0"/>
    <w:rsid w:val="00F62A07"/>
    <w:rsid w:val="00F62C4F"/>
    <w:rsid w:val="00F630CA"/>
    <w:rsid w:val="00F633EB"/>
    <w:rsid w:val="00F635E0"/>
    <w:rsid w:val="00F63911"/>
    <w:rsid w:val="00F63D18"/>
    <w:rsid w:val="00F64216"/>
    <w:rsid w:val="00F642C4"/>
    <w:rsid w:val="00F6450C"/>
    <w:rsid w:val="00F64B30"/>
    <w:rsid w:val="00F64BCF"/>
    <w:rsid w:val="00F64DF3"/>
    <w:rsid w:val="00F65096"/>
    <w:rsid w:val="00F651AB"/>
    <w:rsid w:val="00F65386"/>
    <w:rsid w:val="00F653BA"/>
    <w:rsid w:val="00F65719"/>
    <w:rsid w:val="00F658BC"/>
    <w:rsid w:val="00F65AFC"/>
    <w:rsid w:val="00F65B22"/>
    <w:rsid w:val="00F65EA5"/>
    <w:rsid w:val="00F6601A"/>
    <w:rsid w:val="00F6625D"/>
    <w:rsid w:val="00F662FA"/>
    <w:rsid w:val="00F6643A"/>
    <w:rsid w:val="00F664DF"/>
    <w:rsid w:val="00F66A38"/>
    <w:rsid w:val="00F66AFF"/>
    <w:rsid w:val="00F674A6"/>
    <w:rsid w:val="00F674FF"/>
    <w:rsid w:val="00F6760A"/>
    <w:rsid w:val="00F67C61"/>
    <w:rsid w:val="00F67D4C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2D"/>
    <w:rsid w:val="00F763BC"/>
    <w:rsid w:val="00F766FC"/>
    <w:rsid w:val="00F768C7"/>
    <w:rsid w:val="00F7696D"/>
    <w:rsid w:val="00F76B02"/>
    <w:rsid w:val="00F76FAD"/>
    <w:rsid w:val="00F7706A"/>
    <w:rsid w:val="00F77B75"/>
    <w:rsid w:val="00F77BDA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8B8"/>
    <w:rsid w:val="00F8798E"/>
    <w:rsid w:val="00F87D9A"/>
    <w:rsid w:val="00F87EB3"/>
    <w:rsid w:val="00F90284"/>
    <w:rsid w:val="00F90AB5"/>
    <w:rsid w:val="00F90B71"/>
    <w:rsid w:val="00F90C6C"/>
    <w:rsid w:val="00F90D06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7B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6A3"/>
    <w:rsid w:val="00FA3BE5"/>
    <w:rsid w:val="00FA3D92"/>
    <w:rsid w:val="00FA3FE4"/>
    <w:rsid w:val="00FA441B"/>
    <w:rsid w:val="00FA4612"/>
    <w:rsid w:val="00FA4B45"/>
    <w:rsid w:val="00FA4D52"/>
    <w:rsid w:val="00FA5114"/>
    <w:rsid w:val="00FA544A"/>
    <w:rsid w:val="00FA54F4"/>
    <w:rsid w:val="00FA553A"/>
    <w:rsid w:val="00FA561E"/>
    <w:rsid w:val="00FA5BE5"/>
    <w:rsid w:val="00FA5E3F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AF9"/>
    <w:rsid w:val="00FA7B4A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166"/>
    <w:rsid w:val="00FC3250"/>
    <w:rsid w:val="00FC32A4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06"/>
    <w:rsid w:val="00FD1E77"/>
    <w:rsid w:val="00FD1E78"/>
    <w:rsid w:val="00FD24AA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2D2"/>
    <w:rsid w:val="00FD55B1"/>
    <w:rsid w:val="00FD55CB"/>
    <w:rsid w:val="00FD5700"/>
    <w:rsid w:val="00FD588A"/>
    <w:rsid w:val="00FD5959"/>
    <w:rsid w:val="00FD59BF"/>
    <w:rsid w:val="00FD5AE1"/>
    <w:rsid w:val="00FD5CF2"/>
    <w:rsid w:val="00FD6048"/>
    <w:rsid w:val="00FD6B76"/>
    <w:rsid w:val="00FD6C2B"/>
    <w:rsid w:val="00FD6CFC"/>
    <w:rsid w:val="00FD747B"/>
    <w:rsid w:val="00FD76A6"/>
    <w:rsid w:val="00FD7B57"/>
    <w:rsid w:val="00FD7F38"/>
    <w:rsid w:val="00FE0025"/>
    <w:rsid w:val="00FE053B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9FE"/>
    <w:rsid w:val="00FE6C6C"/>
    <w:rsid w:val="00FE6DED"/>
    <w:rsid w:val="00FE6E21"/>
    <w:rsid w:val="00FE6EFB"/>
    <w:rsid w:val="00FE6FFB"/>
    <w:rsid w:val="00FE712E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482"/>
    <w:rsid w:val="00FF5491"/>
    <w:rsid w:val="00FF5681"/>
    <w:rsid w:val="00FF5682"/>
    <w:rsid w:val="00FF576F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3C84EB7E-B289-4F3E-8F3D-4489AE9A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3FE66-8FCD-4FED-A7CB-A1288DF87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10E228-BEC7-4035-A9A9-9959509248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16</Pages>
  <Words>2887</Words>
  <Characters>16461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Arnon, Chuenchuai</cp:lastModifiedBy>
  <cp:revision>2</cp:revision>
  <cp:lastPrinted>2024-08-07T00:41:00Z</cp:lastPrinted>
  <dcterms:created xsi:type="dcterms:W3CDTF">2024-08-13T10:40:00Z</dcterms:created>
  <dcterms:modified xsi:type="dcterms:W3CDTF">2024-08-13T10:40:00Z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</Properties>
</file>